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29488" w14:textId="0F7F55A7" w:rsidR="0019032B" w:rsidRPr="0029480C" w:rsidRDefault="0019032B" w:rsidP="0019032B">
      <w:pPr>
        <w:tabs>
          <w:tab w:val="right" w:pos="9639"/>
        </w:tabs>
        <w:spacing w:after="0"/>
        <w:rPr>
          <w:rFonts w:ascii="Arial" w:hAnsi="Arial"/>
          <w:b/>
          <w:i/>
          <w:noProof/>
          <w:sz w:val="28"/>
        </w:rPr>
      </w:pPr>
      <w:bookmarkStart w:id="0"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104bis-e</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R4-22168</w:t>
      </w:r>
      <w:r w:rsidRPr="0029480C">
        <w:rPr>
          <w:rFonts w:ascii="Arial" w:hAnsi="Arial"/>
          <w:b/>
          <w:i/>
          <w:noProof/>
          <w:sz w:val="28"/>
        </w:rPr>
        <w:fldChar w:fldCharType="end"/>
      </w:r>
      <w:r>
        <w:rPr>
          <w:rFonts w:ascii="Arial" w:hAnsi="Arial"/>
          <w:b/>
          <w:i/>
          <w:noProof/>
          <w:sz w:val="28"/>
        </w:rPr>
        <w:t>15</w:t>
      </w:r>
    </w:p>
    <w:p w14:paraId="7D38DB92" w14:textId="77777777" w:rsidR="0019032B" w:rsidRPr="00BC144F" w:rsidRDefault="0019032B" w:rsidP="0019032B">
      <w:pPr>
        <w:spacing w:after="120"/>
        <w:outlineLvl w:val="0"/>
        <w:rPr>
          <w:rFonts w:ascii="Arial" w:hAnsi="Arial"/>
          <w:b/>
          <w:noProof/>
          <w:sz w:val="24"/>
        </w:rPr>
      </w:pPr>
      <w:r w:rsidRPr="00BC144F">
        <w:rPr>
          <w:rFonts w:ascii="Arial" w:hAnsi="Arial"/>
          <w:b/>
          <w:bCs/>
          <w:sz w:val="24"/>
          <w:szCs w:val="24"/>
        </w:rPr>
        <w:t>Electronic Meeting</w:t>
      </w:r>
      <w:r w:rsidRPr="00BC144F">
        <w:rPr>
          <w:rFonts w:ascii="Arial" w:hAnsi="Arial"/>
          <w:b/>
          <w:noProof/>
          <w:sz w:val="24"/>
        </w:rPr>
        <w:t>,</w:t>
      </w:r>
      <w:r w:rsidRPr="00BC144F">
        <w:rPr>
          <w:rFonts w:ascii="Arial" w:hAnsi="Arial"/>
        </w:rPr>
        <w:fldChar w:fldCharType="begin"/>
      </w:r>
      <w:r w:rsidRPr="00BC144F">
        <w:rPr>
          <w:rFonts w:ascii="Arial" w:hAnsi="Arial"/>
        </w:rPr>
        <w:instrText xml:space="preserve"> DOCPROPERTY  StartDate  \* MERGEFORMAT </w:instrText>
      </w:r>
      <w:r w:rsidRPr="00BC144F">
        <w:rPr>
          <w:rFonts w:ascii="Arial" w:hAnsi="Arial"/>
        </w:rPr>
        <w:fldChar w:fldCharType="separate"/>
      </w:r>
      <w:r w:rsidRPr="00BC144F">
        <w:rPr>
          <w:rFonts w:ascii="Arial" w:hAnsi="Arial"/>
          <w:b/>
          <w:noProof/>
          <w:sz w:val="24"/>
        </w:rPr>
        <w:t xml:space="preserve"> </w:t>
      </w:r>
      <w:r w:rsidRPr="009F11E1">
        <w:rPr>
          <w:rFonts w:ascii="Arial" w:hAnsi="Arial"/>
          <w:b/>
          <w:noProof/>
          <w:sz w:val="24"/>
        </w:rPr>
        <w:t>October 10 –  19, 2022</w:t>
      </w:r>
      <w:r w:rsidRPr="00BC144F">
        <w:rPr>
          <w:rFonts w:ascii="Arial" w:hAnsi="Arial"/>
          <w:b/>
          <w:noProof/>
          <w:sz w:val="24"/>
        </w:rPr>
        <w:fldChar w:fldCharType="end"/>
      </w:r>
      <w:r w:rsidRPr="00BC144F">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032B" w:rsidRPr="0029480C" w14:paraId="5535A3CA" w14:textId="77777777" w:rsidTr="005D347E">
        <w:tc>
          <w:tcPr>
            <w:tcW w:w="9641" w:type="dxa"/>
            <w:gridSpan w:val="9"/>
            <w:tcBorders>
              <w:top w:val="single" w:sz="4" w:space="0" w:color="auto"/>
              <w:left w:val="single" w:sz="4" w:space="0" w:color="auto"/>
              <w:right w:val="single" w:sz="4" w:space="0" w:color="auto"/>
            </w:tcBorders>
          </w:tcPr>
          <w:p w14:paraId="094C751E" w14:textId="77777777" w:rsidR="0019032B" w:rsidRPr="0029480C" w:rsidRDefault="0019032B" w:rsidP="005D347E">
            <w:pPr>
              <w:spacing w:after="0"/>
              <w:jc w:val="right"/>
              <w:rPr>
                <w:rFonts w:ascii="Arial" w:hAnsi="Arial"/>
                <w:i/>
                <w:noProof/>
              </w:rPr>
            </w:pPr>
            <w:r w:rsidRPr="0029480C">
              <w:rPr>
                <w:rFonts w:ascii="Arial" w:hAnsi="Arial"/>
                <w:i/>
                <w:noProof/>
                <w:sz w:val="14"/>
              </w:rPr>
              <w:t>CR-Form-v12.2</w:t>
            </w:r>
          </w:p>
        </w:tc>
      </w:tr>
      <w:tr w:rsidR="0019032B" w:rsidRPr="0029480C" w14:paraId="7DD639FD" w14:textId="77777777" w:rsidTr="005D347E">
        <w:tc>
          <w:tcPr>
            <w:tcW w:w="9641" w:type="dxa"/>
            <w:gridSpan w:val="9"/>
            <w:tcBorders>
              <w:left w:val="single" w:sz="4" w:space="0" w:color="auto"/>
              <w:right w:val="single" w:sz="4" w:space="0" w:color="auto"/>
            </w:tcBorders>
          </w:tcPr>
          <w:p w14:paraId="05D95673" w14:textId="77777777" w:rsidR="0019032B" w:rsidRPr="0029480C" w:rsidRDefault="0019032B" w:rsidP="005D347E">
            <w:pPr>
              <w:spacing w:after="0"/>
              <w:jc w:val="center"/>
              <w:rPr>
                <w:rFonts w:ascii="Arial" w:hAnsi="Arial"/>
                <w:noProof/>
              </w:rPr>
            </w:pPr>
            <w:r w:rsidRPr="00737677">
              <w:rPr>
                <w:rFonts w:ascii="Arial" w:hAnsi="Arial"/>
                <w:b/>
                <w:noProof/>
                <w:color w:val="FF0000"/>
                <w:sz w:val="32"/>
              </w:rPr>
              <w:t xml:space="preserve">DRAFT </w:t>
            </w:r>
            <w:r w:rsidRPr="0029480C">
              <w:rPr>
                <w:rFonts w:ascii="Arial" w:hAnsi="Arial"/>
                <w:b/>
                <w:noProof/>
                <w:sz w:val="32"/>
              </w:rPr>
              <w:t>CHANGE REQUEST</w:t>
            </w:r>
          </w:p>
        </w:tc>
      </w:tr>
      <w:tr w:rsidR="0019032B" w:rsidRPr="0029480C" w14:paraId="05A86353" w14:textId="77777777" w:rsidTr="005D347E">
        <w:tc>
          <w:tcPr>
            <w:tcW w:w="9641" w:type="dxa"/>
            <w:gridSpan w:val="9"/>
            <w:tcBorders>
              <w:left w:val="single" w:sz="4" w:space="0" w:color="auto"/>
              <w:right w:val="single" w:sz="4" w:space="0" w:color="auto"/>
            </w:tcBorders>
          </w:tcPr>
          <w:p w14:paraId="1E7B924D" w14:textId="77777777" w:rsidR="0019032B" w:rsidRPr="0029480C" w:rsidRDefault="0019032B" w:rsidP="005D347E">
            <w:pPr>
              <w:spacing w:after="0"/>
              <w:rPr>
                <w:rFonts w:ascii="Arial" w:hAnsi="Arial"/>
                <w:noProof/>
                <w:sz w:val="8"/>
                <w:szCs w:val="8"/>
              </w:rPr>
            </w:pPr>
          </w:p>
        </w:tc>
      </w:tr>
      <w:tr w:rsidR="0019032B" w:rsidRPr="0029480C" w14:paraId="4AC65B32" w14:textId="77777777" w:rsidTr="005D347E">
        <w:tc>
          <w:tcPr>
            <w:tcW w:w="142" w:type="dxa"/>
            <w:tcBorders>
              <w:left w:val="single" w:sz="4" w:space="0" w:color="auto"/>
            </w:tcBorders>
          </w:tcPr>
          <w:p w14:paraId="27F72857" w14:textId="77777777" w:rsidR="0019032B" w:rsidRPr="0029480C" w:rsidRDefault="0019032B" w:rsidP="005D347E">
            <w:pPr>
              <w:spacing w:after="0"/>
              <w:jc w:val="right"/>
              <w:rPr>
                <w:rFonts w:ascii="Arial" w:hAnsi="Arial"/>
                <w:noProof/>
              </w:rPr>
            </w:pPr>
          </w:p>
        </w:tc>
        <w:tc>
          <w:tcPr>
            <w:tcW w:w="1559" w:type="dxa"/>
            <w:shd w:val="pct30" w:color="FFFF00" w:fill="auto"/>
          </w:tcPr>
          <w:p w14:paraId="4FD36C7E" w14:textId="77777777" w:rsidR="0019032B" w:rsidRPr="0029480C" w:rsidRDefault="0019032B" w:rsidP="005D347E">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7CF60446" w14:textId="77777777" w:rsidR="0019032B" w:rsidRPr="0029480C" w:rsidRDefault="0019032B" w:rsidP="005D347E">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050EDDDB" w14:textId="77777777" w:rsidR="0019032B" w:rsidRPr="00E90D06" w:rsidRDefault="0019032B" w:rsidP="005D347E">
            <w:pPr>
              <w:spacing w:after="0"/>
              <w:rPr>
                <w:rFonts w:ascii="Arial" w:hAnsi="Arial"/>
                <w:b/>
                <w:bCs/>
                <w:noProof/>
                <w:color w:val="FF0000"/>
                <w:sz w:val="28"/>
                <w:szCs w:val="28"/>
              </w:rPr>
            </w:pPr>
          </w:p>
        </w:tc>
        <w:tc>
          <w:tcPr>
            <w:tcW w:w="709" w:type="dxa"/>
          </w:tcPr>
          <w:p w14:paraId="2661C7BE" w14:textId="77777777" w:rsidR="0019032B" w:rsidRPr="0029480C" w:rsidRDefault="0019032B" w:rsidP="005D347E">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10388BCF" w14:textId="77777777" w:rsidR="0019032B" w:rsidRPr="0029480C" w:rsidRDefault="0019032B" w:rsidP="005D347E">
            <w:pPr>
              <w:spacing w:after="0"/>
              <w:jc w:val="center"/>
              <w:rPr>
                <w:rFonts w:ascii="Arial" w:hAnsi="Arial"/>
                <w:b/>
                <w:noProof/>
              </w:rPr>
            </w:pPr>
          </w:p>
        </w:tc>
        <w:tc>
          <w:tcPr>
            <w:tcW w:w="2410" w:type="dxa"/>
          </w:tcPr>
          <w:p w14:paraId="6458381F" w14:textId="77777777" w:rsidR="0019032B" w:rsidRPr="0029480C" w:rsidRDefault="0019032B" w:rsidP="005D347E">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276DF8BF" w14:textId="77777777" w:rsidR="0019032B" w:rsidRPr="0029480C" w:rsidRDefault="0019032B" w:rsidP="005D347E">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40EC780D" w14:textId="77777777" w:rsidR="0019032B" w:rsidRPr="0029480C" w:rsidRDefault="0019032B" w:rsidP="005D347E">
            <w:pPr>
              <w:spacing w:after="0"/>
              <w:rPr>
                <w:rFonts w:ascii="Arial" w:hAnsi="Arial"/>
                <w:noProof/>
              </w:rPr>
            </w:pPr>
          </w:p>
        </w:tc>
      </w:tr>
      <w:tr w:rsidR="0019032B" w:rsidRPr="0029480C" w14:paraId="02E61D9C" w14:textId="77777777" w:rsidTr="005D347E">
        <w:tc>
          <w:tcPr>
            <w:tcW w:w="9641" w:type="dxa"/>
            <w:gridSpan w:val="9"/>
            <w:tcBorders>
              <w:left w:val="single" w:sz="4" w:space="0" w:color="auto"/>
              <w:right w:val="single" w:sz="4" w:space="0" w:color="auto"/>
            </w:tcBorders>
          </w:tcPr>
          <w:p w14:paraId="36A56A27" w14:textId="77777777" w:rsidR="0019032B" w:rsidRPr="0029480C" w:rsidRDefault="0019032B" w:rsidP="005D347E">
            <w:pPr>
              <w:spacing w:after="0"/>
              <w:rPr>
                <w:rFonts w:ascii="Arial" w:hAnsi="Arial"/>
                <w:noProof/>
              </w:rPr>
            </w:pPr>
          </w:p>
        </w:tc>
      </w:tr>
      <w:tr w:rsidR="0019032B" w:rsidRPr="0029480C" w14:paraId="1C392F24" w14:textId="77777777" w:rsidTr="005D347E">
        <w:tc>
          <w:tcPr>
            <w:tcW w:w="9641" w:type="dxa"/>
            <w:gridSpan w:val="9"/>
            <w:tcBorders>
              <w:top w:val="single" w:sz="4" w:space="0" w:color="auto"/>
            </w:tcBorders>
          </w:tcPr>
          <w:p w14:paraId="510A8911" w14:textId="77777777" w:rsidR="0019032B" w:rsidRPr="0029480C" w:rsidRDefault="0019032B" w:rsidP="005D347E">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9032B" w:rsidRPr="0029480C" w14:paraId="14087F4D" w14:textId="77777777" w:rsidTr="005D347E">
        <w:tc>
          <w:tcPr>
            <w:tcW w:w="9641" w:type="dxa"/>
            <w:gridSpan w:val="9"/>
          </w:tcPr>
          <w:p w14:paraId="58D23A04" w14:textId="77777777" w:rsidR="0019032B" w:rsidRPr="0029480C" w:rsidRDefault="0019032B" w:rsidP="005D347E">
            <w:pPr>
              <w:spacing w:after="0"/>
              <w:rPr>
                <w:rFonts w:ascii="Arial" w:hAnsi="Arial"/>
                <w:noProof/>
                <w:sz w:val="8"/>
                <w:szCs w:val="8"/>
              </w:rPr>
            </w:pPr>
          </w:p>
        </w:tc>
      </w:tr>
    </w:tbl>
    <w:p w14:paraId="25086A44" w14:textId="77777777" w:rsidR="0019032B" w:rsidRPr="0029480C" w:rsidRDefault="0019032B" w:rsidP="001903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032B" w:rsidRPr="0029480C" w14:paraId="092E8ED0" w14:textId="77777777" w:rsidTr="005D347E">
        <w:tc>
          <w:tcPr>
            <w:tcW w:w="2835" w:type="dxa"/>
          </w:tcPr>
          <w:p w14:paraId="4EE17C82" w14:textId="77777777" w:rsidR="0019032B" w:rsidRPr="0029480C" w:rsidRDefault="0019032B" w:rsidP="005D347E">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3B725DD8" w14:textId="77777777" w:rsidR="0019032B" w:rsidRPr="0029480C" w:rsidRDefault="0019032B" w:rsidP="005D347E">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70069" w14:textId="77777777" w:rsidR="0019032B" w:rsidRPr="0029480C" w:rsidRDefault="0019032B" w:rsidP="005D347E">
            <w:pPr>
              <w:spacing w:after="0"/>
              <w:jc w:val="center"/>
              <w:rPr>
                <w:rFonts w:ascii="Arial" w:hAnsi="Arial"/>
                <w:b/>
                <w:caps/>
                <w:noProof/>
              </w:rPr>
            </w:pPr>
          </w:p>
        </w:tc>
        <w:tc>
          <w:tcPr>
            <w:tcW w:w="709" w:type="dxa"/>
            <w:tcBorders>
              <w:left w:val="single" w:sz="4" w:space="0" w:color="auto"/>
            </w:tcBorders>
          </w:tcPr>
          <w:p w14:paraId="2F2786ED" w14:textId="77777777" w:rsidR="0019032B" w:rsidRPr="0029480C" w:rsidRDefault="0019032B" w:rsidP="005D347E">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6FF037" w14:textId="77777777" w:rsidR="0019032B" w:rsidRPr="0029480C" w:rsidRDefault="0019032B" w:rsidP="005D347E">
            <w:pPr>
              <w:spacing w:after="0"/>
              <w:jc w:val="center"/>
              <w:rPr>
                <w:rFonts w:ascii="Arial" w:hAnsi="Arial"/>
                <w:b/>
                <w:caps/>
                <w:noProof/>
              </w:rPr>
            </w:pPr>
            <w:r>
              <w:rPr>
                <w:rFonts w:ascii="Arial" w:hAnsi="Arial"/>
                <w:b/>
                <w:caps/>
                <w:noProof/>
              </w:rPr>
              <w:t>X</w:t>
            </w:r>
          </w:p>
        </w:tc>
        <w:tc>
          <w:tcPr>
            <w:tcW w:w="2126" w:type="dxa"/>
          </w:tcPr>
          <w:p w14:paraId="535F37B6" w14:textId="77777777" w:rsidR="0019032B" w:rsidRPr="0029480C" w:rsidRDefault="0019032B" w:rsidP="005D347E">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E910C5" w14:textId="77777777" w:rsidR="0019032B" w:rsidRPr="0029480C" w:rsidRDefault="0019032B" w:rsidP="005D347E">
            <w:pPr>
              <w:spacing w:after="0"/>
              <w:jc w:val="center"/>
              <w:rPr>
                <w:rFonts w:ascii="Arial" w:hAnsi="Arial"/>
                <w:b/>
                <w:caps/>
                <w:noProof/>
              </w:rPr>
            </w:pPr>
          </w:p>
        </w:tc>
        <w:tc>
          <w:tcPr>
            <w:tcW w:w="1418" w:type="dxa"/>
            <w:tcBorders>
              <w:left w:val="nil"/>
            </w:tcBorders>
          </w:tcPr>
          <w:p w14:paraId="36350C44" w14:textId="77777777" w:rsidR="0019032B" w:rsidRPr="0029480C" w:rsidRDefault="0019032B" w:rsidP="005D347E">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4571C" w14:textId="77777777" w:rsidR="0019032B" w:rsidRPr="0029480C" w:rsidRDefault="0019032B" w:rsidP="005D347E">
            <w:pPr>
              <w:spacing w:after="0"/>
              <w:jc w:val="center"/>
              <w:rPr>
                <w:rFonts w:ascii="Arial" w:hAnsi="Arial"/>
                <w:b/>
                <w:bCs/>
                <w:caps/>
                <w:noProof/>
              </w:rPr>
            </w:pPr>
          </w:p>
        </w:tc>
      </w:tr>
    </w:tbl>
    <w:p w14:paraId="5A297988" w14:textId="77777777" w:rsidR="0019032B" w:rsidRPr="0029480C" w:rsidRDefault="0019032B" w:rsidP="001903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032B" w:rsidRPr="0029480C" w14:paraId="18C0A52B" w14:textId="77777777" w:rsidTr="005D347E">
        <w:tc>
          <w:tcPr>
            <w:tcW w:w="9640" w:type="dxa"/>
            <w:gridSpan w:val="11"/>
          </w:tcPr>
          <w:p w14:paraId="04284A8D" w14:textId="77777777" w:rsidR="0019032B" w:rsidRPr="0029480C" w:rsidRDefault="0019032B" w:rsidP="005D347E">
            <w:pPr>
              <w:spacing w:after="0"/>
              <w:rPr>
                <w:rFonts w:ascii="Arial" w:hAnsi="Arial"/>
                <w:noProof/>
                <w:sz w:val="8"/>
                <w:szCs w:val="8"/>
              </w:rPr>
            </w:pPr>
          </w:p>
        </w:tc>
      </w:tr>
      <w:tr w:rsidR="0019032B" w:rsidRPr="0029480C" w14:paraId="567455A6" w14:textId="77777777" w:rsidTr="005D347E">
        <w:tc>
          <w:tcPr>
            <w:tcW w:w="1843" w:type="dxa"/>
            <w:tcBorders>
              <w:top w:val="single" w:sz="4" w:space="0" w:color="auto"/>
              <w:left w:val="single" w:sz="4" w:space="0" w:color="auto"/>
            </w:tcBorders>
          </w:tcPr>
          <w:p w14:paraId="318D20F6" w14:textId="77777777" w:rsidR="0019032B" w:rsidRPr="0029480C" w:rsidRDefault="0019032B" w:rsidP="005D347E">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E365C01" w14:textId="39A35EF2" w:rsidR="0019032B" w:rsidRPr="0029480C" w:rsidRDefault="0019032B" w:rsidP="005D347E">
            <w:pPr>
              <w:spacing w:after="0"/>
              <w:ind w:left="100"/>
              <w:rPr>
                <w:rFonts w:ascii="Arial" w:hAnsi="Arial"/>
                <w:noProof/>
              </w:rPr>
            </w:pPr>
            <w:r w:rsidRPr="00460FBD">
              <w:rPr>
                <w:rFonts w:ascii="Arial" w:hAnsi="Arial"/>
              </w:rPr>
              <w:t>Draft CR for 38.101-1: CA_n</w:t>
            </w:r>
            <w:r>
              <w:rPr>
                <w:rFonts w:ascii="Arial" w:hAnsi="Arial"/>
              </w:rPr>
              <w:t>66</w:t>
            </w:r>
            <w:r w:rsidRPr="00460FBD">
              <w:rPr>
                <w:rFonts w:ascii="Arial" w:hAnsi="Arial"/>
              </w:rPr>
              <w:t>-n</w:t>
            </w:r>
            <w:r>
              <w:rPr>
                <w:rFonts w:ascii="Arial" w:hAnsi="Arial"/>
              </w:rPr>
              <w:t>77</w:t>
            </w:r>
            <w:r w:rsidRPr="00460FBD">
              <w:rPr>
                <w:rFonts w:ascii="Arial" w:hAnsi="Arial"/>
              </w:rPr>
              <w:t xml:space="preserve"> PC1.5</w:t>
            </w:r>
          </w:p>
        </w:tc>
      </w:tr>
      <w:tr w:rsidR="0019032B" w:rsidRPr="0029480C" w14:paraId="391DAB95" w14:textId="77777777" w:rsidTr="005D347E">
        <w:tc>
          <w:tcPr>
            <w:tcW w:w="1843" w:type="dxa"/>
            <w:tcBorders>
              <w:left w:val="single" w:sz="4" w:space="0" w:color="auto"/>
            </w:tcBorders>
          </w:tcPr>
          <w:p w14:paraId="48069F7D" w14:textId="77777777" w:rsidR="0019032B" w:rsidRPr="0029480C" w:rsidRDefault="0019032B" w:rsidP="005D347E">
            <w:pPr>
              <w:spacing w:after="0"/>
              <w:rPr>
                <w:rFonts w:ascii="Arial" w:hAnsi="Arial"/>
                <w:b/>
                <w:i/>
                <w:noProof/>
                <w:sz w:val="8"/>
                <w:szCs w:val="8"/>
              </w:rPr>
            </w:pPr>
          </w:p>
        </w:tc>
        <w:tc>
          <w:tcPr>
            <w:tcW w:w="7797" w:type="dxa"/>
            <w:gridSpan w:val="10"/>
            <w:tcBorders>
              <w:right w:val="single" w:sz="4" w:space="0" w:color="auto"/>
            </w:tcBorders>
          </w:tcPr>
          <w:p w14:paraId="4121649D" w14:textId="77777777" w:rsidR="0019032B" w:rsidRPr="0029480C" w:rsidRDefault="0019032B" w:rsidP="005D347E">
            <w:pPr>
              <w:spacing w:after="0"/>
              <w:rPr>
                <w:rFonts w:ascii="Arial" w:hAnsi="Arial"/>
                <w:noProof/>
                <w:sz w:val="8"/>
                <w:szCs w:val="8"/>
              </w:rPr>
            </w:pPr>
          </w:p>
        </w:tc>
      </w:tr>
      <w:tr w:rsidR="0019032B" w:rsidRPr="0029480C" w14:paraId="24B9EAD6" w14:textId="77777777" w:rsidTr="005D347E">
        <w:tc>
          <w:tcPr>
            <w:tcW w:w="1843" w:type="dxa"/>
            <w:tcBorders>
              <w:left w:val="single" w:sz="4" w:space="0" w:color="auto"/>
            </w:tcBorders>
          </w:tcPr>
          <w:p w14:paraId="424C5715" w14:textId="77777777" w:rsidR="0019032B" w:rsidRPr="0029480C" w:rsidRDefault="0019032B" w:rsidP="005D347E">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05B5A64F" w14:textId="77777777" w:rsidR="0019032B" w:rsidRPr="0029480C" w:rsidRDefault="0019032B"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SourceIfWg  \* MERGEFORMAT </w:instrText>
            </w:r>
            <w:r w:rsidRPr="0029480C">
              <w:rPr>
                <w:rFonts w:ascii="Arial" w:hAnsi="Arial"/>
              </w:rPr>
              <w:fldChar w:fldCharType="separate"/>
            </w:r>
            <w:r>
              <w:rPr>
                <w:rFonts w:ascii="Arial" w:hAnsi="Arial"/>
                <w:noProof/>
              </w:rPr>
              <w:t>T-Mobile USA</w:t>
            </w:r>
            <w:r w:rsidRPr="0029480C">
              <w:rPr>
                <w:rFonts w:ascii="Arial" w:hAnsi="Arial"/>
                <w:noProof/>
              </w:rPr>
              <w:fldChar w:fldCharType="end"/>
            </w:r>
          </w:p>
        </w:tc>
      </w:tr>
      <w:tr w:rsidR="0019032B" w:rsidRPr="0029480C" w14:paraId="3D029EF8" w14:textId="77777777" w:rsidTr="005D347E">
        <w:tc>
          <w:tcPr>
            <w:tcW w:w="1843" w:type="dxa"/>
            <w:tcBorders>
              <w:left w:val="single" w:sz="4" w:space="0" w:color="auto"/>
            </w:tcBorders>
          </w:tcPr>
          <w:p w14:paraId="0B72C7D2" w14:textId="77777777" w:rsidR="0019032B" w:rsidRPr="0029480C" w:rsidRDefault="0019032B" w:rsidP="005D347E">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D687FFB" w14:textId="77777777" w:rsidR="0019032B" w:rsidRPr="0029480C" w:rsidRDefault="0019032B"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9032B" w:rsidRPr="0029480C" w14:paraId="242D9B1A" w14:textId="77777777" w:rsidTr="005D347E">
        <w:tc>
          <w:tcPr>
            <w:tcW w:w="1843" w:type="dxa"/>
            <w:tcBorders>
              <w:left w:val="single" w:sz="4" w:space="0" w:color="auto"/>
            </w:tcBorders>
          </w:tcPr>
          <w:p w14:paraId="28996151" w14:textId="77777777" w:rsidR="0019032B" w:rsidRPr="0029480C" w:rsidRDefault="0019032B" w:rsidP="005D347E">
            <w:pPr>
              <w:spacing w:after="0"/>
              <w:rPr>
                <w:rFonts w:ascii="Arial" w:hAnsi="Arial"/>
                <w:b/>
                <w:i/>
                <w:noProof/>
                <w:sz w:val="8"/>
                <w:szCs w:val="8"/>
              </w:rPr>
            </w:pPr>
          </w:p>
        </w:tc>
        <w:tc>
          <w:tcPr>
            <w:tcW w:w="7797" w:type="dxa"/>
            <w:gridSpan w:val="10"/>
            <w:tcBorders>
              <w:right w:val="single" w:sz="4" w:space="0" w:color="auto"/>
            </w:tcBorders>
          </w:tcPr>
          <w:p w14:paraId="1F37365F" w14:textId="77777777" w:rsidR="0019032B" w:rsidRPr="0029480C" w:rsidRDefault="0019032B" w:rsidP="005D347E">
            <w:pPr>
              <w:spacing w:after="0"/>
              <w:rPr>
                <w:rFonts w:ascii="Arial" w:hAnsi="Arial"/>
                <w:noProof/>
                <w:sz w:val="8"/>
                <w:szCs w:val="8"/>
              </w:rPr>
            </w:pPr>
          </w:p>
        </w:tc>
      </w:tr>
      <w:tr w:rsidR="0019032B" w:rsidRPr="0029480C" w14:paraId="3B43D10F" w14:textId="77777777" w:rsidTr="005D347E">
        <w:tc>
          <w:tcPr>
            <w:tcW w:w="1843" w:type="dxa"/>
            <w:tcBorders>
              <w:left w:val="single" w:sz="4" w:space="0" w:color="auto"/>
            </w:tcBorders>
          </w:tcPr>
          <w:p w14:paraId="04A3FDF4" w14:textId="77777777" w:rsidR="0019032B" w:rsidRPr="0029480C" w:rsidRDefault="0019032B" w:rsidP="005D347E">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22523463" w14:textId="77777777" w:rsidR="0019032B" w:rsidRPr="0029480C" w:rsidRDefault="0019032B" w:rsidP="005D347E">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46B07D07" w14:textId="77777777" w:rsidR="0019032B" w:rsidRPr="0029480C" w:rsidRDefault="0019032B" w:rsidP="005D347E">
            <w:pPr>
              <w:spacing w:after="0"/>
              <w:ind w:right="100"/>
              <w:rPr>
                <w:rFonts w:ascii="Arial" w:hAnsi="Arial"/>
                <w:noProof/>
              </w:rPr>
            </w:pPr>
          </w:p>
        </w:tc>
        <w:tc>
          <w:tcPr>
            <w:tcW w:w="1417" w:type="dxa"/>
            <w:gridSpan w:val="3"/>
            <w:tcBorders>
              <w:left w:val="nil"/>
            </w:tcBorders>
          </w:tcPr>
          <w:p w14:paraId="7BB93ED2" w14:textId="77777777" w:rsidR="0019032B" w:rsidRPr="0029480C" w:rsidRDefault="0019032B" w:rsidP="005D347E">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0CABF0DC" w14:textId="77777777" w:rsidR="0019032B" w:rsidRPr="0029480C" w:rsidRDefault="0019032B"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2022-10-</w:t>
            </w:r>
            <w:r w:rsidRPr="0029480C">
              <w:rPr>
                <w:rFonts w:ascii="Arial" w:hAnsi="Arial"/>
                <w:noProof/>
              </w:rPr>
              <w:fldChar w:fldCharType="end"/>
            </w:r>
            <w:r>
              <w:rPr>
                <w:rFonts w:ascii="Arial" w:hAnsi="Arial"/>
                <w:noProof/>
              </w:rPr>
              <w:t>30</w:t>
            </w:r>
          </w:p>
        </w:tc>
      </w:tr>
      <w:tr w:rsidR="0019032B" w:rsidRPr="0029480C" w14:paraId="0284BFE5" w14:textId="77777777" w:rsidTr="005D347E">
        <w:tc>
          <w:tcPr>
            <w:tcW w:w="1843" w:type="dxa"/>
            <w:tcBorders>
              <w:left w:val="single" w:sz="4" w:space="0" w:color="auto"/>
            </w:tcBorders>
          </w:tcPr>
          <w:p w14:paraId="33B7FB93" w14:textId="77777777" w:rsidR="0019032B" w:rsidRPr="0029480C" w:rsidRDefault="0019032B" w:rsidP="005D347E">
            <w:pPr>
              <w:spacing w:after="0"/>
              <w:rPr>
                <w:rFonts w:ascii="Arial" w:hAnsi="Arial"/>
                <w:b/>
                <w:i/>
                <w:noProof/>
                <w:sz w:val="8"/>
                <w:szCs w:val="8"/>
              </w:rPr>
            </w:pPr>
          </w:p>
        </w:tc>
        <w:tc>
          <w:tcPr>
            <w:tcW w:w="1986" w:type="dxa"/>
            <w:gridSpan w:val="4"/>
          </w:tcPr>
          <w:p w14:paraId="343B090D" w14:textId="77777777" w:rsidR="0019032B" w:rsidRPr="0029480C" w:rsidRDefault="0019032B" w:rsidP="005D347E">
            <w:pPr>
              <w:spacing w:after="0"/>
              <w:rPr>
                <w:rFonts w:ascii="Arial" w:hAnsi="Arial"/>
                <w:noProof/>
                <w:sz w:val="8"/>
                <w:szCs w:val="8"/>
              </w:rPr>
            </w:pPr>
          </w:p>
        </w:tc>
        <w:tc>
          <w:tcPr>
            <w:tcW w:w="2267" w:type="dxa"/>
            <w:gridSpan w:val="2"/>
          </w:tcPr>
          <w:p w14:paraId="57D6F89C" w14:textId="77777777" w:rsidR="0019032B" w:rsidRPr="0029480C" w:rsidRDefault="0019032B" w:rsidP="005D347E">
            <w:pPr>
              <w:spacing w:after="0"/>
              <w:rPr>
                <w:rFonts w:ascii="Arial" w:hAnsi="Arial"/>
                <w:noProof/>
                <w:sz w:val="8"/>
                <w:szCs w:val="8"/>
              </w:rPr>
            </w:pPr>
          </w:p>
        </w:tc>
        <w:tc>
          <w:tcPr>
            <w:tcW w:w="1417" w:type="dxa"/>
            <w:gridSpan w:val="3"/>
          </w:tcPr>
          <w:p w14:paraId="6D0C5E0C" w14:textId="77777777" w:rsidR="0019032B" w:rsidRPr="0029480C" w:rsidRDefault="0019032B" w:rsidP="005D347E">
            <w:pPr>
              <w:spacing w:after="0"/>
              <w:rPr>
                <w:rFonts w:ascii="Arial" w:hAnsi="Arial"/>
                <w:noProof/>
                <w:sz w:val="8"/>
                <w:szCs w:val="8"/>
              </w:rPr>
            </w:pPr>
          </w:p>
        </w:tc>
        <w:tc>
          <w:tcPr>
            <w:tcW w:w="2127" w:type="dxa"/>
            <w:tcBorders>
              <w:right w:val="single" w:sz="4" w:space="0" w:color="auto"/>
            </w:tcBorders>
          </w:tcPr>
          <w:p w14:paraId="0E80E959" w14:textId="77777777" w:rsidR="0019032B" w:rsidRPr="0029480C" w:rsidRDefault="0019032B" w:rsidP="005D347E">
            <w:pPr>
              <w:spacing w:after="0"/>
              <w:rPr>
                <w:rFonts w:ascii="Arial" w:hAnsi="Arial"/>
                <w:noProof/>
                <w:sz w:val="8"/>
                <w:szCs w:val="8"/>
              </w:rPr>
            </w:pPr>
          </w:p>
        </w:tc>
      </w:tr>
      <w:tr w:rsidR="0019032B" w:rsidRPr="0029480C" w14:paraId="7FA105D0" w14:textId="77777777" w:rsidTr="005D347E">
        <w:trPr>
          <w:cantSplit/>
        </w:trPr>
        <w:tc>
          <w:tcPr>
            <w:tcW w:w="1843" w:type="dxa"/>
            <w:tcBorders>
              <w:left w:val="single" w:sz="4" w:space="0" w:color="auto"/>
            </w:tcBorders>
          </w:tcPr>
          <w:p w14:paraId="39C26F63" w14:textId="77777777" w:rsidR="0019032B" w:rsidRPr="0029480C" w:rsidRDefault="0019032B" w:rsidP="005D347E">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337EF79" w14:textId="77777777" w:rsidR="0019032B" w:rsidRPr="0029480C" w:rsidRDefault="0019032B" w:rsidP="005D347E">
            <w:pPr>
              <w:spacing w:after="0"/>
              <w:ind w:left="100" w:right="-609"/>
              <w:rPr>
                <w:rFonts w:ascii="Arial" w:hAnsi="Arial"/>
                <w:b/>
                <w:noProof/>
              </w:rPr>
            </w:pPr>
            <w:r>
              <w:rPr>
                <w:rFonts w:ascii="Arial" w:hAnsi="Arial"/>
              </w:rPr>
              <w:t>B</w:t>
            </w:r>
          </w:p>
        </w:tc>
        <w:tc>
          <w:tcPr>
            <w:tcW w:w="3402" w:type="dxa"/>
            <w:gridSpan w:val="5"/>
            <w:tcBorders>
              <w:left w:val="nil"/>
            </w:tcBorders>
          </w:tcPr>
          <w:p w14:paraId="43EAE2E0" w14:textId="77777777" w:rsidR="0019032B" w:rsidRPr="0029480C" w:rsidRDefault="0019032B" w:rsidP="005D347E">
            <w:pPr>
              <w:spacing w:after="0"/>
              <w:rPr>
                <w:rFonts w:ascii="Arial" w:hAnsi="Arial"/>
                <w:noProof/>
              </w:rPr>
            </w:pPr>
          </w:p>
        </w:tc>
        <w:tc>
          <w:tcPr>
            <w:tcW w:w="1417" w:type="dxa"/>
            <w:gridSpan w:val="3"/>
            <w:tcBorders>
              <w:left w:val="nil"/>
            </w:tcBorders>
          </w:tcPr>
          <w:p w14:paraId="250E9733" w14:textId="77777777" w:rsidR="0019032B" w:rsidRPr="0029480C" w:rsidRDefault="0019032B" w:rsidP="005D347E">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3BCB419D" w14:textId="77777777" w:rsidR="0019032B" w:rsidRPr="0029480C" w:rsidRDefault="0019032B" w:rsidP="005D347E">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9032B" w:rsidRPr="0029480C" w14:paraId="286F3177" w14:textId="77777777" w:rsidTr="005D347E">
        <w:tc>
          <w:tcPr>
            <w:tcW w:w="1843" w:type="dxa"/>
            <w:tcBorders>
              <w:left w:val="single" w:sz="4" w:space="0" w:color="auto"/>
              <w:bottom w:val="single" w:sz="4" w:space="0" w:color="auto"/>
            </w:tcBorders>
          </w:tcPr>
          <w:p w14:paraId="5F68FE56" w14:textId="77777777" w:rsidR="0019032B" w:rsidRPr="0029480C" w:rsidRDefault="0019032B" w:rsidP="005D347E">
            <w:pPr>
              <w:spacing w:after="0"/>
              <w:rPr>
                <w:rFonts w:ascii="Arial" w:hAnsi="Arial"/>
                <w:b/>
                <w:i/>
                <w:noProof/>
              </w:rPr>
            </w:pPr>
          </w:p>
        </w:tc>
        <w:tc>
          <w:tcPr>
            <w:tcW w:w="4677" w:type="dxa"/>
            <w:gridSpan w:val="8"/>
            <w:tcBorders>
              <w:bottom w:val="single" w:sz="4" w:space="0" w:color="auto"/>
            </w:tcBorders>
          </w:tcPr>
          <w:p w14:paraId="59F21A28" w14:textId="77777777" w:rsidR="0019032B" w:rsidRPr="0029480C" w:rsidRDefault="0019032B" w:rsidP="005D347E">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37E26678" w14:textId="77777777" w:rsidR="0019032B" w:rsidRPr="0029480C" w:rsidRDefault="0019032B" w:rsidP="005D347E">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381DFB1" w14:textId="77777777" w:rsidR="0019032B" w:rsidRPr="0029480C" w:rsidRDefault="0019032B" w:rsidP="005D347E">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9032B" w:rsidRPr="0029480C" w14:paraId="01D694E0" w14:textId="77777777" w:rsidTr="005D347E">
        <w:tc>
          <w:tcPr>
            <w:tcW w:w="1843" w:type="dxa"/>
          </w:tcPr>
          <w:p w14:paraId="4CC9637E" w14:textId="77777777" w:rsidR="0019032B" w:rsidRPr="0029480C" w:rsidRDefault="0019032B" w:rsidP="005D347E">
            <w:pPr>
              <w:spacing w:after="0"/>
              <w:rPr>
                <w:rFonts w:ascii="Arial" w:hAnsi="Arial"/>
                <w:b/>
                <w:i/>
                <w:noProof/>
                <w:sz w:val="8"/>
                <w:szCs w:val="8"/>
              </w:rPr>
            </w:pPr>
          </w:p>
        </w:tc>
        <w:tc>
          <w:tcPr>
            <w:tcW w:w="7797" w:type="dxa"/>
            <w:gridSpan w:val="10"/>
          </w:tcPr>
          <w:p w14:paraId="64FABAA1" w14:textId="77777777" w:rsidR="0019032B" w:rsidRPr="0029480C" w:rsidRDefault="0019032B" w:rsidP="005D347E">
            <w:pPr>
              <w:spacing w:after="0"/>
              <w:rPr>
                <w:rFonts w:ascii="Arial" w:hAnsi="Arial"/>
                <w:noProof/>
                <w:sz w:val="8"/>
                <w:szCs w:val="8"/>
              </w:rPr>
            </w:pPr>
          </w:p>
        </w:tc>
      </w:tr>
      <w:tr w:rsidR="0019032B" w:rsidRPr="0029480C" w14:paraId="0E37675D" w14:textId="77777777" w:rsidTr="005D347E">
        <w:tc>
          <w:tcPr>
            <w:tcW w:w="2694" w:type="dxa"/>
            <w:gridSpan w:val="2"/>
            <w:tcBorders>
              <w:top w:val="single" w:sz="4" w:space="0" w:color="auto"/>
              <w:left w:val="single" w:sz="4" w:space="0" w:color="auto"/>
            </w:tcBorders>
          </w:tcPr>
          <w:p w14:paraId="2019F572" w14:textId="77777777" w:rsidR="0019032B" w:rsidRPr="0029480C" w:rsidRDefault="0019032B" w:rsidP="005D347E">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EE9E65E" w14:textId="2C5A9B42" w:rsidR="0019032B" w:rsidRPr="0029480C" w:rsidRDefault="0019032B" w:rsidP="005D347E">
            <w:pPr>
              <w:spacing w:after="0"/>
              <w:ind w:left="100"/>
              <w:rPr>
                <w:rFonts w:ascii="Arial" w:hAnsi="Arial"/>
                <w:noProof/>
              </w:rPr>
            </w:pPr>
            <w:r w:rsidRPr="009D227D">
              <w:rPr>
                <w:rFonts w:ascii="Arial" w:hAnsi="Arial"/>
                <w:noProof/>
              </w:rPr>
              <w:t xml:space="preserve">PC1.5 UL </w:t>
            </w:r>
            <w:r>
              <w:rPr>
                <w:rFonts w:ascii="Arial" w:hAnsi="Arial"/>
                <w:noProof/>
              </w:rPr>
              <w:t>n77 ha</w:t>
            </w:r>
            <w:r>
              <w:rPr>
                <w:rFonts w:ascii="Arial" w:hAnsi="Arial"/>
                <w:noProof/>
              </w:rPr>
              <w:t>s</w:t>
            </w:r>
            <w:r>
              <w:rPr>
                <w:rFonts w:ascii="Arial" w:hAnsi="Arial"/>
                <w:noProof/>
              </w:rPr>
              <w:t xml:space="preserve"> been requested for band combinations for CA with n</w:t>
            </w:r>
            <w:r>
              <w:rPr>
                <w:rFonts w:ascii="Arial" w:hAnsi="Arial"/>
                <w:noProof/>
              </w:rPr>
              <w:t>66</w:t>
            </w:r>
            <w:r>
              <w:rPr>
                <w:rFonts w:ascii="Arial" w:hAnsi="Arial"/>
                <w:noProof/>
              </w:rPr>
              <w:t xml:space="preserve"> and n77 </w:t>
            </w:r>
          </w:p>
        </w:tc>
      </w:tr>
      <w:tr w:rsidR="0019032B" w:rsidRPr="0029480C" w14:paraId="4730BC62" w14:textId="77777777" w:rsidTr="005D347E">
        <w:tc>
          <w:tcPr>
            <w:tcW w:w="2694" w:type="dxa"/>
            <w:gridSpan w:val="2"/>
            <w:tcBorders>
              <w:left w:val="single" w:sz="4" w:space="0" w:color="auto"/>
            </w:tcBorders>
          </w:tcPr>
          <w:p w14:paraId="7E850BA3" w14:textId="77777777" w:rsidR="0019032B" w:rsidRPr="0029480C" w:rsidRDefault="0019032B" w:rsidP="005D347E">
            <w:pPr>
              <w:spacing w:after="0"/>
              <w:rPr>
                <w:rFonts w:ascii="Arial" w:hAnsi="Arial"/>
                <w:b/>
                <w:i/>
                <w:noProof/>
                <w:sz w:val="8"/>
                <w:szCs w:val="8"/>
              </w:rPr>
            </w:pPr>
          </w:p>
        </w:tc>
        <w:tc>
          <w:tcPr>
            <w:tcW w:w="6946" w:type="dxa"/>
            <w:gridSpan w:val="9"/>
            <w:tcBorders>
              <w:right w:val="single" w:sz="4" w:space="0" w:color="auto"/>
            </w:tcBorders>
          </w:tcPr>
          <w:p w14:paraId="511C568A" w14:textId="77777777" w:rsidR="0019032B" w:rsidRPr="0029480C" w:rsidRDefault="0019032B" w:rsidP="005D347E">
            <w:pPr>
              <w:spacing w:after="0"/>
              <w:rPr>
                <w:rFonts w:ascii="Arial" w:hAnsi="Arial"/>
                <w:noProof/>
                <w:sz w:val="8"/>
                <w:szCs w:val="8"/>
              </w:rPr>
            </w:pPr>
          </w:p>
        </w:tc>
      </w:tr>
      <w:tr w:rsidR="0019032B" w:rsidRPr="0029480C" w14:paraId="2C02A480" w14:textId="77777777" w:rsidTr="005D347E">
        <w:tc>
          <w:tcPr>
            <w:tcW w:w="2694" w:type="dxa"/>
            <w:gridSpan w:val="2"/>
            <w:tcBorders>
              <w:left w:val="single" w:sz="4" w:space="0" w:color="auto"/>
            </w:tcBorders>
          </w:tcPr>
          <w:p w14:paraId="33B7C3AF" w14:textId="77777777" w:rsidR="0019032B" w:rsidRPr="0029480C" w:rsidRDefault="0019032B" w:rsidP="005D347E">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2BDAE060" w14:textId="77777777" w:rsidR="0019032B" w:rsidRDefault="0019032B" w:rsidP="005D347E">
            <w:pPr>
              <w:spacing w:after="0"/>
              <w:rPr>
                <w:rFonts w:ascii="Arial" w:hAnsi="Arial"/>
                <w:noProof/>
              </w:rPr>
            </w:pPr>
            <w:r>
              <w:rPr>
                <w:rFonts w:ascii="Arial" w:hAnsi="Arial"/>
                <w:noProof/>
              </w:rPr>
              <w:t xml:space="preserve">  PC2 and PC1.5 added for UL n77 for the following DL combination: </w:t>
            </w:r>
          </w:p>
          <w:p w14:paraId="06DE8783" w14:textId="45BD1951" w:rsidR="0019032B" w:rsidRDefault="0019032B" w:rsidP="005D347E">
            <w:pPr>
              <w:spacing w:after="0"/>
              <w:rPr>
                <w:rFonts w:ascii="Arial" w:hAnsi="Arial"/>
                <w:noProof/>
              </w:rPr>
            </w:pPr>
            <w:r>
              <w:rPr>
                <w:rFonts w:ascii="Arial" w:hAnsi="Arial"/>
                <w:noProof/>
              </w:rPr>
              <w:t xml:space="preserve">       </w:t>
            </w:r>
            <w:r w:rsidRPr="0019032B">
              <w:rPr>
                <w:rFonts w:ascii="Arial" w:hAnsi="Arial"/>
                <w:noProof/>
              </w:rPr>
              <w:t>CA_n66(2A)-n77(2A)</w:t>
            </w:r>
          </w:p>
          <w:p w14:paraId="22016EC1" w14:textId="77777777" w:rsidR="0019032B" w:rsidRPr="0029480C" w:rsidRDefault="0019032B" w:rsidP="005D347E">
            <w:pPr>
              <w:spacing w:after="0"/>
              <w:rPr>
                <w:rFonts w:ascii="Arial" w:hAnsi="Arial"/>
                <w:noProof/>
              </w:rPr>
            </w:pPr>
          </w:p>
        </w:tc>
      </w:tr>
      <w:tr w:rsidR="0019032B" w:rsidRPr="0029480C" w14:paraId="26DF77E7" w14:textId="77777777" w:rsidTr="005D347E">
        <w:tc>
          <w:tcPr>
            <w:tcW w:w="2694" w:type="dxa"/>
            <w:gridSpan w:val="2"/>
            <w:tcBorders>
              <w:left w:val="single" w:sz="4" w:space="0" w:color="auto"/>
            </w:tcBorders>
          </w:tcPr>
          <w:p w14:paraId="7C6D99CA" w14:textId="77777777" w:rsidR="0019032B" w:rsidRPr="0029480C" w:rsidRDefault="0019032B" w:rsidP="005D347E">
            <w:pPr>
              <w:spacing w:after="0"/>
              <w:rPr>
                <w:rFonts w:ascii="Arial" w:hAnsi="Arial"/>
                <w:b/>
                <w:i/>
                <w:noProof/>
                <w:sz w:val="8"/>
                <w:szCs w:val="8"/>
              </w:rPr>
            </w:pPr>
          </w:p>
        </w:tc>
        <w:tc>
          <w:tcPr>
            <w:tcW w:w="6946" w:type="dxa"/>
            <w:gridSpan w:val="9"/>
            <w:tcBorders>
              <w:right w:val="single" w:sz="4" w:space="0" w:color="auto"/>
            </w:tcBorders>
          </w:tcPr>
          <w:p w14:paraId="13B1CBAD" w14:textId="77777777" w:rsidR="0019032B" w:rsidRPr="0029480C" w:rsidRDefault="0019032B" w:rsidP="005D347E">
            <w:pPr>
              <w:spacing w:after="0"/>
              <w:rPr>
                <w:rFonts w:ascii="Arial" w:hAnsi="Arial"/>
                <w:noProof/>
                <w:sz w:val="8"/>
                <w:szCs w:val="8"/>
              </w:rPr>
            </w:pPr>
          </w:p>
        </w:tc>
      </w:tr>
      <w:tr w:rsidR="0019032B" w:rsidRPr="0029480C" w14:paraId="4A32B2BA" w14:textId="77777777" w:rsidTr="005D347E">
        <w:tc>
          <w:tcPr>
            <w:tcW w:w="2694" w:type="dxa"/>
            <w:gridSpan w:val="2"/>
            <w:tcBorders>
              <w:left w:val="single" w:sz="4" w:space="0" w:color="auto"/>
              <w:bottom w:val="single" w:sz="4" w:space="0" w:color="auto"/>
            </w:tcBorders>
          </w:tcPr>
          <w:p w14:paraId="66079A67" w14:textId="77777777" w:rsidR="0019032B" w:rsidRPr="0029480C" w:rsidRDefault="0019032B" w:rsidP="005D347E">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CBB582E" w14:textId="028115CA" w:rsidR="0019032B" w:rsidRPr="0029480C" w:rsidRDefault="0019032B" w:rsidP="005D347E">
            <w:pPr>
              <w:spacing w:after="0"/>
              <w:ind w:left="100"/>
              <w:rPr>
                <w:rFonts w:ascii="Arial" w:hAnsi="Arial"/>
                <w:noProof/>
              </w:rPr>
            </w:pPr>
            <w:r>
              <w:rPr>
                <w:rFonts w:ascii="Arial" w:hAnsi="Arial"/>
                <w:noProof/>
              </w:rPr>
              <w:t xml:space="preserve">PC1.5 will not be available for n77 for this combinations </w:t>
            </w:r>
          </w:p>
        </w:tc>
      </w:tr>
      <w:tr w:rsidR="0019032B" w:rsidRPr="0029480C" w14:paraId="51CBFA03" w14:textId="77777777" w:rsidTr="005D347E">
        <w:tc>
          <w:tcPr>
            <w:tcW w:w="2694" w:type="dxa"/>
            <w:gridSpan w:val="2"/>
          </w:tcPr>
          <w:p w14:paraId="15FF777E" w14:textId="77777777" w:rsidR="0019032B" w:rsidRPr="0029480C" w:rsidRDefault="0019032B" w:rsidP="005D347E">
            <w:pPr>
              <w:spacing w:after="0"/>
              <w:rPr>
                <w:rFonts w:ascii="Arial" w:hAnsi="Arial"/>
                <w:b/>
                <w:i/>
                <w:noProof/>
                <w:sz w:val="8"/>
                <w:szCs w:val="8"/>
              </w:rPr>
            </w:pPr>
          </w:p>
        </w:tc>
        <w:tc>
          <w:tcPr>
            <w:tcW w:w="6946" w:type="dxa"/>
            <w:gridSpan w:val="9"/>
          </w:tcPr>
          <w:p w14:paraId="0497E229" w14:textId="77777777" w:rsidR="0019032B" w:rsidRPr="0029480C" w:rsidRDefault="0019032B" w:rsidP="005D347E">
            <w:pPr>
              <w:spacing w:after="0"/>
              <w:rPr>
                <w:rFonts w:ascii="Arial" w:hAnsi="Arial"/>
                <w:noProof/>
                <w:sz w:val="8"/>
                <w:szCs w:val="8"/>
              </w:rPr>
            </w:pPr>
          </w:p>
        </w:tc>
      </w:tr>
      <w:tr w:rsidR="0019032B" w:rsidRPr="0029480C" w14:paraId="4D382423" w14:textId="77777777" w:rsidTr="005D347E">
        <w:tc>
          <w:tcPr>
            <w:tcW w:w="2694" w:type="dxa"/>
            <w:gridSpan w:val="2"/>
            <w:tcBorders>
              <w:top w:val="single" w:sz="4" w:space="0" w:color="auto"/>
              <w:left w:val="single" w:sz="4" w:space="0" w:color="auto"/>
            </w:tcBorders>
          </w:tcPr>
          <w:p w14:paraId="19432AFF" w14:textId="77777777" w:rsidR="0019032B" w:rsidRPr="0029480C" w:rsidRDefault="0019032B" w:rsidP="005D347E">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0D52D50" w14:textId="77777777" w:rsidR="0019032B" w:rsidRPr="0029480C" w:rsidRDefault="0019032B" w:rsidP="005D347E">
            <w:pPr>
              <w:spacing w:after="0"/>
              <w:ind w:left="100"/>
              <w:rPr>
                <w:rFonts w:ascii="Arial" w:hAnsi="Arial"/>
                <w:noProof/>
              </w:rPr>
            </w:pPr>
            <w:r>
              <w:rPr>
                <w:rFonts w:ascii="Arial" w:hAnsi="Arial"/>
                <w:noProof/>
              </w:rPr>
              <w:t>5.5A.3.2</w:t>
            </w:r>
          </w:p>
        </w:tc>
      </w:tr>
      <w:tr w:rsidR="0019032B" w:rsidRPr="0029480C" w14:paraId="074A7348" w14:textId="77777777" w:rsidTr="005D347E">
        <w:tc>
          <w:tcPr>
            <w:tcW w:w="2694" w:type="dxa"/>
            <w:gridSpan w:val="2"/>
            <w:tcBorders>
              <w:left w:val="single" w:sz="4" w:space="0" w:color="auto"/>
            </w:tcBorders>
          </w:tcPr>
          <w:p w14:paraId="7DCF36E4" w14:textId="77777777" w:rsidR="0019032B" w:rsidRPr="0029480C" w:rsidRDefault="0019032B" w:rsidP="005D347E">
            <w:pPr>
              <w:spacing w:after="0"/>
              <w:rPr>
                <w:rFonts w:ascii="Arial" w:hAnsi="Arial"/>
                <w:b/>
                <w:i/>
                <w:noProof/>
                <w:sz w:val="8"/>
                <w:szCs w:val="8"/>
              </w:rPr>
            </w:pPr>
          </w:p>
        </w:tc>
        <w:tc>
          <w:tcPr>
            <w:tcW w:w="6946" w:type="dxa"/>
            <w:gridSpan w:val="9"/>
            <w:tcBorders>
              <w:right w:val="single" w:sz="4" w:space="0" w:color="auto"/>
            </w:tcBorders>
          </w:tcPr>
          <w:p w14:paraId="1179C36A" w14:textId="77777777" w:rsidR="0019032B" w:rsidRPr="0029480C" w:rsidRDefault="0019032B" w:rsidP="005D347E">
            <w:pPr>
              <w:spacing w:after="0"/>
              <w:rPr>
                <w:rFonts w:ascii="Arial" w:hAnsi="Arial"/>
                <w:noProof/>
                <w:sz w:val="8"/>
                <w:szCs w:val="8"/>
              </w:rPr>
            </w:pPr>
          </w:p>
        </w:tc>
      </w:tr>
      <w:tr w:rsidR="0019032B" w:rsidRPr="0029480C" w14:paraId="2C5F79FB" w14:textId="77777777" w:rsidTr="005D347E">
        <w:tc>
          <w:tcPr>
            <w:tcW w:w="2694" w:type="dxa"/>
            <w:gridSpan w:val="2"/>
            <w:tcBorders>
              <w:left w:val="single" w:sz="4" w:space="0" w:color="auto"/>
            </w:tcBorders>
          </w:tcPr>
          <w:p w14:paraId="4E35465B" w14:textId="77777777" w:rsidR="0019032B" w:rsidRPr="0029480C" w:rsidRDefault="0019032B" w:rsidP="005D34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CD8E98C" w14:textId="77777777" w:rsidR="0019032B" w:rsidRPr="0029480C" w:rsidRDefault="0019032B" w:rsidP="005D347E">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848D8E" w14:textId="77777777" w:rsidR="0019032B" w:rsidRPr="0029480C" w:rsidRDefault="0019032B" w:rsidP="005D347E">
            <w:pPr>
              <w:spacing w:after="0"/>
              <w:jc w:val="center"/>
              <w:rPr>
                <w:rFonts w:ascii="Arial" w:hAnsi="Arial"/>
                <w:b/>
                <w:caps/>
                <w:noProof/>
              </w:rPr>
            </w:pPr>
            <w:r w:rsidRPr="0029480C">
              <w:rPr>
                <w:rFonts w:ascii="Arial" w:hAnsi="Arial"/>
                <w:b/>
                <w:caps/>
                <w:noProof/>
              </w:rPr>
              <w:t>N</w:t>
            </w:r>
          </w:p>
        </w:tc>
        <w:tc>
          <w:tcPr>
            <w:tcW w:w="2977" w:type="dxa"/>
            <w:gridSpan w:val="4"/>
          </w:tcPr>
          <w:p w14:paraId="7037576D" w14:textId="77777777" w:rsidR="0019032B" w:rsidRPr="0029480C" w:rsidRDefault="0019032B" w:rsidP="005D347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621DE72" w14:textId="77777777" w:rsidR="0019032B" w:rsidRPr="0029480C" w:rsidRDefault="0019032B" w:rsidP="005D347E">
            <w:pPr>
              <w:spacing w:after="0"/>
              <w:ind w:left="99"/>
              <w:rPr>
                <w:rFonts w:ascii="Arial" w:hAnsi="Arial"/>
                <w:noProof/>
              </w:rPr>
            </w:pPr>
          </w:p>
        </w:tc>
      </w:tr>
      <w:tr w:rsidR="0019032B" w:rsidRPr="0029480C" w14:paraId="7FB1335E" w14:textId="77777777" w:rsidTr="005D347E">
        <w:tc>
          <w:tcPr>
            <w:tcW w:w="2694" w:type="dxa"/>
            <w:gridSpan w:val="2"/>
            <w:tcBorders>
              <w:left w:val="single" w:sz="4" w:space="0" w:color="auto"/>
            </w:tcBorders>
          </w:tcPr>
          <w:p w14:paraId="65D75F5C" w14:textId="77777777" w:rsidR="0019032B" w:rsidRPr="0029480C" w:rsidRDefault="0019032B" w:rsidP="005D347E">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229B6" w14:textId="77777777" w:rsidR="0019032B" w:rsidRPr="0029480C" w:rsidRDefault="0019032B"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6E410" w14:textId="77777777" w:rsidR="0019032B" w:rsidRPr="0029480C" w:rsidRDefault="0019032B" w:rsidP="005D347E">
            <w:pPr>
              <w:spacing w:after="0"/>
              <w:jc w:val="center"/>
              <w:rPr>
                <w:rFonts w:ascii="Arial" w:hAnsi="Arial"/>
                <w:b/>
                <w:caps/>
                <w:noProof/>
              </w:rPr>
            </w:pPr>
            <w:r>
              <w:rPr>
                <w:rFonts w:ascii="Arial" w:hAnsi="Arial"/>
                <w:b/>
                <w:caps/>
                <w:noProof/>
              </w:rPr>
              <w:t>X</w:t>
            </w:r>
          </w:p>
        </w:tc>
        <w:tc>
          <w:tcPr>
            <w:tcW w:w="2977" w:type="dxa"/>
            <w:gridSpan w:val="4"/>
          </w:tcPr>
          <w:p w14:paraId="43581573" w14:textId="77777777" w:rsidR="0019032B" w:rsidRPr="0029480C" w:rsidRDefault="0019032B" w:rsidP="005D347E">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53BBC3D" w14:textId="77777777" w:rsidR="0019032B" w:rsidRPr="0029480C" w:rsidRDefault="0019032B" w:rsidP="005D347E">
            <w:pPr>
              <w:spacing w:after="0"/>
              <w:ind w:left="99"/>
              <w:rPr>
                <w:rFonts w:ascii="Arial" w:hAnsi="Arial"/>
                <w:noProof/>
              </w:rPr>
            </w:pPr>
            <w:r w:rsidRPr="0029480C">
              <w:rPr>
                <w:rFonts w:ascii="Arial" w:hAnsi="Arial"/>
                <w:noProof/>
              </w:rPr>
              <w:t>TS/TR ... CR ...</w:t>
            </w:r>
          </w:p>
        </w:tc>
      </w:tr>
      <w:tr w:rsidR="0019032B" w:rsidRPr="0029480C" w14:paraId="6FCB7378" w14:textId="77777777" w:rsidTr="005D347E">
        <w:tc>
          <w:tcPr>
            <w:tcW w:w="2694" w:type="dxa"/>
            <w:gridSpan w:val="2"/>
            <w:tcBorders>
              <w:left w:val="single" w:sz="4" w:space="0" w:color="auto"/>
            </w:tcBorders>
          </w:tcPr>
          <w:p w14:paraId="4C0C9ABA" w14:textId="77777777" w:rsidR="0019032B" w:rsidRPr="0029480C" w:rsidRDefault="0019032B" w:rsidP="005D347E">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A98BBE5" w14:textId="77777777" w:rsidR="0019032B" w:rsidRPr="0029480C" w:rsidRDefault="0019032B" w:rsidP="005D347E">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D105D" w14:textId="77777777" w:rsidR="0019032B" w:rsidRPr="0029480C" w:rsidRDefault="0019032B" w:rsidP="005D347E">
            <w:pPr>
              <w:spacing w:after="0"/>
              <w:jc w:val="center"/>
              <w:rPr>
                <w:rFonts w:ascii="Arial" w:hAnsi="Arial"/>
                <w:b/>
                <w:caps/>
                <w:noProof/>
              </w:rPr>
            </w:pPr>
          </w:p>
        </w:tc>
        <w:tc>
          <w:tcPr>
            <w:tcW w:w="2977" w:type="dxa"/>
            <w:gridSpan w:val="4"/>
          </w:tcPr>
          <w:p w14:paraId="2319A743" w14:textId="77777777" w:rsidR="0019032B" w:rsidRPr="0029480C" w:rsidRDefault="0019032B" w:rsidP="005D347E">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2A328956" w14:textId="77777777" w:rsidR="0019032B" w:rsidRPr="0029480C" w:rsidRDefault="0019032B" w:rsidP="005D347E">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19032B" w:rsidRPr="0029480C" w14:paraId="0A6B95D4" w14:textId="77777777" w:rsidTr="005D347E">
        <w:tc>
          <w:tcPr>
            <w:tcW w:w="2694" w:type="dxa"/>
            <w:gridSpan w:val="2"/>
            <w:tcBorders>
              <w:left w:val="single" w:sz="4" w:space="0" w:color="auto"/>
            </w:tcBorders>
          </w:tcPr>
          <w:p w14:paraId="6B19AA84" w14:textId="77777777" w:rsidR="0019032B" w:rsidRPr="0029480C" w:rsidRDefault="0019032B" w:rsidP="005D347E">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F87C2" w14:textId="77777777" w:rsidR="0019032B" w:rsidRPr="0029480C" w:rsidRDefault="0019032B" w:rsidP="005D34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7F66B" w14:textId="77777777" w:rsidR="0019032B" w:rsidRPr="0029480C" w:rsidRDefault="0019032B" w:rsidP="005D347E">
            <w:pPr>
              <w:spacing w:after="0"/>
              <w:jc w:val="center"/>
              <w:rPr>
                <w:rFonts w:ascii="Arial" w:hAnsi="Arial"/>
                <w:b/>
                <w:caps/>
                <w:noProof/>
              </w:rPr>
            </w:pPr>
            <w:r>
              <w:rPr>
                <w:rFonts w:ascii="Arial" w:hAnsi="Arial"/>
                <w:b/>
                <w:caps/>
                <w:noProof/>
              </w:rPr>
              <w:t>X</w:t>
            </w:r>
          </w:p>
        </w:tc>
        <w:tc>
          <w:tcPr>
            <w:tcW w:w="2977" w:type="dxa"/>
            <w:gridSpan w:val="4"/>
          </w:tcPr>
          <w:p w14:paraId="6DB531A6" w14:textId="77777777" w:rsidR="0019032B" w:rsidRPr="0029480C" w:rsidRDefault="0019032B" w:rsidP="005D347E">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5B3E91C8" w14:textId="77777777" w:rsidR="0019032B" w:rsidRPr="0029480C" w:rsidRDefault="0019032B" w:rsidP="005D347E">
            <w:pPr>
              <w:spacing w:after="0"/>
              <w:ind w:left="99"/>
              <w:rPr>
                <w:rFonts w:ascii="Arial" w:hAnsi="Arial"/>
                <w:noProof/>
              </w:rPr>
            </w:pPr>
            <w:r w:rsidRPr="0029480C">
              <w:rPr>
                <w:rFonts w:ascii="Arial" w:hAnsi="Arial"/>
                <w:noProof/>
              </w:rPr>
              <w:t xml:space="preserve">TS/TR ... CR ... </w:t>
            </w:r>
          </w:p>
        </w:tc>
      </w:tr>
      <w:tr w:rsidR="0019032B" w:rsidRPr="0029480C" w14:paraId="66644D81" w14:textId="77777777" w:rsidTr="005D347E">
        <w:tc>
          <w:tcPr>
            <w:tcW w:w="2694" w:type="dxa"/>
            <w:gridSpan w:val="2"/>
            <w:tcBorders>
              <w:left w:val="single" w:sz="4" w:space="0" w:color="auto"/>
            </w:tcBorders>
          </w:tcPr>
          <w:p w14:paraId="5C5F9645" w14:textId="77777777" w:rsidR="0019032B" w:rsidRPr="0029480C" w:rsidRDefault="0019032B" w:rsidP="005D347E">
            <w:pPr>
              <w:spacing w:after="0"/>
              <w:rPr>
                <w:rFonts w:ascii="Arial" w:hAnsi="Arial"/>
                <w:b/>
                <w:i/>
                <w:noProof/>
              </w:rPr>
            </w:pPr>
          </w:p>
        </w:tc>
        <w:tc>
          <w:tcPr>
            <w:tcW w:w="6946" w:type="dxa"/>
            <w:gridSpan w:val="9"/>
            <w:tcBorders>
              <w:right w:val="single" w:sz="4" w:space="0" w:color="auto"/>
            </w:tcBorders>
          </w:tcPr>
          <w:p w14:paraId="5A14AE01" w14:textId="77777777" w:rsidR="0019032B" w:rsidRPr="0029480C" w:rsidRDefault="0019032B" w:rsidP="005D347E">
            <w:pPr>
              <w:spacing w:after="0"/>
              <w:rPr>
                <w:rFonts w:ascii="Arial" w:hAnsi="Arial"/>
                <w:noProof/>
              </w:rPr>
            </w:pPr>
          </w:p>
        </w:tc>
      </w:tr>
      <w:tr w:rsidR="0019032B" w:rsidRPr="0029480C" w14:paraId="3F0C59AD" w14:textId="77777777" w:rsidTr="005D347E">
        <w:tc>
          <w:tcPr>
            <w:tcW w:w="2694" w:type="dxa"/>
            <w:gridSpan w:val="2"/>
            <w:tcBorders>
              <w:left w:val="single" w:sz="4" w:space="0" w:color="auto"/>
              <w:bottom w:val="single" w:sz="4" w:space="0" w:color="auto"/>
            </w:tcBorders>
          </w:tcPr>
          <w:p w14:paraId="30FE3258" w14:textId="77777777" w:rsidR="0019032B" w:rsidRPr="0029480C" w:rsidRDefault="0019032B" w:rsidP="005D347E">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2DE23B3" w14:textId="77777777" w:rsidR="0019032B" w:rsidRPr="0029480C" w:rsidRDefault="0019032B" w:rsidP="005D347E">
            <w:pPr>
              <w:spacing w:after="0"/>
              <w:ind w:left="100"/>
              <w:rPr>
                <w:rFonts w:ascii="Arial" w:hAnsi="Arial"/>
                <w:noProof/>
              </w:rPr>
            </w:pPr>
          </w:p>
        </w:tc>
      </w:tr>
      <w:tr w:rsidR="0019032B" w:rsidRPr="0029480C" w14:paraId="36E0035C" w14:textId="77777777" w:rsidTr="005D347E">
        <w:tc>
          <w:tcPr>
            <w:tcW w:w="2694" w:type="dxa"/>
            <w:gridSpan w:val="2"/>
            <w:tcBorders>
              <w:top w:val="single" w:sz="4" w:space="0" w:color="auto"/>
              <w:bottom w:val="single" w:sz="4" w:space="0" w:color="auto"/>
            </w:tcBorders>
          </w:tcPr>
          <w:p w14:paraId="57D91EE8" w14:textId="77777777" w:rsidR="0019032B" w:rsidRPr="0029480C" w:rsidRDefault="0019032B" w:rsidP="005D347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F839B0C" w14:textId="77777777" w:rsidR="0019032B" w:rsidRPr="0029480C" w:rsidRDefault="0019032B" w:rsidP="005D347E">
            <w:pPr>
              <w:spacing w:after="0"/>
              <w:ind w:left="100"/>
              <w:rPr>
                <w:rFonts w:ascii="Arial" w:hAnsi="Arial"/>
                <w:noProof/>
                <w:sz w:val="8"/>
                <w:szCs w:val="8"/>
              </w:rPr>
            </w:pPr>
          </w:p>
        </w:tc>
      </w:tr>
      <w:tr w:rsidR="0019032B" w:rsidRPr="0029480C" w14:paraId="4C7D13EB" w14:textId="77777777" w:rsidTr="005D347E">
        <w:tc>
          <w:tcPr>
            <w:tcW w:w="2694" w:type="dxa"/>
            <w:gridSpan w:val="2"/>
            <w:tcBorders>
              <w:top w:val="single" w:sz="4" w:space="0" w:color="auto"/>
              <w:left w:val="single" w:sz="4" w:space="0" w:color="auto"/>
              <w:bottom w:val="single" w:sz="4" w:space="0" w:color="auto"/>
            </w:tcBorders>
          </w:tcPr>
          <w:p w14:paraId="4AEDBEC2" w14:textId="77777777" w:rsidR="0019032B" w:rsidRPr="0029480C" w:rsidRDefault="0019032B" w:rsidP="005D347E">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E641" w14:textId="77777777" w:rsidR="0019032B" w:rsidRPr="0029480C" w:rsidRDefault="0019032B" w:rsidP="005D347E">
            <w:pPr>
              <w:spacing w:after="0"/>
              <w:ind w:left="100"/>
              <w:rPr>
                <w:rFonts w:ascii="Arial" w:hAnsi="Arial"/>
                <w:noProof/>
              </w:rPr>
            </w:pPr>
          </w:p>
        </w:tc>
      </w:tr>
    </w:tbl>
    <w:p w14:paraId="432456EB" w14:textId="64273B0D" w:rsidR="006B6288" w:rsidRDefault="006B6288" w:rsidP="00A1115A">
      <w:pPr>
        <w:pStyle w:val="TH"/>
        <w:rPr>
          <w:bCs/>
        </w:rPr>
      </w:pPr>
    </w:p>
    <w:p w14:paraId="50115F14" w14:textId="50086586" w:rsidR="006B6288" w:rsidRDefault="006B6288" w:rsidP="00A1115A">
      <w:pPr>
        <w:pStyle w:val="TH"/>
        <w:rPr>
          <w:bCs/>
        </w:rPr>
      </w:pPr>
    </w:p>
    <w:p w14:paraId="6D2BA429" w14:textId="0FC1ADC6" w:rsidR="006B6288" w:rsidRDefault="006B6288" w:rsidP="00A1115A">
      <w:pPr>
        <w:pStyle w:val="TH"/>
        <w:rPr>
          <w:bCs/>
        </w:rPr>
      </w:pPr>
    </w:p>
    <w:p w14:paraId="14343629" w14:textId="020A2F8D" w:rsidR="006B6288" w:rsidRDefault="006B6288" w:rsidP="00A1115A">
      <w:pPr>
        <w:pStyle w:val="TH"/>
        <w:rPr>
          <w:bCs/>
        </w:rPr>
      </w:pPr>
    </w:p>
    <w:p w14:paraId="5BCEF6AF" w14:textId="77777777" w:rsidR="006B6288" w:rsidRPr="00A1115A" w:rsidRDefault="006B6288" w:rsidP="00A1115A">
      <w:pPr>
        <w:pStyle w:val="TH"/>
        <w:rPr>
          <w:bCs/>
        </w:rPr>
      </w:pPr>
    </w:p>
    <w:p w14:paraId="6260FBD9" w14:textId="77777777" w:rsidR="00A1115A" w:rsidRP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SimSun"/>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SimSun"/>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SimSun"/>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SimSun"/>
                <w:lang w:val="en-US" w:eastAsia="zh-CN" w:bidi="ar"/>
              </w:rPr>
            </w:pPr>
            <w:r>
              <w:rPr>
                <w:rFonts w:eastAsia="SimSun"/>
                <w:lang w:val="en-US" w:eastAsia="zh-CN" w:bidi="ar"/>
              </w:rPr>
              <w:t>CA_n3(2A)_BCS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SimSun"/>
                <w:lang w:val="en-US" w:eastAsia="zh-CN" w:bidi="ar"/>
              </w:rPr>
            </w:pPr>
            <w:r>
              <w:rPr>
                <w:rFonts w:eastAsia="SimSun"/>
                <w:lang w:val="en-US" w:eastAsia="zh-CN" w:bidi="ar"/>
              </w:rPr>
              <w:t>CA_n</w:t>
            </w:r>
            <w:r>
              <w:rPr>
                <w:rFonts w:eastAsia="SimSun" w:hint="eastAsia"/>
                <w:lang w:val="en-US" w:eastAsia="zh-CN" w:bidi="ar"/>
              </w:rPr>
              <w:t>3</w:t>
            </w:r>
            <w:r>
              <w:rPr>
                <w:rFonts w:eastAsia="SimSun"/>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SimSun"/>
                <w:lang w:val="en-US" w:eastAsia="zh-CN" w:bidi="ar"/>
              </w:rPr>
            </w:pPr>
            <w:r>
              <w:rPr>
                <w:rFonts w:eastAsia="SimSun"/>
                <w:lang w:val="en-US" w:eastAsia="zh-CN" w:bidi="ar"/>
              </w:rPr>
              <w:t>5, 10, 15, 2</w:t>
            </w:r>
            <w:r>
              <w:rPr>
                <w:rFonts w:eastAsia="SimSun"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SimSun"/>
                <w:lang w:val="en-US" w:eastAsia="zh-CN" w:bidi="ar"/>
              </w:rPr>
            </w:pPr>
            <w:r>
              <w:rPr>
                <w:rFonts w:eastAsia="SimSun"/>
                <w:lang w:val="en-US" w:eastAsia="zh-CN" w:bidi="ar"/>
              </w:rPr>
              <w:t>5, 10, 15, 20</w:t>
            </w:r>
            <w:r>
              <w:rPr>
                <w:rFonts w:eastAsia="SimSun"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SimSun"/>
                <w:lang w:val="en-US" w:eastAsia="zh-CN" w:bidi="ar"/>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SimSun"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SimSun"/>
                <w:lang w:val="en-US" w:eastAsia="zh-CN" w:bidi="ar"/>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SimSun"/>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SimSun"/>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SimSun"/>
                <w:lang w:val="en-US" w:eastAsia="zh-CN" w:bidi="a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SimSun"/>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SimSun"/>
                <w:lang w:val="en-US" w:eastAsia="zh-CN" w:bidi="ar"/>
              </w:rPr>
            </w:pPr>
            <w:r>
              <w:rPr>
                <w:rFonts w:eastAsia="SimSun"/>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SimSun"/>
                <w:lang w:val="en-US" w:eastAsia="zh-CN" w:bidi="ar"/>
              </w:rPr>
            </w:pPr>
            <w:r>
              <w:rPr>
                <w:rFonts w:eastAsia="SimSun"/>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3FDA0E09"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0808" w14:paraId="2968327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64C2" w14:textId="77777777" w:rsidR="00310808" w:rsidRDefault="00310808" w:rsidP="0049655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D367F" w14:textId="77777777" w:rsidR="00310808" w:rsidRDefault="00310808" w:rsidP="004965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C0A60B" w14:textId="77777777" w:rsidR="00310808" w:rsidRDefault="00310808" w:rsidP="004965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A9CC" w14:textId="77777777" w:rsidR="00310808" w:rsidRDefault="00310808" w:rsidP="004965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BA9F" w14:textId="77777777" w:rsidR="00310808" w:rsidRDefault="00310808" w:rsidP="00496553">
            <w:pPr>
              <w:pStyle w:val="TAH"/>
              <w:overflowPunct w:val="0"/>
              <w:autoSpaceDE w:val="0"/>
              <w:autoSpaceDN w:val="0"/>
              <w:adjustRightInd w:val="0"/>
              <w:rPr>
                <w:szCs w:val="18"/>
                <w:lang w:val="en-US" w:eastAsia="zh-CN"/>
              </w:rPr>
            </w:pPr>
            <w:r>
              <w:t>Bandwidth combination set</w:t>
            </w:r>
          </w:p>
        </w:tc>
      </w:tr>
      <w:tr w:rsidR="00310808" w14:paraId="0A81034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5BF40"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CBEC"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79A9F61F"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F7DB"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31F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AED431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580"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9DA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60BAE"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AB6ED"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7C16" w14:textId="77777777" w:rsidR="00310808" w:rsidRDefault="00310808" w:rsidP="00496553">
            <w:pPr>
              <w:pStyle w:val="TAC"/>
              <w:overflowPunct w:val="0"/>
              <w:autoSpaceDE w:val="0"/>
              <w:autoSpaceDN w:val="0"/>
              <w:adjustRightInd w:val="0"/>
              <w:rPr>
                <w:szCs w:val="18"/>
                <w:lang w:val="en-US" w:eastAsia="zh-CN"/>
              </w:rPr>
            </w:pPr>
          </w:p>
        </w:tc>
      </w:tr>
      <w:tr w:rsidR="00310808" w14:paraId="495B5B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2AC4F"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10F7"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0DCAB66" w14:textId="77777777" w:rsidR="00310808" w:rsidRDefault="00310808" w:rsidP="004965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CA82F75" w14:textId="77777777" w:rsidR="00310808" w:rsidRDefault="00310808" w:rsidP="004965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19FAE"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799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BCCBC4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48E2"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D706"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D3E19C" w14:textId="77777777" w:rsidR="00310808" w:rsidRDefault="00310808" w:rsidP="004965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83151C"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9B53" w14:textId="77777777" w:rsidR="00310808" w:rsidRDefault="00310808" w:rsidP="00496553">
            <w:pPr>
              <w:pStyle w:val="TAC"/>
              <w:overflowPunct w:val="0"/>
              <w:autoSpaceDE w:val="0"/>
              <w:autoSpaceDN w:val="0"/>
              <w:adjustRightInd w:val="0"/>
              <w:rPr>
                <w:szCs w:val="18"/>
                <w:lang w:val="en-US" w:eastAsia="zh-CN"/>
              </w:rPr>
            </w:pPr>
          </w:p>
        </w:tc>
      </w:tr>
      <w:tr w:rsidR="00310808" w14:paraId="5DAD3EFB" w14:textId="77777777" w:rsidTr="00496553">
        <w:trPr>
          <w:trHeight w:val="90"/>
        </w:trPr>
        <w:tc>
          <w:tcPr>
            <w:tcW w:w="1983" w:type="dxa"/>
            <w:tcBorders>
              <w:left w:val="single" w:sz="4" w:space="0" w:color="auto"/>
              <w:bottom w:val="nil"/>
              <w:right w:val="single" w:sz="4" w:space="0" w:color="auto"/>
            </w:tcBorders>
            <w:shd w:val="clear" w:color="auto" w:fill="auto"/>
            <w:vAlign w:val="center"/>
          </w:tcPr>
          <w:p w14:paraId="285FFD2F"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580C4A0"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803EBB8"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76B12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77380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FDC1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063D"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30F2"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0748523"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465A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C4FB" w14:textId="77777777" w:rsidR="00310808" w:rsidRDefault="00310808" w:rsidP="00496553">
            <w:pPr>
              <w:pStyle w:val="TAC"/>
              <w:overflowPunct w:val="0"/>
              <w:autoSpaceDE w:val="0"/>
              <w:autoSpaceDN w:val="0"/>
              <w:adjustRightInd w:val="0"/>
              <w:rPr>
                <w:szCs w:val="18"/>
                <w:lang w:val="en-US" w:eastAsia="zh-CN"/>
              </w:rPr>
            </w:pPr>
          </w:p>
        </w:tc>
      </w:tr>
      <w:tr w:rsidR="00310808" w14:paraId="008049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F0D5"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ADE70"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1545E55"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B3AF16"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0880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D843F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6A64A"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4BC3"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2B545D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652"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C9C4" w14:textId="77777777" w:rsidR="00310808" w:rsidRDefault="00310808" w:rsidP="00496553">
            <w:pPr>
              <w:pStyle w:val="TAC"/>
              <w:overflowPunct w:val="0"/>
              <w:autoSpaceDE w:val="0"/>
              <w:autoSpaceDN w:val="0"/>
              <w:adjustRightInd w:val="0"/>
              <w:rPr>
                <w:szCs w:val="18"/>
                <w:lang w:val="en-US" w:eastAsia="zh-CN"/>
              </w:rPr>
            </w:pPr>
          </w:p>
        </w:tc>
      </w:tr>
      <w:tr w:rsidR="00310808" w14:paraId="2A786A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1374"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B0FE0" w14:textId="77777777" w:rsidR="00310808" w:rsidRDefault="00310808" w:rsidP="004965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27CC9D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7D8D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EC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601B3E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228E"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9868E"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BB30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FEB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1DE5" w14:textId="77777777" w:rsidR="00310808" w:rsidRDefault="00310808" w:rsidP="00496553">
            <w:pPr>
              <w:pStyle w:val="TAC"/>
              <w:overflowPunct w:val="0"/>
              <w:autoSpaceDE w:val="0"/>
              <w:autoSpaceDN w:val="0"/>
              <w:adjustRightInd w:val="0"/>
              <w:rPr>
                <w:szCs w:val="18"/>
                <w:lang w:val="en-US" w:eastAsia="zh-CN"/>
              </w:rPr>
            </w:pPr>
          </w:p>
        </w:tc>
      </w:tr>
      <w:tr w:rsidR="00310808" w14:paraId="02CF70A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A8D6" w14:textId="77777777" w:rsidR="00310808" w:rsidRDefault="00310808" w:rsidP="004965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FB5F" w14:textId="77777777" w:rsidR="00310808" w:rsidRDefault="00310808" w:rsidP="004965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DB5F5A"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E5D2A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BA5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B56AE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705C"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7461"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DDA0DA" w14:textId="77777777" w:rsidR="00310808" w:rsidRDefault="00310808" w:rsidP="004965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70AF86"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89D6" w14:textId="77777777" w:rsidR="00310808" w:rsidRDefault="00310808" w:rsidP="00496553">
            <w:pPr>
              <w:pStyle w:val="TAC"/>
              <w:overflowPunct w:val="0"/>
              <w:autoSpaceDE w:val="0"/>
              <w:autoSpaceDN w:val="0"/>
              <w:adjustRightInd w:val="0"/>
              <w:rPr>
                <w:szCs w:val="18"/>
                <w:lang w:val="en-US" w:eastAsia="zh-CN"/>
              </w:rPr>
            </w:pPr>
          </w:p>
        </w:tc>
      </w:tr>
      <w:tr w:rsidR="00310808" w14:paraId="2010D2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592A" w14:textId="77777777" w:rsidR="00310808" w:rsidRDefault="00310808" w:rsidP="004965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71B5" w14:textId="77777777" w:rsidR="00310808" w:rsidRDefault="00310808" w:rsidP="004965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9E1F13D"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F08BBF"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0F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C3E094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14A1"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3364" w14:textId="77777777" w:rsidR="00310808" w:rsidRDefault="00310808" w:rsidP="004965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1F4111" w14:textId="77777777" w:rsidR="00310808" w:rsidRDefault="00310808" w:rsidP="004965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101CCB"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5B7" w14:textId="77777777" w:rsidR="00310808" w:rsidRDefault="00310808" w:rsidP="00496553">
            <w:pPr>
              <w:pStyle w:val="TAC"/>
              <w:overflowPunct w:val="0"/>
              <w:autoSpaceDE w:val="0"/>
              <w:autoSpaceDN w:val="0"/>
              <w:adjustRightInd w:val="0"/>
              <w:rPr>
                <w:szCs w:val="18"/>
                <w:lang w:val="en-US" w:eastAsia="zh-CN"/>
              </w:rPr>
            </w:pPr>
          </w:p>
        </w:tc>
      </w:tr>
      <w:tr w:rsidR="00310808" w14:paraId="402412C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9A51" w14:textId="77777777" w:rsidR="00310808" w:rsidRDefault="00310808" w:rsidP="004965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182C" w14:textId="77777777" w:rsidR="00310808" w:rsidRDefault="00310808" w:rsidP="004965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82B4ED6"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7C5583"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606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D981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417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947F"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159D10" w14:textId="77777777" w:rsidR="00310808" w:rsidRDefault="00310808" w:rsidP="004965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3728E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372D" w14:textId="77777777" w:rsidR="00310808" w:rsidRDefault="00310808" w:rsidP="00496553">
            <w:pPr>
              <w:pStyle w:val="TAC"/>
              <w:overflowPunct w:val="0"/>
              <w:autoSpaceDE w:val="0"/>
              <w:autoSpaceDN w:val="0"/>
              <w:adjustRightInd w:val="0"/>
              <w:rPr>
                <w:szCs w:val="18"/>
                <w:lang w:val="en-US" w:eastAsia="zh-CN"/>
              </w:rPr>
            </w:pPr>
          </w:p>
        </w:tc>
      </w:tr>
      <w:tr w:rsidR="00310808" w14:paraId="34BFBF9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448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1B96"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C080B48"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A5A611"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BD0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5453C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67AE5"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802" w14:textId="77777777" w:rsidR="00310808" w:rsidRDefault="00310808" w:rsidP="00496553">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19D63E" w14:textId="77777777" w:rsidR="00310808" w:rsidRDefault="00310808" w:rsidP="004965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3CE97B"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EF2C" w14:textId="77777777" w:rsidR="00310808" w:rsidRDefault="00310808" w:rsidP="00496553">
            <w:pPr>
              <w:pStyle w:val="TAC"/>
              <w:overflowPunct w:val="0"/>
              <w:autoSpaceDE w:val="0"/>
              <w:autoSpaceDN w:val="0"/>
              <w:adjustRightInd w:val="0"/>
              <w:rPr>
                <w:szCs w:val="18"/>
                <w:lang w:val="en-US" w:eastAsia="zh-CN"/>
              </w:rPr>
            </w:pPr>
          </w:p>
        </w:tc>
      </w:tr>
      <w:tr w:rsidR="00310808" w14:paraId="25BA801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12AD" w14:textId="77777777" w:rsidR="00310808" w:rsidRDefault="00310808" w:rsidP="004965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73AD"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1EA55D"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AC1BE"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8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A8C9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A3FC"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CF761"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FB0F63"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A5049"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C28" w14:textId="77777777" w:rsidR="00310808" w:rsidRDefault="00310808" w:rsidP="00496553">
            <w:pPr>
              <w:pStyle w:val="TAC"/>
              <w:overflowPunct w:val="0"/>
              <w:autoSpaceDE w:val="0"/>
              <w:autoSpaceDN w:val="0"/>
              <w:adjustRightInd w:val="0"/>
              <w:rPr>
                <w:szCs w:val="18"/>
                <w:lang w:val="en-US" w:eastAsia="zh-CN"/>
              </w:rPr>
            </w:pPr>
          </w:p>
        </w:tc>
      </w:tr>
      <w:tr w:rsidR="00310808" w14:paraId="475070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9D87C" w14:textId="77777777" w:rsidR="00310808" w:rsidRDefault="00310808" w:rsidP="004965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E443"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8BC8A9"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DF1EF"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1F16"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2FA5A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61736"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5F6A"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1A3575"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819C12" w14:textId="77777777" w:rsidR="00310808" w:rsidRDefault="00310808" w:rsidP="00496553">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6530" w14:textId="77777777" w:rsidR="00310808" w:rsidRDefault="00310808" w:rsidP="00496553">
            <w:pPr>
              <w:pStyle w:val="TAC"/>
              <w:overflowPunct w:val="0"/>
              <w:autoSpaceDE w:val="0"/>
              <w:autoSpaceDN w:val="0"/>
              <w:adjustRightInd w:val="0"/>
              <w:rPr>
                <w:szCs w:val="18"/>
                <w:lang w:val="en-US" w:eastAsia="zh-CN"/>
              </w:rPr>
            </w:pPr>
          </w:p>
        </w:tc>
      </w:tr>
      <w:tr w:rsidR="00310808" w14:paraId="597126A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A885"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E0A3"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B1C3D3"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B2642C"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C2C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436D2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3B106"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B186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436D4"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A8562E"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0385" w14:textId="77777777" w:rsidR="00310808" w:rsidRDefault="00310808" w:rsidP="00496553">
            <w:pPr>
              <w:pStyle w:val="TAC"/>
              <w:overflowPunct w:val="0"/>
              <w:autoSpaceDE w:val="0"/>
              <w:autoSpaceDN w:val="0"/>
              <w:adjustRightInd w:val="0"/>
              <w:rPr>
                <w:szCs w:val="18"/>
                <w:lang w:val="en-US" w:eastAsia="zh-CN"/>
              </w:rPr>
            </w:pPr>
          </w:p>
        </w:tc>
      </w:tr>
      <w:tr w:rsidR="00310808" w14:paraId="30FC39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4686A" w14:textId="77777777" w:rsidR="00310808" w:rsidRDefault="00310808" w:rsidP="004965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7536"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AB7621"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F9DD7"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10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A3D31A"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430C4C"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BA5BD"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20D3E"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D2C53D"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741A" w14:textId="77777777" w:rsidR="00310808" w:rsidRDefault="00310808" w:rsidP="00496553">
            <w:pPr>
              <w:pStyle w:val="TAC"/>
              <w:overflowPunct w:val="0"/>
              <w:autoSpaceDE w:val="0"/>
              <w:autoSpaceDN w:val="0"/>
              <w:adjustRightInd w:val="0"/>
              <w:rPr>
                <w:szCs w:val="18"/>
                <w:lang w:val="en-US" w:eastAsia="zh-CN"/>
              </w:rPr>
            </w:pPr>
          </w:p>
        </w:tc>
      </w:tr>
      <w:tr w:rsidR="00310808" w14:paraId="07EA6904"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3E65520" w14:textId="77777777" w:rsidR="00310808" w:rsidRDefault="00310808" w:rsidP="004965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8DCF"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7B9083A"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07D8498"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87CC"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9793E"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CB7201" w14:textId="77777777" w:rsidR="00310808" w:rsidRPr="00B23D80"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902"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620A2" w14:textId="77777777" w:rsidR="00310808" w:rsidRDefault="00310808" w:rsidP="004965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EB57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EB5F" w14:textId="77777777" w:rsidR="00310808" w:rsidRDefault="00310808" w:rsidP="00496553">
            <w:pPr>
              <w:pStyle w:val="TAC"/>
              <w:overflowPunct w:val="0"/>
              <w:autoSpaceDE w:val="0"/>
              <w:autoSpaceDN w:val="0"/>
              <w:adjustRightInd w:val="0"/>
              <w:rPr>
                <w:szCs w:val="18"/>
                <w:lang w:val="en-US" w:eastAsia="zh-CN"/>
              </w:rPr>
            </w:pPr>
          </w:p>
        </w:tc>
      </w:tr>
      <w:tr w:rsidR="00310808" w14:paraId="12D354CF" w14:textId="77777777" w:rsidTr="00496553">
        <w:trPr>
          <w:trHeight w:val="40"/>
        </w:trPr>
        <w:tc>
          <w:tcPr>
            <w:tcW w:w="1983" w:type="dxa"/>
            <w:tcBorders>
              <w:left w:val="single" w:sz="4" w:space="0" w:color="auto"/>
              <w:bottom w:val="nil"/>
              <w:right w:val="single" w:sz="4" w:space="0" w:color="auto"/>
            </w:tcBorders>
            <w:shd w:val="clear" w:color="auto" w:fill="auto"/>
            <w:vAlign w:val="center"/>
          </w:tcPr>
          <w:p w14:paraId="35FD48A5" w14:textId="77777777" w:rsidR="00310808" w:rsidRPr="00B23D80" w:rsidRDefault="00310808" w:rsidP="004965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0D8A500"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23EE0A5"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13CE624"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E8DD"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03A22CC"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939AD" w14:textId="77777777" w:rsidR="00310808" w:rsidRPr="006B47D5"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68FB1"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535E15" w14:textId="77777777" w:rsidR="00310808" w:rsidRDefault="00310808" w:rsidP="004965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0AF2"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AC0C" w14:textId="77777777" w:rsidR="00310808" w:rsidRDefault="00310808" w:rsidP="00496553">
            <w:pPr>
              <w:pStyle w:val="TAC"/>
              <w:overflowPunct w:val="0"/>
              <w:autoSpaceDE w:val="0"/>
              <w:autoSpaceDN w:val="0"/>
              <w:adjustRightInd w:val="0"/>
              <w:rPr>
                <w:szCs w:val="18"/>
                <w:lang w:val="en-US" w:eastAsia="zh-CN"/>
              </w:rPr>
            </w:pPr>
          </w:p>
        </w:tc>
      </w:tr>
      <w:tr w:rsidR="00310808" w14:paraId="0E6ED09D" w14:textId="77777777" w:rsidTr="004965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55CF2A"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95D0B"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50734038"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737A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7297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BC69AC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DFB7"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50AA"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53C9"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6318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6E13" w14:textId="77777777" w:rsidR="00310808" w:rsidRDefault="00310808" w:rsidP="00496553">
            <w:pPr>
              <w:pStyle w:val="TAC"/>
              <w:overflowPunct w:val="0"/>
              <w:autoSpaceDE w:val="0"/>
              <w:autoSpaceDN w:val="0"/>
              <w:adjustRightInd w:val="0"/>
              <w:rPr>
                <w:szCs w:val="18"/>
                <w:lang w:val="en-US" w:eastAsia="zh-CN"/>
              </w:rPr>
            </w:pPr>
          </w:p>
        </w:tc>
      </w:tr>
      <w:tr w:rsidR="00310808" w14:paraId="0448560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AABF" w14:textId="77777777" w:rsidR="00310808" w:rsidRDefault="00310808" w:rsidP="00496553">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6064" w14:textId="77777777" w:rsidR="00310808" w:rsidRDefault="00310808" w:rsidP="00496553">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0AB1AB" w14:textId="77777777" w:rsidR="00310808" w:rsidRDefault="00310808" w:rsidP="00496553">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4EE90E"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8259"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51373C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AE71"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20D5" w14:textId="77777777" w:rsidR="00310808" w:rsidRDefault="00310808" w:rsidP="00496553">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9D67EB" w14:textId="77777777" w:rsidR="00310808" w:rsidRDefault="00310808" w:rsidP="00496553">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A8625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41E8" w14:textId="77777777" w:rsidR="00310808" w:rsidRDefault="00310808" w:rsidP="00496553">
            <w:pPr>
              <w:pStyle w:val="TAC"/>
              <w:overflowPunct w:val="0"/>
              <w:autoSpaceDE w:val="0"/>
              <w:autoSpaceDN w:val="0"/>
              <w:adjustRightInd w:val="0"/>
              <w:rPr>
                <w:szCs w:val="18"/>
                <w:lang w:val="en-US" w:eastAsia="zh-CN"/>
              </w:rPr>
            </w:pPr>
          </w:p>
        </w:tc>
      </w:tr>
      <w:tr w:rsidR="00310808" w14:paraId="6A62C22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BC2B3" w14:textId="77777777" w:rsidR="00310808" w:rsidRDefault="00310808" w:rsidP="004965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327B" w14:textId="77777777" w:rsidR="00310808" w:rsidRDefault="00310808" w:rsidP="004965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3727047"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A143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FD5E"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37FD9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E7B06"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8BDE" w14:textId="77777777" w:rsidR="00310808" w:rsidRDefault="00310808" w:rsidP="004965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A3C92B2"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A8B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ECC3" w14:textId="77777777" w:rsidR="00310808" w:rsidRDefault="00310808" w:rsidP="00496553">
            <w:pPr>
              <w:pStyle w:val="TAC"/>
              <w:overflowPunct w:val="0"/>
              <w:autoSpaceDE w:val="0"/>
              <w:autoSpaceDN w:val="0"/>
              <w:adjustRightInd w:val="0"/>
              <w:rPr>
                <w:szCs w:val="18"/>
                <w:lang w:val="en-US" w:eastAsia="zh-CN"/>
              </w:rPr>
            </w:pPr>
          </w:p>
        </w:tc>
      </w:tr>
      <w:tr w:rsidR="00310808" w14:paraId="16B56E41"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D5079D" w14:textId="77777777" w:rsidR="00310808" w:rsidRDefault="00310808" w:rsidP="004965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991EB33" w14:textId="77777777" w:rsidR="00310808" w:rsidRDefault="00310808" w:rsidP="004965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F8E335"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166BB"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3F0527"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589488A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7939"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E4FBC"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725927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1081F"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0C5" w14:textId="77777777" w:rsidR="00310808" w:rsidRDefault="00310808" w:rsidP="00496553">
            <w:pPr>
              <w:pStyle w:val="TAC"/>
              <w:overflowPunct w:val="0"/>
              <w:autoSpaceDE w:val="0"/>
              <w:autoSpaceDN w:val="0"/>
              <w:adjustRightInd w:val="0"/>
              <w:rPr>
                <w:szCs w:val="18"/>
                <w:lang w:val="en-US" w:eastAsia="zh-CN"/>
              </w:rPr>
            </w:pPr>
          </w:p>
        </w:tc>
      </w:tr>
      <w:tr w:rsidR="00310808" w14:paraId="342F5D7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B6EDF" w14:textId="77777777" w:rsidR="00310808" w:rsidRDefault="00310808" w:rsidP="00496553">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32AF" w14:textId="77777777" w:rsidR="00310808" w:rsidRDefault="00310808" w:rsidP="004965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24A3CF7"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19DF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8BC1"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0</w:t>
            </w:r>
          </w:p>
        </w:tc>
      </w:tr>
      <w:tr w:rsidR="00310808" w14:paraId="26BC769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8210C0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D716B3"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8EA6AC"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CDF90"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714D" w14:textId="77777777" w:rsidR="00310808" w:rsidRDefault="00310808" w:rsidP="00496553">
            <w:pPr>
              <w:pStyle w:val="TAC"/>
              <w:overflowPunct w:val="0"/>
              <w:autoSpaceDE w:val="0"/>
              <w:autoSpaceDN w:val="0"/>
              <w:adjustRightInd w:val="0"/>
              <w:rPr>
                <w:lang w:val="en-US" w:eastAsia="zh-CN"/>
              </w:rPr>
            </w:pPr>
          </w:p>
        </w:tc>
      </w:tr>
      <w:tr w:rsidR="00310808" w14:paraId="7130D8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71E034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57089C4"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620F48"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DFED"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455D"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1</w:t>
            </w:r>
          </w:p>
        </w:tc>
      </w:tr>
      <w:tr w:rsidR="00310808" w14:paraId="18EDC4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A18B"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5C0"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2C4ACB"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E0F63"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0EF" w14:textId="77777777" w:rsidR="00310808" w:rsidRDefault="00310808" w:rsidP="00496553">
            <w:pPr>
              <w:pStyle w:val="TAC"/>
              <w:overflowPunct w:val="0"/>
              <w:autoSpaceDE w:val="0"/>
              <w:autoSpaceDN w:val="0"/>
              <w:adjustRightInd w:val="0"/>
              <w:rPr>
                <w:lang w:val="en-US" w:eastAsia="zh-CN"/>
              </w:rPr>
            </w:pPr>
          </w:p>
        </w:tc>
      </w:tr>
      <w:tr w:rsidR="00310808" w14:paraId="3480C8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171C" w14:textId="77777777" w:rsidR="00310808" w:rsidRDefault="00310808" w:rsidP="004965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59624" w14:textId="77777777" w:rsidR="00310808" w:rsidRDefault="00310808" w:rsidP="004965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49DBE6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ED27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A632"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15D4150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EEAEF"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A8B1"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06F6E49"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42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D02C" w14:textId="77777777" w:rsidR="00310808" w:rsidRDefault="00310808" w:rsidP="00496553">
            <w:pPr>
              <w:pStyle w:val="TAC"/>
              <w:overflowPunct w:val="0"/>
              <w:autoSpaceDE w:val="0"/>
              <w:autoSpaceDN w:val="0"/>
              <w:adjustRightInd w:val="0"/>
              <w:rPr>
                <w:szCs w:val="18"/>
                <w:lang w:val="en-US" w:eastAsia="zh-CN"/>
              </w:rPr>
            </w:pPr>
          </w:p>
        </w:tc>
      </w:tr>
      <w:tr w:rsidR="00310808" w14:paraId="3A61CD6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AC39"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A68D" w14:textId="77777777" w:rsidR="00310808" w:rsidRDefault="00310808" w:rsidP="004965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5F750A2"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D0F6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16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912302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115D1A"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9E3E"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1C644C"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0A52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B896" w14:textId="77777777" w:rsidR="00310808" w:rsidRDefault="00310808" w:rsidP="00496553">
            <w:pPr>
              <w:pStyle w:val="TAC"/>
              <w:overflowPunct w:val="0"/>
              <w:autoSpaceDE w:val="0"/>
              <w:autoSpaceDN w:val="0"/>
              <w:adjustRightInd w:val="0"/>
              <w:rPr>
                <w:szCs w:val="18"/>
                <w:lang w:val="en-US" w:eastAsia="zh-CN"/>
              </w:rPr>
            </w:pPr>
          </w:p>
        </w:tc>
      </w:tr>
      <w:tr w:rsidR="00310808" w14:paraId="3BE9B48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9CE23F5"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63509" w14:textId="77777777" w:rsidR="00310808" w:rsidRDefault="00310808" w:rsidP="004965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46D7B9B"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B9AE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E2BFEC"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1</w:t>
            </w:r>
          </w:p>
        </w:tc>
      </w:tr>
      <w:tr w:rsidR="00310808" w14:paraId="1FA546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E5E55"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58F7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CD7EA1"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FBB6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0BA" w14:textId="77777777" w:rsidR="00310808" w:rsidRDefault="00310808" w:rsidP="00496553">
            <w:pPr>
              <w:pStyle w:val="TAC"/>
              <w:overflowPunct w:val="0"/>
              <w:autoSpaceDE w:val="0"/>
              <w:autoSpaceDN w:val="0"/>
              <w:adjustRightInd w:val="0"/>
              <w:rPr>
                <w:szCs w:val="18"/>
                <w:lang w:val="en-US" w:eastAsia="zh-CN"/>
              </w:rPr>
            </w:pPr>
          </w:p>
        </w:tc>
      </w:tr>
      <w:tr w:rsidR="00310808" w14:paraId="29EA5A9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FDC" w14:textId="77777777" w:rsidR="00310808" w:rsidRDefault="00310808" w:rsidP="004965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98EC"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9972F1"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B8642"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4BA4B5E"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28E34BC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6664"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D6C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0C18E72"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267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E3424" w14:textId="77777777" w:rsidR="00310808" w:rsidRDefault="00310808" w:rsidP="00496553">
            <w:pPr>
              <w:pStyle w:val="TAC"/>
              <w:overflowPunct w:val="0"/>
              <w:autoSpaceDE w:val="0"/>
              <w:autoSpaceDN w:val="0"/>
              <w:adjustRightInd w:val="0"/>
              <w:rPr>
                <w:szCs w:val="18"/>
                <w:lang w:val="en-US" w:eastAsia="zh-CN"/>
              </w:rPr>
            </w:pPr>
          </w:p>
        </w:tc>
      </w:tr>
      <w:tr w:rsidR="00310808" w14:paraId="25A4756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DFC90" w14:textId="77777777" w:rsidR="00310808" w:rsidRDefault="00310808" w:rsidP="004965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EE4C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C40B2"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1ADDA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4C94"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7C58D31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B2C7"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3A09"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09388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A2A9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FE3A" w14:textId="77777777" w:rsidR="00310808" w:rsidRDefault="00310808" w:rsidP="00496553">
            <w:pPr>
              <w:pStyle w:val="TAC"/>
              <w:overflowPunct w:val="0"/>
              <w:autoSpaceDE w:val="0"/>
              <w:autoSpaceDN w:val="0"/>
              <w:adjustRightInd w:val="0"/>
              <w:rPr>
                <w:szCs w:val="18"/>
                <w:lang w:val="en-US" w:eastAsia="zh-CN"/>
              </w:rPr>
            </w:pPr>
          </w:p>
        </w:tc>
      </w:tr>
      <w:tr w:rsidR="00310808" w14:paraId="18D7151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6A890" w14:textId="77777777" w:rsidR="00310808" w:rsidRDefault="00310808" w:rsidP="004965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97B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D24DFB"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64B7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A6F7"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6D13A95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F883"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A80CF"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20C64C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2BA60"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C26C" w14:textId="77777777" w:rsidR="00310808" w:rsidRDefault="00310808" w:rsidP="00496553">
            <w:pPr>
              <w:pStyle w:val="TAC"/>
              <w:overflowPunct w:val="0"/>
              <w:autoSpaceDE w:val="0"/>
              <w:autoSpaceDN w:val="0"/>
              <w:adjustRightInd w:val="0"/>
              <w:rPr>
                <w:szCs w:val="18"/>
                <w:lang w:val="en-US" w:eastAsia="zh-CN"/>
              </w:rPr>
            </w:pPr>
          </w:p>
        </w:tc>
      </w:tr>
      <w:tr w:rsidR="00310808" w14:paraId="2FF2313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51FA4" w14:textId="77777777" w:rsidR="00310808" w:rsidRDefault="00310808" w:rsidP="004965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B9BB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826E3D"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CBE60F"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CDB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1FC923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B9E2"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6081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103C7B"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D1F6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F799" w14:textId="77777777" w:rsidR="00310808" w:rsidRDefault="00310808" w:rsidP="00496553">
            <w:pPr>
              <w:pStyle w:val="TAC"/>
              <w:overflowPunct w:val="0"/>
              <w:autoSpaceDE w:val="0"/>
              <w:autoSpaceDN w:val="0"/>
              <w:adjustRightInd w:val="0"/>
              <w:rPr>
                <w:szCs w:val="18"/>
                <w:lang w:val="en-US" w:eastAsia="zh-CN"/>
              </w:rPr>
            </w:pPr>
          </w:p>
        </w:tc>
      </w:tr>
      <w:tr w:rsidR="00310808" w14:paraId="1ABCD5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2BFC4" w14:textId="77777777" w:rsidR="00310808" w:rsidRDefault="00310808" w:rsidP="004965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B65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771646"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9E60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D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EEEEE3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78BA0"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2C7"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0E241E"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C52B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ED36" w14:textId="77777777" w:rsidR="00310808" w:rsidRDefault="00310808" w:rsidP="00496553">
            <w:pPr>
              <w:pStyle w:val="TAC"/>
              <w:overflowPunct w:val="0"/>
              <w:autoSpaceDE w:val="0"/>
              <w:autoSpaceDN w:val="0"/>
              <w:adjustRightInd w:val="0"/>
              <w:rPr>
                <w:szCs w:val="18"/>
                <w:lang w:val="en-US" w:eastAsia="zh-CN"/>
              </w:rPr>
            </w:pPr>
          </w:p>
        </w:tc>
      </w:tr>
      <w:tr w:rsidR="00310808" w14:paraId="12E4237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4CEF"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32F6" w14:textId="77777777" w:rsidR="00310808" w:rsidRDefault="00310808" w:rsidP="004965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10BB72" w14:textId="77777777" w:rsidR="00310808" w:rsidRDefault="00310808" w:rsidP="004965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F3C11C"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0797"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6042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07BF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A63A"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022C894" w14:textId="77777777" w:rsidR="00310808" w:rsidRDefault="00310808" w:rsidP="004965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9082"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B4A7" w14:textId="77777777" w:rsidR="00310808" w:rsidRDefault="00310808" w:rsidP="00496553">
            <w:pPr>
              <w:pStyle w:val="TAC"/>
              <w:overflowPunct w:val="0"/>
              <w:autoSpaceDE w:val="0"/>
              <w:autoSpaceDN w:val="0"/>
              <w:adjustRightInd w:val="0"/>
              <w:rPr>
                <w:szCs w:val="18"/>
                <w:lang w:val="en-US" w:eastAsia="zh-CN"/>
              </w:rPr>
            </w:pPr>
          </w:p>
        </w:tc>
      </w:tr>
      <w:tr w:rsidR="00310808" w14:paraId="1EB46BD5"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DDA4A7" w14:textId="77777777" w:rsidR="00310808" w:rsidRDefault="00310808" w:rsidP="00496553">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252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617EC22"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ECA8F05"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954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F3D5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9636"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4233"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0C7B4A" w14:textId="77777777" w:rsidR="00310808" w:rsidRDefault="00310808" w:rsidP="004965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E29AC7" w14:textId="77777777" w:rsidR="00310808" w:rsidRDefault="00310808" w:rsidP="0049655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66B" w14:textId="77777777" w:rsidR="00310808" w:rsidRDefault="00310808" w:rsidP="00496553">
            <w:pPr>
              <w:pStyle w:val="TAC"/>
              <w:overflowPunct w:val="0"/>
              <w:autoSpaceDE w:val="0"/>
              <w:autoSpaceDN w:val="0"/>
              <w:adjustRightInd w:val="0"/>
              <w:rPr>
                <w:szCs w:val="18"/>
                <w:lang w:val="en-US" w:eastAsia="zh-CN"/>
              </w:rPr>
            </w:pPr>
          </w:p>
        </w:tc>
      </w:tr>
      <w:tr w:rsidR="00310808" w14:paraId="6A70F8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134D5"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C49D87" w14:textId="77777777" w:rsidR="00310808" w:rsidRDefault="00310808" w:rsidP="004965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EDC2F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0B3AE6"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F6A0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4BFDB"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BE323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AD67E"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360E3"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A8B863"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723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E0C2" w14:textId="77777777" w:rsidR="00310808" w:rsidRDefault="00310808" w:rsidP="00496553">
            <w:pPr>
              <w:pStyle w:val="TAC"/>
              <w:overflowPunct w:val="0"/>
              <w:autoSpaceDE w:val="0"/>
              <w:autoSpaceDN w:val="0"/>
              <w:adjustRightInd w:val="0"/>
              <w:rPr>
                <w:szCs w:val="18"/>
                <w:lang w:val="en-US" w:eastAsia="zh-CN"/>
              </w:rPr>
            </w:pPr>
          </w:p>
        </w:tc>
      </w:tr>
      <w:tr w:rsidR="00310808" w14:paraId="2E6C22B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983A" w14:textId="77777777" w:rsidR="00310808" w:rsidRDefault="00310808" w:rsidP="004965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CAC59B" w14:textId="77777777" w:rsidR="00310808" w:rsidRDefault="00310808" w:rsidP="004965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20BB1AA" w14:textId="77777777" w:rsidR="00310808" w:rsidRDefault="00310808" w:rsidP="00496553">
            <w:pPr>
              <w:pStyle w:val="TAC"/>
            </w:pPr>
            <w:r>
              <w:t>CA_n2A-n77A</w:t>
            </w:r>
            <w:r>
              <w:rPr>
                <w:rFonts w:cs="Arial"/>
                <w:szCs w:val="18"/>
                <w:vertAlign w:val="superscript"/>
                <w:lang w:val="en-US" w:eastAsia="zh-CN"/>
              </w:rPr>
              <w:t>8</w:t>
            </w:r>
          </w:p>
          <w:p w14:paraId="15AB7EE2" w14:textId="77777777" w:rsidR="00310808" w:rsidRDefault="00310808" w:rsidP="004965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F2F597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78E36"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3CB" w14:textId="77777777" w:rsidR="00310808" w:rsidRDefault="00310808" w:rsidP="004965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310808" w14:paraId="4895DD9B"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57D64C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0285F"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69849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FE0DC"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0927" w14:textId="77777777" w:rsidR="00310808" w:rsidRDefault="00310808" w:rsidP="00496553">
            <w:pPr>
              <w:pStyle w:val="TAC"/>
              <w:overflowPunct w:val="0"/>
              <w:autoSpaceDE w:val="0"/>
              <w:autoSpaceDN w:val="0"/>
              <w:adjustRightInd w:val="0"/>
              <w:rPr>
                <w:szCs w:val="18"/>
                <w:lang w:val="en-US" w:eastAsia="zh-CN"/>
              </w:rPr>
            </w:pPr>
          </w:p>
        </w:tc>
      </w:tr>
      <w:tr w:rsidR="00310808" w14:paraId="0AB953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863653E"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FBE82"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AC69E7"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67933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8880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447E66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11A4"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27F37"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E875B7D"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DBA94"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9675" w14:textId="77777777" w:rsidR="00310808" w:rsidRDefault="00310808" w:rsidP="00496553">
            <w:pPr>
              <w:pStyle w:val="TAC"/>
              <w:overflowPunct w:val="0"/>
              <w:autoSpaceDE w:val="0"/>
              <w:autoSpaceDN w:val="0"/>
              <w:adjustRightInd w:val="0"/>
              <w:rPr>
                <w:szCs w:val="18"/>
                <w:lang w:val="en-US" w:eastAsia="zh-CN"/>
              </w:rPr>
            </w:pPr>
          </w:p>
        </w:tc>
      </w:tr>
      <w:tr w:rsidR="00310808" w14:paraId="1348222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F372A" w14:textId="77777777" w:rsidR="00310808" w:rsidRDefault="00310808" w:rsidP="004965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0D42B1C"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86BDE5" w14:textId="77777777" w:rsidR="00310808" w:rsidRDefault="00310808" w:rsidP="004965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2FC32C" w14:textId="77777777" w:rsidR="00310808" w:rsidRDefault="00310808" w:rsidP="004965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F45A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DDC2"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386E59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25734"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EE85276"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1B05A47" w14:textId="77777777" w:rsidR="00310808" w:rsidRDefault="00310808" w:rsidP="004965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0E5D" w14:textId="77777777" w:rsidR="00310808" w:rsidRDefault="00310808" w:rsidP="00496553">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E4F2" w14:textId="77777777" w:rsidR="00310808" w:rsidRDefault="00310808" w:rsidP="00496553">
            <w:pPr>
              <w:pStyle w:val="TAC"/>
              <w:overflowPunct w:val="0"/>
              <w:autoSpaceDE w:val="0"/>
              <w:autoSpaceDN w:val="0"/>
              <w:adjustRightInd w:val="0"/>
              <w:rPr>
                <w:szCs w:val="18"/>
                <w:lang w:val="en-US" w:eastAsia="zh-CN"/>
              </w:rPr>
            </w:pPr>
          </w:p>
        </w:tc>
      </w:tr>
      <w:tr w:rsidR="00310808" w14:paraId="67102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39FBC" w14:textId="77777777" w:rsidR="00310808" w:rsidRDefault="00310808" w:rsidP="004965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B3D81E"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C76FB85"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9C0AA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50E9A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208EB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E90E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3A7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F014"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820164B"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40BC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454EB4" w14:textId="77777777" w:rsidR="00310808" w:rsidRDefault="00310808" w:rsidP="00496553">
            <w:pPr>
              <w:pStyle w:val="TAC"/>
              <w:overflowPunct w:val="0"/>
              <w:autoSpaceDE w:val="0"/>
              <w:autoSpaceDN w:val="0"/>
              <w:adjustRightInd w:val="0"/>
              <w:rPr>
                <w:szCs w:val="18"/>
                <w:lang w:val="en-US" w:eastAsia="zh-CN"/>
              </w:rPr>
            </w:pPr>
          </w:p>
        </w:tc>
      </w:tr>
      <w:tr w:rsidR="00310808" w14:paraId="1284B61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FBE4" w14:textId="77777777" w:rsidR="00310808" w:rsidRDefault="00310808" w:rsidP="004965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1FD0DE8"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40B39F9" w14:textId="77777777" w:rsidR="00310808" w:rsidRDefault="00310808" w:rsidP="004965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DBBE43E" w14:textId="77777777" w:rsidR="00310808" w:rsidRDefault="00310808" w:rsidP="004965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C2FEFBF"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D485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CA578"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803F76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BE31"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66F20DD"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C8790"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91E0"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3429" w14:textId="77777777" w:rsidR="00310808" w:rsidRDefault="00310808" w:rsidP="00496553">
            <w:pPr>
              <w:pStyle w:val="TAC"/>
              <w:overflowPunct w:val="0"/>
              <w:autoSpaceDE w:val="0"/>
              <w:autoSpaceDN w:val="0"/>
              <w:adjustRightInd w:val="0"/>
              <w:rPr>
                <w:szCs w:val="18"/>
                <w:lang w:val="en-US" w:eastAsia="zh-CN"/>
              </w:rPr>
            </w:pPr>
          </w:p>
        </w:tc>
      </w:tr>
      <w:tr w:rsidR="00310808" w14:paraId="7476A87E" w14:textId="77777777" w:rsidTr="004965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B377459"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682D"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E46B48"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F44FF8"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CBA61"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76FA8C"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90D722C" w14:textId="77777777" w:rsidTr="004965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AEF9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3683F2"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77099B4"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07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78A2E1" w14:textId="77777777" w:rsidR="00310808" w:rsidRDefault="00310808" w:rsidP="00496553">
            <w:pPr>
              <w:pStyle w:val="TAC"/>
              <w:overflowPunct w:val="0"/>
              <w:autoSpaceDE w:val="0"/>
              <w:autoSpaceDN w:val="0"/>
              <w:adjustRightInd w:val="0"/>
              <w:rPr>
                <w:szCs w:val="18"/>
                <w:lang w:val="en-US" w:eastAsia="zh-CN"/>
              </w:rPr>
            </w:pPr>
          </w:p>
        </w:tc>
      </w:tr>
      <w:tr w:rsidR="00310808" w14:paraId="35E687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D30F"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AE75" w14:textId="77777777" w:rsidR="00310808" w:rsidRDefault="00310808" w:rsidP="00496553">
            <w:pPr>
              <w:pStyle w:val="TAC"/>
              <w:rPr>
                <w:szCs w:val="18"/>
                <w:vertAlign w:val="superscript"/>
                <w:lang w:val="en-US" w:eastAsia="zh-CN"/>
              </w:rPr>
            </w:pPr>
            <w:r>
              <w:rPr>
                <w:szCs w:val="18"/>
                <w:lang w:val="en-US"/>
              </w:rPr>
              <w:t>n78</w:t>
            </w:r>
          </w:p>
          <w:p w14:paraId="7CB38755"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E5BB700"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883CDC"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B72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426C8CB"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67F55AA7"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3B0ED"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C76265"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67E8D"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DA77" w14:textId="77777777" w:rsidR="00310808" w:rsidRDefault="00310808" w:rsidP="00496553">
            <w:pPr>
              <w:pStyle w:val="TAC"/>
              <w:overflowPunct w:val="0"/>
              <w:autoSpaceDE w:val="0"/>
              <w:autoSpaceDN w:val="0"/>
              <w:adjustRightInd w:val="0"/>
              <w:rPr>
                <w:szCs w:val="18"/>
                <w:lang w:val="en-US" w:eastAsia="zh-CN"/>
              </w:rPr>
            </w:pPr>
          </w:p>
        </w:tc>
      </w:tr>
      <w:tr w:rsidR="00310808" w14:paraId="4DE0C129"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7EF1EB1C"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896F"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062F5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5298B6"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46E0"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4FD8BCC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5F2E2B"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ED2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8E09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B827"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C1A" w14:textId="77777777" w:rsidR="00310808" w:rsidRDefault="00310808" w:rsidP="00496553">
            <w:pPr>
              <w:pStyle w:val="TAC"/>
              <w:overflowPunct w:val="0"/>
              <w:autoSpaceDE w:val="0"/>
              <w:autoSpaceDN w:val="0"/>
              <w:adjustRightInd w:val="0"/>
              <w:rPr>
                <w:szCs w:val="18"/>
                <w:lang w:val="en-US" w:eastAsia="zh-CN"/>
              </w:rPr>
            </w:pPr>
          </w:p>
        </w:tc>
      </w:tr>
      <w:tr w:rsidR="00310808" w14:paraId="384E077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EF762" w14:textId="77777777" w:rsidR="00310808" w:rsidRDefault="00310808" w:rsidP="004965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4351"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A2456AA"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D823C" w14:textId="77777777" w:rsidR="00310808" w:rsidRDefault="00310808" w:rsidP="004965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26C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05E293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8241E5"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AEDB"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B0ED808"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287E5"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1FA1" w14:textId="77777777" w:rsidR="00310808" w:rsidRDefault="00310808" w:rsidP="00496553">
            <w:pPr>
              <w:pStyle w:val="TAC"/>
              <w:overflowPunct w:val="0"/>
              <w:autoSpaceDE w:val="0"/>
              <w:autoSpaceDN w:val="0"/>
              <w:adjustRightInd w:val="0"/>
              <w:rPr>
                <w:szCs w:val="18"/>
                <w:lang w:val="en-US" w:eastAsia="zh-CN"/>
              </w:rPr>
            </w:pPr>
          </w:p>
        </w:tc>
      </w:tr>
      <w:tr w:rsidR="00310808" w14:paraId="19C61C3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76133D9"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EDD22"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617E6"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FB56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AE60D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C0FE6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D9A6"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8F37"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6192FFD"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ABD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3F86" w14:textId="77777777" w:rsidR="00310808" w:rsidRDefault="00310808" w:rsidP="004965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E715F8">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E715F8">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0E7C86" w14:paraId="567BFAAF"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48172" w14:textId="667C9909" w:rsidR="000E7C86" w:rsidRDefault="000E7C86" w:rsidP="000E7C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6EFEB" w14:textId="285DB748" w:rsidR="000E7C86" w:rsidRDefault="000E7C86" w:rsidP="000E7C86">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7DEEDCD" w14:textId="7C97B539" w:rsidR="000E7C86" w:rsidRDefault="000E7C86" w:rsidP="000E7C86">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55ACBB" w14:textId="049BAB9E"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08B47" w14:textId="7E7C61C7" w:rsidR="000E7C86" w:rsidRDefault="000E7C86" w:rsidP="000E7C86">
            <w:pPr>
              <w:pStyle w:val="TAC"/>
              <w:overflowPunct w:val="0"/>
              <w:autoSpaceDE w:val="0"/>
              <w:autoSpaceDN w:val="0"/>
              <w:adjustRightInd w:val="0"/>
              <w:rPr>
                <w:szCs w:val="18"/>
                <w:lang w:val="en-US" w:eastAsia="zh-CN"/>
              </w:rPr>
            </w:pPr>
            <w:r>
              <w:rPr>
                <w:rFonts w:hint="eastAsia"/>
                <w:szCs w:val="18"/>
                <w:lang w:val="en-US" w:eastAsia="zh-CN"/>
              </w:rPr>
              <w:t>0</w:t>
            </w:r>
          </w:p>
        </w:tc>
      </w:tr>
      <w:tr w:rsidR="000E7C86" w14:paraId="68AB113A"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B16D5" w14:textId="77777777" w:rsidR="000E7C86" w:rsidRDefault="000E7C86" w:rsidP="000E7C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7D2F5" w14:textId="77777777" w:rsidR="000E7C86" w:rsidRDefault="000E7C86" w:rsidP="000E7C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634C8DC" w14:textId="04BFFA25" w:rsidR="000E7C86" w:rsidRDefault="000E7C86" w:rsidP="000E7C86">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0A812D" w14:textId="53EC11D1" w:rsidR="000E7C86" w:rsidRDefault="000E7C86" w:rsidP="000E7C8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92B6" w14:textId="77777777" w:rsidR="000E7C86" w:rsidRDefault="000E7C86" w:rsidP="000E7C86">
            <w:pPr>
              <w:pStyle w:val="TAC"/>
              <w:overflowPunct w:val="0"/>
              <w:autoSpaceDE w:val="0"/>
              <w:autoSpaceDN w:val="0"/>
              <w:adjustRightInd w:val="0"/>
              <w:rPr>
                <w:szCs w:val="18"/>
                <w:lang w:val="en-US" w:eastAsia="zh-CN"/>
              </w:rPr>
            </w:pPr>
          </w:p>
        </w:tc>
      </w:tr>
      <w:tr w:rsidR="00A454AD" w14:paraId="0791D4C8"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SimSun"/>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SimSun"/>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SimSun"/>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SimSun"/>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SimSun"/>
                <w:lang w:val="en-US" w:eastAsia="zh-CN"/>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SimSun"/>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SimSun"/>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SimSun"/>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SimSun"/>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SimSun"/>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77777777" w:rsidR="00DA4E65" w:rsidRDefault="00DA4E65" w:rsidP="008E5574">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5B59475A" w:rsidR="00DA4E65" w:rsidRDefault="00F502A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SimSun"/>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SimSun"/>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7C6CA33A" w:rsidR="00DA4E65" w:rsidRDefault="00B24F92"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SimSun"/>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SimSun"/>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SimSun"/>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SimSun"/>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29B6FBA6"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2B49658D"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3143BF85"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17A47" w14:paraId="0D3365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C39A51" w14:textId="77777777" w:rsidR="00217A47" w:rsidRDefault="00217A47"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03DE8F" w14:textId="77777777" w:rsidR="00217A47" w:rsidRDefault="00217A47"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DD238" w14:textId="77777777" w:rsidR="00217A47" w:rsidRDefault="00217A47"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F65FA6" w14:textId="77777777" w:rsidR="00217A47" w:rsidRDefault="00217A4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C02AB6" w14:textId="77777777" w:rsidR="00217A47" w:rsidRDefault="00217A47" w:rsidP="008E5574">
            <w:pPr>
              <w:pStyle w:val="TAH"/>
              <w:overflowPunct w:val="0"/>
              <w:autoSpaceDE w:val="0"/>
              <w:autoSpaceDN w:val="0"/>
              <w:adjustRightInd w:val="0"/>
              <w:rPr>
                <w:szCs w:val="18"/>
                <w:lang w:val="en-US" w:eastAsia="zh-CN"/>
              </w:rPr>
            </w:pPr>
            <w:r>
              <w:t>Bandwidth combination set</w:t>
            </w:r>
          </w:p>
        </w:tc>
      </w:tr>
      <w:tr w:rsidR="00217A47" w14:paraId="510371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DA1ED3" w14:textId="77777777" w:rsidR="00217A47" w:rsidRDefault="00217A47" w:rsidP="008E5574">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DD4371" w14:textId="77777777" w:rsidR="00217A47" w:rsidRDefault="00217A47" w:rsidP="008E5574">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12822"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1D7147" w14:textId="77777777" w:rsidR="00217A47" w:rsidRDefault="00217A47" w:rsidP="001169E8">
            <w:pPr>
              <w:pStyle w:val="TAC"/>
              <w:rPr>
                <w:lang w:val="en-US" w:eastAsia="zh-CN"/>
              </w:rPr>
            </w:pPr>
            <w:r>
              <w:rPr>
                <w:rFonts w:eastAsia="SimSun"/>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88F6AD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A8823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9E6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AACA"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26F680"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CB74A6" w14:textId="77777777" w:rsidR="00217A47" w:rsidRDefault="00217A47" w:rsidP="001169E8">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F093" w14:textId="77777777" w:rsidR="00217A47" w:rsidRDefault="00217A47" w:rsidP="008E5574">
            <w:pPr>
              <w:pStyle w:val="TAC"/>
              <w:overflowPunct w:val="0"/>
              <w:autoSpaceDE w:val="0"/>
              <w:autoSpaceDN w:val="0"/>
              <w:adjustRightInd w:val="0"/>
              <w:rPr>
                <w:szCs w:val="18"/>
                <w:lang w:val="en-US" w:eastAsia="zh-CN"/>
              </w:rPr>
            </w:pPr>
          </w:p>
        </w:tc>
      </w:tr>
      <w:tr w:rsidR="00217A47" w14:paraId="3E9F69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E9F8" w14:textId="77777777" w:rsidR="00217A47" w:rsidRDefault="00217A47" w:rsidP="008E5574">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5F6" w14:textId="77777777" w:rsidR="00217A47" w:rsidRDefault="00217A47" w:rsidP="008E5574">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2D23CC5"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723BE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6A00"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F754C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413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ABC8"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003B4"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AE762"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7005" w14:textId="77777777" w:rsidR="00217A47" w:rsidRDefault="00217A47" w:rsidP="008E5574">
            <w:pPr>
              <w:pStyle w:val="TAC"/>
              <w:overflowPunct w:val="0"/>
              <w:autoSpaceDE w:val="0"/>
              <w:autoSpaceDN w:val="0"/>
              <w:adjustRightInd w:val="0"/>
              <w:rPr>
                <w:szCs w:val="18"/>
                <w:lang w:val="en-US" w:eastAsia="zh-CN"/>
              </w:rPr>
            </w:pPr>
          </w:p>
        </w:tc>
      </w:tr>
      <w:tr w:rsidR="00217A47" w14:paraId="2D52BF3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EFF0C" w14:textId="77777777" w:rsidR="00217A47" w:rsidRDefault="00217A47" w:rsidP="008E5574">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4DD9"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36332F"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565223"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9EE2A"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3C5D8B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E617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07AC"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8636B6"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EDCD2B" w14:textId="77777777" w:rsidR="00217A47" w:rsidRDefault="00217A47" w:rsidP="001169E8">
            <w:pPr>
              <w:pStyle w:val="TAC"/>
              <w:rPr>
                <w:lang w:val="en-US" w:eastAsia="zh-CN"/>
              </w:rPr>
            </w:pPr>
            <w:r>
              <w:rPr>
                <w:rFonts w:eastAsia="SimSun"/>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76D" w14:textId="77777777" w:rsidR="00217A47" w:rsidRDefault="00217A47" w:rsidP="008E5574">
            <w:pPr>
              <w:pStyle w:val="TAC"/>
              <w:overflowPunct w:val="0"/>
              <w:autoSpaceDE w:val="0"/>
              <w:autoSpaceDN w:val="0"/>
              <w:adjustRightInd w:val="0"/>
              <w:rPr>
                <w:szCs w:val="18"/>
                <w:lang w:val="en-US" w:eastAsia="zh-CN"/>
              </w:rPr>
            </w:pPr>
          </w:p>
        </w:tc>
      </w:tr>
      <w:tr w:rsidR="00217A47" w14:paraId="0B45CC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F28B" w14:textId="77777777" w:rsidR="00217A47" w:rsidRDefault="00217A47" w:rsidP="008E5574">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4BEA0" w14:textId="77777777" w:rsidR="00217A47" w:rsidRDefault="00217A47" w:rsidP="008E5574">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591CAFB"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24C444"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50A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02C15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608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DD6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46E27A"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6B2F1F"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B9912" w14:textId="77777777" w:rsidR="00217A47" w:rsidRDefault="00217A47" w:rsidP="008E5574">
            <w:pPr>
              <w:pStyle w:val="TAC"/>
              <w:overflowPunct w:val="0"/>
              <w:autoSpaceDE w:val="0"/>
              <w:autoSpaceDN w:val="0"/>
              <w:adjustRightInd w:val="0"/>
              <w:rPr>
                <w:szCs w:val="18"/>
                <w:lang w:val="en-US" w:eastAsia="zh-CN"/>
              </w:rPr>
            </w:pPr>
          </w:p>
        </w:tc>
      </w:tr>
      <w:tr w:rsidR="00217A47" w14:paraId="06EDD2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1ED1E" w14:textId="77777777" w:rsidR="00217A47" w:rsidRDefault="00217A47" w:rsidP="008E55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8F6"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32D4952"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627D51"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84E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7ADC524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91B6"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9E42F"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3BCA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C97436" w14:textId="77777777" w:rsidR="00217A47" w:rsidRDefault="00217A47" w:rsidP="001169E8">
            <w:pPr>
              <w:pStyle w:val="TAC"/>
              <w:rPr>
                <w:rFonts w:eastAsia="SimSun"/>
                <w:lang w:val="en-US" w:eastAsia="zh-CN" w:bidi="ar"/>
              </w:rPr>
            </w:pPr>
            <w:r>
              <w:rPr>
                <w:rFonts w:eastAsia="SimSun"/>
                <w:lang w:val="en-US" w:eastAsia="zh-CN" w:bidi="ar"/>
              </w:rPr>
              <w:t>CA_n66(2A)</w:t>
            </w:r>
            <w:r>
              <w:rPr>
                <w:rFonts w:eastAsia="SimSun"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2D23" w14:textId="77777777" w:rsidR="00217A47" w:rsidRDefault="00217A47" w:rsidP="008E5574">
            <w:pPr>
              <w:pStyle w:val="TAC"/>
              <w:overflowPunct w:val="0"/>
              <w:autoSpaceDE w:val="0"/>
              <w:autoSpaceDN w:val="0"/>
              <w:adjustRightInd w:val="0"/>
              <w:rPr>
                <w:szCs w:val="18"/>
                <w:lang w:val="en-US" w:eastAsia="zh-CN"/>
              </w:rPr>
            </w:pPr>
          </w:p>
        </w:tc>
      </w:tr>
      <w:tr w:rsidR="00217A47" w14:paraId="69CA10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E7C2F" w14:textId="77777777" w:rsidR="00217A47" w:rsidRDefault="00217A47" w:rsidP="008E5574">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0F08"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F09EC4"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079E99"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FB72"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9ACAF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0D9A"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8776"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4AB4C0"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FF64" w14:textId="77777777" w:rsidR="00217A47" w:rsidRDefault="00217A47" w:rsidP="001169E8">
            <w:pPr>
              <w:pStyle w:val="TAC"/>
              <w:rPr>
                <w:rFonts w:eastAsia="SimSun"/>
                <w:lang w:val="en-US" w:eastAsia="zh-CN" w:bidi="ar"/>
              </w:rPr>
            </w:pPr>
            <w:r>
              <w:rPr>
                <w:rFonts w:eastAsia="SimSun"/>
                <w:lang w:val="en-US" w:eastAsia="zh-CN" w:bidi="ar"/>
              </w:rPr>
              <w:t>CA_n66(</w:t>
            </w:r>
            <w:r>
              <w:rPr>
                <w:rFonts w:eastAsia="SimSun" w:hint="eastAsia"/>
                <w:lang w:val="en-US" w:eastAsia="zh-CN" w:bidi="ar"/>
              </w:rPr>
              <w:t>3</w:t>
            </w:r>
            <w:r>
              <w:rPr>
                <w:rFonts w:eastAsia="SimSun"/>
                <w:lang w:val="en-US" w:eastAsia="zh-CN" w:bidi="ar"/>
              </w:rPr>
              <w:t>A)</w:t>
            </w:r>
            <w:r>
              <w:rPr>
                <w:rFonts w:eastAsia="SimSun"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90C6" w14:textId="77777777" w:rsidR="00217A47" w:rsidRDefault="00217A47" w:rsidP="008E5574">
            <w:pPr>
              <w:pStyle w:val="TAC"/>
              <w:overflowPunct w:val="0"/>
              <w:autoSpaceDE w:val="0"/>
              <w:autoSpaceDN w:val="0"/>
              <w:adjustRightInd w:val="0"/>
              <w:rPr>
                <w:szCs w:val="18"/>
                <w:lang w:val="en-US" w:eastAsia="zh-CN"/>
              </w:rPr>
            </w:pPr>
          </w:p>
        </w:tc>
      </w:tr>
      <w:tr w:rsidR="00217A47" w14:paraId="299289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79EF" w14:textId="77777777" w:rsidR="00217A47" w:rsidRDefault="00217A47" w:rsidP="008E5574">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BB517" w14:textId="77777777" w:rsidR="00217A47" w:rsidRDefault="00217A47" w:rsidP="008E5574">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F7F2970"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C65B814"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C3FC"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70ED2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C6AB"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7BF6" w14:textId="77777777" w:rsidR="00217A47" w:rsidRDefault="00217A47"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AA97A9"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8FBA4" w14:textId="77777777" w:rsidR="00217A47" w:rsidRDefault="00217A47" w:rsidP="001169E8">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ACD32" w14:textId="77777777" w:rsidR="00217A47" w:rsidRDefault="00217A47" w:rsidP="008E5574">
            <w:pPr>
              <w:pStyle w:val="TAC"/>
              <w:overflowPunct w:val="0"/>
              <w:autoSpaceDE w:val="0"/>
              <w:autoSpaceDN w:val="0"/>
              <w:adjustRightInd w:val="0"/>
              <w:rPr>
                <w:szCs w:val="18"/>
                <w:lang w:val="en-US" w:eastAsia="zh-CN"/>
              </w:rPr>
            </w:pPr>
          </w:p>
        </w:tc>
      </w:tr>
      <w:tr w:rsidR="00217A47" w14:paraId="45A68D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6273"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A978"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E895CAC"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52AE5"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3B6923"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244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BBE6BB1"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9C524A"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AEA"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862982A"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7632"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4E95" w14:textId="77777777" w:rsidR="00217A47" w:rsidRDefault="00217A47" w:rsidP="008E5574">
            <w:pPr>
              <w:pStyle w:val="TAC"/>
              <w:overflowPunct w:val="0"/>
              <w:autoSpaceDE w:val="0"/>
              <w:autoSpaceDN w:val="0"/>
              <w:adjustRightInd w:val="0"/>
              <w:rPr>
                <w:szCs w:val="18"/>
                <w:lang w:val="en-US" w:eastAsia="zh-CN"/>
              </w:rPr>
            </w:pPr>
          </w:p>
        </w:tc>
      </w:tr>
      <w:tr w:rsidR="00217A47" w14:paraId="5F73ADA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63CAB" w14:textId="77777777" w:rsidR="00217A47" w:rsidRDefault="00217A47" w:rsidP="008E557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23E05"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D20DC0"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66409E"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EC993E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C396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84746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A2CE5" w14:textId="77777777" w:rsidR="00217A47" w:rsidRDefault="00217A47" w:rsidP="008E557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3ABD"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B4F2DB7"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9A325"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77DE" w14:textId="77777777" w:rsidR="00217A47" w:rsidRDefault="00217A47" w:rsidP="008E5574">
            <w:pPr>
              <w:pStyle w:val="TAC"/>
              <w:overflowPunct w:val="0"/>
              <w:autoSpaceDE w:val="0"/>
              <w:autoSpaceDN w:val="0"/>
              <w:adjustRightInd w:val="0"/>
              <w:rPr>
                <w:szCs w:val="18"/>
                <w:lang w:val="en-US" w:eastAsia="zh-CN"/>
              </w:rPr>
            </w:pPr>
          </w:p>
        </w:tc>
      </w:tr>
      <w:tr w:rsidR="00217A47" w14:paraId="0018EE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F628B" w14:textId="77777777" w:rsidR="00217A47" w:rsidRDefault="00217A47" w:rsidP="008E557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4676" w14:textId="77777777" w:rsidR="00217A47" w:rsidRDefault="00217A47" w:rsidP="008E557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B00026"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027F2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0037"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2E7BEB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98BF6"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34C8"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4D105" w14:textId="77777777" w:rsidR="00217A47" w:rsidRDefault="00217A47"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C38A07"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6E3" w14:textId="77777777" w:rsidR="00217A47" w:rsidRDefault="00217A47" w:rsidP="008E5574">
            <w:pPr>
              <w:pStyle w:val="TAC"/>
              <w:overflowPunct w:val="0"/>
              <w:autoSpaceDE w:val="0"/>
              <w:autoSpaceDN w:val="0"/>
              <w:adjustRightInd w:val="0"/>
              <w:rPr>
                <w:lang w:val="en-US" w:eastAsia="zh-CN"/>
              </w:rPr>
            </w:pPr>
          </w:p>
        </w:tc>
      </w:tr>
      <w:tr w:rsidR="00217A47" w14:paraId="5E5C98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43601" w14:textId="77777777" w:rsidR="00217A47" w:rsidRDefault="00217A47" w:rsidP="008E557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8B176" w14:textId="77777777" w:rsidR="00217A47" w:rsidRDefault="00217A47" w:rsidP="008E557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6CC153"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41759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76BA"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0C23F0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165C61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A30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13CCE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A8D52B" w14:textId="77777777" w:rsidR="00217A47" w:rsidRDefault="00217A47" w:rsidP="001169E8">
            <w:pPr>
              <w:pStyle w:val="TAC"/>
            </w:pPr>
            <w:r>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BA40" w14:textId="77777777" w:rsidR="00217A47" w:rsidRDefault="00217A47" w:rsidP="008E5574">
            <w:pPr>
              <w:pStyle w:val="TAC"/>
              <w:overflowPunct w:val="0"/>
              <w:autoSpaceDE w:val="0"/>
              <w:autoSpaceDN w:val="0"/>
              <w:adjustRightInd w:val="0"/>
              <w:rPr>
                <w:lang w:val="en-US" w:eastAsia="zh-CN"/>
              </w:rPr>
            </w:pPr>
          </w:p>
        </w:tc>
      </w:tr>
      <w:tr w:rsidR="00217A47" w14:paraId="5A895E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C8BB5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C88C4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9F05C" w14:textId="77777777" w:rsidR="00217A47" w:rsidRDefault="00217A47" w:rsidP="008E557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46C33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5EB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1</w:t>
            </w:r>
          </w:p>
        </w:tc>
      </w:tr>
      <w:tr w:rsidR="00217A47" w14:paraId="327910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A884"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2B47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20D00F" w14:textId="77777777" w:rsidR="00217A47" w:rsidRDefault="00217A47"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A78BD"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A15B" w14:textId="77777777" w:rsidR="00217A47" w:rsidRDefault="00217A47" w:rsidP="008E5574">
            <w:pPr>
              <w:pStyle w:val="TAC"/>
              <w:overflowPunct w:val="0"/>
              <w:autoSpaceDE w:val="0"/>
              <w:autoSpaceDN w:val="0"/>
              <w:adjustRightInd w:val="0"/>
              <w:rPr>
                <w:lang w:val="en-US" w:eastAsia="zh-CN"/>
              </w:rPr>
            </w:pPr>
          </w:p>
        </w:tc>
      </w:tr>
      <w:tr w:rsidR="00217A47" w14:paraId="54B759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756A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2302"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78FAB2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A54C63"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70304E"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FEF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D10D12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AAC3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537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B67800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856AE" w14:textId="77777777" w:rsidR="00217A47" w:rsidRDefault="00217A47" w:rsidP="001169E8">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21088" w14:textId="77777777" w:rsidR="00217A47" w:rsidRDefault="00217A47" w:rsidP="008E5574">
            <w:pPr>
              <w:pStyle w:val="TAC"/>
              <w:overflowPunct w:val="0"/>
              <w:autoSpaceDE w:val="0"/>
              <w:autoSpaceDN w:val="0"/>
              <w:adjustRightInd w:val="0"/>
              <w:rPr>
                <w:szCs w:val="18"/>
                <w:lang w:val="en-US" w:eastAsia="zh-CN"/>
              </w:rPr>
            </w:pPr>
          </w:p>
        </w:tc>
      </w:tr>
      <w:tr w:rsidR="00217A47" w14:paraId="16A0E4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585C9" w14:textId="77777777" w:rsidR="00217A47" w:rsidRDefault="00217A47" w:rsidP="008E557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E94" w14:textId="77777777" w:rsidR="00217A47" w:rsidRDefault="00217A47" w:rsidP="008E557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6EB1ADF"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72C550"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61E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0D2D38CB"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B94F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C1E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8E3E11"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EFDDC7" w14:textId="77777777" w:rsidR="00217A47" w:rsidRDefault="00217A47" w:rsidP="001169E8">
            <w:pPr>
              <w:pStyle w:val="TAC"/>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FFB2" w14:textId="77777777" w:rsidR="00217A47" w:rsidRDefault="00217A47" w:rsidP="008E5574">
            <w:pPr>
              <w:pStyle w:val="TAC"/>
              <w:overflowPunct w:val="0"/>
              <w:autoSpaceDE w:val="0"/>
              <w:autoSpaceDN w:val="0"/>
              <w:adjustRightInd w:val="0"/>
              <w:rPr>
                <w:szCs w:val="18"/>
                <w:lang w:val="en-US" w:eastAsia="zh-CN"/>
              </w:rPr>
            </w:pPr>
          </w:p>
        </w:tc>
      </w:tr>
      <w:tr w:rsidR="00217A47" w14:paraId="1783055B" w14:textId="77777777" w:rsidTr="00F63E8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87128" w14:textId="77777777" w:rsidR="00217A47" w:rsidRDefault="00217A47" w:rsidP="008E557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C1DA" w14:textId="77777777" w:rsidR="00217A47" w:rsidRDefault="00217A47" w:rsidP="008E557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29EBC7C"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EB1B74A"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6E58"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600BEE4"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304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6D54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4221A6"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1B100" w14:textId="77777777" w:rsidR="00217A47" w:rsidRDefault="00217A47" w:rsidP="001169E8">
            <w:pPr>
              <w:pStyle w:val="TAC"/>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22B8" w14:textId="77777777" w:rsidR="00217A47" w:rsidRDefault="00217A47" w:rsidP="008E5574">
            <w:pPr>
              <w:pStyle w:val="TAC"/>
              <w:overflowPunct w:val="0"/>
              <w:autoSpaceDE w:val="0"/>
              <w:autoSpaceDN w:val="0"/>
              <w:adjustRightInd w:val="0"/>
              <w:rPr>
                <w:szCs w:val="18"/>
                <w:lang w:val="en-US" w:eastAsia="zh-CN"/>
              </w:rPr>
            </w:pPr>
          </w:p>
        </w:tc>
      </w:tr>
      <w:tr w:rsidR="00217A47" w14:paraId="631DDF7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806B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5BAA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EA6400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F24E11"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A4A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6FC715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122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486A"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05EED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869E6" w14:textId="77777777" w:rsidR="00217A47" w:rsidRDefault="00217A47" w:rsidP="001169E8">
            <w:pPr>
              <w:pStyle w:val="TAC"/>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747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8829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520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C4E60"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3879A6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3C5AFB"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3409"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31605D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9FE9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A66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44BBB"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A1316" w14:textId="77777777" w:rsidR="00217A47" w:rsidRDefault="00217A47" w:rsidP="001169E8">
            <w:pPr>
              <w:pStyle w:val="TAC"/>
            </w:pPr>
            <w:r>
              <w:rPr>
                <w:rFonts w:eastAsia="SimSun"/>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F7C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57E5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A5E9" w14:textId="77777777" w:rsidR="00217A47" w:rsidRDefault="00217A47" w:rsidP="008E557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0C146E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2D7ECB"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621B1"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274529"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95292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3CA58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EC6B"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1639F02"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D7FD45"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C2F55" w14:textId="77777777" w:rsidR="00217A47" w:rsidRDefault="00217A47" w:rsidP="001169E8">
            <w:pPr>
              <w:pStyle w:val="TAC"/>
            </w:pPr>
            <w:r>
              <w:rPr>
                <w:rFonts w:eastAsia="SimSun"/>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50C60B" w14:textId="77777777" w:rsidR="00217A47" w:rsidRDefault="00217A47" w:rsidP="008E5574">
            <w:pPr>
              <w:pStyle w:val="TAC"/>
              <w:overflowPunct w:val="0"/>
              <w:autoSpaceDE w:val="0"/>
              <w:autoSpaceDN w:val="0"/>
              <w:adjustRightInd w:val="0"/>
              <w:rPr>
                <w:lang w:val="en-US" w:eastAsia="zh-CN"/>
              </w:rPr>
            </w:pPr>
          </w:p>
        </w:tc>
      </w:tr>
      <w:tr w:rsidR="00217A47" w14:paraId="117227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E0E3" w14:textId="77777777" w:rsidR="00217A47" w:rsidRDefault="00217A47" w:rsidP="008E557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2909B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42379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5BD65B"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3B1895" w14:textId="77777777" w:rsidR="00217A47" w:rsidRDefault="00217A47" w:rsidP="001169E8">
            <w:pPr>
              <w:pStyle w:val="TAC"/>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AD676"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FBFBFA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39539"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609F78"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D2B0C8"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4E1F7" w14:textId="77777777" w:rsidR="00217A47" w:rsidRDefault="00217A47" w:rsidP="001169E8">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D9D7E" w14:textId="77777777" w:rsidR="00217A47" w:rsidRDefault="00217A47" w:rsidP="008E5574">
            <w:pPr>
              <w:pStyle w:val="TAC"/>
              <w:overflowPunct w:val="0"/>
              <w:autoSpaceDE w:val="0"/>
              <w:autoSpaceDN w:val="0"/>
              <w:adjustRightInd w:val="0"/>
              <w:rPr>
                <w:lang w:val="en-US" w:eastAsia="zh-CN"/>
              </w:rPr>
            </w:pPr>
          </w:p>
        </w:tc>
      </w:tr>
      <w:tr w:rsidR="00217A47" w14:paraId="0BCD2C5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8D53E" w14:textId="77777777" w:rsidR="00217A47" w:rsidRDefault="00217A47" w:rsidP="008E557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B89885C" w14:textId="3CCA59EF"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6410D4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A77786" w14:textId="77777777" w:rsidR="00217A47" w:rsidRDefault="00217A47" w:rsidP="008E557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A10687" w14:textId="77777777" w:rsidR="00217A47" w:rsidRDefault="00217A47" w:rsidP="001169E8">
            <w:pPr>
              <w:pStyle w:val="TAC"/>
              <w:rPr>
                <w:bCs/>
                <w:lang w:val="sv-SE" w:eastAsia="ja-JP"/>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416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707A4F8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A481"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2D5F5"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E703D3" w14:textId="77777777" w:rsidR="00217A47" w:rsidRDefault="00217A47" w:rsidP="008E557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A9E2D" w14:textId="77777777" w:rsidR="00217A47" w:rsidRDefault="00217A47" w:rsidP="001169E8">
            <w:pPr>
              <w:pStyle w:val="TAC"/>
              <w:rPr>
                <w:bCs/>
                <w:lang w:val="sv-SE" w:eastAsia="ja-JP"/>
              </w:rPr>
            </w:pPr>
            <w:r>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0D1A" w14:textId="77777777" w:rsidR="00217A47" w:rsidRDefault="00217A47" w:rsidP="008E5574">
            <w:pPr>
              <w:pStyle w:val="TAC"/>
              <w:overflowPunct w:val="0"/>
              <w:autoSpaceDE w:val="0"/>
              <w:autoSpaceDN w:val="0"/>
              <w:adjustRightInd w:val="0"/>
              <w:rPr>
                <w:lang w:val="en-US" w:eastAsia="zh-CN"/>
              </w:rPr>
            </w:pPr>
          </w:p>
        </w:tc>
      </w:tr>
      <w:tr w:rsidR="00217A47" w14:paraId="549A72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A08C" w14:textId="77777777" w:rsidR="00217A47" w:rsidRDefault="00217A47" w:rsidP="008E557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0DED1" w14:textId="77777777" w:rsidR="00217A47" w:rsidRDefault="00217A47" w:rsidP="008E557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490EE76"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190C59"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5FE3"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45A40B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A20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030A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63F8B" w14:textId="77777777" w:rsidR="00217A47" w:rsidRDefault="00217A47"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09408" w14:textId="77777777" w:rsidR="00217A47" w:rsidRDefault="00217A47" w:rsidP="001169E8">
            <w:pPr>
              <w:pStyle w:val="TAC"/>
            </w:pPr>
            <w:r>
              <w:rPr>
                <w:rFonts w:eastAsia="SimSun"/>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BDD42" w14:textId="77777777" w:rsidR="00217A47" w:rsidRDefault="00217A47" w:rsidP="008E5574">
            <w:pPr>
              <w:pStyle w:val="TAC"/>
              <w:overflowPunct w:val="0"/>
              <w:autoSpaceDE w:val="0"/>
              <w:autoSpaceDN w:val="0"/>
              <w:adjustRightInd w:val="0"/>
              <w:rPr>
                <w:lang w:val="en-US" w:eastAsia="zh-CN"/>
              </w:rPr>
            </w:pPr>
          </w:p>
        </w:tc>
      </w:tr>
      <w:tr w:rsidR="00217A47" w14:paraId="0089E0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8994" w14:textId="77777777" w:rsidR="00217A47" w:rsidRDefault="00217A47" w:rsidP="008E557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2D930" w14:textId="77777777" w:rsidR="00217A47" w:rsidRDefault="00217A47" w:rsidP="008E557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731242" w14:textId="77777777" w:rsidR="00217A47" w:rsidRDefault="00217A47" w:rsidP="008E557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01F5A" w14:textId="77777777" w:rsidR="00217A47" w:rsidRDefault="00217A47" w:rsidP="001169E8">
            <w:pPr>
              <w:pStyle w:val="TAC"/>
              <w:rPr>
                <w:bCs/>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FB47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5D9FB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7CEE"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8FDB"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9D77E2" w14:textId="77777777" w:rsidR="00217A47" w:rsidRDefault="00217A47" w:rsidP="008E557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0D0334" w14:textId="77777777" w:rsidR="00217A47" w:rsidRDefault="00217A47" w:rsidP="001169E8">
            <w:pPr>
              <w:pStyle w:val="TAC"/>
              <w:rPr>
                <w:bCs/>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09D2A" w14:textId="77777777" w:rsidR="00217A47" w:rsidRDefault="00217A47" w:rsidP="008E5574">
            <w:pPr>
              <w:pStyle w:val="TAC"/>
              <w:overflowPunct w:val="0"/>
              <w:autoSpaceDE w:val="0"/>
              <w:autoSpaceDN w:val="0"/>
              <w:adjustRightInd w:val="0"/>
              <w:rPr>
                <w:lang w:val="en-US" w:eastAsia="zh-CN"/>
              </w:rPr>
            </w:pPr>
          </w:p>
        </w:tc>
      </w:tr>
      <w:tr w:rsidR="00217A47" w14:paraId="04B86FF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3E4F"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C2B86" w14:textId="77777777" w:rsidR="00217A47" w:rsidRDefault="00217A47" w:rsidP="008E557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3E90D0"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46734C"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0EA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622A58A"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AB132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B2F5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2EFF9" w14:textId="77777777" w:rsidR="00217A47" w:rsidRDefault="00217A47" w:rsidP="008E557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5CEA1E"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3F64" w14:textId="77777777" w:rsidR="00217A47" w:rsidRDefault="00217A47" w:rsidP="008E5574">
            <w:pPr>
              <w:pStyle w:val="TAC"/>
              <w:overflowPunct w:val="0"/>
              <w:autoSpaceDE w:val="0"/>
              <w:autoSpaceDN w:val="0"/>
              <w:adjustRightInd w:val="0"/>
              <w:rPr>
                <w:lang w:val="en-US" w:eastAsia="zh-CN"/>
              </w:rPr>
            </w:pPr>
          </w:p>
        </w:tc>
      </w:tr>
      <w:tr w:rsidR="00217A47" w14:paraId="685138C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A2D" w14:textId="77777777" w:rsidR="00217A47" w:rsidRDefault="00217A47" w:rsidP="008E557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14F47"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7DB5C5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715D47"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C1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45C3B88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497D"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00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687ED"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9772C" w14:textId="77777777" w:rsidR="00217A47" w:rsidRDefault="00217A47" w:rsidP="001169E8">
            <w:pPr>
              <w:pStyle w:val="TAC"/>
            </w:pPr>
            <w:r>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4B" w14:textId="77777777" w:rsidR="00217A47" w:rsidRDefault="00217A47" w:rsidP="008E5574">
            <w:pPr>
              <w:pStyle w:val="TAC"/>
              <w:overflowPunct w:val="0"/>
              <w:autoSpaceDE w:val="0"/>
              <w:autoSpaceDN w:val="0"/>
              <w:adjustRightInd w:val="0"/>
              <w:rPr>
                <w:lang w:val="en-US" w:eastAsia="zh-CN"/>
              </w:rPr>
            </w:pPr>
          </w:p>
        </w:tc>
      </w:tr>
      <w:tr w:rsidR="00217A47" w14:paraId="400163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4ED1" w14:textId="77777777" w:rsidR="00217A47" w:rsidRDefault="00217A47" w:rsidP="008E5574">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62BE"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BE8036A"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D7F092" w14:textId="77777777" w:rsidR="00217A47" w:rsidRDefault="00217A47" w:rsidP="001169E8">
            <w:pPr>
              <w:pStyle w:val="TAC"/>
              <w:rPr>
                <w:rFonts w:eastAsia="SimSun"/>
                <w:lang w:val="en-US" w:eastAsia="zh-CN" w:bidi="ar"/>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4DCA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7A089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57D50"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1379"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48BF48"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DEFB14" w14:textId="77777777" w:rsidR="00217A47" w:rsidRDefault="00217A47" w:rsidP="001169E8">
            <w:pPr>
              <w:pStyle w:val="TAC"/>
              <w:rPr>
                <w:rFonts w:eastAsia="SimSun"/>
                <w:lang w:val="en-US" w:eastAsia="zh-CN" w:bidi="ar"/>
              </w:rPr>
            </w:pPr>
            <w:r>
              <w:rPr>
                <w:rFonts w:eastAsia="SimSun"/>
                <w:lang w:val="en-US" w:eastAsia="zh-CN" w:bidi="ar"/>
              </w:rPr>
              <w:t>CA_n77(</w:t>
            </w:r>
            <w:r>
              <w:rPr>
                <w:rFonts w:eastAsia="SimSun" w:hint="eastAsia"/>
                <w:lang w:val="en-US" w:eastAsia="zh-CN" w:bidi="ar"/>
              </w:rPr>
              <w:t>3</w:t>
            </w:r>
            <w:r>
              <w:rPr>
                <w:rFonts w:eastAsia="SimSun"/>
                <w:lang w:val="en-US" w:eastAsia="zh-CN" w:bidi="ar"/>
              </w:rPr>
              <w:t>A)_BCS</w:t>
            </w:r>
            <w:r>
              <w:rPr>
                <w:rFonts w:eastAsia="SimSun"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32ADE" w14:textId="77777777" w:rsidR="00217A47" w:rsidRDefault="00217A47" w:rsidP="008E5574">
            <w:pPr>
              <w:pStyle w:val="TAC"/>
              <w:overflowPunct w:val="0"/>
              <w:autoSpaceDE w:val="0"/>
              <w:autoSpaceDN w:val="0"/>
              <w:adjustRightInd w:val="0"/>
              <w:rPr>
                <w:lang w:val="en-US" w:eastAsia="zh-CN"/>
              </w:rPr>
            </w:pPr>
          </w:p>
        </w:tc>
      </w:tr>
      <w:tr w:rsidR="00217A47" w14:paraId="36A49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9A64A"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D23F9" w14:textId="77777777" w:rsidR="00217A47" w:rsidRDefault="00217A47" w:rsidP="008E557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859DF0D"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CEB62A" w14:textId="77777777" w:rsidR="00217A47" w:rsidRDefault="00217A47" w:rsidP="001169E8">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24D4"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F4880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194A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181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54408" w14:textId="77777777" w:rsidR="00217A47" w:rsidRDefault="00217A47"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FD8F2" w14:textId="77777777" w:rsidR="00217A47" w:rsidRDefault="00217A47" w:rsidP="001169E8">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A749" w14:textId="77777777" w:rsidR="00217A47" w:rsidRDefault="00217A47" w:rsidP="008E5574">
            <w:pPr>
              <w:pStyle w:val="TAC"/>
              <w:overflowPunct w:val="0"/>
              <w:autoSpaceDE w:val="0"/>
              <w:autoSpaceDN w:val="0"/>
              <w:adjustRightInd w:val="0"/>
              <w:rPr>
                <w:lang w:val="en-US" w:eastAsia="zh-CN"/>
              </w:rPr>
            </w:pPr>
          </w:p>
        </w:tc>
      </w:tr>
      <w:tr w:rsidR="00217A47" w14:paraId="0035D56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7A48B2" w14:textId="77777777" w:rsidR="00217A47" w:rsidRDefault="00217A47" w:rsidP="008E557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D43A9B5" w14:textId="77777777" w:rsidR="00217A47" w:rsidRDefault="00217A47" w:rsidP="008E557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7D264D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25428" w14:textId="77777777" w:rsidR="00217A47" w:rsidRDefault="00217A47" w:rsidP="001169E8">
            <w:pPr>
              <w:pStyle w:val="TAC"/>
            </w:pPr>
            <w:r>
              <w:rPr>
                <w:rFonts w:eastAsia="SimSun"/>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5F2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5C0837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846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8F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C204D" w14:textId="77777777" w:rsidR="00217A47" w:rsidRDefault="00217A47"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9FCFA9" w14:textId="77777777" w:rsidR="00217A47" w:rsidRDefault="00217A47" w:rsidP="001169E8">
            <w:pPr>
              <w:pStyle w:val="TAC"/>
              <w:rPr>
                <w:rFonts w:eastAsia="SimSu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E3F" w14:textId="77777777" w:rsidR="00217A47" w:rsidRDefault="00217A47" w:rsidP="008E5574">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60B89CC3" w:rsidR="00C338A2" w:rsidRDefault="00C338A2" w:rsidP="00571960">
      <w:pPr>
        <w:pStyle w:val="TH"/>
        <w:rPr>
          <w:bCs/>
        </w:rPr>
      </w:pPr>
      <w:r>
        <w:rPr>
          <w:bCs/>
        </w:rPr>
        <w:lastRenderedPageBreak/>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7779A" w14:paraId="1384CF0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8E557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3F9727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8E5574">
            <w:pPr>
              <w:pStyle w:val="TAC"/>
              <w:overflowPunct w:val="0"/>
              <w:autoSpaceDE w:val="0"/>
              <w:autoSpaceDN w:val="0"/>
              <w:adjustRightInd w:val="0"/>
              <w:rPr>
                <w:lang w:val="en-US" w:eastAsia="zh-CN"/>
              </w:rPr>
            </w:pPr>
          </w:p>
        </w:tc>
      </w:tr>
      <w:tr w:rsidR="00A7779A" w14:paraId="268FA97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B3013F6" w14:textId="77777777" w:rsidTr="0056102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8E5574">
            <w:pPr>
              <w:pStyle w:val="TAC"/>
              <w:overflowPunct w:val="0"/>
              <w:autoSpaceDE w:val="0"/>
              <w:autoSpaceDN w:val="0"/>
              <w:adjustRightInd w:val="0"/>
              <w:rPr>
                <w:lang w:val="en-US" w:eastAsia="zh-CN"/>
              </w:rPr>
            </w:pPr>
          </w:p>
        </w:tc>
      </w:tr>
      <w:tr w:rsidR="00A7779A" w14:paraId="43074D25"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8E557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8E557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8E557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8E5574">
            <w:pPr>
              <w:pStyle w:val="TAC"/>
              <w:rPr>
                <w:lang w:val="en-US" w:eastAsia="zh-CN"/>
              </w:rPr>
            </w:pPr>
            <w:r>
              <w:rPr>
                <w:szCs w:val="18"/>
                <w:lang w:val="en-US" w:eastAsia="zh-CN"/>
              </w:rPr>
              <w:t>0</w:t>
            </w:r>
          </w:p>
        </w:tc>
      </w:tr>
      <w:tr w:rsidR="00A7779A" w14:paraId="3EC0B4CC"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8E557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8E557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8E557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8E5574">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8E5574">
            <w:pPr>
              <w:pStyle w:val="TAC"/>
              <w:rPr>
                <w:lang w:val="en-US" w:eastAsia="zh-CN"/>
              </w:rPr>
            </w:pPr>
          </w:p>
        </w:tc>
      </w:tr>
      <w:tr w:rsidR="00A7779A" w14:paraId="46CBAC8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8E557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8E557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C83605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8E557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8E557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8E5574">
            <w:pPr>
              <w:pStyle w:val="TAC"/>
              <w:overflowPunct w:val="0"/>
              <w:autoSpaceDE w:val="0"/>
              <w:autoSpaceDN w:val="0"/>
              <w:adjustRightInd w:val="0"/>
              <w:rPr>
                <w:lang w:val="en-US" w:eastAsia="zh-CN"/>
              </w:rPr>
            </w:pPr>
          </w:p>
        </w:tc>
      </w:tr>
      <w:tr w:rsidR="00A7779A" w14:paraId="4CDF1C8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8E557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8E557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8E557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F0D839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8E557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8E5574">
            <w:pPr>
              <w:pStyle w:val="TAC"/>
              <w:overflowPunct w:val="0"/>
              <w:autoSpaceDE w:val="0"/>
              <w:autoSpaceDN w:val="0"/>
              <w:adjustRightInd w:val="0"/>
              <w:rPr>
                <w:lang w:val="en-US" w:eastAsia="zh-CN"/>
              </w:rPr>
            </w:pPr>
          </w:p>
        </w:tc>
      </w:tr>
      <w:tr w:rsidR="00A7779A" w14:paraId="6D4A19F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8E557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57A0C0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8E557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8E5574">
            <w:pPr>
              <w:pStyle w:val="TAC"/>
              <w:overflowPunct w:val="0"/>
              <w:autoSpaceDE w:val="0"/>
              <w:autoSpaceDN w:val="0"/>
              <w:adjustRightInd w:val="0"/>
              <w:rPr>
                <w:lang w:val="en-US" w:eastAsia="zh-CN"/>
              </w:rPr>
            </w:pPr>
          </w:p>
        </w:tc>
      </w:tr>
      <w:tr w:rsidR="00A7779A" w14:paraId="38B804E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48B9C5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8E5574">
            <w:pPr>
              <w:pStyle w:val="TAC"/>
              <w:overflowPunct w:val="0"/>
              <w:autoSpaceDE w:val="0"/>
              <w:autoSpaceDN w:val="0"/>
              <w:adjustRightInd w:val="0"/>
              <w:rPr>
                <w:lang w:val="en-US" w:eastAsia="zh-CN"/>
              </w:rPr>
            </w:pPr>
          </w:p>
        </w:tc>
      </w:tr>
      <w:tr w:rsidR="00A7779A" w14:paraId="7AAE6F4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2EF815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8E5574">
            <w:pPr>
              <w:pStyle w:val="TAC"/>
              <w:overflowPunct w:val="0"/>
              <w:autoSpaceDE w:val="0"/>
              <w:autoSpaceDN w:val="0"/>
              <w:adjustRightInd w:val="0"/>
              <w:rPr>
                <w:lang w:val="en-US" w:eastAsia="zh-CN"/>
              </w:rPr>
            </w:pPr>
          </w:p>
        </w:tc>
      </w:tr>
      <w:tr w:rsidR="00A7779A" w14:paraId="3F4851F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62BA7A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8E5574">
            <w:pPr>
              <w:pStyle w:val="TAC"/>
              <w:overflowPunct w:val="0"/>
              <w:autoSpaceDE w:val="0"/>
              <w:autoSpaceDN w:val="0"/>
              <w:adjustRightInd w:val="0"/>
              <w:rPr>
                <w:lang w:val="en-US" w:eastAsia="zh-CN"/>
              </w:rPr>
            </w:pPr>
          </w:p>
        </w:tc>
      </w:tr>
      <w:tr w:rsidR="00A7779A" w14:paraId="316FF18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43D254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8E5574">
            <w:pPr>
              <w:pStyle w:val="TAC"/>
              <w:overflowPunct w:val="0"/>
              <w:autoSpaceDE w:val="0"/>
              <w:autoSpaceDN w:val="0"/>
              <w:adjustRightInd w:val="0"/>
              <w:rPr>
                <w:lang w:val="en-US" w:eastAsia="zh-CN"/>
              </w:rPr>
            </w:pPr>
          </w:p>
        </w:tc>
      </w:tr>
      <w:tr w:rsidR="00A7779A" w14:paraId="4302431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4FE95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8E5574">
            <w:pPr>
              <w:pStyle w:val="TAC"/>
              <w:overflowPunct w:val="0"/>
              <w:autoSpaceDE w:val="0"/>
              <w:autoSpaceDN w:val="0"/>
              <w:adjustRightInd w:val="0"/>
              <w:rPr>
                <w:lang w:val="en-US" w:eastAsia="zh-CN"/>
              </w:rPr>
            </w:pPr>
          </w:p>
        </w:tc>
      </w:tr>
      <w:tr w:rsidR="00A7779A" w14:paraId="429F4952" w14:textId="77777777" w:rsidTr="0056102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CD9BC6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8E5574">
            <w:pPr>
              <w:pStyle w:val="TAC"/>
              <w:overflowPunct w:val="0"/>
              <w:autoSpaceDE w:val="0"/>
              <w:autoSpaceDN w:val="0"/>
              <w:adjustRightInd w:val="0"/>
              <w:rPr>
                <w:lang w:val="en-US" w:eastAsia="zh-CN"/>
              </w:rPr>
            </w:pPr>
          </w:p>
        </w:tc>
      </w:tr>
      <w:tr w:rsidR="00A7779A" w14:paraId="46F3A1A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3D43DF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8E5574">
            <w:pPr>
              <w:pStyle w:val="TAC"/>
              <w:overflowPunct w:val="0"/>
              <w:autoSpaceDE w:val="0"/>
              <w:autoSpaceDN w:val="0"/>
              <w:adjustRightInd w:val="0"/>
              <w:rPr>
                <w:lang w:val="en-US" w:eastAsia="zh-CN"/>
              </w:rPr>
            </w:pPr>
          </w:p>
        </w:tc>
      </w:tr>
      <w:tr w:rsidR="00A7779A" w14:paraId="56EFF66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5CA36D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8E5574">
            <w:pPr>
              <w:pStyle w:val="TAC"/>
              <w:overflowPunct w:val="0"/>
              <w:autoSpaceDE w:val="0"/>
              <w:autoSpaceDN w:val="0"/>
              <w:adjustRightInd w:val="0"/>
              <w:rPr>
                <w:lang w:val="en-US" w:eastAsia="zh-CN"/>
              </w:rPr>
            </w:pPr>
          </w:p>
        </w:tc>
      </w:tr>
      <w:tr w:rsidR="00A7779A" w14:paraId="3D0B4786"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5B9669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8E5574">
            <w:pPr>
              <w:pStyle w:val="TAC"/>
              <w:overflowPunct w:val="0"/>
              <w:autoSpaceDE w:val="0"/>
              <w:autoSpaceDN w:val="0"/>
              <w:adjustRightInd w:val="0"/>
              <w:rPr>
                <w:lang w:val="en-US" w:eastAsia="zh-CN"/>
              </w:rPr>
            </w:pPr>
          </w:p>
        </w:tc>
      </w:tr>
      <w:tr w:rsidR="00A7779A" w14:paraId="4A061A75"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8E557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8E557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8E5574">
            <w:pPr>
              <w:pStyle w:val="TAC"/>
              <w:overflowPunct w:val="0"/>
              <w:autoSpaceDE w:val="0"/>
              <w:autoSpaceDN w:val="0"/>
              <w:adjustRightInd w:val="0"/>
              <w:rPr>
                <w:lang w:val="en-US" w:eastAsia="zh-CN"/>
              </w:rPr>
            </w:pPr>
            <w:r>
              <w:rPr>
                <w:lang w:val="en-US" w:eastAsia="zh-CN"/>
              </w:rPr>
              <w:t>0</w:t>
            </w:r>
          </w:p>
        </w:tc>
      </w:tr>
      <w:tr w:rsidR="00A7779A" w14:paraId="3B7EE78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8E557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8E5574">
            <w:pPr>
              <w:pStyle w:val="TAC"/>
              <w:overflowPunct w:val="0"/>
              <w:autoSpaceDE w:val="0"/>
              <w:autoSpaceDN w:val="0"/>
              <w:adjustRightInd w:val="0"/>
              <w:rPr>
                <w:lang w:val="en-US" w:eastAsia="zh-CN"/>
              </w:rPr>
            </w:pPr>
          </w:p>
        </w:tc>
      </w:tr>
      <w:tr w:rsidR="00A7779A" w14:paraId="1E49EBC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29B951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8E5574">
            <w:pPr>
              <w:pStyle w:val="TAC"/>
              <w:overflowPunct w:val="0"/>
              <w:autoSpaceDE w:val="0"/>
              <w:autoSpaceDN w:val="0"/>
              <w:adjustRightInd w:val="0"/>
              <w:rPr>
                <w:lang w:val="en-US" w:eastAsia="zh-CN"/>
              </w:rPr>
            </w:pPr>
          </w:p>
        </w:tc>
      </w:tr>
      <w:tr w:rsidR="00A7779A" w14:paraId="7E22B91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1B63DA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40C9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2BC5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0123A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5C0F49D"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010E" w14:textId="77777777" w:rsidR="00A7779A" w:rsidRDefault="00A7779A" w:rsidP="008E5574">
            <w:pPr>
              <w:pStyle w:val="TAC"/>
              <w:overflowPunct w:val="0"/>
              <w:autoSpaceDE w:val="0"/>
              <w:autoSpaceDN w:val="0"/>
              <w:adjustRightInd w:val="0"/>
              <w:rPr>
                <w:lang w:val="en-US" w:eastAsia="zh-CN"/>
              </w:rPr>
            </w:pPr>
          </w:p>
        </w:tc>
      </w:tr>
      <w:tr w:rsidR="00A7779A" w14:paraId="5F647780"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1767A854"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B159A1"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26A4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43A5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EE2093"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3255531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494A0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906C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9757773"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65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29A4" w14:textId="77777777" w:rsidR="00A7779A" w:rsidRDefault="00A7779A" w:rsidP="008E5574">
            <w:pPr>
              <w:pStyle w:val="TAC"/>
              <w:overflowPunct w:val="0"/>
              <w:autoSpaceDE w:val="0"/>
              <w:autoSpaceDN w:val="0"/>
              <w:adjustRightInd w:val="0"/>
              <w:rPr>
                <w:rFonts w:eastAsia="Yu Mincho"/>
              </w:rPr>
            </w:pPr>
          </w:p>
        </w:tc>
      </w:tr>
      <w:tr w:rsidR="00A7779A" w14:paraId="5270C616"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0E61836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F9FA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A1B4185"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AD3760"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23038" w14:textId="77777777" w:rsidR="00A7779A" w:rsidRDefault="00A7779A" w:rsidP="008E5574">
            <w:pPr>
              <w:pStyle w:val="TAC"/>
              <w:overflowPunct w:val="0"/>
              <w:autoSpaceDE w:val="0"/>
              <w:autoSpaceDN w:val="0"/>
              <w:adjustRightInd w:val="0"/>
              <w:rPr>
                <w:rFonts w:eastAsia="Yu Mincho"/>
              </w:rPr>
            </w:pPr>
            <w:r>
              <w:rPr>
                <w:rFonts w:eastAsia="Yu Mincho"/>
              </w:rPr>
              <w:t>1</w:t>
            </w:r>
          </w:p>
        </w:tc>
      </w:tr>
      <w:tr w:rsidR="00A7779A" w14:paraId="17A0AC1C"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4B6C097E"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4F5E7"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B4A4B33"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3CAC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19AB" w14:textId="77777777" w:rsidR="00A7779A" w:rsidRDefault="00A7779A" w:rsidP="008E5574">
            <w:pPr>
              <w:pStyle w:val="TAC"/>
              <w:overflowPunct w:val="0"/>
              <w:autoSpaceDE w:val="0"/>
              <w:autoSpaceDN w:val="0"/>
              <w:adjustRightInd w:val="0"/>
              <w:rPr>
                <w:rFonts w:eastAsia="Yu Mincho"/>
              </w:rPr>
            </w:pPr>
          </w:p>
        </w:tc>
      </w:tr>
      <w:tr w:rsidR="00431C92" w14:paraId="053C7DEE"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21841C36" w14:textId="77777777" w:rsidR="00431C92" w:rsidRDefault="00431C92" w:rsidP="00431C92">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B130A" w14:textId="77777777" w:rsidR="00431C92" w:rsidRDefault="00431C92" w:rsidP="00431C92">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565527" w14:textId="5467B431" w:rsidR="00431C92" w:rsidRDefault="00431C92" w:rsidP="00431C92">
            <w:pPr>
              <w:pStyle w:val="TAC"/>
              <w:overflowPunct w:val="0"/>
              <w:autoSpaceDE w:val="0"/>
              <w:autoSpaceDN w:val="0"/>
              <w:adjustRightInd w:val="0"/>
            </w:pPr>
            <w:r w:rsidRPr="00566192">
              <w:t>n25</w:t>
            </w:r>
          </w:p>
        </w:tc>
        <w:tc>
          <w:tcPr>
            <w:tcW w:w="4081" w:type="dxa"/>
            <w:tcBorders>
              <w:top w:val="single" w:sz="4" w:space="0" w:color="auto"/>
              <w:left w:val="single" w:sz="4" w:space="0" w:color="auto"/>
              <w:bottom w:val="single" w:sz="4" w:space="0" w:color="auto"/>
              <w:right w:val="single" w:sz="4" w:space="0" w:color="auto"/>
            </w:tcBorders>
          </w:tcPr>
          <w:p w14:paraId="100D8FF0" w14:textId="29789B09" w:rsidR="00431C92" w:rsidRDefault="00431C92" w:rsidP="00431C9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105443">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57AAB3" w14:textId="12E07CF1" w:rsidR="00431C92" w:rsidRDefault="00431C92" w:rsidP="00431C92">
            <w:pPr>
              <w:pStyle w:val="TAC"/>
              <w:overflowPunct w:val="0"/>
              <w:autoSpaceDE w:val="0"/>
              <w:autoSpaceDN w:val="0"/>
              <w:adjustRightInd w:val="0"/>
              <w:rPr>
                <w:rFonts w:eastAsia="Yu Mincho"/>
              </w:rPr>
            </w:pPr>
            <w:r w:rsidRPr="00566192">
              <w:t>4 and 5</w:t>
            </w:r>
          </w:p>
        </w:tc>
      </w:tr>
      <w:tr w:rsidR="00431C92" w14:paraId="116C8845"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01FBA" w14:textId="77777777" w:rsidR="00431C92" w:rsidRDefault="00431C92" w:rsidP="00431C92">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DC629" w14:textId="77777777" w:rsidR="00431C92" w:rsidRDefault="00431C92" w:rsidP="00431C92">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A57F772" w14:textId="4925E6C4" w:rsidR="00431C92" w:rsidRDefault="00431C92" w:rsidP="00431C92">
            <w:pPr>
              <w:pStyle w:val="TAC"/>
              <w:overflowPunct w:val="0"/>
              <w:autoSpaceDE w:val="0"/>
              <w:autoSpaceDN w:val="0"/>
              <w:adjustRightInd w:val="0"/>
            </w:pPr>
            <w:r w:rsidRPr="00566192">
              <w:t>n41</w:t>
            </w:r>
          </w:p>
        </w:tc>
        <w:tc>
          <w:tcPr>
            <w:tcW w:w="4081" w:type="dxa"/>
            <w:tcBorders>
              <w:top w:val="single" w:sz="4" w:space="0" w:color="auto"/>
              <w:left w:val="single" w:sz="4" w:space="0" w:color="auto"/>
              <w:bottom w:val="single" w:sz="4" w:space="0" w:color="auto"/>
              <w:right w:val="single" w:sz="4" w:space="0" w:color="auto"/>
            </w:tcBorders>
          </w:tcPr>
          <w:p w14:paraId="7BBCC779" w14:textId="4E12D667" w:rsidR="00431C92" w:rsidRDefault="00431C92" w:rsidP="00431C92">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8B7C7F">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3D5EDA" w14:textId="77777777" w:rsidR="00431C92" w:rsidRDefault="00431C92" w:rsidP="00431C92">
            <w:pPr>
              <w:pStyle w:val="TAC"/>
              <w:overflowPunct w:val="0"/>
              <w:autoSpaceDE w:val="0"/>
              <w:autoSpaceDN w:val="0"/>
              <w:adjustRightInd w:val="0"/>
              <w:rPr>
                <w:rFonts w:eastAsia="Yu Mincho"/>
              </w:rPr>
            </w:pPr>
          </w:p>
        </w:tc>
      </w:tr>
      <w:tr w:rsidR="00A7779A" w14:paraId="4957F283"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9F772BC"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4F9517D"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54227" w14:textId="77777777" w:rsidR="00A7779A" w:rsidRDefault="00A7779A" w:rsidP="008E5574">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7813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145443F"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4CDAF3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DFF6C5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B72B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9D742F" w14:textId="77777777" w:rsidR="00A7779A" w:rsidRDefault="00A7779A"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EF96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C574" w14:textId="77777777" w:rsidR="00A7779A" w:rsidRDefault="00A7779A" w:rsidP="008E5574">
            <w:pPr>
              <w:pStyle w:val="TAC"/>
              <w:overflowPunct w:val="0"/>
              <w:autoSpaceDE w:val="0"/>
              <w:autoSpaceDN w:val="0"/>
              <w:adjustRightInd w:val="0"/>
              <w:rPr>
                <w:rFonts w:eastAsia="Yu Mincho"/>
              </w:rPr>
            </w:pPr>
          </w:p>
        </w:tc>
      </w:tr>
      <w:tr w:rsidR="00A7779A" w14:paraId="7DB0FF6F"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61C85E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2965A"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EF40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3A720"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4B8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1</w:t>
            </w:r>
          </w:p>
        </w:tc>
      </w:tr>
      <w:tr w:rsidR="00A7779A" w14:paraId="3D89968B"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0A44488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F189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03A5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016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99E" w14:textId="77777777" w:rsidR="00A7779A" w:rsidRDefault="00A7779A" w:rsidP="008E5574">
            <w:pPr>
              <w:pStyle w:val="TAC"/>
              <w:overflowPunct w:val="0"/>
              <w:autoSpaceDE w:val="0"/>
              <w:autoSpaceDN w:val="0"/>
              <w:adjustRightInd w:val="0"/>
              <w:rPr>
                <w:lang w:val="en-US" w:eastAsia="zh-CN"/>
              </w:rPr>
            </w:pPr>
          </w:p>
        </w:tc>
      </w:tr>
      <w:tr w:rsidR="00E33DC6" w14:paraId="53C38035"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7627B3D2" w14:textId="77777777" w:rsidR="00E33DC6" w:rsidRDefault="00E33DC6" w:rsidP="00E33DC6">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2A7AC5" w14:textId="77777777" w:rsidR="00E33DC6" w:rsidRDefault="00E33DC6" w:rsidP="00E33DC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4BE98" w14:textId="10B45647" w:rsidR="00E33DC6" w:rsidRDefault="00E33DC6" w:rsidP="00E33DC6">
            <w:pPr>
              <w:pStyle w:val="TAC"/>
              <w:overflowPunct w:val="0"/>
              <w:autoSpaceDE w:val="0"/>
              <w:autoSpaceDN w:val="0"/>
              <w:adjustRightInd w:val="0"/>
              <w:rPr>
                <w:lang w:val="en-US" w:eastAsia="zh-CN"/>
              </w:rPr>
            </w:pPr>
            <w:r w:rsidRPr="0062472E">
              <w:t>n25</w:t>
            </w:r>
          </w:p>
        </w:tc>
        <w:tc>
          <w:tcPr>
            <w:tcW w:w="4081" w:type="dxa"/>
            <w:tcBorders>
              <w:top w:val="single" w:sz="4" w:space="0" w:color="auto"/>
              <w:left w:val="single" w:sz="4" w:space="0" w:color="auto"/>
              <w:bottom w:val="single" w:sz="4" w:space="0" w:color="auto"/>
              <w:right w:val="single" w:sz="4" w:space="0" w:color="auto"/>
            </w:tcBorders>
            <w:vAlign w:val="center"/>
          </w:tcPr>
          <w:p w14:paraId="15009DC5" w14:textId="715E9A10" w:rsidR="00E33DC6" w:rsidRDefault="00E33DC6" w:rsidP="00E33DC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2472E">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14C28" w14:textId="55494176" w:rsidR="00E33DC6" w:rsidRDefault="00E33DC6" w:rsidP="00E33DC6">
            <w:pPr>
              <w:pStyle w:val="TAC"/>
              <w:overflowPunct w:val="0"/>
              <w:autoSpaceDE w:val="0"/>
              <w:autoSpaceDN w:val="0"/>
              <w:adjustRightInd w:val="0"/>
              <w:rPr>
                <w:lang w:val="en-US" w:eastAsia="zh-CN"/>
              </w:rPr>
            </w:pPr>
            <w:r w:rsidRPr="0062472E">
              <w:t>4 and 5</w:t>
            </w:r>
          </w:p>
        </w:tc>
      </w:tr>
      <w:tr w:rsidR="00E33DC6" w14:paraId="48796C9F"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972FB" w14:textId="77777777" w:rsidR="00E33DC6" w:rsidRDefault="00E33DC6" w:rsidP="00E33DC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CBB42" w14:textId="77777777" w:rsidR="00E33DC6" w:rsidRDefault="00E33DC6" w:rsidP="00E33DC6">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78B609" w14:textId="76612A33" w:rsidR="00E33DC6" w:rsidRDefault="00E33DC6" w:rsidP="00E33DC6">
            <w:pPr>
              <w:pStyle w:val="TAC"/>
              <w:overflowPunct w:val="0"/>
              <w:autoSpaceDE w:val="0"/>
              <w:autoSpaceDN w:val="0"/>
              <w:adjustRightInd w:val="0"/>
              <w:rPr>
                <w:lang w:val="en-US" w:eastAsia="zh-CN"/>
              </w:rPr>
            </w:pPr>
            <w:r w:rsidRPr="0062472E">
              <w:t>n41</w:t>
            </w:r>
          </w:p>
        </w:tc>
        <w:tc>
          <w:tcPr>
            <w:tcW w:w="4081" w:type="dxa"/>
            <w:tcBorders>
              <w:top w:val="single" w:sz="4" w:space="0" w:color="auto"/>
              <w:left w:val="single" w:sz="4" w:space="0" w:color="auto"/>
              <w:bottom w:val="single" w:sz="4" w:space="0" w:color="auto"/>
              <w:right w:val="single" w:sz="4" w:space="0" w:color="auto"/>
            </w:tcBorders>
            <w:vAlign w:val="center"/>
          </w:tcPr>
          <w:p w14:paraId="50EC2FB1" w14:textId="089CDAAB" w:rsidR="00E33DC6" w:rsidRDefault="00E33DC6" w:rsidP="00E33DC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2472E">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E6A87" w14:textId="77777777" w:rsidR="00E33DC6" w:rsidRDefault="00E33DC6" w:rsidP="00E33DC6">
            <w:pPr>
              <w:pStyle w:val="TAC"/>
              <w:overflowPunct w:val="0"/>
              <w:autoSpaceDE w:val="0"/>
              <w:autoSpaceDN w:val="0"/>
              <w:adjustRightInd w:val="0"/>
              <w:rPr>
                <w:lang w:val="en-US" w:eastAsia="zh-CN"/>
              </w:rPr>
            </w:pPr>
          </w:p>
        </w:tc>
      </w:tr>
      <w:tr w:rsidR="00A7779A" w14:paraId="78497B40"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12BA9" w14:textId="77777777" w:rsidR="00A7779A" w:rsidRDefault="00A7779A" w:rsidP="008E5574">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D214"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437AB5" w14:textId="77777777" w:rsidR="00042CB4" w:rsidRDefault="00A7779A" w:rsidP="00042CB4">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338C2162" w14:textId="33C74E5E" w:rsidR="00A7779A" w:rsidRDefault="00042CB4" w:rsidP="00042CB4">
            <w:pPr>
              <w:pStyle w:val="TAC"/>
              <w:overflowPunct w:val="0"/>
              <w:autoSpaceDE w:val="0"/>
              <w:autoSpaceDN w:val="0"/>
              <w:adjustRightInd w:val="0"/>
              <w:rPr>
                <w:szCs w:val="18"/>
                <w:lang w:val="en-US"/>
              </w:rPr>
            </w:pPr>
            <w:r w:rsidRPr="00C86CDF">
              <w:rPr>
                <w:szCs w:val="18"/>
                <w:lang w:val="en-US"/>
              </w:rPr>
              <w:t>CA_n41C</w:t>
            </w:r>
          </w:p>
        </w:tc>
        <w:tc>
          <w:tcPr>
            <w:tcW w:w="730" w:type="dxa"/>
            <w:tcBorders>
              <w:top w:val="single" w:sz="4" w:space="0" w:color="auto"/>
              <w:left w:val="single" w:sz="4" w:space="0" w:color="auto"/>
              <w:right w:val="single" w:sz="4" w:space="0" w:color="auto"/>
            </w:tcBorders>
            <w:vAlign w:val="center"/>
          </w:tcPr>
          <w:p w14:paraId="21E9777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8889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CE7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2C7F0A03"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360A462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22268" w14:textId="77777777" w:rsidR="00A7779A" w:rsidRDefault="00A7779A"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55EBA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64F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7234" w14:textId="77777777" w:rsidR="00A7779A" w:rsidRDefault="00A7779A" w:rsidP="008E5574">
            <w:pPr>
              <w:pStyle w:val="TAC"/>
              <w:overflowPunct w:val="0"/>
              <w:autoSpaceDE w:val="0"/>
              <w:autoSpaceDN w:val="0"/>
              <w:adjustRightInd w:val="0"/>
              <w:rPr>
                <w:lang w:val="en-US" w:eastAsia="zh-CN"/>
              </w:rPr>
            </w:pPr>
          </w:p>
        </w:tc>
      </w:tr>
      <w:tr w:rsidR="004E1BBF" w14:paraId="27D4A39A"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1A7EA680" w14:textId="77777777" w:rsidR="004E1BBF" w:rsidRDefault="004E1BBF" w:rsidP="004E1BBF">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C64CFA" w14:textId="77777777" w:rsidR="004E1BBF" w:rsidRDefault="004E1BBF" w:rsidP="004E1BB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D83C971" w14:textId="723B60F5" w:rsidR="004E1BBF" w:rsidRDefault="004E1BBF" w:rsidP="004E1BBF">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3DDDA" w14:textId="6B039DF3" w:rsidR="004E1BBF" w:rsidRDefault="004E1BBF" w:rsidP="004E1BB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B9F5" w14:textId="04CF525E" w:rsidR="004E1BBF" w:rsidRDefault="004E1BBF" w:rsidP="004E1BBF">
            <w:pPr>
              <w:pStyle w:val="TAC"/>
              <w:overflowPunct w:val="0"/>
              <w:autoSpaceDE w:val="0"/>
              <w:autoSpaceDN w:val="0"/>
              <w:adjustRightInd w:val="0"/>
              <w:rPr>
                <w:lang w:val="en-US" w:eastAsia="zh-CN"/>
              </w:rPr>
            </w:pPr>
            <w:r>
              <w:rPr>
                <w:lang w:val="en-US" w:eastAsia="zh-CN"/>
              </w:rPr>
              <w:t>4 and 5</w:t>
            </w:r>
          </w:p>
        </w:tc>
      </w:tr>
      <w:tr w:rsidR="004E1BBF" w14:paraId="3ABDD8E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67D60" w14:textId="77777777" w:rsidR="004E1BBF" w:rsidRDefault="004E1BBF" w:rsidP="004E1BBF">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4AB8F" w14:textId="77777777" w:rsidR="004E1BBF" w:rsidRDefault="004E1BBF" w:rsidP="004E1BBF">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9866511" w14:textId="20978098" w:rsidR="004E1BBF" w:rsidRDefault="004E1BBF" w:rsidP="004E1BBF">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E00807" w14:textId="6F2D13A5" w:rsidR="004E1BBF" w:rsidRDefault="004E1BBF" w:rsidP="004E1BBF">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szCs w:val="18"/>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0DFFD" w14:textId="77777777" w:rsidR="004E1BBF" w:rsidRDefault="004E1BBF" w:rsidP="004E1BBF">
            <w:pPr>
              <w:pStyle w:val="TAC"/>
              <w:overflowPunct w:val="0"/>
              <w:autoSpaceDE w:val="0"/>
              <w:autoSpaceDN w:val="0"/>
              <w:adjustRightInd w:val="0"/>
              <w:rPr>
                <w:lang w:val="en-US" w:eastAsia="zh-CN"/>
              </w:rPr>
            </w:pPr>
          </w:p>
        </w:tc>
      </w:tr>
      <w:tr w:rsidR="00A7779A" w14:paraId="0D8C899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D5C1" w14:textId="77777777" w:rsidR="00A7779A" w:rsidRDefault="00A7779A" w:rsidP="008E5574">
            <w:pPr>
              <w:pStyle w:val="TAC"/>
              <w:overflowPunct w:val="0"/>
              <w:autoSpaceDE w:val="0"/>
              <w:autoSpaceDN w:val="0"/>
              <w:adjustRightInd w:val="0"/>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81D97"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A7779A" w:rsidRDefault="00A7779A" w:rsidP="008E5574">
            <w:pPr>
              <w:pStyle w:val="TAC"/>
              <w:overflowPunct w:val="0"/>
              <w:autoSpaceDE w:val="0"/>
              <w:autoSpaceDN w:val="0"/>
              <w:adjustRightInd w:val="0"/>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47921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BD750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F1EC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9B83BD4"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742C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93C08" w14:textId="77777777" w:rsidR="00A7779A" w:rsidRDefault="00A7779A"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E20EF25" w14:textId="77777777" w:rsidR="00A7779A" w:rsidRDefault="00A7779A"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3626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26B38" w14:textId="77777777" w:rsidR="00A7779A" w:rsidRDefault="00A7779A" w:rsidP="008E5574">
            <w:pPr>
              <w:pStyle w:val="TAC"/>
              <w:overflowPunct w:val="0"/>
              <w:autoSpaceDE w:val="0"/>
              <w:autoSpaceDN w:val="0"/>
              <w:adjustRightInd w:val="0"/>
              <w:rPr>
                <w:lang w:val="en-US" w:eastAsia="zh-CN"/>
              </w:rPr>
            </w:pPr>
          </w:p>
        </w:tc>
      </w:tr>
      <w:tr w:rsidR="00044946" w14:paraId="7B366861"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D575D" w14:textId="77777777" w:rsidR="00044946" w:rsidRDefault="00044946" w:rsidP="00044946">
            <w:pPr>
              <w:pStyle w:val="TAC"/>
              <w:overflowPunct w:val="0"/>
              <w:autoSpaceDE w:val="0"/>
              <w:autoSpaceDN w:val="0"/>
              <w:adjustRightInd w:val="0"/>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1D7375" w14:textId="77777777" w:rsidR="00044946" w:rsidRDefault="00044946" w:rsidP="000449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E34631" w14:textId="30873202" w:rsidR="00044946" w:rsidRDefault="00044946" w:rsidP="00044946">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894DA" w14:textId="4D963EA8" w:rsidR="00044946" w:rsidRDefault="00044946" w:rsidP="0004494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33AE0" w14:textId="17EE9B42" w:rsidR="00044946" w:rsidRDefault="00044946" w:rsidP="00044946">
            <w:pPr>
              <w:pStyle w:val="TAC"/>
              <w:overflowPunct w:val="0"/>
              <w:autoSpaceDE w:val="0"/>
              <w:autoSpaceDN w:val="0"/>
              <w:adjustRightInd w:val="0"/>
              <w:rPr>
                <w:lang w:val="en-US" w:eastAsia="zh-CN"/>
              </w:rPr>
            </w:pPr>
            <w:r>
              <w:rPr>
                <w:lang w:val="en-US" w:eastAsia="zh-CN"/>
              </w:rPr>
              <w:t>4 and 5</w:t>
            </w:r>
          </w:p>
        </w:tc>
      </w:tr>
      <w:tr w:rsidR="00044946" w14:paraId="1CFBD1A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0885C" w14:textId="77777777" w:rsidR="00044946" w:rsidRDefault="00044946" w:rsidP="00044946">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BF3F5" w14:textId="77777777" w:rsidR="00044946" w:rsidRDefault="00044946" w:rsidP="00044946">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D2AE33B" w14:textId="37C6FFDB" w:rsidR="00044946" w:rsidRDefault="00044946" w:rsidP="00044946">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5C377B" w14:textId="685235F8" w:rsidR="00044946" w:rsidRDefault="00044946" w:rsidP="00044946">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5CD9" w14:textId="77777777" w:rsidR="00044946" w:rsidRDefault="00044946" w:rsidP="00044946">
            <w:pPr>
              <w:pStyle w:val="TAC"/>
              <w:overflowPunct w:val="0"/>
              <w:autoSpaceDE w:val="0"/>
              <w:autoSpaceDN w:val="0"/>
              <w:adjustRightInd w:val="0"/>
              <w:rPr>
                <w:lang w:val="en-US" w:eastAsia="zh-CN"/>
              </w:rPr>
            </w:pPr>
          </w:p>
        </w:tc>
      </w:tr>
      <w:tr w:rsidR="00A7779A" w14:paraId="0636EA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C10D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47F570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p w14:paraId="3FBA20FD" w14:textId="77777777" w:rsidR="00A7779A" w:rsidRDefault="00A7779A" w:rsidP="008E5574">
            <w:pPr>
              <w:pStyle w:val="TAC"/>
              <w:overflowPunct w:val="0"/>
              <w:autoSpaceDE w:val="0"/>
              <w:autoSpaceDN w:val="0"/>
              <w:adjustRightInd w:val="0"/>
              <w:rPr>
                <w:lang w:val="en-US" w:eastAsia="zh-CN"/>
              </w:rPr>
            </w:pPr>
            <w:r>
              <w:rPr>
                <w:rFonts w:cs="Arial"/>
              </w:rPr>
              <w:t>CA_n41C</w:t>
            </w:r>
          </w:p>
        </w:tc>
        <w:tc>
          <w:tcPr>
            <w:tcW w:w="730" w:type="dxa"/>
            <w:tcBorders>
              <w:top w:val="single" w:sz="4" w:space="0" w:color="auto"/>
              <w:left w:val="single" w:sz="4" w:space="0" w:color="auto"/>
              <w:right w:val="single" w:sz="4" w:space="0" w:color="auto"/>
            </w:tcBorders>
            <w:vAlign w:val="center"/>
          </w:tcPr>
          <w:p w14:paraId="629062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6110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58C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5ED0FE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A7779A" w:rsidRDefault="00A7779A" w:rsidP="008E5574">
            <w:pPr>
              <w:pStyle w:val="TAC"/>
              <w:overflowPunct w:val="0"/>
              <w:autoSpaceDE w:val="0"/>
              <w:autoSpaceDN w:val="0"/>
              <w:adjustRightInd w:val="0"/>
              <w:rPr>
                <w:lang w:val="en-US" w:eastAsia="zh-CN"/>
              </w:rPr>
            </w:pPr>
          </w:p>
        </w:tc>
      </w:tr>
      <w:tr w:rsidR="00A7779A" w14:paraId="2590F1AD"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A7779A" w:rsidRDefault="00A7779A" w:rsidP="008E5574">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A7779A" w:rsidRDefault="00A7779A"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5082F4C"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449449C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07DFE9AF" w14:textId="77777777" w:rsidR="00A7779A" w:rsidRDefault="00A7779A"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14987F" w14:textId="77777777" w:rsidR="00A7779A" w:rsidRDefault="00A7779A" w:rsidP="008E5574">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B0347" w14:textId="77777777" w:rsidR="00A7779A" w:rsidRDefault="00A7779A"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4AE" w14:textId="77777777" w:rsidR="00A7779A" w:rsidRDefault="00A7779A" w:rsidP="008E5574">
            <w:pPr>
              <w:pStyle w:val="TAC"/>
              <w:overflowPunct w:val="0"/>
              <w:autoSpaceDE w:val="0"/>
              <w:autoSpaceDN w:val="0"/>
              <w:adjustRightInd w:val="0"/>
              <w:rPr>
                <w:lang w:val="en-US" w:eastAsia="zh-CN"/>
              </w:rPr>
            </w:pPr>
          </w:p>
        </w:tc>
      </w:tr>
      <w:tr w:rsidR="00F9202D" w14:paraId="711CB177"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3241F52D" w14:textId="77777777" w:rsidR="00F9202D" w:rsidRDefault="00F9202D" w:rsidP="00F9202D">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7677B71" w14:textId="77777777" w:rsidR="00F9202D" w:rsidRDefault="00F9202D" w:rsidP="00F920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7F76B74" w14:textId="3D200298" w:rsidR="00F9202D" w:rsidRDefault="00F9202D" w:rsidP="00F9202D">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E20CF7" w14:textId="101059DD" w:rsidR="00F9202D" w:rsidRDefault="00F9202D" w:rsidP="00F9202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85909" w14:textId="5E542230" w:rsidR="00F9202D" w:rsidRDefault="00F9202D" w:rsidP="00F9202D">
            <w:pPr>
              <w:pStyle w:val="TAC"/>
              <w:overflowPunct w:val="0"/>
              <w:autoSpaceDE w:val="0"/>
              <w:autoSpaceDN w:val="0"/>
              <w:adjustRightInd w:val="0"/>
              <w:rPr>
                <w:lang w:val="en-US" w:eastAsia="zh-CN"/>
              </w:rPr>
            </w:pPr>
            <w:r>
              <w:rPr>
                <w:lang w:val="en-US" w:eastAsia="zh-CN"/>
              </w:rPr>
              <w:t>4 and 5</w:t>
            </w:r>
          </w:p>
        </w:tc>
      </w:tr>
      <w:tr w:rsidR="00F9202D" w14:paraId="430D44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EF472" w14:textId="77777777" w:rsidR="00F9202D" w:rsidRDefault="00F9202D" w:rsidP="00F920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34B86B" w14:textId="77777777" w:rsidR="00F9202D" w:rsidRDefault="00F9202D" w:rsidP="00F920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93B638" w14:textId="5CB08066" w:rsidR="00F9202D" w:rsidRDefault="00F9202D" w:rsidP="00F9202D">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C2318C" w14:textId="7A3AB7A5" w:rsidR="00F9202D" w:rsidRDefault="00F9202D" w:rsidP="00F9202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3E68B1">
              <w:rPr>
                <w:rFonts w:eastAsia="SimSun"/>
                <w:szCs w:val="18"/>
                <w:lang w:val="en-US" w:eastAsia="zh-CN" w:bidi="ar"/>
              </w:rPr>
              <w:t>CA_n41C BCS</w:t>
            </w:r>
            <w:r>
              <w:rPr>
                <w:rFonts w:eastAsia="SimSun"/>
                <w:szCs w:val="18"/>
                <w:lang w:val="en-US" w:eastAsia="zh-CN" w:bidi="ar"/>
              </w:rPr>
              <w:t xml:space="preserve"> </w:t>
            </w:r>
            <w:r w:rsidRPr="003E68B1">
              <w:rPr>
                <w:rFonts w:eastAsia="SimSun"/>
                <w:szCs w:val="18"/>
                <w:lang w:val="en-US" w:eastAsia="zh-CN" w:bidi="ar"/>
              </w:rPr>
              <w:t>4</w:t>
            </w:r>
            <w:r>
              <w:rPr>
                <w:rFonts w:eastAsia="SimSun"/>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3B254" w14:textId="77777777" w:rsidR="00F9202D" w:rsidRDefault="00F9202D" w:rsidP="00F9202D">
            <w:pPr>
              <w:pStyle w:val="TAC"/>
              <w:overflowPunct w:val="0"/>
              <w:autoSpaceDE w:val="0"/>
              <w:autoSpaceDN w:val="0"/>
              <w:adjustRightInd w:val="0"/>
              <w:rPr>
                <w:lang w:val="en-US" w:eastAsia="zh-CN"/>
              </w:rPr>
            </w:pPr>
          </w:p>
        </w:tc>
      </w:tr>
      <w:tr w:rsidR="00A7779A" w14:paraId="6DAD6FB2"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200C" w14:textId="77777777" w:rsidR="00A7779A" w:rsidRDefault="00A7779A" w:rsidP="008E5574">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3D930F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B7642DC" w14:textId="77777777" w:rsidR="00A7779A" w:rsidRDefault="00A7779A" w:rsidP="008E5574">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FC937"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0DE9" w14:textId="77777777" w:rsidR="00A7779A" w:rsidRDefault="00A7779A" w:rsidP="008E5574">
            <w:pPr>
              <w:pStyle w:val="TAC"/>
              <w:overflowPunct w:val="0"/>
              <w:autoSpaceDE w:val="0"/>
              <w:autoSpaceDN w:val="0"/>
              <w:adjustRightInd w:val="0"/>
              <w:rPr>
                <w:rFonts w:cs="Arial"/>
                <w:lang w:eastAsia="zh-CN"/>
              </w:rPr>
            </w:pPr>
            <w:r>
              <w:rPr>
                <w:rFonts w:cs="Arial" w:hint="eastAsia"/>
                <w:lang w:eastAsia="zh-CN"/>
              </w:rPr>
              <w:t>0</w:t>
            </w:r>
          </w:p>
        </w:tc>
      </w:tr>
      <w:tr w:rsidR="00A7779A" w14:paraId="6F7C9BA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A7779A" w:rsidRDefault="00A7779A" w:rsidP="008E5574">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A7779A" w:rsidRDefault="00A7779A" w:rsidP="008E5574">
            <w:pPr>
              <w:pStyle w:val="TAC"/>
              <w:overflowPunct w:val="0"/>
              <w:autoSpaceDE w:val="0"/>
              <w:autoSpaceDN w:val="0"/>
              <w:adjustRightInd w:val="0"/>
              <w:rPr>
                <w:rFonts w:eastAsia="Yu Mincho" w:cs="Arial"/>
              </w:rPr>
            </w:pPr>
          </w:p>
        </w:tc>
      </w:tr>
      <w:tr w:rsidR="00A7779A" w14:paraId="67C44D13"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D45C5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1</w:t>
            </w:r>
          </w:p>
        </w:tc>
      </w:tr>
      <w:tr w:rsidR="00A7779A" w14:paraId="01E54E98"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70CDB029"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C02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1812AF"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6224"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037B" w14:textId="77777777" w:rsidR="00A7779A" w:rsidRDefault="00A7779A" w:rsidP="008E5574">
            <w:pPr>
              <w:pStyle w:val="TAC"/>
              <w:overflowPunct w:val="0"/>
              <w:autoSpaceDE w:val="0"/>
              <w:autoSpaceDN w:val="0"/>
              <w:adjustRightInd w:val="0"/>
              <w:rPr>
                <w:lang w:val="en-US" w:eastAsia="zh-CN"/>
              </w:rPr>
            </w:pPr>
          </w:p>
        </w:tc>
      </w:tr>
      <w:tr w:rsidR="000D4403" w14:paraId="1BFF6C19"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6C279AD2" w14:textId="77777777" w:rsidR="000D4403" w:rsidRDefault="000D4403" w:rsidP="000D440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B518A"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2400AA" w14:textId="570BFD43" w:rsidR="000D4403" w:rsidRDefault="000D4403" w:rsidP="000D4403">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A31F4" w14:textId="01FFE2C3" w:rsidR="000D4403" w:rsidRDefault="000D4403" w:rsidP="000D440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B4052" w14:textId="50AB0A23" w:rsidR="000D4403" w:rsidRDefault="000D4403" w:rsidP="000D4403">
            <w:pPr>
              <w:pStyle w:val="TAC"/>
              <w:overflowPunct w:val="0"/>
              <w:autoSpaceDE w:val="0"/>
              <w:autoSpaceDN w:val="0"/>
              <w:adjustRightInd w:val="0"/>
              <w:rPr>
                <w:lang w:val="en-US" w:eastAsia="zh-CN"/>
              </w:rPr>
            </w:pPr>
            <w:r>
              <w:rPr>
                <w:lang w:val="en-US" w:eastAsia="zh-CN"/>
              </w:rPr>
              <w:t>4 and 5</w:t>
            </w:r>
          </w:p>
        </w:tc>
      </w:tr>
      <w:tr w:rsidR="000D4403" w14:paraId="4D182BC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E7070" w14:textId="77777777" w:rsidR="000D4403" w:rsidRDefault="000D4403" w:rsidP="000D4403">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C42DE"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1E11BF" w14:textId="4CB0BC81" w:rsidR="000D4403" w:rsidRDefault="000D4403" w:rsidP="000D4403">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B90B9" w14:textId="333C7EE6" w:rsidR="000D4403" w:rsidRDefault="000D4403" w:rsidP="000D4403">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szCs w:val="18"/>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D5DB" w14:textId="77777777" w:rsidR="000D4403" w:rsidRDefault="000D4403" w:rsidP="000D4403">
            <w:pPr>
              <w:pStyle w:val="TAC"/>
              <w:overflowPunct w:val="0"/>
              <w:autoSpaceDE w:val="0"/>
              <w:autoSpaceDN w:val="0"/>
              <w:adjustRightInd w:val="0"/>
              <w:rPr>
                <w:lang w:val="en-US" w:eastAsia="zh-CN"/>
              </w:rPr>
            </w:pPr>
          </w:p>
        </w:tc>
      </w:tr>
      <w:tr w:rsidR="00A7779A" w14:paraId="3246FB0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4C694" w14:textId="77777777" w:rsidR="00A7779A" w:rsidRDefault="00A7779A" w:rsidP="008E5574">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FFCC"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3A8C00"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B7A3"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C7A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97E56B1"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A45BD"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54F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B1E0B2"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5CE28"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27E90" w14:textId="77777777" w:rsidR="00A7779A" w:rsidRDefault="00A7779A" w:rsidP="008E5574">
            <w:pPr>
              <w:pStyle w:val="TAC"/>
              <w:overflowPunct w:val="0"/>
              <w:autoSpaceDE w:val="0"/>
              <w:autoSpaceDN w:val="0"/>
              <w:adjustRightInd w:val="0"/>
              <w:rPr>
                <w:lang w:val="en-US" w:eastAsia="zh-CN"/>
              </w:rPr>
            </w:pPr>
          </w:p>
        </w:tc>
      </w:tr>
      <w:tr w:rsidR="00A7779A" w14:paraId="211CE328"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B238" w14:textId="77777777" w:rsidR="00A7779A" w:rsidRDefault="00A7779A" w:rsidP="008E5574">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751FA18"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5C68A6"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75CFB"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6D7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3255437"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6C4349C0" w14:textId="77777777" w:rsidR="00A7779A" w:rsidRDefault="00A7779A" w:rsidP="008E5574">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C712A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86FBBD" w14:textId="77777777" w:rsidR="00A7779A" w:rsidRDefault="00A7779A" w:rsidP="008E5574">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46131" w14:textId="77777777" w:rsidR="00A7779A" w:rsidRDefault="00A7779A"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18559" w14:textId="77777777" w:rsidR="00A7779A" w:rsidRDefault="00A7779A" w:rsidP="008E5574">
            <w:pPr>
              <w:pStyle w:val="TAC"/>
              <w:overflowPunct w:val="0"/>
              <w:autoSpaceDE w:val="0"/>
              <w:autoSpaceDN w:val="0"/>
              <w:adjustRightInd w:val="0"/>
              <w:rPr>
                <w:lang w:val="en-US" w:eastAsia="zh-CN"/>
              </w:rPr>
            </w:pPr>
          </w:p>
        </w:tc>
      </w:tr>
      <w:tr w:rsidR="0082184E" w14:paraId="5385B441"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7B397559" w14:textId="77777777" w:rsidR="0082184E" w:rsidRDefault="0082184E" w:rsidP="0082184E">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657CE17"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18A44D0" w14:textId="70E67695" w:rsidR="0082184E" w:rsidRDefault="0082184E" w:rsidP="0082184E">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7EAE16" w14:textId="546027B0" w:rsidR="0082184E" w:rsidRDefault="0082184E" w:rsidP="00821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9655FE">
              <w:rPr>
                <w:rFonts w:eastAsia="SimSun"/>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9699E" w14:textId="07DF5CFD" w:rsidR="0082184E" w:rsidRDefault="0082184E" w:rsidP="0082184E">
            <w:pPr>
              <w:pStyle w:val="TAC"/>
              <w:overflowPunct w:val="0"/>
              <w:autoSpaceDE w:val="0"/>
              <w:autoSpaceDN w:val="0"/>
              <w:adjustRightInd w:val="0"/>
              <w:rPr>
                <w:lang w:val="en-US" w:eastAsia="zh-CN"/>
              </w:rPr>
            </w:pPr>
            <w:r>
              <w:rPr>
                <w:lang w:val="en-US" w:eastAsia="zh-CN"/>
              </w:rPr>
              <w:t>4 and 5</w:t>
            </w:r>
          </w:p>
        </w:tc>
      </w:tr>
      <w:tr w:rsidR="0082184E" w14:paraId="252E236A"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5153E" w14:textId="77777777" w:rsidR="0082184E" w:rsidRDefault="0082184E" w:rsidP="0082184E">
            <w:pPr>
              <w:pStyle w:val="TAC"/>
              <w:overflowPunct w:val="0"/>
              <w:autoSpaceDE w:val="0"/>
              <w:autoSpaceDN w:val="0"/>
              <w:adjustRightInd w:val="0"/>
              <w:rPr>
                <w:rFonts w:eastAsia="DengXian" w:cs="Arial"/>
                <w:szCs w:val="18"/>
                <w:lang w:eastAsia="zh-CN"/>
              </w:rPr>
            </w:pP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4E7CBE9E"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A99E19" w14:textId="1EFF056B" w:rsidR="0082184E" w:rsidRDefault="0082184E" w:rsidP="0082184E">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2F1BB" w14:textId="387F937E" w:rsidR="0082184E" w:rsidRDefault="0082184E" w:rsidP="0082184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szCs w:val="18"/>
                <w:lang w:val="en-US" w:eastAsia="zh-CN" w:bidi="ar"/>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08C2B" w14:textId="77777777" w:rsidR="0082184E" w:rsidRDefault="0082184E" w:rsidP="0082184E">
            <w:pPr>
              <w:pStyle w:val="TAC"/>
              <w:overflowPunct w:val="0"/>
              <w:autoSpaceDE w:val="0"/>
              <w:autoSpaceDN w:val="0"/>
              <w:adjustRightInd w:val="0"/>
              <w:rPr>
                <w:lang w:val="en-US" w:eastAsia="zh-CN"/>
              </w:rPr>
            </w:pPr>
          </w:p>
        </w:tc>
      </w:tr>
      <w:tr w:rsidR="00A7779A" w14:paraId="76AA090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C9440"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0460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F3B27CE"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2B238" w14:textId="77777777" w:rsidR="00A7779A" w:rsidRDefault="00A7779A" w:rsidP="008E5574">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C0AE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2C1F8E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8CFE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5E54"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7BAA23" w14:textId="77777777" w:rsidR="00A7779A" w:rsidRDefault="00A7779A" w:rsidP="008E5574">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AD097" w14:textId="77777777" w:rsidR="00A7779A" w:rsidRDefault="00A7779A" w:rsidP="008E5574">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FC76" w14:textId="77777777" w:rsidR="00A7779A" w:rsidRDefault="00A7779A" w:rsidP="008E5574">
            <w:pPr>
              <w:pStyle w:val="TAC"/>
              <w:overflowPunct w:val="0"/>
              <w:autoSpaceDE w:val="0"/>
              <w:autoSpaceDN w:val="0"/>
              <w:adjustRightInd w:val="0"/>
              <w:rPr>
                <w:lang w:val="en-US" w:eastAsia="zh-CN"/>
              </w:rPr>
            </w:pPr>
          </w:p>
        </w:tc>
      </w:tr>
      <w:tr w:rsidR="00A7779A" w14:paraId="0090A49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6C568"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FFA8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9BBCFEA"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EB9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1648"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677F3E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A7779A" w:rsidRDefault="00A7779A" w:rsidP="008E5574">
            <w:pPr>
              <w:pStyle w:val="TAC"/>
              <w:overflowPunct w:val="0"/>
              <w:autoSpaceDE w:val="0"/>
              <w:autoSpaceDN w:val="0"/>
              <w:adjustRightInd w:val="0"/>
              <w:rPr>
                <w:rFonts w:eastAsia="Yu Mincho" w:cs="Arial"/>
              </w:rPr>
            </w:pPr>
          </w:p>
        </w:tc>
      </w:tr>
      <w:tr w:rsidR="00A7779A" w14:paraId="05CBB06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A7779A" w:rsidRDefault="00A7779A" w:rsidP="008E5574">
            <w:pPr>
              <w:pStyle w:val="TAC"/>
              <w:overflowPunct w:val="0"/>
              <w:autoSpaceDE w:val="0"/>
              <w:autoSpaceDN w:val="0"/>
              <w:adjustRightInd w:val="0"/>
              <w:rPr>
                <w:rFonts w:cs="Arial"/>
                <w:lang w:val="en-US" w:eastAsia="zh-CN"/>
              </w:rPr>
            </w:pPr>
            <w:r>
              <w:rPr>
                <w:rFonts w:cs="Arial" w:hint="eastAsia"/>
                <w:lang w:val="en-US" w:eastAsia="zh-CN"/>
              </w:rPr>
              <w:t>1</w:t>
            </w:r>
          </w:p>
        </w:tc>
      </w:tr>
      <w:tr w:rsidR="00A7779A" w14:paraId="422F54A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A7779A" w:rsidRDefault="00A7779A" w:rsidP="008E5574">
            <w:pPr>
              <w:pStyle w:val="TAC"/>
              <w:overflowPunct w:val="0"/>
              <w:autoSpaceDE w:val="0"/>
              <w:autoSpaceDN w:val="0"/>
              <w:adjustRightInd w:val="0"/>
              <w:rPr>
                <w:rFonts w:eastAsia="Yu Mincho" w:cs="Arial"/>
              </w:rPr>
            </w:pPr>
          </w:p>
        </w:tc>
      </w:tr>
      <w:tr w:rsidR="00A7779A" w14:paraId="07FE644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355EBC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A7779A" w:rsidRDefault="00A7779A" w:rsidP="008E5574">
            <w:pPr>
              <w:pStyle w:val="TAC"/>
              <w:overflowPunct w:val="0"/>
              <w:autoSpaceDE w:val="0"/>
              <w:autoSpaceDN w:val="0"/>
              <w:adjustRightInd w:val="0"/>
              <w:rPr>
                <w:rFonts w:eastAsia="Yu Mincho" w:cs="Arial"/>
              </w:rPr>
            </w:pPr>
          </w:p>
        </w:tc>
      </w:tr>
      <w:tr w:rsidR="00A7779A" w14:paraId="2E79E0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2134B"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A7779A" w:rsidRDefault="00A7779A" w:rsidP="008E5574">
            <w:pPr>
              <w:pStyle w:val="TAC"/>
              <w:overflowPunct w:val="0"/>
              <w:autoSpaceDE w:val="0"/>
              <w:autoSpaceDN w:val="0"/>
              <w:adjustRightInd w:val="0"/>
              <w:rPr>
                <w:lang w:val="en-US" w:eastAsia="zh-CN"/>
              </w:rPr>
            </w:pPr>
            <w:r>
              <w:rPr>
                <w:rFonts w:cs="Arial" w:hint="eastAsia"/>
                <w:lang w:val="en-US" w:eastAsia="zh-CN"/>
              </w:rPr>
              <w:t>1</w:t>
            </w:r>
          </w:p>
        </w:tc>
      </w:tr>
      <w:tr w:rsidR="00A7779A" w14:paraId="4BC543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7C15A1"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A7779A" w:rsidRDefault="00A7779A" w:rsidP="008E5574">
            <w:pPr>
              <w:pStyle w:val="TAC"/>
              <w:overflowPunct w:val="0"/>
              <w:autoSpaceDE w:val="0"/>
              <w:autoSpaceDN w:val="0"/>
              <w:adjustRightInd w:val="0"/>
              <w:rPr>
                <w:lang w:val="en-US" w:eastAsia="zh-CN"/>
              </w:rPr>
            </w:pPr>
          </w:p>
        </w:tc>
      </w:tr>
      <w:tr w:rsidR="00A7779A" w14:paraId="12BCF68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58AC200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A7779A" w:rsidRDefault="00A7779A" w:rsidP="008E5574">
            <w:pPr>
              <w:pStyle w:val="TAC"/>
              <w:overflowPunct w:val="0"/>
              <w:autoSpaceDE w:val="0"/>
              <w:autoSpaceDN w:val="0"/>
              <w:adjustRightInd w:val="0"/>
              <w:rPr>
                <w:rFonts w:eastAsia="Yu Mincho" w:cs="Arial"/>
              </w:rPr>
            </w:pPr>
          </w:p>
        </w:tc>
      </w:tr>
      <w:tr w:rsidR="00A7779A" w14:paraId="7ACD367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A7779A" w:rsidRDefault="00A7779A" w:rsidP="008E5574">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A7779A" w:rsidRDefault="00A7779A" w:rsidP="008E5574">
            <w:pPr>
              <w:pStyle w:val="TAC"/>
              <w:overflowPunct w:val="0"/>
              <w:autoSpaceDE w:val="0"/>
              <w:autoSpaceDN w:val="0"/>
              <w:adjustRightInd w:val="0"/>
              <w:rPr>
                <w:lang w:eastAsia="zh-CN"/>
              </w:rPr>
            </w:pPr>
            <w:r>
              <w:rPr>
                <w:rFonts w:cs="Arial" w:hint="eastAsia"/>
                <w:lang w:val="en-US" w:eastAsia="zh-CN"/>
              </w:rPr>
              <w:t>1</w:t>
            </w:r>
          </w:p>
        </w:tc>
      </w:tr>
      <w:tr w:rsidR="00A7779A" w14:paraId="1523456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A7779A" w:rsidRDefault="00A7779A" w:rsidP="008E5574">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A7779A" w:rsidRDefault="00A7779A"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A7779A" w:rsidRDefault="00A7779A" w:rsidP="008E5574">
            <w:pPr>
              <w:pStyle w:val="TAC"/>
              <w:overflowPunct w:val="0"/>
              <w:autoSpaceDE w:val="0"/>
              <w:autoSpaceDN w:val="0"/>
              <w:adjustRightInd w:val="0"/>
              <w:rPr>
                <w:lang w:eastAsia="zh-CN"/>
              </w:rPr>
            </w:pPr>
          </w:p>
        </w:tc>
      </w:tr>
      <w:tr w:rsidR="00A7779A" w14:paraId="3746ABF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7C53DC4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899ECA"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A7779A" w:rsidRDefault="00A7779A" w:rsidP="008E5574">
            <w:pPr>
              <w:pStyle w:val="TAC"/>
              <w:overflowPunct w:val="0"/>
              <w:autoSpaceDE w:val="0"/>
              <w:autoSpaceDN w:val="0"/>
              <w:adjustRightInd w:val="0"/>
              <w:rPr>
                <w:rFonts w:eastAsia="Yu Mincho"/>
              </w:rPr>
            </w:pPr>
          </w:p>
        </w:tc>
      </w:tr>
      <w:tr w:rsidR="00A7779A" w14:paraId="208324F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216D08"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15F05AD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CD6050"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A7779A" w:rsidRDefault="00A7779A" w:rsidP="008E5574">
            <w:pPr>
              <w:pStyle w:val="TAC"/>
              <w:overflowPunct w:val="0"/>
              <w:autoSpaceDE w:val="0"/>
              <w:autoSpaceDN w:val="0"/>
              <w:adjustRightInd w:val="0"/>
              <w:rPr>
                <w:rFonts w:eastAsia="Yu Mincho"/>
              </w:rPr>
            </w:pPr>
          </w:p>
        </w:tc>
      </w:tr>
      <w:tr w:rsidR="00A7779A" w14:paraId="1231CF6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47911"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6EB504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95B36"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A7779A" w:rsidRDefault="00A7779A" w:rsidP="008E5574">
            <w:pPr>
              <w:pStyle w:val="TAC"/>
              <w:overflowPunct w:val="0"/>
              <w:autoSpaceDE w:val="0"/>
              <w:autoSpaceDN w:val="0"/>
              <w:adjustRightInd w:val="0"/>
              <w:rPr>
                <w:rFonts w:eastAsia="Yu Mincho"/>
              </w:rPr>
            </w:pPr>
          </w:p>
        </w:tc>
      </w:tr>
      <w:tr w:rsidR="00A7779A" w14:paraId="0C6ADB0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A7779A" w:rsidRDefault="00A7779A" w:rsidP="008E5574">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161296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E62565"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A7779A" w:rsidRDefault="00A7779A" w:rsidP="008E5574">
            <w:pPr>
              <w:pStyle w:val="TAC"/>
              <w:overflowPunct w:val="0"/>
              <w:autoSpaceDE w:val="0"/>
              <w:autoSpaceDN w:val="0"/>
              <w:adjustRightInd w:val="0"/>
              <w:rPr>
                <w:rFonts w:eastAsia="Yu Mincho"/>
              </w:rPr>
            </w:pPr>
          </w:p>
        </w:tc>
      </w:tr>
      <w:tr w:rsidR="00A7779A" w14:paraId="6CBE2FD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42E24"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33E9908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C60E3" w14:textId="77777777" w:rsidR="00A7779A" w:rsidRDefault="00A7779A" w:rsidP="008E5574">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A7779A" w:rsidRDefault="00A7779A" w:rsidP="008E5574">
            <w:pPr>
              <w:pStyle w:val="TAC"/>
              <w:overflowPunct w:val="0"/>
              <w:autoSpaceDE w:val="0"/>
              <w:autoSpaceDN w:val="0"/>
              <w:adjustRightInd w:val="0"/>
              <w:rPr>
                <w:rFonts w:eastAsia="Yu Mincho"/>
              </w:rPr>
            </w:pPr>
          </w:p>
        </w:tc>
      </w:tr>
      <w:tr w:rsidR="00A7779A" w14:paraId="430DB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1DC33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1FC7F0E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27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A7779A" w:rsidRDefault="00A7779A" w:rsidP="008E5574">
            <w:pPr>
              <w:pStyle w:val="TAC"/>
              <w:overflowPunct w:val="0"/>
              <w:autoSpaceDE w:val="0"/>
              <w:autoSpaceDN w:val="0"/>
              <w:adjustRightInd w:val="0"/>
              <w:rPr>
                <w:rFonts w:eastAsia="Yu Mincho"/>
              </w:rPr>
            </w:pPr>
          </w:p>
        </w:tc>
      </w:tr>
      <w:tr w:rsidR="00A7779A" w14:paraId="1EE2552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A7779A" w:rsidRDefault="00A7779A" w:rsidP="008E5574">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9CBAFD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8051B"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A7779A" w:rsidRDefault="00A7779A" w:rsidP="008E5574">
            <w:pPr>
              <w:pStyle w:val="TAC"/>
              <w:overflowPunct w:val="0"/>
              <w:autoSpaceDE w:val="0"/>
              <w:autoSpaceDN w:val="0"/>
              <w:adjustRightInd w:val="0"/>
              <w:rPr>
                <w:rFonts w:eastAsia="Yu Mincho"/>
              </w:rPr>
            </w:pPr>
          </w:p>
        </w:tc>
      </w:tr>
      <w:tr w:rsidR="00A7779A" w14:paraId="2BF019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28B4C"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A7779A" w:rsidRDefault="00A7779A"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217934C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55B0DE"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A7779A" w:rsidRDefault="00A7779A" w:rsidP="008E5574">
            <w:pPr>
              <w:pStyle w:val="TAC"/>
              <w:overflowPunct w:val="0"/>
              <w:autoSpaceDE w:val="0"/>
              <w:autoSpaceDN w:val="0"/>
              <w:adjustRightInd w:val="0"/>
              <w:rPr>
                <w:rFonts w:eastAsia="Yu Mincho"/>
              </w:rPr>
            </w:pPr>
          </w:p>
        </w:tc>
      </w:tr>
      <w:tr w:rsidR="00A7779A" w14:paraId="0933469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D3E6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2</w:t>
            </w:r>
          </w:p>
        </w:tc>
      </w:tr>
      <w:tr w:rsidR="00A7779A" w14:paraId="44DAF17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9B4698" w14:textId="77777777" w:rsidR="00A7779A" w:rsidRDefault="00A7779A"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A7779A" w:rsidRDefault="00A7779A" w:rsidP="008E5574">
            <w:pPr>
              <w:pStyle w:val="TAC"/>
              <w:overflowPunct w:val="0"/>
              <w:autoSpaceDE w:val="0"/>
              <w:autoSpaceDN w:val="0"/>
              <w:adjustRightInd w:val="0"/>
              <w:rPr>
                <w:rFonts w:eastAsia="Yu Mincho"/>
              </w:rPr>
            </w:pPr>
          </w:p>
        </w:tc>
      </w:tr>
      <w:tr w:rsidR="00A7779A" w14:paraId="57A714A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13DE3"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22BAA15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EECFD2"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A7779A" w:rsidRDefault="00A7779A" w:rsidP="008E5574">
            <w:pPr>
              <w:pStyle w:val="TAC"/>
              <w:overflowPunct w:val="0"/>
              <w:autoSpaceDE w:val="0"/>
              <w:autoSpaceDN w:val="0"/>
              <w:adjustRightInd w:val="0"/>
              <w:rPr>
                <w:rFonts w:eastAsia="Yu Mincho"/>
              </w:rPr>
            </w:pPr>
          </w:p>
        </w:tc>
      </w:tr>
      <w:tr w:rsidR="00A7779A" w14:paraId="047BC5F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A7779A" w:rsidRDefault="00A7779A" w:rsidP="008E5574">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A7779A" w:rsidRDefault="00A7779A" w:rsidP="008E5574">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A7779A" w:rsidRDefault="00A7779A" w:rsidP="008E5574">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A7779A" w:rsidRDefault="00A7779A"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A7779A" w:rsidRDefault="00A7779A" w:rsidP="008E5574">
            <w:pPr>
              <w:pStyle w:val="TAC"/>
              <w:overflowPunct w:val="0"/>
              <w:autoSpaceDE w:val="0"/>
              <w:autoSpaceDN w:val="0"/>
              <w:adjustRightInd w:val="0"/>
              <w:rPr>
                <w:rFonts w:eastAsia="Yu Mincho"/>
              </w:rPr>
            </w:pPr>
            <w:r>
              <w:rPr>
                <w:rFonts w:eastAsia="Yu Mincho"/>
              </w:rPr>
              <w:t>0</w:t>
            </w:r>
          </w:p>
        </w:tc>
      </w:tr>
      <w:tr w:rsidR="00A7779A" w14:paraId="6B51D7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5F8C0" w14:textId="77777777" w:rsidR="00A7779A" w:rsidRDefault="00A7779A" w:rsidP="008E5574">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A7779A" w:rsidRDefault="00A7779A"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A7779A" w:rsidRDefault="00A7779A" w:rsidP="008E5574">
            <w:pPr>
              <w:pStyle w:val="TAC"/>
              <w:overflowPunct w:val="0"/>
              <w:autoSpaceDE w:val="0"/>
              <w:autoSpaceDN w:val="0"/>
              <w:adjustRightInd w:val="0"/>
              <w:rPr>
                <w:rFonts w:eastAsia="Yu Mincho"/>
              </w:rPr>
            </w:pPr>
          </w:p>
        </w:tc>
      </w:tr>
      <w:tr w:rsidR="00A7779A" w14:paraId="477EFD5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4DBFE" w14:textId="77777777" w:rsidR="00A7779A" w:rsidRDefault="00A7779A" w:rsidP="008E5574">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A7779A" w:rsidRDefault="00A7779A"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7F6A32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D67E1C" w14:textId="77777777" w:rsidR="00A7779A" w:rsidRDefault="00A7779A" w:rsidP="008E5574">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A7779A" w:rsidRDefault="00A7779A" w:rsidP="008E5574">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A7779A" w:rsidRDefault="00A7779A" w:rsidP="008E5574">
            <w:pPr>
              <w:pStyle w:val="TAC"/>
              <w:overflowPunct w:val="0"/>
              <w:autoSpaceDE w:val="0"/>
              <w:autoSpaceDN w:val="0"/>
              <w:adjustRightInd w:val="0"/>
              <w:rPr>
                <w:rFonts w:eastAsia="Yu Mincho"/>
              </w:rPr>
            </w:pPr>
          </w:p>
        </w:tc>
      </w:tr>
      <w:tr w:rsidR="00A7779A" w14:paraId="071E320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90D28F" w14:textId="77777777" w:rsidR="00A7779A" w:rsidRDefault="00A7779A" w:rsidP="008E5574">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2</w:t>
            </w:r>
          </w:p>
        </w:tc>
      </w:tr>
      <w:tr w:rsidR="00A7779A" w14:paraId="2A13E58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ADF864" w14:textId="77777777" w:rsidR="00A7779A" w:rsidRDefault="00A7779A"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A7779A" w:rsidRDefault="00A7779A" w:rsidP="008E5574">
            <w:pPr>
              <w:pStyle w:val="TAC"/>
              <w:overflowPunct w:val="0"/>
              <w:autoSpaceDE w:val="0"/>
              <w:autoSpaceDN w:val="0"/>
              <w:adjustRightInd w:val="0"/>
              <w:rPr>
                <w:szCs w:val="18"/>
                <w:lang w:eastAsia="zh-CN"/>
              </w:rPr>
            </w:pPr>
          </w:p>
        </w:tc>
      </w:tr>
      <w:tr w:rsidR="00A7779A" w14:paraId="22FA6AE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68224D"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A7779A" w:rsidRDefault="00A7779A" w:rsidP="008E5574">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7779A" w14:paraId="0B2ADF7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28A79B"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A7779A" w:rsidRDefault="00A7779A" w:rsidP="008E5574">
            <w:pPr>
              <w:pStyle w:val="TAC"/>
              <w:overflowPunct w:val="0"/>
              <w:autoSpaceDE w:val="0"/>
              <w:autoSpaceDN w:val="0"/>
              <w:adjustRightInd w:val="0"/>
              <w:rPr>
                <w:szCs w:val="18"/>
                <w:lang w:eastAsia="zh-CN"/>
              </w:rPr>
            </w:pPr>
          </w:p>
        </w:tc>
      </w:tr>
      <w:tr w:rsidR="00A7779A" w14:paraId="2AA7275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A7779A" w:rsidRDefault="00A7779A" w:rsidP="008E5574">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5E2E3FA9"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A7779A" w:rsidRDefault="00A7779A" w:rsidP="008E5574">
            <w:pPr>
              <w:pStyle w:val="TAC"/>
              <w:overflowPunct w:val="0"/>
              <w:autoSpaceDE w:val="0"/>
              <w:autoSpaceDN w:val="0"/>
              <w:adjustRightInd w:val="0"/>
              <w:rPr>
                <w:rFonts w:eastAsia="Yu Mincho"/>
                <w:szCs w:val="18"/>
              </w:rPr>
            </w:pPr>
          </w:p>
        </w:tc>
      </w:tr>
      <w:tr w:rsidR="00A7779A" w14:paraId="024FC92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1</w:t>
            </w:r>
          </w:p>
        </w:tc>
      </w:tr>
      <w:tr w:rsidR="00A7779A" w14:paraId="5E8164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A7779A" w:rsidRDefault="00A7779A" w:rsidP="008E5574">
            <w:pPr>
              <w:pStyle w:val="TAC"/>
              <w:overflowPunct w:val="0"/>
              <w:autoSpaceDE w:val="0"/>
              <w:autoSpaceDN w:val="0"/>
              <w:adjustRightInd w:val="0"/>
              <w:rPr>
                <w:szCs w:val="18"/>
                <w:lang w:val="en-US" w:eastAsia="zh-CN"/>
              </w:rPr>
            </w:pPr>
          </w:p>
        </w:tc>
      </w:tr>
      <w:tr w:rsidR="00A7779A" w14:paraId="2A19926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0473C57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A7779A" w:rsidRDefault="00A7779A" w:rsidP="008E5574">
            <w:pPr>
              <w:pStyle w:val="TAC"/>
              <w:overflowPunct w:val="0"/>
              <w:autoSpaceDE w:val="0"/>
              <w:autoSpaceDN w:val="0"/>
              <w:adjustRightInd w:val="0"/>
              <w:rPr>
                <w:szCs w:val="18"/>
                <w:lang w:val="en-US" w:eastAsia="zh-CN"/>
              </w:rPr>
            </w:pPr>
          </w:p>
        </w:tc>
      </w:tr>
      <w:tr w:rsidR="00A7779A" w14:paraId="7B6D7B3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7DC78FB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A7779A" w:rsidRDefault="00A7779A" w:rsidP="008E5574">
            <w:pPr>
              <w:pStyle w:val="TAC"/>
              <w:overflowPunct w:val="0"/>
              <w:autoSpaceDE w:val="0"/>
              <w:autoSpaceDN w:val="0"/>
              <w:adjustRightInd w:val="0"/>
              <w:rPr>
                <w:szCs w:val="18"/>
                <w:lang w:val="en-US" w:eastAsia="zh-CN"/>
              </w:rPr>
            </w:pPr>
          </w:p>
        </w:tc>
      </w:tr>
      <w:tr w:rsidR="00A7779A" w14:paraId="3C0C6E5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1234EB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A7779A" w:rsidRDefault="00A7779A" w:rsidP="008E5574">
            <w:pPr>
              <w:pStyle w:val="TAC"/>
              <w:overflowPunct w:val="0"/>
              <w:autoSpaceDE w:val="0"/>
              <w:autoSpaceDN w:val="0"/>
              <w:adjustRightInd w:val="0"/>
              <w:rPr>
                <w:szCs w:val="18"/>
                <w:lang w:val="en-US" w:eastAsia="zh-CN"/>
              </w:rPr>
            </w:pPr>
          </w:p>
        </w:tc>
      </w:tr>
      <w:tr w:rsidR="00A7779A" w14:paraId="6BF05AA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54CBFDB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A7779A" w:rsidRDefault="00A7779A" w:rsidP="008E5574">
            <w:pPr>
              <w:pStyle w:val="TAC"/>
              <w:overflowPunct w:val="0"/>
              <w:autoSpaceDE w:val="0"/>
              <w:autoSpaceDN w:val="0"/>
              <w:adjustRightInd w:val="0"/>
              <w:rPr>
                <w:szCs w:val="18"/>
                <w:lang w:val="en-US" w:eastAsia="zh-CN"/>
              </w:rPr>
            </w:pPr>
          </w:p>
        </w:tc>
      </w:tr>
      <w:tr w:rsidR="00A7779A" w14:paraId="62C56AD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A7779A" w:rsidRDefault="00A7779A" w:rsidP="008E5574">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7779A" w14:paraId="3B0455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A7779A" w:rsidRDefault="00A7779A" w:rsidP="008E5574">
            <w:pPr>
              <w:pStyle w:val="TAC"/>
              <w:overflowPunct w:val="0"/>
              <w:autoSpaceDE w:val="0"/>
              <w:autoSpaceDN w:val="0"/>
              <w:adjustRightInd w:val="0"/>
              <w:rPr>
                <w:rFonts w:eastAsia="Yu Mincho"/>
                <w:szCs w:val="18"/>
              </w:rPr>
            </w:pPr>
          </w:p>
        </w:tc>
      </w:tr>
      <w:tr w:rsidR="00A7779A" w14:paraId="2211BE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1</w:t>
            </w:r>
          </w:p>
        </w:tc>
      </w:tr>
      <w:tr w:rsidR="00A7779A" w14:paraId="1AF386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A7779A" w:rsidRDefault="00A7779A" w:rsidP="008E5574">
            <w:pPr>
              <w:pStyle w:val="TAC"/>
              <w:overflowPunct w:val="0"/>
              <w:autoSpaceDE w:val="0"/>
              <w:autoSpaceDN w:val="0"/>
              <w:adjustRightInd w:val="0"/>
              <w:rPr>
                <w:lang w:val="en-US" w:eastAsia="zh-CN"/>
              </w:rPr>
            </w:pPr>
          </w:p>
        </w:tc>
      </w:tr>
      <w:tr w:rsidR="00A7779A" w14:paraId="0617D68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A7779A" w:rsidRDefault="00A7779A" w:rsidP="008E5574">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7779A" w14:paraId="087985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A7779A" w:rsidRDefault="00A7779A" w:rsidP="008E5574">
            <w:pPr>
              <w:pStyle w:val="TAC"/>
              <w:overflowPunct w:val="0"/>
              <w:autoSpaceDE w:val="0"/>
              <w:autoSpaceDN w:val="0"/>
              <w:adjustRightInd w:val="0"/>
              <w:rPr>
                <w:lang w:val="en-US" w:eastAsia="zh-CN"/>
              </w:rPr>
            </w:pPr>
          </w:p>
        </w:tc>
      </w:tr>
      <w:tr w:rsidR="00A7779A" w14:paraId="52AD9F9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A7779A" w:rsidRDefault="00A7779A" w:rsidP="008E5574">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16E77A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A7779A" w:rsidRDefault="00A7779A" w:rsidP="008E5574">
            <w:pPr>
              <w:pStyle w:val="TAC"/>
              <w:overflowPunct w:val="0"/>
              <w:autoSpaceDE w:val="0"/>
              <w:autoSpaceDN w:val="0"/>
              <w:adjustRightInd w:val="0"/>
              <w:rPr>
                <w:lang w:val="en-US" w:eastAsia="zh-CN"/>
              </w:rPr>
            </w:pPr>
          </w:p>
        </w:tc>
      </w:tr>
      <w:tr w:rsidR="00A7779A" w14:paraId="54707D4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4DCAD8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A7779A" w:rsidRDefault="00A7779A" w:rsidP="008E5574">
            <w:pPr>
              <w:pStyle w:val="TAC"/>
              <w:overflowPunct w:val="0"/>
              <w:autoSpaceDE w:val="0"/>
              <w:autoSpaceDN w:val="0"/>
              <w:adjustRightInd w:val="0"/>
              <w:rPr>
                <w:lang w:val="en-US" w:eastAsia="zh-CN"/>
              </w:rPr>
            </w:pPr>
          </w:p>
        </w:tc>
      </w:tr>
      <w:tr w:rsidR="00A7779A" w14:paraId="274BD1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A7779A" w:rsidRDefault="00A7779A" w:rsidP="008E5574">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124EFD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A7779A" w:rsidRDefault="00A7779A" w:rsidP="008E5574">
            <w:pPr>
              <w:pStyle w:val="TAC"/>
              <w:overflowPunct w:val="0"/>
              <w:autoSpaceDE w:val="0"/>
              <w:autoSpaceDN w:val="0"/>
              <w:adjustRightInd w:val="0"/>
              <w:rPr>
                <w:lang w:val="en-US" w:eastAsia="zh-CN"/>
              </w:rPr>
            </w:pPr>
          </w:p>
        </w:tc>
      </w:tr>
      <w:tr w:rsidR="00A7779A" w14:paraId="2459D00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6981E63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A7779A" w:rsidRDefault="00A7779A" w:rsidP="008E5574">
            <w:pPr>
              <w:pStyle w:val="TAC"/>
              <w:overflowPunct w:val="0"/>
              <w:autoSpaceDE w:val="0"/>
              <w:autoSpaceDN w:val="0"/>
              <w:adjustRightInd w:val="0"/>
              <w:rPr>
                <w:lang w:val="en-US" w:eastAsia="zh-CN"/>
              </w:rPr>
            </w:pPr>
          </w:p>
        </w:tc>
      </w:tr>
      <w:tr w:rsidR="00A7779A" w14:paraId="287DDE2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A7779A" w:rsidRDefault="00A7779A" w:rsidP="008E5574">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E5D74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A7779A" w:rsidRDefault="00A7779A"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A7779A" w:rsidRDefault="00A7779A" w:rsidP="008E5574">
            <w:pPr>
              <w:pStyle w:val="TAC"/>
              <w:overflowPunct w:val="0"/>
              <w:autoSpaceDE w:val="0"/>
              <w:autoSpaceDN w:val="0"/>
              <w:adjustRightInd w:val="0"/>
              <w:rPr>
                <w:lang w:val="en-US" w:eastAsia="zh-CN"/>
              </w:rPr>
            </w:pPr>
          </w:p>
        </w:tc>
      </w:tr>
      <w:tr w:rsidR="00A7779A" w14:paraId="209BB51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07902E7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A7779A" w:rsidRDefault="00A7779A" w:rsidP="008E5574">
            <w:pPr>
              <w:pStyle w:val="TAC"/>
              <w:overflowPunct w:val="0"/>
              <w:autoSpaceDE w:val="0"/>
              <w:autoSpaceDN w:val="0"/>
              <w:adjustRightInd w:val="0"/>
              <w:rPr>
                <w:lang w:val="en-US" w:eastAsia="zh-CN"/>
              </w:rPr>
            </w:pPr>
          </w:p>
        </w:tc>
      </w:tr>
      <w:tr w:rsidR="00A7779A" w14:paraId="1A02645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A7779A" w:rsidRDefault="00A7779A" w:rsidP="008E5574">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A7779A" w:rsidRDefault="00A7779A" w:rsidP="008E5574">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A7779A" w:rsidRDefault="00A7779A" w:rsidP="008E5574">
            <w:pPr>
              <w:pStyle w:val="TAC"/>
              <w:overflowPunct w:val="0"/>
              <w:autoSpaceDE w:val="0"/>
              <w:autoSpaceDN w:val="0"/>
              <w:adjustRightInd w:val="0"/>
              <w:rPr>
                <w:rFonts w:eastAsia="Yu Mincho"/>
                <w:szCs w:val="18"/>
              </w:rPr>
            </w:pPr>
            <w:r>
              <w:rPr>
                <w:rFonts w:hint="eastAsia"/>
                <w:lang w:val="en-US" w:eastAsia="zh-CN"/>
              </w:rPr>
              <w:t>0</w:t>
            </w:r>
          </w:p>
        </w:tc>
      </w:tr>
      <w:tr w:rsidR="00A7779A" w14:paraId="2C9BD0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A7779A" w:rsidRDefault="00A7779A"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A7779A" w:rsidRDefault="00A7779A" w:rsidP="008E5574">
            <w:pPr>
              <w:pStyle w:val="TAC"/>
              <w:overflowPunct w:val="0"/>
              <w:autoSpaceDE w:val="0"/>
              <w:autoSpaceDN w:val="0"/>
              <w:adjustRightInd w:val="0"/>
              <w:rPr>
                <w:rFonts w:eastAsia="Yu Mincho"/>
                <w:szCs w:val="18"/>
              </w:rPr>
            </w:pPr>
          </w:p>
        </w:tc>
      </w:tr>
      <w:tr w:rsidR="00A7779A" w14:paraId="7ED6B9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1</w:t>
            </w:r>
          </w:p>
        </w:tc>
      </w:tr>
      <w:tr w:rsidR="00A7779A" w14:paraId="02C7F5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A7779A" w:rsidRDefault="00A7779A" w:rsidP="008E5574">
            <w:pPr>
              <w:pStyle w:val="TAC"/>
              <w:overflowPunct w:val="0"/>
              <w:autoSpaceDE w:val="0"/>
              <w:autoSpaceDN w:val="0"/>
              <w:adjustRightInd w:val="0"/>
              <w:rPr>
                <w:szCs w:val="18"/>
                <w:lang w:eastAsia="zh-CN"/>
              </w:rPr>
            </w:pPr>
          </w:p>
        </w:tc>
      </w:tr>
      <w:tr w:rsidR="00A7779A" w14:paraId="19B2ABB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n25 channel bandwidths in Table 5.3.5-</w:t>
            </w:r>
            <w:r>
              <w:rPr>
                <w:rFonts w:ascii="Arial" w:hAnsi="Arial" w:cs="Arial"/>
                <w:sz w:val="18"/>
                <w:szCs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AFF13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A7779A" w:rsidRDefault="00A7779A" w:rsidP="008E5574">
            <w:pPr>
              <w:pStyle w:val="TAC"/>
              <w:overflowPunct w:val="0"/>
              <w:autoSpaceDE w:val="0"/>
              <w:autoSpaceDN w:val="0"/>
              <w:adjustRightInd w:val="0"/>
              <w:rPr>
                <w:szCs w:val="18"/>
                <w:lang w:eastAsia="zh-CN"/>
              </w:rPr>
            </w:pPr>
          </w:p>
        </w:tc>
      </w:tr>
      <w:tr w:rsidR="00A7779A" w14:paraId="650BF45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A7779A" w:rsidRDefault="00A7779A" w:rsidP="008E5574">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A7779A" w:rsidRDefault="00A7779A" w:rsidP="008E5574">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E5A2C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3654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A7779A" w:rsidRDefault="00A7779A" w:rsidP="008E5574">
            <w:pPr>
              <w:pStyle w:val="TAC"/>
              <w:overflowPunct w:val="0"/>
              <w:autoSpaceDE w:val="0"/>
              <w:autoSpaceDN w:val="0"/>
              <w:adjustRightInd w:val="0"/>
              <w:rPr>
                <w:lang w:val="en-US" w:eastAsia="zh-CN"/>
              </w:rPr>
            </w:pPr>
          </w:p>
        </w:tc>
      </w:tr>
      <w:tr w:rsidR="00A7779A" w14:paraId="32D6CE1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846A2B"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7779A" w14:paraId="5E1AF6FE"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60EB7"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A7779A" w:rsidRDefault="00A7779A" w:rsidP="008E5574">
            <w:pPr>
              <w:pStyle w:val="TAC"/>
              <w:overflowPunct w:val="0"/>
              <w:autoSpaceDE w:val="0"/>
              <w:autoSpaceDN w:val="0"/>
              <w:adjustRightInd w:val="0"/>
              <w:rPr>
                <w:lang w:val="en-US" w:eastAsia="zh-CN"/>
              </w:rPr>
            </w:pPr>
          </w:p>
        </w:tc>
      </w:tr>
      <w:tr w:rsidR="00A7779A" w14:paraId="5CC44C2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A7779A" w:rsidRDefault="00A7779A" w:rsidP="008E5574">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A7779A" w:rsidRDefault="00A7779A" w:rsidP="008E5574">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0</w:t>
            </w:r>
          </w:p>
        </w:tc>
      </w:tr>
      <w:tr w:rsidR="00A7779A" w14:paraId="02CCD14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A7779A" w:rsidRDefault="00A7779A"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A7779A" w:rsidRDefault="00A7779A" w:rsidP="008E5574">
            <w:pPr>
              <w:pStyle w:val="TAC"/>
              <w:overflowPunct w:val="0"/>
              <w:autoSpaceDE w:val="0"/>
              <w:autoSpaceDN w:val="0"/>
              <w:adjustRightInd w:val="0"/>
              <w:rPr>
                <w:szCs w:val="18"/>
                <w:lang w:eastAsia="zh-CN"/>
              </w:rPr>
            </w:pPr>
          </w:p>
        </w:tc>
      </w:tr>
      <w:tr w:rsidR="00A7779A" w14:paraId="542985B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274401A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A7779A" w:rsidRDefault="00A7779A" w:rsidP="008E5574">
            <w:pPr>
              <w:pStyle w:val="TAC"/>
              <w:overflowPunct w:val="0"/>
              <w:autoSpaceDE w:val="0"/>
              <w:autoSpaceDN w:val="0"/>
              <w:adjustRightInd w:val="0"/>
              <w:rPr>
                <w:szCs w:val="18"/>
                <w:lang w:eastAsia="zh-CN"/>
              </w:rPr>
            </w:pPr>
          </w:p>
        </w:tc>
      </w:tr>
      <w:tr w:rsidR="00A7779A" w14:paraId="6FAD2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0D4BAB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A7779A" w:rsidRDefault="00A7779A" w:rsidP="008E5574">
            <w:pPr>
              <w:pStyle w:val="TAC"/>
              <w:overflowPunct w:val="0"/>
              <w:autoSpaceDE w:val="0"/>
              <w:autoSpaceDN w:val="0"/>
              <w:adjustRightInd w:val="0"/>
              <w:rPr>
                <w:szCs w:val="18"/>
                <w:lang w:eastAsia="zh-CN"/>
              </w:rPr>
            </w:pPr>
          </w:p>
        </w:tc>
      </w:tr>
      <w:tr w:rsidR="00A7779A" w14:paraId="5A6C685B"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A7779A" w:rsidRDefault="00A7779A"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3F567627" w14:textId="38DA2C77" w:rsidR="00A7779A" w:rsidRDefault="00A7779A" w:rsidP="008E5574">
            <w:pPr>
              <w:pStyle w:val="TAC"/>
              <w:overflowPunct w:val="0"/>
              <w:autoSpaceDE w:val="0"/>
              <w:autoSpaceDN w:val="0"/>
              <w:adjustRightInd w:val="0"/>
              <w:rPr>
                <w:rFonts w:eastAsia="PMingLiU" w:cs="Arial"/>
                <w:szCs w:val="18"/>
                <w:lang w:eastAsia="zh-TW"/>
              </w:rPr>
            </w:pPr>
            <w:r>
              <w:t>CA_n25A-n77A</w:t>
            </w:r>
          </w:p>
        </w:tc>
        <w:tc>
          <w:tcPr>
            <w:tcW w:w="730" w:type="dxa"/>
            <w:tcBorders>
              <w:left w:val="single" w:sz="4" w:space="0" w:color="auto"/>
              <w:bottom w:val="single" w:sz="4" w:space="0" w:color="auto"/>
              <w:right w:val="single" w:sz="4" w:space="0" w:color="auto"/>
            </w:tcBorders>
            <w:vAlign w:val="center"/>
          </w:tcPr>
          <w:p w14:paraId="72FF94CD"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43114D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A7779A" w:rsidRDefault="00A7779A" w:rsidP="008E5574">
            <w:pPr>
              <w:pStyle w:val="TAC"/>
              <w:overflowPunct w:val="0"/>
              <w:autoSpaceDE w:val="0"/>
              <w:autoSpaceDN w:val="0"/>
              <w:adjustRightInd w:val="0"/>
              <w:rPr>
                <w:szCs w:val="18"/>
                <w:lang w:eastAsia="zh-CN"/>
              </w:rPr>
            </w:pPr>
          </w:p>
        </w:tc>
      </w:tr>
      <w:tr w:rsidR="00A7779A" w14:paraId="61F748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3B7CD0B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A7779A" w:rsidRDefault="00A7779A" w:rsidP="008E5574">
            <w:pPr>
              <w:pStyle w:val="TAC"/>
              <w:overflowPunct w:val="0"/>
              <w:autoSpaceDE w:val="0"/>
              <w:autoSpaceDN w:val="0"/>
              <w:adjustRightInd w:val="0"/>
              <w:rPr>
                <w:szCs w:val="18"/>
                <w:lang w:eastAsia="zh-CN"/>
              </w:rPr>
            </w:pPr>
          </w:p>
        </w:tc>
      </w:tr>
      <w:tr w:rsidR="00A7779A" w14:paraId="4FAEE2F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5EA5A5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A7779A" w:rsidRDefault="00A7779A"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A7779A" w:rsidRDefault="00A7779A" w:rsidP="008E5574">
            <w:pPr>
              <w:pStyle w:val="TAC"/>
              <w:overflowPunct w:val="0"/>
              <w:autoSpaceDE w:val="0"/>
              <w:autoSpaceDN w:val="0"/>
              <w:adjustRightInd w:val="0"/>
              <w:rPr>
                <w:szCs w:val="18"/>
                <w:lang w:eastAsia="zh-CN"/>
              </w:rPr>
            </w:pPr>
          </w:p>
        </w:tc>
      </w:tr>
      <w:tr w:rsidR="00A7779A" w14:paraId="2B254D0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4BB787BF"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51090A9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919A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89F5BC"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4ED82"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8879E" w14:textId="77777777" w:rsidR="00A7779A" w:rsidRDefault="00A7779A" w:rsidP="008E5574">
            <w:pPr>
              <w:pStyle w:val="TAC"/>
              <w:overflowPunct w:val="0"/>
              <w:autoSpaceDE w:val="0"/>
              <w:autoSpaceDN w:val="0"/>
              <w:adjustRightInd w:val="0"/>
              <w:rPr>
                <w:rFonts w:eastAsia="Yu Mincho"/>
                <w:szCs w:val="18"/>
              </w:rPr>
            </w:pPr>
          </w:p>
        </w:tc>
      </w:tr>
      <w:tr w:rsidR="00A7779A" w14:paraId="7DE9CA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ADF91F0"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E7F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E267"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375D7"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C8C94"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2F0C7ECC"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6E2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91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C021E8"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17FFF"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834C0" w14:textId="77777777" w:rsidR="00A7779A" w:rsidRDefault="00A7779A" w:rsidP="008E5574">
            <w:pPr>
              <w:pStyle w:val="TAC"/>
              <w:overflowPunct w:val="0"/>
              <w:autoSpaceDE w:val="0"/>
              <w:autoSpaceDN w:val="0"/>
              <w:adjustRightInd w:val="0"/>
              <w:rPr>
                <w:szCs w:val="18"/>
                <w:lang w:val="en-US" w:eastAsia="zh-CN"/>
              </w:rPr>
            </w:pPr>
          </w:p>
        </w:tc>
      </w:tr>
      <w:tr w:rsidR="00A7779A" w14:paraId="5B39881B"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911CF"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CE06F"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E9AB893" w14:textId="77777777" w:rsidR="00A7779A" w:rsidRDefault="00A7779A" w:rsidP="008E5574">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A65C"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5F1C9"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18EE5F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A7779A" w:rsidRDefault="00A7779A" w:rsidP="008E5574">
            <w:pPr>
              <w:pStyle w:val="TAC"/>
              <w:overflowPunct w:val="0"/>
              <w:autoSpaceDE w:val="0"/>
              <w:autoSpaceDN w:val="0"/>
              <w:adjustRightInd w:val="0"/>
              <w:rPr>
                <w:rFonts w:eastAsia="Yu Mincho"/>
                <w:szCs w:val="18"/>
              </w:rPr>
            </w:pPr>
          </w:p>
        </w:tc>
      </w:tr>
      <w:tr w:rsidR="00A7779A" w14:paraId="0E37AD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A7779A" w:rsidRDefault="00A7779A" w:rsidP="008E5574">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A7779A" w:rsidRDefault="00A7779A" w:rsidP="008E5574">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786677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A7779A" w:rsidRDefault="00A7779A" w:rsidP="008E5574">
            <w:pPr>
              <w:pStyle w:val="TAC"/>
              <w:overflowPunct w:val="0"/>
              <w:autoSpaceDE w:val="0"/>
              <w:autoSpaceDN w:val="0"/>
              <w:adjustRightInd w:val="0"/>
              <w:rPr>
                <w:rFonts w:eastAsia="Yu Mincho"/>
                <w:szCs w:val="18"/>
              </w:rPr>
            </w:pPr>
          </w:p>
        </w:tc>
      </w:tr>
      <w:tr w:rsidR="00A7779A" w14:paraId="3BD8278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2012BD0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A7779A" w:rsidRDefault="00A7779A" w:rsidP="008E5574">
            <w:pPr>
              <w:pStyle w:val="TAC"/>
              <w:overflowPunct w:val="0"/>
              <w:autoSpaceDE w:val="0"/>
              <w:autoSpaceDN w:val="0"/>
              <w:adjustRightInd w:val="0"/>
              <w:rPr>
                <w:rFonts w:eastAsia="Yu Mincho"/>
                <w:szCs w:val="18"/>
              </w:rPr>
            </w:pPr>
          </w:p>
        </w:tc>
      </w:tr>
      <w:tr w:rsidR="00A7779A" w14:paraId="68148727"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DB3E4A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A7779A" w:rsidRDefault="00A7779A" w:rsidP="008E5574">
            <w:pPr>
              <w:pStyle w:val="TAC"/>
              <w:overflowPunct w:val="0"/>
              <w:autoSpaceDE w:val="0"/>
              <w:autoSpaceDN w:val="0"/>
              <w:adjustRightInd w:val="0"/>
              <w:rPr>
                <w:rFonts w:eastAsia="Yu Mincho"/>
                <w:szCs w:val="18"/>
              </w:rPr>
            </w:pPr>
          </w:p>
        </w:tc>
      </w:tr>
      <w:tr w:rsidR="00A7779A" w14:paraId="4799A6E9"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A7779A" w:rsidRDefault="00A7779A" w:rsidP="008E5574">
            <w:pPr>
              <w:pStyle w:val="TAC"/>
              <w:overflowPunct w:val="0"/>
              <w:autoSpaceDE w:val="0"/>
              <w:autoSpaceDN w:val="0"/>
              <w:adjustRightInd w:val="0"/>
              <w:rPr>
                <w:rFonts w:eastAsia="Yu Mincho"/>
                <w:szCs w:val="18"/>
              </w:rPr>
            </w:pPr>
            <w:r>
              <w:rPr>
                <w:rFonts w:cs="Arial"/>
                <w:szCs w:val="18"/>
                <w:lang w:val="en-US" w:eastAsia="zh-CN"/>
              </w:rPr>
              <w:t>0</w:t>
            </w:r>
          </w:p>
        </w:tc>
      </w:tr>
      <w:tr w:rsidR="00A7779A" w14:paraId="6942BA5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A7779A" w:rsidRDefault="00A7779A" w:rsidP="008E5574">
            <w:pPr>
              <w:pStyle w:val="TAC"/>
              <w:overflowPunct w:val="0"/>
              <w:autoSpaceDE w:val="0"/>
              <w:autoSpaceDN w:val="0"/>
              <w:adjustRightInd w:val="0"/>
              <w:rPr>
                <w:rFonts w:eastAsia="Yu Mincho"/>
                <w:szCs w:val="18"/>
              </w:rPr>
            </w:pPr>
          </w:p>
        </w:tc>
      </w:tr>
      <w:tr w:rsidR="00A7779A" w14:paraId="0179619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EB62F7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A7779A" w:rsidRDefault="00A7779A" w:rsidP="008E5574">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A7779A" w:rsidRDefault="00A7779A" w:rsidP="008E5574">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5D3EDBB"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67D6" w14:paraId="318678E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3229" w14:textId="77777777" w:rsidR="00CC67D6" w:rsidRDefault="00CC67D6" w:rsidP="008E5574">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E1EB1" w14:textId="77777777" w:rsidR="00CC67D6" w:rsidRDefault="00CC67D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C574D" w14:textId="77777777" w:rsidR="00CC67D6" w:rsidRDefault="00CC67D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DDE722" w14:textId="77777777" w:rsidR="00CC67D6" w:rsidRDefault="00CC67D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F8EC1A" w14:textId="77777777" w:rsidR="00CC67D6" w:rsidRDefault="00CC67D6" w:rsidP="008E5574">
            <w:pPr>
              <w:pStyle w:val="TAH"/>
              <w:overflowPunct w:val="0"/>
              <w:autoSpaceDE w:val="0"/>
              <w:autoSpaceDN w:val="0"/>
              <w:adjustRightInd w:val="0"/>
              <w:rPr>
                <w:szCs w:val="18"/>
                <w:lang w:val="en-US" w:eastAsia="zh-CN"/>
              </w:rPr>
            </w:pPr>
            <w:r>
              <w:t>Bandwidth combination set</w:t>
            </w:r>
          </w:p>
        </w:tc>
      </w:tr>
      <w:tr w:rsidR="00CC67D6" w14:paraId="1C783D4E"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ED87555"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1A01B1"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DBFA5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E687D"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3B56A8"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1832226D" w14:textId="77777777" w:rsidTr="008E557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BD49DBF"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6B47C02"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506277A"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5497E" w14:textId="77777777" w:rsidR="00CC67D6" w:rsidRDefault="00CC67D6"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15E7" w14:textId="77777777" w:rsidR="00CC67D6" w:rsidRDefault="00CC67D6" w:rsidP="008E5574">
            <w:pPr>
              <w:pStyle w:val="TAC"/>
              <w:overflowPunct w:val="0"/>
              <w:autoSpaceDE w:val="0"/>
              <w:autoSpaceDN w:val="0"/>
              <w:adjustRightInd w:val="0"/>
              <w:rPr>
                <w:szCs w:val="18"/>
                <w:lang w:val="en-US" w:eastAsia="zh-CN"/>
              </w:rPr>
            </w:pPr>
          </w:p>
        </w:tc>
      </w:tr>
      <w:tr w:rsidR="00CC67D6" w14:paraId="4AB1D25A"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65F6B77" w14:textId="77777777" w:rsidR="00CC67D6" w:rsidRDefault="00CC67D6" w:rsidP="008E5574">
            <w:pPr>
              <w:pStyle w:val="TAC"/>
              <w:overflowPunct w:val="0"/>
              <w:autoSpaceDE w:val="0"/>
              <w:autoSpaceDN w:val="0"/>
              <w:adjustRightInd w:val="0"/>
              <w:rPr>
                <w:lang w:val="en-US" w:eastAsia="zh-CN"/>
              </w:rPr>
            </w:pPr>
            <w:r>
              <w:rPr>
                <w:lang w:val="en-US" w:eastAsia="zh-CN"/>
              </w:rPr>
              <w:t>CA_n26A-n66(2A)</w:t>
            </w:r>
          </w:p>
          <w:p w14:paraId="25AA9317" w14:textId="77777777" w:rsidR="00CC67D6" w:rsidRDefault="00CC67D6" w:rsidP="008E5574">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BD9B18C" w14:textId="77777777" w:rsidR="00CC67D6" w:rsidRDefault="00CC67D6" w:rsidP="008E5574">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97D19A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4F0F8A" w14:textId="77777777" w:rsidR="00CC67D6" w:rsidRDefault="00CC67D6" w:rsidP="008E5574">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3E71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3667"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0B0B3C7E" w14:textId="77777777" w:rsidTr="008E5574">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2DFA4BC" w14:textId="77777777" w:rsidR="00CC67D6" w:rsidRDefault="00CC67D6" w:rsidP="008E5574">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8BF7232"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8CE751" w14:textId="77777777" w:rsidR="00CC67D6" w:rsidRDefault="00CC67D6" w:rsidP="008E5574">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2F1B5"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7A15" w14:textId="77777777" w:rsidR="00CC67D6" w:rsidRDefault="00CC67D6" w:rsidP="008E5574">
            <w:pPr>
              <w:pStyle w:val="TAC"/>
              <w:overflowPunct w:val="0"/>
              <w:autoSpaceDE w:val="0"/>
              <w:autoSpaceDN w:val="0"/>
              <w:adjustRightInd w:val="0"/>
              <w:rPr>
                <w:lang w:val="en-US" w:eastAsia="zh-CN"/>
              </w:rPr>
            </w:pPr>
          </w:p>
        </w:tc>
      </w:tr>
      <w:tr w:rsidR="00CC67D6" w14:paraId="46C551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C5E7A"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AB5"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F7BDA2C" w14:textId="77777777" w:rsidR="00CC67D6" w:rsidRDefault="00CC67D6" w:rsidP="008E5574">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6D8A5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534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832A0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CC1C9"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2E981"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C4B727" w14:textId="77777777" w:rsidR="00CC67D6" w:rsidRDefault="00CC67D6" w:rsidP="008E5574">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B3435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10DD" w14:textId="77777777" w:rsidR="00CC67D6" w:rsidRDefault="00CC67D6" w:rsidP="008E5574">
            <w:pPr>
              <w:pStyle w:val="TAC"/>
              <w:overflowPunct w:val="0"/>
              <w:autoSpaceDE w:val="0"/>
              <w:autoSpaceDN w:val="0"/>
              <w:adjustRightInd w:val="0"/>
              <w:rPr>
                <w:lang w:val="en-US" w:eastAsia="zh-CN"/>
              </w:rPr>
            </w:pPr>
          </w:p>
        </w:tc>
      </w:tr>
      <w:tr w:rsidR="00CC67D6" w14:paraId="558942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2091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B328F4B"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DAFF9FA"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15BB78" w14:textId="77777777" w:rsidR="00CC67D6" w:rsidRDefault="00CC67D6" w:rsidP="008E5574">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3C5C7A9" w14:textId="77777777" w:rsidR="00CC67D6" w:rsidRDefault="00CC67D6" w:rsidP="008E5574">
            <w:pPr>
              <w:pStyle w:val="TAC"/>
              <w:rPr>
                <w:szCs w:val="18"/>
                <w:lang w:val="en-US" w:eastAsia="zh-CN"/>
              </w:rPr>
            </w:pPr>
            <w:r>
              <w:rPr>
                <w:rFonts w:cs="Arial" w:hint="eastAsia"/>
                <w:szCs w:val="18"/>
                <w:lang w:val="en-US" w:eastAsia="zh-CN"/>
              </w:rPr>
              <w:t>0</w:t>
            </w:r>
          </w:p>
        </w:tc>
      </w:tr>
      <w:tr w:rsidR="00CC67D6" w14:paraId="4AE997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68454"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CF427D"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11368330"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5390BE" w14:textId="77777777" w:rsidR="00CC67D6" w:rsidRDefault="00CC67D6" w:rsidP="008E5574">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7E4ADBA" w14:textId="77777777" w:rsidR="00CC67D6" w:rsidRDefault="00CC67D6" w:rsidP="008E5574">
            <w:pPr>
              <w:pStyle w:val="TAC"/>
              <w:rPr>
                <w:szCs w:val="18"/>
                <w:lang w:val="en-US" w:eastAsia="zh-CN"/>
              </w:rPr>
            </w:pPr>
          </w:p>
        </w:tc>
      </w:tr>
      <w:tr w:rsidR="00CC67D6" w14:paraId="36E7687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F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7F51" w14:textId="77777777" w:rsidR="00CC67D6" w:rsidRDefault="00CC67D6"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2BE2CB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5CCFB"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FF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35235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FF9BE" w14:textId="77777777" w:rsidR="00CC67D6" w:rsidRDefault="00CC67D6"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DDAB" w14:textId="77777777" w:rsidR="00CC67D6" w:rsidRDefault="00CC67D6"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410B55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90093"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F5EC" w14:textId="77777777" w:rsidR="00CC67D6" w:rsidRDefault="00CC67D6" w:rsidP="008E5574">
            <w:pPr>
              <w:pStyle w:val="TAC"/>
              <w:overflowPunct w:val="0"/>
              <w:autoSpaceDE w:val="0"/>
              <w:autoSpaceDN w:val="0"/>
              <w:adjustRightInd w:val="0"/>
              <w:rPr>
                <w:szCs w:val="18"/>
                <w:lang w:val="en-US" w:eastAsia="zh-CN"/>
              </w:rPr>
            </w:pPr>
          </w:p>
        </w:tc>
      </w:tr>
      <w:tr w:rsidR="00CC67D6" w14:paraId="4EDE38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3DB566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8D89C6"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0EB5629" w14:textId="77777777" w:rsidR="00CC67D6" w:rsidRDefault="00CC67D6" w:rsidP="008E5574">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F552595" w14:textId="77777777" w:rsidR="00CC67D6" w:rsidRDefault="00CC67D6" w:rsidP="008E5574">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08F91EE" w14:textId="77777777" w:rsidR="00CC67D6" w:rsidRDefault="00CC67D6" w:rsidP="008E5574">
            <w:pPr>
              <w:pStyle w:val="TAC"/>
              <w:rPr>
                <w:rFonts w:cs="Arial"/>
                <w:szCs w:val="18"/>
                <w:lang w:val="en-US" w:eastAsia="zh-CN"/>
              </w:rPr>
            </w:pPr>
            <w:r>
              <w:rPr>
                <w:rFonts w:cs="Arial" w:hint="eastAsia"/>
                <w:szCs w:val="18"/>
                <w:lang w:val="en-US" w:eastAsia="zh-CN"/>
              </w:rPr>
              <w:t>0</w:t>
            </w:r>
          </w:p>
        </w:tc>
      </w:tr>
      <w:tr w:rsidR="00CC67D6" w14:paraId="171F37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3E217C9E"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6932A"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68387CF6" w14:textId="77777777" w:rsidR="00CC67D6" w:rsidRDefault="00CC67D6" w:rsidP="008E5574">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EC6E0" w14:textId="77777777" w:rsidR="00CC67D6" w:rsidRDefault="00CC67D6" w:rsidP="008E5574">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C07396" w14:textId="77777777" w:rsidR="00CC67D6" w:rsidRDefault="00CC67D6" w:rsidP="008E5574">
            <w:pPr>
              <w:pStyle w:val="TAC"/>
              <w:rPr>
                <w:rFonts w:cs="Arial"/>
                <w:szCs w:val="18"/>
                <w:lang w:val="en-US" w:eastAsia="zh-CN"/>
              </w:rPr>
            </w:pPr>
          </w:p>
        </w:tc>
      </w:tr>
      <w:tr w:rsidR="00CC67D6" w14:paraId="024D3CD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2CD93"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5390C"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1CA677C"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0EFFE"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4FD"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DD75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440D9"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B3E1"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1799090"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ABA54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AC6" w14:textId="77777777" w:rsidR="00CC67D6" w:rsidRDefault="00CC67D6" w:rsidP="008E5574">
            <w:pPr>
              <w:pStyle w:val="TAC"/>
              <w:overflowPunct w:val="0"/>
              <w:autoSpaceDE w:val="0"/>
              <w:autoSpaceDN w:val="0"/>
              <w:adjustRightInd w:val="0"/>
              <w:rPr>
                <w:szCs w:val="18"/>
                <w:lang w:val="en-US" w:eastAsia="zh-CN"/>
              </w:rPr>
            </w:pPr>
          </w:p>
        </w:tc>
      </w:tr>
      <w:tr w:rsidR="00CC67D6" w14:paraId="7EB7973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CA33B" w14:textId="77777777" w:rsidR="00CC67D6" w:rsidRDefault="00CC67D6" w:rsidP="008E5574">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D2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1482A3E"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896204"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16F6"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C5D3B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1B7A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F805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CC9C46"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93E227" w14:textId="77777777" w:rsidR="00CC67D6" w:rsidRDefault="00CC67D6"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B8E7" w14:textId="77777777" w:rsidR="00CC67D6" w:rsidRDefault="00CC67D6" w:rsidP="008E5574">
            <w:pPr>
              <w:pStyle w:val="TAC"/>
              <w:overflowPunct w:val="0"/>
              <w:autoSpaceDE w:val="0"/>
              <w:autoSpaceDN w:val="0"/>
              <w:adjustRightInd w:val="0"/>
              <w:rPr>
                <w:szCs w:val="18"/>
                <w:lang w:val="en-US" w:eastAsia="zh-CN"/>
              </w:rPr>
            </w:pPr>
          </w:p>
        </w:tc>
      </w:tr>
      <w:tr w:rsidR="00CC67D6" w14:paraId="52F7C13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BBA53"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E7E415"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25E2FB"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179A4"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248D33"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49CAD9"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198399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BB7741"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AB529"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649060"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B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78BC" w14:textId="77777777" w:rsidR="00CC67D6" w:rsidRDefault="00CC67D6" w:rsidP="008E5574">
            <w:pPr>
              <w:pStyle w:val="TAC"/>
              <w:overflowPunct w:val="0"/>
              <w:autoSpaceDE w:val="0"/>
              <w:autoSpaceDN w:val="0"/>
              <w:adjustRightInd w:val="0"/>
              <w:rPr>
                <w:rFonts w:eastAsia="Yu Mincho"/>
                <w:szCs w:val="18"/>
              </w:rPr>
            </w:pPr>
          </w:p>
        </w:tc>
      </w:tr>
      <w:tr w:rsidR="00CC67D6" w14:paraId="3EBA20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B29DC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AF99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25CEB9"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788A3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5C29BD" w14:textId="77777777" w:rsidR="00CC67D6" w:rsidRDefault="00CC67D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CC67D6" w14:paraId="21549D7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B72AA"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95F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17CCAA"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38ED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BC52" w14:textId="77777777" w:rsidR="00CC67D6" w:rsidRDefault="00CC67D6" w:rsidP="008E5574">
            <w:pPr>
              <w:pStyle w:val="TAC"/>
              <w:overflowPunct w:val="0"/>
              <w:autoSpaceDE w:val="0"/>
              <w:autoSpaceDN w:val="0"/>
              <w:adjustRightInd w:val="0"/>
              <w:rPr>
                <w:rFonts w:eastAsia="Yu Mincho"/>
                <w:szCs w:val="18"/>
              </w:rPr>
            </w:pPr>
          </w:p>
        </w:tc>
      </w:tr>
      <w:tr w:rsidR="00CC67D6" w14:paraId="586B60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62A7616" w14:textId="77777777" w:rsidR="00CC67D6" w:rsidRDefault="00CC67D6" w:rsidP="008E5574">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601143D" w14:textId="77777777" w:rsidR="00CC67D6" w:rsidRDefault="00CC67D6" w:rsidP="008E5574">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7257B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C662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608532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A5C9A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29B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2D9D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1D270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F7B2E"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77AA" w14:textId="77777777" w:rsidR="00CC67D6" w:rsidRDefault="00CC67D6" w:rsidP="008E5574">
            <w:pPr>
              <w:pStyle w:val="TAC"/>
              <w:overflowPunct w:val="0"/>
              <w:autoSpaceDE w:val="0"/>
              <w:autoSpaceDN w:val="0"/>
              <w:adjustRightInd w:val="0"/>
              <w:rPr>
                <w:szCs w:val="18"/>
                <w:lang w:val="en-US" w:eastAsia="zh-CN"/>
              </w:rPr>
            </w:pPr>
          </w:p>
        </w:tc>
      </w:tr>
      <w:tr w:rsidR="00CC67D6" w14:paraId="04B5E7C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80D2"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3D2BA" w14:textId="77777777" w:rsidR="00CC67D6" w:rsidRDefault="00CC67D6" w:rsidP="008E5574">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6980CA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22934EA"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F9FDF"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DD9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44159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AA91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EC3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6690D6"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F249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1C81" w14:textId="77777777" w:rsidR="00CC67D6" w:rsidRDefault="00CC67D6" w:rsidP="008E5574">
            <w:pPr>
              <w:pStyle w:val="TAC"/>
              <w:overflowPunct w:val="0"/>
              <w:autoSpaceDE w:val="0"/>
              <w:autoSpaceDN w:val="0"/>
              <w:adjustRightInd w:val="0"/>
              <w:rPr>
                <w:szCs w:val="18"/>
                <w:lang w:eastAsia="zh-CN"/>
              </w:rPr>
            </w:pPr>
          </w:p>
        </w:tc>
      </w:tr>
      <w:tr w:rsidR="00CC67D6" w14:paraId="3150CB1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09F43"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A00F"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9B4DAB"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F7A74"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98C1B"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18164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BFEAF"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446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6C2D64"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31B7"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E11E6" w14:textId="77777777" w:rsidR="00CC67D6" w:rsidRDefault="00CC67D6" w:rsidP="008E5574">
            <w:pPr>
              <w:pStyle w:val="TAC"/>
              <w:overflowPunct w:val="0"/>
              <w:autoSpaceDE w:val="0"/>
              <w:autoSpaceDN w:val="0"/>
              <w:adjustRightInd w:val="0"/>
              <w:rPr>
                <w:lang w:eastAsia="zh-CN"/>
              </w:rPr>
            </w:pPr>
          </w:p>
        </w:tc>
      </w:tr>
      <w:tr w:rsidR="00CC67D6" w14:paraId="47143B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6656" w14:textId="77777777" w:rsidR="00CC67D6" w:rsidRDefault="00CC67D6" w:rsidP="008E5574">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B858"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05816A1"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6918B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485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50D9EA1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0CD5"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C46B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0726E"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2AB0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B0F8" w14:textId="77777777" w:rsidR="00CC67D6" w:rsidRDefault="00CC67D6" w:rsidP="008E5574">
            <w:pPr>
              <w:pStyle w:val="TAC"/>
              <w:overflowPunct w:val="0"/>
              <w:autoSpaceDE w:val="0"/>
              <w:autoSpaceDN w:val="0"/>
              <w:adjustRightInd w:val="0"/>
              <w:rPr>
                <w:lang w:eastAsia="zh-CN"/>
              </w:rPr>
            </w:pPr>
          </w:p>
        </w:tc>
      </w:tr>
      <w:tr w:rsidR="00CC67D6" w14:paraId="492120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75A70" w14:textId="77777777" w:rsidR="00CC67D6" w:rsidRDefault="00CC67D6" w:rsidP="008E5574">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56D9"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F1ACB5"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B688E"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F06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6D9BC83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C44A"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D1595"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1F901"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A693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3241" w14:textId="77777777" w:rsidR="00CC67D6" w:rsidRDefault="00CC67D6" w:rsidP="008E5574">
            <w:pPr>
              <w:pStyle w:val="TAC"/>
              <w:overflowPunct w:val="0"/>
              <w:autoSpaceDE w:val="0"/>
              <w:autoSpaceDN w:val="0"/>
              <w:adjustRightInd w:val="0"/>
              <w:rPr>
                <w:lang w:eastAsia="zh-CN"/>
              </w:rPr>
            </w:pPr>
          </w:p>
        </w:tc>
      </w:tr>
      <w:tr w:rsidR="00CC67D6" w14:paraId="7D0CAD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C1C2E"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C77C"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33EB16B"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39C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9598A"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21CA23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BBF3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38802"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58534"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B3D284"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D564" w14:textId="77777777" w:rsidR="00CC67D6" w:rsidRDefault="00CC67D6" w:rsidP="008E5574">
            <w:pPr>
              <w:pStyle w:val="TAC"/>
              <w:overflowPunct w:val="0"/>
              <w:autoSpaceDE w:val="0"/>
              <w:autoSpaceDN w:val="0"/>
              <w:adjustRightInd w:val="0"/>
              <w:rPr>
                <w:rFonts w:eastAsia="Yu Mincho"/>
                <w:szCs w:val="18"/>
              </w:rPr>
            </w:pPr>
          </w:p>
        </w:tc>
      </w:tr>
      <w:tr w:rsidR="00CC67D6" w14:paraId="5903490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B0E0F3" w14:textId="77777777" w:rsidR="00CC67D6" w:rsidRDefault="00CC67D6" w:rsidP="008E5574">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6B2C1F0" w14:textId="77777777" w:rsidR="00CC67D6" w:rsidRDefault="00CC67D6"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2C6F11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C2EEA"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54090E4"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4219CF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69D6"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2915"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1FEBA8"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A094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1C8B" w14:textId="77777777" w:rsidR="00CC67D6" w:rsidRDefault="00CC67D6" w:rsidP="008E5574">
            <w:pPr>
              <w:pStyle w:val="TAC"/>
              <w:overflowPunct w:val="0"/>
              <w:autoSpaceDE w:val="0"/>
              <w:autoSpaceDN w:val="0"/>
              <w:adjustRightInd w:val="0"/>
              <w:rPr>
                <w:szCs w:val="18"/>
                <w:lang w:eastAsia="zh-CN"/>
              </w:rPr>
            </w:pPr>
          </w:p>
        </w:tc>
      </w:tr>
      <w:tr w:rsidR="00CC67D6" w14:paraId="755963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D9A2E"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D6B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4B90111"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ACEEE"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4D90"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34CE0E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FFAEC"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E4B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7DDB4"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F121A0"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3CBCB" w14:textId="77777777" w:rsidR="00CC67D6" w:rsidRDefault="00CC67D6" w:rsidP="008E5574">
            <w:pPr>
              <w:pStyle w:val="TAC"/>
              <w:overflowPunct w:val="0"/>
              <w:autoSpaceDE w:val="0"/>
              <w:autoSpaceDN w:val="0"/>
              <w:adjustRightInd w:val="0"/>
              <w:rPr>
                <w:szCs w:val="18"/>
                <w:lang w:eastAsia="zh-CN"/>
              </w:rPr>
            </w:pPr>
          </w:p>
        </w:tc>
      </w:tr>
      <w:tr w:rsidR="00CC67D6" w14:paraId="2222EEF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F5A" w14:textId="77777777" w:rsidR="00CC67D6" w:rsidRDefault="00CC67D6" w:rsidP="008E5574">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AA6F" w14:textId="77777777" w:rsidR="00CC67D6" w:rsidRDefault="00CC67D6"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E2B3CE4" w14:textId="77777777" w:rsidR="00CC67D6" w:rsidRDefault="00CC67D6" w:rsidP="008E5574">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BC520"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55B7"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49DA0B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36A7B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E87B"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FF77BA" w14:textId="77777777" w:rsidR="00CC67D6" w:rsidRDefault="00CC67D6" w:rsidP="008E5574">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0C128" w14:textId="77777777" w:rsidR="00CC67D6" w:rsidRDefault="00CC67D6"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0A47" w14:textId="77777777" w:rsidR="00CC67D6" w:rsidRDefault="00CC67D6" w:rsidP="008E5574">
            <w:pPr>
              <w:pStyle w:val="TAC"/>
              <w:overflowPunct w:val="0"/>
              <w:autoSpaceDE w:val="0"/>
              <w:autoSpaceDN w:val="0"/>
              <w:adjustRightInd w:val="0"/>
              <w:rPr>
                <w:rFonts w:eastAsia="Yu Mincho"/>
                <w:szCs w:val="18"/>
              </w:rPr>
            </w:pPr>
          </w:p>
        </w:tc>
      </w:tr>
      <w:tr w:rsidR="00CC67D6" w14:paraId="5CF1950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EE7EB3"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7F7AC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97329C"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7B97"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B1F6E"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1</w:t>
            </w:r>
          </w:p>
        </w:tc>
      </w:tr>
      <w:tr w:rsidR="00CC67D6" w14:paraId="4004FC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089D"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304D"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54B57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C2789D"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E578" w14:textId="77777777" w:rsidR="00CC67D6" w:rsidRDefault="00CC67D6" w:rsidP="008E5574">
            <w:pPr>
              <w:pStyle w:val="TAC"/>
              <w:overflowPunct w:val="0"/>
              <w:autoSpaceDE w:val="0"/>
              <w:autoSpaceDN w:val="0"/>
              <w:adjustRightInd w:val="0"/>
              <w:rPr>
                <w:rFonts w:eastAsia="Yu Mincho"/>
                <w:szCs w:val="18"/>
              </w:rPr>
            </w:pPr>
          </w:p>
        </w:tc>
      </w:tr>
      <w:tr w:rsidR="00CC67D6" w14:paraId="5682C4D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A593312"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B08F37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170B901"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62B9C"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73EE1F"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775D048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B66"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CEB3"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C929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F52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038" w14:textId="77777777" w:rsidR="00CC67D6" w:rsidRDefault="00CC67D6" w:rsidP="008E5574">
            <w:pPr>
              <w:pStyle w:val="TAC"/>
              <w:overflowPunct w:val="0"/>
              <w:autoSpaceDE w:val="0"/>
              <w:autoSpaceDN w:val="0"/>
              <w:adjustRightInd w:val="0"/>
              <w:rPr>
                <w:rFonts w:eastAsia="Yu Mincho"/>
                <w:szCs w:val="18"/>
              </w:rPr>
            </w:pPr>
          </w:p>
        </w:tc>
      </w:tr>
      <w:tr w:rsidR="00CC67D6" w14:paraId="6FF2F8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236E"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306F5"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CA_n77(2A)</w:t>
            </w:r>
          </w:p>
          <w:p w14:paraId="195EB03C"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9BAF5C"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333CA"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9E48"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166ABB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44C3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CCD4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CA4FF"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26995"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53A4" w14:textId="77777777" w:rsidR="00CC67D6" w:rsidRDefault="00CC67D6" w:rsidP="008E5574">
            <w:pPr>
              <w:pStyle w:val="TAC"/>
              <w:overflowPunct w:val="0"/>
              <w:autoSpaceDE w:val="0"/>
              <w:autoSpaceDN w:val="0"/>
              <w:adjustRightInd w:val="0"/>
              <w:rPr>
                <w:rFonts w:eastAsia="Yu Mincho"/>
              </w:rPr>
            </w:pPr>
          </w:p>
        </w:tc>
      </w:tr>
      <w:tr w:rsidR="00CC67D6" w14:paraId="589A8D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FB0F" w14:textId="77777777" w:rsidR="00CC67D6" w:rsidRDefault="00CC67D6" w:rsidP="008E5574">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2872" w14:textId="77777777" w:rsidR="00CC67D6" w:rsidRDefault="00CC67D6" w:rsidP="008E5574">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BDB6784"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F257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4EDE"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6536B9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264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35D4"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5DD28"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2AE3"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1AC2" w14:textId="77777777" w:rsidR="00CC67D6" w:rsidRDefault="00CC67D6" w:rsidP="008E5574">
            <w:pPr>
              <w:pStyle w:val="TAC"/>
              <w:overflowPunct w:val="0"/>
              <w:autoSpaceDE w:val="0"/>
              <w:autoSpaceDN w:val="0"/>
              <w:adjustRightInd w:val="0"/>
              <w:rPr>
                <w:lang w:eastAsia="zh-CN"/>
              </w:rPr>
            </w:pPr>
          </w:p>
        </w:tc>
      </w:tr>
      <w:tr w:rsidR="00CC67D6" w14:paraId="7038789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E436" w14:textId="77777777" w:rsidR="00CC67D6" w:rsidRDefault="00CC67D6" w:rsidP="008E5574">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1F" w14:textId="77777777" w:rsidR="00CC67D6" w:rsidRDefault="00CC67D6"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803CF13" w14:textId="77777777" w:rsidR="00CC67D6" w:rsidRDefault="00CC67D6" w:rsidP="008E5574">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2BCE25"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0046E"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E97F"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2496E7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770F53"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AE4F"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2C74B"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463BC"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F4D2" w14:textId="77777777" w:rsidR="00CC67D6" w:rsidRDefault="00CC67D6" w:rsidP="008E5574">
            <w:pPr>
              <w:pStyle w:val="TAC"/>
              <w:overflowPunct w:val="0"/>
              <w:autoSpaceDE w:val="0"/>
              <w:autoSpaceDN w:val="0"/>
              <w:adjustRightInd w:val="0"/>
              <w:rPr>
                <w:rFonts w:eastAsia="Yu Mincho"/>
              </w:rPr>
            </w:pPr>
          </w:p>
        </w:tc>
      </w:tr>
      <w:tr w:rsidR="00CC67D6" w14:paraId="4223A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453A7E"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EC8"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0AB50"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8FFCB"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899DF97"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662A32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45EA"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1DF1"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6AD0"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733F"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EE2" w14:textId="77777777" w:rsidR="00CC67D6" w:rsidRDefault="00CC67D6" w:rsidP="008E5574">
            <w:pPr>
              <w:pStyle w:val="TAC"/>
              <w:overflowPunct w:val="0"/>
              <w:autoSpaceDE w:val="0"/>
              <w:autoSpaceDN w:val="0"/>
              <w:adjustRightInd w:val="0"/>
              <w:rPr>
                <w:rFonts w:eastAsia="Yu Mincho"/>
              </w:rPr>
            </w:pPr>
          </w:p>
        </w:tc>
      </w:tr>
      <w:tr w:rsidR="00CC67D6" w14:paraId="7B8800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A1211"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FC9B"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CA_n78(2A)</w:t>
            </w:r>
          </w:p>
          <w:p w14:paraId="056E8567"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C0071A4" w14:textId="77777777" w:rsidR="00CC67D6" w:rsidRDefault="00CC67D6" w:rsidP="008E5574">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14ADBE" w14:textId="77777777" w:rsidR="00CC67D6" w:rsidRDefault="00CC67D6" w:rsidP="008E5574">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A33F5"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359FA48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B9AD296"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8D94E3"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C4D8"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D8063"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C9" w14:textId="77777777" w:rsidR="00CC67D6" w:rsidRDefault="00CC67D6" w:rsidP="008E5574">
            <w:pPr>
              <w:pStyle w:val="TAC"/>
              <w:overflowPunct w:val="0"/>
              <w:autoSpaceDE w:val="0"/>
              <w:autoSpaceDN w:val="0"/>
              <w:adjustRightInd w:val="0"/>
              <w:rPr>
                <w:rFonts w:eastAsia="Yu Mincho"/>
              </w:rPr>
            </w:pPr>
          </w:p>
        </w:tc>
      </w:tr>
      <w:tr w:rsidR="00CC67D6" w14:paraId="41C0CB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78515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4950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DA87" w14:textId="77777777" w:rsidR="00CC67D6" w:rsidRDefault="00CC67D6" w:rsidP="008E5574">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A5FD4" w14:textId="77777777" w:rsidR="00CC67D6" w:rsidRDefault="00CC67D6"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52B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1</w:t>
            </w:r>
          </w:p>
        </w:tc>
      </w:tr>
      <w:tr w:rsidR="00CC67D6" w14:paraId="4DA093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E6169"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BAAF8"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AE446"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45F1F" w14:textId="77777777" w:rsidR="00CC67D6" w:rsidRDefault="00CC67D6" w:rsidP="008E5574">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1EE53" w14:textId="77777777" w:rsidR="00CC67D6" w:rsidRDefault="00CC67D6" w:rsidP="008E5574">
            <w:pPr>
              <w:pStyle w:val="TAC"/>
              <w:overflowPunct w:val="0"/>
              <w:autoSpaceDE w:val="0"/>
              <w:autoSpaceDN w:val="0"/>
              <w:adjustRightInd w:val="0"/>
              <w:rPr>
                <w:lang w:val="en-US" w:eastAsia="zh-CN"/>
              </w:rPr>
            </w:pPr>
          </w:p>
        </w:tc>
      </w:tr>
      <w:tr w:rsidR="00CC67D6" w14:paraId="2F8891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E3228" w14:textId="77777777" w:rsidR="00CC67D6" w:rsidRDefault="00CC67D6" w:rsidP="008E5574">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F796"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924DACE" w14:textId="77777777" w:rsidR="00CC67D6" w:rsidRDefault="00CC67D6" w:rsidP="008E5574">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AFC36"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DA6DB8"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1E5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082D24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4C6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029A"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D8DD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F28087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9085" w14:textId="77777777" w:rsidR="00CC67D6" w:rsidRDefault="00CC67D6" w:rsidP="008E5574">
            <w:pPr>
              <w:pStyle w:val="TAC"/>
              <w:overflowPunct w:val="0"/>
              <w:autoSpaceDE w:val="0"/>
              <w:autoSpaceDN w:val="0"/>
              <w:adjustRightInd w:val="0"/>
              <w:rPr>
                <w:lang w:eastAsia="zh-CN"/>
              </w:rPr>
            </w:pPr>
          </w:p>
        </w:tc>
      </w:tr>
      <w:tr w:rsidR="00CC67D6" w14:paraId="66D93D5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131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lastRenderedPageBreak/>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F7876"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C7D056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464081"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BC9" w14:textId="77777777" w:rsidR="00CC67D6" w:rsidRDefault="00CC67D6" w:rsidP="008E5574">
            <w:pPr>
              <w:pStyle w:val="TAC"/>
              <w:overflowPunct w:val="0"/>
              <w:autoSpaceDE w:val="0"/>
              <w:autoSpaceDN w:val="0"/>
              <w:adjustRightInd w:val="0"/>
              <w:rPr>
                <w:lang w:val="en-US" w:eastAsia="zh-CN"/>
              </w:rPr>
            </w:pPr>
            <w:r>
              <w:rPr>
                <w:rFonts w:cs="Arial" w:hint="eastAsia"/>
                <w:szCs w:val="18"/>
                <w:lang w:val="en-US" w:eastAsia="zh-CN"/>
              </w:rPr>
              <w:t>0</w:t>
            </w:r>
          </w:p>
        </w:tc>
      </w:tr>
      <w:tr w:rsidR="00CC67D6" w14:paraId="754544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228"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7EEC" w14:textId="77777777" w:rsidR="00CC67D6" w:rsidRDefault="00CC67D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70E23"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6057E" w14:textId="77777777" w:rsidR="00CC67D6" w:rsidRDefault="00CC67D6" w:rsidP="008E5574">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D9622" w14:textId="77777777" w:rsidR="00CC67D6" w:rsidRDefault="00CC67D6" w:rsidP="008E5574">
            <w:pPr>
              <w:pStyle w:val="TAC"/>
              <w:overflowPunct w:val="0"/>
              <w:autoSpaceDE w:val="0"/>
              <w:autoSpaceDN w:val="0"/>
              <w:adjustRightInd w:val="0"/>
              <w:rPr>
                <w:lang w:val="en-US" w:eastAsia="zh-CN"/>
              </w:rPr>
            </w:pPr>
          </w:p>
        </w:tc>
      </w:tr>
      <w:tr w:rsidR="00CC67D6" w14:paraId="260442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6541" w14:textId="77777777" w:rsidR="00CC67D6" w:rsidRDefault="00CC67D6" w:rsidP="008E5574">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6C6A" w14:textId="77777777" w:rsidR="00CC67D6" w:rsidRDefault="00CC67D6" w:rsidP="008E5574">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21DD0" w14:textId="77777777" w:rsidR="00CC67D6" w:rsidRDefault="00CC67D6" w:rsidP="008E5574">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9E7F57"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111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4BC7CD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82D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E89F"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0E62A" w14:textId="77777777" w:rsidR="00CC67D6" w:rsidRDefault="00CC67D6" w:rsidP="008E5574">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AC143"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DF50" w14:textId="77777777" w:rsidR="00CC67D6" w:rsidRDefault="00CC67D6" w:rsidP="008E5574">
            <w:pPr>
              <w:pStyle w:val="TAC"/>
              <w:overflowPunct w:val="0"/>
              <w:autoSpaceDE w:val="0"/>
              <w:autoSpaceDN w:val="0"/>
              <w:adjustRightInd w:val="0"/>
              <w:rPr>
                <w:lang w:eastAsia="zh-CN"/>
              </w:rPr>
            </w:pPr>
          </w:p>
        </w:tc>
      </w:tr>
      <w:tr w:rsidR="00CC67D6" w14:paraId="545926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07969" w14:textId="77777777" w:rsidR="00CC67D6" w:rsidRDefault="00CC67D6" w:rsidP="008E5574">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95DA" w14:textId="77777777" w:rsidR="00CC67D6" w:rsidRDefault="00CC67D6" w:rsidP="008E5574">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78477" w14:textId="77777777" w:rsidR="00CC67D6" w:rsidRDefault="00CC67D6" w:rsidP="008E5574">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1B2E2"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3FED"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0B0B80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3795B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784842"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8C24E" w14:textId="77777777" w:rsidR="00CC67D6" w:rsidRDefault="00CC67D6" w:rsidP="008E5574">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D1E6"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3ACC" w14:textId="77777777" w:rsidR="00CC67D6" w:rsidRDefault="00CC67D6" w:rsidP="008E5574">
            <w:pPr>
              <w:pStyle w:val="TAC"/>
              <w:overflowPunct w:val="0"/>
              <w:autoSpaceDE w:val="0"/>
              <w:autoSpaceDN w:val="0"/>
              <w:adjustRightInd w:val="0"/>
              <w:rPr>
                <w:rFonts w:eastAsia="Yu Mincho"/>
              </w:rPr>
            </w:pPr>
          </w:p>
        </w:tc>
      </w:tr>
      <w:tr w:rsidR="00CC67D6" w14:paraId="7D5D0A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0406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451D7"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4807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405900"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A328B2"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32F21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23A5"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86D40"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3F0EA"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E117C"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78AB" w14:textId="77777777" w:rsidR="00CC67D6" w:rsidRDefault="00CC67D6" w:rsidP="008E5574">
            <w:pPr>
              <w:pStyle w:val="TAC"/>
              <w:overflowPunct w:val="0"/>
              <w:autoSpaceDE w:val="0"/>
              <w:autoSpaceDN w:val="0"/>
              <w:adjustRightInd w:val="0"/>
              <w:rPr>
                <w:rFonts w:eastAsia="Yu Mincho"/>
              </w:rPr>
            </w:pPr>
          </w:p>
        </w:tc>
      </w:tr>
      <w:tr w:rsidR="00CC67D6" w14:paraId="674BFB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5207D" w14:textId="77777777" w:rsidR="00CC67D6" w:rsidRDefault="00CC67D6" w:rsidP="008E5574">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C5FCE"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646089" w14:textId="77777777" w:rsidR="00CC67D6" w:rsidRDefault="00CC67D6" w:rsidP="008E5574">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86DF7"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82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853429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5B9"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BD73"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FA631" w14:textId="77777777" w:rsidR="00CC67D6" w:rsidRDefault="00CC67D6" w:rsidP="008E5574">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76F3C"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0493" w14:textId="77777777" w:rsidR="00CC67D6" w:rsidRDefault="00CC67D6" w:rsidP="008E5574">
            <w:pPr>
              <w:pStyle w:val="TAC"/>
              <w:overflowPunct w:val="0"/>
              <w:autoSpaceDE w:val="0"/>
              <w:autoSpaceDN w:val="0"/>
              <w:adjustRightInd w:val="0"/>
              <w:rPr>
                <w:szCs w:val="18"/>
                <w:lang w:val="en-US" w:eastAsia="zh-CN"/>
              </w:rPr>
            </w:pPr>
          </w:p>
        </w:tc>
      </w:tr>
      <w:tr w:rsidR="00CC67D6" w14:paraId="6B3FD4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E3D66" w14:textId="77777777" w:rsidR="00CC67D6" w:rsidRDefault="00CC67D6" w:rsidP="008E5574">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41C8"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F465352" w14:textId="77777777" w:rsidR="00CC67D6" w:rsidRDefault="00CC67D6" w:rsidP="008E5574">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F75D6F" w14:textId="77777777" w:rsidR="00CC67D6" w:rsidRDefault="00CC67D6" w:rsidP="008E5574">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853B3"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23A922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D51BA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22CD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CEC170" w14:textId="77777777" w:rsidR="00CC67D6" w:rsidRDefault="00CC67D6" w:rsidP="008E5574">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FF2A0" w14:textId="77777777" w:rsidR="00CC67D6" w:rsidRDefault="00CC67D6" w:rsidP="008E5574">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D798" w14:textId="77777777" w:rsidR="00CC67D6" w:rsidRDefault="00CC67D6" w:rsidP="008E5574">
            <w:pPr>
              <w:pStyle w:val="TAC"/>
              <w:overflowPunct w:val="0"/>
              <w:autoSpaceDE w:val="0"/>
              <w:autoSpaceDN w:val="0"/>
              <w:adjustRightInd w:val="0"/>
              <w:rPr>
                <w:szCs w:val="18"/>
                <w:lang w:val="en-US" w:eastAsia="zh-CN"/>
              </w:rPr>
            </w:pPr>
          </w:p>
        </w:tc>
      </w:tr>
      <w:tr w:rsidR="00CC67D6" w14:paraId="43900D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6856A"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0EC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F87E8D" w14:textId="77777777" w:rsidR="00CC67D6" w:rsidRDefault="00CC67D6" w:rsidP="008E5574">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1B98AD" w14:textId="77777777" w:rsidR="00CC67D6" w:rsidRDefault="00CC67D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BD05B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CC67D6" w14:paraId="45088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4A12F"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3C14"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580FD" w14:textId="77777777" w:rsidR="00CC67D6" w:rsidRDefault="00CC67D6" w:rsidP="008E5574">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4CD1" w14:textId="77777777" w:rsidR="00CC67D6" w:rsidRDefault="00CC67D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BEC7" w14:textId="77777777" w:rsidR="00CC67D6" w:rsidRDefault="00CC67D6" w:rsidP="008E5574">
            <w:pPr>
              <w:pStyle w:val="TAC"/>
              <w:overflowPunct w:val="0"/>
              <w:autoSpaceDE w:val="0"/>
              <w:autoSpaceDN w:val="0"/>
              <w:adjustRightInd w:val="0"/>
              <w:rPr>
                <w:szCs w:val="18"/>
                <w:lang w:val="en-US" w:eastAsia="zh-CN"/>
              </w:rPr>
            </w:pPr>
          </w:p>
        </w:tc>
      </w:tr>
      <w:tr w:rsidR="00CC67D6" w14:paraId="0358943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3D876E2" w14:textId="77777777" w:rsidR="00CC67D6" w:rsidRDefault="00CC67D6" w:rsidP="008E5574">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255C119"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EDDC5CE"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FA54FD"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9B4FF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0B2BFD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2298"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E18A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4AD2F" w14:textId="77777777" w:rsidR="00CC67D6" w:rsidRDefault="00CC67D6" w:rsidP="008E5574">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4E134"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6EEA" w14:textId="77777777" w:rsidR="00CC67D6" w:rsidRDefault="00CC67D6" w:rsidP="008E5574">
            <w:pPr>
              <w:pStyle w:val="TAC"/>
              <w:overflowPunct w:val="0"/>
              <w:autoSpaceDE w:val="0"/>
              <w:autoSpaceDN w:val="0"/>
              <w:adjustRightInd w:val="0"/>
              <w:rPr>
                <w:szCs w:val="18"/>
                <w:lang w:eastAsia="zh-CN"/>
              </w:rPr>
            </w:pPr>
          </w:p>
        </w:tc>
      </w:tr>
      <w:tr w:rsidR="00CC67D6" w14:paraId="36E7C9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2475"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15FF1" w14:textId="77777777" w:rsidR="00CC67D6" w:rsidRDefault="00CC67D6"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EA664F" w14:textId="77777777" w:rsidR="00CC67D6" w:rsidRDefault="00CC67D6" w:rsidP="008E5574">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63C2A9"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9EB1"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37121F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EFF72"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A8A8"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512C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8DCBF5" w14:textId="77777777" w:rsidR="00CC67D6" w:rsidRDefault="00CC67D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F48" w14:textId="77777777" w:rsidR="00CC67D6" w:rsidRDefault="00CC67D6" w:rsidP="008E5574">
            <w:pPr>
              <w:pStyle w:val="TAC"/>
              <w:overflowPunct w:val="0"/>
              <w:autoSpaceDE w:val="0"/>
              <w:autoSpaceDN w:val="0"/>
              <w:adjustRightInd w:val="0"/>
              <w:rPr>
                <w:rFonts w:eastAsia="Yu Mincho"/>
                <w:szCs w:val="18"/>
              </w:rPr>
            </w:pPr>
          </w:p>
        </w:tc>
      </w:tr>
      <w:tr w:rsidR="00CC67D6" w14:paraId="2EA7F7B4"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4D4F633E" w14:textId="77777777" w:rsidR="00CC67D6" w:rsidRDefault="00CC67D6" w:rsidP="008E5574">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9F110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5CE24D" w14:textId="77777777" w:rsidR="00CC67D6" w:rsidRDefault="00CC67D6" w:rsidP="008E5574">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29CFC"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2D307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1B520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8503"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AF03"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7BE7BA" w14:textId="77777777" w:rsidR="00CC67D6" w:rsidRDefault="00CC67D6" w:rsidP="008E5574">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7571AF" w14:textId="77777777" w:rsidR="00CC67D6" w:rsidRDefault="00CC67D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1960" w14:textId="77777777" w:rsidR="00CC67D6" w:rsidRDefault="00CC67D6" w:rsidP="008E5574">
            <w:pPr>
              <w:pStyle w:val="TAC"/>
              <w:overflowPunct w:val="0"/>
              <w:autoSpaceDE w:val="0"/>
              <w:autoSpaceDN w:val="0"/>
              <w:adjustRightInd w:val="0"/>
              <w:rPr>
                <w:szCs w:val="18"/>
                <w:lang w:val="en-US" w:eastAsia="zh-CN"/>
              </w:rPr>
            </w:pPr>
          </w:p>
        </w:tc>
      </w:tr>
      <w:tr w:rsidR="00CC67D6" w14:paraId="012DADB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66060" w14:textId="77777777" w:rsidR="00CC67D6" w:rsidRDefault="00CC67D6" w:rsidP="008E5574">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5CC3A9D"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6F156B3"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7FDAD"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97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3A008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EE4D4"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D898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31182"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38AE9"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C897" w14:textId="77777777" w:rsidR="00CC67D6" w:rsidRDefault="00CC67D6" w:rsidP="008E5574">
            <w:pPr>
              <w:pStyle w:val="TAC"/>
              <w:overflowPunct w:val="0"/>
              <w:autoSpaceDE w:val="0"/>
              <w:autoSpaceDN w:val="0"/>
              <w:adjustRightInd w:val="0"/>
              <w:rPr>
                <w:szCs w:val="18"/>
                <w:lang w:val="en-US" w:eastAsia="zh-CN"/>
              </w:rPr>
            </w:pPr>
          </w:p>
        </w:tc>
      </w:tr>
      <w:tr w:rsidR="00CC67D6" w14:paraId="07E5257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5DB" w14:textId="77777777" w:rsidR="00CC67D6" w:rsidRDefault="00CC67D6" w:rsidP="008E5574">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9B1E"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30B1C8"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0FE02"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369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73AAE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0671"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107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EA8E67"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5C6AE" w14:textId="77777777" w:rsidR="00CC67D6" w:rsidRDefault="00CC67D6" w:rsidP="008E5574">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E312" w14:textId="77777777" w:rsidR="00CC67D6" w:rsidRDefault="00CC67D6" w:rsidP="008E5574">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8E5574">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8E5574">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8E5574">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8E5574">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8E5574">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8E5574">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8E5574">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8E5574">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lastRenderedPageBreak/>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8E5574">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8E5574">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8E5574">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8E5574">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8E5574">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8E5574">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8E5574">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8E5574">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E1C6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2B92"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3E9F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2CE2C33"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2641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F2D27"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6D97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F4D72" w14:textId="484249F8"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1DEE8"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D10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8E5574">
            <w:pPr>
              <w:spacing w:after="0"/>
              <w:jc w:val="center"/>
              <w:rPr>
                <w:rFonts w:ascii="Arial" w:eastAsia="SimSun" w:hAnsi="Arial" w:cs="Arial"/>
                <w:sz w:val="18"/>
                <w:szCs w:val="18"/>
                <w:lang w:val="en-US" w:eastAsia="zh-CN" w:bidi="ar"/>
              </w:rPr>
            </w:pPr>
            <w:r w:rsidRPr="006034FE">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C818DD">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EAB6F4" w14:textId="77777777" w:rsidR="001D0CCE" w:rsidRDefault="001D0CCE" w:rsidP="001D0CC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7963C4" w14:textId="77777777" w:rsidR="001D0CCE" w:rsidRPr="00F47DBA" w:rsidRDefault="001D0CCE" w:rsidP="001D0CCE">
            <w:pPr>
              <w:pStyle w:val="TAC"/>
              <w:overflowPunct w:val="0"/>
              <w:autoSpaceDE w:val="0"/>
              <w:autoSpaceDN w:val="0"/>
              <w:adjustRightInd w:val="0"/>
              <w:rPr>
                <w:szCs w:val="18"/>
                <w:lang w:val="en-US"/>
              </w:rPr>
            </w:pPr>
            <w:r w:rsidRPr="00F47DBA">
              <w:rPr>
                <w:szCs w:val="18"/>
                <w:lang w:val="en-US"/>
              </w:rPr>
              <w:t>CA_n41C</w:t>
            </w:r>
          </w:p>
          <w:p w14:paraId="40ADDAA5" w14:textId="01F527BB" w:rsidR="00543AAC" w:rsidRDefault="001D0CCE" w:rsidP="001D0CCE">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C818DD">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8E5574">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7E239" w14:textId="00A3A818" w:rsidR="00543AAC" w:rsidRDefault="00543AAC" w:rsidP="002C611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EB390A" w14:textId="77777777" w:rsidR="005C27F4" w:rsidRDefault="005C27F4" w:rsidP="005C27F4">
            <w:pPr>
              <w:pStyle w:val="TAC"/>
              <w:overflowPunct w:val="0"/>
              <w:autoSpaceDE w:val="0"/>
              <w:autoSpaceDN w:val="0"/>
              <w:adjustRightInd w:val="0"/>
            </w:pPr>
            <w:r>
              <w:t>CA_n41C</w:t>
            </w:r>
          </w:p>
          <w:p w14:paraId="190F509B"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lastRenderedPageBreak/>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8E5574">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A5ABBF8" w14:textId="77777777" w:rsidR="00F83BDF" w:rsidRDefault="00F83BDF" w:rsidP="00F83BDF">
            <w:pPr>
              <w:pStyle w:val="TAC"/>
              <w:overflowPunct w:val="0"/>
              <w:autoSpaceDE w:val="0"/>
              <w:autoSpaceDN w:val="0"/>
              <w:adjustRightInd w:val="0"/>
            </w:pPr>
            <w:r>
              <w:t>CA_n41C</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77777777" w:rsidR="00543AAC" w:rsidRDefault="00543AAC" w:rsidP="008E5574">
            <w:pPr>
              <w:pStyle w:val="TAC"/>
              <w:overflowPunct w:val="0"/>
              <w:autoSpaceDE w:val="0"/>
              <w:autoSpaceDN w:val="0"/>
              <w:adjustRightInd w:val="0"/>
              <w:rPr>
                <w:lang w:val="en-US"/>
              </w:rPr>
            </w:pPr>
            <w:r>
              <w:rPr>
                <w:rFonts w:cs="Arial"/>
                <w:szCs w:val="18"/>
              </w:rPr>
              <w:t>CA_n41C</w:t>
            </w:r>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FAD355"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A3569BC" w14:textId="77777777" w:rsidR="006776EC" w:rsidRDefault="006776EC" w:rsidP="006776EC">
            <w:pPr>
              <w:pStyle w:val="TAC"/>
              <w:overflowPunct w:val="0"/>
              <w:autoSpaceDE w:val="0"/>
              <w:autoSpaceDN w:val="0"/>
              <w:adjustRightInd w:val="0"/>
              <w:rPr>
                <w:rFonts w:eastAsia="Yu Mincho"/>
                <w:szCs w:val="18"/>
                <w:lang w:eastAsia="ko-KR"/>
              </w:rPr>
            </w:pPr>
            <w:r>
              <w:rPr>
                <w:rFonts w:eastAsia="Yu Mincho"/>
                <w:szCs w:val="18"/>
                <w:lang w:eastAsia="ko-KR"/>
              </w:rPr>
              <w:t>CA_n41C</w:t>
            </w:r>
          </w:p>
          <w:p w14:paraId="012D34C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8E5574">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8E5574">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8E5574">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8E5574">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77777777" w:rsidR="00543AAC" w:rsidRDefault="00543AAC" w:rsidP="008E5574">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C818DD">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E95D8E" w14:paraId="091FE338" w14:textId="77777777" w:rsidTr="00C818DD">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9DF6E" w14:textId="74DB242D" w:rsidR="00E95D8E" w:rsidRDefault="00E95D8E" w:rsidP="00E95D8E">
            <w:pPr>
              <w:pStyle w:val="TAC"/>
              <w:overflowPunct w:val="0"/>
              <w:autoSpaceDE w:val="0"/>
              <w:autoSpaceDN w:val="0"/>
              <w:adjustRightInd w:val="0"/>
              <w:rPr>
                <w:lang w:eastAsia="zh-CN"/>
              </w:rPr>
            </w:pPr>
            <w:r>
              <w:lastRenderedPageBreak/>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7C2AB" w14:textId="77777777" w:rsidR="00E95D8E" w:rsidRDefault="00E95D8E" w:rsidP="00E95D8E">
            <w:pPr>
              <w:pStyle w:val="TAC"/>
            </w:pPr>
            <w:r>
              <w:t>n41</w:t>
            </w:r>
            <w:r>
              <w:rPr>
                <w:vertAlign w:val="superscript"/>
              </w:rPr>
              <w:t>8,9</w:t>
            </w:r>
          </w:p>
          <w:p w14:paraId="42C3D863" w14:textId="77777777" w:rsidR="00E95D8E" w:rsidRDefault="00E95D8E" w:rsidP="00E95D8E">
            <w:pPr>
              <w:pStyle w:val="TAC"/>
              <w:rPr>
                <w:vertAlign w:val="superscript"/>
                <w:lang w:eastAsia="zh-CN"/>
              </w:rPr>
            </w:pPr>
            <w:r>
              <w:t>n77</w:t>
            </w:r>
            <w:r>
              <w:rPr>
                <w:vertAlign w:val="superscript"/>
              </w:rPr>
              <w:t>8,9</w:t>
            </w:r>
          </w:p>
          <w:p w14:paraId="6E5125A1" w14:textId="77777777" w:rsidR="00E95D8E" w:rsidRDefault="00E95D8E" w:rsidP="00E95D8E">
            <w:pPr>
              <w:pStyle w:val="TAC"/>
            </w:pPr>
            <w:r>
              <w:t>CA_n41A-n77A</w:t>
            </w:r>
            <w:r>
              <w:rPr>
                <w:vertAlign w:val="superscript"/>
              </w:rPr>
              <w:t>8</w:t>
            </w:r>
          </w:p>
          <w:p w14:paraId="218D7CB1" w14:textId="3A1D7F42" w:rsidR="00E95D8E" w:rsidRDefault="00E95D8E" w:rsidP="00E95D8E">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BF56459" w14:textId="18A7E4DD" w:rsidR="00E95D8E" w:rsidRDefault="00E95D8E" w:rsidP="00E95D8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78034" w14:textId="7C03BC9C" w:rsidR="00E95D8E" w:rsidRDefault="00E95D8E" w:rsidP="00E95D8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E0483" w14:textId="3667B411" w:rsidR="00E95D8E" w:rsidRDefault="00E95D8E" w:rsidP="00E95D8E">
            <w:pPr>
              <w:pStyle w:val="TAC"/>
              <w:overflowPunct w:val="0"/>
              <w:autoSpaceDE w:val="0"/>
              <w:autoSpaceDN w:val="0"/>
              <w:adjustRightInd w:val="0"/>
              <w:rPr>
                <w:lang w:eastAsia="zh-CN"/>
              </w:rPr>
            </w:pPr>
            <w:r>
              <w:rPr>
                <w:rFonts w:hint="eastAsia"/>
                <w:lang w:val="en-US" w:eastAsia="zh-CN"/>
              </w:rPr>
              <w:t>0</w:t>
            </w:r>
          </w:p>
        </w:tc>
      </w:tr>
      <w:tr w:rsidR="00E95D8E" w14:paraId="7E2337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870CE" w14:textId="77777777" w:rsidR="00E95D8E" w:rsidRDefault="00E95D8E" w:rsidP="00E95D8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C76E8" w14:textId="77777777" w:rsidR="00E95D8E" w:rsidRDefault="00E95D8E" w:rsidP="00E95D8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AADF2" w14:textId="4373D2B5" w:rsidR="00E95D8E" w:rsidRDefault="00E95D8E" w:rsidP="00E95D8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C00CEF" w14:textId="4D673E1F" w:rsidR="00E95D8E" w:rsidRDefault="00E95D8E" w:rsidP="00E95D8E">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CF581" w14:textId="77777777" w:rsidR="00E95D8E" w:rsidRDefault="00E95D8E" w:rsidP="00E95D8E">
            <w:pPr>
              <w:pStyle w:val="TAC"/>
              <w:overflowPunct w:val="0"/>
              <w:autoSpaceDE w:val="0"/>
              <w:autoSpaceDN w:val="0"/>
              <w:adjustRightInd w:val="0"/>
              <w:rPr>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8E5574">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8E5574">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8E5574">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3B0D34">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3B0D34">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3B0D34">
            <w:pPr>
              <w:pStyle w:val="TAC"/>
              <w:rPr>
                <w:rFonts w:eastAsia="SimSun" w:cs="Arial"/>
                <w:szCs w:val="18"/>
                <w:lang w:val="en-US" w:eastAsia="zh-CN" w:bidi="ar"/>
              </w:rPr>
            </w:pPr>
            <w:r w:rsidRPr="005C5F1C">
              <w:rPr>
                <w:rFonts w:cs="Arial" w:hint="eastAsia"/>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8E0E2A">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8E0E2A">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8E0E2A">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3B0D34">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3B0D34">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3B0D34">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5C5F1C">
            <w:pPr>
              <w:keepNext/>
              <w:keepLines/>
              <w:overflowPunct w:val="0"/>
              <w:autoSpaceDE w:val="0"/>
              <w:autoSpaceDN w:val="0"/>
              <w:adjustRightInd w:val="0"/>
              <w:spacing w:after="0"/>
              <w:jc w:val="center"/>
              <w:textAlignment w:val="bottom"/>
            </w:pPr>
            <w:r w:rsidRPr="005C5F1C">
              <w:rPr>
                <w:rFonts w:ascii="Arial" w:eastAsia="SimSun" w:hAnsi="Arial" w:cs="Arial"/>
                <w:sz w:val="18"/>
                <w:szCs w:val="18"/>
                <w:lang w:val="en-US" w:eastAsia="zh-CN" w:bidi="ar"/>
              </w:rPr>
              <w:t>5, 10, 15, 20, 40, 50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60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80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90</w:t>
            </w:r>
            <w:r w:rsidRPr="005C5F1C">
              <w:rPr>
                <w:rFonts w:ascii="Arial" w:eastAsia="SimSun" w:hAnsi="Arial" w:cs="Arial"/>
                <w:color w:val="000000"/>
                <w:sz w:val="18"/>
                <w:szCs w:val="18"/>
                <w:vertAlign w:val="superscript"/>
                <w:lang w:val="en-US" w:eastAsia="zh-CN" w:bidi="ar"/>
              </w:rPr>
              <w:t>1</w:t>
            </w:r>
            <w:r w:rsidRPr="005C5F1C">
              <w:rPr>
                <w:rFonts w:ascii="Arial" w:eastAsia="SimSun" w:hAnsi="Arial" w:cs="Arial"/>
                <w:color w:val="000000"/>
                <w:sz w:val="18"/>
                <w:szCs w:val="18"/>
                <w:lang w:val="en-US" w:eastAsia="zh-CN" w:bidi="ar"/>
              </w:rPr>
              <w:t>, 100</w:t>
            </w:r>
            <w:r w:rsidRPr="005C5F1C">
              <w:rPr>
                <w:rFonts w:ascii="Arial" w:eastAsia="SimSun"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5C5F1C">
            <w:pPr>
              <w:spacing w:after="0"/>
              <w:jc w:val="center"/>
              <w:rPr>
                <w:rFonts w:ascii="Arial" w:eastAsia="SimSun" w:hAnsi="Arial" w:cs="Arial"/>
                <w:sz w:val="18"/>
                <w:szCs w:val="18"/>
                <w:lang w:val="en-US" w:eastAsia="zh-CN" w:bidi="ar"/>
              </w:rPr>
            </w:pPr>
            <w:r w:rsidRPr="005C5F1C">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8E0E2A">
            <w:pPr>
              <w:pStyle w:val="TAC"/>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8E0E2A">
            <w:pPr>
              <w:pStyle w:val="TAC"/>
              <w:rPr>
                <w:lang w:val="fr-FR"/>
              </w:rPr>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8E0E2A">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8E0E2A">
            <w:pPr>
              <w:pStyle w:val="TAC"/>
              <w:rPr>
                <w:lang w:val="fr-FR"/>
              </w:rPr>
            </w:pPr>
            <w:r w:rsidRPr="005C5F1C">
              <w:rPr>
                <w:rFonts w:eastAsia="SimSun" w:cs="Arial"/>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5C5F1C">
            <w:pPr>
              <w:keepNext/>
              <w:keepLines/>
              <w:overflowPunct w:val="0"/>
              <w:autoSpaceDE w:val="0"/>
              <w:autoSpaceDN w:val="0"/>
              <w:adjustRightInd w:val="0"/>
              <w:spacing w:after="0"/>
              <w:jc w:val="center"/>
              <w:textAlignment w:val="bottom"/>
              <w:rPr>
                <w:lang w:val="fr-F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5C5F1C">
            <w:pPr>
              <w:keepNext/>
              <w:keepLines/>
              <w:overflowPunct w:val="0"/>
              <w:autoSpaceDE w:val="0"/>
              <w:autoSpaceDN w:val="0"/>
              <w:adjustRightInd w:val="0"/>
              <w:spacing w:after="0"/>
              <w:jc w:val="center"/>
              <w:textAlignment w:val="bottom"/>
              <w:rPr>
                <w:szCs w:val="18"/>
                <w:lang w:val="en-US" w:eastAsia="zh-CN"/>
              </w:rPr>
            </w:pPr>
            <w:r w:rsidRPr="005C5F1C">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5C5F1C">
            <w:pPr>
              <w:keepNext/>
              <w:keepLines/>
              <w:overflowPunct w:val="0"/>
              <w:autoSpaceDE w:val="0"/>
              <w:autoSpaceDN w:val="0"/>
              <w:adjustRightInd w:val="0"/>
              <w:spacing w:after="0"/>
              <w:jc w:val="center"/>
              <w:textAlignment w:val="bottom"/>
              <w:rPr>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5C5F1C">
            <w:pPr>
              <w:keepNext/>
              <w:keepLines/>
              <w:overflowPunct w:val="0"/>
              <w:autoSpaceDE w:val="0"/>
              <w:autoSpaceDN w:val="0"/>
              <w:adjustRightInd w:val="0"/>
              <w:spacing w:after="0"/>
              <w:jc w:val="center"/>
              <w:textAlignment w:val="bottom"/>
              <w:rPr>
                <w:rFonts w:cs="Arial"/>
                <w:szCs w:val="18"/>
                <w:lang w:val="en-US" w:eastAsia="zh-CN"/>
              </w:rPr>
            </w:pPr>
            <w:r w:rsidRPr="005C5F1C">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384FC7">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384FC7">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384FC7">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CA_n46N</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10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20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40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60</w:t>
            </w:r>
            <w:r w:rsidRPr="005C5F1C">
              <w:rPr>
                <w:rFonts w:ascii="Arial" w:eastAsia="SimSun" w:hAnsi="Arial" w:hint="eastAsia"/>
                <w:sz w:val="18"/>
                <w:lang w:val="en-US" w:eastAsia="zh-CN" w:bidi="ar"/>
              </w:rPr>
              <w:t xml:space="preserve">, </w:t>
            </w:r>
            <w:r w:rsidRPr="005C5F1C">
              <w:rPr>
                <w:rFonts w:ascii="Arial" w:eastAsia="SimSun"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CA_n46C</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CA_n46D</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CA_n46M</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5C5F1C">
            <w:pPr>
              <w:keepNext/>
              <w:keepLines/>
              <w:spacing w:after="0"/>
              <w:jc w:val="center"/>
              <w:rPr>
                <w:rFonts w:ascii="Arial" w:eastAsia="SimSun" w:hAnsi="Arial"/>
                <w:sz w:val="18"/>
                <w:lang w:val="en-US" w:eastAsia="zh-CN" w:bidi="ar"/>
              </w:rPr>
            </w:pPr>
            <w:r w:rsidRPr="005C5F1C">
              <w:rPr>
                <w:rFonts w:ascii="Arial" w:eastAsia="SimSun" w:hAnsi="Arial"/>
                <w:sz w:val="18"/>
                <w:lang w:val="en-US" w:eastAsia="zh-CN" w:bidi="ar"/>
              </w:rPr>
              <w:t>CA_n96B</w:t>
            </w:r>
            <w:r w:rsidRPr="005C5F1C">
              <w:rPr>
                <w:rFonts w:ascii="Arial" w:eastAsia="SimSun" w:hAnsi="Arial" w:hint="eastAsia"/>
                <w:sz w:val="18"/>
                <w:lang w:val="en-US" w:eastAsia="zh-CN" w:bidi="ar"/>
              </w:rPr>
              <w:t>_BCS</w:t>
            </w:r>
            <w:r w:rsidRPr="005C5F1C">
              <w:rPr>
                <w:rFonts w:ascii="Arial" w:eastAsia="SimSun"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CA_n46N</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8E0E2A">
            <w:pPr>
              <w:pStyle w:val="TAC"/>
              <w:rPr>
                <w:rFonts w:eastAsia="SimSun" w:cs="Arial"/>
                <w:szCs w:val="18"/>
                <w:lang w:val="en-US" w:eastAsia="zh-CN" w:bidi="ar"/>
              </w:rPr>
            </w:pPr>
            <w:r w:rsidRPr="005C5F1C">
              <w:rPr>
                <w:rFonts w:eastAsia="SimSun" w:cs="Arial"/>
                <w:szCs w:val="18"/>
                <w:lang w:val="en-US" w:eastAsia="zh-CN" w:bidi="ar"/>
              </w:rPr>
              <w:t>CA_n96B</w:t>
            </w:r>
            <w:r w:rsidRPr="005C5F1C">
              <w:rPr>
                <w:rFonts w:eastAsia="SimSun" w:cs="Arial" w:hint="eastAsia"/>
                <w:szCs w:val="18"/>
                <w:lang w:val="en-US" w:eastAsia="zh-CN" w:bidi="ar"/>
              </w:rPr>
              <w:t>_BCS</w:t>
            </w:r>
            <w:r w:rsidRPr="005C5F1C">
              <w:rPr>
                <w:rFonts w:eastAsia="SimSun" w:cs="Arial"/>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SimSun"/>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SimSun"/>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90</w:t>
            </w:r>
            <w:r w:rsidRPr="00B11B14">
              <w:rPr>
                <w:rFonts w:eastAsia="SimSun"/>
                <w:color w:val="000000"/>
                <w:vertAlign w:val="superscript"/>
                <w:lang w:val="en-US" w:eastAsia="zh-CN" w:bidi="ar"/>
              </w:rPr>
              <w:t>1</w:t>
            </w:r>
            <w:r w:rsidRPr="00B11B14">
              <w:rPr>
                <w:rFonts w:eastAsia="SimSun"/>
                <w:color w:val="000000"/>
                <w:lang w:val="en-US" w:eastAsia="zh-CN" w:bidi="ar"/>
              </w:rPr>
              <w:t>,</w:t>
            </w:r>
            <w:r w:rsidRPr="00B11B14">
              <w:rPr>
                <w:rFonts w:eastAsia="SimSun"/>
                <w:color w:val="000000"/>
                <w:vertAlign w:val="superscript"/>
                <w:lang w:val="en-US" w:eastAsia="zh-CN" w:bidi="ar"/>
              </w:rPr>
              <w:t xml:space="preserve"> </w:t>
            </w:r>
            <w:r w:rsidRPr="00B11B14">
              <w:rPr>
                <w:rFonts w:eastAsia="SimSun"/>
                <w:color w:val="000000"/>
                <w:lang w:val="en-US" w:eastAsia="zh-CN" w:bidi="ar"/>
              </w:rPr>
              <w:t>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SimSun"/>
                <w:lang w:val="en-US" w:eastAsia="zh-CN" w:bidi="ar"/>
              </w:rPr>
              <w:t>5, 10, 15, 20, 40, 50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SimSun"/>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SimSun"/>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SimSun"/>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SimSun"/>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SimSun"/>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SimSun"/>
                <w:lang w:val="en-US" w:eastAsia="zh-CN" w:bidi="ar"/>
              </w:rPr>
              <w:t>5, 10, 15, 20</w:t>
            </w:r>
            <w:r w:rsidRPr="00B11B14">
              <w:rPr>
                <w:rFonts w:eastAsia="SimSun"/>
                <w:color w:val="000000"/>
                <w:vertAlign w:val="superscript"/>
                <w:lang w:val="en-US" w:eastAsia="zh-CN" w:bidi="ar"/>
              </w:rPr>
              <w:t>1</w:t>
            </w:r>
            <w:r w:rsidRPr="00B11B14">
              <w:rPr>
                <w:rFonts w:eastAsia="SimSun"/>
                <w:color w:val="000000"/>
                <w:lang w:val="en-US" w:eastAsia="zh-CN" w:bidi="ar"/>
              </w:rPr>
              <w:t>, 25</w:t>
            </w:r>
            <w:r w:rsidRPr="00B11B14">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SimSun"/>
                <w:lang w:val="en-US" w:eastAsia="zh-CN" w:bidi="ar"/>
              </w:rPr>
              <w:t>5, 10, 15, 20, 30, 40, 50</w:t>
            </w:r>
            <w:r w:rsidRPr="00B11B14">
              <w:rPr>
                <w:rFonts w:eastAsia="SimSun"/>
                <w:color w:val="000000"/>
                <w:vertAlign w:val="superscript"/>
                <w:lang w:val="en-US" w:eastAsia="zh-CN" w:bidi="ar"/>
              </w:rPr>
              <w:t>1</w:t>
            </w:r>
            <w:r w:rsidRPr="00B11B14">
              <w:rPr>
                <w:rFonts w:eastAsia="SimSun"/>
                <w:color w:val="000000"/>
                <w:lang w:val="en-US" w:eastAsia="zh-CN" w:bidi="ar"/>
              </w:rPr>
              <w:t>, 60</w:t>
            </w:r>
            <w:r w:rsidRPr="00B11B14">
              <w:rPr>
                <w:rFonts w:eastAsia="SimSun"/>
                <w:color w:val="000000"/>
                <w:vertAlign w:val="superscript"/>
                <w:lang w:val="en-US" w:eastAsia="zh-CN" w:bidi="ar"/>
              </w:rPr>
              <w:t>1</w:t>
            </w:r>
            <w:r w:rsidRPr="00B11B14">
              <w:rPr>
                <w:rFonts w:eastAsia="SimSun"/>
                <w:color w:val="000000"/>
                <w:lang w:val="en-US" w:eastAsia="zh-CN" w:bidi="ar"/>
              </w:rPr>
              <w:t>, 70</w:t>
            </w:r>
            <w:r w:rsidRPr="00B11B14">
              <w:rPr>
                <w:rFonts w:eastAsia="SimSun"/>
                <w:color w:val="000000"/>
                <w:vertAlign w:val="superscript"/>
                <w:lang w:val="en-US" w:eastAsia="zh-CN" w:bidi="ar"/>
              </w:rPr>
              <w:t>1</w:t>
            </w:r>
            <w:r w:rsidRPr="00B11B14">
              <w:rPr>
                <w:rFonts w:eastAsia="SimSun"/>
                <w:color w:val="000000"/>
                <w:lang w:val="en-US" w:eastAsia="zh-CN" w:bidi="ar"/>
              </w:rPr>
              <w:t xml:space="preserve"> , 80</w:t>
            </w:r>
            <w:r w:rsidRPr="00B11B14">
              <w:rPr>
                <w:rFonts w:eastAsia="SimSun"/>
                <w:color w:val="000000"/>
                <w:vertAlign w:val="superscript"/>
                <w:lang w:val="en-US" w:eastAsia="zh-CN" w:bidi="ar"/>
              </w:rPr>
              <w:t>1</w:t>
            </w:r>
            <w:r w:rsidRPr="00B11B14">
              <w:rPr>
                <w:rFonts w:eastAsia="SimSun"/>
                <w:color w:val="000000"/>
                <w:lang w:val="en-US" w:eastAsia="zh-CN" w:bidi="ar"/>
              </w:rPr>
              <w:t>, 90</w:t>
            </w:r>
            <w:r w:rsidRPr="00B11B14">
              <w:rPr>
                <w:rFonts w:eastAsia="SimSun"/>
                <w:color w:val="000000"/>
                <w:vertAlign w:val="superscript"/>
                <w:lang w:val="en-US" w:eastAsia="zh-CN" w:bidi="ar"/>
              </w:rPr>
              <w:t>1</w:t>
            </w:r>
            <w:r w:rsidRPr="00B11B14">
              <w:rPr>
                <w:rFonts w:eastAsia="SimSun"/>
                <w:color w:val="000000"/>
                <w:lang w:val="en-US" w:eastAsia="zh-CN" w:bidi="ar"/>
              </w:rPr>
              <w:t>, 100</w:t>
            </w:r>
            <w:r w:rsidRPr="00B11B14">
              <w:rPr>
                <w:rFonts w:eastAsia="SimSun"/>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SimSun"/>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SimSun"/>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SimSun"/>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SimSun"/>
                <w:lang w:val="en-US" w:eastAsia="zh-CN" w:bidi="ar"/>
              </w:rPr>
              <w:t>5</w:t>
            </w:r>
            <w:r w:rsidRPr="00B11B14">
              <w:rPr>
                <w:rFonts w:eastAsia="SimSun"/>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5</w:t>
            </w:r>
            <w:r w:rsidRPr="00B11B14">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SimSun" w:hAnsi="Arial"/>
                <w:sz w:val="18"/>
                <w:szCs w:val="18"/>
                <w:lang w:val="en-US" w:eastAsia="zh-CN" w:bidi="ar"/>
              </w:rPr>
            </w:pPr>
            <w:r w:rsidRPr="00B11B14">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SimSun"/>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SimSun"/>
                <w:lang w:val="en-US" w:eastAsia="zh-CN" w:bidi="ar"/>
              </w:rPr>
            </w:pPr>
            <w:r w:rsidRPr="00B11B14">
              <w:rPr>
                <w:rFonts w:eastAsia="SimSun"/>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SimSun"/>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SimSun"/>
                <w:lang w:val="en-US" w:eastAsia="zh-CN" w:bidi="ar"/>
              </w:rPr>
              <w:t>10</w:t>
            </w:r>
            <w:r w:rsidRPr="00B11B14">
              <w:rPr>
                <w:rFonts w:eastAsia="SimSun"/>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SimSun"/>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SimSun"/>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SimSun"/>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SimSun"/>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SimSun"/>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SimSun"/>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SimSun"/>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lastRenderedPageBreak/>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77777777" w:rsidR="00B11B14" w:rsidRPr="00B11B14" w:rsidRDefault="00B11B14" w:rsidP="00B11B14">
            <w:pPr>
              <w:keepNext/>
              <w:keepLines/>
              <w:spacing w:after="0"/>
              <w:jc w:val="center"/>
              <w:rPr>
                <w:rFonts w:ascii="Arial" w:eastAsia="SimSun" w:hAnsi="Arial" w:cs="Arial"/>
                <w:sz w:val="18"/>
                <w:szCs w:val="18"/>
                <w:lang w:val="en-US" w:eastAsia="zh-CN" w:bidi="ar"/>
              </w:rPr>
            </w:pPr>
            <w:r w:rsidRPr="00B11B14">
              <w:rPr>
                <w:rFonts w:ascii="Arial" w:hAnsi="Arial" w:cs="Arial"/>
                <w:sz w:val="18"/>
                <w:szCs w:val="18"/>
                <w:lang w:val="en-US"/>
              </w:rPr>
              <w:t xml:space="preserve"> 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5, 10</w:t>
            </w:r>
            <w:r w:rsidRPr="00B11B14">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B11B14">
            <w:pPr>
              <w:keepNext/>
              <w:keepLines/>
              <w:overflowPunct w:val="0"/>
              <w:autoSpaceDE w:val="0"/>
              <w:autoSpaceDN w:val="0"/>
              <w:adjustRightInd w:val="0"/>
              <w:spacing w:after="0"/>
              <w:jc w:val="center"/>
              <w:textAlignment w:val="bottom"/>
              <w:rPr>
                <w:lang w:val="en-US" w:eastAsia="zh-CN"/>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B11B1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B11B14">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B11B14">
            <w:pPr>
              <w:keepNext/>
              <w:keepLines/>
              <w:overflowPunct w:val="0"/>
              <w:autoSpaceDE w:val="0"/>
              <w:autoSpaceDN w:val="0"/>
              <w:adjustRightInd w:val="0"/>
              <w:spacing w:after="0"/>
              <w:jc w:val="center"/>
              <w:textAlignment w:val="bottom"/>
              <w:rPr>
                <w:lang w:val="en-US"/>
              </w:rPr>
            </w:pPr>
            <w:r w:rsidRPr="00B11B14">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5, 10, 15, 20, 30, 40, 50, 60, 80</w:t>
            </w:r>
            <w:r w:rsidRPr="00B11B14">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B11B14">
            <w:pPr>
              <w:keepNext/>
              <w:keepLines/>
              <w:overflowPunct w:val="0"/>
              <w:autoSpaceDE w:val="0"/>
              <w:autoSpaceDN w:val="0"/>
              <w:adjustRightInd w:val="0"/>
              <w:spacing w:after="0"/>
              <w:jc w:val="center"/>
              <w:textAlignment w:val="bottom"/>
              <w:rPr>
                <w:szCs w:val="18"/>
                <w:lang w:val="en-US" w:eastAsia="zh-CN"/>
              </w:rPr>
            </w:pPr>
            <w:r w:rsidRPr="00B11B14">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441D3985"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26B6" w14:paraId="69052B1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69759" w14:textId="77777777" w:rsidR="00EF26B6" w:rsidRDefault="00EF26B6" w:rsidP="008E557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37AF" w14:textId="77777777" w:rsidR="00EF26B6" w:rsidRDefault="00EF26B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C39DBEA" w14:textId="77777777" w:rsidR="00EF26B6" w:rsidRDefault="00EF26B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B66158" w14:textId="77777777" w:rsidR="00EF26B6" w:rsidRDefault="00EF26B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155CB" w14:textId="77777777" w:rsidR="00EF26B6" w:rsidRDefault="00EF26B6" w:rsidP="008E5574">
            <w:pPr>
              <w:pStyle w:val="TAH"/>
              <w:overflowPunct w:val="0"/>
              <w:autoSpaceDE w:val="0"/>
              <w:autoSpaceDN w:val="0"/>
              <w:adjustRightInd w:val="0"/>
              <w:rPr>
                <w:szCs w:val="18"/>
                <w:lang w:eastAsia="zh-CN"/>
              </w:rPr>
            </w:pPr>
            <w:r>
              <w:t>Bandwidth combination set</w:t>
            </w:r>
          </w:p>
        </w:tc>
      </w:tr>
      <w:tr w:rsidR="00EF26B6" w14:paraId="0978B6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29269"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681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0F8B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1A34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284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7CB0CE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1291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74A2"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1288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C3C9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A21C" w14:textId="77777777" w:rsidR="00EF26B6" w:rsidRDefault="00EF26B6" w:rsidP="008E5574">
            <w:pPr>
              <w:pStyle w:val="TAC"/>
              <w:overflowPunct w:val="0"/>
              <w:autoSpaceDE w:val="0"/>
              <w:autoSpaceDN w:val="0"/>
              <w:adjustRightInd w:val="0"/>
              <w:rPr>
                <w:rFonts w:eastAsia="Yu Mincho"/>
                <w:szCs w:val="18"/>
              </w:rPr>
            </w:pPr>
          </w:p>
        </w:tc>
      </w:tr>
      <w:tr w:rsidR="00EF26B6" w14:paraId="01CCD5B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5F11B3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AEE48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E211"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A638A"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D599C45"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2BDBA4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E5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9186"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CCFA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97B50D"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9D13" w14:textId="77777777" w:rsidR="00EF26B6" w:rsidRDefault="00EF26B6" w:rsidP="008E5574">
            <w:pPr>
              <w:pStyle w:val="TAC"/>
              <w:overflowPunct w:val="0"/>
              <w:autoSpaceDE w:val="0"/>
              <w:autoSpaceDN w:val="0"/>
              <w:adjustRightInd w:val="0"/>
              <w:rPr>
                <w:rFonts w:eastAsia="Yu Mincho"/>
                <w:szCs w:val="18"/>
              </w:rPr>
            </w:pPr>
          </w:p>
        </w:tc>
      </w:tr>
      <w:tr w:rsidR="00EF26B6" w14:paraId="7717ED2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437A24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5A596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3F6A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9DCF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15E3B5B"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499FDBE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2860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9AAD"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6BA7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D0681"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6C70" w14:textId="77777777" w:rsidR="00EF26B6" w:rsidRDefault="00EF26B6" w:rsidP="008E5574">
            <w:pPr>
              <w:pStyle w:val="TAC"/>
              <w:overflowPunct w:val="0"/>
              <w:autoSpaceDE w:val="0"/>
              <w:autoSpaceDN w:val="0"/>
              <w:adjustRightInd w:val="0"/>
              <w:rPr>
                <w:rFonts w:eastAsia="Yu Mincho"/>
                <w:szCs w:val="18"/>
              </w:rPr>
            </w:pPr>
          </w:p>
        </w:tc>
      </w:tr>
      <w:tr w:rsidR="00EF26B6" w14:paraId="1D8A2E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173F"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5B2"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FC152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3D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EF6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1AEA31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14732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3346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E2FF5"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289F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4BF42" w14:textId="77777777" w:rsidR="00EF26B6" w:rsidRDefault="00EF26B6" w:rsidP="008E5574">
            <w:pPr>
              <w:pStyle w:val="TAC"/>
              <w:overflowPunct w:val="0"/>
              <w:autoSpaceDE w:val="0"/>
              <w:autoSpaceDN w:val="0"/>
              <w:adjustRightInd w:val="0"/>
              <w:rPr>
                <w:rFonts w:eastAsia="Yu Mincho"/>
                <w:szCs w:val="18"/>
              </w:rPr>
            </w:pPr>
          </w:p>
        </w:tc>
      </w:tr>
      <w:tr w:rsidR="00EF26B6" w14:paraId="7F1E4D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73970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662ED"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0771"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08916"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807C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37D1D69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81D8E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B281B"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E55E6"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213F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12DF" w14:textId="77777777" w:rsidR="00EF26B6" w:rsidRDefault="00EF26B6" w:rsidP="008E5574">
            <w:pPr>
              <w:pStyle w:val="TAC"/>
              <w:overflowPunct w:val="0"/>
              <w:autoSpaceDE w:val="0"/>
              <w:autoSpaceDN w:val="0"/>
              <w:adjustRightInd w:val="0"/>
              <w:rPr>
                <w:rFonts w:eastAsia="Yu Mincho"/>
                <w:szCs w:val="18"/>
              </w:rPr>
            </w:pPr>
          </w:p>
        </w:tc>
      </w:tr>
      <w:tr w:rsidR="00EF26B6" w14:paraId="4BFCAB8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21658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182C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2DAB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8BA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7831"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26F63B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DE3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AA9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5A4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B7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0171" w14:textId="77777777" w:rsidR="00EF26B6" w:rsidRDefault="00EF26B6" w:rsidP="008E5574">
            <w:pPr>
              <w:pStyle w:val="TAC"/>
              <w:overflowPunct w:val="0"/>
              <w:autoSpaceDE w:val="0"/>
              <w:autoSpaceDN w:val="0"/>
              <w:adjustRightInd w:val="0"/>
              <w:rPr>
                <w:rFonts w:eastAsia="Yu Mincho"/>
                <w:szCs w:val="18"/>
              </w:rPr>
            </w:pPr>
          </w:p>
        </w:tc>
      </w:tr>
      <w:tr w:rsidR="00EF26B6" w14:paraId="632207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C8C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9D7"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2B12A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6E6A2"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B297"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7BE18AAF" w14:textId="77777777" w:rsidTr="008E5574">
        <w:trPr>
          <w:trHeight w:val="213"/>
        </w:trPr>
        <w:tc>
          <w:tcPr>
            <w:tcW w:w="1983" w:type="dxa"/>
            <w:tcBorders>
              <w:top w:val="nil"/>
              <w:left w:val="single" w:sz="4" w:space="0" w:color="auto"/>
              <w:bottom w:val="nil"/>
              <w:right w:val="single" w:sz="4" w:space="0" w:color="auto"/>
            </w:tcBorders>
            <w:shd w:val="clear" w:color="auto" w:fill="auto"/>
            <w:vAlign w:val="center"/>
          </w:tcPr>
          <w:p w14:paraId="2B7CE52A"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3799"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1E36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D42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CF82" w14:textId="77777777" w:rsidR="00EF26B6" w:rsidRDefault="00EF26B6" w:rsidP="008E5574">
            <w:pPr>
              <w:pStyle w:val="TAC"/>
              <w:overflowPunct w:val="0"/>
              <w:autoSpaceDE w:val="0"/>
              <w:autoSpaceDN w:val="0"/>
              <w:adjustRightInd w:val="0"/>
              <w:rPr>
                <w:rFonts w:eastAsia="Yu Mincho"/>
                <w:szCs w:val="18"/>
              </w:rPr>
            </w:pPr>
          </w:p>
        </w:tc>
      </w:tr>
      <w:tr w:rsidR="00EF26B6" w14:paraId="1AB33E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92615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C6979"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702E6"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71761"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8DEAB"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097F26C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97E3CC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ADF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81EF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7FC9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E146" w14:textId="77777777" w:rsidR="00EF26B6" w:rsidRDefault="00EF26B6" w:rsidP="008E5574">
            <w:pPr>
              <w:pStyle w:val="TAC"/>
              <w:overflowPunct w:val="0"/>
              <w:autoSpaceDE w:val="0"/>
              <w:autoSpaceDN w:val="0"/>
              <w:adjustRightInd w:val="0"/>
              <w:rPr>
                <w:lang w:val="en-US" w:eastAsia="zh-CN"/>
              </w:rPr>
            </w:pPr>
          </w:p>
        </w:tc>
      </w:tr>
      <w:tr w:rsidR="00EF26B6" w14:paraId="0CDBC2E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FF6C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D930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EB07"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B6A4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D2B9" w14:textId="77777777" w:rsidR="00EF26B6" w:rsidRDefault="00EF26B6" w:rsidP="008E5574">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EF26B6" w14:paraId="2CD7688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B42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9B75"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49612"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DFDB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B32C4" w14:textId="77777777" w:rsidR="00EF26B6" w:rsidRDefault="00EF26B6" w:rsidP="008E5574">
            <w:pPr>
              <w:pStyle w:val="TAC"/>
              <w:overflowPunct w:val="0"/>
              <w:autoSpaceDE w:val="0"/>
              <w:autoSpaceDN w:val="0"/>
              <w:adjustRightInd w:val="0"/>
              <w:rPr>
                <w:lang w:val="en-US" w:eastAsia="zh-CN"/>
              </w:rPr>
            </w:pPr>
          </w:p>
        </w:tc>
      </w:tr>
      <w:tr w:rsidR="00EF26B6" w14:paraId="5EF66F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1453A" w14:textId="77777777" w:rsidR="00EF26B6" w:rsidRDefault="00EF26B6" w:rsidP="008E5574">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9A188" w14:textId="77777777" w:rsidR="00EF26B6" w:rsidRDefault="00EF26B6" w:rsidP="008E5574">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96A19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3019E"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1CE5C"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12C57B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2401B2"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DD96" w14:textId="77777777" w:rsidR="00EF26B6" w:rsidRDefault="00EF26B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E87C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2ABC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B51A" w14:textId="77777777" w:rsidR="00EF26B6" w:rsidRDefault="00EF26B6" w:rsidP="008E5574">
            <w:pPr>
              <w:pStyle w:val="TAC"/>
              <w:overflowPunct w:val="0"/>
              <w:autoSpaceDE w:val="0"/>
              <w:autoSpaceDN w:val="0"/>
              <w:adjustRightInd w:val="0"/>
              <w:rPr>
                <w:rFonts w:eastAsia="Yu Mincho"/>
              </w:rPr>
            </w:pPr>
          </w:p>
        </w:tc>
      </w:tr>
      <w:tr w:rsidR="00EF26B6" w14:paraId="6D7C964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2DA9D2" w14:textId="77777777" w:rsidR="00EF26B6" w:rsidRDefault="00EF26B6" w:rsidP="008E5574">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BD8C3A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5D64910"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DC68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5E91B" w14:textId="77777777" w:rsidR="00EF26B6" w:rsidRDefault="00EF26B6" w:rsidP="008E5574">
            <w:pPr>
              <w:pStyle w:val="TAC"/>
              <w:overflowPunct w:val="0"/>
              <w:autoSpaceDE w:val="0"/>
              <w:autoSpaceDN w:val="0"/>
              <w:adjustRightInd w:val="0"/>
              <w:rPr>
                <w:szCs w:val="18"/>
                <w:lang w:eastAsia="zh-CN"/>
              </w:rPr>
            </w:pPr>
            <w:r>
              <w:rPr>
                <w:szCs w:val="18"/>
                <w:lang w:eastAsia="zh-CN"/>
              </w:rPr>
              <w:t>1</w:t>
            </w:r>
          </w:p>
        </w:tc>
      </w:tr>
      <w:tr w:rsidR="00EF26B6" w14:paraId="6A12A1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9D5FE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61457"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71024"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31A4E"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0B62" w14:textId="77777777" w:rsidR="00EF26B6" w:rsidRDefault="00EF26B6" w:rsidP="008E5574">
            <w:pPr>
              <w:pStyle w:val="TAC"/>
              <w:overflowPunct w:val="0"/>
              <w:autoSpaceDE w:val="0"/>
              <w:autoSpaceDN w:val="0"/>
              <w:adjustRightInd w:val="0"/>
              <w:rPr>
                <w:szCs w:val="18"/>
                <w:lang w:eastAsia="zh-CN"/>
              </w:rPr>
            </w:pPr>
          </w:p>
        </w:tc>
      </w:tr>
      <w:tr w:rsidR="00EF26B6" w14:paraId="4F04E222" w14:textId="77777777" w:rsidTr="006034FE">
        <w:trPr>
          <w:trHeight w:val="90"/>
        </w:trPr>
        <w:tc>
          <w:tcPr>
            <w:tcW w:w="1983" w:type="dxa"/>
            <w:tcBorders>
              <w:top w:val="nil"/>
              <w:left w:val="single" w:sz="4" w:space="0" w:color="auto"/>
              <w:bottom w:val="nil"/>
              <w:right w:val="single" w:sz="4" w:space="0" w:color="auto"/>
            </w:tcBorders>
            <w:shd w:val="clear" w:color="auto" w:fill="auto"/>
            <w:vAlign w:val="center"/>
          </w:tcPr>
          <w:p w14:paraId="67D4BD1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C98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D7C3B"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D4E0"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6F84"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247BF9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21A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AA07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B9913"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C5A8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953C" w14:textId="77777777" w:rsidR="00EF26B6" w:rsidRDefault="00EF26B6" w:rsidP="008E5574">
            <w:pPr>
              <w:pStyle w:val="TAC"/>
              <w:overflowPunct w:val="0"/>
              <w:autoSpaceDE w:val="0"/>
              <w:autoSpaceDN w:val="0"/>
              <w:adjustRightInd w:val="0"/>
              <w:rPr>
                <w:szCs w:val="18"/>
                <w:lang w:eastAsia="zh-CN"/>
              </w:rPr>
            </w:pPr>
          </w:p>
        </w:tc>
      </w:tr>
      <w:tr w:rsidR="00EF26B6" w14:paraId="46AF822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3B53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7C6F"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11816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ED09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DB1"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B8EDE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21A7C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E564E"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1E672"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283C6"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D09" w14:textId="77777777" w:rsidR="00EF26B6" w:rsidRDefault="00EF26B6" w:rsidP="008E5574">
            <w:pPr>
              <w:pStyle w:val="TAC"/>
              <w:overflowPunct w:val="0"/>
              <w:autoSpaceDE w:val="0"/>
              <w:autoSpaceDN w:val="0"/>
              <w:adjustRightInd w:val="0"/>
              <w:rPr>
                <w:rFonts w:eastAsia="Yu Mincho"/>
                <w:szCs w:val="18"/>
              </w:rPr>
            </w:pPr>
          </w:p>
        </w:tc>
      </w:tr>
      <w:tr w:rsidR="00EF26B6" w14:paraId="51F652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F6B78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AE8F1"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F742EA"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ECAEC"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4B974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206E832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B7D5A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5D30"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3CC059"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BDBD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9CB4" w14:textId="77777777" w:rsidR="00EF26B6" w:rsidRDefault="00EF26B6" w:rsidP="008E5574">
            <w:pPr>
              <w:pStyle w:val="TAC"/>
              <w:overflowPunct w:val="0"/>
              <w:autoSpaceDE w:val="0"/>
              <w:autoSpaceDN w:val="0"/>
              <w:adjustRightInd w:val="0"/>
              <w:rPr>
                <w:rFonts w:eastAsia="Yu Mincho"/>
                <w:szCs w:val="18"/>
              </w:rPr>
            </w:pPr>
          </w:p>
        </w:tc>
      </w:tr>
      <w:tr w:rsidR="00EF26B6" w14:paraId="3BDB6D3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A9456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78383"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D1A4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6AA0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A9C3"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5ED852D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B1F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1C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A5A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51DF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5C14" w14:textId="77777777" w:rsidR="00EF26B6" w:rsidRDefault="00EF26B6" w:rsidP="008E5574">
            <w:pPr>
              <w:pStyle w:val="TAC"/>
              <w:overflowPunct w:val="0"/>
              <w:autoSpaceDE w:val="0"/>
              <w:autoSpaceDN w:val="0"/>
              <w:adjustRightInd w:val="0"/>
              <w:rPr>
                <w:rFonts w:eastAsia="Yu Mincho"/>
                <w:szCs w:val="18"/>
              </w:rPr>
            </w:pPr>
          </w:p>
        </w:tc>
      </w:tr>
      <w:tr w:rsidR="00EF26B6" w14:paraId="0DF414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EDF6D1" w14:textId="77777777" w:rsidR="00EF26B6" w:rsidRDefault="00EF26B6" w:rsidP="008E5574">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3227010" w14:textId="77777777" w:rsidR="00EF26B6" w:rsidRDefault="00EF26B6" w:rsidP="008E5574">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B32023C" w14:textId="77777777" w:rsidR="00EF26B6" w:rsidRDefault="00EF26B6"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8C8B45"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2C796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31269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B5CA8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84768"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845DC" w14:textId="77777777" w:rsidR="00EF26B6" w:rsidRDefault="00EF26B6"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CE408" w14:textId="77777777" w:rsidR="00EF26B6" w:rsidRDefault="00EF26B6"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0250" w14:textId="77777777" w:rsidR="00EF26B6" w:rsidRDefault="00EF26B6" w:rsidP="008E5574">
            <w:pPr>
              <w:pStyle w:val="TAC"/>
              <w:overflowPunct w:val="0"/>
              <w:autoSpaceDE w:val="0"/>
              <w:autoSpaceDN w:val="0"/>
              <w:adjustRightInd w:val="0"/>
              <w:rPr>
                <w:szCs w:val="18"/>
                <w:lang w:val="en-US" w:eastAsia="zh-CN"/>
              </w:rPr>
            </w:pPr>
          </w:p>
        </w:tc>
      </w:tr>
      <w:tr w:rsidR="00EF26B6" w14:paraId="22DCB1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80550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F1E9"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25CBA" w14:textId="77777777" w:rsidR="00EF26B6" w:rsidRDefault="00EF26B6"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3C0052"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1ED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F26B6" w14:paraId="5A4F8D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FEA4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A8C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265486" w14:textId="77777777" w:rsidR="00EF26B6" w:rsidRDefault="00EF26B6"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5730B"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4915" w14:textId="77777777" w:rsidR="00EF26B6" w:rsidRDefault="00EF26B6" w:rsidP="008E5574">
            <w:pPr>
              <w:pStyle w:val="TAC"/>
              <w:overflowPunct w:val="0"/>
              <w:autoSpaceDE w:val="0"/>
              <w:autoSpaceDN w:val="0"/>
              <w:adjustRightInd w:val="0"/>
              <w:rPr>
                <w:szCs w:val="18"/>
                <w:lang w:val="en-US" w:eastAsia="zh-CN"/>
              </w:rPr>
            </w:pPr>
          </w:p>
        </w:tc>
      </w:tr>
      <w:tr w:rsidR="00EF26B6" w14:paraId="385F4AA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8F591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FE033DD"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7327A7B"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18852"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757C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2AAC4B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BFCEF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2F16E"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4E8CC"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399DF"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EFF4" w14:textId="77777777" w:rsidR="00EF26B6" w:rsidRDefault="00EF26B6" w:rsidP="008E5574">
            <w:pPr>
              <w:pStyle w:val="TAC"/>
              <w:overflowPunct w:val="0"/>
              <w:autoSpaceDE w:val="0"/>
              <w:autoSpaceDN w:val="0"/>
              <w:adjustRightInd w:val="0"/>
              <w:rPr>
                <w:szCs w:val="18"/>
                <w:lang w:eastAsia="zh-CN"/>
              </w:rPr>
            </w:pPr>
          </w:p>
        </w:tc>
      </w:tr>
      <w:tr w:rsidR="00EF26B6" w14:paraId="16E69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190C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C38A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70D88"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D53A"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6DC1A"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4A12E7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C84E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C45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42411"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5273" w14:textId="77777777" w:rsidR="00EF26B6" w:rsidRDefault="00EF26B6" w:rsidP="008E5574">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0168" w14:textId="77777777" w:rsidR="00EF26B6" w:rsidRDefault="00EF26B6" w:rsidP="008E5574">
            <w:pPr>
              <w:pStyle w:val="TAC"/>
              <w:overflowPunct w:val="0"/>
              <w:autoSpaceDE w:val="0"/>
              <w:autoSpaceDN w:val="0"/>
              <w:adjustRightInd w:val="0"/>
              <w:rPr>
                <w:szCs w:val="18"/>
                <w:lang w:eastAsia="zh-CN"/>
              </w:rPr>
            </w:pPr>
          </w:p>
        </w:tc>
      </w:tr>
      <w:tr w:rsidR="00EF26B6" w14:paraId="3BDCEB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2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B5523"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5DDC1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1E115"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457"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65A98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8D9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F3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ECA69"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80147"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C02E" w14:textId="77777777" w:rsidR="00EF26B6" w:rsidRDefault="00EF26B6" w:rsidP="008E5574">
            <w:pPr>
              <w:pStyle w:val="TAC"/>
              <w:overflowPunct w:val="0"/>
              <w:autoSpaceDE w:val="0"/>
              <w:autoSpaceDN w:val="0"/>
              <w:adjustRightInd w:val="0"/>
              <w:rPr>
                <w:rFonts w:eastAsia="Yu Mincho"/>
                <w:szCs w:val="18"/>
              </w:rPr>
            </w:pPr>
          </w:p>
        </w:tc>
      </w:tr>
      <w:tr w:rsidR="00EF26B6" w14:paraId="3E7740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CCCAA" w14:textId="77777777" w:rsidR="00EF26B6" w:rsidRDefault="00EF26B6" w:rsidP="008E5574">
            <w:pPr>
              <w:pStyle w:val="TAC"/>
              <w:overflowPunct w:val="0"/>
              <w:autoSpaceDE w:val="0"/>
              <w:autoSpaceDN w:val="0"/>
              <w:adjustRightInd w:val="0"/>
              <w:rPr>
                <w:rFonts w:cs="Arial"/>
                <w:szCs w:val="18"/>
                <w:lang w:val="en-US"/>
              </w:rPr>
            </w:pPr>
            <w:r>
              <w:rPr>
                <w:rFonts w:cs="Arial"/>
                <w:szCs w:val="18"/>
                <w:lang w:val="en-US"/>
              </w:rPr>
              <w:t>CA_n66A-n77A</w:t>
            </w:r>
          </w:p>
          <w:p w14:paraId="00947931" w14:textId="77777777" w:rsidR="00EF26B6" w:rsidRDefault="00EF26B6" w:rsidP="008E5574">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FA01B3"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4201302" w14:textId="77777777" w:rsidR="00EF26B6" w:rsidRDefault="00EF26B6" w:rsidP="008E5574">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D861702"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D750E"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6F05EF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2AD362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4B99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EE74"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57BBEDF"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6337A"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8737" w14:textId="77777777" w:rsidR="00EF26B6" w:rsidRDefault="00EF26B6" w:rsidP="008E5574">
            <w:pPr>
              <w:pStyle w:val="TAC"/>
              <w:overflowPunct w:val="0"/>
              <w:autoSpaceDE w:val="0"/>
              <w:autoSpaceDN w:val="0"/>
              <w:adjustRightInd w:val="0"/>
              <w:rPr>
                <w:szCs w:val="18"/>
                <w:lang w:val="en-US" w:eastAsia="zh-CN"/>
              </w:rPr>
            </w:pPr>
          </w:p>
        </w:tc>
      </w:tr>
      <w:tr w:rsidR="00EF26B6" w14:paraId="2509B6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A03429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A58D"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C1CE04"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94758"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2D74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EF26B6" w14:paraId="327217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AF1CC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07255"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B5F17E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A805"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91C6" w14:textId="77777777" w:rsidR="00EF26B6" w:rsidRDefault="00EF26B6" w:rsidP="008E5574">
            <w:pPr>
              <w:pStyle w:val="TAC"/>
              <w:overflowPunct w:val="0"/>
              <w:autoSpaceDE w:val="0"/>
              <w:autoSpaceDN w:val="0"/>
              <w:adjustRightInd w:val="0"/>
              <w:rPr>
                <w:szCs w:val="18"/>
                <w:lang w:val="en-US" w:eastAsia="zh-CN"/>
              </w:rPr>
            </w:pPr>
          </w:p>
        </w:tc>
      </w:tr>
      <w:tr w:rsidR="00EF26B6" w14:paraId="55AA147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DEDD0F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638E6"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7186A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6955E"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30E9"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 and 5</w:t>
            </w:r>
          </w:p>
        </w:tc>
      </w:tr>
      <w:tr w:rsidR="00EF26B6" w14:paraId="237F0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E1F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AEEB"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6B5B98"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5911C"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CD688" w14:textId="77777777" w:rsidR="00EF26B6" w:rsidRDefault="00EF26B6" w:rsidP="008E5574">
            <w:pPr>
              <w:pStyle w:val="TAC"/>
              <w:overflowPunct w:val="0"/>
              <w:autoSpaceDE w:val="0"/>
              <w:autoSpaceDN w:val="0"/>
              <w:adjustRightInd w:val="0"/>
              <w:rPr>
                <w:szCs w:val="18"/>
                <w:lang w:val="en-US" w:eastAsia="zh-CN"/>
              </w:rPr>
            </w:pPr>
          </w:p>
        </w:tc>
      </w:tr>
      <w:tr w:rsidR="00EF26B6" w14:paraId="64C8267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50026" w14:textId="77777777" w:rsidR="00EF26B6" w:rsidRDefault="00EF26B6" w:rsidP="008E5574">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A08D" w14:textId="77777777" w:rsidR="00EF26B6" w:rsidRDefault="00EF26B6" w:rsidP="008E5574">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2430687" w14:textId="77777777" w:rsidR="00EF26B6" w:rsidRDefault="00EF26B6" w:rsidP="008E5574">
            <w:pPr>
              <w:pStyle w:val="TAC"/>
            </w:pPr>
            <w:r>
              <w:t>CA_n66A-n77A</w:t>
            </w:r>
            <w:r>
              <w:rPr>
                <w:szCs w:val="18"/>
                <w:vertAlign w:val="superscript"/>
                <w:lang w:val="en-US" w:eastAsia="zh-CN"/>
              </w:rPr>
              <w:t>8</w:t>
            </w:r>
          </w:p>
          <w:p w14:paraId="105E69EC" w14:textId="04376110"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12466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6B5C"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53A8"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1F1204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8027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40C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365508"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8F0F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247F" w14:textId="77777777" w:rsidR="00EF26B6" w:rsidRDefault="00EF26B6" w:rsidP="008E5574">
            <w:pPr>
              <w:pStyle w:val="TAC"/>
              <w:overflowPunct w:val="0"/>
              <w:autoSpaceDE w:val="0"/>
              <w:autoSpaceDN w:val="0"/>
              <w:adjustRightInd w:val="0"/>
              <w:rPr>
                <w:lang w:val="en-US" w:eastAsia="zh-CN"/>
              </w:rPr>
            </w:pPr>
          </w:p>
        </w:tc>
      </w:tr>
      <w:tr w:rsidR="00EF26B6" w14:paraId="28B7CB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3870E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0D764"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63E002"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8DE8"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EDA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F97B5C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DF3D84E"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F43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84FA213"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98B8C"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28C4" w14:textId="77777777" w:rsidR="00EF26B6" w:rsidRDefault="00EF26B6" w:rsidP="008E5574">
            <w:pPr>
              <w:pStyle w:val="TAC"/>
              <w:overflowPunct w:val="0"/>
              <w:autoSpaceDE w:val="0"/>
              <w:autoSpaceDN w:val="0"/>
              <w:adjustRightInd w:val="0"/>
              <w:rPr>
                <w:lang w:val="en-US" w:eastAsia="zh-CN"/>
              </w:rPr>
            </w:pPr>
          </w:p>
        </w:tc>
      </w:tr>
      <w:tr w:rsidR="00EF26B6" w14:paraId="0520EF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267F1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5AA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BF96D5"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529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E983"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0B082F0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416F"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3018"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AA7CA5B"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AE364"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6778" w14:textId="77777777" w:rsidR="00EF26B6" w:rsidRDefault="00EF26B6" w:rsidP="008E5574">
            <w:pPr>
              <w:pStyle w:val="TAC"/>
              <w:overflowPunct w:val="0"/>
              <w:autoSpaceDE w:val="0"/>
              <w:autoSpaceDN w:val="0"/>
              <w:adjustRightInd w:val="0"/>
              <w:rPr>
                <w:lang w:val="en-US" w:eastAsia="zh-CN"/>
              </w:rPr>
            </w:pPr>
          </w:p>
        </w:tc>
      </w:tr>
      <w:tr w:rsidR="00EF26B6" w14:paraId="17FFBC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1D200" w14:textId="77777777" w:rsidR="00EF26B6" w:rsidRDefault="00EF26B6" w:rsidP="008E5574">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2064"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20186BA" w14:textId="77777777" w:rsidR="00EF26B6" w:rsidRDefault="00EF26B6" w:rsidP="008E5574">
            <w:pPr>
              <w:pStyle w:val="TAC"/>
              <w:overflowPunct w:val="0"/>
              <w:autoSpaceDE w:val="0"/>
              <w:autoSpaceDN w:val="0"/>
              <w:adjustRightInd w:val="0"/>
            </w:pPr>
            <w:r>
              <w:t>CA_n66A-n77A</w:t>
            </w:r>
            <w:r>
              <w:rPr>
                <w:rFonts w:hint="eastAsia"/>
                <w:szCs w:val="18"/>
                <w:vertAlign w:val="superscript"/>
                <w:lang w:val="en-US" w:eastAsia="zh-CN"/>
              </w:rPr>
              <w:t>8</w:t>
            </w:r>
          </w:p>
          <w:p w14:paraId="1F9A64B7" w14:textId="5B9356A9"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1167D7A"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85F40"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015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64A6B3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F330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3B5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6BADD0"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7CC32"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6684" w14:textId="77777777" w:rsidR="00EF26B6" w:rsidRDefault="00EF26B6" w:rsidP="008E5574">
            <w:pPr>
              <w:pStyle w:val="TAC"/>
              <w:overflowPunct w:val="0"/>
              <w:autoSpaceDE w:val="0"/>
              <w:autoSpaceDN w:val="0"/>
              <w:adjustRightInd w:val="0"/>
              <w:rPr>
                <w:lang w:val="en-US" w:eastAsia="zh-CN"/>
              </w:rPr>
            </w:pPr>
          </w:p>
        </w:tc>
      </w:tr>
      <w:tr w:rsidR="00EF26B6" w14:paraId="20356A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39EA5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FE31F"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8FC19"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0AC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86108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6B6049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C3FDD5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A357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828D57"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44E9"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D52" w14:textId="77777777" w:rsidR="00EF26B6" w:rsidRDefault="00EF26B6" w:rsidP="008E5574">
            <w:pPr>
              <w:pStyle w:val="TAC"/>
              <w:overflowPunct w:val="0"/>
              <w:autoSpaceDE w:val="0"/>
              <w:autoSpaceDN w:val="0"/>
              <w:adjustRightInd w:val="0"/>
              <w:rPr>
                <w:lang w:val="en-US" w:eastAsia="zh-CN"/>
              </w:rPr>
            </w:pPr>
          </w:p>
        </w:tc>
      </w:tr>
      <w:tr w:rsidR="00EF26B6" w14:paraId="13C59D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7E5715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C10B"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0CAF0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40FFD"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3255"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2BBB10B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6E21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D163"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C9EAE"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3947" w14:textId="77777777" w:rsidR="00EF26B6" w:rsidRDefault="00EF26B6"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7E1" w14:textId="77777777" w:rsidR="00EF26B6" w:rsidRDefault="00EF26B6" w:rsidP="008E5574">
            <w:pPr>
              <w:pStyle w:val="TAC"/>
              <w:overflowPunct w:val="0"/>
              <w:autoSpaceDE w:val="0"/>
              <w:autoSpaceDN w:val="0"/>
              <w:adjustRightInd w:val="0"/>
              <w:rPr>
                <w:lang w:val="en-US" w:eastAsia="zh-CN"/>
              </w:rPr>
            </w:pPr>
          </w:p>
        </w:tc>
      </w:tr>
      <w:tr w:rsidR="00EF26B6" w14:paraId="6BDF96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3D2D" w14:textId="77777777" w:rsidR="00EF26B6" w:rsidRDefault="00EF26B6" w:rsidP="008E5574">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D040"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98E61D" w14:textId="77777777" w:rsidR="00EF26B6" w:rsidRDefault="00EF26B6" w:rsidP="008E5574">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3C0CF9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7A4B"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700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217426B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2C4F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B9C0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4DF0CA"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685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0434" w14:textId="77777777" w:rsidR="00EF26B6" w:rsidRDefault="00EF26B6" w:rsidP="008E5574">
            <w:pPr>
              <w:pStyle w:val="TAC"/>
              <w:overflowPunct w:val="0"/>
              <w:autoSpaceDE w:val="0"/>
              <w:autoSpaceDN w:val="0"/>
              <w:adjustRightInd w:val="0"/>
              <w:rPr>
                <w:lang w:val="en-US" w:eastAsia="zh-CN"/>
              </w:rPr>
            </w:pPr>
          </w:p>
        </w:tc>
      </w:tr>
      <w:tr w:rsidR="00EF26B6" w14:paraId="2610E96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F1791" w14:textId="77777777" w:rsidR="00EF26B6" w:rsidRDefault="00EF26B6" w:rsidP="008E5574">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1FFE" w14:textId="373AD45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23" w:author="TMUS" w:date="2022-09-30T10:11:00Z">
              <w:r w:rsidR="00307546">
                <w:rPr>
                  <w:rFonts w:cs="Arial"/>
                  <w:szCs w:val="18"/>
                  <w:vertAlign w:val="superscript"/>
                  <w:lang w:val="en-US" w:eastAsia="zh-CN"/>
                </w:rPr>
                <w:t>,9</w:t>
              </w:r>
            </w:ins>
          </w:p>
          <w:p w14:paraId="1C30391A" w14:textId="77777777" w:rsidR="00EF26B6" w:rsidRDefault="00EF26B6" w:rsidP="008E5574">
            <w:pPr>
              <w:pStyle w:val="TAC"/>
            </w:pPr>
            <w:r>
              <w:t>CA_n66A-n77A</w:t>
            </w:r>
            <w:r>
              <w:rPr>
                <w:rFonts w:hint="eastAsia"/>
                <w:szCs w:val="18"/>
                <w:vertAlign w:val="superscript"/>
                <w:lang w:val="en-US" w:eastAsia="zh-CN"/>
              </w:rPr>
              <w:t>8</w:t>
            </w:r>
          </w:p>
          <w:p w14:paraId="010B6E98" w14:textId="77777777"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9E700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C4F81"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7C2C51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47AF4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D6D9E9"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BEC2"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0D0B7D"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EB3A5"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96E2" w14:textId="77777777" w:rsidR="00EF26B6" w:rsidRDefault="00EF26B6" w:rsidP="008E5574">
            <w:pPr>
              <w:pStyle w:val="TAC"/>
              <w:overflowPunct w:val="0"/>
              <w:autoSpaceDE w:val="0"/>
              <w:autoSpaceDN w:val="0"/>
              <w:adjustRightInd w:val="0"/>
              <w:rPr>
                <w:lang w:val="en-US" w:eastAsia="zh-CN"/>
              </w:rPr>
            </w:pPr>
          </w:p>
        </w:tc>
      </w:tr>
      <w:tr w:rsidR="00EF26B6" w14:paraId="3D2777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9AC3998"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36F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8B64C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68906"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9DB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5704A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2F0E97"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F898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5ADAC1"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DD21" w14:textId="77777777" w:rsidR="00EF26B6" w:rsidRDefault="00EF26B6" w:rsidP="008E5574">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E0B9D" w14:textId="77777777" w:rsidR="00EF26B6" w:rsidRDefault="00EF26B6" w:rsidP="008E5574">
            <w:pPr>
              <w:pStyle w:val="TAC"/>
              <w:overflowPunct w:val="0"/>
              <w:autoSpaceDE w:val="0"/>
              <w:autoSpaceDN w:val="0"/>
              <w:adjustRightInd w:val="0"/>
              <w:rPr>
                <w:lang w:val="en-US" w:eastAsia="zh-CN"/>
              </w:rPr>
            </w:pPr>
          </w:p>
        </w:tc>
      </w:tr>
      <w:tr w:rsidR="00EF26B6" w14:paraId="0959897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EA8AC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ABAC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3D2177"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A7A7" w14:textId="77777777" w:rsidR="00EF26B6" w:rsidRDefault="00EF26B6" w:rsidP="008E5574">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67D7"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575835A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B2BFD"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64A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0E3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2CE4" w14:textId="77777777" w:rsidR="00EF26B6" w:rsidRDefault="00EF26B6" w:rsidP="008E5574">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FE6B" w14:textId="77777777" w:rsidR="00EF26B6" w:rsidRDefault="00EF26B6" w:rsidP="008E5574">
            <w:pPr>
              <w:pStyle w:val="TAC"/>
              <w:overflowPunct w:val="0"/>
              <w:autoSpaceDE w:val="0"/>
              <w:autoSpaceDN w:val="0"/>
              <w:adjustRightInd w:val="0"/>
              <w:rPr>
                <w:lang w:val="en-US" w:eastAsia="zh-CN"/>
              </w:rPr>
            </w:pPr>
          </w:p>
        </w:tc>
      </w:tr>
      <w:tr w:rsidR="00EF26B6" w14:paraId="03E188F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E0FE96A" w14:textId="77777777" w:rsidR="00EF26B6" w:rsidRDefault="00EF26B6" w:rsidP="008E5574">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37A70DB"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B486A62" w14:textId="77777777" w:rsidR="00EF26B6" w:rsidRDefault="00EF26B6" w:rsidP="008E5574">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60FEF" w14:textId="77777777" w:rsidR="00EF26B6" w:rsidRDefault="00EF26B6"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3E37F7" w14:textId="77777777" w:rsidR="00EF26B6" w:rsidRDefault="00EF26B6" w:rsidP="008E5574">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F5C70A" w14:textId="77777777" w:rsidR="00EF26B6" w:rsidRDefault="00EF26B6" w:rsidP="008E5574">
            <w:pPr>
              <w:pStyle w:val="TAC"/>
              <w:overflowPunct w:val="0"/>
              <w:autoSpaceDE w:val="0"/>
              <w:autoSpaceDN w:val="0"/>
              <w:adjustRightInd w:val="0"/>
              <w:rPr>
                <w:lang w:eastAsia="zh-CN"/>
              </w:rPr>
            </w:pPr>
            <w:r>
              <w:rPr>
                <w:rFonts w:hint="eastAsia"/>
                <w:lang w:val="en-US" w:eastAsia="zh-CN"/>
              </w:rPr>
              <w:t>0</w:t>
            </w:r>
          </w:p>
        </w:tc>
      </w:tr>
      <w:tr w:rsidR="00EF26B6" w14:paraId="437AF9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E50971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13700"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67FFB3" w14:textId="77777777" w:rsidR="00EF26B6" w:rsidRDefault="00EF26B6"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43E1" w14:textId="77777777" w:rsidR="00EF26B6" w:rsidRDefault="00EF26B6" w:rsidP="008E5574">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DE03" w14:textId="77777777" w:rsidR="00EF26B6" w:rsidRDefault="00EF26B6" w:rsidP="008E5574">
            <w:pPr>
              <w:pStyle w:val="TAC"/>
              <w:overflowPunct w:val="0"/>
              <w:autoSpaceDE w:val="0"/>
              <w:autoSpaceDN w:val="0"/>
              <w:adjustRightInd w:val="0"/>
              <w:rPr>
                <w:lang w:eastAsia="zh-CN"/>
              </w:rPr>
            </w:pPr>
          </w:p>
        </w:tc>
      </w:tr>
      <w:tr w:rsidR="00EF26B6" w14:paraId="4B27AF6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FC91A7E"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A39E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C1C7F" w14:textId="77777777" w:rsidR="00EF26B6" w:rsidRDefault="00EF26B6" w:rsidP="008E5574">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E1C37" w14:textId="77777777" w:rsidR="00EF26B6" w:rsidRDefault="00EF26B6"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D28E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20390C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05802"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25E8"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6425AC" w14:textId="77777777" w:rsidR="00EF26B6" w:rsidRDefault="00EF26B6" w:rsidP="008E5574">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6230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D04E" w14:textId="77777777" w:rsidR="00EF26B6" w:rsidRDefault="00EF26B6" w:rsidP="008E5574">
            <w:pPr>
              <w:pStyle w:val="TAC"/>
              <w:overflowPunct w:val="0"/>
              <w:autoSpaceDE w:val="0"/>
              <w:autoSpaceDN w:val="0"/>
              <w:adjustRightInd w:val="0"/>
              <w:rPr>
                <w:lang w:eastAsia="zh-CN"/>
              </w:rPr>
            </w:pPr>
          </w:p>
        </w:tc>
      </w:tr>
      <w:tr w:rsidR="00EF26B6" w14:paraId="5FCF926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5A1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638C"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D62A0C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E4DCE"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BA011"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89E9"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1ADD9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303C54"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443A"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51132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88DD7"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66AC" w14:textId="77777777" w:rsidR="00EF26B6" w:rsidRDefault="00EF26B6" w:rsidP="008E5574">
            <w:pPr>
              <w:pStyle w:val="TAC"/>
              <w:overflowPunct w:val="0"/>
              <w:autoSpaceDE w:val="0"/>
              <w:autoSpaceDN w:val="0"/>
              <w:adjustRightInd w:val="0"/>
              <w:rPr>
                <w:lang w:eastAsia="zh-CN"/>
              </w:rPr>
            </w:pPr>
          </w:p>
        </w:tc>
      </w:tr>
      <w:tr w:rsidR="00EF26B6" w14:paraId="1D623E1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31F92B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CA9C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A510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08B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EF61"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506AE0B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011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808E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96FB1"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858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4AC82" w14:textId="77777777" w:rsidR="00EF26B6" w:rsidRDefault="00EF26B6" w:rsidP="008E5574">
            <w:pPr>
              <w:pStyle w:val="TAC"/>
              <w:overflowPunct w:val="0"/>
              <w:autoSpaceDE w:val="0"/>
              <w:autoSpaceDN w:val="0"/>
              <w:adjustRightInd w:val="0"/>
              <w:rPr>
                <w:lang w:eastAsia="zh-CN"/>
              </w:rPr>
            </w:pPr>
          </w:p>
        </w:tc>
      </w:tr>
      <w:tr w:rsidR="00EF26B6" w14:paraId="72869F9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C0FD2" w14:textId="77777777" w:rsidR="00EF26B6" w:rsidRDefault="00EF26B6" w:rsidP="008E5574">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7B35F"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9E91350" w14:textId="77777777" w:rsidR="00EF26B6" w:rsidRDefault="00EF26B6" w:rsidP="008E5574">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A8B2"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29D30"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2342" w14:textId="77777777" w:rsidR="00EF26B6" w:rsidRDefault="00EF26B6" w:rsidP="008E5574">
            <w:pPr>
              <w:pStyle w:val="TAC"/>
              <w:overflowPunct w:val="0"/>
              <w:autoSpaceDE w:val="0"/>
              <w:autoSpaceDN w:val="0"/>
              <w:adjustRightInd w:val="0"/>
              <w:rPr>
                <w:lang w:eastAsia="zh-CN"/>
              </w:rPr>
            </w:pPr>
            <w:r>
              <w:rPr>
                <w:rFonts w:hint="eastAsia"/>
                <w:szCs w:val="18"/>
                <w:lang w:eastAsia="zh-CN"/>
              </w:rPr>
              <w:t>0</w:t>
            </w:r>
          </w:p>
        </w:tc>
      </w:tr>
      <w:tr w:rsidR="00EF26B6" w14:paraId="752936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9DE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7815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1A631D"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92E53" w14:textId="77777777" w:rsidR="00EF26B6" w:rsidRDefault="00EF26B6"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D103" w14:textId="77777777" w:rsidR="00EF26B6" w:rsidRDefault="00EF26B6" w:rsidP="008E5574">
            <w:pPr>
              <w:pStyle w:val="TAC"/>
              <w:overflowPunct w:val="0"/>
              <w:autoSpaceDE w:val="0"/>
              <w:autoSpaceDN w:val="0"/>
              <w:adjustRightInd w:val="0"/>
              <w:rPr>
                <w:lang w:eastAsia="zh-CN"/>
              </w:rPr>
            </w:pPr>
          </w:p>
        </w:tc>
      </w:tr>
      <w:tr w:rsidR="00EF26B6" w14:paraId="15CFC5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AB7DC"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3C94"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0ECC27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C709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8679D"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B731"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7ABB98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E1D5ED"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8BF0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4AEB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01133"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C67D" w14:textId="77777777" w:rsidR="00EF26B6" w:rsidRDefault="00EF26B6" w:rsidP="008E5574">
            <w:pPr>
              <w:pStyle w:val="TAC"/>
              <w:overflowPunct w:val="0"/>
              <w:autoSpaceDE w:val="0"/>
              <w:autoSpaceDN w:val="0"/>
              <w:adjustRightInd w:val="0"/>
              <w:rPr>
                <w:lang w:eastAsia="zh-CN"/>
              </w:rPr>
            </w:pPr>
          </w:p>
        </w:tc>
      </w:tr>
      <w:tr w:rsidR="00EF26B6" w14:paraId="5B9264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C61BF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D7B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FFE437"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31686"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1F52"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41B859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40B"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A959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9EA9"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BA212" w14:textId="77777777" w:rsidR="00EF26B6" w:rsidRDefault="00EF26B6" w:rsidP="008E5574">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5CDD" w14:textId="77777777" w:rsidR="00EF26B6" w:rsidRDefault="00EF26B6" w:rsidP="008E5574">
            <w:pPr>
              <w:pStyle w:val="TAC"/>
              <w:overflowPunct w:val="0"/>
              <w:autoSpaceDE w:val="0"/>
              <w:autoSpaceDN w:val="0"/>
              <w:adjustRightInd w:val="0"/>
              <w:rPr>
                <w:lang w:eastAsia="zh-CN"/>
              </w:rPr>
            </w:pPr>
          </w:p>
        </w:tc>
      </w:tr>
      <w:tr w:rsidR="00EF26B6" w14:paraId="3122B92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03EB"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39BE"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8731307"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DC7B0"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841B" w14:textId="77777777" w:rsidR="00EF26B6" w:rsidRDefault="00EF26B6" w:rsidP="008E5574">
            <w:pPr>
              <w:pStyle w:val="TAC"/>
              <w:overflowPunct w:val="0"/>
              <w:autoSpaceDE w:val="0"/>
              <w:autoSpaceDN w:val="0"/>
              <w:adjustRightInd w:val="0"/>
              <w:rPr>
                <w:lang w:eastAsia="zh-CN"/>
              </w:rPr>
            </w:pPr>
            <w:r>
              <w:rPr>
                <w:rFonts w:hint="eastAsia"/>
                <w:lang w:eastAsia="zh-CN"/>
              </w:rPr>
              <w:t>0</w:t>
            </w:r>
          </w:p>
        </w:tc>
      </w:tr>
      <w:tr w:rsidR="00EF26B6" w14:paraId="7B2166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24FF1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79A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733D8"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CAB14"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EE4A" w14:textId="77777777" w:rsidR="00EF26B6" w:rsidRDefault="00EF26B6" w:rsidP="008E5574">
            <w:pPr>
              <w:pStyle w:val="TAC"/>
              <w:overflowPunct w:val="0"/>
              <w:autoSpaceDE w:val="0"/>
              <w:autoSpaceDN w:val="0"/>
              <w:adjustRightInd w:val="0"/>
              <w:rPr>
                <w:rFonts w:eastAsia="Yu Mincho"/>
              </w:rPr>
            </w:pPr>
          </w:p>
        </w:tc>
      </w:tr>
      <w:tr w:rsidR="00EF26B6" w14:paraId="40980E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B631965"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21B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44425"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7110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57F0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1</w:t>
            </w:r>
          </w:p>
        </w:tc>
      </w:tr>
      <w:tr w:rsidR="00EF26B6" w14:paraId="3883ACF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6E83B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5FE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E7CF4"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C6F49"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662AC6" w14:textId="77777777" w:rsidR="00EF26B6" w:rsidRDefault="00EF26B6" w:rsidP="008E5574">
            <w:pPr>
              <w:pStyle w:val="TAC"/>
              <w:overflowPunct w:val="0"/>
              <w:autoSpaceDE w:val="0"/>
              <w:autoSpaceDN w:val="0"/>
              <w:adjustRightInd w:val="0"/>
              <w:rPr>
                <w:lang w:val="en-US" w:eastAsia="zh-CN"/>
              </w:rPr>
            </w:pPr>
          </w:p>
        </w:tc>
      </w:tr>
      <w:tr w:rsidR="00EF26B6" w14:paraId="6955E3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E908A"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BC2B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B78E1DC"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77D7B6E" w14:textId="77777777" w:rsidR="00EF26B6" w:rsidRDefault="00EF26B6" w:rsidP="008E5574">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3F501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5A17D3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F9891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3B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E5AC"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9C170"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CA3E" w14:textId="77777777" w:rsidR="00EF26B6" w:rsidRDefault="00EF26B6" w:rsidP="008E5574">
            <w:pPr>
              <w:pStyle w:val="TAC"/>
              <w:overflowPunct w:val="0"/>
              <w:autoSpaceDE w:val="0"/>
              <w:autoSpaceDN w:val="0"/>
              <w:adjustRightInd w:val="0"/>
              <w:rPr>
                <w:rFonts w:eastAsia="Yu Mincho"/>
                <w:szCs w:val="18"/>
              </w:rPr>
            </w:pPr>
          </w:p>
        </w:tc>
      </w:tr>
      <w:tr w:rsidR="00EF26B6" w14:paraId="4B8434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4DBF3B"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E3E3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4AC0"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A87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522C8E"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116C51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C289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D1CE3"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24FA"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9760A"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5B10" w14:textId="77777777" w:rsidR="00EF26B6" w:rsidRDefault="00EF26B6" w:rsidP="008E5574">
            <w:pPr>
              <w:pStyle w:val="TAC"/>
              <w:overflowPunct w:val="0"/>
              <w:autoSpaceDE w:val="0"/>
              <w:autoSpaceDN w:val="0"/>
              <w:adjustRightInd w:val="0"/>
              <w:rPr>
                <w:rFonts w:eastAsia="Yu Mincho"/>
                <w:szCs w:val="18"/>
              </w:rPr>
            </w:pPr>
          </w:p>
        </w:tc>
      </w:tr>
      <w:tr w:rsidR="00EF26B6" w14:paraId="1EFC6C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379A9B0" w14:textId="77777777" w:rsidR="00EF26B6" w:rsidRDefault="00EF26B6" w:rsidP="008E5574">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D6F7D0E" w14:textId="77777777" w:rsidR="00EF26B6" w:rsidRDefault="00EF26B6" w:rsidP="008E5574">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1D8429" w14:textId="77777777" w:rsidR="00EF26B6" w:rsidRDefault="00EF26B6" w:rsidP="008E5574">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63FF53"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346D23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5207D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4CC7B5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742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9A556"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8968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95EA" w14:textId="77777777" w:rsidR="00EF26B6" w:rsidRDefault="00EF26B6" w:rsidP="008E5574">
            <w:pPr>
              <w:pStyle w:val="TAC"/>
              <w:overflowPunct w:val="0"/>
              <w:autoSpaceDE w:val="0"/>
              <w:autoSpaceDN w:val="0"/>
              <w:adjustRightInd w:val="0"/>
              <w:rPr>
                <w:rFonts w:eastAsia="Yu Mincho"/>
                <w:szCs w:val="18"/>
              </w:rPr>
            </w:pPr>
          </w:p>
        </w:tc>
      </w:tr>
      <w:tr w:rsidR="00EF26B6" w14:paraId="66CD1B1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5DAA5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B6FB"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479D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267CD"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7F4D646"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604DB80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FFA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D748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BFDC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730DCF" w14:textId="77777777" w:rsidR="00EF26B6" w:rsidRDefault="00EF26B6" w:rsidP="008E5574">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B496" w14:textId="77777777" w:rsidR="00EF26B6" w:rsidRDefault="00EF26B6" w:rsidP="008E5574">
            <w:pPr>
              <w:pStyle w:val="TAC"/>
              <w:overflowPunct w:val="0"/>
              <w:autoSpaceDE w:val="0"/>
              <w:autoSpaceDN w:val="0"/>
              <w:adjustRightInd w:val="0"/>
              <w:rPr>
                <w:rFonts w:eastAsia="Yu Mincho"/>
                <w:szCs w:val="18"/>
              </w:rPr>
            </w:pPr>
          </w:p>
        </w:tc>
      </w:tr>
      <w:tr w:rsidR="00EF26B6" w14:paraId="4D0517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E71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610D" w14:textId="77777777" w:rsidR="00EF26B6" w:rsidRDefault="00EF26B6" w:rsidP="008E557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C91FC73"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EA19F"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C12"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EF26B6" w14:paraId="6909B8C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3D3A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D2B1"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B9C47"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730AD" w14:textId="77777777" w:rsidR="00EF26B6" w:rsidRDefault="00EF26B6" w:rsidP="008E5574">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315D" w14:textId="77777777" w:rsidR="00EF26B6" w:rsidRDefault="00EF26B6" w:rsidP="008E5574">
            <w:pPr>
              <w:pStyle w:val="TAC"/>
              <w:overflowPunct w:val="0"/>
              <w:autoSpaceDE w:val="0"/>
              <w:autoSpaceDN w:val="0"/>
              <w:adjustRightInd w:val="0"/>
              <w:rPr>
                <w:rFonts w:eastAsia="Yu Mincho"/>
                <w:szCs w:val="18"/>
              </w:rPr>
            </w:pPr>
          </w:p>
        </w:tc>
      </w:tr>
      <w:tr w:rsidR="00EF26B6" w14:paraId="363B044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030ED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8EA4"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9092F" w14:textId="77777777" w:rsidR="00EF26B6" w:rsidRDefault="00EF26B6" w:rsidP="008E557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424796" w14:textId="77777777" w:rsidR="00EF26B6" w:rsidRDefault="00EF26B6"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1478"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1</w:t>
            </w:r>
          </w:p>
        </w:tc>
      </w:tr>
      <w:tr w:rsidR="00EF26B6" w14:paraId="1212088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ED7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D2D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01997"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27D43" w14:textId="77777777" w:rsidR="00EF26B6" w:rsidRDefault="00EF26B6" w:rsidP="008E5574">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5127" w14:textId="77777777" w:rsidR="00EF26B6" w:rsidRDefault="00EF26B6" w:rsidP="008E5574">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34F3F612" w:rsidR="00C338A2" w:rsidRDefault="00C338A2" w:rsidP="00571960">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79B4" w14:paraId="77D30C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AEF17" w14:textId="77777777" w:rsidR="00AE79B4" w:rsidRDefault="00AE79B4" w:rsidP="008E557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315AE" w14:textId="77777777" w:rsidR="00AE79B4" w:rsidRDefault="00AE79B4"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38343" w14:textId="77777777" w:rsidR="00AE79B4" w:rsidRDefault="00AE79B4"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1F6D05" w14:textId="77777777" w:rsidR="00AE79B4" w:rsidRDefault="00AE79B4"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1DD3" w14:textId="77777777" w:rsidR="00AE79B4" w:rsidRDefault="00AE79B4" w:rsidP="008E5574">
            <w:pPr>
              <w:pStyle w:val="TAH"/>
              <w:overflowPunct w:val="0"/>
              <w:autoSpaceDE w:val="0"/>
              <w:autoSpaceDN w:val="0"/>
              <w:adjustRightInd w:val="0"/>
              <w:rPr>
                <w:szCs w:val="18"/>
                <w:lang w:eastAsia="zh-CN"/>
              </w:rPr>
            </w:pPr>
            <w:r>
              <w:t>Bandwidth combination set</w:t>
            </w:r>
          </w:p>
        </w:tc>
      </w:tr>
      <w:tr w:rsidR="00AE79B4" w14:paraId="1A61F60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95D2C" w14:textId="77777777" w:rsidR="00AE79B4" w:rsidRDefault="00AE79B4"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6096" w14:textId="77777777" w:rsidR="00AE79B4" w:rsidRDefault="00AE79B4" w:rsidP="008E5574">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BE413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8DC6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69AD"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A81A1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3EC3"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9EFA"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9205"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DA24E"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7809" w14:textId="77777777" w:rsidR="00AE79B4" w:rsidRDefault="00AE79B4" w:rsidP="008E5574">
            <w:pPr>
              <w:pStyle w:val="TAC"/>
              <w:overflowPunct w:val="0"/>
              <w:autoSpaceDE w:val="0"/>
              <w:autoSpaceDN w:val="0"/>
              <w:adjustRightInd w:val="0"/>
              <w:rPr>
                <w:rFonts w:eastAsia="Yu Mincho"/>
                <w:szCs w:val="18"/>
              </w:rPr>
            </w:pPr>
          </w:p>
        </w:tc>
      </w:tr>
      <w:tr w:rsidR="00AE79B4" w14:paraId="685448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70A3B" w14:textId="77777777" w:rsidR="00AE79B4" w:rsidRDefault="00AE79B4" w:rsidP="008E5574">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37" w14:textId="77777777" w:rsidR="00AE79B4" w:rsidRDefault="00AE79B4" w:rsidP="008E5574">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CEB2339" w14:textId="77777777" w:rsidR="00AE79B4" w:rsidRDefault="00AE79B4" w:rsidP="008E5574">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300E0"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5354993"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769A7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69D27"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A0A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3AEB" w14:textId="77777777" w:rsidR="00AE79B4" w:rsidRDefault="00AE79B4" w:rsidP="008E5574">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41EE"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B44" w14:textId="77777777" w:rsidR="00AE79B4" w:rsidRDefault="00AE79B4" w:rsidP="008E5574">
            <w:pPr>
              <w:pStyle w:val="TAC"/>
              <w:overflowPunct w:val="0"/>
              <w:autoSpaceDE w:val="0"/>
              <w:autoSpaceDN w:val="0"/>
              <w:adjustRightInd w:val="0"/>
              <w:rPr>
                <w:rFonts w:eastAsia="Yu Mincho"/>
                <w:szCs w:val="18"/>
              </w:rPr>
            </w:pPr>
          </w:p>
        </w:tc>
      </w:tr>
      <w:tr w:rsidR="00AE79B4" w14:paraId="2523D2C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98EC9"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B512" w14:textId="77777777" w:rsidR="00AE79B4" w:rsidRDefault="00AE79B4" w:rsidP="008E5574">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EA5DB6" w14:textId="77777777" w:rsidR="00AE79B4" w:rsidRDefault="00AE79B4" w:rsidP="008E5574">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19F7B7"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1732"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73A674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9C833" w14:textId="77777777" w:rsidR="00AE79B4" w:rsidRDefault="00AE79B4" w:rsidP="008E5574">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2374E" w14:textId="77777777" w:rsidR="00AE79B4" w:rsidRDefault="00AE79B4" w:rsidP="008E5574">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05897" w14:textId="77777777" w:rsidR="00AE79B4" w:rsidRDefault="00AE79B4" w:rsidP="008E5574">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8DF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3956" w14:textId="77777777" w:rsidR="00AE79B4" w:rsidRDefault="00AE79B4" w:rsidP="008E5574">
            <w:pPr>
              <w:pStyle w:val="TAC"/>
              <w:overflowPunct w:val="0"/>
              <w:autoSpaceDE w:val="0"/>
              <w:autoSpaceDN w:val="0"/>
              <w:adjustRightInd w:val="0"/>
              <w:rPr>
                <w:szCs w:val="18"/>
                <w:lang w:val="en-US" w:eastAsia="zh-CN"/>
              </w:rPr>
            </w:pPr>
          </w:p>
        </w:tc>
      </w:tr>
      <w:tr w:rsidR="00AE79B4" w14:paraId="26D6EB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FCC6" w14:textId="77777777" w:rsidR="00AE79B4" w:rsidRDefault="00AE79B4" w:rsidP="008E5574">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1A9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84EB4FB" w14:textId="77777777" w:rsidR="00AE79B4" w:rsidRDefault="00AE79B4" w:rsidP="008E5574">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81C0A6"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8745F"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5913"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5E2F7A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2469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8C6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865AB" w14:textId="77777777" w:rsidR="00AE79B4" w:rsidRDefault="00AE79B4" w:rsidP="008E5574">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11156"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DD45" w14:textId="77777777" w:rsidR="00AE79B4" w:rsidRDefault="00AE79B4" w:rsidP="008E5574">
            <w:pPr>
              <w:pStyle w:val="TAC"/>
              <w:overflowPunct w:val="0"/>
              <w:autoSpaceDE w:val="0"/>
              <w:autoSpaceDN w:val="0"/>
              <w:adjustRightInd w:val="0"/>
              <w:rPr>
                <w:rFonts w:eastAsia="Yu Mincho"/>
                <w:szCs w:val="18"/>
              </w:rPr>
            </w:pPr>
          </w:p>
        </w:tc>
      </w:tr>
      <w:tr w:rsidR="00AE79B4" w14:paraId="555E9BC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89E94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6EC9B"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FEFC4" w14:textId="77777777" w:rsidR="00AE79B4" w:rsidRDefault="00AE79B4" w:rsidP="008E5574">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E1CF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7670" w14:textId="77777777" w:rsidR="00AE79B4" w:rsidRDefault="00AE79B4" w:rsidP="008E5574">
            <w:pPr>
              <w:pStyle w:val="TAC"/>
              <w:overflowPunct w:val="0"/>
              <w:autoSpaceDE w:val="0"/>
              <w:autoSpaceDN w:val="0"/>
              <w:adjustRightInd w:val="0"/>
              <w:rPr>
                <w:rFonts w:eastAsia="Yu Mincho"/>
                <w:szCs w:val="18"/>
              </w:rPr>
            </w:pPr>
            <w:r>
              <w:rPr>
                <w:rFonts w:eastAsia="Yu Mincho"/>
                <w:szCs w:val="18"/>
              </w:rPr>
              <w:t>4 and 5</w:t>
            </w:r>
          </w:p>
        </w:tc>
      </w:tr>
      <w:tr w:rsidR="00AE79B4" w14:paraId="261F7DA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DDA4"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B211"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6400B" w14:textId="77777777" w:rsidR="00AE79B4" w:rsidRDefault="00AE79B4" w:rsidP="008E5574">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3C83A"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6034FE">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37EE" w14:textId="77777777" w:rsidR="00AE79B4" w:rsidRDefault="00AE79B4" w:rsidP="008E5574">
            <w:pPr>
              <w:pStyle w:val="TAC"/>
              <w:overflowPunct w:val="0"/>
              <w:autoSpaceDE w:val="0"/>
              <w:autoSpaceDN w:val="0"/>
              <w:adjustRightInd w:val="0"/>
              <w:rPr>
                <w:rFonts w:eastAsia="Yu Mincho"/>
                <w:szCs w:val="18"/>
              </w:rPr>
            </w:pPr>
          </w:p>
        </w:tc>
      </w:tr>
      <w:tr w:rsidR="00AE79B4" w14:paraId="293BEF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4417E" w14:textId="77777777" w:rsidR="00AE79B4" w:rsidRDefault="00AE79B4" w:rsidP="008E5574">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3FB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6FBA4"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0B572"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B6D"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633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2BE139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585C7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E17A3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93543"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1D4387"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5302" w14:textId="77777777" w:rsidR="00AE79B4" w:rsidRDefault="00AE79B4" w:rsidP="008E5574">
            <w:pPr>
              <w:pStyle w:val="TAC"/>
              <w:overflowPunct w:val="0"/>
              <w:autoSpaceDE w:val="0"/>
              <w:autoSpaceDN w:val="0"/>
              <w:adjustRightInd w:val="0"/>
              <w:rPr>
                <w:szCs w:val="18"/>
                <w:lang w:val="en-US" w:eastAsia="zh-CN"/>
              </w:rPr>
            </w:pPr>
          </w:p>
        </w:tc>
      </w:tr>
      <w:tr w:rsidR="00AE79B4" w14:paraId="73B382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FC79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49E3B2"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B101B4"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B084B"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FE0A"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029C1A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148A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044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A6825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E405B9"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5F2E" w14:textId="77777777" w:rsidR="00AE79B4" w:rsidRDefault="00AE79B4" w:rsidP="008E5574">
            <w:pPr>
              <w:pStyle w:val="TAC"/>
              <w:overflowPunct w:val="0"/>
              <w:autoSpaceDE w:val="0"/>
              <w:autoSpaceDN w:val="0"/>
              <w:adjustRightInd w:val="0"/>
              <w:rPr>
                <w:szCs w:val="18"/>
                <w:lang w:val="en-US" w:eastAsia="zh-CN"/>
              </w:rPr>
            </w:pPr>
          </w:p>
        </w:tc>
      </w:tr>
      <w:tr w:rsidR="00AE79B4" w14:paraId="6BD9AB5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1367" w14:textId="77777777" w:rsidR="00AE79B4" w:rsidRDefault="00AE79B4" w:rsidP="008E5574">
            <w:pPr>
              <w:pStyle w:val="TAC"/>
              <w:overflowPunct w:val="0"/>
              <w:autoSpaceDE w:val="0"/>
              <w:autoSpaceDN w:val="0"/>
              <w:adjustRightInd w:val="0"/>
              <w:rPr>
                <w:szCs w:val="18"/>
                <w:lang w:eastAsia="zh-CN"/>
              </w:rPr>
            </w:pPr>
            <w:r>
              <w:t>CA_n71B-n77A</w:t>
            </w:r>
          </w:p>
          <w:p w14:paraId="0C8832A9" w14:textId="77777777" w:rsidR="00AE79B4" w:rsidRDefault="00AE79B4" w:rsidP="008E5574">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C3883"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E0DF7E"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ABFD1"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A3"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BD66"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471A12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059F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D9302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82712"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FC9A8"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365B" w14:textId="77777777" w:rsidR="00AE79B4" w:rsidRDefault="00AE79B4" w:rsidP="008E5574">
            <w:pPr>
              <w:pStyle w:val="TAC"/>
              <w:overflowPunct w:val="0"/>
              <w:autoSpaceDE w:val="0"/>
              <w:autoSpaceDN w:val="0"/>
              <w:adjustRightInd w:val="0"/>
              <w:rPr>
                <w:szCs w:val="18"/>
                <w:lang w:val="en-US" w:eastAsia="zh-CN"/>
              </w:rPr>
            </w:pPr>
          </w:p>
        </w:tc>
      </w:tr>
      <w:tr w:rsidR="00AE79B4" w14:paraId="3BA477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E44C9B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FB25B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E25B62"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D8952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7E6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1B337C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5B4E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5B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0E91B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9B47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D50F" w14:textId="77777777" w:rsidR="00AE79B4" w:rsidRDefault="00AE79B4" w:rsidP="008E5574">
            <w:pPr>
              <w:pStyle w:val="TAC"/>
              <w:overflowPunct w:val="0"/>
              <w:autoSpaceDE w:val="0"/>
              <w:autoSpaceDN w:val="0"/>
              <w:adjustRightInd w:val="0"/>
              <w:rPr>
                <w:szCs w:val="18"/>
                <w:lang w:val="en-US" w:eastAsia="zh-CN"/>
              </w:rPr>
            </w:pPr>
          </w:p>
        </w:tc>
      </w:tr>
      <w:tr w:rsidR="00AE79B4" w14:paraId="1DED1D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7B6F0" w14:textId="77777777" w:rsidR="00AE79B4" w:rsidRDefault="00AE79B4" w:rsidP="008E5574">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C7E9" w14:textId="77777777" w:rsidR="00AE79B4" w:rsidRDefault="00AE79B4" w:rsidP="008E5574">
            <w:pPr>
              <w:pStyle w:val="TAC"/>
              <w:overflowPunct w:val="0"/>
              <w:autoSpaceDE w:val="0"/>
              <w:autoSpaceDN w:val="0"/>
              <w:adjustRightInd w:val="0"/>
              <w:rPr>
                <w:rFonts w:cs="Arial"/>
                <w:szCs w:val="18"/>
              </w:rPr>
            </w:pPr>
            <w:r>
              <w:rPr>
                <w:rFonts w:cs="Arial"/>
                <w:szCs w:val="18"/>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350F34B9"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67972"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D4E5"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08B67C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9CF55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7C3F4E"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5581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6D5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2EE" w14:textId="77777777" w:rsidR="00AE79B4" w:rsidRDefault="00AE79B4" w:rsidP="008E5574">
            <w:pPr>
              <w:pStyle w:val="TAC"/>
              <w:overflowPunct w:val="0"/>
              <w:autoSpaceDE w:val="0"/>
              <w:autoSpaceDN w:val="0"/>
              <w:adjustRightInd w:val="0"/>
              <w:rPr>
                <w:szCs w:val="18"/>
                <w:lang w:val="en-US" w:eastAsia="zh-CN"/>
              </w:rPr>
            </w:pPr>
          </w:p>
        </w:tc>
      </w:tr>
      <w:tr w:rsidR="00AE79B4" w14:paraId="3C55C9E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D324B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35A2F4"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9563C"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2E35B5"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289D"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4952C6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807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FE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C643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1A2D" w14:textId="77777777" w:rsidR="00AE79B4" w:rsidRDefault="00AE79B4" w:rsidP="008E5574">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1C05" w14:textId="77777777" w:rsidR="00AE79B4" w:rsidRDefault="00AE79B4" w:rsidP="008E5574">
            <w:pPr>
              <w:pStyle w:val="TAC"/>
              <w:overflowPunct w:val="0"/>
              <w:autoSpaceDE w:val="0"/>
              <w:autoSpaceDN w:val="0"/>
              <w:adjustRightInd w:val="0"/>
              <w:rPr>
                <w:szCs w:val="18"/>
                <w:lang w:val="en-US" w:eastAsia="zh-CN"/>
              </w:rPr>
            </w:pPr>
          </w:p>
        </w:tc>
      </w:tr>
      <w:tr w:rsidR="00AE79B4" w14:paraId="4846507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F6E8B" w14:textId="77777777" w:rsidR="00AE79B4" w:rsidRDefault="00AE79B4" w:rsidP="008E5574">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7ECC"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65D29B5"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5D72D"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ECABB2"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970A"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CE474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8AE75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D9A7DC"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095FB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8B1" w14:textId="77777777" w:rsidR="00AE79B4" w:rsidRDefault="00AE79B4" w:rsidP="008E5574">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7FB68" w14:textId="77777777" w:rsidR="00AE79B4" w:rsidRDefault="00AE79B4" w:rsidP="008E5574">
            <w:pPr>
              <w:pStyle w:val="TAC"/>
              <w:overflowPunct w:val="0"/>
              <w:autoSpaceDE w:val="0"/>
              <w:autoSpaceDN w:val="0"/>
              <w:adjustRightInd w:val="0"/>
              <w:rPr>
                <w:szCs w:val="18"/>
                <w:lang w:val="en-US" w:eastAsia="zh-CN"/>
              </w:rPr>
            </w:pPr>
          </w:p>
        </w:tc>
      </w:tr>
      <w:tr w:rsidR="00AE79B4" w14:paraId="09531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35F33BA"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5041D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A6B5C"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F5803D"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7981"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36D8FC0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A96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5E57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0FB29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EC9E"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4CFA" w14:textId="77777777" w:rsidR="00AE79B4" w:rsidRDefault="00AE79B4" w:rsidP="008E5574">
            <w:pPr>
              <w:pStyle w:val="TAC"/>
              <w:overflowPunct w:val="0"/>
              <w:autoSpaceDE w:val="0"/>
              <w:autoSpaceDN w:val="0"/>
              <w:adjustRightInd w:val="0"/>
              <w:rPr>
                <w:szCs w:val="18"/>
                <w:lang w:val="en-US" w:eastAsia="zh-CN"/>
              </w:rPr>
            </w:pPr>
          </w:p>
        </w:tc>
      </w:tr>
      <w:tr w:rsidR="00AE79B4" w14:paraId="76B65F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268E" w14:textId="77777777" w:rsidR="00AE79B4" w:rsidRDefault="00AE79B4" w:rsidP="008E5574">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8EE27" w14:textId="77777777" w:rsidR="00AE79B4" w:rsidRDefault="00AE79B4" w:rsidP="008E5574">
            <w:pPr>
              <w:pStyle w:val="TAC"/>
              <w:overflowPunct w:val="0"/>
              <w:autoSpaceDE w:val="0"/>
              <w:autoSpaceDN w:val="0"/>
              <w:adjustRightInd w:val="0"/>
              <w:rPr>
                <w:rFonts w:cs="Arial"/>
                <w:szCs w:val="18"/>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00B51C79"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1FA5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BD4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4C5992C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8903B8"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6080B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5A76B"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6498A6"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FDE9" w14:textId="77777777" w:rsidR="00AE79B4" w:rsidRDefault="00AE79B4" w:rsidP="008E5574">
            <w:pPr>
              <w:pStyle w:val="TAC"/>
              <w:overflowPunct w:val="0"/>
              <w:autoSpaceDE w:val="0"/>
              <w:autoSpaceDN w:val="0"/>
              <w:adjustRightInd w:val="0"/>
              <w:rPr>
                <w:szCs w:val="18"/>
                <w:lang w:val="en-US" w:eastAsia="zh-CN"/>
              </w:rPr>
            </w:pPr>
          </w:p>
        </w:tc>
      </w:tr>
      <w:tr w:rsidR="00AE79B4" w14:paraId="461A82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61EDC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EB0E2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AF6D7"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C5591"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961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60485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33F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F6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550FC"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5077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BD9E" w14:textId="77777777" w:rsidR="00AE79B4" w:rsidRDefault="00AE79B4" w:rsidP="008E5574">
            <w:pPr>
              <w:pStyle w:val="TAC"/>
              <w:overflowPunct w:val="0"/>
              <w:autoSpaceDE w:val="0"/>
              <w:autoSpaceDN w:val="0"/>
              <w:adjustRightInd w:val="0"/>
              <w:rPr>
                <w:szCs w:val="18"/>
                <w:lang w:val="en-US" w:eastAsia="zh-CN"/>
              </w:rPr>
            </w:pPr>
          </w:p>
        </w:tc>
      </w:tr>
      <w:tr w:rsidR="00AE79B4" w14:paraId="0B565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C94B0" w14:textId="77777777" w:rsidR="00AE79B4" w:rsidRDefault="00AE79B4" w:rsidP="008E5574">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18F9"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107FE05"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8DF8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41F6"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3009A4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398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AFFD"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C479E"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42F8B"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DBB5" w14:textId="77777777" w:rsidR="00AE79B4" w:rsidRDefault="00AE79B4" w:rsidP="008E5574">
            <w:pPr>
              <w:pStyle w:val="TAC"/>
              <w:overflowPunct w:val="0"/>
              <w:autoSpaceDE w:val="0"/>
              <w:autoSpaceDN w:val="0"/>
              <w:adjustRightInd w:val="0"/>
              <w:rPr>
                <w:rFonts w:eastAsia="Yu Mincho"/>
                <w:szCs w:val="18"/>
              </w:rPr>
            </w:pPr>
          </w:p>
        </w:tc>
      </w:tr>
      <w:tr w:rsidR="00AE79B4" w14:paraId="102868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F750C7" w14:textId="77777777" w:rsidR="00AE79B4" w:rsidRDefault="00AE79B4" w:rsidP="008E5574">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6E2E38C"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403213"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DCFED"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8AEACC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482478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4881"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859C"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E782F"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553A1" w14:textId="77777777" w:rsidR="00AE79B4" w:rsidRDefault="00AE79B4" w:rsidP="008E5574">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15F0" w14:textId="77777777" w:rsidR="00AE79B4" w:rsidRDefault="00AE79B4" w:rsidP="008E5574">
            <w:pPr>
              <w:pStyle w:val="TAC"/>
              <w:overflowPunct w:val="0"/>
              <w:autoSpaceDE w:val="0"/>
              <w:autoSpaceDN w:val="0"/>
              <w:adjustRightInd w:val="0"/>
              <w:rPr>
                <w:rFonts w:eastAsia="Yu Mincho"/>
                <w:szCs w:val="18"/>
              </w:rPr>
            </w:pPr>
          </w:p>
        </w:tc>
      </w:tr>
      <w:tr w:rsidR="00AE79B4" w14:paraId="660B290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A3CDC72"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BE1E36B" w14:textId="77777777" w:rsidR="00AE79B4" w:rsidRDefault="00AE79B4" w:rsidP="008E5574">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3DE7031"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2C5FD"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271F8" w14:textId="77777777" w:rsidR="00AE79B4" w:rsidRDefault="00AE79B4" w:rsidP="008E5574">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E79B4" w14:paraId="7954D43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08ED" w14:textId="77777777" w:rsidR="00AE79B4" w:rsidRDefault="00AE79B4"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C31" w14:textId="77777777" w:rsidR="00AE79B4" w:rsidRDefault="00AE79B4"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F9373"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287FD7" w14:textId="77777777" w:rsidR="00AE79B4" w:rsidRDefault="00AE79B4"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582" w14:textId="77777777" w:rsidR="00AE79B4" w:rsidRDefault="00AE79B4" w:rsidP="008E5574">
            <w:pPr>
              <w:pStyle w:val="TAC"/>
              <w:overflowPunct w:val="0"/>
              <w:autoSpaceDE w:val="0"/>
              <w:autoSpaceDN w:val="0"/>
              <w:adjustRightInd w:val="0"/>
              <w:rPr>
                <w:rFonts w:cs="Arial"/>
                <w:szCs w:val="18"/>
                <w:lang w:eastAsia="ja-JP"/>
              </w:rPr>
            </w:pPr>
          </w:p>
        </w:tc>
      </w:tr>
      <w:tr w:rsidR="00AE79B4" w14:paraId="3DD2C4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E9368" w14:textId="77777777" w:rsidR="00AE79B4" w:rsidRDefault="00AE79B4" w:rsidP="008E5574">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9CAA2" w14:textId="77777777" w:rsidR="00AE79B4" w:rsidRDefault="00AE79B4" w:rsidP="008E5574">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EF7820" w14:textId="77777777" w:rsidR="00AE79B4" w:rsidRDefault="00AE79B4" w:rsidP="008E5574">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E04434"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8456" w14:textId="77777777" w:rsidR="00AE79B4" w:rsidRDefault="00AE79B4" w:rsidP="008E5574">
            <w:pPr>
              <w:pStyle w:val="TAC"/>
              <w:overflowPunct w:val="0"/>
              <w:autoSpaceDE w:val="0"/>
              <w:autoSpaceDN w:val="0"/>
              <w:adjustRightInd w:val="0"/>
              <w:rPr>
                <w:szCs w:val="18"/>
                <w:lang w:eastAsia="zh-CN"/>
              </w:rPr>
            </w:pPr>
            <w:r>
              <w:rPr>
                <w:rFonts w:eastAsia="Yu Mincho" w:hint="eastAsia"/>
                <w:szCs w:val="18"/>
                <w:lang w:eastAsia="ja-JP"/>
              </w:rPr>
              <w:t>0</w:t>
            </w:r>
          </w:p>
        </w:tc>
      </w:tr>
      <w:tr w:rsidR="00AE79B4" w14:paraId="2C1A0B2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5E2E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CF2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DAED52" w14:textId="77777777" w:rsidR="00AE79B4" w:rsidRDefault="00AE79B4" w:rsidP="008E5574">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610B" w14:textId="77777777" w:rsidR="00AE79B4" w:rsidRDefault="00AE79B4" w:rsidP="008E5574">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ABF4E" w14:textId="77777777" w:rsidR="00AE79B4" w:rsidRDefault="00AE79B4" w:rsidP="008E5574">
            <w:pPr>
              <w:pStyle w:val="TAC"/>
              <w:overflowPunct w:val="0"/>
              <w:autoSpaceDE w:val="0"/>
              <w:autoSpaceDN w:val="0"/>
              <w:adjustRightInd w:val="0"/>
              <w:rPr>
                <w:szCs w:val="18"/>
                <w:lang w:eastAsia="zh-CN"/>
              </w:rPr>
            </w:pPr>
          </w:p>
        </w:tc>
      </w:tr>
      <w:tr w:rsidR="00AE79B4" w14:paraId="3EDBE2B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755C" w14:textId="77777777" w:rsidR="00AE79B4" w:rsidRDefault="00AE79B4" w:rsidP="008E5574">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55258"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194C0A1" w14:textId="77777777" w:rsidR="00AE79B4" w:rsidRDefault="00AE79B4" w:rsidP="008E5574">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E9EFA"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C96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1E52F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6253C"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279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3EBFEB"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58213"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D55C" w14:textId="77777777" w:rsidR="00AE79B4" w:rsidRDefault="00AE79B4" w:rsidP="008E5574">
            <w:pPr>
              <w:pStyle w:val="TAC"/>
              <w:overflowPunct w:val="0"/>
              <w:autoSpaceDE w:val="0"/>
              <w:autoSpaceDN w:val="0"/>
              <w:adjustRightInd w:val="0"/>
              <w:rPr>
                <w:rFonts w:eastAsia="Yu Mincho"/>
                <w:szCs w:val="18"/>
              </w:rPr>
            </w:pPr>
          </w:p>
        </w:tc>
      </w:tr>
      <w:tr w:rsidR="00AE79B4" w14:paraId="366A0B1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04AA650" w14:textId="77777777" w:rsidR="00AE79B4" w:rsidRDefault="00AE79B4" w:rsidP="008E5574">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ADB4BC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9F7609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427E51"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F4B900"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7E583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663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402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24D3A9"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8DCC6"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A84CD" w14:textId="77777777" w:rsidR="00AE79B4" w:rsidRDefault="00AE79B4" w:rsidP="008E5574">
            <w:pPr>
              <w:pStyle w:val="TAC"/>
              <w:overflowPunct w:val="0"/>
              <w:autoSpaceDE w:val="0"/>
              <w:autoSpaceDN w:val="0"/>
              <w:adjustRightInd w:val="0"/>
              <w:rPr>
                <w:rFonts w:eastAsia="Yu Mincho"/>
                <w:szCs w:val="18"/>
              </w:rPr>
            </w:pPr>
          </w:p>
        </w:tc>
      </w:tr>
      <w:tr w:rsidR="00AE79B4" w14:paraId="55C4E01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AEE61C8" w14:textId="77777777" w:rsidR="00AE79B4" w:rsidRDefault="00AE79B4" w:rsidP="008E5574">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629EFF4"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1E72341" w14:textId="77777777" w:rsidR="00AE79B4" w:rsidRDefault="00AE79B4" w:rsidP="008E5574">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40569E" w14:textId="77777777" w:rsidR="00AE79B4" w:rsidRDefault="00AE79B4" w:rsidP="008E5574">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E47DBB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FA37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69E9"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0462"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FD71"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5A9B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F799" w14:textId="77777777" w:rsidR="00AE79B4" w:rsidRDefault="00AE79B4" w:rsidP="008E5574">
            <w:pPr>
              <w:pStyle w:val="TAC"/>
              <w:overflowPunct w:val="0"/>
              <w:autoSpaceDE w:val="0"/>
              <w:autoSpaceDN w:val="0"/>
              <w:adjustRightInd w:val="0"/>
              <w:rPr>
                <w:rFonts w:eastAsia="Yu Mincho"/>
                <w:szCs w:val="18"/>
              </w:rPr>
            </w:pPr>
          </w:p>
        </w:tc>
      </w:tr>
      <w:tr w:rsidR="00AE79B4" w14:paraId="794E2CE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D11AEF4" w14:textId="0533C656"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r w:rsidR="00080E0A">
              <w:rPr>
                <w:szCs w:val="18"/>
                <w:lang w:eastAsia="zh-CN"/>
              </w:rPr>
              <w:t xml:space="preserve"> n78A</w:t>
            </w:r>
            <w:r w:rsidR="00080E0A">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1A71929F"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12984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68D6AC"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00807E"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762CED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E610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31B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665AA" w14:textId="77777777" w:rsidR="00AE79B4" w:rsidRDefault="00AE79B4" w:rsidP="008E5574">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B7147B"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97D7" w14:textId="77777777" w:rsidR="00AE79B4" w:rsidRDefault="00AE79B4" w:rsidP="008E5574">
            <w:pPr>
              <w:pStyle w:val="TAC"/>
              <w:overflowPunct w:val="0"/>
              <w:autoSpaceDE w:val="0"/>
              <w:autoSpaceDN w:val="0"/>
              <w:adjustRightInd w:val="0"/>
              <w:rPr>
                <w:rFonts w:eastAsia="Yu Mincho"/>
                <w:szCs w:val="18"/>
              </w:rPr>
            </w:pPr>
          </w:p>
        </w:tc>
      </w:tr>
      <w:tr w:rsidR="00AE79B4" w14:paraId="40250D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54594" w14:textId="77777777" w:rsidR="00AE79B4" w:rsidRDefault="00AE79B4" w:rsidP="008E5574">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AF8D6" w14:textId="77777777" w:rsidR="00AE79B4" w:rsidRDefault="00AE79B4" w:rsidP="008E5574">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49D8FAD0"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EBEF"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A8"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37E818CF"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EC02B"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F1DE4"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A9FBA"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E6BA0"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B6CA" w14:textId="77777777" w:rsidR="00AE79B4" w:rsidRDefault="00AE79B4" w:rsidP="008E5574">
            <w:pPr>
              <w:pStyle w:val="TAC"/>
              <w:overflowPunct w:val="0"/>
              <w:autoSpaceDE w:val="0"/>
              <w:autoSpaceDN w:val="0"/>
              <w:adjustRightInd w:val="0"/>
              <w:rPr>
                <w:rFonts w:eastAsia="Yu Mincho"/>
                <w:szCs w:val="18"/>
              </w:rPr>
            </w:pPr>
          </w:p>
        </w:tc>
      </w:tr>
      <w:tr w:rsidR="00AE79B4" w14:paraId="647787B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E0C843B" w14:textId="77777777" w:rsidR="00AE79B4" w:rsidRDefault="00AE79B4" w:rsidP="008E5574">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9ACC5"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A5B32B" w14:textId="77777777" w:rsidR="00AE79B4" w:rsidRDefault="00AE79B4" w:rsidP="008E5574">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5BE7"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ED7A3E"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30C84B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8174"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61B86"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CAE276" w14:textId="77777777" w:rsidR="00AE79B4" w:rsidRDefault="00AE79B4" w:rsidP="008E5574">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5E893A" w14:textId="77777777" w:rsidR="00AE79B4" w:rsidRDefault="00AE79B4" w:rsidP="008E5574">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7765" w14:textId="77777777" w:rsidR="00AE79B4" w:rsidRDefault="00AE79B4" w:rsidP="008E5574">
            <w:pPr>
              <w:pStyle w:val="TAC"/>
              <w:overflowPunct w:val="0"/>
              <w:autoSpaceDE w:val="0"/>
              <w:autoSpaceDN w:val="0"/>
              <w:adjustRightInd w:val="0"/>
              <w:rPr>
                <w:lang w:eastAsia="zh-CN"/>
              </w:rPr>
            </w:pPr>
          </w:p>
        </w:tc>
      </w:tr>
      <w:tr w:rsidR="00AE79B4" w14:paraId="4D639C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C33" w14:textId="77777777" w:rsidR="00AE79B4" w:rsidRDefault="00AE79B4" w:rsidP="008E5574">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E02"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AAA662"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DC768"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B765"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1A530DF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AAD7F"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7FDC"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2EBE088"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9CE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EB7" w14:textId="77777777" w:rsidR="00AE79B4" w:rsidRDefault="00AE79B4" w:rsidP="008E5574">
            <w:pPr>
              <w:pStyle w:val="TAC"/>
              <w:overflowPunct w:val="0"/>
              <w:autoSpaceDE w:val="0"/>
              <w:autoSpaceDN w:val="0"/>
              <w:adjustRightInd w:val="0"/>
              <w:rPr>
                <w:lang w:eastAsia="zh-CN"/>
              </w:rPr>
            </w:pPr>
          </w:p>
        </w:tc>
      </w:tr>
      <w:tr w:rsidR="00AE79B4" w14:paraId="07499E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604A" w14:textId="77777777" w:rsidR="00AE79B4" w:rsidRDefault="00AE79B4" w:rsidP="008E557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CE83F" w14:textId="77777777" w:rsidR="00AE79B4" w:rsidRDefault="00AE79B4" w:rsidP="008E5574">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7E46B258" w14:textId="77777777" w:rsidR="00AE79B4" w:rsidRDefault="00AE79B4"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4C4AA" w14:textId="77777777" w:rsidR="00AE79B4" w:rsidRDefault="00AE79B4" w:rsidP="008E5574">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A0C5" w14:textId="77777777" w:rsidR="00AE79B4" w:rsidRDefault="00AE79B4" w:rsidP="008E5574">
            <w:pPr>
              <w:pStyle w:val="TAC"/>
              <w:overflowPunct w:val="0"/>
              <w:autoSpaceDE w:val="0"/>
              <w:autoSpaceDN w:val="0"/>
              <w:adjustRightInd w:val="0"/>
              <w:rPr>
                <w:lang w:eastAsia="zh-CN"/>
              </w:rPr>
            </w:pPr>
            <w:r>
              <w:rPr>
                <w:rFonts w:hint="eastAsia"/>
                <w:lang w:eastAsia="zh-CN"/>
              </w:rPr>
              <w:t>0</w:t>
            </w:r>
          </w:p>
        </w:tc>
      </w:tr>
      <w:tr w:rsidR="00AE79B4" w14:paraId="60FE7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60D436"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9F77A"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057F7B0" w14:textId="77777777" w:rsidR="00AE79B4" w:rsidRDefault="00AE79B4" w:rsidP="008E557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5D1C8" w14:textId="77777777" w:rsidR="00AE79B4" w:rsidRDefault="00AE79B4" w:rsidP="008E5574">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E45C" w14:textId="77777777" w:rsidR="00AE79B4" w:rsidRDefault="00AE79B4" w:rsidP="008E5574">
            <w:pPr>
              <w:pStyle w:val="TAC"/>
              <w:overflowPunct w:val="0"/>
              <w:autoSpaceDE w:val="0"/>
              <w:autoSpaceDN w:val="0"/>
              <w:adjustRightInd w:val="0"/>
              <w:rPr>
                <w:rFonts w:eastAsia="Yu Mincho"/>
              </w:rPr>
            </w:pPr>
          </w:p>
        </w:tc>
      </w:tr>
      <w:tr w:rsidR="00AE79B4" w14:paraId="3ACF29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52CCC"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454D8"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17A7ED" w14:textId="77777777" w:rsidR="00AE79B4" w:rsidRDefault="00AE79B4" w:rsidP="008E557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2178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29E37CA"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1</w:t>
            </w:r>
          </w:p>
        </w:tc>
      </w:tr>
      <w:tr w:rsidR="00AE79B4" w14:paraId="518BCD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0D3C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97BD"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1F478" w14:textId="77777777" w:rsidR="00AE79B4" w:rsidRDefault="00AE79B4" w:rsidP="008E557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C6C06"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E025" w14:textId="77777777" w:rsidR="00AE79B4" w:rsidRDefault="00AE79B4" w:rsidP="008E5574">
            <w:pPr>
              <w:pStyle w:val="TAC"/>
              <w:overflowPunct w:val="0"/>
              <w:autoSpaceDE w:val="0"/>
              <w:autoSpaceDN w:val="0"/>
              <w:adjustRightInd w:val="0"/>
              <w:rPr>
                <w:rFonts w:eastAsia="Yu Mincho"/>
              </w:rPr>
            </w:pPr>
          </w:p>
        </w:tc>
      </w:tr>
      <w:tr w:rsidR="00AE79B4" w14:paraId="5D71875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3E78" w14:textId="77777777" w:rsidR="00AE79B4" w:rsidRDefault="00AE79B4" w:rsidP="008E5574">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444"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8771C84"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DB883"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5B26"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0</w:t>
            </w:r>
          </w:p>
        </w:tc>
      </w:tr>
      <w:tr w:rsidR="00AE79B4" w14:paraId="62608A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DEFA"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11A3"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4C5482"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52E535" w14:textId="77777777" w:rsidR="00AE79B4" w:rsidRDefault="00AE79B4" w:rsidP="008E5574">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DE5" w14:textId="77777777" w:rsidR="00AE79B4" w:rsidRDefault="00AE79B4" w:rsidP="008E5574">
            <w:pPr>
              <w:pStyle w:val="TAC"/>
              <w:overflowPunct w:val="0"/>
              <w:autoSpaceDE w:val="0"/>
              <w:autoSpaceDN w:val="0"/>
              <w:adjustRightInd w:val="0"/>
              <w:rPr>
                <w:lang w:val="en-US" w:eastAsia="zh-CN"/>
              </w:rPr>
            </w:pPr>
          </w:p>
        </w:tc>
      </w:tr>
      <w:tr w:rsidR="00AE79B4" w14:paraId="0A00EB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E81C8" w14:textId="77777777" w:rsidR="00AE79B4" w:rsidRDefault="00AE79B4" w:rsidP="008E5574">
            <w:pPr>
              <w:pStyle w:val="TAC"/>
              <w:overflowPunct w:val="0"/>
              <w:autoSpaceDE w:val="0"/>
              <w:autoSpaceDN w:val="0"/>
              <w:adjustRightInd w:val="0"/>
              <w:rPr>
                <w:lang w:eastAsia="zh-CN"/>
              </w:rPr>
            </w:pPr>
            <w:r>
              <w:rPr>
                <w:lang w:eastAsia="zh-CN"/>
              </w:rPr>
              <w:lastRenderedPageBreak/>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A65B" w14:textId="77777777" w:rsidR="00AE79B4" w:rsidRDefault="00AE79B4" w:rsidP="008E557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CBBBC95"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A3E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3A86C"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0</w:t>
            </w:r>
          </w:p>
        </w:tc>
      </w:tr>
      <w:tr w:rsidR="00AE79B4" w14:paraId="5B8EA26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38E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3001"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1A4EDC"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50261D" w14:textId="77777777" w:rsidR="00AE79B4" w:rsidRDefault="00AE79B4" w:rsidP="008E5574">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F85A" w14:textId="77777777" w:rsidR="00AE79B4" w:rsidRDefault="00AE79B4" w:rsidP="008E5574">
            <w:pPr>
              <w:pStyle w:val="TAC"/>
              <w:overflowPunct w:val="0"/>
              <w:autoSpaceDE w:val="0"/>
              <w:autoSpaceDN w:val="0"/>
              <w:adjustRightInd w:val="0"/>
              <w:rPr>
                <w:rFonts w:eastAsia="Yu Mincho"/>
              </w:rPr>
            </w:pPr>
          </w:p>
        </w:tc>
      </w:tr>
      <w:tr w:rsidR="00AE79B4" w14:paraId="6C35D16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8760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D497A7"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5CAA27B"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2719"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909876"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0</w:t>
            </w:r>
          </w:p>
        </w:tc>
      </w:tr>
      <w:tr w:rsidR="00AE79B4" w14:paraId="01632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B496"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B9AE"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73243A"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417AA5"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E0EA" w14:textId="77777777" w:rsidR="00AE79B4" w:rsidRDefault="00AE79B4" w:rsidP="008E5574">
            <w:pPr>
              <w:pStyle w:val="TAC"/>
              <w:overflowPunct w:val="0"/>
              <w:autoSpaceDE w:val="0"/>
              <w:autoSpaceDN w:val="0"/>
              <w:adjustRightInd w:val="0"/>
              <w:rPr>
                <w:rFonts w:eastAsia="Yu Mincho"/>
                <w:szCs w:val="18"/>
              </w:rPr>
            </w:pPr>
          </w:p>
        </w:tc>
      </w:tr>
      <w:tr w:rsidR="00AE79B4" w14:paraId="38A52FB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35EBC03"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5F9B53"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2D6BB76"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25E88"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15157E1"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0F04FCF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B602"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307B"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BE302"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00952D" w14:textId="77777777" w:rsidR="00AE79B4" w:rsidRDefault="00AE79B4" w:rsidP="008E5574">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A3D5" w14:textId="77777777" w:rsidR="00AE79B4" w:rsidRDefault="00AE79B4" w:rsidP="008E5574">
            <w:pPr>
              <w:pStyle w:val="TAC"/>
              <w:overflowPunct w:val="0"/>
              <w:autoSpaceDE w:val="0"/>
              <w:autoSpaceDN w:val="0"/>
              <w:adjustRightInd w:val="0"/>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77777777" w:rsidR="00C338A2" w:rsidRDefault="00C338A2" w:rsidP="00C338A2">
      <w:pPr>
        <w:pStyle w:val="TAN"/>
        <w:overflowPunct w:val="0"/>
        <w:autoSpaceDE w:val="0"/>
        <w:autoSpaceDN w:val="0"/>
        <w:adjustRightInd w:val="0"/>
      </w:pPr>
      <w:r>
        <w:t xml:space="preserve">NOTE 3: </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77777777" w:rsidR="00C338A2" w:rsidRDefault="00C338A2" w:rsidP="00C338A2">
      <w:pPr>
        <w:pStyle w:val="TAN"/>
        <w:overflowPunct w:val="0"/>
        <w:autoSpaceDE w:val="0"/>
        <w:autoSpaceDN w:val="0"/>
        <w:adjustRightInd w:val="0"/>
      </w:pPr>
      <w:r>
        <w:t xml:space="preserve">NOTE </w:t>
      </w:r>
      <w:r>
        <w:rPr>
          <w:rFonts w:hint="eastAsia"/>
          <w:lang w:eastAsia="zh-CN"/>
        </w:rPr>
        <w:t>8</w:t>
      </w:r>
      <w:r>
        <w:t xml:space="preserve">: </w:t>
      </w:r>
      <w:r>
        <w:tab/>
        <w:t>Power Class 2 is allowed for this uplink combination or single uplink carrier in this downlink/uplink combination</w:t>
      </w:r>
    </w:p>
    <w:p w14:paraId="26B2F3DC" w14:textId="77777777" w:rsidR="00C338A2" w:rsidRDefault="00C338A2" w:rsidP="00C338A2">
      <w:pPr>
        <w:pStyle w:val="TAN"/>
        <w:overflowPunct w:val="0"/>
        <w:autoSpaceDE w:val="0"/>
        <w:autoSpaceDN w:val="0"/>
        <w:adjustRightInd w:val="0"/>
      </w:pPr>
      <w:r>
        <w:t xml:space="preserve">NOTE </w:t>
      </w:r>
      <w:r>
        <w:rPr>
          <w:rFonts w:hint="eastAsia"/>
          <w:lang w:eastAsia="zh-CN"/>
        </w:rPr>
        <w:t>9</w:t>
      </w:r>
      <w:r>
        <w:t xml:space="preserve">: </w:t>
      </w:r>
      <w:r>
        <w:tab/>
        <w:t>Power Class 1.5 is allowed for this uplink combination or single uplink carrier in this downlink/uplink combination</w:t>
      </w:r>
    </w:p>
    <w:p w14:paraId="3A4205E1" w14:textId="77777777" w:rsidR="00C338A2" w:rsidRDefault="00C338A2" w:rsidP="00C338A2">
      <w:pPr>
        <w:pStyle w:val="TAN"/>
        <w:overflowPunct w:val="0"/>
        <w:autoSpaceDE w:val="0"/>
        <w:autoSpaceDN w:val="0"/>
        <w:adjustRightInd w:val="0"/>
      </w:pPr>
      <w:r>
        <w:t xml:space="preserve">NOTE </w:t>
      </w:r>
      <w:r>
        <w:rPr>
          <w:rFonts w:hint="eastAsia"/>
          <w:lang w:eastAsia="zh-CN"/>
        </w:rPr>
        <w:t>10</w:t>
      </w:r>
      <w:r>
        <w:t>: 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bookmarkEnd w:id="0"/>
    <w:bookmarkEnd w:id="14"/>
    <w:bookmarkEnd w:id="15"/>
    <w:bookmarkEnd w:id="16"/>
    <w:bookmarkEnd w:id="17"/>
    <w:bookmarkEnd w:id="18"/>
    <w:bookmarkEnd w:id="19"/>
    <w:bookmarkEnd w:id="20"/>
    <w:bookmarkEnd w:id="21"/>
    <w:bookmarkEnd w:id="22"/>
    <w:p w14:paraId="03CCF9EA" w14:textId="77777777" w:rsidR="00C338A2" w:rsidRDefault="00C338A2" w:rsidP="00C338A2"/>
    <w:sectPr w:rsidR="00C338A2" w:rsidSect="00761A24">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9118B" w14:textId="77777777" w:rsidR="00CE65C4" w:rsidRDefault="00CE65C4">
      <w:r>
        <w:separator/>
      </w:r>
    </w:p>
  </w:endnote>
  <w:endnote w:type="continuationSeparator" w:id="0">
    <w:p w14:paraId="2F59E073" w14:textId="77777777" w:rsidR="00CE65C4" w:rsidRDefault="00CE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EEDC9" w14:textId="77777777" w:rsidR="00CE65C4" w:rsidRDefault="00CE65C4">
      <w:r>
        <w:separator/>
      </w:r>
    </w:p>
  </w:footnote>
  <w:footnote w:type="continuationSeparator" w:id="0">
    <w:p w14:paraId="57700E72" w14:textId="77777777" w:rsidR="00CE65C4" w:rsidRDefault="00CE6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984"/>
    <w:rsid w:val="00177B96"/>
    <w:rsid w:val="0018078F"/>
    <w:rsid w:val="00180AF9"/>
    <w:rsid w:val="00181D49"/>
    <w:rsid w:val="00183F32"/>
    <w:rsid w:val="00184807"/>
    <w:rsid w:val="001852AD"/>
    <w:rsid w:val="00185F90"/>
    <w:rsid w:val="00187FD7"/>
    <w:rsid w:val="0019032B"/>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63E"/>
    <w:rsid w:val="002F17E4"/>
    <w:rsid w:val="002F2027"/>
    <w:rsid w:val="002F3E4C"/>
    <w:rsid w:val="002F5061"/>
    <w:rsid w:val="002F68B5"/>
    <w:rsid w:val="00301F3F"/>
    <w:rsid w:val="00302918"/>
    <w:rsid w:val="003065DF"/>
    <w:rsid w:val="00307546"/>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50C61"/>
    <w:rsid w:val="003512CD"/>
    <w:rsid w:val="0035462D"/>
    <w:rsid w:val="00355195"/>
    <w:rsid w:val="00355775"/>
    <w:rsid w:val="00366155"/>
    <w:rsid w:val="00370DE6"/>
    <w:rsid w:val="003765B8"/>
    <w:rsid w:val="00377D0D"/>
    <w:rsid w:val="00377F48"/>
    <w:rsid w:val="00384FC7"/>
    <w:rsid w:val="003879D9"/>
    <w:rsid w:val="003951FC"/>
    <w:rsid w:val="00396645"/>
    <w:rsid w:val="003973CE"/>
    <w:rsid w:val="003A3227"/>
    <w:rsid w:val="003A32FD"/>
    <w:rsid w:val="003A3AE9"/>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65A0"/>
    <w:rsid w:val="0045732B"/>
    <w:rsid w:val="00457436"/>
    <w:rsid w:val="00457C6B"/>
    <w:rsid w:val="0046489A"/>
    <w:rsid w:val="00465515"/>
    <w:rsid w:val="00470A8A"/>
    <w:rsid w:val="00470D6D"/>
    <w:rsid w:val="00473AD3"/>
    <w:rsid w:val="00474402"/>
    <w:rsid w:val="004744D3"/>
    <w:rsid w:val="004749BD"/>
    <w:rsid w:val="00475FC1"/>
    <w:rsid w:val="00481047"/>
    <w:rsid w:val="004830FF"/>
    <w:rsid w:val="004858F4"/>
    <w:rsid w:val="00490073"/>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54867"/>
    <w:rsid w:val="005601BE"/>
    <w:rsid w:val="00560C49"/>
    <w:rsid w:val="00561026"/>
    <w:rsid w:val="00563205"/>
    <w:rsid w:val="005641E3"/>
    <w:rsid w:val="00565087"/>
    <w:rsid w:val="005658DD"/>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1834"/>
    <w:rsid w:val="00602AEA"/>
    <w:rsid w:val="00602C4F"/>
    <w:rsid w:val="00602F10"/>
    <w:rsid w:val="006034FE"/>
    <w:rsid w:val="006056B6"/>
    <w:rsid w:val="00605BE3"/>
    <w:rsid w:val="00607E46"/>
    <w:rsid w:val="00607FC7"/>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E2"/>
    <w:rsid w:val="006B30D0"/>
    <w:rsid w:val="006B4A75"/>
    <w:rsid w:val="006B5F25"/>
    <w:rsid w:val="006B6274"/>
    <w:rsid w:val="006B6288"/>
    <w:rsid w:val="006B6423"/>
    <w:rsid w:val="006C38DF"/>
    <w:rsid w:val="006C3D95"/>
    <w:rsid w:val="006C4D8C"/>
    <w:rsid w:val="006C5260"/>
    <w:rsid w:val="006C5CB2"/>
    <w:rsid w:val="006D43D4"/>
    <w:rsid w:val="006D5521"/>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F5C"/>
    <w:rsid w:val="00724833"/>
    <w:rsid w:val="007252D8"/>
    <w:rsid w:val="00727C2B"/>
    <w:rsid w:val="0073229A"/>
    <w:rsid w:val="007330CC"/>
    <w:rsid w:val="00734A5B"/>
    <w:rsid w:val="007351C5"/>
    <w:rsid w:val="00736979"/>
    <w:rsid w:val="0074026F"/>
    <w:rsid w:val="0074178E"/>
    <w:rsid w:val="007429F6"/>
    <w:rsid w:val="00742FB7"/>
    <w:rsid w:val="00744E76"/>
    <w:rsid w:val="0074559A"/>
    <w:rsid w:val="007528CC"/>
    <w:rsid w:val="0075443C"/>
    <w:rsid w:val="00757176"/>
    <w:rsid w:val="00761A24"/>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7316"/>
    <w:rsid w:val="007F7979"/>
    <w:rsid w:val="00800A27"/>
    <w:rsid w:val="00801660"/>
    <w:rsid w:val="008028A4"/>
    <w:rsid w:val="00806FB9"/>
    <w:rsid w:val="00811987"/>
    <w:rsid w:val="0081252D"/>
    <w:rsid w:val="00812EEB"/>
    <w:rsid w:val="00813262"/>
    <w:rsid w:val="008143EA"/>
    <w:rsid w:val="00815C68"/>
    <w:rsid w:val="00815F3C"/>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27D56"/>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5061"/>
    <w:rsid w:val="00B65A28"/>
    <w:rsid w:val="00B6734D"/>
    <w:rsid w:val="00B70F3E"/>
    <w:rsid w:val="00B734DC"/>
    <w:rsid w:val="00B74C3B"/>
    <w:rsid w:val="00B7500A"/>
    <w:rsid w:val="00B76B68"/>
    <w:rsid w:val="00B77C7E"/>
    <w:rsid w:val="00B878C4"/>
    <w:rsid w:val="00B93086"/>
    <w:rsid w:val="00B94217"/>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8D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195E"/>
    <w:rsid w:val="00CE65C4"/>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20ED"/>
    <w:rsid w:val="00D850AE"/>
    <w:rsid w:val="00D87E00"/>
    <w:rsid w:val="00D9134D"/>
    <w:rsid w:val="00D9195B"/>
    <w:rsid w:val="00D9680F"/>
    <w:rsid w:val="00D976C9"/>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6509"/>
    <w:rsid w:val="00E2007C"/>
    <w:rsid w:val="00E20760"/>
    <w:rsid w:val="00E22AE6"/>
    <w:rsid w:val="00E22C9C"/>
    <w:rsid w:val="00E2601C"/>
    <w:rsid w:val="00E27A05"/>
    <w:rsid w:val="00E30296"/>
    <w:rsid w:val="00E31437"/>
    <w:rsid w:val="00E33BFA"/>
    <w:rsid w:val="00E33DC6"/>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15F8"/>
    <w:rsid w:val="00E72F57"/>
    <w:rsid w:val="00E77645"/>
    <w:rsid w:val="00E8137D"/>
    <w:rsid w:val="00E82AB5"/>
    <w:rsid w:val="00E871DD"/>
    <w:rsid w:val="00E907AF"/>
    <w:rsid w:val="00E91963"/>
    <w:rsid w:val="00E930C3"/>
    <w:rsid w:val="00E95D8E"/>
    <w:rsid w:val="00E97EF0"/>
    <w:rsid w:val="00EA15B0"/>
    <w:rsid w:val="00EA172F"/>
    <w:rsid w:val="00EA1C2B"/>
    <w:rsid w:val="00EA5EA7"/>
    <w:rsid w:val="00EA696B"/>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1F3"/>
    <w:rsid w:val="00F719F7"/>
    <w:rsid w:val="00F751E4"/>
    <w:rsid w:val="00F758DD"/>
    <w:rsid w:val="00F779A3"/>
    <w:rsid w:val="00F8308B"/>
    <w:rsid w:val="00F834EF"/>
    <w:rsid w:val="00F83BDF"/>
    <w:rsid w:val="00F84B3F"/>
    <w:rsid w:val="00F85D1C"/>
    <w:rsid w:val="00F867AB"/>
    <w:rsid w:val="00F86C70"/>
    <w:rsid w:val="00F9008D"/>
    <w:rsid w:val="00F904DB"/>
    <w:rsid w:val="00F911FB"/>
    <w:rsid w:val="00F9202D"/>
    <w:rsid w:val="00F938D8"/>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36</Pages>
  <Words>10922</Words>
  <Characters>54427</Characters>
  <Application>Microsoft Office Word</Application>
  <DocSecurity>0</DocSecurity>
  <Lines>453</Lines>
  <Paragraphs>130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5</cp:revision>
  <cp:lastPrinted>2019-02-25T14:05:00Z</cp:lastPrinted>
  <dcterms:created xsi:type="dcterms:W3CDTF">2022-09-30T14:10:00Z</dcterms:created>
  <dcterms:modified xsi:type="dcterms:W3CDTF">2022-09-30T21:53:00Z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2022-09-30T13:52:33Z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0122ff4c-17b5-49a9-9746-33d868668bb9</vt:lpwstr>
  </property>
  <property fmtid="{D5CDD505-2E9C-101B-9397-08002B2CF9AE}" pid="8" name="MSIP_Label_7af72c41-31f4-4d40-a6d0-808117dc4d77_ContentBits">
    <vt:lpwstr>0</vt:lpwstr>
  </property>
</Properties>
</file>