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641BF2" w14:textId="4282BDDA" w:rsidR="00145216" w:rsidRDefault="00145216" w:rsidP="00145216">
      <w:pPr>
        <w:pStyle w:val="Header"/>
        <w:tabs>
          <w:tab w:val="right" w:pos="9356"/>
          <w:tab w:val="right" w:pos="10206"/>
        </w:tabs>
        <w:rPr>
          <w:rFonts w:cs="Arial"/>
          <w:i/>
          <w:sz w:val="24"/>
        </w:rPr>
      </w:pPr>
      <w:bookmarkStart w:id="0" w:name="_Toc491868096"/>
      <w:r>
        <w:rPr>
          <w:rFonts w:cs="Arial"/>
          <w:sz w:val="24"/>
        </w:rPr>
        <w:t>TSG-RAN Working Group 4 (Radio) meeting #104-E</w:t>
      </w:r>
      <w:r>
        <w:rPr>
          <w:rFonts w:cs="Arial"/>
          <w:i/>
          <w:sz w:val="24"/>
        </w:rPr>
        <w:tab/>
      </w:r>
      <w:r>
        <w:rPr>
          <w:rFonts w:cs="Arial"/>
          <w:iCs/>
          <w:sz w:val="24"/>
        </w:rPr>
        <w:t>R4-</w:t>
      </w:r>
      <w:r w:rsidR="00AD4E04">
        <w:rPr>
          <w:rFonts w:cs="Arial"/>
          <w:iCs/>
          <w:sz w:val="24"/>
        </w:rPr>
        <w:t>2212457</w:t>
      </w:r>
    </w:p>
    <w:p w14:paraId="6090CB7C" w14:textId="4EC6F7D9" w:rsidR="00145216" w:rsidRDefault="00145216" w:rsidP="00145216">
      <w:pPr>
        <w:pStyle w:val="Header"/>
        <w:tabs>
          <w:tab w:val="right" w:pos="10206"/>
        </w:tabs>
        <w:spacing w:after="120"/>
        <w:rPr>
          <w:rFonts w:cs="Arial"/>
          <w:sz w:val="24"/>
        </w:rPr>
      </w:pPr>
      <w:r>
        <w:rPr>
          <w:rFonts w:cs="Arial"/>
          <w:sz w:val="24"/>
        </w:rPr>
        <w:t>Electronic Meeting,</w:t>
      </w:r>
      <w:r>
        <w:rPr>
          <w:rFonts w:cs="Arial"/>
          <w:sz w:val="24"/>
          <w:vertAlign w:val="superscript"/>
        </w:rPr>
        <w:t xml:space="preserve"> </w:t>
      </w:r>
      <w:r w:rsidR="00BF2A7C">
        <w:rPr>
          <w:rFonts w:cs="Arial"/>
          <w:sz w:val="24"/>
        </w:rPr>
        <w:t>15</w:t>
      </w:r>
      <w:r w:rsidR="00BF2A7C" w:rsidRPr="002B3F94">
        <w:rPr>
          <w:rFonts w:cs="Arial"/>
          <w:sz w:val="24"/>
          <w:vertAlign w:val="superscript"/>
        </w:rPr>
        <w:t>th</w:t>
      </w:r>
      <w:r w:rsidR="00BF2A7C">
        <w:rPr>
          <w:rFonts w:cs="Arial"/>
          <w:sz w:val="24"/>
        </w:rPr>
        <w:t xml:space="preserve"> </w:t>
      </w:r>
      <w:r>
        <w:rPr>
          <w:rFonts w:cs="Arial"/>
          <w:sz w:val="24"/>
        </w:rPr>
        <w:t>– 26</w:t>
      </w:r>
      <w:r w:rsidRPr="00D3471C">
        <w:rPr>
          <w:rFonts w:cs="Arial"/>
          <w:sz w:val="24"/>
          <w:vertAlign w:val="superscript"/>
        </w:rPr>
        <w:t>th</w:t>
      </w:r>
      <w:r>
        <w:rPr>
          <w:rFonts w:cs="Arial"/>
          <w:sz w:val="24"/>
        </w:rPr>
        <w:t xml:space="preserve"> August 2022</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60C54406"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1B29CE" w:rsidRPr="007D616E">
        <w:rPr>
          <w:rFonts w:ascii="Arial" w:hAnsi="Arial" w:cs="Arial"/>
          <w:bCs/>
        </w:rPr>
        <w:t xml:space="preserve">On </w:t>
      </w:r>
      <w:r w:rsidR="00E96F0E">
        <w:rPr>
          <w:rFonts w:ascii="Arial" w:hAnsi="Arial" w:cs="Arial"/>
          <w:bCs/>
        </w:rPr>
        <w:t xml:space="preserve">issues related </w:t>
      </w:r>
      <w:r w:rsidR="00270AF4">
        <w:rPr>
          <w:rFonts w:ascii="Arial" w:hAnsi="Arial" w:cs="Arial"/>
          <w:bCs/>
        </w:rPr>
        <w:t>antenna modelling</w:t>
      </w:r>
      <w:r w:rsidR="00DB0BAE">
        <w:rPr>
          <w:rFonts w:ascii="Arial" w:hAnsi="Arial" w:cs="Arial"/>
          <w:bCs/>
        </w:rPr>
        <w:t xml:space="preserve"> and additional information relevant for FR2 base station</w:t>
      </w:r>
    </w:p>
    <w:p w14:paraId="72798C4E" w14:textId="26FF9CAD" w:rsidR="003B61A8" w:rsidRPr="001B29CE" w:rsidRDefault="003B61A8" w:rsidP="003B61A8">
      <w:pPr>
        <w:spacing w:after="120"/>
        <w:ind w:left="1985" w:hanging="1985"/>
        <w:rPr>
          <w:rFonts w:ascii="Arial" w:hAnsi="Arial" w:cs="Arial"/>
          <w:bCs/>
          <w:color w:val="FF0000"/>
        </w:rPr>
      </w:pPr>
      <w:r w:rsidRPr="00566845">
        <w:rPr>
          <w:rFonts w:ascii="Arial" w:hAnsi="Arial" w:cs="Arial"/>
          <w:b/>
        </w:rPr>
        <w:t>Agenda item:</w:t>
      </w:r>
      <w:r w:rsidRPr="00566845">
        <w:rPr>
          <w:rFonts w:ascii="Arial" w:hAnsi="Arial" w:cs="Arial"/>
          <w:b/>
        </w:rPr>
        <w:tab/>
      </w:r>
      <w:r w:rsidR="00A65A19">
        <w:rPr>
          <w:rFonts w:ascii="Arial" w:hAnsi="Arial" w:cs="Arial"/>
          <w:bCs/>
        </w:rPr>
        <w:t>4.2.2</w:t>
      </w:r>
    </w:p>
    <w:p w14:paraId="3C088A4A" w14:textId="33F6FB25"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0DC11403" w14:textId="250D9C24" w:rsidR="00C0180B" w:rsidRDefault="0062745C" w:rsidP="00155B44">
      <w:pPr>
        <w:pStyle w:val="BodyText"/>
      </w:pPr>
      <w:r>
        <w:t>At RAN4#</w:t>
      </w:r>
      <w:r w:rsidR="00060160">
        <w:t>99</w:t>
      </w:r>
      <w:r w:rsidR="007A6E35">
        <w:t>-E</w:t>
      </w:r>
      <w:r w:rsidR="00155B44">
        <w:t xml:space="preserve"> </w:t>
      </w:r>
      <w:r w:rsidR="007A6E35">
        <w:t xml:space="preserve">an extension to the </w:t>
      </w:r>
      <w:r w:rsidR="00AB5D8C">
        <w:t xml:space="preserve">array </w:t>
      </w:r>
      <w:r w:rsidR="007A6E35">
        <w:t xml:space="preserve">antenna model </w:t>
      </w:r>
      <w:r w:rsidR="006C5E66">
        <w:t xml:space="preserve">originally </w:t>
      </w:r>
      <w:r w:rsidR="004931AC">
        <w:t>defined in TS 37.840</w:t>
      </w:r>
      <w:r w:rsidR="00B35142">
        <w:t xml:space="preserve"> [1]</w:t>
      </w:r>
      <w:r w:rsidR="004931AC">
        <w:t xml:space="preserve"> </w:t>
      </w:r>
      <w:r w:rsidR="007A6E35">
        <w:t xml:space="preserve">to support sub-array geometries was </w:t>
      </w:r>
      <w:r w:rsidR="002B740F">
        <w:t xml:space="preserve">approved. </w:t>
      </w:r>
      <w:r w:rsidR="00394BE3">
        <w:t>The</w:t>
      </w:r>
      <w:r w:rsidR="006C5E66">
        <w:t xml:space="preserve"> array antenna</w:t>
      </w:r>
      <w:r w:rsidR="00394BE3">
        <w:t xml:space="preserve"> model extension and corresponding parameters relevant for the frequency range 1710 to 4990 MHz was communicated </w:t>
      </w:r>
      <w:r w:rsidR="00C641B3">
        <w:t xml:space="preserve">in a LS </w:t>
      </w:r>
      <w:r w:rsidR="00B35142">
        <w:t xml:space="preserve">[2] </w:t>
      </w:r>
      <w:r w:rsidR="00C641B3">
        <w:t>to ITU-R WP 5D and ECC PT1.</w:t>
      </w:r>
      <w:r w:rsidR="00186ECE">
        <w:t xml:space="preserve"> At R</w:t>
      </w:r>
      <w:r w:rsidR="00DD59FC">
        <w:t>AN</w:t>
      </w:r>
      <w:r w:rsidR="00186ECE">
        <w:t>4#102-E</w:t>
      </w:r>
      <w:r w:rsidR="00342D4C">
        <w:t xml:space="preserve"> meeting</w:t>
      </w:r>
      <w:r w:rsidR="00186ECE">
        <w:t xml:space="preserve"> the extended </w:t>
      </w:r>
      <w:r w:rsidR="00864F40">
        <w:t xml:space="preserve">antenna model and </w:t>
      </w:r>
      <w:r w:rsidR="00186ECE">
        <w:t xml:space="preserve">parameters </w:t>
      </w:r>
      <w:r w:rsidR="00864F40">
        <w:t xml:space="preserve">representing relevant BS implementations </w:t>
      </w:r>
      <w:r w:rsidR="00186ECE">
        <w:t xml:space="preserve">was included as technical background </w:t>
      </w:r>
      <w:r w:rsidR="00B35142">
        <w:t xml:space="preserve">for NR </w:t>
      </w:r>
      <w:r w:rsidR="00186ECE">
        <w:t>in TR 38.803</w:t>
      </w:r>
      <w:r w:rsidR="00FB35EF">
        <w:t xml:space="preserve"> [</w:t>
      </w:r>
      <w:r w:rsidR="00B35142">
        <w:t>3</w:t>
      </w:r>
      <w:r w:rsidR="00FB35EF">
        <w:t>]</w:t>
      </w:r>
      <w:r w:rsidR="00186ECE">
        <w:t xml:space="preserve">. </w:t>
      </w:r>
      <w:r w:rsidR="004E2123">
        <w:t>At RAN4#</w:t>
      </w:r>
      <w:r w:rsidR="00CE3241">
        <w:t>103-E corresponding antenna parameters was discussed for the frequency range 6 to 10 GHz</w:t>
      </w:r>
      <w:r w:rsidR="00CB458A">
        <w:t xml:space="preserve"> in [4</w:t>
      </w:r>
      <w:r w:rsidR="001E4B09">
        <w:t>, 8</w:t>
      </w:r>
      <w:r w:rsidR="00CB458A">
        <w:t xml:space="preserve">]. </w:t>
      </w:r>
      <w:r w:rsidR="00C641B3">
        <w:t xml:space="preserve"> </w:t>
      </w:r>
    </w:p>
    <w:p w14:paraId="2AB1C204" w14:textId="64FEA9AB" w:rsidR="00131132" w:rsidRDefault="00B6366E" w:rsidP="00155B44">
      <w:pPr>
        <w:pStyle w:val="BodyText"/>
      </w:pPr>
      <w:r>
        <w:t xml:space="preserve">When NR </w:t>
      </w:r>
      <w:r w:rsidR="00E168E3">
        <w:t xml:space="preserve">was developed in Release 15 the BS </w:t>
      </w:r>
      <w:r w:rsidR="00075E68">
        <w:t xml:space="preserve">array </w:t>
      </w:r>
      <w:r w:rsidR="00E168E3">
        <w:t>antenna was modelled as an array antenna using single element</w:t>
      </w:r>
      <w:r w:rsidR="00F44141">
        <w:t xml:space="preserve"> structures. The model and parameters used for </w:t>
      </w:r>
      <w:r w:rsidR="00C14417">
        <w:t xml:space="preserve">RAN4 </w:t>
      </w:r>
      <w:r w:rsidR="00F44141">
        <w:t>co-existence</w:t>
      </w:r>
      <w:r w:rsidR="00C14417">
        <w:t xml:space="preserve"> </w:t>
      </w:r>
      <w:r w:rsidR="00102B9B">
        <w:t xml:space="preserve">analysis </w:t>
      </w:r>
      <w:r w:rsidR="00C14417">
        <w:t>and sharing studies in ITU-R WP 5D</w:t>
      </w:r>
      <w:r w:rsidR="00F44141">
        <w:t xml:space="preserve"> is captu</w:t>
      </w:r>
      <w:r w:rsidR="00C07F0A">
        <w:t>red as technical background in TR 38.803.</w:t>
      </w:r>
      <w:r w:rsidR="00F1324E">
        <w:t xml:space="preserve"> </w:t>
      </w:r>
      <w:r w:rsidR="004759B3">
        <w:t>Analysing</w:t>
      </w:r>
      <w:r w:rsidR="00F854B2">
        <w:t xml:space="preserve"> the parameter defined for FR2 base station antenna modelling </w:t>
      </w:r>
      <w:r w:rsidR="004759B3">
        <w:t>the following can be concluded:</w:t>
      </w:r>
    </w:p>
    <w:p w14:paraId="0812747A" w14:textId="444CFD2B" w:rsidR="004759B3" w:rsidRDefault="004759B3" w:rsidP="004759B3">
      <w:pPr>
        <w:pStyle w:val="BodyText"/>
        <w:numPr>
          <w:ilvl w:val="0"/>
          <w:numId w:val="7"/>
        </w:numPr>
      </w:pPr>
      <w:r>
        <w:t xml:space="preserve">The </w:t>
      </w:r>
      <w:r w:rsidR="00481CE1">
        <w:t xml:space="preserve">array antenna </w:t>
      </w:r>
      <w:r w:rsidR="007C0FBB">
        <w:t xml:space="preserve">parameters defined in TR 38.803, subclause </w:t>
      </w:r>
      <w:r w:rsidR="00456A04">
        <w:t>5.2.3</w:t>
      </w:r>
      <w:r w:rsidR="007C0FBB">
        <w:t xml:space="preserve"> </w:t>
      </w:r>
      <w:r w:rsidR="00481CE1">
        <w:t xml:space="preserve">for FR2 NR base stations </w:t>
      </w:r>
      <w:r w:rsidR="007C0FBB">
        <w:t xml:space="preserve">does not reflect </w:t>
      </w:r>
      <w:r w:rsidR="00C941B0">
        <w:t xml:space="preserve">an antenna that can be implemented. </w:t>
      </w:r>
      <w:r w:rsidR="00DC26A4">
        <w:t xml:space="preserve">The reason is that the parameters </w:t>
      </w:r>
      <w:r w:rsidR="00041D13">
        <w:t>related to element half-power beamwidth and element gain is not aligned. The consequence is that the model produces an incorrect gain value</w:t>
      </w:r>
      <w:r w:rsidR="00C941B0">
        <w:t xml:space="preserve"> resulting in a large gain </w:t>
      </w:r>
      <w:r w:rsidR="006B7C95">
        <w:t xml:space="preserve">error. </w:t>
      </w:r>
      <w:r w:rsidR="00041D13">
        <w:t xml:space="preserve">The error </w:t>
      </w:r>
      <w:r w:rsidR="00D0113A">
        <w:t>has</w:t>
      </w:r>
      <w:r w:rsidR="00041D13">
        <w:t xml:space="preserve"> can be verified by comparing measured radiation patterns </w:t>
      </w:r>
      <w:r w:rsidR="00855735">
        <w:t xml:space="preserve">or directivity normalized modelled pattern </w:t>
      </w:r>
      <w:r w:rsidR="00041D13">
        <w:t>with modelled radiation patterns</w:t>
      </w:r>
      <w:r w:rsidR="00855735">
        <w:t>.</w:t>
      </w:r>
    </w:p>
    <w:p w14:paraId="7060EB61" w14:textId="608ED781" w:rsidR="006B7C95" w:rsidRDefault="00A132A9" w:rsidP="003022D2">
      <w:pPr>
        <w:pStyle w:val="BodyText"/>
        <w:numPr>
          <w:ilvl w:val="0"/>
          <w:numId w:val="7"/>
        </w:numPr>
      </w:pPr>
      <w:r>
        <w:t>The original parameters may reflect the understanding at the tim</w:t>
      </w:r>
      <w:r w:rsidR="00720976">
        <w:t xml:space="preserve">e </w:t>
      </w:r>
      <w:r w:rsidR="00714687">
        <w:t>relevant for NR</w:t>
      </w:r>
      <w:r w:rsidR="00720976">
        <w:t xml:space="preserve"> </w:t>
      </w:r>
      <w:r w:rsidR="00EE260E">
        <w:t>Rel-</w:t>
      </w:r>
      <w:r w:rsidR="00720976">
        <w:t xml:space="preserve">15. But then </w:t>
      </w:r>
      <w:r w:rsidR="00627C19">
        <w:t xml:space="preserve">the base station </w:t>
      </w:r>
      <w:r w:rsidR="00720976">
        <w:t xml:space="preserve">development </w:t>
      </w:r>
      <w:r w:rsidR="00A63823">
        <w:t>has</w:t>
      </w:r>
      <w:r w:rsidR="00720976">
        <w:t xml:space="preserve"> evolved which result</w:t>
      </w:r>
      <w:r w:rsidR="00D42400">
        <w:t xml:space="preserve">s in other array antenna </w:t>
      </w:r>
      <w:r w:rsidR="00627C19">
        <w:t xml:space="preserve">structures </w:t>
      </w:r>
      <w:r w:rsidR="00D42400">
        <w:t xml:space="preserve">to be used for products </w:t>
      </w:r>
      <w:r w:rsidR="0053554E">
        <w:t xml:space="preserve">deployed in networks. This means that the parameters </w:t>
      </w:r>
      <w:r w:rsidR="0058339B">
        <w:t>do</w:t>
      </w:r>
      <w:r w:rsidR="0053554E">
        <w:t xml:space="preserve"> not reflect real products. This may not have impact on RAN4 </w:t>
      </w:r>
      <w:r w:rsidR="0058339B">
        <w:t>coexistence</w:t>
      </w:r>
      <w:r w:rsidR="0053554E">
        <w:t xml:space="preserve"> </w:t>
      </w:r>
      <w:r w:rsidR="00B471ED">
        <w:t>(as concluded in</w:t>
      </w:r>
      <w:r w:rsidR="00556E4B">
        <w:t xml:space="preserve"> R4</w:t>
      </w:r>
      <w:r w:rsidR="00A4730D">
        <w:t>-2109872, Annex</w:t>
      </w:r>
      <w:r w:rsidR="00B471ED">
        <w:t xml:space="preserve"> [6]) </w:t>
      </w:r>
      <w:r w:rsidR="0053554E">
        <w:t xml:space="preserve">but the impact </w:t>
      </w:r>
      <w:r w:rsidR="0058339B">
        <w:t xml:space="preserve">on sharing with other services is significant. </w:t>
      </w:r>
    </w:p>
    <w:p w14:paraId="00F37CB3" w14:textId="741C19A5" w:rsidR="00456A04" w:rsidRDefault="00456A04" w:rsidP="00155B44">
      <w:pPr>
        <w:pStyle w:val="BodyText"/>
      </w:pPr>
      <w:r>
        <w:t xml:space="preserve">The parameters RAN4 define to describe base station </w:t>
      </w:r>
      <w:r w:rsidR="0020359E">
        <w:t>implementations</w:t>
      </w:r>
      <w:r>
        <w:t xml:space="preserve"> will be used to conduct coexistence studies in RAN4 to defined requirements</w:t>
      </w:r>
      <w:r w:rsidR="00CE119A">
        <w:t>, but also RAN4 will share information with other organizations such as ITU-R</w:t>
      </w:r>
      <w:r w:rsidR="0020359E">
        <w:t xml:space="preserve"> and </w:t>
      </w:r>
      <w:r w:rsidR="00CE119A">
        <w:t>CEPT</w:t>
      </w:r>
      <w:r w:rsidR="0020359E">
        <w:t>.</w:t>
      </w:r>
      <w:r w:rsidR="004B61A3">
        <w:t xml:space="preserve"> In ITU-R WP 5D additional parameters relevant for FR2 base stations have been presented in [9].</w:t>
      </w:r>
    </w:p>
    <w:p w14:paraId="5CD8E347" w14:textId="33F7F62B" w:rsidR="00A60C0C" w:rsidRDefault="00626D7A" w:rsidP="00155B44">
      <w:pPr>
        <w:pStyle w:val="BodyText"/>
      </w:pPr>
      <w:r>
        <w:t xml:space="preserve">In this contribution we provide additional information relevant for FR2 base station implementations </w:t>
      </w:r>
      <w:r w:rsidR="007D0C14">
        <w:t xml:space="preserve">currently deployed in networks. </w:t>
      </w:r>
      <w:r w:rsidR="00CE0523">
        <w:t xml:space="preserve">The new information can be seen as </w:t>
      </w:r>
      <w:r w:rsidR="00A22C80">
        <w:t>additional</w:t>
      </w:r>
      <w:r w:rsidR="00CE0523">
        <w:t xml:space="preserve"> complementary information to previous defined </w:t>
      </w:r>
      <w:r w:rsidR="007D0C14">
        <w:t xml:space="preserve">technical </w:t>
      </w:r>
      <w:r w:rsidR="00A22C80">
        <w:t>background information.</w:t>
      </w:r>
      <w:r w:rsidR="009C223B">
        <w:t xml:space="preserve"> The intention is not to </w:t>
      </w:r>
      <w:r w:rsidR="00652C11">
        <w:t>revoke</w:t>
      </w:r>
      <w:r w:rsidR="00A25CC2">
        <w:t xml:space="preserve"> previous information and force rework of specifications, but rather to give </w:t>
      </w:r>
      <w:r w:rsidR="000C1F3B">
        <w:t xml:space="preserve">more relevant information to consider when RAN4 works evolves </w:t>
      </w:r>
      <w:r w:rsidR="008B40E3">
        <w:t xml:space="preserve">in coming releases and to provide relevant information to other organizations. </w:t>
      </w:r>
    </w:p>
    <w:p w14:paraId="3D6A0D62" w14:textId="66A80996" w:rsidR="008B40E3" w:rsidRDefault="00870120" w:rsidP="0062745C">
      <w:pPr>
        <w:pStyle w:val="BodyText"/>
      </w:pPr>
      <w:r>
        <w:t>A companion CR to TS 38.803 with additional information is presented for approval</w:t>
      </w:r>
      <w:r w:rsidR="009716A4">
        <w:t xml:space="preserve"> in [</w:t>
      </w:r>
      <w:r w:rsidR="00B471ED">
        <w:t>6]</w:t>
      </w:r>
      <w:r>
        <w:t>. The</w:t>
      </w:r>
      <w:r w:rsidR="00190E4D">
        <w:t xml:space="preserve"> CR adds </w:t>
      </w:r>
      <w:r w:rsidR="00CC5236">
        <w:t xml:space="preserve">relevant </w:t>
      </w:r>
      <w:r w:rsidR="00190E4D">
        <w:t>parameters for base stations equipped with vertical sub-arrays and</w:t>
      </w:r>
      <w:r w:rsidR="00CC5236">
        <w:t xml:space="preserve"> technical background information related to mitigation techniques </w:t>
      </w:r>
      <w:r w:rsidR="0063010E">
        <w:t xml:space="preserve">that can be used to control suppression of grating lobes due to sparse element </w:t>
      </w:r>
      <w:r w:rsidR="009716A4">
        <w:t>nature</w:t>
      </w:r>
      <w:r w:rsidR="0063010E">
        <w:t xml:space="preserve"> </w:t>
      </w:r>
      <w:r w:rsidR="009716A4">
        <w:t>of sub-array geometries.</w:t>
      </w:r>
    </w:p>
    <w:p w14:paraId="5784A505" w14:textId="16BB8F61" w:rsidR="00F67ADB" w:rsidRDefault="00F67ADB" w:rsidP="0062745C">
      <w:pPr>
        <w:pStyle w:val="BodyText"/>
      </w:pPr>
    </w:p>
    <w:p w14:paraId="3478388E" w14:textId="031E81E5" w:rsidR="00F67ADB" w:rsidRDefault="00F67ADB" w:rsidP="0062745C">
      <w:pPr>
        <w:pStyle w:val="BodyText"/>
      </w:pPr>
    </w:p>
    <w:p w14:paraId="4469EDA8" w14:textId="2ECF1A1B" w:rsidR="00F67ADB" w:rsidRDefault="00F67ADB" w:rsidP="0062745C">
      <w:pPr>
        <w:pStyle w:val="BodyText"/>
      </w:pPr>
    </w:p>
    <w:p w14:paraId="5A2940A5" w14:textId="7BA1D4AD" w:rsidR="00F67ADB" w:rsidRDefault="00F67ADB" w:rsidP="0062745C">
      <w:pPr>
        <w:pStyle w:val="BodyText"/>
      </w:pPr>
    </w:p>
    <w:p w14:paraId="0A68EFC8" w14:textId="58993D73" w:rsidR="00F67ADB" w:rsidRDefault="00F67ADB" w:rsidP="0062745C">
      <w:pPr>
        <w:pStyle w:val="BodyText"/>
      </w:pPr>
    </w:p>
    <w:p w14:paraId="52829FFE" w14:textId="4BC7EC78" w:rsidR="003B61A8" w:rsidRDefault="003B61A8" w:rsidP="003B61A8">
      <w:pPr>
        <w:pBdr>
          <w:bottom w:val="single" w:sz="4" w:space="1" w:color="auto"/>
        </w:pBdr>
        <w:rPr>
          <w:rFonts w:ascii="Arial" w:hAnsi="Arial" w:cs="Arial"/>
        </w:rPr>
      </w:pPr>
    </w:p>
    <w:p w14:paraId="4FC797BA" w14:textId="77777777" w:rsidR="00136719" w:rsidRDefault="00136719"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37A6E230" w14:textId="76C373BD" w:rsidR="00C95812" w:rsidRDefault="002B617B" w:rsidP="0062745C">
      <w:pPr>
        <w:pStyle w:val="BodyText"/>
      </w:pPr>
      <w:r>
        <w:t>In Re</w:t>
      </w:r>
      <w:r w:rsidR="00E60573">
        <w:t>l-</w:t>
      </w:r>
      <w:r>
        <w:t xml:space="preserve">15 </w:t>
      </w:r>
      <w:r w:rsidR="00687442">
        <w:t xml:space="preserve">work </w:t>
      </w:r>
      <w:r w:rsidR="00C95812">
        <w:t>parameter sets</w:t>
      </w:r>
      <w:r>
        <w:t xml:space="preserve"> </w:t>
      </w:r>
      <w:r w:rsidR="0009638C">
        <w:t xml:space="preserve">required to model the base station array antenna </w:t>
      </w:r>
      <w:r w:rsidR="00397BB0">
        <w:t xml:space="preserve">for </w:t>
      </w:r>
      <w:r w:rsidR="00C95812">
        <w:t xml:space="preserve">different types of base station </w:t>
      </w:r>
      <w:r w:rsidR="00397BB0">
        <w:t>deployment</w:t>
      </w:r>
      <w:r w:rsidR="00C95812">
        <w:t xml:space="preserve"> scenarios was defined</w:t>
      </w:r>
      <w:r w:rsidR="00397BB0">
        <w:t xml:space="preserve"> for FR2</w:t>
      </w:r>
      <w:r w:rsidR="00F372D9">
        <w:t xml:space="preserve"> as input for coexistence simulations</w:t>
      </w:r>
      <w:r w:rsidR="00A82889">
        <w:t xml:space="preserve">. All parameter sets </w:t>
      </w:r>
      <w:r w:rsidR="00397BB0">
        <w:t>were</w:t>
      </w:r>
      <w:r w:rsidR="00A82889">
        <w:t xml:space="preserve"> defined around the original array antenna model defined in TR 37.840</w:t>
      </w:r>
      <w:r w:rsidR="00397BB0">
        <w:t xml:space="preserve"> [4]</w:t>
      </w:r>
      <w:r w:rsidR="00A82889">
        <w:t xml:space="preserve"> </w:t>
      </w:r>
      <w:r w:rsidR="00397BB0">
        <w:t>supporting</w:t>
      </w:r>
      <w:r w:rsidR="00A82889">
        <w:t xml:space="preserve"> single element structures.</w:t>
      </w:r>
      <w:r w:rsidR="003C1B13">
        <w:t xml:space="preserve"> </w:t>
      </w:r>
      <w:r w:rsidR="005C65D2">
        <w:t>This antenna model was originally defined for AAS BS in Rel-13</w:t>
      </w:r>
      <w:r w:rsidR="00515F50">
        <w:t xml:space="preserve">. The array antenna model added an array factor on top of previously used </w:t>
      </w:r>
      <w:r w:rsidR="00926598">
        <w:t xml:space="preserve">antenna model based on Gaussian shaped </w:t>
      </w:r>
      <w:r w:rsidR="00CE66D8">
        <w:t xml:space="preserve">element </w:t>
      </w:r>
      <w:r w:rsidR="00926598">
        <w:t>patterns, used since before Rel-8</w:t>
      </w:r>
      <w:r w:rsidR="00783C48">
        <w:t xml:space="preserve"> for non-AAS base station coexistence evaluations</w:t>
      </w:r>
      <w:r w:rsidR="00926598">
        <w:t xml:space="preserve">. </w:t>
      </w:r>
      <w:r w:rsidR="00467573">
        <w:t xml:space="preserve">In Rel-13, the focus was to model the main beam </w:t>
      </w:r>
      <w:r w:rsidR="00995747">
        <w:t xml:space="preserve">characteristics for which the model using single elements </w:t>
      </w:r>
      <w:r w:rsidR="00DA390E">
        <w:t xml:space="preserve">worked perfect. However, modelling characteristics </w:t>
      </w:r>
      <w:r w:rsidR="000037C1">
        <w:t xml:space="preserve">also in the side lobe region requires a </w:t>
      </w:r>
      <w:r w:rsidR="005E6827">
        <w:t>model and corresponding parameter set</w:t>
      </w:r>
      <w:r w:rsidR="000037C1">
        <w:t xml:space="preserve"> which better described real implementations. </w:t>
      </w:r>
      <w:r w:rsidR="00B85266">
        <w:t xml:space="preserve">It </w:t>
      </w:r>
      <w:r w:rsidR="00AF5D14">
        <w:t>has</w:t>
      </w:r>
      <w:r w:rsidR="00B85266">
        <w:t xml:space="preserve"> been noticed that evaluating base station implementations sub-array</w:t>
      </w:r>
      <w:r w:rsidR="007A078F">
        <w:t xml:space="preserve"> structures are used for both passive base station antennas and AAS </w:t>
      </w:r>
      <w:r w:rsidR="00F3152B">
        <w:t xml:space="preserve">base stations for both FR1 and FR2. </w:t>
      </w:r>
    </w:p>
    <w:p w14:paraId="433C20AE" w14:textId="77777777" w:rsidR="00F67ADB" w:rsidRDefault="00F67ADB" w:rsidP="0062745C">
      <w:pPr>
        <w:pStyle w:val="BodyText"/>
      </w:pPr>
    </w:p>
    <w:p w14:paraId="778F5F80" w14:textId="459290C1" w:rsidR="00974B64" w:rsidRPr="00FB33CC" w:rsidRDefault="00AF5D14" w:rsidP="00FB33CC">
      <w:pPr>
        <w:pStyle w:val="BodyText"/>
        <w:numPr>
          <w:ilvl w:val="1"/>
          <w:numId w:val="5"/>
        </w:numPr>
        <w:ind w:left="709" w:hanging="709"/>
        <w:rPr>
          <w:rFonts w:ascii="Arial" w:hAnsi="Arial" w:cs="Arial"/>
          <w:sz w:val="24"/>
          <w:szCs w:val="24"/>
        </w:rPr>
      </w:pPr>
      <w:r>
        <w:rPr>
          <w:rFonts w:ascii="Arial" w:hAnsi="Arial" w:cs="Arial"/>
          <w:sz w:val="24"/>
          <w:szCs w:val="24"/>
        </w:rPr>
        <w:t>Single element model</w:t>
      </w:r>
    </w:p>
    <w:p w14:paraId="58ADC426" w14:textId="79857A39" w:rsidR="00237B24" w:rsidRDefault="00AF5D14" w:rsidP="0062745C">
      <w:pPr>
        <w:pStyle w:val="BodyText"/>
      </w:pPr>
      <w:r>
        <w:t xml:space="preserve">When evaluating </w:t>
      </w:r>
      <w:r w:rsidR="00086B52">
        <w:t xml:space="preserve">array antenna </w:t>
      </w:r>
      <w:r w:rsidR="00805005">
        <w:t xml:space="preserve">model </w:t>
      </w:r>
      <w:r>
        <w:t>parameters</w:t>
      </w:r>
      <w:r w:rsidR="00086B52">
        <w:t xml:space="preserve"> currently defined</w:t>
      </w:r>
      <w:r w:rsidR="00805005">
        <w:t xml:space="preserve"> for FR2</w:t>
      </w:r>
      <w:r w:rsidR="00086B52">
        <w:t xml:space="preserve"> NR base </w:t>
      </w:r>
      <w:r w:rsidR="000A62EB">
        <w:t>stations</w:t>
      </w:r>
      <w:r>
        <w:t xml:space="preserve">, it can be noticed that selected parameters have a built-in </w:t>
      </w:r>
      <w:r w:rsidR="00805005">
        <w:t xml:space="preserve">gain </w:t>
      </w:r>
      <w:r>
        <w:t xml:space="preserve">normalization error. Also, the selected parameters do not reflect the majority of deployed FR2 base stations in commercial networks. </w:t>
      </w:r>
      <w:r w:rsidR="00A06F22">
        <w:t>In many implem</w:t>
      </w:r>
      <w:r w:rsidR="000C36CF">
        <w:t xml:space="preserve">entations sub-array antenna structures have been adopted to optimize the </w:t>
      </w:r>
      <w:r w:rsidR="00287240">
        <w:t>base station coverage characteristics</w:t>
      </w:r>
      <w:r w:rsidR="00442AB6">
        <w:t>.</w:t>
      </w:r>
    </w:p>
    <w:p w14:paraId="7D525D81" w14:textId="255212F3" w:rsidR="007568A2" w:rsidRDefault="004F7FB7" w:rsidP="0062745C">
      <w:pPr>
        <w:pStyle w:val="BodyText"/>
      </w:pPr>
      <w:r>
        <w:t>From TR 38.803, subclause 5.2.3.2 parameters describing the BS array antenna configuration for different deployment scenarios is collected in Table 2</w:t>
      </w:r>
      <w:r w:rsidR="004A78F0">
        <w:t>.1</w:t>
      </w:r>
      <w:r>
        <w:t>-1.</w:t>
      </w:r>
      <w:r w:rsidR="004532A3">
        <w:t xml:space="preserve"> The parameters </w:t>
      </w:r>
      <w:r w:rsidR="00133668">
        <w:t xml:space="preserve">model a single element array structure for all deployment scenarios considered. </w:t>
      </w:r>
      <w:r>
        <w:t xml:space="preserve"> </w:t>
      </w:r>
    </w:p>
    <w:p w14:paraId="3E33B9CC" w14:textId="26FBCC9B" w:rsidR="0084583B" w:rsidRDefault="0084583B" w:rsidP="0084583B">
      <w:pPr>
        <w:keepNext/>
        <w:keepLines/>
        <w:spacing w:after="0"/>
        <w:jc w:val="center"/>
        <w:rPr>
          <w:rFonts w:ascii="Arial" w:eastAsia="SimSun" w:hAnsi="Arial"/>
          <w:b/>
        </w:rPr>
      </w:pPr>
      <w:r w:rsidRPr="003C0B2F">
        <w:rPr>
          <w:rFonts w:ascii="Arial" w:eastAsia="SimSun" w:hAnsi="Arial"/>
          <w:b/>
        </w:rPr>
        <w:t>Table 2</w:t>
      </w:r>
      <w:r w:rsidR="004A78F0">
        <w:rPr>
          <w:rFonts w:ascii="Arial" w:eastAsia="SimSun" w:hAnsi="Arial"/>
          <w:b/>
        </w:rPr>
        <w:t>.1</w:t>
      </w:r>
      <w:r w:rsidRPr="003C0B2F">
        <w:rPr>
          <w:rFonts w:ascii="Arial" w:eastAsia="SimSun" w:hAnsi="Arial"/>
          <w:b/>
        </w:rPr>
        <w:t xml:space="preserve">-1: </w:t>
      </w:r>
      <w:r w:rsidR="006602D1">
        <w:rPr>
          <w:rFonts w:ascii="Arial" w:eastAsia="SimSun" w:hAnsi="Arial"/>
          <w:b/>
        </w:rPr>
        <w:t>S</w:t>
      </w:r>
      <w:r w:rsidR="00791E8B">
        <w:rPr>
          <w:rFonts w:ascii="Arial" w:eastAsia="SimSun" w:hAnsi="Arial"/>
          <w:b/>
        </w:rPr>
        <w:t>ingle element</w:t>
      </w:r>
      <w:r>
        <w:rPr>
          <w:rFonts w:ascii="Arial" w:eastAsia="SimSun" w:hAnsi="Arial"/>
          <w:b/>
        </w:rPr>
        <w:t xml:space="preserve"> </w:t>
      </w:r>
      <w:r w:rsidR="004A78F0">
        <w:rPr>
          <w:rFonts w:ascii="Arial" w:eastAsia="SimSun" w:hAnsi="Arial"/>
          <w:b/>
        </w:rPr>
        <w:t>parameters</w:t>
      </w:r>
      <w:r>
        <w:rPr>
          <w:rFonts w:ascii="Arial" w:eastAsia="SimSun" w:hAnsi="Arial"/>
          <w:b/>
        </w:rPr>
        <w:t xml:space="preserve"> </w:t>
      </w:r>
    </w:p>
    <w:p w14:paraId="616B9E19" w14:textId="77777777" w:rsidR="0084583B" w:rsidRPr="003C0B2F" w:rsidRDefault="0084583B" w:rsidP="0084583B">
      <w:pPr>
        <w:keepNext/>
        <w:keepLines/>
        <w:spacing w:after="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24"/>
        <w:gridCol w:w="1405"/>
        <w:gridCol w:w="1376"/>
        <w:gridCol w:w="1224"/>
        <w:gridCol w:w="1251"/>
        <w:gridCol w:w="1251"/>
      </w:tblGrid>
      <w:tr w:rsidR="00822495" w:rsidRPr="000C0827" w14:paraId="5AF761EF" w14:textId="5A451D29" w:rsidTr="00C8380A">
        <w:trPr>
          <w:tblHeader/>
          <w:jc w:val="center"/>
        </w:trPr>
        <w:tc>
          <w:tcPr>
            <w:tcW w:w="0" w:type="auto"/>
          </w:tcPr>
          <w:p w14:paraId="789D20DC" w14:textId="2BD4E014" w:rsidR="005B329E" w:rsidRDefault="00E3514F" w:rsidP="005B329E">
            <w:pPr>
              <w:keepNext/>
              <w:keepLines/>
              <w:spacing w:after="0"/>
              <w:jc w:val="center"/>
              <w:rPr>
                <w:rFonts w:ascii="Arial" w:hAnsi="Arial"/>
                <w:b/>
                <w:sz w:val="18"/>
              </w:rPr>
            </w:pPr>
            <w:r>
              <w:rPr>
                <w:rFonts w:ascii="Arial" w:hAnsi="Arial"/>
                <w:b/>
                <w:sz w:val="18"/>
              </w:rPr>
              <w:t>Parameters</w:t>
            </w:r>
          </w:p>
        </w:tc>
        <w:tc>
          <w:tcPr>
            <w:tcW w:w="0" w:type="auto"/>
            <w:shd w:val="clear" w:color="auto" w:fill="auto"/>
          </w:tcPr>
          <w:p w14:paraId="3F029AD2" w14:textId="6D12E079" w:rsidR="005B329E" w:rsidRPr="000C0827" w:rsidRDefault="005B329E" w:rsidP="005B329E">
            <w:pPr>
              <w:keepNext/>
              <w:keepLines/>
              <w:spacing w:after="0"/>
              <w:jc w:val="center"/>
              <w:rPr>
                <w:rFonts w:ascii="Arial" w:hAnsi="Arial"/>
                <w:b/>
                <w:sz w:val="18"/>
              </w:rPr>
            </w:pPr>
            <w:r>
              <w:rPr>
                <w:rFonts w:ascii="Arial" w:hAnsi="Arial"/>
                <w:b/>
                <w:sz w:val="18"/>
              </w:rPr>
              <w:t>Urban macro, 30 GHz</w:t>
            </w:r>
          </w:p>
        </w:tc>
        <w:tc>
          <w:tcPr>
            <w:tcW w:w="0" w:type="auto"/>
          </w:tcPr>
          <w:p w14:paraId="61FA50B7" w14:textId="083A854F" w:rsidR="005B329E" w:rsidRDefault="005B329E" w:rsidP="005B329E">
            <w:pPr>
              <w:keepNext/>
              <w:keepLines/>
              <w:spacing w:after="0"/>
              <w:jc w:val="center"/>
              <w:rPr>
                <w:rFonts w:ascii="Arial" w:hAnsi="Arial"/>
                <w:b/>
                <w:sz w:val="18"/>
              </w:rPr>
            </w:pPr>
            <w:r>
              <w:rPr>
                <w:rFonts w:ascii="Arial" w:hAnsi="Arial"/>
                <w:b/>
                <w:sz w:val="18"/>
              </w:rPr>
              <w:t>Dense urban, 30 GHz</w:t>
            </w:r>
          </w:p>
        </w:tc>
        <w:tc>
          <w:tcPr>
            <w:tcW w:w="0" w:type="auto"/>
          </w:tcPr>
          <w:p w14:paraId="16E75225" w14:textId="77777777" w:rsidR="000A62EB" w:rsidRDefault="005B329E" w:rsidP="005B329E">
            <w:pPr>
              <w:keepNext/>
              <w:keepLines/>
              <w:spacing w:after="0"/>
              <w:jc w:val="center"/>
              <w:rPr>
                <w:rFonts w:ascii="Arial" w:hAnsi="Arial"/>
                <w:b/>
                <w:sz w:val="18"/>
              </w:rPr>
            </w:pPr>
            <w:r>
              <w:rPr>
                <w:rFonts w:ascii="Arial" w:hAnsi="Arial"/>
                <w:b/>
                <w:sz w:val="18"/>
              </w:rPr>
              <w:t xml:space="preserve">Dense urban, </w:t>
            </w:r>
          </w:p>
          <w:p w14:paraId="0CD80596" w14:textId="1BEE0FF8" w:rsidR="005B329E" w:rsidRDefault="005B329E" w:rsidP="005B329E">
            <w:pPr>
              <w:keepNext/>
              <w:keepLines/>
              <w:spacing w:after="0"/>
              <w:jc w:val="center"/>
              <w:rPr>
                <w:rFonts w:ascii="Arial" w:hAnsi="Arial"/>
                <w:b/>
                <w:sz w:val="18"/>
              </w:rPr>
            </w:pPr>
            <w:r>
              <w:rPr>
                <w:rFonts w:ascii="Arial" w:hAnsi="Arial"/>
                <w:b/>
                <w:sz w:val="18"/>
              </w:rPr>
              <w:t>45 to 70 GHz</w:t>
            </w:r>
          </w:p>
        </w:tc>
        <w:tc>
          <w:tcPr>
            <w:tcW w:w="0" w:type="auto"/>
          </w:tcPr>
          <w:p w14:paraId="1B8B55C4" w14:textId="77777777" w:rsidR="006140A2" w:rsidRDefault="005B329E" w:rsidP="005B329E">
            <w:pPr>
              <w:keepNext/>
              <w:keepLines/>
              <w:spacing w:after="0"/>
              <w:jc w:val="center"/>
              <w:rPr>
                <w:rFonts w:ascii="Arial" w:hAnsi="Arial"/>
                <w:b/>
                <w:sz w:val="18"/>
              </w:rPr>
            </w:pPr>
            <w:r>
              <w:rPr>
                <w:rFonts w:ascii="Arial" w:hAnsi="Arial"/>
                <w:b/>
                <w:sz w:val="18"/>
              </w:rPr>
              <w:t xml:space="preserve">Indoor, </w:t>
            </w:r>
          </w:p>
          <w:p w14:paraId="7959939E" w14:textId="561916C5" w:rsidR="005B329E" w:rsidRDefault="005B329E" w:rsidP="005B329E">
            <w:pPr>
              <w:keepNext/>
              <w:keepLines/>
              <w:spacing w:after="0"/>
              <w:jc w:val="center"/>
              <w:rPr>
                <w:rFonts w:ascii="Arial" w:hAnsi="Arial"/>
                <w:b/>
                <w:sz w:val="18"/>
              </w:rPr>
            </w:pPr>
            <w:r>
              <w:rPr>
                <w:rFonts w:ascii="Arial" w:hAnsi="Arial"/>
                <w:b/>
                <w:sz w:val="18"/>
              </w:rPr>
              <w:t>30 GHz</w:t>
            </w:r>
          </w:p>
        </w:tc>
        <w:tc>
          <w:tcPr>
            <w:tcW w:w="0" w:type="auto"/>
          </w:tcPr>
          <w:p w14:paraId="22C07AAF" w14:textId="77777777" w:rsidR="006140A2" w:rsidRDefault="005B329E" w:rsidP="005B329E">
            <w:pPr>
              <w:keepNext/>
              <w:keepLines/>
              <w:spacing w:after="0"/>
              <w:jc w:val="center"/>
              <w:rPr>
                <w:rFonts w:ascii="Arial" w:hAnsi="Arial"/>
                <w:b/>
                <w:sz w:val="18"/>
              </w:rPr>
            </w:pPr>
            <w:r>
              <w:rPr>
                <w:rFonts w:ascii="Arial" w:hAnsi="Arial"/>
                <w:b/>
                <w:sz w:val="18"/>
              </w:rPr>
              <w:t>Indoor,</w:t>
            </w:r>
          </w:p>
          <w:p w14:paraId="2A246979" w14:textId="3AA4633D" w:rsidR="005B329E" w:rsidRDefault="005B329E" w:rsidP="005B329E">
            <w:pPr>
              <w:keepNext/>
              <w:keepLines/>
              <w:spacing w:after="0"/>
              <w:jc w:val="center"/>
              <w:rPr>
                <w:rFonts w:ascii="Arial" w:hAnsi="Arial"/>
                <w:b/>
                <w:sz w:val="18"/>
              </w:rPr>
            </w:pPr>
            <w:r>
              <w:rPr>
                <w:rFonts w:ascii="Arial" w:hAnsi="Arial"/>
                <w:b/>
                <w:sz w:val="18"/>
              </w:rPr>
              <w:t xml:space="preserve"> 45 to 70</w:t>
            </w:r>
            <w:r w:rsidR="00714712">
              <w:rPr>
                <w:rFonts w:ascii="Arial" w:hAnsi="Arial"/>
                <w:b/>
                <w:sz w:val="18"/>
              </w:rPr>
              <w:t xml:space="preserve"> </w:t>
            </w:r>
            <w:r>
              <w:rPr>
                <w:rFonts w:ascii="Arial" w:hAnsi="Arial"/>
                <w:b/>
                <w:sz w:val="18"/>
              </w:rPr>
              <w:t>GHz</w:t>
            </w:r>
          </w:p>
        </w:tc>
      </w:tr>
      <w:tr w:rsidR="00822495" w:rsidRPr="000C0827" w14:paraId="0E9F2BD7" w14:textId="4D531EC0" w:rsidTr="00C8380A">
        <w:trPr>
          <w:jc w:val="center"/>
        </w:trPr>
        <w:tc>
          <w:tcPr>
            <w:tcW w:w="0" w:type="auto"/>
          </w:tcPr>
          <w:p w14:paraId="5F74E56A" w14:textId="77777777" w:rsidR="005B329E" w:rsidRDefault="005B329E" w:rsidP="005B329E">
            <w:pPr>
              <w:keepNext/>
              <w:keepLines/>
              <w:spacing w:after="0"/>
              <w:jc w:val="center"/>
              <w:rPr>
                <w:rFonts w:ascii="Arial" w:hAnsi="Arial"/>
                <w:sz w:val="18"/>
                <w:szCs w:val="18"/>
                <w:lang w:eastAsia="zh-CN"/>
              </w:rPr>
            </w:pPr>
            <w:r w:rsidRPr="00516FB4">
              <w:rPr>
                <w:rFonts w:ascii="Arial" w:hAnsi="Arial"/>
                <w:sz w:val="18"/>
                <w:szCs w:val="18"/>
                <w:lang w:eastAsia="zh-CN"/>
              </w:rPr>
              <w:t>Element gain</w:t>
            </w:r>
          </w:p>
        </w:tc>
        <w:tc>
          <w:tcPr>
            <w:tcW w:w="0" w:type="auto"/>
            <w:shd w:val="clear" w:color="auto" w:fill="auto"/>
          </w:tcPr>
          <w:p w14:paraId="2291FA50" w14:textId="7F044357" w:rsidR="005B329E" w:rsidRPr="000C0827" w:rsidRDefault="005B329E" w:rsidP="005B329E">
            <w:pPr>
              <w:keepNext/>
              <w:keepLines/>
              <w:spacing w:after="0"/>
              <w:jc w:val="center"/>
              <w:rPr>
                <w:rFonts w:ascii="Arial" w:hAnsi="Arial"/>
                <w:sz w:val="18"/>
                <w:szCs w:val="18"/>
                <w:lang w:eastAsia="zh-CN"/>
              </w:rPr>
            </w:pPr>
            <w:r>
              <w:rPr>
                <w:rFonts w:ascii="Arial" w:hAnsi="Arial"/>
                <w:sz w:val="18"/>
                <w:szCs w:val="18"/>
                <w:lang w:eastAsia="zh-CN"/>
              </w:rPr>
              <w:t>8.0 dBi</w:t>
            </w:r>
          </w:p>
        </w:tc>
        <w:tc>
          <w:tcPr>
            <w:tcW w:w="0" w:type="auto"/>
          </w:tcPr>
          <w:p w14:paraId="553C8AA1" w14:textId="619860CE" w:rsidR="005B329E" w:rsidRDefault="005B329E" w:rsidP="005B329E">
            <w:pPr>
              <w:keepNext/>
              <w:keepLines/>
              <w:spacing w:after="0"/>
              <w:jc w:val="center"/>
              <w:rPr>
                <w:rFonts w:ascii="Arial" w:hAnsi="Arial"/>
                <w:sz w:val="18"/>
                <w:szCs w:val="18"/>
                <w:lang w:eastAsia="zh-CN"/>
              </w:rPr>
            </w:pPr>
            <w:r>
              <w:rPr>
                <w:rFonts w:ascii="Arial" w:hAnsi="Arial"/>
                <w:sz w:val="18"/>
                <w:szCs w:val="18"/>
                <w:lang w:eastAsia="zh-CN"/>
              </w:rPr>
              <w:t>8.0 dBi</w:t>
            </w:r>
          </w:p>
        </w:tc>
        <w:tc>
          <w:tcPr>
            <w:tcW w:w="0" w:type="auto"/>
          </w:tcPr>
          <w:p w14:paraId="7C393EA9" w14:textId="6DBB36BD" w:rsidR="005B329E" w:rsidDel="004F7FB7" w:rsidRDefault="005B329E" w:rsidP="005B329E">
            <w:pPr>
              <w:keepNext/>
              <w:keepLines/>
              <w:spacing w:after="0"/>
              <w:jc w:val="center"/>
              <w:rPr>
                <w:rFonts w:ascii="Arial" w:hAnsi="Arial"/>
                <w:sz w:val="18"/>
                <w:szCs w:val="18"/>
                <w:lang w:eastAsia="zh-CN"/>
              </w:rPr>
            </w:pPr>
            <w:r>
              <w:rPr>
                <w:rFonts w:ascii="Arial" w:hAnsi="Arial"/>
                <w:sz w:val="18"/>
                <w:szCs w:val="18"/>
                <w:lang w:eastAsia="zh-CN"/>
              </w:rPr>
              <w:t>8.0 dBi</w:t>
            </w:r>
          </w:p>
        </w:tc>
        <w:tc>
          <w:tcPr>
            <w:tcW w:w="0" w:type="auto"/>
          </w:tcPr>
          <w:p w14:paraId="3E8DAFE5" w14:textId="2DC6B6F3" w:rsidR="005B329E" w:rsidRDefault="005B329E" w:rsidP="005B329E">
            <w:pPr>
              <w:keepNext/>
              <w:keepLines/>
              <w:spacing w:after="0"/>
              <w:jc w:val="center"/>
              <w:rPr>
                <w:rFonts w:ascii="Arial" w:hAnsi="Arial"/>
                <w:sz w:val="18"/>
                <w:szCs w:val="18"/>
                <w:lang w:eastAsia="zh-CN"/>
              </w:rPr>
            </w:pPr>
            <w:r>
              <w:rPr>
                <w:rFonts w:ascii="Arial" w:hAnsi="Arial"/>
                <w:sz w:val="18"/>
                <w:szCs w:val="18"/>
                <w:lang w:eastAsia="zh-CN"/>
              </w:rPr>
              <w:t>5.0 dBi</w:t>
            </w:r>
          </w:p>
        </w:tc>
        <w:tc>
          <w:tcPr>
            <w:tcW w:w="0" w:type="auto"/>
          </w:tcPr>
          <w:p w14:paraId="5C31D625" w14:textId="11D81368" w:rsidR="005B329E" w:rsidDel="004F7FB7" w:rsidRDefault="005B329E" w:rsidP="005B329E">
            <w:pPr>
              <w:keepNext/>
              <w:keepLines/>
              <w:spacing w:after="0"/>
              <w:jc w:val="center"/>
              <w:rPr>
                <w:rFonts w:ascii="Arial" w:hAnsi="Arial"/>
                <w:sz w:val="18"/>
                <w:szCs w:val="18"/>
                <w:lang w:eastAsia="zh-CN"/>
              </w:rPr>
            </w:pPr>
            <w:r>
              <w:rPr>
                <w:rFonts w:ascii="Arial" w:hAnsi="Arial"/>
                <w:sz w:val="18"/>
                <w:szCs w:val="18"/>
                <w:lang w:eastAsia="zh-CN"/>
              </w:rPr>
              <w:t>5.0 dBi</w:t>
            </w:r>
          </w:p>
        </w:tc>
      </w:tr>
      <w:tr w:rsidR="00822495" w:rsidRPr="000C0827" w14:paraId="0DCC6C6D" w14:textId="1F27824B" w:rsidTr="00C8380A">
        <w:trPr>
          <w:jc w:val="center"/>
        </w:trPr>
        <w:tc>
          <w:tcPr>
            <w:tcW w:w="0" w:type="auto"/>
          </w:tcPr>
          <w:p w14:paraId="0B61996C" w14:textId="77777777" w:rsidR="005B329E" w:rsidRDefault="005B329E" w:rsidP="005B329E">
            <w:pPr>
              <w:keepNext/>
              <w:keepLines/>
              <w:spacing w:after="0"/>
              <w:jc w:val="center"/>
              <w:rPr>
                <w:rFonts w:ascii="Arial" w:hAnsi="Arial"/>
                <w:sz w:val="18"/>
                <w:lang w:eastAsia="x-none"/>
              </w:rPr>
            </w:pPr>
            <w:r w:rsidRPr="00516FB4">
              <w:rPr>
                <w:rFonts w:ascii="Arial" w:hAnsi="Arial"/>
                <w:sz w:val="18"/>
                <w:lang w:eastAsia="x-none"/>
              </w:rPr>
              <w:t>Horizontal/vertical 3 dB beam width of single elemen</w:t>
            </w:r>
            <w:r>
              <w:rPr>
                <w:rFonts w:ascii="Arial" w:hAnsi="Arial"/>
                <w:sz w:val="18"/>
                <w:lang w:eastAsia="x-none"/>
              </w:rPr>
              <w:t>t</w:t>
            </w:r>
          </w:p>
        </w:tc>
        <w:tc>
          <w:tcPr>
            <w:tcW w:w="0" w:type="auto"/>
            <w:shd w:val="clear" w:color="auto" w:fill="auto"/>
          </w:tcPr>
          <w:p w14:paraId="5EB606B3" w14:textId="3B654246" w:rsidR="005B329E" w:rsidRPr="00F579B3" w:rsidRDefault="005B329E" w:rsidP="005B329E">
            <w:pPr>
              <w:keepNext/>
              <w:keepLines/>
              <w:spacing w:after="0"/>
              <w:jc w:val="center"/>
              <w:rPr>
                <w:rFonts w:ascii="Arial" w:hAnsi="Arial"/>
                <w:sz w:val="18"/>
                <w:lang w:eastAsia="x-none"/>
              </w:rPr>
            </w:pPr>
            <w:r>
              <w:rPr>
                <w:rFonts w:ascii="Arial" w:hAnsi="Arial"/>
                <w:sz w:val="18"/>
                <w:lang w:eastAsia="x-none"/>
              </w:rPr>
              <w:t xml:space="preserve">65 </w:t>
            </w:r>
            <w:r w:rsidRPr="00F579B3">
              <w:rPr>
                <w:rFonts w:ascii="Arial" w:hAnsi="Arial"/>
                <w:sz w:val="18"/>
                <w:lang w:eastAsia="x-none"/>
              </w:rPr>
              <w:t>º for H</w:t>
            </w:r>
          </w:p>
          <w:p w14:paraId="615B4336" w14:textId="082BFD1D" w:rsidR="005B329E" w:rsidRPr="000C0827" w:rsidRDefault="005B329E" w:rsidP="005B329E">
            <w:pPr>
              <w:keepNext/>
              <w:keepLines/>
              <w:spacing w:after="0"/>
              <w:jc w:val="center"/>
              <w:rPr>
                <w:rFonts w:ascii="Arial" w:hAnsi="Arial"/>
                <w:sz w:val="18"/>
                <w:lang w:eastAsia="x-none"/>
              </w:rPr>
            </w:pPr>
            <w:r w:rsidRPr="00F579B3">
              <w:rPr>
                <w:rFonts w:ascii="Arial" w:hAnsi="Arial"/>
                <w:sz w:val="18"/>
                <w:lang w:eastAsia="x-none"/>
              </w:rPr>
              <w:t>65</w:t>
            </w:r>
            <w:r>
              <w:rPr>
                <w:rFonts w:ascii="Arial" w:hAnsi="Arial"/>
                <w:sz w:val="18"/>
                <w:lang w:eastAsia="x-none"/>
              </w:rPr>
              <w:t xml:space="preserve"> </w:t>
            </w:r>
            <w:r w:rsidRPr="00F579B3">
              <w:rPr>
                <w:rFonts w:ascii="Arial" w:hAnsi="Arial"/>
                <w:sz w:val="18"/>
                <w:lang w:eastAsia="x-none"/>
              </w:rPr>
              <w:t>º for V</w:t>
            </w:r>
          </w:p>
        </w:tc>
        <w:tc>
          <w:tcPr>
            <w:tcW w:w="0" w:type="auto"/>
          </w:tcPr>
          <w:p w14:paraId="1A99ED39" w14:textId="095AF0E6" w:rsidR="005B329E" w:rsidRPr="00F579B3" w:rsidRDefault="005B329E" w:rsidP="005B329E">
            <w:pPr>
              <w:keepNext/>
              <w:keepLines/>
              <w:spacing w:after="0"/>
              <w:jc w:val="center"/>
              <w:rPr>
                <w:rFonts w:ascii="Arial" w:hAnsi="Arial"/>
                <w:sz w:val="18"/>
                <w:lang w:eastAsia="x-none"/>
              </w:rPr>
            </w:pPr>
            <w:r>
              <w:rPr>
                <w:rFonts w:ascii="Arial" w:hAnsi="Arial"/>
                <w:sz w:val="18"/>
                <w:lang w:eastAsia="x-none"/>
              </w:rPr>
              <w:t xml:space="preserve">65 </w:t>
            </w:r>
            <w:r w:rsidRPr="00F579B3">
              <w:rPr>
                <w:rFonts w:ascii="Arial" w:hAnsi="Arial"/>
                <w:sz w:val="18"/>
                <w:lang w:eastAsia="x-none"/>
              </w:rPr>
              <w:t>º for H</w:t>
            </w:r>
          </w:p>
          <w:p w14:paraId="5F3EF867" w14:textId="00D87004" w:rsidR="005B329E" w:rsidRDefault="005B329E" w:rsidP="005B329E">
            <w:pPr>
              <w:keepNext/>
              <w:keepLines/>
              <w:spacing w:after="0"/>
              <w:jc w:val="center"/>
              <w:rPr>
                <w:rFonts w:ascii="Arial" w:hAnsi="Arial"/>
                <w:sz w:val="18"/>
                <w:lang w:eastAsia="x-none"/>
              </w:rPr>
            </w:pPr>
            <w:r>
              <w:rPr>
                <w:rFonts w:ascii="Arial" w:hAnsi="Arial"/>
                <w:sz w:val="18"/>
                <w:lang w:eastAsia="x-none"/>
              </w:rPr>
              <w:t xml:space="preserve">65 </w:t>
            </w:r>
            <w:r w:rsidRPr="00F579B3">
              <w:rPr>
                <w:rFonts w:ascii="Arial" w:hAnsi="Arial"/>
                <w:sz w:val="18"/>
                <w:lang w:eastAsia="x-none"/>
              </w:rPr>
              <w:t>º for V</w:t>
            </w:r>
          </w:p>
        </w:tc>
        <w:tc>
          <w:tcPr>
            <w:tcW w:w="0" w:type="auto"/>
          </w:tcPr>
          <w:p w14:paraId="422FE061" w14:textId="77777777" w:rsidR="005B329E" w:rsidRPr="00F579B3" w:rsidRDefault="005B329E" w:rsidP="005B329E">
            <w:pPr>
              <w:keepNext/>
              <w:keepLines/>
              <w:spacing w:after="0"/>
              <w:jc w:val="center"/>
              <w:rPr>
                <w:rFonts w:ascii="Arial" w:hAnsi="Arial"/>
                <w:sz w:val="18"/>
                <w:lang w:eastAsia="x-none"/>
              </w:rPr>
            </w:pPr>
            <w:r>
              <w:rPr>
                <w:rFonts w:ascii="Arial" w:hAnsi="Arial"/>
                <w:sz w:val="18"/>
                <w:lang w:eastAsia="x-none"/>
              </w:rPr>
              <w:t xml:space="preserve">65 </w:t>
            </w:r>
            <w:r w:rsidRPr="00F579B3">
              <w:rPr>
                <w:rFonts w:ascii="Arial" w:hAnsi="Arial"/>
                <w:sz w:val="18"/>
                <w:lang w:eastAsia="x-none"/>
              </w:rPr>
              <w:t>º for H</w:t>
            </w:r>
          </w:p>
          <w:p w14:paraId="32B57B63" w14:textId="41BFBC7C" w:rsidR="005B329E" w:rsidRPr="00F579B3" w:rsidRDefault="005B329E" w:rsidP="005B329E">
            <w:pPr>
              <w:keepNext/>
              <w:keepLines/>
              <w:spacing w:after="0"/>
              <w:jc w:val="center"/>
              <w:rPr>
                <w:rFonts w:ascii="Arial" w:hAnsi="Arial"/>
                <w:sz w:val="18"/>
                <w:lang w:eastAsia="x-none"/>
              </w:rPr>
            </w:pPr>
            <w:r>
              <w:rPr>
                <w:rFonts w:ascii="Arial" w:hAnsi="Arial"/>
                <w:sz w:val="18"/>
                <w:lang w:eastAsia="x-none"/>
              </w:rPr>
              <w:t xml:space="preserve">65 </w:t>
            </w:r>
            <w:r w:rsidRPr="00F579B3">
              <w:rPr>
                <w:rFonts w:ascii="Arial" w:hAnsi="Arial"/>
                <w:sz w:val="18"/>
                <w:lang w:eastAsia="x-none"/>
              </w:rPr>
              <w:t>º for V</w:t>
            </w:r>
          </w:p>
        </w:tc>
        <w:tc>
          <w:tcPr>
            <w:tcW w:w="0" w:type="auto"/>
          </w:tcPr>
          <w:p w14:paraId="723B1E99" w14:textId="5F3C5CE9" w:rsidR="005B329E" w:rsidRPr="00F579B3" w:rsidRDefault="005B329E" w:rsidP="005B329E">
            <w:pPr>
              <w:keepNext/>
              <w:keepLines/>
              <w:spacing w:after="0"/>
              <w:jc w:val="center"/>
              <w:rPr>
                <w:rFonts w:ascii="Arial" w:hAnsi="Arial"/>
                <w:sz w:val="18"/>
                <w:lang w:eastAsia="x-none"/>
              </w:rPr>
            </w:pPr>
            <w:r w:rsidRPr="00F579B3">
              <w:rPr>
                <w:rFonts w:ascii="Arial" w:hAnsi="Arial"/>
                <w:sz w:val="18"/>
                <w:lang w:eastAsia="x-none"/>
              </w:rPr>
              <w:t>90</w:t>
            </w:r>
            <w:r>
              <w:rPr>
                <w:rFonts w:ascii="Arial" w:hAnsi="Arial"/>
                <w:sz w:val="18"/>
                <w:lang w:eastAsia="x-none"/>
              </w:rPr>
              <w:t xml:space="preserve"> </w:t>
            </w:r>
            <w:r w:rsidRPr="00F579B3">
              <w:rPr>
                <w:rFonts w:ascii="Arial" w:hAnsi="Arial"/>
                <w:sz w:val="18"/>
                <w:lang w:eastAsia="x-none"/>
              </w:rPr>
              <w:t>º for H</w:t>
            </w:r>
          </w:p>
          <w:p w14:paraId="3BF0FA0A" w14:textId="6C8F8311" w:rsidR="005B329E" w:rsidRDefault="005B329E" w:rsidP="005B329E">
            <w:pPr>
              <w:keepNext/>
              <w:keepLines/>
              <w:spacing w:after="0"/>
              <w:jc w:val="center"/>
              <w:rPr>
                <w:rFonts w:ascii="Arial" w:hAnsi="Arial"/>
                <w:sz w:val="18"/>
                <w:lang w:eastAsia="x-none"/>
              </w:rPr>
            </w:pPr>
            <w:r>
              <w:rPr>
                <w:rFonts w:ascii="Arial" w:hAnsi="Arial"/>
                <w:sz w:val="18"/>
                <w:lang w:eastAsia="x-none"/>
              </w:rPr>
              <w:t xml:space="preserve">90 </w:t>
            </w:r>
            <w:r w:rsidRPr="00F579B3">
              <w:rPr>
                <w:rFonts w:ascii="Arial" w:hAnsi="Arial"/>
                <w:sz w:val="18"/>
                <w:lang w:eastAsia="x-none"/>
              </w:rPr>
              <w:t>º for V</w:t>
            </w:r>
          </w:p>
        </w:tc>
        <w:tc>
          <w:tcPr>
            <w:tcW w:w="0" w:type="auto"/>
          </w:tcPr>
          <w:p w14:paraId="296D2A6A" w14:textId="77777777" w:rsidR="005B329E" w:rsidRPr="00F579B3" w:rsidRDefault="005B329E" w:rsidP="005B329E">
            <w:pPr>
              <w:keepNext/>
              <w:keepLines/>
              <w:spacing w:after="0"/>
              <w:jc w:val="center"/>
              <w:rPr>
                <w:rFonts w:ascii="Arial" w:hAnsi="Arial"/>
                <w:sz w:val="18"/>
                <w:lang w:eastAsia="x-none"/>
              </w:rPr>
            </w:pPr>
            <w:r w:rsidRPr="00F579B3">
              <w:rPr>
                <w:rFonts w:ascii="Arial" w:hAnsi="Arial"/>
                <w:sz w:val="18"/>
                <w:lang w:eastAsia="x-none"/>
              </w:rPr>
              <w:t>90</w:t>
            </w:r>
            <w:r>
              <w:rPr>
                <w:rFonts w:ascii="Arial" w:hAnsi="Arial"/>
                <w:sz w:val="18"/>
                <w:lang w:eastAsia="x-none"/>
              </w:rPr>
              <w:t xml:space="preserve"> </w:t>
            </w:r>
            <w:r w:rsidRPr="00F579B3">
              <w:rPr>
                <w:rFonts w:ascii="Arial" w:hAnsi="Arial"/>
                <w:sz w:val="18"/>
                <w:lang w:eastAsia="x-none"/>
              </w:rPr>
              <w:t>º for H</w:t>
            </w:r>
          </w:p>
          <w:p w14:paraId="0547C2CC" w14:textId="5C00EFBC" w:rsidR="005B329E" w:rsidRPr="00F579B3" w:rsidRDefault="005B329E" w:rsidP="005B329E">
            <w:pPr>
              <w:keepNext/>
              <w:keepLines/>
              <w:spacing w:after="0"/>
              <w:jc w:val="center"/>
              <w:rPr>
                <w:rFonts w:ascii="Arial" w:hAnsi="Arial"/>
                <w:sz w:val="18"/>
                <w:lang w:eastAsia="x-none"/>
              </w:rPr>
            </w:pPr>
            <w:r>
              <w:rPr>
                <w:rFonts w:ascii="Arial" w:hAnsi="Arial"/>
                <w:sz w:val="18"/>
                <w:lang w:eastAsia="x-none"/>
              </w:rPr>
              <w:t xml:space="preserve">90 </w:t>
            </w:r>
            <w:r w:rsidRPr="00F579B3">
              <w:rPr>
                <w:rFonts w:ascii="Arial" w:hAnsi="Arial"/>
                <w:sz w:val="18"/>
                <w:lang w:eastAsia="x-none"/>
              </w:rPr>
              <w:t>º for V</w:t>
            </w:r>
          </w:p>
        </w:tc>
      </w:tr>
      <w:tr w:rsidR="00822495" w:rsidRPr="000C0827" w14:paraId="74345D4D" w14:textId="21AA53AA" w:rsidTr="00C8380A">
        <w:trPr>
          <w:jc w:val="center"/>
        </w:trPr>
        <w:tc>
          <w:tcPr>
            <w:tcW w:w="0" w:type="auto"/>
          </w:tcPr>
          <w:p w14:paraId="76683F60" w14:textId="77777777" w:rsidR="005B329E" w:rsidRDefault="005B329E" w:rsidP="005B329E">
            <w:pPr>
              <w:keepNext/>
              <w:keepLines/>
              <w:spacing w:after="0"/>
              <w:jc w:val="center"/>
              <w:rPr>
                <w:rFonts w:ascii="Arial" w:hAnsi="Arial"/>
                <w:sz w:val="18"/>
                <w:lang w:eastAsia="x-none"/>
              </w:rPr>
            </w:pPr>
            <w:r w:rsidRPr="00516FB4">
              <w:rPr>
                <w:rFonts w:ascii="Arial" w:hAnsi="Arial"/>
                <w:sz w:val="18"/>
                <w:lang w:eastAsia="x-none"/>
              </w:rPr>
              <w:t>Horizontal/vertical front to back ratio</w:t>
            </w:r>
          </w:p>
        </w:tc>
        <w:tc>
          <w:tcPr>
            <w:tcW w:w="0" w:type="auto"/>
            <w:shd w:val="clear" w:color="auto" w:fill="auto"/>
          </w:tcPr>
          <w:p w14:paraId="18544568" w14:textId="52404C24" w:rsidR="005B329E" w:rsidRDefault="005B329E" w:rsidP="005B329E">
            <w:pPr>
              <w:keepNext/>
              <w:keepLines/>
              <w:spacing w:after="0"/>
              <w:jc w:val="center"/>
              <w:rPr>
                <w:rFonts w:ascii="Arial" w:hAnsi="Arial"/>
                <w:sz w:val="18"/>
                <w:lang w:eastAsia="x-none"/>
              </w:rPr>
            </w:pPr>
            <w:r w:rsidRPr="00E010E6">
              <w:rPr>
                <w:rFonts w:ascii="Arial" w:hAnsi="Arial"/>
                <w:sz w:val="18"/>
                <w:lang w:eastAsia="x-none"/>
              </w:rPr>
              <w:t>30</w:t>
            </w:r>
            <w:r>
              <w:rPr>
                <w:rFonts w:ascii="Arial" w:hAnsi="Arial"/>
                <w:sz w:val="18"/>
                <w:lang w:eastAsia="x-none"/>
              </w:rPr>
              <w:t xml:space="preserve"> dB</w:t>
            </w:r>
            <w:r w:rsidRPr="00E010E6">
              <w:rPr>
                <w:rFonts w:ascii="Arial" w:hAnsi="Arial"/>
                <w:sz w:val="18"/>
                <w:lang w:eastAsia="x-none"/>
              </w:rPr>
              <w:t xml:space="preserve"> </w:t>
            </w:r>
            <w:r w:rsidR="004607DF">
              <w:rPr>
                <w:rFonts w:ascii="Arial" w:hAnsi="Arial"/>
                <w:sz w:val="18"/>
                <w:lang w:eastAsia="x-none"/>
              </w:rPr>
              <w:br/>
            </w:r>
            <w:r w:rsidRPr="00E010E6">
              <w:rPr>
                <w:rFonts w:ascii="Arial" w:hAnsi="Arial"/>
                <w:sz w:val="18"/>
                <w:lang w:eastAsia="x-none"/>
              </w:rPr>
              <w:t>for both H/V</w:t>
            </w:r>
          </w:p>
        </w:tc>
        <w:tc>
          <w:tcPr>
            <w:tcW w:w="0" w:type="auto"/>
          </w:tcPr>
          <w:p w14:paraId="73F76040" w14:textId="6998D8A4" w:rsidR="005B329E" w:rsidRDefault="005B329E" w:rsidP="005B329E">
            <w:pPr>
              <w:keepNext/>
              <w:keepLines/>
              <w:spacing w:after="0"/>
              <w:jc w:val="center"/>
              <w:rPr>
                <w:rFonts w:ascii="Arial" w:hAnsi="Arial"/>
                <w:sz w:val="18"/>
                <w:lang w:eastAsia="x-none"/>
              </w:rPr>
            </w:pPr>
            <w:r w:rsidRPr="00E010E6">
              <w:rPr>
                <w:rFonts w:ascii="Arial" w:hAnsi="Arial"/>
                <w:sz w:val="18"/>
                <w:lang w:eastAsia="x-none"/>
              </w:rPr>
              <w:t>30</w:t>
            </w:r>
            <w:r>
              <w:rPr>
                <w:rFonts w:ascii="Arial" w:hAnsi="Arial"/>
                <w:sz w:val="18"/>
                <w:lang w:eastAsia="x-none"/>
              </w:rPr>
              <w:t xml:space="preserve"> dB</w:t>
            </w:r>
            <w:r w:rsidRPr="00E010E6">
              <w:rPr>
                <w:rFonts w:ascii="Arial" w:hAnsi="Arial"/>
                <w:sz w:val="18"/>
                <w:lang w:eastAsia="x-none"/>
              </w:rPr>
              <w:t xml:space="preserve"> </w:t>
            </w:r>
            <w:r w:rsidR="004607DF">
              <w:rPr>
                <w:rFonts w:ascii="Arial" w:hAnsi="Arial"/>
                <w:sz w:val="18"/>
                <w:lang w:eastAsia="x-none"/>
              </w:rPr>
              <w:br/>
            </w:r>
            <w:r w:rsidRPr="00E010E6">
              <w:rPr>
                <w:rFonts w:ascii="Arial" w:hAnsi="Arial"/>
                <w:sz w:val="18"/>
                <w:lang w:eastAsia="x-none"/>
              </w:rPr>
              <w:t>for both H/V</w:t>
            </w:r>
          </w:p>
        </w:tc>
        <w:tc>
          <w:tcPr>
            <w:tcW w:w="0" w:type="auto"/>
          </w:tcPr>
          <w:p w14:paraId="1F44D03F" w14:textId="27BBF54E" w:rsidR="005B329E" w:rsidRPr="00E010E6" w:rsidDel="004F7FB7" w:rsidRDefault="005B329E" w:rsidP="005B329E">
            <w:pPr>
              <w:keepNext/>
              <w:keepLines/>
              <w:spacing w:after="0"/>
              <w:jc w:val="center"/>
              <w:rPr>
                <w:rFonts w:ascii="Arial" w:hAnsi="Arial"/>
                <w:sz w:val="18"/>
                <w:lang w:eastAsia="x-none"/>
              </w:rPr>
            </w:pPr>
            <w:r w:rsidRPr="00E010E6">
              <w:rPr>
                <w:rFonts w:ascii="Arial" w:hAnsi="Arial"/>
                <w:sz w:val="18"/>
                <w:lang w:eastAsia="x-none"/>
              </w:rPr>
              <w:t>30</w:t>
            </w:r>
            <w:r>
              <w:rPr>
                <w:rFonts w:ascii="Arial" w:hAnsi="Arial"/>
                <w:sz w:val="18"/>
                <w:lang w:eastAsia="x-none"/>
              </w:rPr>
              <w:t xml:space="preserve"> dB</w:t>
            </w:r>
            <w:r w:rsidRPr="00E010E6">
              <w:rPr>
                <w:rFonts w:ascii="Arial" w:hAnsi="Arial"/>
                <w:sz w:val="18"/>
                <w:lang w:eastAsia="x-none"/>
              </w:rPr>
              <w:t xml:space="preserve"> </w:t>
            </w:r>
            <w:r w:rsidR="004607DF">
              <w:rPr>
                <w:rFonts w:ascii="Arial" w:hAnsi="Arial"/>
                <w:sz w:val="18"/>
                <w:lang w:eastAsia="x-none"/>
              </w:rPr>
              <w:br/>
            </w:r>
            <w:r w:rsidRPr="00E010E6">
              <w:rPr>
                <w:rFonts w:ascii="Arial" w:hAnsi="Arial"/>
                <w:sz w:val="18"/>
                <w:lang w:eastAsia="x-none"/>
              </w:rPr>
              <w:t>for both H/V</w:t>
            </w:r>
          </w:p>
        </w:tc>
        <w:tc>
          <w:tcPr>
            <w:tcW w:w="0" w:type="auto"/>
          </w:tcPr>
          <w:p w14:paraId="3ACDD4F8" w14:textId="70BE7020" w:rsidR="005B329E" w:rsidRDefault="005B329E" w:rsidP="005B329E">
            <w:pPr>
              <w:keepNext/>
              <w:keepLines/>
              <w:spacing w:after="0"/>
              <w:jc w:val="center"/>
              <w:rPr>
                <w:rFonts w:ascii="Arial" w:hAnsi="Arial"/>
                <w:sz w:val="18"/>
                <w:lang w:eastAsia="x-none"/>
              </w:rPr>
            </w:pPr>
            <w:r>
              <w:rPr>
                <w:rFonts w:ascii="Arial" w:hAnsi="Arial"/>
                <w:sz w:val="18"/>
                <w:lang w:eastAsia="x-none"/>
              </w:rPr>
              <w:t>25 dB</w:t>
            </w:r>
            <w:r w:rsidRPr="00E010E6">
              <w:rPr>
                <w:rFonts w:ascii="Arial" w:hAnsi="Arial"/>
                <w:sz w:val="18"/>
                <w:lang w:eastAsia="x-none"/>
              </w:rPr>
              <w:t xml:space="preserve"> </w:t>
            </w:r>
            <w:r w:rsidR="004607DF">
              <w:rPr>
                <w:rFonts w:ascii="Arial" w:hAnsi="Arial"/>
                <w:sz w:val="18"/>
                <w:lang w:eastAsia="x-none"/>
              </w:rPr>
              <w:br/>
            </w:r>
            <w:r w:rsidRPr="00E010E6">
              <w:rPr>
                <w:rFonts w:ascii="Arial" w:hAnsi="Arial"/>
                <w:sz w:val="18"/>
                <w:lang w:eastAsia="x-none"/>
              </w:rPr>
              <w:t>for both H/V</w:t>
            </w:r>
          </w:p>
        </w:tc>
        <w:tc>
          <w:tcPr>
            <w:tcW w:w="0" w:type="auto"/>
          </w:tcPr>
          <w:p w14:paraId="41C7C4E4" w14:textId="54E05DB5" w:rsidR="005B329E" w:rsidRPr="00E010E6" w:rsidDel="004F7FB7" w:rsidRDefault="005B329E" w:rsidP="005B329E">
            <w:pPr>
              <w:keepNext/>
              <w:keepLines/>
              <w:spacing w:after="0"/>
              <w:jc w:val="center"/>
              <w:rPr>
                <w:rFonts w:ascii="Arial" w:hAnsi="Arial"/>
                <w:sz w:val="18"/>
                <w:lang w:eastAsia="x-none"/>
              </w:rPr>
            </w:pPr>
            <w:r>
              <w:rPr>
                <w:rFonts w:ascii="Arial" w:hAnsi="Arial"/>
                <w:sz w:val="18"/>
                <w:lang w:eastAsia="x-none"/>
              </w:rPr>
              <w:t>25 dB</w:t>
            </w:r>
            <w:r w:rsidRPr="00E010E6">
              <w:rPr>
                <w:rFonts w:ascii="Arial" w:hAnsi="Arial"/>
                <w:sz w:val="18"/>
                <w:lang w:eastAsia="x-none"/>
              </w:rPr>
              <w:t xml:space="preserve"> </w:t>
            </w:r>
            <w:r w:rsidR="004607DF">
              <w:rPr>
                <w:rFonts w:ascii="Arial" w:hAnsi="Arial"/>
                <w:sz w:val="18"/>
                <w:lang w:eastAsia="x-none"/>
              </w:rPr>
              <w:br/>
            </w:r>
            <w:r w:rsidRPr="00E010E6">
              <w:rPr>
                <w:rFonts w:ascii="Arial" w:hAnsi="Arial"/>
                <w:sz w:val="18"/>
                <w:lang w:eastAsia="x-none"/>
              </w:rPr>
              <w:t>for both H/V</w:t>
            </w:r>
          </w:p>
        </w:tc>
      </w:tr>
      <w:tr w:rsidR="00822495" w:rsidRPr="000C0827" w14:paraId="0F52EEEC" w14:textId="3DE0B0C1" w:rsidTr="00C8380A">
        <w:trPr>
          <w:jc w:val="center"/>
        </w:trPr>
        <w:tc>
          <w:tcPr>
            <w:tcW w:w="0" w:type="auto"/>
          </w:tcPr>
          <w:p w14:paraId="17EC3C1A" w14:textId="77777777" w:rsidR="005B329E" w:rsidRDefault="005B329E" w:rsidP="005B329E">
            <w:pPr>
              <w:keepNext/>
              <w:keepLines/>
              <w:spacing w:after="0"/>
              <w:jc w:val="center"/>
              <w:rPr>
                <w:rFonts w:ascii="Arial" w:hAnsi="Arial"/>
                <w:sz w:val="18"/>
                <w:lang w:eastAsia="x-none"/>
              </w:rPr>
            </w:pPr>
            <w:r w:rsidRPr="00516FB4">
              <w:rPr>
                <w:rFonts w:ascii="Arial" w:hAnsi="Arial"/>
                <w:sz w:val="18"/>
                <w:lang w:eastAsia="x-none"/>
              </w:rPr>
              <w:t>Antenna polarization</w:t>
            </w:r>
          </w:p>
        </w:tc>
        <w:tc>
          <w:tcPr>
            <w:tcW w:w="0" w:type="auto"/>
            <w:shd w:val="clear" w:color="auto" w:fill="auto"/>
          </w:tcPr>
          <w:p w14:paraId="5CCA5EED" w14:textId="172378DD" w:rsidR="005B329E" w:rsidRDefault="005B329E" w:rsidP="005B329E">
            <w:pPr>
              <w:keepNext/>
              <w:keepLines/>
              <w:spacing w:after="0"/>
              <w:jc w:val="center"/>
              <w:rPr>
                <w:rFonts w:ascii="Arial" w:hAnsi="Arial"/>
                <w:sz w:val="18"/>
                <w:lang w:eastAsia="x-none"/>
              </w:rPr>
            </w:pPr>
            <w:r w:rsidRPr="00E010E6">
              <w:rPr>
                <w:rFonts w:ascii="Arial" w:hAnsi="Arial"/>
                <w:sz w:val="18"/>
                <w:lang w:eastAsia="x-none"/>
              </w:rPr>
              <w:t>Linear ±45</w:t>
            </w:r>
            <w:r>
              <w:rPr>
                <w:rFonts w:ascii="Arial" w:hAnsi="Arial"/>
                <w:sz w:val="18"/>
                <w:lang w:eastAsia="x-none"/>
              </w:rPr>
              <w:t xml:space="preserve"> </w:t>
            </w:r>
            <w:r w:rsidRPr="00E010E6">
              <w:rPr>
                <w:rFonts w:ascii="Arial" w:hAnsi="Arial"/>
                <w:sz w:val="18"/>
                <w:lang w:eastAsia="x-none"/>
              </w:rPr>
              <w:t>º</w:t>
            </w:r>
            <w:r>
              <w:rPr>
                <w:rFonts w:ascii="Arial" w:hAnsi="Arial"/>
                <w:sz w:val="18"/>
                <w:lang w:eastAsia="x-none"/>
              </w:rPr>
              <w:t xml:space="preserve"> </w:t>
            </w:r>
            <w:r w:rsidR="00A069F0">
              <w:rPr>
                <w:rFonts w:ascii="Arial" w:hAnsi="Arial"/>
                <w:sz w:val="18"/>
                <w:lang w:eastAsia="x-none"/>
              </w:rPr>
              <w:br/>
            </w:r>
            <w:r>
              <w:rPr>
                <w:rFonts w:ascii="Arial" w:hAnsi="Arial"/>
                <w:sz w:val="18"/>
                <w:lang w:eastAsia="x-none"/>
              </w:rPr>
              <w:t>or V/H</w:t>
            </w:r>
          </w:p>
        </w:tc>
        <w:tc>
          <w:tcPr>
            <w:tcW w:w="0" w:type="auto"/>
          </w:tcPr>
          <w:p w14:paraId="5AA88DC0" w14:textId="73016242" w:rsidR="005B329E" w:rsidRDefault="005B329E" w:rsidP="005B329E">
            <w:pPr>
              <w:keepNext/>
              <w:keepLines/>
              <w:spacing w:after="0"/>
              <w:jc w:val="center"/>
              <w:rPr>
                <w:rFonts w:ascii="Arial" w:hAnsi="Arial"/>
                <w:sz w:val="18"/>
                <w:lang w:eastAsia="x-none"/>
              </w:rPr>
            </w:pPr>
            <w:r w:rsidRPr="00E010E6">
              <w:rPr>
                <w:rFonts w:ascii="Arial" w:hAnsi="Arial"/>
                <w:sz w:val="18"/>
                <w:lang w:eastAsia="x-none"/>
              </w:rPr>
              <w:t>Linear ±45</w:t>
            </w:r>
            <w:r>
              <w:rPr>
                <w:rFonts w:ascii="Arial" w:hAnsi="Arial"/>
                <w:sz w:val="18"/>
                <w:lang w:eastAsia="x-none"/>
              </w:rPr>
              <w:t xml:space="preserve"> </w:t>
            </w:r>
            <w:r w:rsidRPr="00E010E6">
              <w:rPr>
                <w:rFonts w:ascii="Arial" w:hAnsi="Arial"/>
                <w:sz w:val="18"/>
                <w:lang w:eastAsia="x-none"/>
              </w:rPr>
              <w:t>º</w:t>
            </w:r>
            <w:r>
              <w:rPr>
                <w:rFonts w:ascii="Arial" w:hAnsi="Arial"/>
                <w:sz w:val="18"/>
                <w:lang w:eastAsia="x-none"/>
              </w:rPr>
              <w:t xml:space="preserve"> </w:t>
            </w:r>
            <w:r w:rsidR="00A069F0">
              <w:rPr>
                <w:rFonts w:ascii="Arial" w:hAnsi="Arial"/>
                <w:sz w:val="18"/>
                <w:lang w:eastAsia="x-none"/>
              </w:rPr>
              <w:br/>
            </w:r>
            <w:r>
              <w:rPr>
                <w:rFonts w:ascii="Arial" w:hAnsi="Arial"/>
                <w:sz w:val="18"/>
                <w:lang w:eastAsia="x-none"/>
              </w:rPr>
              <w:t>or V/H</w:t>
            </w:r>
          </w:p>
        </w:tc>
        <w:tc>
          <w:tcPr>
            <w:tcW w:w="0" w:type="auto"/>
          </w:tcPr>
          <w:p w14:paraId="48318D25" w14:textId="10221534" w:rsidR="005B329E" w:rsidRPr="00E010E6" w:rsidRDefault="005B329E" w:rsidP="005B329E">
            <w:pPr>
              <w:keepNext/>
              <w:keepLines/>
              <w:spacing w:after="0"/>
              <w:jc w:val="center"/>
              <w:rPr>
                <w:rFonts w:ascii="Arial" w:hAnsi="Arial"/>
                <w:sz w:val="18"/>
                <w:lang w:eastAsia="x-none"/>
              </w:rPr>
            </w:pPr>
            <w:r w:rsidRPr="00E010E6">
              <w:rPr>
                <w:rFonts w:ascii="Arial" w:hAnsi="Arial"/>
                <w:sz w:val="18"/>
                <w:lang w:eastAsia="x-none"/>
              </w:rPr>
              <w:t>Linear ±45</w:t>
            </w:r>
            <w:r>
              <w:rPr>
                <w:rFonts w:ascii="Arial" w:hAnsi="Arial"/>
                <w:sz w:val="18"/>
                <w:lang w:eastAsia="x-none"/>
              </w:rPr>
              <w:t xml:space="preserve"> </w:t>
            </w:r>
            <w:r w:rsidRPr="00E010E6">
              <w:rPr>
                <w:rFonts w:ascii="Arial" w:hAnsi="Arial"/>
                <w:sz w:val="18"/>
                <w:lang w:eastAsia="x-none"/>
              </w:rPr>
              <w:t>º</w:t>
            </w:r>
            <w:r>
              <w:rPr>
                <w:rFonts w:ascii="Arial" w:hAnsi="Arial"/>
                <w:sz w:val="18"/>
                <w:lang w:eastAsia="x-none"/>
              </w:rPr>
              <w:t xml:space="preserve"> or V/H</w:t>
            </w:r>
          </w:p>
        </w:tc>
        <w:tc>
          <w:tcPr>
            <w:tcW w:w="0" w:type="auto"/>
          </w:tcPr>
          <w:p w14:paraId="5658746E" w14:textId="74CD3432" w:rsidR="005B329E" w:rsidRDefault="005B329E" w:rsidP="005B329E">
            <w:pPr>
              <w:keepNext/>
              <w:keepLines/>
              <w:spacing w:after="0"/>
              <w:jc w:val="center"/>
              <w:rPr>
                <w:rFonts w:ascii="Arial" w:hAnsi="Arial"/>
                <w:sz w:val="18"/>
                <w:lang w:eastAsia="x-none"/>
              </w:rPr>
            </w:pPr>
            <w:r w:rsidRPr="00E010E6">
              <w:rPr>
                <w:rFonts w:ascii="Arial" w:hAnsi="Arial"/>
                <w:sz w:val="18"/>
                <w:lang w:eastAsia="x-none"/>
              </w:rPr>
              <w:t>Linear ±45</w:t>
            </w:r>
            <w:r>
              <w:rPr>
                <w:rFonts w:ascii="Arial" w:hAnsi="Arial"/>
                <w:sz w:val="18"/>
                <w:lang w:eastAsia="x-none"/>
              </w:rPr>
              <w:t xml:space="preserve"> </w:t>
            </w:r>
            <w:r w:rsidRPr="00E010E6">
              <w:rPr>
                <w:rFonts w:ascii="Arial" w:hAnsi="Arial"/>
                <w:sz w:val="18"/>
                <w:lang w:eastAsia="x-none"/>
              </w:rPr>
              <w:t>º</w:t>
            </w:r>
            <w:r>
              <w:rPr>
                <w:rFonts w:ascii="Arial" w:hAnsi="Arial"/>
                <w:sz w:val="18"/>
                <w:lang w:eastAsia="x-none"/>
              </w:rPr>
              <w:t xml:space="preserve"> or V/H</w:t>
            </w:r>
          </w:p>
        </w:tc>
        <w:tc>
          <w:tcPr>
            <w:tcW w:w="0" w:type="auto"/>
          </w:tcPr>
          <w:p w14:paraId="53938777" w14:textId="50284D13" w:rsidR="005B329E" w:rsidRPr="00E010E6" w:rsidRDefault="005B329E" w:rsidP="005B329E">
            <w:pPr>
              <w:keepNext/>
              <w:keepLines/>
              <w:spacing w:after="0"/>
              <w:jc w:val="center"/>
              <w:rPr>
                <w:rFonts w:ascii="Arial" w:hAnsi="Arial"/>
                <w:sz w:val="18"/>
                <w:lang w:eastAsia="x-none"/>
              </w:rPr>
            </w:pPr>
            <w:r w:rsidRPr="00E010E6">
              <w:rPr>
                <w:rFonts w:ascii="Arial" w:hAnsi="Arial"/>
                <w:sz w:val="18"/>
                <w:lang w:eastAsia="x-none"/>
              </w:rPr>
              <w:t>Linear ±45</w:t>
            </w:r>
            <w:r>
              <w:rPr>
                <w:rFonts w:ascii="Arial" w:hAnsi="Arial"/>
                <w:sz w:val="18"/>
                <w:lang w:eastAsia="x-none"/>
              </w:rPr>
              <w:t xml:space="preserve"> </w:t>
            </w:r>
            <w:r w:rsidRPr="00E010E6">
              <w:rPr>
                <w:rFonts w:ascii="Arial" w:hAnsi="Arial"/>
                <w:sz w:val="18"/>
                <w:lang w:eastAsia="x-none"/>
              </w:rPr>
              <w:t>º</w:t>
            </w:r>
            <w:r>
              <w:rPr>
                <w:rFonts w:ascii="Arial" w:hAnsi="Arial"/>
                <w:sz w:val="18"/>
                <w:lang w:eastAsia="x-none"/>
              </w:rPr>
              <w:t xml:space="preserve"> or V/H</w:t>
            </w:r>
          </w:p>
        </w:tc>
      </w:tr>
      <w:tr w:rsidR="00822495" w:rsidRPr="000C0827" w14:paraId="35B976E2" w14:textId="726C5507" w:rsidTr="00C8380A">
        <w:trPr>
          <w:jc w:val="center"/>
        </w:trPr>
        <w:tc>
          <w:tcPr>
            <w:tcW w:w="0" w:type="auto"/>
          </w:tcPr>
          <w:p w14:paraId="7BA483FC" w14:textId="777C706C" w:rsidR="005B329E" w:rsidRDefault="005B329E" w:rsidP="005B329E">
            <w:pPr>
              <w:keepNext/>
              <w:keepLines/>
              <w:spacing w:after="0"/>
              <w:jc w:val="center"/>
              <w:rPr>
                <w:rFonts w:ascii="Arial" w:hAnsi="Arial"/>
                <w:sz w:val="18"/>
                <w:lang w:eastAsia="x-none"/>
              </w:rPr>
            </w:pPr>
            <w:r w:rsidRPr="00516FB4">
              <w:rPr>
                <w:rFonts w:ascii="Arial" w:hAnsi="Arial"/>
                <w:sz w:val="18"/>
                <w:lang w:eastAsia="x-none"/>
              </w:rPr>
              <w:t>Antenna</w:t>
            </w:r>
            <w:r>
              <w:rPr>
                <w:rFonts w:ascii="Arial" w:hAnsi="Arial"/>
                <w:sz w:val="18"/>
                <w:lang w:eastAsia="x-none"/>
              </w:rPr>
              <w:t xml:space="preserve"> </w:t>
            </w:r>
            <w:r w:rsidRPr="00516FB4">
              <w:rPr>
                <w:rFonts w:ascii="Arial" w:hAnsi="Arial"/>
                <w:sz w:val="18"/>
                <w:lang w:eastAsia="x-none"/>
              </w:rPr>
              <w:t>array configuration (Row × Column)</w:t>
            </w:r>
          </w:p>
        </w:tc>
        <w:tc>
          <w:tcPr>
            <w:tcW w:w="0" w:type="auto"/>
            <w:shd w:val="clear" w:color="auto" w:fill="auto"/>
          </w:tcPr>
          <w:p w14:paraId="716859D9" w14:textId="23BBD129" w:rsidR="005B329E" w:rsidRDefault="005B329E" w:rsidP="005B329E">
            <w:pPr>
              <w:keepNext/>
              <w:keepLines/>
              <w:spacing w:after="0"/>
              <w:jc w:val="center"/>
              <w:rPr>
                <w:rFonts w:ascii="Arial" w:hAnsi="Arial"/>
                <w:sz w:val="18"/>
                <w:lang w:eastAsia="x-none"/>
              </w:rPr>
            </w:pPr>
            <w:r>
              <w:rPr>
                <w:rFonts w:ascii="Arial" w:hAnsi="Arial"/>
                <w:sz w:val="18"/>
                <w:lang w:eastAsia="x-none"/>
              </w:rPr>
              <w:t xml:space="preserve">16 x 8 </w:t>
            </w:r>
          </w:p>
        </w:tc>
        <w:tc>
          <w:tcPr>
            <w:tcW w:w="0" w:type="auto"/>
          </w:tcPr>
          <w:p w14:paraId="4B4BCB0C" w14:textId="4A7C115D" w:rsidR="005B329E" w:rsidRDefault="005B329E" w:rsidP="005B329E">
            <w:pPr>
              <w:keepNext/>
              <w:keepLines/>
              <w:spacing w:after="0"/>
              <w:jc w:val="center"/>
              <w:rPr>
                <w:rFonts w:ascii="Arial" w:hAnsi="Arial"/>
                <w:sz w:val="18"/>
                <w:lang w:eastAsia="x-none"/>
              </w:rPr>
            </w:pPr>
            <w:r>
              <w:rPr>
                <w:rFonts w:ascii="Arial" w:hAnsi="Arial"/>
                <w:sz w:val="18"/>
                <w:lang w:eastAsia="x-none"/>
              </w:rPr>
              <w:t xml:space="preserve">16 x 8 </w:t>
            </w:r>
          </w:p>
        </w:tc>
        <w:tc>
          <w:tcPr>
            <w:tcW w:w="0" w:type="auto"/>
          </w:tcPr>
          <w:p w14:paraId="21944F8A" w14:textId="0694193A" w:rsidR="005B329E" w:rsidRDefault="005B329E" w:rsidP="005B329E">
            <w:pPr>
              <w:keepNext/>
              <w:keepLines/>
              <w:spacing w:after="0"/>
              <w:jc w:val="center"/>
              <w:rPr>
                <w:rFonts w:ascii="Arial" w:hAnsi="Arial"/>
                <w:sz w:val="18"/>
                <w:lang w:eastAsia="x-none"/>
              </w:rPr>
            </w:pPr>
            <w:r>
              <w:rPr>
                <w:rFonts w:ascii="Arial" w:hAnsi="Arial"/>
                <w:sz w:val="18"/>
                <w:lang w:eastAsia="x-none"/>
              </w:rPr>
              <w:t xml:space="preserve">16 x 8 </w:t>
            </w:r>
          </w:p>
        </w:tc>
        <w:tc>
          <w:tcPr>
            <w:tcW w:w="0" w:type="auto"/>
          </w:tcPr>
          <w:p w14:paraId="171F52BE" w14:textId="64950708" w:rsidR="005B329E" w:rsidRDefault="005B329E" w:rsidP="005B329E">
            <w:pPr>
              <w:keepNext/>
              <w:keepLines/>
              <w:spacing w:after="0"/>
              <w:jc w:val="center"/>
              <w:rPr>
                <w:rFonts w:ascii="Arial" w:hAnsi="Arial"/>
                <w:sz w:val="18"/>
                <w:lang w:eastAsia="x-none"/>
              </w:rPr>
            </w:pPr>
            <w:r>
              <w:rPr>
                <w:rFonts w:ascii="Arial" w:hAnsi="Arial"/>
                <w:sz w:val="18"/>
                <w:lang w:eastAsia="x-none"/>
              </w:rPr>
              <w:t>8 x 4</w:t>
            </w:r>
          </w:p>
        </w:tc>
        <w:tc>
          <w:tcPr>
            <w:tcW w:w="0" w:type="auto"/>
          </w:tcPr>
          <w:p w14:paraId="45FF9297" w14:textId="62A76D84" w:rsidR="005B329E" w:rsidRDefault="005B329E" w:rsidP="005B329E">
            <w:pPr>
              <w:keepNext/>
              <w:keepLines/>
              <w:spacing w:after="0"/>
              <w:jc w:val="center"/>
              <w:rPr>
                <w:rFonts w:ascii="Arial" w:hAnsi="Arial"/>
                <w:sz w:val="18"/>
                <w:lang w:eastAsia="x-none"/>
              </w:rPr>
            </w:pPr>
            <w:r>
              <w:rPr>
                <w:rFonts w:ascii="Arial" w:hAnsi="Arial"/>
                <w:sz w:val="18"/>
                <w:lang w:eastAsia="x-none"/>
              </w:rPr>
              <w:t>16 x 8</w:t>
            </w:r>
          </w:p>
        </w:tc>
      </w:tr>
      <w:tr w:rsidR="00822495" w:rsidRPr="000C0827" w14:paraId="388DFD6B" w14:textId="402C5D88" w:rsidTr="00C8380A">
        <w:trPr>
          <w:jc w:val="center"/>
        </w:trPr>
        <w:tc>
          <w:tcPr>
            <w:tcW w:w="0" w:type="auto"/>
          </w:tcPr>
          <w:p w14:paraId="271288AE" w14:textId="307ACF8E" w:rsidR="005B329E" w:rsidRDefault="005B329E" w:rsidP="005B329E">
            <w:pPr>
              <w:keepNext/>
              <w:keepLines/>
              <w:spacing w:after="0"/>
              <w:jc w:val="center"/>
              <w:rPr>
                <w:rFonts w:ascii="Arial" w:hAnsi="Arial"/>
                <w:sz w:val="18"/>
                <w:lang w:eastAsia="x-none"/>
              </w:rPr>
            </w:pPr>
            <w:r w:rsidRPr="001A3E64">
              <w:rPr>
                <w:rFonts w:ascii="Arial" w:hAnsi="Arial"/>
                <w:sz w:val="18"/>
                <w:lang w:eastAsia="x-none"/>
              </w:rPr>
              <w:t xml:space="preserve">Horizontal/Vertical radiating </w:t>
            </w:r>
            <w:r>
              <w:rPr>
                <w:rFonts w:ascii="Arial" w:hAnsi="Arial"/>
                <w:sz w:val="18"/>
                <w:lang w:eastAsia="x-none"/>
              </w:rPr>
              <w:t>element</w:t>
            </w:r>
            <w:r w:rsidRPr="001A3E64">
              <w:rPr>
                <w:rFonts w:ascii="Arial" w:hAnsi="Arial"/>
                <w:sz w:val="18"/>
                <w:lang w:eastAsia="x-none"/>
              </w:rPr>
              <w:t xml:space="preserve"> spacing</w:t>
            </w:r>
          </w:p>
        </w:tc>
        <w:tc>
          <w:tcPr>
            <w:tcW w:w="0" w:type="auto"/>
            <w:shd w:val="clear" w:color="auto" w:fill="auto"/>
          </w:tcPr>
          <w:p w14:paraId="3C5F888C" w14:textId="37FC3D66" w:rsidR="00052071" w:rsidRDefault="005B329E" w:rsidP="005B329E">
            <w:pPr>
              <w:keepNext/>
              <w:keepLines/>
              <w:spacing w:after="0"/>
              <w:jc w:val="center"/>
              <w:rPr>
                <w:rFonts w:ascii="Arial" w:hAnsi="Arial"/>
                <w:sz w:val="18"/>
                <w:lang w:eastAsia="x-none"/>
              </w:rPr>
            </w:pPr>
            <w:r w:rsidRPr="003E4AB5">
              <w:rPr>
                <w:rFonts w:ascii="Arial" w:hAnsi="Arial"/>
                <w:sz w:val="18"/>
                <w:lang w:eastAsia="x-none"/>
              </w:rPr>
              <w:t>0.5</w:t>
            </w:r>
            <w:r w:rsidR="00052071" w:rsidRPr="00B76708">
              <w:rPr>
                <w:rFonts w:ascii="Symbol" w:hAnsi="Symbol"/>
                <w:sz w:val="18"/>
                <w:lang w:eastAsia="x-none"/>
              </w:rPr>
              <w:t>l</w:t>
            </w:r>
            <w:r w:rsidR="00052071">
              <w:rPr>
                <w:rFonts w:ascii="Arial" w:hAnsi="Arial"/>
                <w:sz w:val="18"/>
                <w:lang w:eastAsia="x-none"/>
              </w:rPr>
              <w:t xml:space="preserve"> </w:t>
            </w:r>
            <w:r w:rsidRPr="003E4AB5">
              <w:rPr>
                <w:rFonts w:ascii="Arial" w:hAnsi="Arial"/>
                <w:sz w:val="18"/>
                <w:lang w:eastAsia="x-none"/>
              </w:rPr>
              <w:t xml:space="preserve">for H, </w:t>
            </w:r>
          </w:p>
          <w:p w14:paraId="0D12471E" w14:textId="62CC36D6" w:rsidR="005B329E" w:rsidRDefault="005B329E" w:rsidP="005B329E">
            <w:pPr>
              <w:keepNext/>
              <w:keepLines/>
              <w:spacing w:after="0"/>
              <w:jc w:val="center"/>
              <w:rPr>
                <w:rFonts w:ascii="Arial" w:hAnsi="Arial"/>
                <w:sz w:val="18"/>
                <w:lang w:eastAsia="x-none"/>
              </w:rPr>
            </w:pPr>
            <w:r>
              <w:rPr>
                <w:rFonts w:ascii="Arial" w:hAnsi="Arial"/>
                <w:sz w:val="18"/>
                <w:lang w:eastAsia="x-none"/>
              </w:rPr>
              <w:t>0.5</w:t>
            </w:r>
            <w:r w:rsidR="00052071" w:rsidRPr="00B76708">
              <w:rPr>
                <w:rFonts w:ascii="Symbol" w:hAnsi="Symbol"/>
                <w:sz w:val="18"/>
                <w:lang w:eastAsia="x-none"/>
              </w:rPr>
              <w:t>l</w:t>
            </w:r>
            <w:r w:rsidR="00052071">
              <w:rPr>
                <w:rFonts w:ascii="Arial" w:hAnsi="Arial"/>
                <w:sz w:val="18"/>
                <w:lang w:eastAsia="x-none"/>
              </w:rPr>
              <w:t xml:space="preserve"> </w:t>
            </w:r>
            <w:r w:rsidRPr="003E4AB5">
              <w:rPr>
                <w:rFonts w:ascii="Arial" w:hAnsi="Arial"/>
                <w:sz w:val="18"/>
                <w:lang w:eastAsia="x-none"/>
              </w:rPr>
              <w:t>for V</w:t>
            </w:r>
          </w:p>
        </w:tc>
        <w:tc>
          <w:tcPr>
            <w:tcW w:w="0" w:type="auto"/>
          </w:tcPr>
          <w:p w14:paraId="201B251D" w14:textId="4F60A634" w:rsidR="0045786A" w:rsidRDefault="005B329E" w:rsidP="005B329E">
            <w:pPr>
              <w:keepNext/>
              <w:keepLines/>
              <w:spacing w:after="0"/>
              <w:jc w:val="center"/>
              <w:rPr>
                <w:rFonts w:ascii="Arial" w:hAnsi="Arial"/>
                <w:sz w:val="18"/>
                <w:lang w:eastAsia="x-none"/>
              </w:rPr>
            </w:pPr>
            <w:r w:rsidRPr="003E4AB5">
              <w:rPr>
                <w:rFonts w:ascii="Arial" w:hAnsi="Arial"/>
                <w:sz w:val="18"/>
                <w:lang w:eastAsia="x-none"/>
              </w:rPr>
              <w:t>0.5</w:t>
            </w:r>
            <w:r w:rsidR="0045786A" w:rsidRPr="00B76708">
              <w:rPr>
                <w:rFonts w:ascii="Symbol" w:hAnsi="Symbol"/>
                <w:sz w:val="18"/>
                <w:lang w:eastAsia="x-none"/>
              </w:rPr>
              <w:t>l</w:t>
            </w:r>
            <w:r w:rsidRPr="003E4AB5">
              <w:rPr>
                <w:rFonts w:ascii="Arial" w:hAnsi="Arial"/>
                <w:sz w:val="18"/>
                <w:lang w:eastAsia="x-none"/>
              </w:rPr>
              <w:t xml:space="preserve"> for H, </w:t>
            </w:r>
          </w:p>
          <w:p w14:paraId="113EFD74" w14:textId="0A709619" w:rsidR="005B329E" w:rsidRDefault="005B329E" w:rsidP="005B329E">
            <w:pPr>
              <w:keepNext/>
              <w:keepLines/>
              <w:spacing w:after="0"/>
              <w:jc w:val="center"/>
              <w:rPr>
                <w:rFonts w:ascii="Arial" w:hAnsi="Arial"/>
                <w:sz w:val="18"/>
                <w:lang w:eastAsia="x-none"/>
              </w:rPr>
            </w:pPr>
            <w:r>
              <w:rPr>
                <w:rFonts w:ascii="Arial" w:hAnsi="Arial"/>
                <w:sz w:val="18"/>
                <w:lang w:eastAsia="x-none"/>
              </w:rPr>
              <w:t>0.5</w:t>
            </w:r>
            <w:r w:rsidR="0045786A" w:rsidRPr="00B76708">
              <w:rPr>
                <w:rFonts w:ascii="Symbol" w:hAnsi="Symbol"/>
                <w:sz w:val="18"/>
                <w:lang w:eastAsia="x-none"/>
              </w:rPr>
              <w:t>l</w:t>
            </w:r>
            <w:r w:rsidR="0045786A">
              <w:rPr>
                <w:rFonts w:ascii="Arial" w:hAnsi="Arial"/>
                <w:sz w:val="18"/>
                <w:lang w:eastAsia="x-none"/>
              </w:rPr>
              <w:t xml:space="preserve"> </w:t>
            </w:r>
            <w:r w:rsidRPr="003E4AB5">
              <w:rPr>
                <w:rFonts w:ascii="Arial" w:hAnsi="Arial"/>
                <w:sz w:val="18"/>
                <w:lang w:eastAsia="x-none"/>
              </w:rPr>
              <w:t>for V</w:t>
            </w:r>
          </w:p>
        </w:tc>
        <w:tc>
          <w:tcPr>
            <w:tcW w:w="0" w:type="auto"/>
          </w:tcPr>
          <w:p w14:paraId="45397A0B" w14:textId="1C3B00F8" w:rsidR="00822495" w:rsidRDefault="005B329E" w:rsidP="005B329E">
            <w:pPr>
              <w:keepNext/>
              <w:keepLines/>
              <w:spacing w:after="0"/>
              <w:jc w:val="center"/>
              <w:rPr>
                <w:rFonts w:ascii="Arial" w:hAnsi="Arial"/>
                <w:sz w:val="18"/>
                <w:lang w:eastAsia="x-none"/>
              </w:rPr>
            </w:pPr>
            <w:r w:rsidRPr="003E4AB5">
              <w:rPr>
                <w:rFonts w:ascii="Arial" w:hAnsi="Arial"/>
                <w:sz w:val="18"/>
                <w:lang w:eastAsia="x-none"/>
              </w:rPr>
              <w:t>0.5</w:t>
            </w:r>
            <w:r w:rsidR="00822495" w:rsidRPr="00B76708">
              <w:rPr>
                <w:rFonts w:ascii="Symbol" w:hAnsi="Symbol"/>
                <w:sz w:val="18"/>
                <w:lang w:eastAsia="x-none"/>
              </w:rPr>
              <w:t>l</w:t>
            </w:r>
            <w:r w:rsidRPr="003E4AB5">
              <w:rPr>
                <w:rFonts w:ascii="Arial" w:hAnsi="Arial"/>
                <w:sz w:val="18"/>
                <w:lang w:eastAsia="x-none"/>
              </w:rPr>
              <w:t xml:space="preserve"> for H, </w:t>
            </w:r>
          </w:p>
          <w:p w14:paraId="39975D84" w14:textId="1FA29635" w:rsidR="005B329E" w:rsidRPr="003E4AB5" w:rsidRDefault="005B329E" w:rsidP="005B329E">
            <w:pPr>
              <w:keepNext/>
              <w:keepLines/>
              <w:spacing w:after="0"/>
              <w:jc w:val="center"/>
              <w:rPr>
                <w:rFonts w:ascii="Arial" w:hAnsi="Arial"/>
                <w:sz w:val="18"/>
                <w:lang w:eastAsia="x-none"/>
              </w:rPr>
            </w:pPr>
            <w:r>
              <w:rPr>
                <w:rFonts w:ascii="Arial" w:hAnsi="Arial"/>
                <w:sz w:val="18"/>
                <w:lang w:eastAsia="x-none"/>
              </w:rPr>
              <w:t>0.5</w:t>
            </w:r>
            <w:r w:rsidR="00822495" w:rsidRPr="00B76708">
              <w:rPr>
                <w:rFonts w:ascii="Symbol" w:hAnsi="Symbol"/>
                <w:sz w:val="18"/>
                <w:lang w:eastAsia="x-none"/>
              </w:rPr>
              <w:t>l</w:t>
            </w:r>
            <w:r w:rsidRPr="003E4AB5">
              <w:rPr>
                <w:rFonts w:ascii="Arial" w:hAnsi="Arial"/>
                <w:sz w:val="18"/>
                <w:lang w:eastAsia="x-none"/>
              </w:rPr>
              <w:t xml:space="preserve"> for V</w:t>
            </w:r>
          </w:p>
        </w:tc>
        <w:tc>
          <w:tcPr>
            <w:tcW w:w="0" w:type="auto"/>
          </w:tcPr>
          <w:p w14:paraId="38D86B20" w14:textId="3B6942CD" w:rsidR="00822495" w:rsidRDefault="005B329E" w:rsidP="005B329E">
            <w:pPr>
              <w:keepNext/>
              <w:keepLines/>
              <w:spacing w:after="0"/>
              <w:jc w:val="center"/>
              <w:rPr>
                <w:rFonts w:ascii="Arial" w:hAnsi="Arial"/>
                <w:sz w:val="18"/>
                <w:lang w:eastAsia="x-none"/>
              </w:rPr>
            </w:pPr>
            <w:r w:rsidRPr="003E4AB5">
              <w:rPr>
                <w:rFonts w:ascii="Arial" w:hAnsi="Arial"/>
                <w:sz w:val="18"/>
                <w:lang w:eastAsia="x-none"/>
              </w:rPr>
              <w:t>0.5</w:t>
            </w:r>
            <w:r w:rsidR="00822495" w:rsidRPr="00B76708">
              <w:rPr>
                <w:rFonts w:ascii="Symbol" w:hAnsi="Symbol"/>
                <w:sz w:val="18"/>
                <w:lang w:eastAsia="x-none"/>
              </w:rPr>
              <w:t>l</w:t>
            </w:r>
            <w:r w:rsidR="00822495">
              <w:rPr>
                <w:rFonts w:ascii="Arial" w:hAnsi="Arial"/>
                <w:sz w:val="18"/>
                <w:lang w:eastAsia="x-none"/>
              </w:rPr>
              <w:t xml:space="preserve"> </w:t>
            </w:r>
            <w:r w:rsidRPr="003E4AB5">
              <w:rPr>
                <w:rFonts w:ascii="Arial" w:hAnsi="Arial"/>
                <w:sz w:val="18"/>
                <w:lang w:eastAsia="x-none"/>
              </w:rPr>
              <w:t xml:space="preserve">for H, </w:t>
            </w:r>
          </w:p>
          <w:p w14:paraId="399CB3B6" w14:textId="0842E9E8" w:rsidR="005B329E" w:rsidRDefault="00822495" w:rsidP="005B329E">
            <w:pPr>
              <w:keepNext/>
              <w:keepLines/>
              <w:spacing w:after="0"/>
              <w:jc w:val="center"/>
              <w:rPr>
                <w:rFonts w:ascii="Arial" w:hAnsi="Arial"/>
                <w:sz w:val="18"/>
                <w:lang w:eastAsia="x-none"/>
              </w:rPr>
            </w:pPr>
            <w:r>
              <w:rPr>
                <w:rFonts w:ascii="Arial" w:hAnsi="Arial"/>
                <w:sz w:val="18"/>
                <w:lang w:eastAsia="x-none"/>
              </w:rPr>
              <w:t>0.5</w:t>
            </w:r>
            <w:r w:rsidRPr="00B76708">
              <w:rPr>
                <w:rFonts w:ascii="Symbol" w:hAnsi="Symbol"/>
                <w:sz w:val="18"/>
                <w:lang w:eastAsia="x-none"/>
              </w:rPr>
              <w:t>l</w:t>
            </w:r>
            <w:r>
              <w:rPr>
                <w:rFonts w:ascii="Arial" w:hAnsi="Arial"/>
                <w:sz w:val="18"/>
                <w:lang w:eastAsia="x-none"/>
              </w:rPr>
              <w:t xml:space="preserve"> </w:t>
            </w:r>
            <w:r w:rsidR="005B329E" w:rsidRPr="003E4AB5">
              <w:rPr>
                <w:rFonts w:ascii="Arial" w:hAnsi="Arial"/>
                <w:sz w:val="18"/>
                <w:lang w:eastAsia="x-none"/>
              </w:rPr>
              <w:t>for V</w:t>
            </w:r>
          </w:p>
        </w:tc>
        <w:tc>
          <w:tcPr>
            <w:tcW w:w="0" w:type="auto"/>
          </w:tcPr>
          <w:p w14:paraId="442561D2" w14:textId="0A14180A" w:rsidR="00822495" w:rsidRDefault="005B329E" w:rsidP="005B329E">
            <w:pPr>
              <w:keepNext/>
              <w:keepLines/>
              <w:spacing w:after="0"/>
              <w:jc w:val="center"/>
              <w:rPr>
                <w:rFonts w:ascii="Arial" w:hAnsi="Arial"/>
                <w:sz w:val="18"/>
                <w:lang w:eastAsia="x-none"/>
              </w:rPr>
            </w:pPr>
            <w:r w:rsidRPr="003E4AB5">
              <w:rPr>
                <w:rFonts w:ascii="Arial" w:hAnsi="Arial"/>
                <w:sz w:val="18"/>
                <w:lang w:eastAsia="x-none"/>
              </w:rPr>
              <w:t>0.5</w:t>
            </w:r>
            <w:r w:rsidR="00822495" w:rsidRPr="00B76708">
              <w:rPr>
                <w:rFonts w:ascii="Symbol" w:hAnsi="Symbol"/>
                <w:sz w:val="18"/>
                <w:lang w:eastAsia="x-none"/>
              </w:rPr>
              <w:t>l</w:t>
            </w:r>
            <w:r w:rsidRPr="003E4AB5">
              <w:rPr>
                <w:rFonts w:ascii="Arial" w:hAnsi="Arial"/>
                <w:sz w:val="18"/>
                <w:lang w:eastAsia="x-none"/>
              </w:rPr>
              <w:t xml:space="preserve"> for H, </w:t>
            </w:r>
          </w:p>
          <w:p w14:paraId="4D7DB3A1" w14:textId="34444C15" w:rsidR="005B329E" w:rsidRPr="003E4AB5" w:rsidRDefault="005B329E" w:rsidP="005B329E">
            <w:pPr>
              <w:keepNext/>
              <w:keepLines/>
              <w:spacing w:after="0"/>
              <w:jc w:val="center"/>
              <w:rPr>
                <w:rFonts w:ascii="Arial" w:hAnsi="Arial"/>
                <w:sz w:val="18"/>
                <w:lang w:eastAsia="x-none"/>
              </w:rPr>
            </w:pPr>
            <w:r>
              <w:rPr>
                <w:rFonts w:ascii="Arial" w:hAnsi="Arial"/>
                <w:sz w:val="18"/>
                <w:lang w:eastAsia="x-none"/>
              </w:rPr>
              <w:t>0.5</w:t>
            </w:r>
            <w:r w:rsidR="00822495" w:rsidRPr="00B76708">
              <w:rPr>
                <w:rFonts w:ascii="Symbol" w:hAnsi="Symbol"/>
                <w:sz w:val="18"/>
                <w:lang w:eastAsia="x-none"/>
              </w:rPr>
              <w:t xml:space="preserve">l </w:t>
            </w:r>
            <w:r w:rsidRPr="003E4AB5">
              <w:rPr>
                <w:rFonts w:ascii="Arial" w:hAnsi="Arial"/>
                <w:sz w:val="18"/>
                <w:lang w:eastAsia="x-none"/>
              </w:rPr>
              <w:t>for V</w:t>
            </w:r>
          </w:p>
        </w:tc>
      </w:tr>
      <w:tr w:rsidR="00822495" w:rsidRPr="000C0827" w14:paraId="1136BC07" w14:textId="6D0983CE" w:rsidTr="00C8380A">
        <w:trPr>
          <w:jc w:val="center"/>
        </w:trPr>
        <w:tc>
          <w:tcPr>
            <w:tcW w:w="0" w:type="auto"/>
          </w:tcPr>
          <w:p w14:paraId="69355A56" w14:textId="77777777" w:rsidR="005B329E" w:rsidRDefault="005B329E" w:rsidP="005B329E">
            <w:pPr>
              <w:keepNext/>
              <w:keepLines/>
              <w:spacing w:after="0"/>
              <w:jc w:val="center"/>
              <w:rPr>
                <w:rFonts w:ascii="Arial" w:hAnsi="Arial"/>
                <w:sz w:val="18"/>
                <w:lang w:eastAsia="x-none"/>
              </w:rPr>
            </w:pPr>
            <w:r w:rsidRPr="001A3E64">
              <w:rPr>
                <w:rFonts w:ascii="Arial" w:hAnsi="Arial"/>
                <w:sz w:val="18"/>
                <w:lang w:eastAsia="x-none"/>
              </w:rPr>
              <w:t>Array Ohmic loss</w:t>
            </w:r>
          </w:p>
        </w:tc>
        <w:tc>
          <w:tcPr>
            <w:tcW w:w="0" w:type="auto"/>
            <w:shd w:val="clear" w:color="auto" w:fill="auto"/>
          </w:tcPr>
          <w:p w14:paraId="3ED77839" w14:textId="4629E358" w:rsidR="005B329E" w:rsidRDefault="005B329E" w:rsidP="005B329E">
            <w:pPr>
              <w:keepNext/>
              <w:keepLines/>
              <w:spacing w:after="0"/>
              <w:jc w:val="center"/>
              <w:rPr>
                <w:rFonts w:ascii="Arial" w:hAnsi="Arial"/>
                <w:sz w:val="18"/>
                <w:lang w:eastAsia="x-none"/>
              </w:rPr>
            </w:pPr>
            <w:r>
              <w:rPr>
                <w:rFonts w:ascii="Arial" w:hAnsi="Arial"/>
                <w:sz w:val="18"/>
                <w:lang w:eastAsia="x-none"/>
              </w:rPr>
              <w:t>1.8 dB</w:t>
            </w:r>
          </w:p>
        </w:tc>
        <w:tc>
          <w:tcPr>
            <w:tcW w:w="0" w:type="auto"/>
          </w:tcPr>
          <w:p w14:paraId="6B2BFA85" w14:textId="50038AC6" w:rsidR="005B329E" w:rsidRDefault="005B329E" w:rsidP="005B329E">
            <w:pPr>
              <w:keepNext/>
              <w:keepLines/>
              <w:spacing w:after="0"/>
              <w:jc w:val="center"/>
              <w:rPr>
                <w:rFonts w:ascii="Arial" w:hAnsi="Arial"/>
                <w:sz w:val="18"/>
                <w:lang w:eastAsia="x-none"/>
              </w:rPr>
            </w:pPr>
            <w:r>
              <w:rPr>
                <w:rFonts w:ascii="Arial" w:hAnsi="Arial"/>
                <w:sz w:val="18"/>
                <w:lang w:eastAsia="x-none"/>
              </w:rPr>
              <w:t>1.8 dB</w:t>
            </w:r>
          </w:p>
        </w:tc>
        <w:tc>
          <w:tcPr>
            <w:tcW w:w="0" w:type="auto"/>
          </w:tcPr>
          <w:p w14:paraId="24C3A995" w14:textId="45DDA8A5" w:rsidR="005B329E" w:rsidDel="004F7FB7" w:rsidRDefault="005B329E" w:rsidP="005B329E">
            <w:pPr>
              <w:keepNext/>
              <w:keepLines/>
              <w:spacing w:after="0"/>
              <w:jc w:val="center"/>
              <w:rPr>
                <w:rFonts w:ascii="Arial" w:hAnsi="Arial"/>
                <w:sz w:val="18"/>
                <w:lang w:eastAsia="x-none"/>
              </w:rPr>
            </w:pPr>
            <w:r>
              <w:rPr>
                <w:rFonts w:ascii="Arial" w:hAnsi="Arial"/>
                <w:sz w:val="18"/>
                <w:lang w:eastAsia="x-none"/>
              </w:rPr>
              <w:t>1.8 dB</w:t>
            </w:r>
          </w:p>
        </w:tc>
        <w:tc>
          <w:tcPr>
            <w:tcW w:w="0" w:type="auto"/>
          </w:tcPr>
          <w:p w14:paraId="4E8C85B9" w14:textId="32EFA5AC" w:rsidR="005B329E" w:rsidRDefault="005B329E" w:rsidP="005B329E">
            <w:pPr>
              <w:keepNext/>
              <w:keepLines/>
              <w:spacing w:after="0"/>
              <w:jc w:val="center"/>
              <w:rPr>
                <w:rFonts w:ascii="Arial" w:hAnsi="Arial"/>
                <w:sz w:val="18"/>
                <w:lang w:eastAsia="x-none"/>
              </w:rPr>
            </w:pPr>
            <w:r>
              <w:rPr>
                <w:rFonts w:ascii="Arial" w:hAnsi="Arial"/>
                <w:sz w:val="18"/>
                <w:lang w:eastAsia="x-none"/>
              </w:rPr>
              <w:t>1.8 dB</w:t>
            </w:r>
          </w:p>
        </w:tc>
        <w:tc>
          <w:tcPr>
            <w:tcW w:w="0" w:type="auto"/>
          </w:tcPr>
          <w:p w14:paraId="26D8C10D" w14:textId="4602D0D1" w:rsidR="005B329E" w:rsidDel="004F7FB7" w:rsidRDefault="005B329E" w:rsidP="005B329E">
            <w:pPr>
              <w:keepNext/>
              <w:keepLines/>
              <w:spacing w:after="0"/>
              <w:jc w:val="center"/>
              <w:rPr>
                <w:rFonts w:ascii="Arial" w:hAnsi="Arial"/>
                <w:sz w:val="18"/>
                <w:lang w:eastAsia="x-none"/>
              </w:rPr>
            </w:pPr>
            <w:r>
              <w:rPr>
                <w:rFonts w:ascii="Arial" w:hAnsi="Arial"/>
                <w:sz w:val="18"/>
                <w:lang w:eastAsia="x-none"/>
              </w:rPr>
              <w:t>1.8 dB</w:t>
            </w:r>
          </w:p>
        </w:tc>
      </w:tr>
      <w:tr w:rsidR="00822495" w:rsidRPr="000C0827" w14:paraId="763C9415" w14:textId="58E601C5" w:rsidTr="00C8380A">
        <w:trPr>
          <w:jc w:val="center"/>
        </w:trPr>
        <w:tc>
          <w:tcPr>
            <w:tcW w:w="0" w:type="auto"/>
          </w:tcPr>
          <w:p w14:paraId="7BD807D2" w14:textId="2EB385DC" w:rsidR="005B329E" w:rsidRDefault="005B329E" w:rsidP="005B329E">
            <w:pPr>
              <w:keepNext/>
              <w:keepLines/>
              <w:spacing w:after="0"/>
              <w:jc w:val="center"/>
              <w:rPr>
                <w:rFonts w:ascii="Arial" w:hAnsi="Arial"/>
                <w:sz w:val="18"/>
                <w:lang w:eastAsia="x-none"/>
              </w:rPr>
            </w:pPr>
            <w:r w:rsidRPr="001A3E64">
              <w:rPr>
                <w:rFonts w:ascii="Arial" w:hAnsi="Arial"/>
                <w:sz w:val="18"/>
                <w:lang w:eastAsia="x-none"/>
              </w:rPr>
              <w:t xml:space="preserve">Conducted power (before Ohmic loss) per </w:t>
            </w:r>
            <w:r>
              <w:rPr>
                <w:rFonts w:ascii="Arial" w:hAnsi="Arial"/>
                <w:sz w:val="18"/>
                <w:lang w:eastAsia="x-none"/>
              </w:rPr>
              <w:t>element</w:t>
            </w:r>
          </w:p>
        </w:tc>
        <w:tc>
          <w:tcPr>
            <w:tcW w:w="0" w:type="auto"/>
            <w:shd w:val="clear" w:color="auto" w:fill="auto"/>
          </w:tcPr>
          <w:p w14:paraId="29B0F4BB" w14:textId="3823229D" w:rsidR="005B329E" w:rsidRDefault="005B329E" w:rsidP="005B329E">
            <w:pPr>
              <w:keepNext/>
              <w:keepLines/>
              <w:spacing w:after="0"/>
              <w:jc w:val="center"/>
              <w:rPr>
                <w:rFonts w:ascii="Arial" w:hAnsi="Arial"/>
                <w:sz w:val="18"/>
                <w:lang w:eastAsia="x-none"/>
              </w:rPr>
            </w:pPr>
            <w:r>
              <w:rPr>
                <w:rFonts w:ascii="Arial" w:hAnsi="Arial"/>
                <w:sz w:val="18"/>
                <w:lang w:eastAsia="x-none"/>
              </w:rPr>
              <w:t>22 dBm</w:t>
            </w:r>
          </w:p>
        </w:tc>
        <w:tc>
          <w:tcPr>
            <w:tcW w:w="0" w:type="auto"/>
          </w:tcPr>
          <w:p w14:paraId="04A98414" w14:textId="0D528186" w:rsidR="005B329E" w:rsidRDefault="005B329E" w:rsidP="005B329E">
            <w:pPr>
              <w:keepNext/>
              <w:keepLines/>
              <w:spacing w:after="0"/>
              <w:jc w:val="center"/>
              <w:rPr>
                <w:rFonts w:ascii="Arial" w:hAnsi="Arial"/>
                <w:sz w:val="18"/>
                <w:lang w:eastAsia="x-none"/>
              </w:rPr>
            </w:pPr>
            <w:r>
              <w:rPr>
                <w:rFonts w:ascii="Arial" w:hAnsi="Arial"/>
                <w:sz w:val="18"/>
                <w:lang w:eastAsia="x-none"/>
              </w:rPr>
              <w:t>12</w:t>
            </w:r>
            <w:r w:rsidR="000A62EB">
              <w:rPr>
                <w:rFonts w:ascii="Arial" w:hAnsi="Arial"/>
                <w:sz w:val="18"/>
                <w:lang w:eastAsia="x-none"/>
              </w:rPr>
              <w:t xml:space="preserve"> </w:t>
            </w:r>
            <w:r>
              <w:rPr>
                <w:rFonts w:ascii="Arial" w:hAnsi="Arial"/>
                <w:sz w:val="18"/>
                <w:lang w:eastAsia="x-none"/>
              </w:rPr>
              <w:t>dBm</w:t>
            </w:r>
          </w:p>
        </w:tc>
        <w:tc>
          <w:tcPr>
            <w:tcW w:w="0" w:type="auto"/>
          </w:tcPr>
          <w:p w14:paraId="1257C777" w14:textId="10AEC5FC" w:rsidR="005B329E" w:rsidRDefault="005B329E" w:rsidP="005B329E">
            <w:pPr>
              <w:keepNext/>
              <w:keepLines/>
              <w:spacing w:after="0"/>
              <w:jc w:val="center"/>
              <w:rPr>
                <w:rFonts w:ascii="Arial" w:hAnsi="Arial"/>
                <w:sz w:val="18"/>
                <w:lang w:eastAsia="x-none"/>
              </w:rPr>
            </w:pPr>
            <w:r>
              <w:rPr>
                <w:rFonts w:ascii="Arial" w:hAnsi="Arial"/>
                <w:sz w:val="18"/>
                <w:lang w:eastAsia="x-none"/>
              </w:rPr>
              <w:t>12</w:t>
            </w:r>
            <w:r w:rsidR="000A62EB">
              <w:rPr>
                <w:rFonts w:ascii="Arial" w:hAnsi="Arial"/>
                <w:sz w:val="18"/>
                <w:lang w:eastAsia="x-none"/>
              </w:rPr>
              <w:t xml:space="preserve"> </w:t>
            </w:r>
            <w:r>
              <w:rPr>
                <w:rFonts w:ascii="Arial" w:hAnsi="Arial"/>
                <w:sz w:val="18"/>
                <w:lang w:eastAsia="x-none"/>
              </w:rPr>
              <w:t>dBm</w:t>
            </w:r>
          </w:p>
        </w:tc>
        <w:tc>
          <w:tcPr>
            <w:tcW w:w="0" w:type="auto"/>
          </w:tcPr>
          <w:p w14:paraId="3929BA2F" w14:textId="3C04FB33" w:rsidR="005B329E" w:rsidRDefault="005B329E" w:rsidP="005B329E">
            <w:pPr>
              <w:keepNext/>
              <w:keepLines/>
              <w:spacing w:after="0"/>
              <w:jc w:val="center"/>
              <w:rPr>
                <w:rFonts w:ascii="Arial" w:hAnsi="Arial"/>
                <w:sz w:val="18"/>
                <w:lang w:eastAsia="x-none"/>
              </w:rPr>
            </w:pPr>
            <w:r>
              <w:rPr>
                <w:rFonts w:ascii="Arial" w:hAnsi="Arial"/>
                <w:sz w:val="18"/>
                <w:lang w:eastAsia="x-none"/>
              </w:rPr>
              <w:t>8 dBm</w:t>
            </w:r>
          </w:p>
        </w:tc>
        <w:tc>
          <w:tcPr>
            <w:tcW w:w="0" w:type="auto"/>
          </w:tcPr>
          <w:p w14:paraId="24E1E8BB" w14:textId="24E51C85" w:rsidR="005B329E" w:rsidRDefault="00EA3268" w:rsidP="005B329E">
            <w:pPr>
              <w:keepNext/>
              <w:keepLines/>
              <w:spacing w:after="0"/>
              <w:jc w:val="center"/>
              <w:rPr>
                <w:rFonts w:ascii="Arial" w:hAnsi="Arial"/>
                <w:sz w:val="18"/>
                <w:lang w:eastAsia="x-none"/>
              </w:rPr>
            </w:pPr>
            <w:r w:rsidRPr="00E3514F">
              <w:rPr>
                <w:rFonts w:ascii="Arial" w:hAnsi="Arial"/>
                <w:sz w:val="18"/>
                <w:lang w:eastAsia="x-none"/>
              </w:rPr>
              <w:t xml:space="preserve">8 </w:t>
            </w:r>
            <w:r w:rsidR="005B329E" w:rsidRPr="00E3514F">
              <w:rPr>
                <w:rFonts w:ascii="Arial" w:hAnsi="Arial"/>
                <w:sz w:val="18"/>
                <w:lang w:eastAsia="x-none"/>
              </w:rPr>
              <w:t>dBm</w:t>
            </w:r>
          </w:p>
        </w:tc>
      </w:tr>
    </w:tbl>
    <w:p w14:paraId="4222EA9E" w14:textId="77777777" w:rsidR="0084583B" w:rsidRDefault="0084583B" w:rsidP="0062745C">
      <w:pPr>
        <w:pStyle w:val="BodyText"/>
      </w:pPr>
    </w:p>
    <w:p w14:paraId="0922D051" w14:textId="2B22B07B" w:rsidR="00612724" w:rsidRDefault="00612724" w:rsidP="006C51E3">
      <w:r>
        <w:t>It can be noticed that parameter</w:t>
      </w:r>
      <w:r w:rsidR="00315485">
        <w:t xml:space="preserve"> values</w:t>
      </w:r>
      <w:r>
        <w:t xml:space="preserve"> defined for base station intended for operation at 70 GHz are not aligned with </w:t>
      </w:r>
      <w:r w:rsidR="00033C4D">
        <w:t xml:space="preserve">parameters captured in TR 38.808, subclause 4.2.5.1 [7] </w:t>
      </w:r>
      <w:r w:rsidR="00315485">
        <w:t>which are</w:t>
      </w:r>
      <w:r w:rsidR="005732A7">
        <w:t xml:space="preserve"> relevant for operation within the frequency range 52.6 to 71 GHz. </w:t>
      </w:r>
    </w:p>
    <w:p w14:paraId="1C9A7E14" w14:textId="6CD9238A" w:rsidR="00C86C89" w:rsidRDefault="0098317E" w:rsidP="006C51E3">
      <w:r>
        <w:t>Based on the parameters defined for FR2, it can be noticed that the antenna model will produce incorrect antenna gain. To produce correct gain an extra directivity normalization stage is required for the composite pattern</w:t>
      </w:r>
      <w:r w:rsidR="004D5B30">
        <w:t>.</w:t>
      </w:r>
      <w:r>
        <w:t xml:space="preserve"> </w:t>
      </w:r>
    </w:p>
    <w:p w14:paraId="7EF17664" w14:textId="140B9D34" w:rsidR="0098317E" w:rsidRDefault="0098317E" w:rsidP="006C51E3">
      <w:r>
        <w:t>In Figure 2</w:t>
      </w:r>
      <w:r w:rsidR="00380996">
        <w:t>.1</w:t>
      </w:r>
      <w:r>
        <w:t>-1, the antenna gain error is plotted for reference direction and maximum steering directions.</w:t>
      </w:r>
      <w:r w:rsidR="005B329E">
        <w:t xml:space="preserve"> The x-axis describes reference direction and maximum steering direction for urban macro (1, 2), dense urban at 30 GHz (3, 4), dense urban 45 to 70 GHz (5, 6), indoor 30 GHz (7, 8) and indoor 45 to 70 GHz (9, 10).</w:t>
      </w:r>
    </w:p>
    <w:p w14:paraId="169DD730" w14:textId="3C02E03A" w:rsidR="0098317E" w:rsidRDefault="0098317E" w:rsidP="001E75BA">
      <w:pPr>
        <w:jc w:val="center"/>
      </w:pPr>
      <w:r>
        <w:rPr>
          <w:noProof/>
        </w:rPr>
        <w:lastRenderedPageBreak/>
        <w:drawing>
          <wp:inline distT="0" distB="0" distL="0" distR="0" wp14:anchorId="5560DC39" wp14:editId="0DC55144">
            <wp:extent cx="5144209" cy="2119899"/>
            <wp:effectExtent l="0" t="0" r="0" b="0"/>
            <wp:docPr id="1"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Description automatically generated with low confidence"/>
                    <pic:cNvPicPr/>
                  </pic:nvPicPr>
                  <pic:blipFill>
                    <a:blip r:embed="rId12">
                      <a:extLst>
                        <a:ext uri="{28A0092B-C50C-407E-A947-70E740481C1C}">
                          <a14:useLocalDpi xmlns:a14="http://schemas.microsoft.com/office/drawing/2010/main" val="0"/>
                        </a:ext>
                      </a:extLst>
                    </a:blip>
                    <a:stretch>
                      <a:fillRect/>
                    </a:stretch>
                  </pic:blipFill>
                  <pic:spPr>
                    <a:xfrm>
                      <a:off x="0" y="0"/>
                      <a:ext cx="5167020" cy="2129299"/>
                    </a:xfrm>
                    <a:prstGeom prst="rect">
                      <a:avLst/>
                    </a:prstGeom>
                  </pic:spPr>
                </pic:pic>
              </a:graphicData>
            </a:graphic>
          </wp:inline>
        </w:drawing>
      </w:r>
    </w:p>
    <w:p w14:paraId="75219BC8" w14:textId="194CE345" w:rsidR="0098317E" w:rsidRDefault="0098317E" w:rsidP="0098317E">
      <w:pPr>
        <w:keepLines/>
        <w:spacing w:after="240"/>
        <w:jc w:val="center"/>
        <w:outlineLvl w:val="0"/>
        <w:rPr>
          <w:rFonts w:ascii="Arial" w:hAnsi="Arial"/>
          <w:b/>
          <w:lang w:eastAsia="x-none"/>
        </w:rPr>
      </w:pPr>
      <w:r>
        <w:rPr>
          <w:rFonts w:ascii="Arial" w:hAnsi="Arial"/>
          <w:b/>
          <w:lang w:eastAsia="x-none"/>
        </w:rPr>
        <w:t>Figure 2</w:t>
      </w:r>
      <w:r w:rsidR="00380996">
        <w:rPr>
          <w:rFonts w:ascii="Arial" w:hAnsi="Arial"/>
          <w:b/>
          <w:lang w:eastAsia="x-none"/>
        </w:rPr>
        <w:t>.1</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Antenna gain error</w:t>
      </w:r>
    </w:p>
    <w:p w14:paraId="55DDEC14" w14:textId="77777777" w:rsidR="00471814" w:rsidRDefault="005B329E" w:rsidP="006C51E3">
      <w:r>
        <w:t xml:space="preserve">It can be noticed that defined parameters </w:t>
      </w:r>
      <w:r w:rsidR="00993D5C">
        <w:t xml:space="preserve">without directivity normalization is producing a gain error considering different steering angles of more than +/- 4 dB, which is </w:t>
      </w:r>
      <w:r w:rsidR="009B62B6">
        <w:t>a</w:t>
      </w:r>
      <w:r w:rsidR="00993D5C">
        <w:t xml:space="preserve"> significant error considering FR2 operation. </w:t>
      </w:r>
    </w:p>
    <w:p w14:paraId="1B2F000C" w14:textId="0389E5B0" w:rsidR="0098317E" w:rsidRDefault="00993D5C" w:rsidP="006C51E3">
      <w:r>
        <w:t xml:space="preserve">The gain error can be reduced by selecting </w:t>
      </w:r>
      <w:r w:rsidR="00B559BE">
        <w:t>element beamwidth values matched to the element gain value</w:t>
      </w:r>
      <w:r>
        <w:t xml:space="preserve"> properly, so that the element gain is normalized considering half power beam widths and element loss</w:t>
      </w:r>
      <w:r w:rsidR="00E670E7">
        <w:t xml:space="preserve"> or apply a directivity normalization of the composite pattern at the end.</w:t>
      </w:r>
    </w:p>
    <w:p w14:paraId="28B9FDB6" w14:textId="109FD9F9" w:rsidR="00380996" w:rsidRDefault="00934C9E" w:rsidP="006C51E3">
      <w:r>
        <w:t xml:space="preserve">It can be concluded that the antenna model as such is suitable for modelling array antenna radiation patterns </w:t>
      </w:r>
      <w:r w:rsidR="00906A80">
        <w:t xml:space="preserve">for co-existence simulations. However, the model is very sensitivity to </w:t>
      </w:r>
      <w:r w:rsidR="00F20E1C">
        <w:t>how parameter values are selected.</w:t>
      </w:r>
      <w:r w:rsidR="00525263">
        <w:t xml:space="preserve"> Several of the parameters have dependencies, which means that </w:t>
      </w:r>
      <w:r w:rsidR="00735514">
        <w:t>sweeping</w:t>
      </w:r>
      <w:r w:rsidR="00525263">
        <w:t xml:space="preserve"> one </w:t>
      </w:r>
      <w:r w:rsidR="005F4A58">
        <w:t>parameter</w:t>
      </w:r>
      <w:r w:rsidR="00525263">
        <w:t xml:space="preserve"> while keep other fixed is not </w:t>
      </w:r>
      <w:r w:rsidR="00735514">
        <w:t xml:space="preserve">encouraged. </w:t>
      </w:r>
      <w:r w:rsidR="00EC14E9">
        <w:t>An intermediate solution used in NR Rel-15</w:t>
      </w:r>
      <w:r w:rsidR="005F4A58">
        <w:t xml:space="preserve"> </w:t>
      </w:r>
      <w:r w:rsidR="00EC14E9">
        <w:t xml:space="preserve">was to </w:t>
      </w:r>
      <w:r w:rsidR="005F4A58">
        <w:t>introduce</w:t>
      </w:r>
      <w:r w:rsidR="00EC14E9">
        <w:t xml:space="preserve"> a final directivity normalization stage of the modelled array pattern. </w:t>
      </w:r>
      <w:r w:rsidR="008B3100">
        <w:t xml:space="preserve">This will secure that the model will produce correct directivity. However, the parameter </w:t>
      </w:r>
      <w:r w:rsidR="00306FEB">
        <w:t xml:space="preserve">still </w:t>
      </w:r>
      <w:r w:rsidR="009C745A">
        <w:t>reflects</w:t>
      </w:r>
      <w:r w:rsidR="0005718C">
        <w:t xml:space="preserve"> a</w:t>
      </w:r>
      <w:r w:rsidR="005F4A58">
        <w:t>n</w:t>
      </w:r>
      <w:r w:rsidR="0005718C">
        <w:t xml:space="preserve"> array antenna that </w:t>
      </w:r>
      <w:r w:rsidR="000842C4">
        <w:t>cannot</w:t>
      </w:r>
      <w:r w:rsidR="0005718C">
        <w:t xml:space="preserve"> be implemented. </w:t>
      </w:r>
      <w:r w:rsidR="009B6880">
        <w:t xml:space="preserve">For coming work it is </w:t>
      </w:r>
      <w:r w:rsidR="00E2051D">
        <w:t>advised</w:t>
      </w:r>
      <w:r w:rsidR="009B6880">
        <w:t xml:space="preserve"> to define array antenna parameters that reflects </w:t>
      </w:r>
      <w:r w:rsidR="00A85F4D">
        <w:t xml:space="preserve">real </w:t>
      </w:r>
      <w:r w:rsidR="005F4A58">
        <w:t xml:space="preserve">antennas that can be built and </w:t>
      </w:r>
      <w:r w:rsidR="000B4D1C">
        <w:t xml:space="preserve">shows </w:t>
      </w:r>
      <w:r w:rsidR="00F1423C">
        <w:t>good performance when modelled data is compared to measured data, which typically happens in ITU-R</w:t>
      </w:r>
      <w:r w:rsidR="00A85F4D">
        <w:t xml:space="preserve">. </w:t>
      </w:r>
    </w:p>
    <w:p w14:paraId="50A69DE2" w14:textId="77777777" w:rsidR="00C573E4" w:rsidRDefault="00C573E4" w:rsidP="006C51E3"/>
    <w:p w14:paraId="10D5EEBC" w14:textId="01143673" w:rsidR="005F5CD7" w:rsidRPr="00827F1E" w:rsidRDefault="008D1677" w:rsidP="00827F1E">
      <w:pPr>
        <w:pStyle w:val="BodyText"/>
        <w:numPr>
          <w:ilvl w:val="1"/>
          <w:numId w:val="5"/>
        </w:numPr>
        <w:ind w:hanging="720"/>
        <w:rPr>
          <w:rFonts w:ascii="Arial" w:hAnsi="Arial" w:cs="Arial"/>
          <w:sz w:val="24"/>
          <w:szCs w:val="24"/>
        </w:rPr>
      </w:pPr>
      <w:r w:rsidRPr="00827F1E">
        <w:rPr>
          <w:rFonts w:ascii="Arial" w:hAnsi="Arial" w:cs="Arial"/>
          <w:sz w:val="24"/>
          <w:szCs w:val="24"/>
        </w:rPr>
        <w:t>Extended array antenna model</w:t>
      </w:r>
    </w:p>
    <w:p w14:paraId="7910EA9C" w14:textId="50DD2204" w:rsidR="00244DD6" w:rsidRDefault="00244DD6" w:rsidP="00244DD6">
      <w:pPr>
        <w:pStyle w:val="BodyText"/>
      </w:pPr>
      <w:r>
        <w:t>In</w:t>
      </w:r>
      <w:r w:rsidR="00DB7235">
        <w:t xml:space="preserve"> TR 38.803, subclause 5.2.3.2.4</w:t>
      </w:r>
      <w:r>
        <w:t xml:space="preserve"> the extended </w:t>
      </w:r>
      <w:r w:rsidR="00227714">
        <w:t xml:space="preserve">array </w:t>
      </w:r>
      <w:r w:rsidR="00DB7235">
        <w:t xml:space="preserve">antenna model is </w:t>
      </w:r>
      <w:r w:rsidR="00325424">
        <w:t xml:space="preserve">described. The model support single column </w:t>
      </w:r>
      <w:r w:rsidR="00804D83">
        <w:t>vertical</w:t>
      </w:r>
      <w:r w:rsidR="00325424">
        <w:t xml:space="preserve"> sub-array </w:t>
      </w:r>
      <w:r>
        <w:t>structure</w:t>
      </w:r>
      <w:r w:rsidR="00804D83">
        <w:t>.</w:t>
      </w:r>
      <w:r w:rsidR="009C745A">
        <w:t xml:space="preserve"> </w:t>
      </w:r>
      <w:r w:rsidR="00015386">
        <w:t xml:space="preserve">The </w:t>
      </w:r>
      <w:r w:rsidR="0094524E">
        <w:t>extended</w:t>
      </w:r>
      <w:r w:rsidR="00015386">
        <w:t xml:space="preserve"> antenna model is capable of modelling array antennas </w:t>
      </w:r>
      <w:r w:rsidR="00C622B5">
        <w:t xml:space="preserve">with sub-array structures for FR1 as well </w:t>
      </w:r>
      <w:r w:rsidR="00C573E4">
        <w:t xml:space="preserve">as </w:t>
      </w:r>
      <w:r w:rsidR="00C622B5">
        <w:t>for FR2</w:t>
      </w:r>
      <w:r w:rsidR="00FF562D">
        <w:t xml:space="preserve"> using appropriate </w:t>
      </w:r>
      <w:r w:rsidR="00AC12F9">
        <w:t>parameters</w:t>
      </w:r>
      <w:r w:rsidR="00C622B5">
        <w:t>.</w:t>
      </w:r>
      <w:r w:rsidR="00323CF7">
        <w:t xml:space="preserve"> </w:t>
      </w:r>
      <w:r w:rsidR="004C7341">
        <w:t>In addition to the single element model defined originally in TR 37.840 an intermediate stage is added to model the sub-array</w:t>
      </w:r>
      <w:r w:rsidR="008A0A94">
        <w:t xml:space="preserve"> pattern. The sub-arrays pattern is then used instead of the element patten. The extended antenna model is described by the equations given in Table 2.2-1.</w:t>
      </w:r>
    </w:p>
    <w:p w14:paraId="19054C40" w14:textId="07A6B2F8" w:rsidR="00244DD6" w:rsidRPr="003C0B2F" w:rsidRDefault="00244DD6" w:rsidP="00244DD6">
      <w:pPr>
        <w:keepNext/>
        <w:keepLines/>
        <w:spacing w:after="0"/>
        <w:jc w:val="center"/>
        <w:rPr>
          <w:rFonts w:ascii="Arial" w:eastAsia="SimSun" w:hAnsi="Arial"/>
          <w:b/>
        </w:rPr>
      </w:pPr>
      <w:r w:rsidRPr="003C0B2F">
        <w:rPr>
          <w:rFonts w:ascii="Arial" w:eastAsia="SimSun" w:hAnsi="Arial"/>
          <w:b/>
        </w:rPr>
        <w:lastRenderedPageBreak/>
        <w:t>Table 2</w:t>
      </w:r>
      <w:r w:rsidR="00413545">
        <w:rPr>
          <w:rFonts w:ascii="Arial" w:eastAsia="SimSun" w:hAnsi="Arial"/>
          <w:b/>
        </w:rPr>
        <w:t>.2</w:t>
      </w:r>
      <w:r w:rsidRPr="003C0B2F">
        <w:rPr>
          <w:rFonts w:ascii="Arial" w:eastAsia="SimSun" w:hAnsi="Arial"/>
          <w:b/>
        </w:rPr>
        <w:t>-</w:t>
      </w:r>
      <w:r w:rsidR="00413545">
        <w:rPr>
          <w:rFonts w:ascii="Arial" w:eastAsia="SimSun" w:hAnsi="Arial"/>
          <w:b/>
        </w:rPr>
        <w:t>1</w:t>
      </w:r>
      <w:r w:rsidRPr="003C0B2F">
        <w:rPr>
          <w:rFonts w:ascii="Arial" w:eastAsia="SimSun" w:hAnsi="Arial"/>
          <w:b/>
        </w:rPr>
        <w:t xml:space="preserve">: </w:t>
      </w:r>
      <w:r>
        <w:rPr>
          <w:rFonts w:ascii="Arial" w:eastAsia="SimSun" w:hAnsi="Arial"/>
          <w:b/>
        </w:rPr>
        <w:t>Extended model</w:t>
      </w:r>
      <w:r w:rsidRPr="003C0B2F">
        <w:rPr>
          <w:rFonts w:ascii="Arial" w:eastAsia="SimSun" w:hAnsi="Arial"/>
          <w:b/>
        </w:rPr>
        <w:t xml:space="preserve"> </w:t>
      </w:r>
      <w:r w:rsidR="00BD6443">
        <w:rPr>
          <w:rFonts w:ascii="Arial" w:eastAsia="SimSun" w:hAnsi="Arial"/>
          <w:b/>
        </w:rPr>
        <w:t>supporting vertical sub-arrays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244DD6" w:rsidRPr="000C0827" w14:paraId="1166F6A2" w14:textId="77777777" w:rsidTr="005F175C">
        <w:trPr>
          <w:tblHeader/>
          <w:jc w:val="center"/>
        </w:trPr>
        <w:tc>
          <w:tcPr>
            <w:tcW w:w="1838" w:type="dxa"/>
          </w:tcPr>
          <w:p w14:paraId="7B4AE42D" w14:textId="77777777" w:rsidR="00244DD6" w:rsidRDefault="00244DD6" w:rsidP="005F175C">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032083A5" w14:textId="77777777" w:rsidR="00244DD6" w:rsidRPr="000C0827" w:rsidRDefault="00244DD6" w:rsidP="005F175C">
            <w:pPr>
              <w:keepNext/>
              <w:keepLines/>
              <w:spacing w:after="0"/>
              <w:jc w:val="center"/>
              <w:rPr>
                <w:rFonts w:ascii="Arial" w:hAnsi="Arial"/>
                <w:b/>
                <w:sz w:val="18"/>
              </w:rPr>
            </w:pPr>
            <w:r>
              <w:rPr>
                <w:rFonts w:ascii="Arial" w:hAnsi="Arial"/>
                <w:b/>
                <w:sz w:val="18"/>
              </w:rPr>
              <w:t>Equation</w:t>
            </w:r>
          </w:p>
        </w:tc>
      </w:tr>
      <w:tr w:rsidR="00244DD6" w:rsidRPr="000C0827" w14:paraId="0DEC2798" w14:textId="77777777" w:rsidTr="005F175C">
        <w:trPr>
          <w:jc w:val="center"/>
        </w:trPr>
        <w:tc>
          <w:tcPr>
            <w:tcW w:w="1838" w:type="dxa"/>
          </w:tcPr>
          <w:p w14:paraId="36106658" w14:textId="77777777" w:rsidR="00244DD6" w:rsidRDefault="00244DD6" w:rsidP="005F175C">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E32FF02" w14:textId="77777777" w:rsidR="00244DD6" w:rsidRPr="00E40B6D" w:rsidRDefault="00244DD6" w:rsidP="005F175C">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756DBCAD" w14:textId="77777777" w:rsidR="00244DD6" w:rsidRPr="000C0827" w:rsidRDefault="00244DD6" w:rsidP="005F175C">
            <w:pPr>
              <w:keepNext/>
              <w:keepLines/>
              <w:spacing w:after="0"/>
              <w:jc w:val="center"/>
              <w:rPr>
                <w:rFonts w:ascii="Arial" w:hAnsi="Arial"/>
                <w:sz w:val="18"/>
                <w:szCs w:val="18"/>
                <w:lang w:eastAsia="zh-CN"/>
              </w:rPr>
            </w:pPr>
          </w:p>
        </w:tc>
      </w:tr>
      <w:tr w:rsidR="00244DD6" w:rsidRPr="000C0827" w14:paraId="262B5565" w14:textId="77777777" w:rsidTr="005F175C">
        <w:trPr>
          <w:jc w:val="center"/>
        </w:trPr>
        <w:tc>
          <w:tcPr>
            <w:tcW w:w="1838" w:type="dxa"/>
          </w:tcPr>
          <w:p w14:paraId="37B7B7AE" w14:textId="77777777" w:rsidR="00244DD6" w:rsidRPr="005A1A49" w:rsidRDefault="00244DD6" w:rsidP="005F175C">
            <w:pPr>
              <w:keepNext/>
              <w:keepLines/>
              <w:spacing w:after="0"/>
              <w:jc w:val="center"/>
              <w:rPr>
                <w:rFonts w:ascii="Arial" w:hAnsi="Arial"/>
                <w:sz w:val="18"/>
                <w:lang w:eastAsia="x-none"/>
              </w:rPr>
            </w:pPr>
            <w:r w:rsidRPr="005A1A49">
              <w:rPr>
                <w:rFonts w:ascii="Arial" w:hAnsi="Arial"/>
                <w:sz w:val="18"/>
                <w:lang w:eastAsia="x-none"/>
              </w:rPr>
              <w:t>Peak gain normalized element radiation pattern</w:t>
            </w:r>
          </w:p>
        </w:tc>
        <w:tc>
          <w:tcPr>
            <w:tcW w:w="7796" w:type="dxa"/>
            <w:shd w:val="clear" w:color="auto" w:fill="auto"/>
          </w:tcPr>
          <w:p w14:paraId="1E0E504D" w14:textId="77777777" w:rsidR="00244DD6" w:rsidRPr="005A1A49" w:rsidRDefault="00DC198E" w:rsidP="005F175C">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244DD6" w:rsidRPr="000C0827" w14:paraId="00E9CC58" w14:textId="77777777" w:rsidTr="005F175C">
        <w:trPr>
          <w:jc w:val="center"/>
        </w:trPr>
        <w:tc>
          <w:tcPr>
            <w:tcW w:w="1838" w:type="dxa"/>
          </w:tcPr>
          <w:p w14:paraId="6777B8BD" w14:textId="77777777" w:rsidR="00244DD6" w:rsidRPr="005A1A49" w:rsidRDefault="00244DD6" w:rsidP="005F175C">
            <w:pPr>
              <w:keepNext/>
              <w:keepLines/>
              <w:spacing w:after="0"/>
              <w:jc w:val="center"/>
              <w:rPr>
                <w:rFonts w:ascii="Arial" w:hAnsi="Arial"/>
                <w:sz w:val="18"/>
                <w:szCs w:val="18"/>
                <w:lang w:eastAsia="x-none"/>
              </w:rPr>
            </w:pPr>
            <w:r w:rsidRPr="005A1A49">
              <w:rPr>
                <w:rFonts w:ascii="Arial" w:hAnsi="Arial"/>
                <w:sz w:val="18"/>
                <w:szCs w:val="18"/>
              </w:rPr>
              <w:t>Sub-array excitation</w:t>
            </w:r>
          </w:p>
        </w:tc>
        <w:tc>
          <w:tcPr>
            <w:tcW w:w="7796" w:type="dxa"/>
            <w:shd w:val="clear" w:color="auto" w:fill="auto"/>
          </w:tcPr>
          <w:p w14:paraId="76F71B93" w14:textId="364BEB9D" w:rsidR="00244DD6" w:rsidRPr="005A1A49" w:rsidRDefault="00DC198E" w:rsidP="005F175C">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zh-CN"/>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r>
                          <w:rPr>
                            <w:rFonts w:ascii="Cambria Math" w:hAnsi="Cambria Math"/>
                            <w:sz w:val="18"/>
                            <w:lang w:eastAsia="x-none"/>
                          </w:rPr>
                          <m:t>λ</m:t>
                        </m:r>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244DD6" w:rsidRPr="000C0827" w14:paraId="158D4536" w14:textId="77777777" w:rsidTr="005F175C">
        <w:trPr>
          <w:jc w:val="center"/>
        </w:trPr>
        <w:tc>
          <w:tcPr>
            <w:tcW w:w="1838" w:type="dxa"/>
          </w:tcPr>
          <w:p w14:paraId="2450FBDA" w14:textId="77777777" w:rsidR="00244DD6" w:rsidRPr="005A1A49" w:rsidRDefault="00244DD6" w:rsidP="005F175C">
            <w:pPr>
              <w:keepNext/>
              <w:keepLines/>
              <w:spacing w:after="0"/>
              <w:jc w:val="center"/>
              <w:rPr>
                <w:rFonts w:ascii="Arial" w:hAnsi="Arial"/>
                <w:sz w:val="18"/>
                <w:lang w:eastAsia="x-none"/>
              </w:rPr>
            </w:pPr>
            <w:r w:rsidRPr="005A1A49">
              <w:rPr>
                <w:rFonts w:ascii="Arial" w:hAnsi="Arial"/>
                <w:sz w:val="18"/>
                <w:lang w:eastAsia="x-none"/>
              </w:rPr>
              <w:t>Sub-array radiation pattern</w:t>
            </w:r>
          </w:p>
        </w:tc>
        <w:tc>
          <w:tcPr>
            <w:tcW w:w="7796" w:type="dxa"/>
            <w:shd w:val="clear" w:color="auto" w:fill="auto"/>
          </w:tcPr>
          <w:p w14:paraId="51DA904B" w14:textId="77777777" w:rsidR="00244DD6" w:rsidRPr="005A1A49" w:rsidRDefault="00DC198E" w:rsidP="005F175C">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48DE7822" w14:textId="77777777" w:rsidR="00244DD6" w:rsidRPr="005A1A49" w:rsidRDefault="00244DD6" w:rsidP="005F175C">
            <w:pPr>
              <w:keepNext/>
              <w:keepLines/>
              <w:spacing w:after="0"/>
              <w:jc w:val="center"/>
              <w:rPr>
                <w:rFonts w:ascii="Arial" w:hAnsi="Arial"/>
                <w:iCs/>
                <w:sz w:val="18"/>
                <w:lang w:eastAsia="x-none"/>
              </w:rPr>
            </w:pPr>
            <w:r w:rsidRPr="005A1A49">
              <w:rPr>
                <w:rFonts w:ascii="Arial" w:hAnsi="Arial"/>
                <w:iCs/>
                <w:sz w:val="18"/>
                <w:lang w:eastAsia="x-none"/>
              </w:rPr>
              <w:t>, where</w:t>
            </w:r>
          </w:p>
          <w:p w14:paraId="19B37B48" w14:textId="77777777" w:rsidR="00244DD6" w:rsidRPr="005A1A49" w:rsidRDefault="00DC198E" w:rsidP="005F175C">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r>
                          <w:rPr>
                            <w:rFonts w:ascii="Cambria Math" w:hAnsi="Cambria Math"/>
                            <w:sz w:val="18"/>
                            <w:lang w:eastAsia="x-none"/>
                          </w:rPr>
                          <m:t>λ</m:t>
                        </m:r>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244DD6" w:rsidRPr="00030B7D" w14:paraId="281A6D46" w14:textId="77777777" w:rsidTr="005F175C">
        <w:trPr>
          <w:jc w:val="center"/>
        </w:trPr>
        <w:tc>
          <w:tcPr>
            <w:tcW w:w="1838" w:type="dxa"/>
          </w:tcPr>
          <w:p w14:paraId="67A4EA1A" w14:textId="77777777" w:rsidR="00244DD6" w:rsidRDefault="00244DD6" w:rsidP="005F175C">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3CB5DE35" w14:textId="77777777" w:rsidR="00244DD6" w:rsidRPr="00030B7D" w:rsidRDefault="00DC198E" w:rsidP="005F175C">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r>
                              <w:rPr>
                                <w:rFonts w:ascii="Cambria Math" w:hAnsi="Cambria Math"/>
                                <w:sz w:val="18"/>
                                <w:lang w:eastAsia="x-none"/>
                              </w:rPr>
                              <m:t>λ</m:t>
                            </m:r>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r>
                              <w:rPr>
                                <w:rFonts w:ascii="Cambria Math" w:hAnsi="Cambria Math"/>
                                <w:sz w:val="18"/>
                                <w:lang w:eastAsia="x-none"/>
                              </w:rPr>
                              <m:t>λ</m:t>
                            </m:r>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244DD6" w:rsidRPr="000C0827" w14:paraId="72D4F3FE" w14:textId="77777777" w:rsidTr="005F175C">
        <w:trPr>
          <w:jc w:val="center"/>
        </w:trPr>
        <w:tc>
          <w:tcPr>
            <w:tcW w:w="1838" w:type="dxa"/>
          </w:tcPr>
          <w:p w14:paraId="18DEDDFD" w14:textId="77777777" w:rsidR="00244DD6" w:rsidRDefault="00244DD6" w:rsidP="005F175C">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38F6F84B" w14:textId="77777777" w:rsidR="00244DD6" w:rsidRPr="00700D49" w:rsidRDefault="00DC198E" w:rsidP="005F175C">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e>
                </m:d>
              </m:oMath>
            </m:oMathPara>
          </w:p>
          <w:p w14:paraId="75A036BA" w14:textId="77777777" w:rsidR="00244DD6" w:rsidRDefault="00244DD6" w:rsidP="005F175C">
            <w:pPr>
              <w:keepNext/>
              <w:keepLines/>
              <w:spacing w:after="0"/>
              <w:jc w:val="center"/>
              <w:rPr>
                <w:rFonts w:ascii="Arial" w:hAnsi="Arial"/>
                <w:iCs/>
                <w:sz w:val="18"/>
                <w:lang w:eastAsia="x-none"/>
              </w:rPr>
            </w:pPr>
            <w:r>
              <w:rPr>
                <w:rFonts w:ascii="Arial" w:hAnsi="Arial"/>
                <w:iCs/>
                <w:sz w:val="18"/>
                <w:lang w:eastAsia="x-none"/>
              </w:rPr>
              <w:t>, where</w:t>
            </w:r>
          </w:p>
          <w:p w14:paraId="1E60637A" w14:textId="77777777" w:rsidR="00244DD6" w:rsidRPr="00BF4091" w:rsidRDefault="00DC198E" w:rsidP="005F175C">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r>
                              <w:rPr>
                                <w:rFonts w:ascii="Cambria Math" w:hAnsi="Cambria Math"/>
                                <w:sz w:val="18"/>
                                <w:lang w:eastAsia="x-none"/>
                              </w:rPr>
                              <m:t>λ</m:t>
                            </m:r>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r>
                              <w:rPr>
                                <w:rFonts w:ascii="Cambria Math" w:hAnsi="Cambria Math"/>
                                <w:sz w:val="18"/>
                                <w:lang w:eastAsia="x-none"/>
                              </w:rPr>
                              <m:t>λ</m:t>
                            </m:r>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6EA14BB6" w14:textId="77777777" w:rsidR="00244DD6" w:rsidRDefault="00244DD6" w:rsidP="00244DD6">
      <w:pPr>
        <w:pStyle w:val="BodyText"/>
      </w:pPr>
    </w:p>
    <w:p w14:paraId="26B67F5E" w14:textId="180F5CB4" w:rsidR="009C745A" w:rsidRDefault="009C745A" w:rsidP="009C745A">
      <w:pPr>
        <w:pStyle w:val="BodyText"/>
      </w:pPr>
      <w:r>
        <w:t>The parameters required by the model for each deployment scenario (urban macro, dense urban and indoor) is captured in Table 2.2-2. The model extension of the sub-array required 3 additional parameters: number of element rows in the sub-array, vertical element separation, electrical pre-set sub-array down-tilt. If the number of elements per sub-array is set to 1, the extended model collapses into the original model described in TR 37.840.</w:t>
      </w:r>
    </w:p>
    <w:p w14:paraId="42410FB1" w14:textId="77777777" w:rsidR="009C745A" w:rsidRPr="007B015D" w:rsidRDefault="009C745A" w:rsidP="009C745A">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.2</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Pr>
          <w:rFonts w:ascii="Arial" w:eastAsia="SimSun" w:hAnsi="Arial"/>
          <w:b/>
        </w:rPr>
        <w:t>Extended parameter definitions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9C745A" w:rsidRPr="008E4460" w14:paraId="30EED558" w14:textId="77777777" w:rsidTr="00A07254">
        <w:trPr>
          <w:tblHeader/>
          <w:jc w:val="center"/>
        </w:trPr>
        <w:tc>
          <w:tcPr>
            <w:tcW w:w="0" w:type="auto"/>
          </w:tcPr>
          <w:p w14:paraId="5503CB45" w14:textId="77777777" w:rsidR="009C745A" w:rsidRPr="007B015D" w:rsidRDefault="009C745A" w:rsidP="00A07254">
            <w:pPr>
              <w:keepNext/>
              <w:keepLines/>
              <w:spacing w:after="0"/>
              <w:jc w:val="center"/>
              <w:rPr>
                <w:rFonts w:ascii="Arial" w:hAnsi="Arial" w:cs="Arial"/>
                <w:b/>
                <w:sz w:val="18"/>
                <w:szCs w:val="18"/>
              </w:rPr>
            </w:pPr>
            <w:r w:rsidRPr="007B015D">
              <w:rPr>
                <w:rFonts w:ascii="Arial" w:hAnsi="Arial" w:cs="Arial"/>
                <w:b/>
                <w:sz w:val="18"/>
                <w:szCs w:val="18"/>
              </w:rPr>
              <w:t>Level</w:t>
            </w:r>
          </w:p>
        </w:tc>
        <w:tc>
          <w:tcPr>
            <w:tcW w:w="0" w:type="auto"/>
          </w:tcPr>
          <w:p w14:paraId="0D9A0B55" w14:textId="77777777" w:rsidR="009C745A" w:rsidRPr="007B015D" w:rsidRDefault="009C745A" w:rsidP="00A07254">
            <w:pPr>
              <w:keepNext/>
              <w:keepLines/>
              <w:spacing w:after="0"/>
              <w:jc w:val="center"/>
              <w:rPr>
                <w:rFonts w:ascii="Arial" w:hAnsi="Arial" w:cs="Arial"/>
                <w:b/>
                <w:sz w:val="18"/>
                <w:szCs w:val="18"/>
              </w:rPr>
            </w:pPr>
            <w:r w:rsidRPr="007B015D">
              <w:rPr>
                <w:rFonts w:ascii="Arial" w:hAnsi="Arial" w:cs="Arial"/>
                <w:b/>
                <w:sz w:val="18"/>
                <w:szCs w:val="18"/>
              </w:rPr>
              <w:t>Parameter</w:t>
            </w:r>
          </w:p>
        </w:tc>
        <w:tc>
          <w:tcPr>
            <w:tcW w:w="0" w:type="auto"/>
          </w:tcPr>
          <w:p w14:paraId="69B1799E" w14:textId="77777777" w:rsidR="009C745A" w:rsidRPr="007B015D" w:rsidRDefault="009C745A" w:rsidP="00A07254">
            <w:pPr>
              <w:keepNext/>
              <w:keepLines/>
              <w:spacing w:after="0"/>
              <w:jc w:val="center"/>
              <w:rPr>
                <w:rFonts w:ascii="Arial" w:hAnsi="Arial" w:cs="Arial"/>
                <w:b/>
                <w:sz w:val="18"/>
                <w:szCs w:val="18"/>
              </w:rPr>
            </w:pPr>
            <w:r w:rsidRPr="007B015D">
              <w:rPr>
                <w:rFonts w:ascii="Arial" w:hAnsi="Arial" w:cs="Arial"/>
                <w:b/>
                <w:sz w:val="18"/>
                <w:szCs w:val="18"/>
              </w:rPr>
              <w:t>Symbol</w:t>
            </w:r>
          </w:p>
        </w:tc>
        <w:tc>
          <w:tcPr>
            <w:tcW w:w="0" w:type="auto"/>
          </w:tcPr>
          <w:p w14:paraId="58939603" w14:textId="77777777" w:rsidR="009C745A" w:rsidRPr="007B015D" w:rsidRDefault="009C745A" w:rsidP="00A07254">
            <w:pPr>
              <w:keepNext/>
              <w:keepLines/>
              <w:spacing w:after="0"/>
              <w:jc w:val="center"/>
              <w:rPr>
                <w:rFonts w:ascii="Arial" w:hAnsi="Arial" w:cs="Arial"/>
                <w:b/>
                <w:sz w:val="18"/>
                <w:szCs w:val="18"/>
              </w:rPr>
            </w:pPr>
            <w:r w:rsidRPr="007B015D">
              <w:rPr>
                <w:rFonts w:ascii="Arial" w:hAnsi="Arial" w:cs="Arial"/>
                <w:b/>
                <w:sz w:val="18"/>
                <w:szCs w:val="18"/>
              </w:rPr>
              <w:t>Unit</w:t>
            </w:r>
          </w:p>
        </w:tc>
      </w:tr>
      <w:tr w:rsidR="009C745A" w:rsidRPr="008E4460" w14:paraId="67F57971" w14:textId="77777777" w:rsidTr="00A07254">
        <w:trPr>
          <w:jc w:val="center"/>
        </w:trPr>
        <w:tc>
          <w:tcPr>
            <w:tcW w:w="0" w:type="auto"/>
            <w:vMerge w:val="restart"/>
          </w:tcPr>
          <w:p w14:paraId="557B6C28" w14:textId="77777777" w:rsidR="009C745A" w:rsidRPr="007B015D" w:rsidRDefault="009C745A" w:rsidP="00A07254">
            <w:pPr>
              <w:keepNext/>
              <w:keepLines/>
              <w:spacing w:after="0"/>
              <w:jc w:val="center"/>
              <w:rPr>
                <w:rFonts w:ascii="Arial" w:hAnsi="Arial" w:cs="Arial"/>
                <w:sz w:val="18"/>
                <w:szCs w:val="18"/>
                <w:lang w:eastAsia="zh-CN"/>
              </w:rPr>
            </w:pPr>
          </w:p>
          <w:p w14:paraId="7AF1168A" w14:textId="77777777" w:rsidR="009C745A" w:rsidRPr="007B015D" w:rsidRDefault="009C745A" w:rsidP="00A07254">
            <w:pPr>
              <w:keepNext/>
              <w:keepLines/>
              <w:spacing w:after="0"/>
              <w:jc w:val="center"/>
              <w:rPr>
                <w:rFonts w:ascii="Arial" w:hAnsi="Arial" w:cs="Arial"/>
                <w:sz w:val="18"/>
                <w:szCs w:val="18"/>
                <w:lang w:eastAsia="zh-CN"/>
              </w:rPr>
            </w:pPr>
          </w:p>
          <w:p w14:paraId="0DFAAE70" w14:textId="77777777" w:rsidR="009C745A" w:rsidRPr="007B015D" w:rsidRDefault="009C745A" w:rsidP="00A07254">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0" w:type="auto"/>
          </w:tcPr>
          <w:p w14:paraId="6502AD5E" w14:textId="77777777" w:rsidR="009C745A" w:rsidRPr="007B015D" w:rsidRDefault="009C745A" w:rsidP="00A07254">
            <w:pPr>
              <w:keepNext/>
              <w:keepLines/>
              <w:spacing w:after="0"/>
              <w:jc w:val="center"/>
              <w:rPr>
                <w:rFonts w:ascii="Arial" w:hAnsi="Arial" w:cs="Arial"/>
                <w:sz w:val="18"/>
                <w:szCs w:val="18"/>
                <w:lang w:eastAsia="zh-CN"/>
              </w:rPr>
            </w:pPr>
            <w:r w:rsidRPr="007B015D">
              <w:rPr>
                <w:rFonts w:ascii="Arial" w:hAnsi="Arial" w:cs="Arial"/>
                <w:sz w:val="18"/>
                <w:szCs w:val="18"/>
                <w:lang w:eastAsia="zh-CN"/>
              </w:rPr>
              <w:t>Front to back ratio</w:t>
            </w:r>
          </w:p>
        </w:tc>
        <w:tc>
          <w:tcPr>
            <w:tcW w:w="0" w:type="auto"/>
          </w:tcPr>
          <w:p w14:paraId="32C1CF35" w14:textId="77777777" w:rsidR="009C745A" w:rsidRPr="007B015D" w:rsidRDefault="009C745A" w:rsidP="00A07254">
            <w:pPr>
              <w:keepNext/>
              <w:keepLines/>
              <w:spacing w:after="0"/>
              <w:jc w:val="center"/>
              <w:rPr>
                <w:rFonts w:ascii="Cambria Math" w:hAnsi="Cambria Math"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0" w:type="auto"/>
          </w:tcPr>
          <w:p w14:paraId="5036F8D9" w14:textId="77777777" w:rsidR="009C745A" w:rsidRPr="007B015D" w:rsidRDefault="009C745A" w:rsidP="00A07254">
            <w:pPr>
              <w:keepNext/>
              <w:keepLines/>
              <w:spacing w:after="0"/>
              <w:jc w:val="center"/>
              <w:rPr>
                <w:rFonts w:ascii="Arial" w:hAnsi="Arial" w:cs="Arial"/>
                <w:sz w:val="18"/>
                <w:szCs w:val="18"/>
                <w:lang w:eastAsia="zh-CN"/>
              </w:rPr>
            </w:pPr>
            <w:r w:rsidRPr="007B015D">
              <w:rPr>
                <w:rFonts w:ascii="Arial" w:hAnsi="Arial" w:cs="Arial"/>
                <w:sz w:val="18"/>
                <w:szCs w:val="18"/>
                <w:lang w:eastAsia="zh-CN"/>
              </w:rPr>
              <w:t>dB</w:t>
            </w:r>
          </w:p>
        </w:tc>
      </w:tr>
      <w:tr w:rsidR="009C745A" w:rsidRPr="008E4460" w14:paraId="2A70CDC7" w14:textId="77777777" w:rsidTr="00A07254">
        <w:trPr>
          <w:jc w:val="center"/>
        </w:trPr>
        <w:tc>
          <w:tcPr>
            <w:tcW w:w="0" w:type="auto"/>
            <w:vMerge/>
          </w:tcPr>
          <w:p w14:paraId="4F40D15F" w14:textId="77777777" w:rsidR="009C745A" w:rsidRPr="007B015D" w:rsidRDefault="009C745A" w:rsidP="00A07254">
            <w:pPr>
              <w:keepNext/>
              <w:keepLines/>
              <w:spacing w:after="0"/>
              <w:jc w:val="center"/>
              <w:rPr>
                <w:rFonts w:ascii="Arial" w:hAnsi="Arial" w:cs="Arial"/>
                <w:sz w:val="18"/>
                <w:szCs w:val="18"/>
                <w:lang w:eastAsia="x-none"/>
              </w:rPr>
            </w:pPr>
          </w:p>
        </w:tc>
        <w:tc>
          <w:tcPr>
            <w:tcW w:w="0" w:type="auto"/>
          </w:tcPr>
          <w:p w14:paraId="04AD03E1"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Side lobe suppression</w:t>
            </w:r>
          </w:p>
        </w:tc>
        <w:tc>
          <w:tcPr>
            <w:tcW w:w="0" w:type="auto"/>
          </w:tcPr>
          <w:p w14:paraId="7C7A8475" w14:textId="77777777" w:rsidR="009C745A" w:rsidRPr="007B015D" w:rsidRDefault="009C745A" w:rsidP="00A07254">
            <w:pPr>
              <w:keepNext/>
              <w:keepLines/>
              <w:spacing w:after="0"/>
              <w:jc w:val="center"/>
              <w:rPr>
                <w:rFonts w:ascii="Cambria Math" w:hAnsi="Cambria Math"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0" w:type="auto"/>
          </w:tcPr>
          <w:p w14:paraId="033885C7"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dB</w:t>
            </w:r>
          </w:p>
        </w:tc>
      </w:tr>
      <w:tr w:rsidR="009C745A" w:rsidRPr="008E4460" w14:paraId="090646DD" w14:textId="77777777" w:rsidTr="00A07254">
        <w:trPr>
          <w:jc w:val="center"/>
        </w:trPr>
        <w:tc>
          <w:tcPr>
            <w:tcW w:w="0" w:type="auto"/>
            <w:vMerge/>
          </w:tcPr>
          <w:p w14:paraId="449324C2" w14:textId="77777777" w:rsidR="009C745A" w:rsidRPr="007B015D" w:rsidRDefault="009C745A" w:rsidP="00A07254">
            <w:pPr>
              <w:keepNext/>
              <w:keepLines/>
              <w:spacing w:after="0"/>
              <w:jc w:val="center"/>
              <w:rPr>
                <w:rFonts w:ascii="Arial" w:hAnsi="Arial" w:cs="Arial"/>
                <w:sz w:val="18"/>
                <w:szCs w:val="18"/>
                <w:lang w:eastAsia="x-none"/>
              </w:rPr>
            </w:pPr>
          </w:p>
        </w:tc>
        <w:tc>
          <w:tcPr>
            <w:tcW w:w="0" w:type="auto"/>
          </w:tcPr>
          <w:p w14:paraId="5BF612AC"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Horizontal half power beamwidth</w:t>
            </w:r>
          </w:p>
        </w:tc>
        <w:tc>
          <w:tcPr>
            <w:tcW w:w="0" w:type="auto"/>
          </w:tcPr>
          <w:p w14:paraId="0A37356B" w14:textId="77777777" w:rsidR="009C745A" w:rsidRPr="007B015D" w:rsidRDefault="009C745A" w:rsidP="00A07254">
            <w:pPr>
              <w:keepNext/>
              <w:keepLines/>
              <w:spacing w:after="0"/>
              <w:jc w:val="center"/>
              <w:rPr>
                <w:rFonts w:ascii="Cambria Math" w:hAnsi="Cambria Math"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0" w:type="auto"/>
          </w:tcPr>
          <w:p w14:paraId="0308F0B0"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Degrees</w:t>
            </w:r>
          </w:p>
        </w:tc>
      </w:tr>
      <w:tr w:rsidR="009C745A" w:rsidRPr="008E4460" w14:paraId="0AD6785A" w14:textId="77777777" w:rsidTr="00A07254">
        <w:trPr>
          <w:jc w:val="center"/>
        </w:trPr>
        <w:tc>
          <w:tcPr>
            <w:tcW w:w="0" w:type="auto"/>
            <w:vMerge/>
          </w:tcPr>
          <w:p w14:paraId="50D9453B" w14:textId="77777777" w:rsidR="009C745A" w:rsidRPr="007B015D" w:rsidRDefault="009C745A" w:rsidP="00A07254">
            <w:pPr>
              <w:keepNext/>
              <w:keepLines/>
              <w:spacing w:after="0"/>
              <w:jc w:val="center"/>
              <w:rPr>
                <w:rFonts w:ascii="Arial" w:hAnsi="Arial" w:cs="Arial"/>
                <w:sz w:val="18"/>
                <w:szCs w:val="18"/>
                <w:lang w:eastAsia="x-none"/>
              </w:rPr>
            </w:pPr>
          </w:p>
        </w:tc>
        <w:tc>
          <w:tcPr>
            <w:tcW w:w="0" w:type="auto"/>
          </w:tcPr>
          <w:p w14:paraId="3A41DB11"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half power beamwidth</w:t>
            </w:r>
          </w:p>
        </w:tc>
        <w:tc>
          <w:tcPr>
            <w:tcW w:w="0" w:type="auto"/>
          </w:tcPr>
          <w:p w14:paraId="0B7DE249" w14:textId="77777777" w:rsidR="009C745A" w:rsidRPr="007B015D" w:rsidRDefault="009C745A" w:rsidP="00A07254">
            <w:pPr>
              <w:keepNext/>
              <w:keepLines/>
              <w:spacing w:after="0"/>
              <w:jc w:val="center"/>
              <w:rPr>
                <w:rFonts w:ascii="Cambria Math" w:hAnsi="Cambria Math"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0" w:type="auto"/>
          </w:tcPr>
          <w:p w14:paraId="775ECC74"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Degrees</w:t>
            </w:r>
          </w:p>
        </w:tc>
      </w:tr>
      <w:tr w:rsidR="009C745A" w:rsidRPr="008E4460" w14:paraId="09337B55" w14:textId="77777777" w:rsidTr="00A07254">
        <w:trPr>
          <w:jc w:val="center"/>
        </w:trPr>
        <w:tc>
          <w:tcPr>
            <w:tcW w:w="0" w:type="auto"/>
            <w:vMerge/>
          </w:tcPr>
          <w:p w14:paraId="60D3D20F" w14:textId="77777777" w:rsidR="009C745A" w:rsidRPr="007B015D" w:rsidRDefault="009C745A" w:rsidP="00A07254">
            <w:pPr>
              <w:keepNext/>
              <w:keepLines/>
              <w:spacing w:after="0"/>
              <w:jc w:val="center"/>
              <w:rPr>
                <w:rFonts w:ascii="Arial" w:hAnsi="Arial" w:cs="Arial"/>
                <w:sz w:val="18"/>
                <w:szCs w:val="18"/>
                <w:lang w:eastAsia="x-none"/>
              </w:rPr>
            </w:pPr>
          </w:p>
        </w:tc>
        <w:tc>
          <w:tcPr>
            <w:tcW w:w="0" w:type="auto"/>
          </w:tcPr>
          <w:p w14:paraId="392E8096"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 element peak gain</w:t>
            </w:r>
          </w:p>
        </w:tc>
        <w:tc>
          <w:tcPr>
            <w:tcW w:w="0" w:type="auto"/>
          </w:tcPr>
          <w:p w14:paraId="4807CCFD" w14:textId="77777777" w:rsidR="009C745A" w:rsidRPr="007B015D" w:rsidRDefault="009C745A" w:rsidP="00A07254">
            <w:pPr>
              <w:keepNext/>
              <w:keepLines/>
              <w:spacing w:after="0"/>
              <w:jc w:val="center"/>
              <w:rPr>
                <w:rFonts w:ascii="Cambria Math" w:hAnsi="Cambria Math"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0" w:type="auto"/>
          </w:tcPr>
          <w:p w14:paraId="6E4FDF39"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dBi</w:t>
            </w:r>
          </w:p>
        </w:tc>
      </w:tr>
      <w:tr w:rsidR="009C745A" w:rsidRPr="008E4460" w14:paraId="6782509A" w14:textId="77777777" w:rsidTr="00A07254">
        <w:trPr>
          <w:jc w:val="center"/>
        </w:trPr>
        <w:tc>
          <w:tcPr>
            <w:tcW w:w="0" w:type="auto"/>
            <w:vMerge w:val="restart"/>
          </w:tcPr>
          <w:p w14:paraId="170F1578" w14:textId="77777777" w:rsidR="009C745A" w:rsidRPr="005A1A49" w:rsidRDefault="009C745A" w:rsidP="00A07254">
            <w:pPr>
              <w:keepNext/>
              <w:keepLines/>
              <w:spacing w:after="0"/>
              <w:jc w:val="center"/>
              <w:rPr>
                <w:rFonts w:ascii="Arial" w:hAnsi="Arial" w:cs="Arial"/>
                <w:sz w:val="18"/>
                <w:szCs w:val="18"/>
                <w:lang w:eastAsia="x-none"/>
              </w:rPr>
            </w:pPr>
          </w:p>
          <w:p w14:paraId="38B748CD" w14:textId="77777777" w:rsidR="009C745A" w:rsidRPr="005A1A49" w:rsidRDefault="009C745A" w:rsidP="00A07254">
            <w:pPr>
              <w:keepNext/>
              <w:keepLines/>
              <w:spacing w:after="0"/>
              <w:jc w:val="center"/>
              <w:rPr>
                <w:rFonts w:ascii="Arial" w:hAnsi="Arial" w:cs="Arial"/>
                <w:sz w:val="18"/>
                <w:szCs w:val="18"/>
                <w:lang w:eastAsia="x-none"/>
              </w:rPr>
            </w:pPr>
            <w:r w:rsidRPr="005A1A49">
              <w:rPr>
                <w:rFonts w:ascii="Arial" w:hAnsi="Arial" w:cs="Arial"/>
                <w:sz w:val="18"/>
                <w:szCs w:val="18"/>
                <w:lang w:eastAsia="x-none"/>
              </w:rPr>
              <w:t>Sub-array</w:t>
            </w:r>
          </w:p>
        </w:tc>
        <w:tc>
          <w:tcPr>
            <w:tcW w:w="0" w:type="auto"/>
          </w:tcPr>
          <w:p w14:paraId="6A70C0C1" w14:textId="77777777" w:rsidR="009C745A" w:rsidRPr="005A1A49" w:rsidRDefault="009C745A" w:rsidP="00A07254">
            <w:pPr>
              <w:keepNext/>
              <w:keepLines/>
              <w:spacing w:after="0"/>
              <w:jc w:val="center"/>
              <w:rPr>
                <w:rFonts w:ascii="Arial" w:hAnsi="Arial" w:cs="Arial"/>
                <w:sz w:val="18"/>
                <w:szCs w:val="18"/>
                <w:lang w:eastAsia="x-none"/>
              </w:rPr>
            </w:pPr>
            <w:r w:rsidRPr="005A1A49">
              <w:rPr>
                <w:rFonts w:ascii="Arial" w:hAnsi="Arial" w:cs="Arial"/>
                <w:sz w:val="18"/>
                <w:szCs w:val="18"/>
                <w:lang w:eastAsia="x-none"/>
              </w:rPr>
              <w:t>Number of element</w:t>
            </w:r>
            <w:r>
              <w:rPr>
                <w:rFonts w:ascii="Arial" w:hAnsi="Arial" w:cs="Arial"/>
                <w:sz w:val="18"/>
                <w:szCs w:val="18"/>
                <w:lang w:eastAsia="x-none"/>
              </w:rPr>
              <w:t>s</w:t>
            </w:r>
            <w:r w:rsidRPr="005A1A49">
              <w:rPr>
                <w:rFonts w:ascii="Arial" w:hAnsi="Arial" w:cs="Arial"/>
                <w:sz w:val="18"/>
                <w:szCs w:val="18"/>
                <w:lang w:eastAsia="x-none"/>
              </w:rPr>
              <w:t xml:space="preserve"> rows in sub-array</w:t>
            </w:r>
          </w:p>
        </w:tc>
        <w:tc>
          <w:tcPr>
            <w:tcW w:w="0" w:type="auto"/>
          </w:tcPr>
          <w:p w14:paraId="029F959E" w14:textId="77777777" w:rsidR="009C745A" w:rsidRPr="005A1A49" w:rsidRDefault="009C745A" w:rsidP="00A07254">
            <w:pPr>
              <w:keepNext/>
              <w:keepLines/>
              <w:spacing w:after="0"/>
              <w:jc w:val="center"/>
              <w:rPr>
                <w:rFonts w:ascii="Cambria Math" w:hAnsi="Cambria Math" w:cs="Arial"/>
                <w:i/>
                <w:sz w:val="18"/>
                <w:szCs w:val="18"/>
                <w:lang w:eastAsia="x-none"/>
              </w:rPr>
            </w:pPr>
            <w:r w:rsidRPr="005A1A49">
              <w:rPr>
                <w:rFonts w:ascii="Cambria Math" w:hAnsi="Cambria Math" w:cs="Arial"/>
                <w:i/>
                <w:sz w:val="18"/>
                <w:szCs w:val="18"/>
                <w:lang w:eastAsia="x-none"/>
              </w:rPr>
              <w:t>M</w:t>
            </w:r>
            <w:r w:rsidRPr="005A1A49">
              <w:rPr>
                <w:rFonts w:ascii="Cambria Math" w:hAnsi="Cambria Math" w:cs="Arial"/>
                <w:i/>
                <w:sz w:val="18"/>
                <w:szCs w:val="18"/>
                <w:vertAlign w:val="subscript"/>
                <w:lang w:eastAsia="x-none"/>
              </w:rPr>
              <w:t>sub</w:t>
            </w:r>
          </w:p>
        </w:tc>
        <w:tc>
          <w:tcPr>
            <w:tcW w:w="0" w:type="auto"/>
          </w:tcPr>
          <w:p w14:paraId="3F3B7849" w14:textId="77777777" w:rsidR="009C745A" w:rsidRPr="005A1A49" w:rsidRDefault="009C745A" w:rsidP="00A07254">
            <w:pPr>
              <w:keepNext/>
              <w:keepLines/>
              <w:spacing w:after="0"/>
              <w:jc w:val="center"/>
              <w:rPr>
                <w:rFonts w:ascii="Arial" w:hAnsi="Arial" w:cs="Arial"/>
                <w:sz w:val="18"/>
                <w:szCs w:val="18"/>
                <w:lang w:eastAsia="x-none"/>
              </w:rPr>
            </w:pPr>
            <w:r w:rsidRPr="005A1A49">
              <w:rPr>
                <w:rFonts w:ascii="Arial" w:hAnsi="Arial" w:cs="Arial"/>
                <w:sz w:val="18"/>
                <w:szCs w:val="18"/>
                <w:lang w:eastAsia="x-none"/>
              </w:rPr>
              <w:t>Integer</w:t>
            </w:r>
          </w:p>
        </w:tc>
      </w:tr>
      <w:tr w:rsidR="009C745A" w:rsidRPr="008E4460" w14:paraId="1410A960" w14:textId="77777777" w:rsidTr="00A07254">
        <w:trPr>
          <w:jc w:val="center"/>
        </w:trPr>
        <w:tc>
          <w:tcPr>
            <w:tcW w:w="0" w:type="auto"/>
            <w:vMerge/>
          </w:tcPr>
          <w:p w14:paraId="0D5B0AC0" w14:textId="77777777" w:rsidR="009C745A" w:rsidRPr="005A1A49" w:rsidRDefault="009C745A" w:rsidP="00A07254">
            <w:pPr>
              <w:keepNext/>
              <w:keepLines/>
              <w:spacing w:after="0"/>
              <w:jc w:val="center"/>
              <w:rPr>
                <w:rFonts w:ascii="Arial" w:hAnsi="Arial" w:cs="Arial"/>
                <w:sz w:val="18"/>
                <w:szCs w:val="18"/>
                <w:lang w:eastAsia="x-none"/>
              </w:rPr>
            </w:pPr>
          </w:p>
        </w:tc>
        <w:tc>
          <w:tcPr>
            <w:tcW w:w="0" w:type="auto"/>
          </w:tcPr>
          <w:p w14:paraId="78B82351" w14:textId="77777777" w:rsidR="009C745A" w:rsidRPr="005A1A49" w:rsidRDefault="009C745A" w:rsidP="00A07254">
            <w:pPr>
              <w:keepNext/>
              <w:keepLines/>
              <w:spacing w:after="0"/>
              <w:jc w:val="center"/>
              <w:rPr>
                <w:rFonts w:ascii="Arial" w:hAnsi="Arial" w:cs="Arial"/>
                <w:sz w:val="18"/>
                <w:szCs w:val="18"/>
                <w:lang w:eastAsia="x-none"/>
              </w:rPr>
            </w:pPr>
            <w:r w:rsidRPr="005A1A49">
              <w:rPr>
                <w:rFonts w:ascii="Arial" w:hAnsi="Arial" w:cs="Arial"/>
                <w:sz w:val="18"/>
                <w:szCs w:val="18"/>
                <w:lang w:eastAsia="x-none"/>
              </w:rPr>
              <w:t xml:space="preserve">Vertical element separation </w:t>
            </w:r>
          </w:p>
        </w:tc>
        <w:tc>
          <w:tcPr>
            <w:tcW w:w="0" w:type="auto"/>
          </w:tcPr>
          <w:p w14:paraId="4B2FC3C6" w14:textId="77777777" w:rsidR="009C745A" w:rsidRPr="005A1A49" w:rsidRDefault="009C745A" w:rsidP="00A07254">
            <w:pPr>
              <w:keepNext/>
              <w:keepLines/>
              <w:spacing w:after="0"/>
              <w:jc w:val="center"/>
              <w:rPr>
                <w:rFonts w:ascii="Cambria Math" w:hAnsi="Cambria Math" w:cs="Arial"/>
                <w:i/>
                <w:sz w:val="18"/>
                <w:szCs w:val="18"/>
                <w:lang w:eastAsia="x-none"/>
              </w:rPr>
            </w:pPr>
            <w:r w:rsidRPr="005A1A49">
              <w:rPr>
                <w:rFonts w:ascii="Cambria Math" w:hAnsi="Cambria Math" w:cs="Arial"/>
                <w:i/>
                <w:sz w:val="18"/>
                <w:szCs w:val="18"/>
                <w:lang w:eastAsia="x-none"/>
              </w:rPr>
              <w:t>d</w:t>
            </w:r>
            <w:r w:rsidRPr="005A1A49">
              <w:rPr>
                <w:rFonts w:ascii="Cambria Math" w:hAnsi="Cambria Math" w:cs="Arial"/>
                <w:i/>
                <w:sz w:val="18"/>
                <w:szCs w:val="18"/>
                <w:vertAlign w:val="subscript"/>
                <w:lang w:eastAsia="x-none"/>
              </w:rPr>
              <w:t>v,sub</w:t>
            </w:r>
          </w:p>
        </w:tc>
        <w:tc>
          <w:tcPr>
            <w:tcW w:w="0" w:type="auto"/>
          </w:tcPr>
          <w:p w14:paraId="02766BC2" w14:textId="77777777" w:rsidR="009C745A" w:rsidRPr="005A1A49" w:rsidRDefault="009C745A" w:rsidP="00A07254">
            <w:pPr>
              <w:keepNext/>
              <w:keepLines/>
              <w:spacing w:after="0"/>
              <w:jc w:val="center"/>
              <w:rPr>
                <w:rFonts w:ascii="Arial" w:hAnsi="Arial" w:cs="Arial"/>
                <w:sz w:val="18"/>
                <w:szCs w:val="18"/>
                <w:lang w:eastAsia="x-none"/>
              </w:rPr>
            </w:pPr>
            <w:r w:rsidRPr="005A1A49">
              <w:rPr>
                <w:rFonts w:ascii="Arial" w:hAnsi="Arial" w:cs="Arial"/>
                <w:sz w:val="18"/>
                <w:szCs w:val="18"/>
                <w:lang w:eastAsia="x-none"/>
              </w:rPr>
              <w:t>m</w:t>
            </w:r>
          </w:p>
        </w:tc>
      </w:tr>
      <w:tr w:rsidR="009C745A" w:rsidRPr="008E4460" w14:paraId="5FD5749F" w14:textId="77777777" w:rsidTr="00A07254">
        <w:trPr>
          <w:trHeight w:val="242"/>
          <w:jc w:val="center"/>
        </w:trPr>
        <w:tc>
          <w:tcPr>
            <w:tcW w:w="0" w:type="auto"/>
            <w:vMerge/>
          </w:tcPr>
          <w:p w14:paraId="5E3E8EAF" w14:textId="77777777" w:rsidR="009C745A" w:rsidRPr="005A1A49" w:rsidRDefault="009C745A" w:rsidP="00A07254">
            <w:pPr>
              <w:keepNext/>
              <w:keepLines/>
              <w:spacing w:after="0"/>
              <w:jc w:val="center"/>
              <w:rPr>
                <w:rFonts w:ascii="Arial" w:hAnsi="Arial" w:cs="Arial"/>
                <w:sz w:val="18"/>
                <w:szCs w:val="18"/>
                <w:lang w:eastAsia="x-none"/>
              </w:rPr>
            </w:pPr>
          </w:p>
        </w:tc>
        <w:tc>
          <w:tcPr>
            <w:tcW w:w="0" w:type="auto"/>
          </w:tcPr>
          <w:p w14:paraId="20F4B302" w14:textId="77777777" w:rsidR="009C745A" w:rsidRPr="005A1A49" w:rsidRDefault="009C745A" w:rsidP="00A07254">
            <w:pPr>
              <w:keepNext/>
              <w:keepLines/>
              <w:spacing w:after="0"/>
              <w:jc w:val="center"/>
              <w:rPr>
                <w:rFonts w:ascii="Arial" w:hAnsi="Arial" w:cs="Arial"/>
                <w:sz w:val="18"/>
                <w:szCs w:val="18"/>
                <w:lang w:eastAsia="x-none"/>
              </w:rPr>
            </w:pPr>
            <w:r w:rsidRPr="005A1A49">
              <w:rPr>
                <w:rFonts w:ascii="Arial" w:hAnsi="Arial" w:cs="Arial"/>
                <w:sz w:val="18"/>
                <w:szCs w:val="18"/>
                <w:lang w:eastAsia="x-none"/>
              </w:rPr>
              <w:t>Electrical pre-set sub-array down-tilt angle</w:t>
            </w:r>
          </w:p>
        </w:tc>
        <w:tc>
          <w:tcPr>
            <w:tcW w:w="0" w:type="auto"/>
          </w:tcPr>
          <w:p w14:paraId="668408A0" w14:textId="77777777" w:rsidR="009C745A" w:rsidRPr="005A1A49" w:rsidRDefault="009C745A" w:rsidP="00A07254">
            <w:pPr>
              <w:keepNext/>
              <w:keepLines/>
              <w:spacing w:after="0"/>
              <w:jc w:val="center"/>
              <w:rPr>
                <w:rFonts w:ascii="Cambria Math" w:hAnsi="Cambria Math" w:cs="Arial"/>
                <w:i/>
                <w:sz w:val="18"/>
                <w:szCs w:val="18"/>
                <w:lang w:eastAsia="x-none"/>
              </w:rPr>
            </w:pPr>
            <w:r w:rsidRPr="005A1A49">
              <w:rPr>
                <w:rFonts w:ascii="Symbol" w:hAnsi="Symbol" w:cs="Arial"/>
                <w:i/>
                <w:sz w:val="18"/>
                <w:szCs w:val="18"/>
              </w:rPr>
              <w:t></w:t>
            </w:r>
            <w:r w:rsidRPr="005A1A49">
              <w:rPr>
                <w:rFonts w:ascii="Cambria Math" w:hAnsi="Cambria Math" w:cs="Arial"/>
                <w:i/>
                <w:sz w:val="18"/>
                <w:szCs w:val="18"/>
                <w:vertAlign w:val="subscript"/>
              </w:rPr>
              <w:t>subtilt</w:t>
            </w:r>
          </w:p>
        </w:tc>
        <w:tc>
          <w:tcPr>
            <w:tcW w:w="0" w:type="auto"/>
          </w:tcPr>
          <w:p w14:paraId="724BC51A" w14:textId="77777777" w:rsidR="009C745A" w:rsidRPr="005A1A49" w:rsidRDefault="009C745A" w:rsidP="00A07254">
            <w:pPr>
              <w:keepNext/>
              <w:keepLines/>
              <w:spacing w:after="0"/>
              <w:jc w:val="center"/>
              <w:rPr>
                <w:rFonts w:ascii="Arial" w:hAnsi="Arial" w:cs="Arial"/>
                <w:sz w:val="18"/>
                <w:szCs w:val="18"/>
                <w:lang w:eastAsia="x-none"/>
              </w:rPr>
            </w:pPr>
            <w:r w:rsidRPr="005A1A49">
              <w:rPr>
                <w:rFonts w:ascii="Arial" w:hAnsi="Arial" w:cs="Arial"/>
                <w:sz w:val="18"/>
                <w:szCs w:val="18"/>
                <w:lang w:eastAsia="x-none"/>
              </w:rPr>
              <w:t>Degrees</w:t>
            </w:r>
          </w:p>
        </w:tc>
      </w:tr>
      <w:tr w:rsidR="009C745A" w:rsidRPr="008E4460" w14:paraId="1468E61A" w14:textId="77777777" w:rsidTr="00A07254">
        <w:trPr>
          <w:jc w:val="center"/>
        </w:trPr>
        <w:tc>
          <w:tcPr>
            <w:tcW w:w="0" w:type="auto"/>
            <w:vMerge w:val="restart"/>
          </w:tcPr>
          <w:p w14:paraId="1AE7F379" w14:textId="77777777" w:rsidR="009C745A" w:rsidRPr="007B015D" w:rsidRDefault="009C745A" w:rsidP="00A07254">
            <w:pPr>
              <w:keepNext/>
              <w:keepLines/>
              <w:spacing w:after="0"/>
              <w:jc w:val="center"/>
              <w:rPr>
                <w:rFonts w:ascii="Arial" w:hAnsi="Arial" w:cs="Arial"/>
                <w:sz w:val="18"/>
                <w:szCs w:val="18"/>
                <w:lang w:eastAsia="x-none"/>
              </w:rPr>
            </w:pPr>
          </w:p>
          <w:p w14:paraId="4F741829" w14:textId="77777777" w:rsidR="009C745A" w:rsidRPr="007B015D" w:rsidRDefault="009C745A" w:rsidP="00A07254">
            <w:pPr>
              <w:keepNext/>
              <w:keepLines/>
              <w:spacing w:after="0"/>
              <w:jc w:val="center"/>
              <w:rPr>
                <w:rFonts w:ascii="Arial" w:hAnsi="Arial" w:cs="Arial"/>
                <w:sz w:val="18"/>
                <w:szCs w:val="18"/>
                <w:lang w:eastAsia="x-none"/>
              </w:rPr>
            </w:pPr>
          </w:p>
          <w:p w14:paraId="33CFC75E"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0" w:type="auto"/>
          </w:tcPr>
          <w:p w14:paraId="45203F42"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elements/</w:t>
            </w:r>
            <w:r w:rsidRPr="007B015D">
              <w:rPr>
                <w:rFonts w:ascii="Arial" w:hAnsi="Arial" w:cs="Arial"/>
                <w:sz w:val="18"/>
                <w:szCs w:val="18"/>
                <w:lang w:eastAsia="x-none"/>
              </w:rPr>
              <w:t>sub-array rows</w:t>
            </w:r>
          </w:p>
        </w:tc>
        <w:tc>
          <w:tcPr>
            <w:tcW w:w="0" w:type="auto"/>
          </w:tcPr>
          <w:p w14:paraId="0127A637" w14:textId="77777777" w:rsidR="009C745A" w:rsidRPr="00B075CD" w:rsidRDefault="009C745A" w:rsidP="00A07254">
            <w:pPr>
              <w:keepNext/>
              <w:keepLines/>
              <w:spacing w:after="0"/>
              <w:jc w:val="center"/>
              <w:rPr>
                <w:rFonts w:ascii="Cambria Math" w:hAnsi="Cambria Math" w:cs="Arial"/>
                <w:i/>
                <w:sz w:val="18"/>
                <w:szCs w:val="18"/>
                <w:lang w:eastAsia="x-none"/>
              </w:rPr>
            </w:pPr>
            <w:r w:rsidRPr="00B075CD">
              <w:rPr>
                <w:rFonts w:ascii="Cambria Math" w:hAnsi="Cambria Math" w:cs="Arial"/>
                <w:i/>
                <w:sz w:val="18"/>
                <w:szCs w:val="18"/>
                <w:lang w:eastAsia="x-none"/>
              </w:rPr>
              <w:t>M</w:t>
            </w:r>
          </w:p>
        </w:tc>
        <w:tc>
          <w:tcPr>
            <w:tcW w:w="0" w:type="auto"/>
          </w:tcPr>
          <w:p w14:paraId="69203A49"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Integer</w:t>
            </w:r>
          </w:p>
        </w:tc>
      </w:tr>
      <w:tr w:rsidR="009C745A" w:rsidRPr="008E4460" w14:paraId="20DD1758" w14:textId="77777777" w:rsidTr="00A07254">
        <w:trPr>
          <w:jc w:val="center"/>
        </w:trPr>
        <w:tc>
          <w:tcPr>
            <w:tcW w:w="0" w:type="auto"/>
            <w:vMerge/>
          </w:tcPr>
          <w:p w14:paraId="175041C0" w14:textId="77777777" w:rsidR="009C745A" w:rsidRPr="007B015D" w:rsidRDefault="009C745A" w:rsidP="00A07254">
            <w:pPr>
              <w:keepNext/>
              <w:keepLines/>
              <w:spacing w:after="0"/>
              <w:jc w:val="center"/>
              <w:rPr>
                <w:rFonts w:ascii="Arial" w:hAnsi="Arial" w:cs="Arial"/>
                <w:sz w:val="18"/>
                <w:szCs w:val="18"/>
                <w:lang w:eastAsia="x-none"/>
              </w:rPr>
            </w:pPr>
          </w:p>
        </w:tc>
        <w:tc>
          <w:tcPr>
            <w:tcW w:w="0" w:type="auto"/>
          </w:tcPr>
          <w:p w14:paraId="7CF70F1B"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elements</w:t>
            </w:r>
            <w:r w:rsidRPr="007B015D">
              <w:rPr>
                <w:rFonts w:ascii="Arial" w:hAnsi="Arial" w:cs="Arial"/>
                <w:sz w:val="18"/>
                <w:szCs w:val="18"/>
                <w:lang w:eastAsia="x-none"/>
              </w:rPr>
              <w:t xml:space="preserve"> columns</w:t>
            </w:r>
          </w:p>
        </w:tc>
        <w:tc>
          <w:tcPr>
            <w:tcW w:w="0" w:type="auto"/>
          </w:tcPr>
          <w:p w14:paraId="2D0B6D08" w14:textId="77777777" w:rsidR="009C745A" w:rsidRPr="00B075CD" w:rsidRDefault="009C745A" w:rsidP="00A07254">
            <w:pPr>
              <w:keepNext/>
              <w:keepLines/>
              <w:spacing w:after="0"/>
              <w:jc w:val="center"/>
              <w:rPr>
                <w:rFonts w:ascii="Cambria Math" w:hAnsi="Cambria Math" w:cs="Arial"/>
                <w:i/>
                <w:sz w:val="18"/>
                <w:szCs w:val="18"/>
                <w:lang w:eastAsia="x-none"/>
              </w:rPr>
            </w:pPr>
            <w:r w:rsidRPr="00B075CD">
              <w:rPr>
                <w:rFonts w:ascii="Cambria Math" w:hAnsi="Cambria Math" w:cs="Arial"/>
                <w:i/>
                <w:sz w:val="18"/>
                <w:szCs w:val="18"/>
                <w:lang w:eastAsia="x-none"/>
              </w:rPr>
              <w:t>N</w:t>
            </w:r>
          </w:p>
        </w:tc>
        <w:tc>
          <w:tcPr>
            <w:tcW w:w="0" w:type="auto"/>
          </w:tcPr>
          <w:p w14:paraId="2A6286E0"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Integer</w:t>
            </w:r>
          </w:p>
        </w:tc>
      </w:tr>
      <w:tr w:rsidR="009C745A" w:rsidRPr="008E4460" w14:paraId="30F90822" w14:textId="77777777" w:rsidTr="00A07254">
        <w:trPr>
          <w:jc w:val="center"/>
        </w:trPr>
        <w:tc>
          <w:tcPr>
            <w:tcW w:w="0" w:type="auto"/>
            <w:vMerge/>
          </w:tcPr>
          <w:p w14:paraId="5CD547E2" w14:textId="77777777" w:rsidR="009C745A" w:rsidRPr="007B015D" w:rsidRDefault="009C745A" w:rsidP="00A07254">
            <w:pPr>
              <w:keepNext/>
              <w:keepLines/>
              <w:spacing w:after="0"/>
              <w:jc w:val="center"/>
              <w:rPr>
                <w:rFonts w:ascii="Arial" w:hAnsi="Arial" w:cs="Arial"/>
                <w:sz w:val="18"/>
                <w:szCs w:val="18"/>
                <w:lang w:eastAsia="x-none"/>
              </w:rPr>
            </w:pPr>
          </w:p>
        </w:tc>
        <w:tc>
          <w:tcPr>
            <w:tcW w:w="0" w:type="auto"/>
          </w:tcPr>
          <w:p w14:paraId="7D339CCA"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element</w:t>
            </w:r>
            <w:r w:rsidRPr="007B015D">
              <w:rPr>
                <w:rFonts w:ascii="Arial" w:hAnsi="Arial" w:cs="Arial"/>
                <w:sz w:val="18"/>
                <w:szCs w:val="18"/>
                <w:lang w:eastAsia="x-none"/>
              </w:rPr>
              <w:t xml:space="preserve"> separation</w:t>
            </w:r>
          </w:p>
        </w:tc>
        <w:tc>
          <w:tcPr>
            <w:tcW w:w="0" w:type="auto"/>
          </w:tcPr>
          <w:p w14:paraId="4012DC9B" w14:textId="77777777" w:rsidR="009C745A" w:rsidRPr="007B015D" w:rsidRDefault="009C745A" w:rsidP="00A07254">
            <w:pPr>
              <w:keepNext/>
              <w:keepLines/>
              <w:spacing w:after="0"/>
              <w:jc w:val="center"/>
              <w:rPr>
                <w:rFonts w:ascii="Cambria Math" w:hAnsi="Cambria Math"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0" w:type="auto"/>
          </w:tcPr>
          <w:p w14:paraId="2EA5FD74"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m</w:t>
            </w:r>
          </w:p>
        </w:tc>
      </w:tr>
      <w:tr w:rsidR="009C745A" w:rsidRPr="008E4460" w14:paraId="26FAE666" w14:textId="77777777" w:rsidTr="00A07254">
        <w:trPr>
          <w:jc w:val="center"/>
        </w:trPr>
        <w:tc>
          <w:tcPr>
            <w:tcW w:w="0" w:type="auto"/>
            <w:vMerge/>
          </w:tcPr>
          <w:p w14:paraId="5CB9D4A5" w14:textId="77777777" w:rsidR="009C745A" w:rsidRPr="007B015D" w:rsidRDefault="009C745A" w:rsidP="00A07254">
            <w:pPr>
              <w:keepNext/>
              <w:keepLines/>
              <w:spacing w:after="0"/>
              <w:jc w:val="center"/>
              <w:rPr>
                <w:rFonts w:ascii="Arial" w:hAnsi="Arial" w:cs="Arial"/>
                <w:sz w:val="18"/>
                <w:szCs w:val="18"/>
                <w:lang w:eastAsia="x-none"/>
              </w:rPr>
            </w:pPr>
          </w:p>
        </w:tc>
        <w:tc>
          <w:tcPr>
            <w:tcW w:w="0" w:type="auto"/>
          </w:tcPr>
          <w:p w14:paraId="601FA50B"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Vertical </w:t>
            </w:r>
            <w:r>
              <w:rPr>
                <w:rFonts w:ascii="Arial" w:hAnsi="Arial" w:cs="Arial"/>
                <w:sz w:val="18"/>
                <w:szCs w:val="18"/>
                <w:lang w:eastAsia="x-none"/>
              </w:rPr>
              <w:t>element/</w:t>
            </w:r>
            <w:r w:rsidRPr="007B015D">
              <w:rPr>
                <w:rFonts w:ascii="Arial" w:hAnsi="Arial" w:cs="Arial"/>
                <w:sz w:val="18"/>
                <w:szCs w:val="18"/>
                <w:lang w:eastAsia="x-none"/>
              </w:rPr>
              <w:t>sub-array separation</w:t>
            </w:r>
          </w:p>
        </w:tc>
        <w:tc>
          <w:tcPr>
            <w:tcW w:w="0" w:type="auto"/>
          </w:tcPr>
          <w:p w14:paraId="390B6E70" w14:textId="77777777" w:rsidR="009C745A" w:rsidRPr="007B015D" w:rsidRDefault="009C745A" w:rsidP="00A07254">
            <w:pPr>
              <w:keepNext/>
              <w:keepLines/>
              <w:spacing w:after="0"/>
              <w:jc w:val="center"/>
              <w:rPr>
                <w:rFonts w:ascii="Cambria Math" w:hAnsi="Cambria Math"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0" w:type="auto"/>
          </w:tcPr>
          <w:p w14:paraId="0698978E"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m</w:t>
            </w:r>
          </w:p>
        </w:tc>
      </w:tr>
      <w:tr w:rsidR="009C745A" w:rsidRPr="008E4460" w14:paraId="622F53B7" w14:textId="77777777" w:rsidTr="00A07254">
        <w:trPr>
          <w:jc w:val="center"/>
        </w:trPr>
        <w:tc>
          <w:tcPr>
            <w:tcW w:w="0" w:type="auto"/>
            <w:vMerge/>
          </w:tcPr>
          <w:p w14:paraId="0265994C" w14:textId="77777777" w:rsidR="009C745A" w:rsidRPr="007B015D" w:rsidRDefault="009C745A" w:rsidP="00A07254">
            <w:pPr>
              <w:keepNext/>
              <w:keepLines/>
              <w:spacing w:after="0"/>
              <w:jc w:val="center"/>
              <w:rPr>
                <w:rFonts w:ascii="Arial" w:hAnsi="Arial" w:cs="Arial"/>
                <w:sz w:val="18"/>
                <w:szCs w:val="18"/>
                <w:lang w:eastAsia="x-none"/>
              </w:rPr>
            </w:pPr>
          </w:p>
        </w:tc>
        <w:tc>
          <w:tcPr>
            <w:tcW w:w="0" w:type="auto"/>
          </w:tcPr>
          <w:p w14:paraId="0EB69B9B"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Electrical down-tilt angle</w:t>
            </w:r>
          </w:p>
        </w:tc>
        <w:tc>
          <w:tcPr>
            <w:tcW w:w="0" w:type="auto"/>
          </w:tcPr>
          <w:p w14:paraId="0E7C361F" w14:textId="77777777" w:rsidR="009C745A" w:rsidRPr="007B015D" w:rsidRDefault="009C745A" w:rsidP="00A07254">
            <w:pPr>
              <w:keepNext/>
              <w:keepLines/>
              <w:spacing w:after="0"/>
              <w:jc w:val="center"/>
              <w:rPr>
                <w:rFonts w:ascii="Cambria Math" w:hAnsi="Cambria Math"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0" w:type="auto"/>
          </w:tcPr>
          <w:p w14:paraId="4E34FF34"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Degrees</w:t>
            </w:r>
          </w:p>
        </w:tc>
      </w:tr>
      <w:tr w:rsidR="009C745A" w:rsidRPr="008E4460" w14:paraId="77D28227" w14:textId="77777777" w:rsidTr="00A07254">
        <w:trPr>
          <w:jc w:val="center"/>
        </w:trPr>
        <w:tc>
          <w:tcPr>
            <w:tcW w:w="0" w:type="auto"/>
            <w:vMerge/>
          </w:tcPr>
          <w:p w14:paraId="4CAB8DEA" w14:textId="77777777" w:rsidR="009C745A" w:rsidRPr="007B015D" w:rsidRDefault="009C745A" w:rsidP="00A07254">
            <w:pPr>
              <w:keepNext/>
              <w:keepLines/>
              <w:spacing w:after="0"/>
              <w:jc w:val="center"/>
              <w:rPr>
                <w:rFonts w:ascii="Arial" w:hAnsi="Arial" w:cs="Arial"/>
                <w:sz w:val="18"/>
                <w:szCs w:val="18"/>
                <w:lang w:eastAsia="x-none"/>
              </w:rPr>
            </w:pPr>
          </w:p>
        </w:tc>
        <w:tc>
          <w:tcPr>
            <w:tcW w:w="0" w:type="auto"/>
          </w:tcPr>
          <w:p w14:paraId="6C701C34"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Electrical scan angle</w:t>
            </w:r>
          </w:p>
        </w:tc>
        <w:tc>
          <w:tcPr>
            <w:tcW w:w="0" w:type="auto"/>
          </w:tcPr>
          <w:p w14:paraId="23F6DAB2" w14:textId="77777777" w:rsidR="009C745A" w:rsidRPr="007B015D" w:rsidRDefault="009C745A" w:rsidP="00A07254">
            <w:pPr>
              <w:keepNext/>
              <w:keepLines/>
              <w:spacing w:after="0"/>
              <w:jc w:val="center"/>
              <w:rPr>
                <w:rFonts w:ascii="Cambria Math" w:hAnsi="Cambria Math"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0" w:type="auto"/>
          </w:tcPr>
          <w:p w14:paraId="5030B668" w14:textId="77777777" w:rsidR="009C745A" w:rsidRPr="007B015D" w:rsidRDefault="009C745A" w:rsidP="00A07254">
            <w:pPr>
              <w:keepNext/>
              <w:keepLines/>
              <w:spacing w:after="0"/>
              <w:jc w:val="center"/>
              <w:rPr>
                <w:rFonts w:ascii="Arial" w:hAnsi="Arial" w:cs="Arial"/>
                <w:sz w:val="18"/>
                <w:szCs w:val="18"/>
                <w:lang w:eastAsia="x-none"/>
              </w:rPr>
            </w:pPr>
            <w:r w:rsidRPr="007B015D">
              <w:rPr>
                <w:rFonts w:ascii="Arial" w:hAnsi="Arial" w:cs="Arial"/>
                <w:sz w:val="18"/>
                <w:szCs w:val="18"/>
                <w:lang w:eastAsia="x-none"/>
              </w:rPr>
              <w:t>Degrees</w:t>
            </w:r>
          </w:p>
        </w:tc>
      </w:tr>
    </w:tbl>
    <w:p w14:paraId="4B8E21E1" w14:textId="77777777" w:rsidR="009C745A" w:rsidRDefault="009C745A" w:rsidP="00CE5FE1">
      <w:pPr>
        <w:pStyle w:val="BodyText"/>
      </w:pPr>
    </w:p>
    <w:p w14:paraId="12BC8E4E" w14:textId="700FE273" w:rsidR="00A830B0" w:rsidRDefault="001B382C" w:rsidP="00CE5FE1">
      <w:pPr>
        <w:pStyle w:val="BodyText"/>
      </w:pPr>
      <w:r>
        <w:t xml:space="preserve">Depending </w:t>
      </w:r>
      <w:r w:rsidR="00814783">
        <w:t>on</w:t>
      </w:r>
      <w:r>
        <w:t xml:space="preserve"> frequency range different parameter</w:t>
      </w:r>
      <w:r w:rsidR="00322D3A">
        <w:t xml:space="preserve"> values needs to be selected to model product characteristics for different frequency bands</w:t>
      </w:r>
      <w:r w:rsidR="008245C3">
        <w:t xml:space="preserve"> within FR1 and FR2</w:t>
      </w:r>
      <w:r w:rsidR="00322D3A">
        <w:t xml:space="preserve">. </w:t>
      </w:r>
      <w:r w:rsidR="00814783">
        <w:t xml:space="preserve">In Figure </w:t>
      </w:r>
      <w:r w:rsidR="000E1AA4">
        <w:t>2</w:t>
      </w:r>
      <w:r w:rsidR="006664A8">
        <w:t>.2</w:t>
      </w:r>
      <w:r w:rsidR="000E1AA4">
        <w:t>-</w:t>
      </w:r>
      <w:r w:rsidR="006664A8">
        <w:t>1</w:t>
      </w:r>
      <w:r w:rsidR="000E1AA4">
        <w:t>,</w:t>
      </w:r>
      <w:r w:rsidR="008245C3">
        <w:t xml:space="preserve"> the definition of parameters related to the sub-array</w:t>
      </w:r>
      <w:r w:rsidR="000E1AA4">
        <w:t xml:space="preserve"> is visualised. </w:t>
      </w:r>
    </w:p>
    <w:p w14:paraId="084536EE" w14:textId="5B7E06CA" w:rsidR="003D5F99" w:rsidRDefault="003D5F99" w:rsidP="00B76708">
      <w:pPr>
        <w:pStyle w:val="BodyText"/>
        <w:jc w:val="center"/>
      </w:pPr>
      <w:r w:rsidRPr="003D5F99">
        <w:rPr>
          <w:noProof/>
        </w:rPr>
        <w:lastRenderedPageBreak/>
        <w:drawing>
          <wp:inline distT="0" distB="0" distL="0" distR="0" wp14:anchorId="2717FB84" wp14:editId="198B509A">
            <wp:extent cx="2013065" cy="1875183"/>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22466" cy="1883940"/>
                    </a:xfrm>
                    <a:prstGeom prst="rect">
                      <a:avLst/>
                    </a:prstGeom>
                    <a:noFill/>
                    <a:ln>
                      <a:noFill/>
                    </a:ln>
                  </pic:spPr>
                </pic:pic>
              </a:graphicData>
            </a:graphic>
          </wp:inline>
        </w:drawing>
      </w:r>
    </w:p>
    <w:p w14:paraId="66AC0B6B" w14:textId="509D095B" w:rsidR="00A830B0" w:rsidRDefault="00A830B0" w:rsidP="00A830B0">
      <w:pPr>
        <w:keepLines/>
        <w:spacing w:after="240"/>
        <w:jc w:val="center"/>
        <w:outlineLvl w:val="0"/>
        <w:rPr>
          <w:rFonts w:ascii="Arial" w:hAnsi="Arial"/>
          <w:b/>
          <w:lang w:eastAsia="x-none"/>
        </w:rPr>
      </w:pPr>
      <w:r>
        <w:rPr>
          <w:rFonts w:ascii="Arial" w:hAnsi="Arial"/>
          <w:b/>
          <w:lang w:eastAsia="x-none"/>
        </w:rPr>
        <w:t>Figure 2</w:t>
      </w:r>
      <w:r w:rsidR="006664A8">
        <w:rPr>
          <w:rFonts w:ascii="Arial" w:hAnsi="Arial"/>
          <w:b/>
          <w:lang w:eastAsia="x-none"/>
        </w:rPr>
        <w:t>.2</w:t>
      </w:r>
      <w:r w:rsidRPr="009D1119">
        <w:rPr>
          <w:rFonts w:ascii="Arial" w:hAnsi="Arial"/>
          <w:b/>
          <w:lang w:eastAsia="x-none"/>
        </w:rPr>
        <w:t>-</w:t>
      </w:r>
      <w:r w:rsidR="006664A8">
        <w:rPr>
          <w:rFonts w:ascii="Arial" w:hAnsi="Arial"/>
          <w:b/>
          <w:lang w:eastAsia="x-none"/>
        </w:rPr>
        <w:t>1</w:t>
      </w:r>
      <w:r w:rsidRPr="009D1119">
        <w:rPr>
          <w:rFonts w:ascii="Arial" w:hAnsi="Arial"/>
          <w:b/>
          <w:lang w:eastAsia="x-none"/>
        </w:rPr>
        <w:t>:</w:t>
      </w:r>
      <w:r>
        <w:rPr>
          <w:rFonts w:ascii="Arial" w:hAnsi="Arial"/>
          <w:b/>
          <w:lang w:eastAsia="x-none"/>
        </w:rPr>
        <w:t xml:space="preserve"> Base station array antenna geometries</w:t>
      </w:r>
    </w:p>
    <w:p w14:paraId="745DD198" w14:textId="7427C83A" w:rsidR="008D1677" w:rsidRDefault="008D1677" w:rsidP="00384097"/>
    <w:p w14:paraId="35394E09" w14:textId="52A71818" w:rsidR="008D1677" w:rsidRPr="00827F1E" w:rsidRDefault="002B5448" w:rsidP="00827F1E">
      <w:pPr>
        <w:pStyle w:val="ListParagraph"/>
        <w:numPr>
          <w:ilvl w:val="1"/>
          <w:numId w:val="5"/>
        </w:numPr>
        <w:ind w:hanging="720"/>
        <w:rPr>
          <w:rFonts w:ascii="Arial" w:hAnsi="Arial" w:cs="Arial"/>
          <w:sz w:val="24"/>
          <w:szCs w:val="24"/>
        </w:rPr>
      </w:pPr>
      <w:r w:rsidRPr="00827F1E">
        <w:rPr>
          <w:rFonts w:ascii="Arial" w:hAnsi="Arial" w:cs="Arial"/>
          <w:sz w:val="24"/>
          <w:szCs w:val="24"/>
        </w:rPr>
        <w:t xml:space="preserve">Representative </w:t>
      </w:r>
      <w:r w:rsidR="00D30F4F" w:rsidRPr="00827F1E">
        <w:rPr>
          <w:rFonts w:ascii="Arial" w:hAnsi="Arial" w:cs="Arial"/>
          <w:sz w:val="24"/>
          <w:szCs w:val="24"/>
        </w:rPr>
        <w:t xml:space="preserve">sub-array </w:t>
      </w:r>
      <w:r w:rsidRPr="00827F1E">
        <w:rPr>
          <w:rFonts w:ascii="Arial" w:hAnsi="Arial" w:cs="Arial"/>
          <w:sz w:val="24"/>
          <w:szCs w:val="24"/>
        </w:rPr>
        <w:t>parameters</w:t>
      </w:r>
      <w:r w:rsidR="00D30F4F" w:rsidRPr="00827F1E">
        <w:rPr>
          <w:rFonts w:ascii="Arial" w:hAnsi="Arial" w:cs="Arial"/>
          <w:sz w:val="24"/>
          <w:szCs w:val="24"/>
        </w:rPr>
        <w:t xml:space="preserve"> for FR2-1</w:t>
      </w:r>
    </w:p>
    <w:p w14:paraId="17F4C2CB" w14:textId="27CAC665" w:rsidR="00960C85" w:rsidRDefault="00407729" w:rsidP="00667F71">
      <w:r>
        <w:t>Since the start of Rel-15 we see that FR2-1</w:t>
      </w:r>
      <w:r w:rsidR="00696883">
        <w:t xml:space="preserve"> </w:t>
      </w:r>
      <w:r w:rsidR="0098075D">
        <w:t>(24250 to 52600 MHz)</w:t>
      </w:r>
      <w:r>
        <w:t xml:space="preserve"> base station development has evolved</w:t>
      </w:r>
      <w:r w:rsidR="00657D57">
        <w:t xml:space="preserve"> from single element structures to </w:t>
      </w:r>
      <w:r w:rsidR="009C2FB2">
        <w:t>also</w:t>
      </w:r>
      <w:r w:rsidR="00657D57">
        <w:t xml:space="preserve"> include sub-array structures. One driving factor behind this </w:t>
      </w:r>
      <w:r w:rsidR="00F92DD2">
        <w:t>development</w:t>
      </w:r>
      <w:r w:rsidR="00657D57">
        <w:t xml:space="preserve"> is the need </w:t>
      </w:r>
      <w:r w:rsidR="00F92DD2">
        <w:t xml:space="preserve">larger </w:t>
      </w:r>
      <w:r w:rsidR="009C2FB2">
        <w:t xml:space="preserve">antennas as results of </w:t>
      </w:r>
      <w:r w:rsidR="00BA2D32">
        <w:t xml:space="preserve">increased </w:t>
      </w:r>
      <w:r w:rsidR="00F92DD2">
        <w:t xml:space="preserve">coverage to meet requests from network operators. </w:t>
      </w:r>
    </w:p>
    <w:p w14:paraId="28BE22FE" w14:textId="6B7326C5" w:rsidR="00B32814" w:rsidRDefault="007946C6" w:rsidP="00667F71">
      <w:r>
        <w:t>For FR2-1</w:t>
      </w:r>
      <w:r w:rsidR="00E57F71">
        <w:t xml:space="preserve"> base station using single element structures as well as sub-array structures is </w:t>
      </w:r>
      <w:r w:rsidR="005B5F48">
        <w:t>commercially</w:t>
      </w:r>
      <w:r w:rsidR="00E57F71">
        <w:t xml:space="preserve"> </w:t>
      </w:r>
      <w:r w:rsidR="005B5F48">
        <w:t>available</w:t>
      </w:r>
      <w:r w:rsidR="00E57F71">
        <w:t xml:space="preserve"> </w:t>
      </w:r>
      <w:r w:rsidR="005B5F48">
        <w:t>and deployed in networks.</w:t>
      </w:r>
      <w:r w:rsidR="008A2D0C">
        <w:t xml:space="preserve"> Requirements in RAN4 is developed based on single element </w:t>
      </w:r>
      <w:r w:rsidR="00ED0C47">
        <w:t xml:space="preserve">array antenna structures, however the introduction of sub-arrays structures will not affect </w:t>
      </w:r>
      <w:r w:rsidR="007C100E">
        <w:t xml:space="preserve">network performance where the main beam characteristics is considered as shown in </w:t>
      </w:r>
      <w:r w:rsidR="00782855">
        <w:t xml:space="preserve">simulation results presented in [5]. </w:t>
      </w:r>
      <w:r w:rsidR="00C27D93">
        <w:t>For sharing studies</w:t>
      </w:r>
      <w:r w:rsidR="00BE239C">
        <w:t xml:space="preserve"> towards other services conducted</w:t>
      </w:r>
      <w:r w:rsidR="00C27D93">
        <w:t xml:space="preserve"> in ITU-R the </w:t>
      </w:r>
      <w:r w:rsidR="00D145A6">
        <w:t>characteristics</w:t>
      </w:r>
      <w:r w:rsidR="00C27D93">
        <w:t xml:space="preserve"> of the side</w:t>
      </w:r>
      <w:r w:rsidR="00D145A6">
        <w:t xml:space="preserve">-lobe region is essential. Since RAN4 typically </w:t>
      </w:r>
      <w:r w:rsidR="0007041A">
        <w:t>provides</w:t>
      </w:r>
      <w:r w:rsidR="00D145A6">
        <w:t xml:space="preserve"> ITU-R with technical input it is </w:t>
      </w:r>
      <w:r w:rsidR="0007041A">
        <w:t>vital that RAN4 technical report</w:t>
      </w:r>
      <w:r w:rsidR="000004A7">
        <w:t>s (e.g., TR 37.840, TR 38.803, TR 38.921, etc.)</w:t>
      </w:r>
      <w:r w:rsidR="0007041A">
        <w:t xml:space="preserve"> holds relevant information. </w:t>
      </w:r>
    </w:p>
    <w:p w14:paraId="44D5BA5E" w14:textId="5F26D0B1" w:rsidR="00D81F3B" w:rsidRDefault="00384097" w:rsidP="00667F71">
      <w:pPr>
        <w:rPr>
          <w:rFonts w:ascii="Arial" w:hAnsi="Arial" w:cs="Arial"/>
        </w:rPr>
      </w:pPr>
      <w:r>
        <w:t xml:space="preserve">In </w:t>
      </w:r>
      <w:r w:rsidR="00D26A10">
        <w:t>addition to already available information</w:t>
      </w:r>
      <w:r w:rsidR="00052449">
        <w:t xml:space="preserve"> captured</w:t>
      </w:r>
      <w:r w:rsidR="00D26A10">
        <w:t xml:space="preserve"> for FR2-1</w:t>
      </w:r>
      <w:r w:rsidR="00243D47">
        <w:t>, additional information relevant for</w:t>
      </w:r>
      <w:r w:rsidR="00D26A10">
        <w:t xml:space="preserve"> base station </w:t>
      </w:r>
      <w:r w:rsidR="00243D47">
        <w:t xml:space="preserve">implementations </w:t>
      </w:r>
      <w:r w:rsidR="00D26A10">
        <w:t xml:space="preserve">with sub-array antennas is provided in </w:t>
      </w:r>
      <w:r>
        <w:t>Table 2</w:t>
      </w:r>
      <w:r w:rsidR="005B5F48">
        <w:t>.3</w:t>
      </w:r>
      <w:r>
        <w:t>-</w:t>
      </w:r>
      <w:r w:rsidR="005B5F48">
        <w:t>1</w:t>
      </w:r>
      <w:r w:rsidR="00900006">
        <w:t xml:space="preserve">. The </w:t>
      </w:r>
      <w:r>
        <w:t>antenna parameter</w:t>
      </w:r>
      <w:r w:rsidR="00900006">
        <w:t xml:space="preserve"> values are relevant for AAS base stations operating with in FR2-1 (</w:t>
      </w:r>
      <w:r w:rsidR="002E3B4B">
        <w:t xml:space="preserve">24250 </w:t>
      </w:r>
      <w:r>
        <w:t>to</w:t>
      </w:r>
      <w:r w:rsidR="0037581C">
        <w:t xml:space="preserve"> 52600</w:t>
      </w:r>
      <w:r>
        <w:t xml:space="preserve"> MHz</w:t>
      </w:r>
      <w:r w:rsidR="00900006">
        <w:t>)</w:t>
      </w:r>
      <w:r w:rsidR="00FF063B">
        <w:t xml:space="preserve">. </w:t>
      </w:r>
    </w:p>
    <w:p w14:paraId="2F5E755F" w14:textId="3BC1BB5F" w:rsidR="00FF2DF2" w:rsidRPr="003C0B2F" w:rsidRDefault="00FF2DF2" w:rsidP="00D727C3">
      <w:pPr>
        <w:keepNext/>
        <w:keepLines/>
        <w:spacing w:after="0"/>
        <w:jc w:val="center"/>
        <w:rPr>
          <w:rFonts w:ascii="Arial" w:eastAsia="SimSun" w:hAnsi="Arial"/>
          <w:b/>
        </w:rPr>
      </w:pPr>
      <w:r w:rsidRPr="003C0B2F">
        <w:rPr>
          <w:rFonts w:ascii="Arial" w:eastAsia="SimSun" w:hAnsi="Arial"/>
          <w:b/>
        </w:rPr>
        <w:t xml:space="preserve">Table </w:t>
      </w:r>
      <w:r w:rsidR="00622D12">
        <w:rPr>
          <w:rFonts w:ascii="Arial" w:eastAsia="SimSun" w:hAnsi="Arial"/>
          <w:b/>
        </w:rPr>
        <w:t>2</w:t>
      </w:r>
      <w:r w:rsidR="005B5F48">
        <w:rPr>
          <w:rFonts w:ascii="Arial" w:eastAsia="SimSun" w:hAnsi="Arial"/>
          <w:b/>
        </w:rPr>
        <w:t>.3</w:t>
      </w:r>
      <w:r w:rsidRPr="003C0B2F">
        <w:rPr>
          <w:rFonts w:ascii="Arial" w:eastAsia="SimSun" w:hAnsi="Arial"/>
          <w:b/>
        </w:rPr>
        <w:t>-</w:t>
      </w:r>
      <w:r w:rsidR="005B5F48">
        <w:rPr>
          <w:rFonts w:ascii="Arial" w:eastAsia="SimSun" w:hAnsi="Arial"/>
          <w:b/>
        </w:rPr>
        <w:t>1</w:t>
      </w:r>
      <w:r w:rsidRPr="003C0B2F">
        <w:rPr>
          <w:rFonts w:ascii="Arial" w:eastAsia="SimSun" w:hAnsi="Arial"/>
          <w:b/>
        </w:rPr>
        <w:t xml:space="preserve">: </w:t>
      </w:r>
      <w:r w:rsidR="004813B3">
        <w:rPr>
          <w:rFonts w:ascii="Arial" w:eastAsia="SimSun" w:hAnsi="Arial"/>
          <w:b/>
        </w:rPr>
        <w:t>FR2-1 s</w:t>
      </w:r>
      <w:r w:rsidR="005B5F48">
        <w:rPr>
          <w:rFonts w:ascii="Arial" w:eastAsia="SimSun" w:hAnsi="Arial"/>
          <w:b/>
        </w:rPr>
        <w:t>ub-array parameters</w:t>
      </w:r>
    </w:p>
    <w:tbl>
      <w:tblPr>
        <w:tblW w:w="7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8"/>
        <w:gridCol w:w="1762"/>
        <w:gridCol w:w="1767"/>
        <w:gridCol w:w="1632"/>
      </w:tblGrid>
      <w:tr w:rsidR="006271BB" w:rsidRPr="000C0827" w14:paraId="1E67D3BC" w14:textId="75DF7043" w:rsidTr="0007041A">
        <w:trPr>
          <w:tblHeader/>
          <w:jc w:val="center"/>
        </w:trPr>
        <w:tc>
          <w:tcPr>
            <w:tcW w:w="2838" w:type="dxa"/>
          </w:tcPr>
          <w:p w14:paraId="55C980F2" w14:textId="74A28F5C" w:rsidR="006271BB" w:rsidRPr="00094213" w:rsidRDefault="006271BB" w:rsidP="007D3981">
            <w:pPr>
              <w:keepNext/>
              <w:keepLines/>
              <w:spacing w:after="0"/>
              <w:jc w:val="center"/>
              <w:rPr>
                <w:rFonts w:ascii="Arial" w:hAnsi="Arial"/>
                <w:b/>
                <w:sz w:val="18"/>
              </w:rPr>
            </w:pPr>
            <w:r>
              <w:rPr>
                <w:rFonts w:ascii="Arial" w:hAnsi="Arial"/>
                <w:b/>
                <w:sz w:val="18"/>
              </w:rPr>
              <w:t>Parameter</w:t>
            </w:r>
          </w:p>
        </w:tc>
        <w:tc>
          <w:tcPr>
            <w:tcW w:w="1762" w:type="dxa"/>
          </w:tcPr>
          <w:p w14:paraId="64358CFB" w14:textId="6941DC3C" w:rsidR="006271BB" w:rsidRPr="00094213" w:rsidRDefault="006271BB" w:rsidP="007D3981">
            <w:pPr>
              <w:keepNext/>
              <w:keepLines/>
              <w:spacing w:after="0"/>
              <w:jc w:val="center"/>
              <w:rPr>
                <w:rFonts w:ascii="Arial" w:hAnsi="Arial"/>
                <w:b/>
                <w:sz w:val="18"/>
              </w:rPr>
            </w:pPr>
            <w:r w:rsidRPr="00094213">
              <w:rPr>
                <w:rFonts w:ascii="Arial" w:hAnsi="Arial"/>
                <w:b/>
                <w:sz w:val="18"/>
              </w:rPr>
              <w:t>Urban macro</w:t>
            </w:r>
          </w:p>
        </w:tc>
        <w:tc>
          <w:tcPr>
            <w:tcW w:w="1767" w:type="dxa"/>
            <w:shd w:val="clear" w:color="auto" w:fill="auto"/>
          </w:tcPr>
          <w:p w14:paraId="2E64B009" w14:textId="764A30D8" w:rsidR="006271BB" w:rsidRPr="00094213" w:rsidRDefault="006271BB" w:rsidP="007D3981">
            <w:pPr>
              <w:keepNext/>
              <w:keepLines/>
              <w:spacing w:after="0"/>
              <w:jc w:val="center"/>
              <w:rPr>
                <w:rFonts w:ascii="Arial" w:hAnsi="Arial"/>
                <w:b/>
                <w:sz w:val="18"/>
              </w:rPr>
            </w:pPr>
            <w:r w:rsidRPr="00094213">
              <w:rPr>
                <w:rFonts w:ascii="Arial" w:hAnsi="Arial"/>
                <w:b/>
                <w:sz w:val="18"/>
              </w:rPr>
              <w:t>Dense urban</w:t>
            </w:r>
          </w:p>
        </w:tc>
        <w:tc>
          <w:tcPr>
            <w:tcW w:w="1632" w:type="dxa"/>
          </w:tcPr>
          <w:p w14:paraId="17E2B5D3" w14:textId="1CA1FE3C" w:rsidR="006271BB" w:rsidRPr="00094213" w:rsidRDefault="006271BB" w:rsidP="007D3981">
            <w:pPr>
              <w:keepNext/>
              <w:keepLines/>
              <w:spacing w:after="0"/>
              <w:jc w:val="center"/>
              <w:rPr>
                <w:rFonts w:ascii="Arial" w:hAnsi="Arial"/>
                <w:b/>
                <w:sz w:val="18"/>
              </w:rPr>
            </w:pPr>
            <w:r>
              <w:rPr>
                <w:rFonts w:ascii="Arial" w:hAnsi="Arial"/>
                <w:b/>
                <w:sz w:val="18"/>
              </w:rPr>
              <w:t>Indoor</w:t>
            </w:r>
          </w:p>
        </w:tc>
      </w:tr>
      <w:tr w:rsidR="006271BB" w:rsidRPr="000C0827" w14:paraId="04DF65EF" w14:textId="56CD46AC" w:rsidTr="0007041A">
        <w:trPr>
          <w:jc w:val="center"/>
        </w:trPr>
        <w:tc>
          <w:tcPr>
            <w:tcW w:w="2838" w:type="dxa"/>
          </w:tcPr>
          <w:p w14:paraId="103289D9" w14:textId="77777777" w:rsidR="006271BB" w:rsidRPr="00094213" w:rsidRDefault="006271BB" w:rsidP="007D3981">
            <w:pPr>
              <w:keepNext/>
              <w:keepLines/>
              <w:spacing w:after="0"/>
              <w:jc w:val="center"/>
              <w:rPr>
                <w:rFonts w:ascii="Arial" w:hAnsi="Arial"/>
                <w:sz w:val="18"/>
                <w:szCs w:val="18"/>
                <w:lang w:eastAsia="zh-CN"/>
              </w:rPr>
            </w:pPr>
            <w:r w:rsidRPr="00094213">
              <w:rPr>
                <w:rFonts w:ascii="Arial" w:hAnsi="Arial"/>
                <w:sz w:val="18"/>
                <w:szCs w:val="18"/>
                <w:lang w:eastAsia="zh-CN"/>
              </w:rPr>
              <w:t>Element gain</w:t>
            </w:r>
          </w:p>
        </w:tc>
        <w:tc>
          <w:tcPr>
            <w:tcW w:w="1762" w:type="dxa"/>
          </w:tcPr>
          <w:p w14:paraId="62481737" w14:textId="72B21709" w:rsidR="006271BB" w:rsidRPr="00094213" w:rsidRDefault="006271BB" w:rsidP="007D3981">
            <w:pPr>
              <w:keepNext/>
              <w:keepLines/>
              <w:spacing w:after="0"/>
              <w:jc w:val="center"/>
              <w:rPr>
                <w:rFonts w:ascii="Arial" w:hAnsi="Arial"/>
                <w:sz w:val="18"/>
                <w:szCs w:val="18"/>
                <w:lang w:eastAsia="zh-CN"/>
              </w:rPr>
            </w:pPr>
            <w:r w:rsidRPr="00827F1E">
              <w:rPr>
                <w:rFonts w:ascii="Arial" w:hAnsi="Arial"/>
                <w:sz w:val="18"/>
                <w:szCs w:val="18"/>
                <w:lang w:eastAsia="zh-CN"/>
              </w:rPr>
              <w:t>5.5 dBi</w:t>
            </w:r>
          </w:p>
        </w:tc>
        <w:tc>
          <w:tcPr>
            <w:tcW w:w="1767" w:type="dxa"/>
            <w:shd w:val="clear" w:color="auto" w:fill="auto"/>
          </w:tcPr>
          <w:p w14:paraId="7DDF064C" w14:textId="352AA051" w:rsidR="006271BB" w:rsidRPr="00094213" w:rsidRDefault="006271BB" w:rsidP="007D3981">
            <w:pPr>
              <w:keepNext/>
              <w:keepLines/>
              <w:spacing w:after="0"/>
              <w:jc w:val="center"/>
              <w:rPr>
                <w:rFonts w:ascii="Arial" w:hAnsi="Arial"/>
                <w:sz w:val="18"/>
                <w:szCs w:val="18"/>
                <w:lang w:eastAsia="zh-CN"/>
              </w:rPr>
            </w:pPr>
            <w:r w:rsidRPr="00827F1E">
              <w:rPr>
                <w:rFonts w:ascii="Arial" w:hAnsi="Arial"/>
                <w:sz w:val="18"/>
                <w:szCs w:val="18"/>
                <w:lang w:eastAsia="zh-CN"/>
              </w:rPr>
              <w:t>5.5 dBi</w:t>
            </w:r>
          </w:p>
        </w:tc>
        <w:tc>
          <w:tcPr>
            <w:tcW w:w="1632" w:type="dxa"/>
          </w:tcPr>
          <w:p w14:paraId="1C1D185E" w14:textId="522433BB" w:rsidR="006271BB" w:rsidRPr="00827F1E" w:rsidRDefault="003A2F43" w:rsidP="007D3981">
            <w:pPr>
              <w:keepNext/>
              <w:keepLines/>
              <w:spacing w:after="0"/>
              <w:jc w:val="center"/>
              <w:rPr>
                <w:rFonts w:ascii="Arial" w:hAnsi="Arial"/>
                <w:sz w:val="18"/>
                <w:szCs w:val="18"/>
                <w:lang w:eastAsia="zh-CN"/>
              </w:rPr>
            </w:pPr>
            <w:r w:rsidRPr="00827F1E">
              <w:rPr>
                <w:rFonts w:ascii="Arial" w:hAnsi="Arial"/>
                <w:sz w:val="18"/>
                <w:szCs w:val="18"/>
                <w:lang w:eastAsia="zh-CN"/>
              </w:rPr>
              <w:t>5.5 dBi</w:t>
            </w:r>
          </w:p>
        </w:tc>
      </w:tr>
      <w:tr w:rsidR="006271BB" w:rsidRPr="000C0827" w14:paraId="08953624" w14:textId="78E120E7" w:rsidTr="0007041A">
        <w:trPr>
          <w:jc w:val="center"/>
        </w:trPr>
        <w:tc>
          <w:tcPr>
            <w:tcW w:w="2838" w:type="dxa"/>
          </w:tcPr>
          <w:p w14:paraId="09563E4C" w14:textId="77777777" w:rsidR="006271BB" w:rsidRPr="007B6970" w:rsidRDefault="006271BB" w:rsidP="007D3981">
            <w:pPr>
              <w:keepNext/>
              <w:keepLines/>
              <w:spacing w:after="0"/>
              <w:jc w:val="center"/>
              <w:rPr>
                <w:rFonts w:ascii="Arial" w:hAnsi="Arial"/>
                <w:sz w:val="18"/>
                <w:lang w:eastAsia="x-none"/>
              </w:rPr>
            </w:pPr>
            <w:r w:rsidRPr="00094213">
              <w:rPr>
                <w:rFonts w:ascii="Arial" w:hAnsi="Arial"/>
                <w:sz w:val="18"/>
                <w:lang w:eastAsia="x-none"/>
              </w:rPr>
              <w:t>Horizontal/vertical 3 dB beam width of single elemen</w:t>
            </w:r>
            <w:r w:rsidRPr="0030717A">
              <w:rPr>
                <w:rFonts w:ascii="Arial" w:hAnsi="Arial"/>
                <w:sz w:val="18"/>
                <w:lang w:eastAsia="x-none"/>
              </w:rPr>
              <w:t>t</w:t>
            </w:r>
          </w:p>
        </w:tc>
        <w:tc>
          <w:tcPr>
            <w:tcW w:w="1762" w:type="dxa"/>
          </w:tcPr>
          <w:p w14:paraId="57220331" w14:textId="77777777" w:rsidR="006271BB" w:rsidRPr="00EB783C" w:rsidRDefault="006271BB" w:rsidP="00A72B24">
            <w:pPr>
              <w:keepNext/>
              <w:keepLines/>
              <w:spacing w:after="0"/>
              <w:jc w:val="center"/>
              <w:rPr>
                <w:rFonts w:ascii="Arial" w:hAnsi="Arial"/>
                <w:sz w:val="18"/>
                <w:lang w:eastAsia="x-none"/>
              </w:rPr>
            </w:pPr>
            <w:r w:rsidRPr="00096B59">
              <w:rPr>
                <w:rFonts w:ascii="Arial" w:hAnsi="Arial"/>
                <w:sz w:val="18"/>
                <w:lang w:eastAsia="x-none"/>
              </w:rPr>
              <w:t>90 º for H</w:t>
            </w:r>
          </w:p>
          <w:p w14:paraId="745128D0" w14:textId="3EE91008" w:rsidR="006271BB" w:rsidRPr="000739F3" w:rsidRDefault="006271BB" w:rsidP="00A72B24">
            <w:pPr>
              <w:keepNext/>
              <w:keepLines/>
              <w:spacing w:after="0"/>
              <w:jc w:val="center"/>
              <w:rPr>
                <w:rFonts w:ascii="Arial" w:hAnsi="Arial"/>
                <w:sz w:val="18"/>
                <w:lang w:eastAsia="x-none"/>
              </w:rPr>
            </w:pPr>
            <w:r w:rsidRPr="00890F2E">
              <w:rPr>
                <w:rFonts w:ascii="Arial" w:hAnsi="Arial"/>
                <w:sz w:val="18"/>
                <w:lang w:eastAsia="x-none"/>
              </w:rPr>
              <w:t xml:space="preserve">90 </w:t>
            </w:r>
            <w:r w:rsidRPr="000739F3">
              <w:rPr>
                <w:rFonts w:ascii="Arial" w:hAnsi="Arial"/>
                <w:sz w:val="18"/>
                <w:lang w:eastAsia="x-none"/>
              </w:rPr>
              <w:t>º for V</w:t>
            </w:r>
          </w:p>
        </w:tc>
        <w:tc>
          <w:tcPr>
            <w:tcW w:w="1767" w:type="dxa"/>
            <w:shd w:val="clear" w:color="auto" w:fill="auto"/>
          </w:tcPr>
          <w:p w14:paraId="33E32ACB" w14:textId="77777777" w:rsidR="006271BB" w:rsidRPr="000739F3" w:rsidRDefault="006271BB" w:rsidP="00A72B24">
            <w:pPr>
              <w:keepNext/>
              <w:keepLines/>
              <w:spacing w:after="0"/>
              <w:jc w:val="center"/>
              <w:rPr>
                <w:rFonts w:ascii="Arial" w:hAnsi="Arial"/>
                <w:sz w:val="18"/>
                <w:lang w:eastAsia="x-none"/>
              </w:rPr>
            </w:pPr>
            <w:r w:rsidRPr="000739F3">
              <w:rPr>
                <w:rFonts w:ascii="Arial" w:hAnsi="Arial"/>
                <w:sz w:val="18"/>
                <w:lang w:eastAsia="x-none"/>
              </w:rPr>
              <w:t>90 º for H</w:t>
            </w:r>
          </w:p>
          <w:p w14:paraId="4652E236" w14:textId="4F7945EE" w:rsidR="006271BB" w:rsidRPr="00FB33CC" w:rsidRDefault="006271BB" w:rsidP="00A72B24">
            <w:pPr>
              <w:keepNext/>
              <w:keepLines/>
              <w:spacing w:after="0"/>
              <w:jc w:val="center"/>
              <w:rPr>
                <w:rFonts w:ascii="Arial" w:hAnsi="Arial"/>
                <w:sz w:val="18"/>
                <w:lang w:eastAsia="x-none"/>
              </w:rPr>
            </w:pPr>
            <w:r w:rsidRPr="000739F3">
              <w:rPr>
                <w:rFonts w:ascii="Arial" w:hAnsi="Arial"/>
                <w:sz w:val="18"/>
                <w:lang w:eastAsia="x-none"/>
              </w:rPr>
              <w:t xml:space="preserve">90 </w:t>
            </w:r>
            <w:r w:rsidRPr="00F2777F">
              <w:rPr>
                <w:rFonts w:ascii="Arial" w:hAnsi="Arial"/>
                <w:sz w:val="18"/>
                <w:lang w:eastAsia="x-none"/>
              </w:rPr>
              <w:t>º for V</w:t>
            </w:r>
          </w:p>
        </w:tc>
        <w:tc>
          <w:tcPr>
            <w:tcW w:w="1632" w:type="dxa"/>
          </w:tcPr>
          <w:p w14:paraId="29585FB3" w14:textId="77777777" w:rsidR="003A2F43" w:rsidRPr="000739F3" w:rsidRDefault="003A2F43" w:rsidP="003A2F43">
            <w:pPr>
              <w:keepNext/>
              <w:keepLines/>
              <w:spacing w:after="0"/>
              <w:jc w:val="center"/>
              <w:rPr>
                <w:rFonts w:ascii="Arial" w:hAnsi="Arial"/>
                <w:sz w:val="18"/>
                <w:lang w:eastAsia="x-none"/>
              </w:rPr>
            </w:pPr>
            <w:r w:rsidRPr="000739F3">
              <w:rPr>
                <w:rFonts w:ascii="Arial" w:hAnsi="Arial"/>
                <w:sz w:val="18"/>
                <w:lang w:eastAsia="x-none"/>
              </w:rPr>
              <w:t>90 º for H</w:t>
            </w:r>
          </w:p>
          <w:p w14:paraId="6FB8314F" w14:textId="3E5C2168" w:rsidR="006271BB" w:rsidRPr="000739F3" w:rsidRDefault="003A2F43" w:rsidP="003A2F43">
            <w:pPr>
              <w:keepNext/>
              <w:keepLines/>
              <w:spacing w:after="0"/>
              <w:jc w:val="center"/>
              <w:rPr>
                <w:rFonts w:ascii="Arial" w:hAnsi="Arial"/>
                <w:sz w:val="18"/>
                <w:lang w:eastAsia="x-none"/>
              </w:rPr>
            </w:pPr>
            <w:r w:rsidRPr="000739F3">
              <w:rPr>
                <w:rFonts w:ascii="Arial" w:hAnsi="Arial"/>
                <w:sz w:val="18"/>
                <w:lang w:eastAsia="x-none"/>
              </w:rPr>
              <w:t xml:space="preserve">90 </w:t>
            </w:r>
            <w:r w:rsidRPr="00F2777F">
              <w:rPr>
                <w:rFonts w:ascii="Arial" w:hAnsi="Arial"/>
                <w:sz w:val="18"/>
                <w:lang w:eastAsia="x-none"/>
              </w:rPr>
              <w:t>º for V</w:t>
            </w:r>
          </w:p>
        </w:tc>
      </w:tr>
      <w:tr w:rsidR="006271BB" w:rsidRPr="000C0827" w14:paraId="2B93C3B1" w14:textId="2AC48B41" w:rsidTr="0007041A">
        <w:trPr>
          <w:jc w:val="center"/>
        </w:trPr>
        <w:tc>
          <w:tcPr>
            <w:tcW w:w="2838" w:type="dxa"/>
          </w:tcPr>
          <w:p w14:paraId="5F4ABF2B" w14:textId="77777777" w:rsidR="006271BB" w:rsidRPr="00FD0943" w:rsidRDefault="006271BB" w:rsidP="007D3981">
            <w:pPr>
              <w:keepNext/>
              <w:keepLines/>
              <w:spacing w:after="0"/>
              <w:jc w:val="center"/>
              <w:rPr>
                <w:rFonts w:ascii="Arial" w:hAnsi="Arial"/>
                <w:sz w:val="18"/>
                <w:lang w:eastAsia="x-none"/>
              </w:rPr>
            </w:pPr>
            <w:r w:rsidRPr="00094213">
              <w:rPr>
                <w:rFonts w:ascii="Arial" w:hAnsi="Arial"/>
                <w:sz w:val="18"/>
                <w:lang w:eastAsia="x-none"/>
              </w:rPr>
              <w:t>Horizontal/vertical front to back ratio</w:t>
            </w:r>
          </w:p>
        </w:tc>
        <w:tc>
          <w:tcPr>
            <w:tcW w:w="1762" w:type="dxa"/>
          </w:tcPr>
          <w:p w14:paraId="60AB6BEE" w14:textId="555F04CE" w:rsidR="006271BB" w:rsidRPr="00096B59" w:rsidRDefault="006271BB" w:rsidP="007D3981">
            <w:pPr>
              <w:keepNext/>
              <w:keepLines/>
              <w:spacing w:after="0"/>
              <w:jc w:val="center"/>
              <w:rPr>
                <w:rFonts w:ascii="Arial" w:hAnsi="Arial"/>
                <w:sz w:val="18"/>
                <w:lang w:eastAsia="x-none"/>
              </w:rPr>
            </w:pPr>
            <w:r w:rsidRPr="0030717A">
              <w:rPr>
                <w:rFonts w:ascii="Arial" w:hAnsi="Arial"/>
                <w:sz w:val="18"/>
                <w:lang w:eastAsia="x-none"/>
              </w:rPr>
              <w:t xml:space="preserve">30 </w:t>
            </w:r>
            <w:r w:rsidRPr="007B6970">
              <w:rPr>
                <w:rFonts w:ascii="Arial" w:hAnsi="Arial"/>
                <w:sz w:val="18"/>
                <w:lang w:eastAsia="x-none"/>
              </w:rPr>
              <w:t>dB for both H/V</w:t>
            </w:r>
          </w:p>
        </w:tc>
        <w:tc>
          <w:tcPr>
            <w:tcW w:w="1767" w:type="dxa"/>
            <w:shd w:val="clear" w:color="auto" w:fill="auto"/>
          </w:tcPr>
          <w:p w14:paraId="5194C862" w14:textId="19655CF2" w:rsidR="006271BB" w:rsidRPr="00890F2E" w:rsidRDefault="006271BB" w:rsidP="007D3981">
            <w:pPr>
              <w:keepNext/>
              <w:keepLines/>
              <w:spacing w:after="0"/>
              <w:jc w:val="center"/>
              <w:rPr>
                <w:rFonts w:ascii="Arial" w:hAnsi="Arial"/>
                <w:sz w:val="18"/>
                <w:lang w:eastAsia="x-none"/>
              </w:rPr>
            </w:pPr>
            <w:r w:rsidRPr="00890F2E">
              <w:rPr>
                <w:rFonts w:ascii="Arial" w:hAnsi="Arial"/>
                <w:sz w:val="18"/>
                <w:lang w:eastAsia="x-none"/>
              </w:rPr>
              <w:t>30 dB for both H/V</w:t>
            </w:r>
          </w:p>
        </w:tc>
        <w:tc>
          <w:tcPr>
            <w:tcW w:w="1632" w:type="dxa"/>
          </w:tcPr>
          <w:p w14:paraId="511EF88E" w14:textId="256EF6DC" w:rsidR="006271BB" w:rsidRPr="00890F2E" w:rsidRDefault="003A2F43" w:rsidP="007D3981">
            <w:pPr>
              <w:keepNext/>
              <w:keepLines/>
              <w:spacing w:after="0"/>
              <w:jc w:val="center"/>
              <w:rPr>
                <w:rFonts w:ascii="Arial" w:hAnsi="Arial"/>
                <w:sz w:val="18"/>
                <w:lang w:eastAsia="x-none"/>
              </w:rPr>
            </w:pPr>
            <w:r w:rsidRPr="00890F2E">
              <w:rPr>
                <w:rFonts w:ascii="Arial" w:hAnsi="Arial"/>
                <w:sz w:val="18"/>
                <w:lang w:eastAsia="x-none"/>
              </w:rPr>
              <w:t>30 dB for both H/V</w:t>
            </w:r>
          </w:p>
        </w:tc>
      </w:tr>
      <w:tr w:rsidR="006271BB" w:rsidRPr="000C0827" w14:paraId="7671A735" w14:textId="708EA32B" w:rsidTr="0007041A">
        <w:trPr>
          <w:jc w:val="center"/>
        </w:trPr>
        <w:tc>
          <w:tcPr>
            <w:tcW w:w="2838" w:type="dxa"/>
          </w:tcPr>
          <w:p w14:paraId="5EC73A0F" w14:textId="77777777" w:rsidR="006271BB" w:rsidRPr="00FD0943" w:rsidRDefault="006271BB" w:rsidP="007D3981">
            <w:pPr>
              <w:keepNext/>
              <w:keepLines/>
              <w:spacing w:after="0"/>
              <w:jc w:val="center"/>
              <w:rPr>
                <w:rFonts w:ascii="Arial" w:hAnsi="Arial"/>
                <w:sz w:val="18"/>
                <w:lang w:eastAsia="x-none"/>
              </w:rPr>
            </w:pPr>
            <w:r w:rsidRPr="00094213">
              <w:rPr>
                <w:rFonts w:ascii="Arial" w:hAnsi="Arial"/>
                <w:sz w:val="18"/>
                <w:lang w:eastAsia="x-none"/>
              </w:rPr>
              <w:t>Antenna polarization</w:t>
            </w:r>
          </w:p>
        </w:tc>
        <w:tc>
          <w:tcPr>
            <w:tcW w:w="1762" w:type="dxa"/>
          </w:tcPr>
          <w:p w14:paraId="735D978D" w14:textId="0EDA1B58" w:rsidR="006271BB" w:rsidRPr="00EB783C" w:rsidRDefault="006271BB" w:rsidP="007D3981">
            <w:pPr>
              <w:keepNext/>
              <w:keepLines/>
              <w:spacing w:after="0"/>
              <w:jc w:val="center"/>
              <w:rPr>
                <w:rFonts w:ascii="Arial" w:hAnsi="Arial"/>
                <w:sz w:val="18"/>
                <w:lang w:eastAsia="x-none"/>
              </w:rPr>
            </w:pPr>
            <w:r w:rsidRPr="0030717A">
              <w:rPr>
                <w:rFonts w:ascii="Arial" w:hAnsi="Arial"/>
                <w:sz w:val="18"/>
                <w:lang w:eastAsia="x-none"/>
              </w:rPr>
              <w:t>Linear</w:t>
            </w:r>
            <w:r w:rsidRPr="007B6970">
              <w:rPr>
                <w:rFonts w:ascii="Arial" w:hAnsi="Arial"/>
                <w:sz w:val="18"/>
                <w:lang w:eastAsia="x-none"/>
              </w:rPr>
              <w:t xml:space="preserve"> </w:t>
            </w:r>
            <w:r w:rsidRPr="00096B59">
              <w:rPr>
                <w:rFonts w:ascii="Arial" w:hAnsi="Arial"/>
                <w:sz w:val="18"/>
                <w:lang w:eastAsia="x-none"/>
              </w:rPr>
              <w:t>H/V</w:t>
            </w:r>
          </w:p>
        </w:tc>
        <w:tc>
          <w:tcPr>
            <w:tcW w:w="1767" w:type="dxa"/>
            <w:shd w:val="clear" w:color="auto" w:fill="auto"/>
          </w:tcPr>
          <w:p w14:paraId="1C0B4CB5" w14:textId="4C55AAA1" w:rsidR="006271BB" w:rsidRPr="000739F3" w:rsidRDefault="006271BB" w:rsidP="007D3981">
            <w:pPr>
              <w:keepNext/>
              <w:keepLines/>
              <w:spacing w:after="0"/>
              <w:jc w:val="center"/>
              <w:rPr>
                <w:rFonts w:ascii="Arial" w:hAnsi="Arial"/>
                <w:sz w:val="18"/>
                <w:lang w:eastAsia="x-none"/>
              </w:rPr>
            </w:pPr>
            <w:r w:rsidRPr="00890F2E">
              <w:rPr>
                <w:rFonts w:ascii="Arial" w:hAnsi="Arial"/>
                <w:sz w:val="18"/>
                <w:lang w:eastAsia="x-none"/>
              </w:rPr>
              <w:t xml:space="preserve">Linear </w:t>
            </w:r>
            <w:r w:rsidRPr="000739F3">
              <w:rPr>
                <w:rFonts w:ascii="Arial" w:hAnsi="Arial"/>
                <w:sz w:val="18"/>
                <w:lang w:eastAsia="x-none"/>
              </w:rPr>
              <w:t>H/V</w:t>
            </w:r>
          </w:p>
        </w:tc>
        <w:tc>
          <w:tcPr>
            <w:tcW w:w="1632" w:type="dxa"/>
          </w:tcPr>
          <w:p w14:paraId="2B16A6BB" w14:textId="45240B0F" w:rsidR="006271BB" w:rsidRPr="00890F2E" w:rsidRDefault="003A2F43" w:rsidP="007D3981">
            <w:pPr>
              <w:keepNext/>
              <w:keepLines/>
              <w:spacing w:after="0"/>
              <w:jc w:val="center"/>
              <w:rPr>
                <w:rFonts w:ascii="Arial" w:hAnsi="Arial"/>
                <w:sz w:val="18"/>
                <w:lang w:eastAsia="x-none"/>
              </w:rPr>
            </w:pPr>
            <w:r w:rsidRPr="00890F2E">
              <w:rPr>
                <w:rFonts w:ascii="Arial" w:hAnsi="Arial"/>
                <w:sz w:val="18"/>
                <w:lang w:eastAsia="x-none"/>
              </w:rPr>
              <w:t xml:space="preserve">Linear </w:t>
            </w:r>
            <w:r w:rsidRPr="000739F3">
              <w:rPr>
                <w:rFonts w:ascii="Arial" w:hAnsi="Arial"/>
                <w:sz w:val="18"/>
                <w:lang w:eastAsia="x-none"/>
              </w:rPr>
              <w:t>H/V</w:t>
            </w:r>
          </w:p>
        </w:tc>
      </w:tr>
      <w:tr w:rsidR="006271BB" w:rsidRPr="000C0827" w14:paraId="5141ECF4" w14:textId="728DA7F3" w:rsidTr="0007041A">
        <w:trPr>
          <w:jc w:val="center"/>
        </w:trPr>
        <w:tc>
          <w:tcPr>
            <w:tcW w:w="2838" w:type="dxa"/>
          </w:tcPr>
          <w:p w14:paraId="01289E8F" w14:textId="77777777" w:rsidR="006271BB" w:rsidRPr="0030717A" w:rsidRDefault="006271BB" w:rsidP="007D3981">
            <w:pPr>
              <w:keepNext/>
              <w:keepLines/>
              <w:spacing w:after="0"/>
              <w:jc w:val="center"/>
              <w:rPr>
                <w:rFonts w:ascii="Arial" w:hAnsi="Arial"/>
                <w:sz w:val="18"/>
                <w:lang w:eastAsia="x-none"/>
              </w:rPr>
            </w:pPr>
            <w:r w:rsidRPr="00094213">
              <w:rPr>
                <w:rFonts w:ascii="Arial" w:hAnsi="Arial"/>
                <w:sz w:val="18"/>
                <w:lang w:eastAsia="x-none"/>
              </w:rPr>
              <w:t>Antenna sub-array configuration (Row × Column)</w:t>
            </w:r>
          </w:p>
        </w:tc>
        <w:tc>
          <w:tcPr>
            <w:tcW w:w="1762" w:type="dxa"/>
          </w:tcPr>
          <w:p w14:paraId="42A17DC9" w14:textId="560C0A54" w:rsidR="006271BB" w:rsidRPr="00EB783C" w:rsidRDefault="006271BB" w:rsidP="007D3981">
            <w:pPr>
              <w:keepNext/>
              <w:keepLines/>
              <w:spacing w:after="0"/>
              <w:jc w:val="center"/>
              <w:rPr>
                <w:rFonts w:ascii="Arial" w:hAnsi="Arial"/>
                <w:sz w:val="18"/>
                <w:lang w:eastAsia="x-none"/>
              </w:rPr>
            </w:pPr>
            <w:r w:rsidRPr="00096B59">
              <w:rPr>
                <w:rFonts w:ascii="Arial" w:hAnsi="Arial"/>
                <w:sz w:val="18"/>
                <w:lang w:eastAsia="x-none"/>
              </w:rPr>
              <w:t>8 x 24</w:t>
            </w:r>
          </w:p>
        </w:tc>
        <w:tc>
          <w:tcPr>
            <w:tcW w:w="1767" w:type="dxa"/>
            <w:shd w:val="clear" w:color="auto" w:fill="auto"/>
          </w:tcPr>
          <w:p w14:paraId="0E5782A2" w14:textId="0D7FB6A3" w:rsidR="006271BB" w:rsidRPr="000739F3" w:rsidRDefault="006271BB" w:rsidP="007D3981">
            <w:pPr>
              <w:keepNext/>
              <w:keepLines/>
              <w:spacing w:after="0"/>
              <w:jc w:val="center"/>
              <w:rPr>
                <w:rFonts w:ascii="Arial" w:hAnsi="Arial"/>
                <w:sz w:val="18"/>
                <w:lang w:eastAsia="x-none"/>
              </w:rPr>
            </w:pPr>
            <w:r w:rsidRPr="00890F2E">
              <w:rPr>
                <w:rFonts w:ascii="Arial" w:hAnsi="Arial"/>
                <w:sz w:val="18"/>
                <w:lang w:eastAsia="x-none"/>
              </w:rPr>
              <w:t xml:space="preserve">4 </w:t>
            </w:r>
            <w:r w:rsidRPr="000739F3">
              <w:rPr>
                <w:rFonts w:ascii="Arial" w:hAnsi="Arial"/>
                <w:sz w:val="18"/>
                <w:lang w:eastAsia="x-none"/>
              </w:rPr>
              <w:t>x 24</w:t>
            </w:r>
          </w:p>
        </w:tc>
        <w:tc>
          <w:tcPr>
            <w:tcW w:w="1632" w:type="dxa"/>
          </w:tcPr>
          <w:p w14:paraId="3F71091E" w14:textId="7F2621C5" w:rsidR="006271BB" w:rsidRPr="00890F2E" w:rsidRDefault="003A2F43" w:rsidP="007D3981">
            <w:pPr>
              <w:keepNext/>
              <w:keepLines/>
              <w:spacing w:after="0"/>
              <w:jc w:val="center"/>
              <w:rPr>
                <w:rFonts w:ascii="Arial" w:hAnsi="Arial"/>
                <w:sz w:val="18"/>
                <w:lang w:eastAsia="x-none"/>
              </w:rPr>
            </w:pPr>
            <w:r>
              <w:rPr>
                <w:rFonts w:ascii="Arial" w:hAnsi="Arial"/>
                <w:sz w:val="18"/>
                <w:lang w:eastAsia="x-none"/>
              </w:rPr>
              <w:t>4 x 8</w:t>
            </w:r>
          </w:p>
        </w:tc>
      </w:tr>
      <w:tr w:rsidR="006271BB" w:rsidRPr="000C0827" w14:paraId="5DF0133F" w14:textId="211EE575" w:rsidTr="0007041A">
        <w:trPr>
          <w:jc w:val="center"/>
        </w:trPr>
        <w:tc>
          <w:tcPr>
            <w:tcW w:w="2838" w:type="dxa"/>
          </w:tcPr>
          <w:p w14:paraId="692C37F0" w14:textId="77777777" w:rsidR="006271BB" w:rsidRPr="0030717A" w:rsidRDefault="006271BB" w:rsidP="007D3981">
            <w:pPr>
              <w:keepNext/>
              <w:keepLines/>
              <w:spacing w:after="0"/>
              <w:jc w:val="center"/>
              <w:rPr>
                <w:rFonts w:ascii="Arial" w:hAnsi="Arial"/>
                <w:sz w:val="18"/>
                <w:lang w:eastAsia="x-none"/>
              </w:rPr>
            </w:pPr>
            <w:r w:rsidRPr="00094213">
              <w:rPr>
                <w:rFonts w:ascii="Arial" w:hAnsi="Arial"/>
                <w:sz w:val="18"/>
                <w:lang w:eastAsia="x-none"/>
              </w:rPr>
              <w:t>Horizontal/Vertical radiating sub-array spacing</w:t>
            </w:r>
          </w:p>
        </w:tc>
        <w:tc>
          <w:tcPr>
            <w:tcW w:w="1762" w:type="dxa"/>
          </w:tcPr>
          <w:p w14:paraId="4A10666F" w14:textId="77777777" w:rsidR="00020334" w:rsidRDefault="006271BB" w:rsidP="007D3981">
            <w:pPr>
              <w:keepNext/>
              <w:keepLines/>
              <w:spacing w:after="0"/>
              <w:jc w:val="center"/>
              <w:rPr>
                <w:rFonts w:ascii="Arial" w:hAnsi="Arial"/>
                <w:sz w:val="18"/>
                <w:lang w:eastAsia="x-none"/>
              </w:rPr>
            </w:pPr>
            <w:r w:rsidRPr="00096B59">
              <w:rPr>
                <w:rFonts w:ascii="Arial" w:hAnsi="Arial"/>
                <w:sz w:val="18"/>
                <w:lang w:eastAsia="x-none"/>
              </w:rPr>
              <w:t>0.5</w:t>
            </w:r>
            <w:r w:rsidRPr="00EB783C">
              <w:rPr>
                <w:rFonts w:ascii="Symbol" w:hAnsi="Symbol"/>
                <w:sz w:val="18"/>
                <w:lang w:eastAsia="x-none"/>
              </w:rPr>
              <w:t>l</w:t>
            </w:r>
            <w:r w:rsidRPr="00EB783C">
              <w:rPr>
                <w:rFonts w:ascii="Arial" w:hAnsi="Arial"/>
                <w:sz w:val="18"/>
                <w:lang w:eastAsia="x-none"/>
              </w:rPr>
              <w:t xml:space="preserve"> </w:t>
            </w:r>
            <w:r w:rsidRPr="00890F2E">
              <w:rPr>
                <w:rFonts w:ascii="Arial" w:hAnsi="Arial"/>
                <w:sz w:val="18"/>
                <w:lang w:eastAsia="x-none"/>
              </w:rPr>
              <w:t xml:space="preserve">for H, </w:t>
            </w:r>
          </w:p>
          <w:p w14:paraId="73D0FDA6" w14:textId="1F3B8956" w:rsidR="006271BB" w:rsidRPr="000739F3" w:rsidRDefault="006271BB" w:rsidP="007D3981">
            <w:pPr>
              <w:keepNext/>
              <w:keepLines/>
              <w:spacing w:after="0"/>
              <w:jc w:val="center"/>
              <w:rPr>
                <w:rFonts w:ascii="Arial" w:hAnsi="Arial"/>
                <w:sz w:val="18"/>
                <w:lang w:eastAsia="x-none"/>
              </w:rPr>
            </w:pPr>
            <w:r w:rsidRPr="00890F2E">
              <w:rPr>
                <w:rFonts w:ascii="Arial" w:hAnsi="Arial"/>
                <w:sz w:val="18"/>
                <w:lang w:eastAsia="x-none"/>
              </w:rPr>
              <w:t>1.2</w:t>
            </w:r>
            <w:r w:rsidRPr="00890F2E">
              <w:rPr>
                <w:rFonts w:ascii="Symbol" w:hAnsi="Symbol"/>
                <w:sz w:val="18"/>
                <w:lang w:eastAsia="x-none"/>
              </w:rPr>
              <w:t>l</w:t>
            </w:r>
            <w:r w:rsidRPr="000739F3">
              <w:rPr>
                <w:rFonts w:ascii="Arial" w:hAnsi="Arial"/>
                <w:sz w:val="18"/>
                <w:lang w:eastAsia="x-none"/>
              </w:rPr>
              <w:t xml:space="preserve"> for V </w:t>
            </w:r>
          </w:p>
        </w:tc>
        <w:tc>
          <w:tcPr>
            <w:tcW w:w="1767" w:type="dxa"/>
            <w:shd w:val="clear" w:color="auto" w:fill="auto"/>
          </w:tcPr>
          <w:p w14:paraId="33730701" w14:textId="77777777" w:rsidR="00020334" w:rsidRDefault="006271BB" w:rsidP="007D3981">
            <w:pPr>
              <w:keepNext/>
              <w:keepLines/>
              <w:spacing w:after="0"/>
              <w:jc w:val="center"/>
              <w:rPr>
                <w:rFonts w:ascii="Arial" w:hAnsi="Arial"/>
                <w:sz w:val="18"/>
                <w:lang w:eastAsia="x-none"/>
              </w:rPr>
            </w:pPr>
            <w:r w:rsidRPr="000739F3">
              <w:rPr>
                <w:rFonts w:ascii="Arial" w:hAnsi="Arial"/>
                <w:sz w:val="18"/>
                <w:lang w:eastAsia="x-none"/>
              </w:rPr>
              <w:t>0.5</w:t>
            </w:r>
            <w:r w:rsidRPr="000739F3">
              <w:rPr>
                <w:rFonts w:ascii="Symbol" w:hAnsi="Symbol"/>
                <w:sz w:val="18"/>
                <w:lang w:eastAsia="x-none"/>
              </w:rPr>
              <w:t>l</w:t>
            </w:r>
            <w:r w:rsidRPr="000739F3">
              <w:rPr>
                <w:rFonts w:ascii="Arial" w:hAnsi="Arial"/>
                <w:sz w:val="18"/>
                <w:lang w:eastAsia="x-none"/>
              </w:rPr>
              <w:t xml:space="preserve"> </w:t>
            </w:r>
            <w:r w:rsidRPr="00F2777F">
              <w:rPr>
                <w:rFonts w:ascii="Arial" w:hAnsi="Arial"/>
                <w:sz w:val="18"/>
                <w:lang w:eastAsia="x-none"/>
              </w:rPr>
              <w:t xml:space="preserve">for H, </w:t>
            </w:r>
          </w:p>
          <w:p w14:paraId="606AD039" w14:textId="72369806" w:rsidR="006271BB" w:rsidRPr="00323CF7" w:rsidRDefault="006271BB" w:rsidP="007D3981">
            <w:pPr>
              <w:keepNext/>
              <w:keepLines/>
              <w:spacing w:after="0"/>
              <w:jc w:val="center"/>
              <w:rPr>
                <w:rFonts w:ascii="Arial" w:hAnsi="Arial"/>
                <w:sz w:val="18"/>
                <w:lang w:eastAsia="x-none"/>
              </w:rPr>
            </w:pPr>
            <w:r w:rsidRPr="00FB33CC">
              <w:rPr>
                <w:rFonts w:ascii="Arial" w:hAnsi="Arial"/>
                <w:sz w:val="18"/>
                <w:lang w:eastAsia="x-none"/>
              </w:rPr>
              <w:t>1.2</w:t>
            </w:r>
            <w:r w:rsidRPr="00E3514F">
              <w:rPr>
                <w:rFonts w:ascii="Symbol" w:hAnsi="Symbol"/>
                <w:sz w:val="18"/>
                <w:lang w:eastAsia="x-none"/>
              </w:rPr>
              <w:t>l</w:t>
            </w:r>
            <w:r w:rsidRPr="00380996">
              <w:rPr>
                <w:rFonts w:ascii="Arial" w:hAnsi="Arial"/>
                <w:sz w:val="18"/>
                <w:lang w:eastAsia="x-none"/>
              </w:rPr>
              <w:t xml:space="preserve"> for V</w:t>
            </w:r>
          </w:p>
        </w:tc>
        <w:tc>
          <w:tcPr>
            <w:tcW w:w="1632" w:type="dxa"/>
          </w:tcPr>
          <w:p w14:paraId="0F0F5FC9" w14:textId="77777777" w:rsidR="00020334" w:rsidRDefault="00020334" w:rsidP="00020334">
            <w:pPr>
              <w:keepNext/>
              <w:keepLines/>
              <w:spacing w:after="0"/>
              <w:jc w:val="center"/>
              <w:rPr>
                <w:rFonts w:ascii="Arial" w:hAnsi="Arial"/>
                <w:sz w:val="18"/>
                <w:lang w:eastAsia="x-none"/>
              </w:rPr>
            </w:pPr>
            <w:r w:rsidRPr="000739F3">
              <w:rPr>
                <w:rFonts w:ascii="Arial" w:hAnsi="Arial"/>
                <w:sz w:val="18"/>
                <w:lang w:eastAsia="x-none"/>
              </w:rPr>
              <w:t>0.5</w:t>
            </w:r>
            <w:r w:rsidRPr="000739F3">
              <w:rPr>
                <w:rFonts w:ascii="Symbol" w:hAnsi="Symbol"/>
                <w:sz w:val="18"/>
                <w:lang w:eastAsia="x-none"/>
              </w:rPr>
              <w:t>l</w:t>
            </w:r>
            <w:r w:rsidRPr="000739F3">
              <w:rPr>
                <w:rFonts w:ascii="Arial" w:hAnsi="Arial"/>
                <w:sz w:val="18"/>
                <w:lang w:eastAsia="x-none"/>
              </w:rPr>
              <w:t xml:space="preserve"> </w:t>
            </w:r>
            <w:r w:rsidRPr="00F2777F">
              <w:rPr>
                <w:rFonts w:ascii="Arial" w:hAnsi="Arial"/>
                <w:sz w:val="18"/>
                <w:lang w:eastAsia="x-none"/>
              </w:rPr>
              <w:t xml:space="preserve">for H, </w:t>
            </w:r>
          </w:p>
          <w:p w14:paraId="39556EB4" w14:textId="5BDA5A4A" w:rsidR="006271BB" w:rsidRPr="000739F3" w:rsidRDefault="00020334" w:rsidP="00020334">
            <w:pPr>
              <w:keepNext/>
              <w:keepLines/>
              <w:spacing w:after="0"/>
              <w:jc w:val="center"/>
              <w:rPr>
                <w:rFonts w:ascii="Arial" w:hAnsi="Arial"/>
                <w:sz w:val="18"/>
                <w:lang w:eastAsia="x-none"/>
              </w:rPr>
            </w:pPr>
            <w:r w:rsidRPr="00FB33CC">
              <w:rPr>
                <w:rFonts w:ascii="Arial" w:hAnsi="Arial"/>
                <w:sz w:val="18"/>
                <w:lang w:eastAsia="x-none"/>
              </w:rPr>
              <w:t>1.2</w:t>
            </w:r>
            <w:r w:rsidRPr="00E3514F">
              <w:rPr>
                <w:rFonts w:ascii="Symbol" w:hAnsi="Symbol"/>
                <w:sz w:val="18"/>
                <w:lang w:eastAsia="x-none"/>
              </w:rPr>
              <w:t>l</w:t>
            </w:r>
            <w:r w:rsidRPr="00380996">
              <w:rPr>
                <w:rFonts w:ascii="Arial" w:hAnsi="Arial"/>
                <w:sz w:val="18"/>
                <w:lang w:eastAsia="x-none"/>
              </w:rPr>
              <w:t xml:space="preserve"> for V</w:t>
            </w:r>
          </w:p>
        </w:tc>
      </w:tr>
      <w:tr w:rsidR="006271BB" w:rsidRPr="000C0827" w14:paraId="5F7FFDDB" w14:textId="0B3E9E1B" w:rsidTr="0007041A">
        <w:trPr>
          <w:jc w:val="center"/>
        </w:trPr>
        <w:tc>
          <w:tcPr>
            <w:tcW w:w="2838" w:type="dxa"/>
          </w:tcPr>
          <w:p w14:paraId="5E1F3B2A" w14:textId="77777777" w:rsidR="006271BB" w:rsidRPr="00FD0943" w:rsidRDefault="006271BB" w:rsidP="007D3981">
            <w:pPr>
              <w:keepNext/>
              <w:keepLines/>
              <w:spacing w:after="0"/>
              <w:jc w:val="center"/>
              <w:rPr>
                <w:rFonts w:ascii="Arial" w:hAnsi="Arial"/>
                <w:sz w:val="18"/>
                <w:lang w:eastAsia="x-none"/>
              </w:rPr>
            </w:pPr>
            <w:r w:rsidRPr="00094213">
              <w:rPr>
                <w:rFonts w:ascii="Arial" w:hAnsi="Arial"/>
                <w:sz w:val="18"/>
                <w:lang w:eastAsia="x-none"/>
              </w:rPr>
              <w:t>Number of element rows in sub-array</w:t>
            </w:r>
          </w:p>
        </w:tc>
        <w:tc>
          <w:tcPr>
            <w:tcW w:w="1762" w:type="dxa"/>
          </w:tcPr>
          <w:p w14:paraId="002B9818" w14:textId="4BB07E85" w:rsidR="006271BB" w:rsidRPr="007B6970" w:rsidRDefault="006271BB" w:rsidP="007D3981">
            <w:pPr>
              <w:keepNext/>
              <w:keepLines/>
              <w:spacing w:after="0"/>
              <w:jc w:val="center"/>
              <w:rPr>
                <w:rFonts w:ascii="Arial" w:eastAsia="Calibri" w:hAnsi="Arial" w:cs="Arial"/>
                <w:sz w:val="18"/>
                <w:szCs w:val="18"/>
                <w:lang w:eastAsia="ko-KR"/>
              </w:rPr>
            </w:pPr>
            <w:r w:rsidRPr="0030717A">
              <w:rPr>
                <w:rFonts w:ascii="Arial" w:eastAsia="Calibri" w:hAnsi="Arial" w:cs="Arial"/>
                <w:sz w:val="18"/>
                <w:szCs w:val="18"/>
                <w:lang w:eastAsia="ko-KR"/>
              </w:rPr>
              <w:t>2</w:t>
            </w:r>
          </w:p>
        </w:tc>
        <w:tc>
          <w:tcPr>
            <w:tcW w:w="1767" w:type="dxa"/>
            <w:shd w:val="clear" w:color="auto" w:fill="auto"/>
          </w:tcPr>
          <w:p w14:paraId="6F2DADF2" w14:textId="4CF29E7D" w:rsidR="006271BB" w:rsidRPr="00EB783C" w:rsidRDefault="006271BB" w:rsidP="007D3981">
            <w:pPr>
              <w:keepNext/>
              <w:keepLines/>
              <w:spacing w:after="0"/>
              <w:jc w:val="center"/>
              <w:rPr>
                <w:rFonts w:ascii="Arial" w:hAnsi="Arial"/>
                <w:sz w:val="18"/>
                <w:lang w:eastAsia="x-none"/>
              </w:rPr>
            </w:pPr>
            <w:r w:rsidRPr="00096B59">
              <w:rPr>
                <w:rFonts w:ascii="Arial" w:hAnsi="Arial"/>
                <w:sz w:val="18"/>
                <w:lang w:eastAsia="x-none"/>
              </w:rPr>
              <w:t>2</w:t>
            </w:r>
          </w:p>
        </w:tc>
        <w:tc>
          <w:tcPr>
            <w:tcW w:w="1632" w:type="dxa"/>
          </w:tcPr>
          <w:p w14:paraId="7C443038" w14:textId="62C6B288" w:rsidR="006271BB" w:rsidRPr="00096B59" w:rsidRDefault="00020334" w:rsidP="007D3981">
            <w:pPr>
              <w:keepNext/>
              <w:keepLines/>
              <w:spacing w:after="0"/>
              <w:jc w:val="center"/>
              <w:rPr>
                <w:rFonts w:ascii="Arial" w:hAnsi="Arial"/>
                <w:sz w:val="18"/>
                <w:lang w:eastAsia="x-none"/>
              </w:rPr>
            </w:pPr>
            <w:r>
              <w:rPr>
                <w:rFonts w:ascii="Arial" w:hAnsi="Arial"/>
                <w:sz w:val="18"/>
                <w:lang w:eastAsia="x-none"/>
              </w:rPr>
              <w:t>2</w:t>
            </w:r>
          </w:p>
        </w:tc>
      </w:tr>
      <w:tr w:rsidR="006271BB" w:rsidRPr="000C0827" w14:paraId="522F9B58" w14:textId="6C51F22B" w:rsidTr="0007041A">
        <w:trPr>
          <w:jc w:val="center"/>
        </w:trPr>
        <w:tc>
          <w:tcPr>
            <w:tcW w:w="2838" w:type="dxa"/>
          </w:tcPr>
          <w:p w14:paraId="4C3A9DEA" w14:textId="77777777" w:rsidR="006271BB" w:rsidRPr="00096B59" w:rsidRDefault="006271BB" w:rsidP="007D3981">
            <w:pPr>
              <w:keepNext/>
              <w:keepLines/>
              <w:spacing w:after="0"/>
              <w:jc w:val="center"/>
              <w:rPr>
                <w:rFonts w:ascii="Arial" w:hAnsi="Arial"/>
                <w:sz w:val="18"/>
                <w:lang w:eastAsia="x-none"/>
              </w:rPr>
            </w:pPr>
            <w:r w:rsidRPr="00094213">
              <w:rPr>
                <w:rFonts w:ascii="Arial" w:hAnsi="Arial"/>
                <w:sz w:val="18"/>
                <w:lang w:eastAsia="x-none"/>
              </w:rPr>
              <w:t>Vertical element separation in sub-array (d</w:t>
            </w:r>
            <w:r w:rsidRPr="0030717A">
              <w:rPr>
                <w:rFonts w:ascii="Arial" w:hAnsi="Arial"/>
                <w:sz w:val="18"/>
                <w:vertAlign w:val="subscript"/>
                <w:lang w:eastAsia="x-none"/>
              </w:rPr>
              <w:t>v,sub</w:t>
            </w:r>
            <w:r w:rsidRPr="007B6970">
              <w:rPr>
                <w:rFonts w:ascii="Arial" w:hAnsi="Arial"/>
                <w:sz w:val="18"/>
                <w:lang w:eastAsia="x-none"/>
              </w:rPr>
              <w:t>)</w:t>
            </w:r>
          </w:p>
        </w:tc>
        <w:tc>
          <w:tcPr>
            <w:tcW w:w="1762" w:type="dxa"/>
          </w:tcPr>
          <w:p w14:paraId="0538F92B" w14:textId="1307DE73" w:rsidR="006271BB" w:rsidRPr="000739F3" w:rsidRDefault="006271BB" w:rsidP="007D3981">
            <w:pPr>
              <w:keepNext/>
              <w:keepLines/>
              <w:spacing w:after="0"/>
              <w:jc w:val="center"/>
              <w:rPr>
                <w:rFonts w:ascii="Arial" w:eastAsia="Calibri" w:hAnsi="Arial" w:cs="Arial"/>
                <w:sz w:val="18"/>
                <w:szCs w:val="18"/>
                <w:lang w:eastAsia="ko-KR"/>
              </w:rPr>
            </w:pPr>
            <w:r w:rsidRPr="00890F2E">
              <w:rPr>
                <w:rFonts w:ascii="Arial" w:eastAsia="Calibri" w:hAnsi="Arial" w:cs="Arial"/>
                <w:sz w:val="18"/>
                <w:szCs w:val="18"/>
                <w:lang w:eastAsia="ko-KR"/>
              </w:rPr>
              <w:t>0.6</w:t>
            </w:r>
            <w:r w:rsidRPr="000739F3">
              <w:rPr>
                <w:rFonts w:ascii="Symbol" w:eastAsia="Calibri" w:hAnsi="Symbol" w:cs="Arial"/>
                <w:sz w:val="18"/>
                <w:szCs w:val="18"/>
                <w:lang w:eastAsia="ko-KR"/>
              </w:rPr>
              <w:t>l</w:t>
            </w:r>
          </w:p>
        </w:tc>
        <w:tc>
          <w:tcPr>
            <w:tcW w:w="1767" w:type="dxa"/>
            <w:shd w:val="clear" w:color="auto" w:fill="auto"/>
          </w:tcPr>
          <w:p w14:paraId="7FC8EE4C" w14:textId="2FED8E96" w:rsidR="006271BB" w:rsidRPr="000739F3" w:rsidRDefault="006271BB" w:rsidP="007D3981">
            <w:pPr>
              <w:keepNext/>
              <w:keepLines/>
              <w:spacing w:after="0"/>
              <w:jc w:val="center"/>
              <w:rPr>
                <w:rFonts w:ascii="Arial" w:hAnsi="Arial"/>
                <w:sz w:val="18"/>
                <w:lang w:eastAsia="x-none"/>
              </w:rPr>
            </w:pPr>
            <w:r w:rsidRPr="000739F3">
              <w:rPr>
                <w:rFonts w:ascii="Arial" w:eastAsia="Calibri" w:hAnsi="Arial" w:cs="Arial"/>
                <w:sz w:val="18"/>
                <w:szCs w:val="18"/>
                <w:lang w:eastAsia="ko-KR"/>
              </w:rPr>
              <w:t>0.6</w:t>
            </w:r>
            <w:r w:rsidRPr="000739F3">
              <w:rPr>
                <w:rFonts w:ascii="Symbol" w:eastAsia="Calibri" w:hAnsi="Symbol" w:cs="Arial"/>
                <w:sz w:val="18"/>
                <w:szCs w:val="18"/>
                <w:lang w:eastAsia="ko-KR"/>
              </w:rPr>
              <w:t>l</w:t>
            </w:r>
          </w:p>
        </w:tc>
        <w:tc>
          <w:tcPr>
            <w:tcW w:w="1632" w:type="dxa"/>
          </w:tcPr>
          <w:p w14:paraId="1EC43DEE" w14:textId="75900BFF" w:rsidR="006271BB" w:rsidRPr="000739F3" w:rsidRDefault="00020334" w:rsidP="007D3981">
            <w:pPr>
              <w:keepNext/>
              <w:keepLines/>
              <w:spacing w:after="0"/>
              <w:jc w:val="center"/>
              <w:rPr>
                <w:rFonts w:ascii="Arial" w:eastAsia="Calibri" w:hAnsi="Arial" w:cs="Arial"/>
                <w:sz w:val="18"/>
                <w:szCs w:val="18"/>
                <w:lang w:eastAsia="ko-KR"/>
              </w:rPr>
            </w:pPr>
            <w:r w:rsidRPr="000739F3">
              <w:rPr>
                <w:rFonts w:ascii="Arial" w:eastAsia="Calibri" w:hAnsi="Arial" w:cs="Arial"/>
                <w:sz w:val="18"/>
                <w:szCs w:val="18"/>
                <w:lang w:eastAsia="ko-KR"/>
              </w:rPr>
              <w:t>0.6</w:t>
            </w:r>
            <w:r w:rsidRPr="000739F3">
              <w:rPr>
                <w:rFonts w:ascii="Symbol" w:eastAsia="Calibri" w:hAnsi="Symbol" w:cs="Arial"/>
                <w:sz w:val="18"/>
                <w:szCs w:val="18"/>
                <w:lang w:eastAsia="ko-KR"/>
              </w:rPr>
              <w:t>l</w:t>
            </w:r>
          </w:p>
        </w:tc>
      </w:tr>
      <w:tr w:rsidR="006271BB" w:rsidRPr="000C0827" w14:paraId="74509D01" w14:textId="16C57EBC" w:rsidTr="0007041A">
        <w:trPr>
          <w:jc w:val="center"/>
        </w:trPr>
        <w:tc>
          <w:tcPr>
            <w:tcW w:w="2838" w:type="dxa"/>
          </w:tcPr>
          <w:p w14:paraId="076757D6" w14:textId="77777777" w:rsidR="006271BB" w:rsidRPr="00FD0943" w:rsidRDefault="006271BB" w:rsidP="007D3981">
            <w:pPr>
              <w:keepNext/>
              <w:keepLines/>
              <w:spacing w:after="0"/>
              <w:jc w:val="center"/>
              <w:rPr>
                <w:rFonts w:ascii="Arial" w:hAnsi="Arial"/>
                <w:sz w:val="18"/>
                <w:lang w:eastAsia="x-none"/>
              </w:rPr>
            </w:pPr>
            <w:r w:rsidRPr="00094213">
              <w:rPr>
                <w:rFonts w:ascii="Arial" w:hAnsi="Arial"/>
                <w:sz w:val="18"/>
                <w:lang w:eastAsia="x-none"/>
              </w:rPr>
              <w:t>Pre-set sub-array down-tilt</w:t>
            </w:r>
          </w:p>
        </w:tc>
        <w:tc>
          <w:tcPr>
            <w:tcW w:w="1762" w:type="dxa"/>
          </w:tcPr>
          <w:p w14:paraId="4A973BE0" w14:textId="09687A08" w:rsidR="006271BB" w:rsidRPr="00096B59" w:rsidRDefault="006271BB" w:rsidP="007D3981">
            <w:pPr>
              <w:keepNext/>
              <w:keepLines/>
              <w:spacing w:after="0"/>
              <w:jc w:val="center"/>
              <w:rPr>
                <w:rFonts w:ascii="Arial" w:eastAsia="Calibri" w:hAnsi="Arial" w:cs="Arial"/>
                <w:sz w:val="18"/>
                <w:szCs w:val="18"/>
                <w:lang w:eastAsia="ko-KR"/>
              </w:rPr>
            </w:pPr>
            <w:r>
              <w:rPr>
                <w:rFonts w:ascii="Arial" w:eastAsia="Calibri" w:hAnsi="Arial" w:cs="Arial"/>
                <w:sz w:val="18"/>
                <w:szCs w:val="18"/>
                <w:lang w:eastAsia="ko-KR"/>
              </w:rPr>
              <w:t>0</w:t>
            </w:r>
            <w:r w:rsidRPr="0030717A">
              <w:rPr>
                <w:rFonts w:ascii="Arial" w:eastAsia="Calibri" w:hAnsi="Arial" w:cs="Arial"/>
                <w:sz w:val="18"/>
                <w:szCs w:val="18"/>
                <w:lang w:eastAsia="ko-KR"/>
              </w:rPr>
              <w:t xml:space="preserve"> </w:t>
            </w:r>
            <w:r w:rsidRPr="007B6970">
              <w:rPr>
                <w:rFonts w:ascii="Arial" w:hAnsi="Arial"/>
                <w:sz w:val="18"/>
                <w:lang w:eastAsia="x-none"/>
              </w:rPr>
              <w:t>º</w:t>
            </w:r>
          </w:p>
        </w:tc>
        <w:tc>
          <w:tcPr>
            <w:tcW w:w="1767" w:type="dxa"/>
            <w:shd w:val="clear" w:color="auto" w:fill="auto"/>
          </w:tcPr>
          <w:p w14:paraId="22A1708E" w14:textId="081E3F94" w:rsidR="006271BB" w:rsidRPr="000739F3" w:rsidRDefault="006271BB" w:rsidP="007D3981">
            <w:pPr>
              <w:keepNext/>
              <w:keepLines/>
              <w:spacing w:after="0"/>
              <w:jc w:val="center"/>
              <w:rPr>
                <w:rFonts w:ascii="Arial" w:hAnsi="Arial"/>
                <w:sz w:val="18"/>
                <w:lang w:eastAsia="x-none"/>
              </w:rPr>
            </w:pPr>
            <w:r>
              <w:rPr>
                <w:rFonts w:ascii="Arial" w:eastAsia="Calibri" w:hAnsi="Arial" w:cs="Arial"/>
                <w:sz w:val="18"/>
                <w:szCs w:val="18"/>
                <w:lang w:eastAsia="ko-KR"/>
              </w:rPr>
              <w:t>0</w:t>
            </w:r>
            <w:r w:rsidRPr="00890F2E">
              <w:rPr>
                <w:rFonts w:ascii="Arial" w:eastAsia="Calibri" w:hAnsi="Arial" w:cs="Arial"/>
                <w:sz w:val="18"/>
                <w:szCs w:val="18"/>
                <w:lang w:eastAsia="ko-KR"/>
              </w:rPr>
              <w:t xml:space="preserve"> </w:t>
            </w:r>
            <w:r w:rsidRPr="00890F2E">
              <w:rPr>
                <w:rFonts w:ascii="Arial" w:hAnsi="Arial"/>
                <w:sz w:val="18"/>
                <w:lang w:eastAsia="x-none"/>
              </w:rPr>
              <w:t>º</w:t>
            </w:r>
          </w:p>
        </w:tc>
        <w:tc>
          <w:tcPr>
            <w:tcW w:w="1632" w:type="dxa"/>
          </w:tcPr>
          <w:p w14:paraId="319BA3AD" w14:textId="0BEFE6AB" w:rsidR="006271BB" w:rsidRDefault="00020334" w:rsidP="007D3981">
            <w:pPr>
              <w:keepNext/>
              <w:keepLines/>
              <w:spacing w:after="0"/>
              <w:jc w:val="center"/>
              <w:rPr>
                <w:rFonts w:ascii="Arial" w:eastAsia="Calibri" w:hAnsi="Arial" w:cs="Arial"/>
                <w:sz w:val="18"/>
                <w:szCs w:val="18"/>
                <w:lang w:eastAsia="ko-KR"/>
              </w:rPr>
            </w:pPr>
            <w:r>
              <w:rPr>
                <w:rFonts w:ascii="Arial" w:eastAsia="Calibri" w:hAnsi="Arial" w:cs="Arial"/>
                <w:sz w:val="18"/>
                <w:szCs w:val="18"/>
                <w:lang w:eastAsia="ko-KR"/>
              </w:rPr>
              <w:t>0</w:t>
            </w:r>
            <w:r w:rsidRPr="00890F2E">
              <w:rPr>
                <w:rFonts w:ascii="Arial" w:eastAsia="Calibri" w:hAnsi="Arial" w:cs="Arial"/>
                <w:sz w:val="18"/>
                <w:szCs w:val="18"/>
                <w:lang w:eastAsia="ko-KR"/>
              </w:rPr>
              <w:t xml:space="preserve"> </w:t>
            </w:r>
            <w:r w:rsidRPr="00890F2E">
              <w:rPr>
                <w:rFonts w:ascii="Arial" w:hAnsi="Arial"/>
                <w:sz w:val="18"/>
                <w:lang w:eastAsia="x-none"/>
              </w:rPr>
              <w:t>º</w:t>
            </w:r>
          </w:p>
        </w:tc>
      </w:tr>
      <w:tr w:rsidR="006271BB" w:rsidRPr="000C0827" w14:paraId="7513632A" w14:textId="3241C104" w:rsidTr="0007041A">
        <w:trPr>
          <w:jc w:val="center"/>
        </w:trPr>
        <w:tc>
          <w:tcPr>
            <w:tcW w:w="2838" w:type="dxa"/>
          </w:tcPr>
          <w:p w14:paraId="53A428E5" w14:textId="77777777" w:rsidR="006271BB" w:rsidRPr="00FD0943" w:rsidRDefault="006271BB" w:rsidP="007D3981">
            <w:pPr>
              <w:keepNext/>
              <w:keepLines/>
              <w:spacing w:after="0"/>
              <w:jc w:val="center"/>
              <w:rPr>
                <w:rFonts w:ascii="Arial" w:hAnsi="Arial"/>
                <w:sz w:val="18"/>
                <w:lang w:eastAsia="x-none"/>
              </w:rPr>
            </w:pPr>
            <w:r w:rsidRPr="00094213">
              <w:rPr>
                <w:rFonts w:ascii="Arial" w:hAnsi="Arial"/>
                <w:sz w:val="18"/>
                <w:lang w:eastAsia="x-none"/>
              </w:rPr>
              <w:t>Array Ohmic loss</w:t>
            </w:r>
          </w:p>
        </w:tc>
        <w:tc>
          <w:tcPr>
            <w:tcW w:w="1762" w:type="dxa"/>
          </w:tcPr>
          <w:p w14:paraId="113B1BFD" w14:textId="0FE3F1CA" w:rsidR="006271BB" w:rsidRPr="00094213" w:rsidRDefault="006271BB" w:rsidP="007D3981">
            <w:pPr>
              <w:keepNext/>
              <w:keepLines/>
              <w:spacing w:after="0"/>
              <w:jc w:val="center"/>
              <w:rPr>
                <w:rFonts w:ascii="Arial" w:eastAsia="Calibri" w:hAnsi="Arial" w:cs="Arial"/>
                <w:sz w:val="18"/>
                <w:szCs w:val="18"/>
                <w:lang w:eastAsia="ko-KR"/>
              </w:rPr>
            </w:pPr>
            <w:r w:rsidRPr="00827F1E">
              <w:rPr>
                <w:rFonts w:ascii="Arial" w:eastAsia="Calibri" w:hAnsi="Arial" w:cs="Arial"/>
                <w:sz w:val="18"/>
                <w:szCs w:val="18"/>
                <w:lang w:eastAsia="ko-KR"/>
              </w:rPr>
              <w:t>2.0 dB</w:t>
            </w:r>
          </w:p>
        </w:tc>
        <w:tc>
          <w:tcPr>
            <w:tcW w:w="1767" w:type="dxa"/>
            <w:shd w:val="clear" w:color="auto" w:fill="auto"/>
          </w:tcPr>
          <w:p w14:paraId="5BC1CB02" w14:textId="6C81FA76" w:rsidR="006271BB" w:rsidRPr="00094213" w:rsidRDefault="006271BB" w:rsidP="007D3981">
            <w:pPr>
              <w:keepNext/>
              <w:keepLines/>
              <w:spacing w:after="0"/>
              <w:jc w:val="center"/>
              <w:rPr>
                <w:rFonts w:ascii="Arial" w:hAnsi="Arial"/>
                <w:sz w:val="18"/>
                <w:lang w:eastAsia="x-none"/>
              </w:rPr>
            </w:pPr>
            <w:r w:rsidRPr="00827F1E">
              <w:rPr>
                <w:rFonts w:ascii="Arial" w:hAnsi="Arial"/>
                <w:sz w:val="18"/>
                <w:lang w:eastAsia="x-none"/>
              </w:rPr>
              <w:t>2.0 dB</w:t>
            </w:r>
          </w:p>
        </w:tc>
        <w:tc>
          <w:tcPr>
            <w:tcW w:w="1632" w:type="dxa"/>
          </w:tcPr>
          <w:p w14:paraId="1F968402" w14:textId="4D2A1760" w:rsidR="006271BB" w:rsidRPr="00827F1E" w:rsidRDefault="00020334" w:rsidP="007D3981">
            <w:pPr>
              <w:keepNext/>
              <w:keepLines/>
              <w:spacing w:after="0"/>
              <w:jc w:val="center"/>
              <w:rPr>
                <w:rFonts w:ascii="Arial" w:hAnsi="Arial"/>
                <w:sz w:val="18"/>
                <w:lang w:eastAsia="x-none"/>
              </w:rPr>
            </w:pPr>
            <w:r w:rsidRPr="00827F1E">
              <w:rPr>
                <w:rFonts w:ascii="Arial" w:hAnsi="Arial"/>
                <w:sz w:val="18"/>
                <w:lang w:eastAsia="x-none"/>
              </w:rPr>
              <w:t>2.0 dB</w:t>
            </w:r>
          </w:p>
        </w:tc>
      </w:tr>
      <w:tr w:rsidR="006271BB" w:rsidRPr="000C0827" w14:paraId="404C3574" w14:textId="76273048" w:rsidTr="0007041A">
        <w:trPr>
          <w:jc w:val="center"/>
        </w:trPr>
        <w:tc>
          <w:tcPr>
            <w:tcW w:w="2838" w:type="dxa"/>
          </w:tcPr>
          <w:p w14:paraId="03D03BA5" w14:textId="77777777" w:rsidR="006271BB" w:rsidRPr="0030717A" w:rsidRDefault="006271BB" w:rsidP="007D3981">
            <w:pPr>
              <w:keepNext/>
              <w:keepLines/>
              <w:spacing w:after="0"/>
              <w:jc w:val="center"/>
              <w:rPr>
                <w:rFonts w:ascii="Arial" w:hAnsi="Arial"/>
                <w:sz w:val="18"/>
                <w:lang w:eastAsia="x-none"/>
              </w:rPr>
            </w:pPr>
            <w:r w:rsidRPr="00094213">
              <w:rPr>
                <w:rFonts w:ascii="Arial" w:hAnsi="Arial"/>
                <w:sz w:val="18"/>
                <w:lang w:eastAsia="x-none"/>
              </w:rPr>
              <w:t>Conducted power (before Ohmic loss) per sub-array</w:t>
            </w:r>
          </w:p>
        </w:tc>
        <w:tc>
          <w:tcPr>
            <w:tcW w:w="1762" w:type="dxa"/>
          </w:tcPr>
          <w:p w14:paraId="09EE5335" w14:textId="778E3E03" w:rsidR="006271BB" w:rsidRPr="00094213" w:rsidRDefault="006271BB" w:rsidP="007D3981">
            <w:pPr>
              <w:keepNext/>
              <w:keepLines/>
              <w:spacing w:after="0"/>
              <w:jc w:val="center"/>
              <w:rPr>
                <w:rFonts w:ascii="Arial" w:hAnsi="Arial" w:cs="Arial"/>
                <w:sz w:val="18"/>
                <w:szCs w:val="18"/>
              </w:rPr>
            </w:pPr>
            <w:r w:rsidRPr="00827F1E">
              <w:rPr>
                <w:rFonts w:ascii="Arial" w:hAnsi="Arial" w:cs="Arial"/>
                <w:sz w:val="18"/>
                <w:szCs w:val="18"/>
              </w:rPr>
              <w:t>7 dBm</w:t>
            </w:r>
          </w:p>
        </w:tc>
        <w:tc>
          <w:tcPr>
            <w:tcW w:w="1767" w:type="dxa"/>
            <w:shd w:val="clear" w:color="auto" w:fill="auto"/>
          </w:tcPr>
          <w:p w14:paraId="668CE64E" w14:textId="73755110" w:rsidR="006271BB" w:rsidRPr="00094213" w:rsidRDefault="006271BB" w:rsidP="007D3981">
            <w:pPr>
              <w:keepNext/>
              <w:keepLines/>
              <w:spacing w:after="0"/>
              <w:jc w:val="center"/>
              <w:rPr>
                <w:rFonts w:ascii="Arial" w:hAnsi="Arial"/>
                <w:sz w:val="18"/>
                <w:lang w:eastAsia="x-none"/>
              </w:rPr>
            </w:pPr>
            <w:r w:rsidRPr="00827F1E">
              <w:rPr>
                <w:rFonts w:ascii="Arial" w:hAnsi="Arial"/>
                <w:sz w:val="18"/>
                <w:lang w:eastAsia="x-none"/>
              </w:rPr>
              <w:t>7 dBm</w:t>
            </w:r>
          </w:p>
        </w:tc>
        <w:tc>
          <w:tcPr>
            <w:tcW w:w="1632" w:type="dxa"/>
          </w:tcPr>
          <w:p w14:paraId="58742BAC" w14:textId="138CB765" w:rsidR="006271BB" w:rsidRPr="00827F1E" w:rsidRDefault="00020334" w:rsidP="007D3981">
            <w:pPr>
              <w:keepNext/>
              <w:keepLines/>
              <w:spacing w:after="0"/>
              <w:jc w:val="center"/>
              <w:rPr>
                <w:rFonts w:ascii="Arial" w:hAnsi="Arial"/>
                <w:sz w:val="18"/>
                <w:lang w:eastAsia="x-none"/>
              </w:rPr>
            </w:pPr>
            <w:r w:rsidRPr="00827F1E">
              <w:rPr>
                <w:rFonts w:ascii="Arial" w:hAnsi="Arial"/>
                <w:sz w:val="18"/>
                <w:lang w:eastAsia="x-none"/>
              </w:rPr>
              <w:t>7 dBm</w:t>
            </w:r>
          </w:p>
        </w:tc>
      </w:tr>
      <w:tr w:rsidR="006271BB" w:rsidRPr="000C0827" w14:paraId="60F59315" w14:textId="2460236E" w:rsidTr="0007041A">
        <w:trPr>
          <w:jc w:val="center"/>
        </w:trPr>
        <w:tc>
          <w:tcPr>
            <w:tcW w:w="2838" w:type="dxa"/>
          </w:tcPr>
          <w:p w14:paraId="46AB7C74" w14:textId="77777777" w:rsidR="006271BB" w:rsidRPr="0030717A" w:rsidRDefault="006271BB" w:rsidP="007D3981">
            <w:pPr>
              <w:keepNext/>
              <w:keepLines/>
              <w:spacing w:after="0"/>
              <w:jc w:val="center"/>
              <w:rPr>
                <w:rFonts w:ascii="Arial" w:hAnsi="Arial"/>
                <w:sz w:val="18"/>
                <w:lang w:eastAsia="x-none"/>
              </w:rPr>
            </w:pPr>
            <w:r w:rsidRPr="00094213">
              <w:rPr>
                <w:rFonts w:ascii="Arial" w:hAnsi="Arial"/>
                <w:sz w:val="18"/>
                <w:lang w:eastAsia="x-none"/>
              </w:rPr>
              <w:t xml:space="preserve">Base station horizontal coverage range </w:t>
            </w:r>
          </w:p>
        </w:tc>
        <w:tc>
          <w:tcPr>
            <w:tcW w:w="1762" w:type="dxa"/>
          </w:tcPr>
          <w:p w14:paraId="3DE9E419" w14:textId="63E77AFD" w:rsidR="006271BB" w:rsidRPr="00890F2E" w:rsidRDefault="006271BB" w:rsidP="007D3981">
            <w:pPr>
              <w:keepNext/>
              <w:keepLines/>
              <w:spacing w:after="0"/>
              <w:jc w:val="center"/>
              <w:rPr>
                <w:rFonts w:ascii="Arial" w:eastAsia="Calibri" w:hAnsi="Arial" w:cs="Arial"/>
                <w:sz w:val="18"/>
                <w:szCs w:val="18"/>
                <w:lang w:eastAsia="ko-KR"/>
              </w:rPr>
            </w:pPr>
            <w:r w:rsidRPr="00096B59">
              <w:rPr>
                <w:rFonts w:ascii="Arial" w:eastAsia="Calibri" w:hAnsi="Arial" w:cs="Arial"/>
                <w:sz w:val="18"/>
                <w:szCs w:val="18"/>
                <w:lang w:eastAsia="ko-KR"/>
              </w:rPr>
              <w:t>+/-60</w:t>
            </w:r>
            <w:r w:rsidRPr="00EB783C">
              <w:rPr>
                <w:rFonts w:ascii="Arial" w:eastAsia="Calibri" w:hAnsi="Arial" w:cs="Arial"/>
                <w:sz w:val="18"/>
                <w:szCs w:val="18"/>
                <w:lang w:eastAsia="ko-KR"/>
              </w:rPr>
              <w:t xml:space="preserve"> </w:t>
            </w:r>
            <w:r w:rsidRPr="00EB783C">
              <w:rPr>
                <w:rFonts w:ascii="Arial" w:hAnsi="Arial"/>
                <w:sz w:val="18"/>
                <w:lang w:eastAsia="x-none"/>
              </w:rPr>
              <w:t>º</w:t>
            </w:r>
          </w:p>
        </w:tc>
        <w:tc>
          <w:tcPr>
            <w:tcW w:w="1767" w:type="dxa"/>
            <w:shd w:val="clear" w:color="auto" w:fill="auto"/>
          </w:tcPr>
          <w:p w14:paraId="3BD25BC3" w14:textId="42662961" w:rsidR="006271BB" w:rsidRPr="000739F3" w:rsidRDefault="006271BB" w:rsidP="007D3981">
            <w:pPr>
              <w:keepNext/>
              <w:keepLines/>
              <w:spacing w:after="0"/>
              <w:jc w:val="center"/>
              <w:rPr>
                <w:rFonts w:ascii="Arial" w:hAnsi="Arial"/>
                <w:sz w:val="18"/>
                <w:lang w:eastAsia="x-none"/>
              </w:rPr>
            </w:pPr>
            <w:r w:rsidRPr="00890F2E">
              <w:rPr>
                <w:rFonts w:ascii="Arial" w:eastAsia="Calibri" w:hAnsi="Arial" w:cs="Arial"/>
                <w:sz w:val="18"/>
                <w:szCs w:val="18"/>
                <w:lang w:eastAsia="ko-KR"/>
              </w:rPr>
              <w:t xml:space="preserve">+/-60 </w:t>
            </w:r>
            <w:r w:rsidRPr="000739F3">
              <w:rPr>
                <w:rFonts w:ascii="Arial" w:hAnsi="Arial"/>
                <w:sz w:val="18"/>
                <w:lang w:eastAsia="x-none"/>
              </w:rPr>
              <w:t>º</w:t>
            </w:r>
          </w:p>
        </w:tc>
        <w:tc>
          <w:tcPr>
            <w:tcW w:w="1632" w:type="dxa"/>
          </w:tcPr>
          <w:p w14:paraId="173C092B" w14:textId="470ED5BC" w:rsidR="006271BB" w:rsidRPr="00890F2E" w:rsidRDefault="00020334" w:rsidP="007D3981">
            <w:pPr>
              <w:keepNext/>
              <w:keepLines/>
              <w:spacing w:after="0"/>
              <w:jc w:val="center"/>
              <w:rPr>
                <w:rFonts w:ascii="Arial" w:eastAsia="Calibri" w:hAnsi="Arial" w:cs="Arial"/>
                <w:sz w:val="18"/>
                <w:szCs w:val="18"/>
                <w:lang w:eastAsia="ko-KR"/>
              </w:rPr>
            </w:pPr>
            <w:r>
              <w:rPr>
                <w:rFonts w:ascii="Arial" w:eastAsia="Calibri" w:hAnsi="Arial" w:cs="Arial"/>
                <w:sz w:val="18"/>
                <w:szCs w:val="18"/>
                <w:lang w:eastAsia="ko-KR"/>
              </w:rPr>
              <w:t>N/A</w:t>
            </w:r>
          </w:p>
        </w:tc>
      </w:tr>
      <w:tr w:rsidR="006271BB" w:rsidRPr="000C0827" w14:paraId="34A528AF" w14:textId="382CBF79" w:rsidTr="0007041A">
        <w:trPr>
          <w:jc w:val="center"/>
        </w:trPr>
        <w:tc>
          <w:tcPr>
            <w:tcW w:w="2838" w:type="dxa"/>
          </w:tcPr>
          <w:p w14:paraId="48187108" w14:textId="77777777" w:rsidR="006271BB" w:rsidRPr="00FD0943" w:rsidRDefault="006271BB" w:rsidP="007D3981">
            <w:pPr>
              <w:keepNext/>
              <w:keepLines/>
              <w:spacing w:after="0"/>
              <w:jc w:val="center"/>
              <w:rPr>
                <w:rFonts w:ascii="Arial" w:hAnsi="Arial"/>
                <w:sz w:val="18"/>
                <w:lang w:eastAsia="x-none"/>
              </w:rPr>
            </w:pPr>
            <w:r w:rsidRPr="00094213">
              <w:rPr>
                <w:rFonts w:ascii="Arial" w:hAnsi="Arial"/>
                <w:sz w:val="18"/>
                <w:lang w:eastAsia="x-none"/>
              </w:rPr>
              <w:t xml:space="preserve">Base station vertical coverage range </w:t>
            </w:r>
          </w:p>
        </w:tc>
        <w:tc>
          <w:tcPr>
            <w:tcW w:w="1762" w:type="dxa"/>
          </w:tcPr>
          <w:p w14:paraId="1EFB75AB" w14:textId="1361B9E9" w:rsidR="006271BB" w:rsidRPr="00FD0943" w:rsidRDefault="006271BB" w:rsidP="007D3981">
            <w:pPr>
              <w:keepNext/>
              <w:keepLines/>
              <w:spacing w:after="0"/>
              <w:jc w:val="center"/>
              <w:rPr>
                <w:rFonts w:ascii="Arial" w:hAnsi="Arial" w:cs="Arial"/>
                <w:sz w:val="18"/>
                <w:szCs w:val="18"/>
                <w:lang w:val="en-US" w:eastAsia="zh-CN"/>
              </w:rPr>
            </w:pPr>
            <w:r w:rsidRPr="00827F1E">
              <w:rPr>
                <w:rFonts w:ascii="Arial" w:hAnsi="Arial" w:cs="Arial"/>
                <w:sz w:val="18"/>
                <w:szCs w:val="18"/>
                <w:lang w:val="en-US" w:eastAsia="zh-CN"/>
              </w:rPr>
              <w:t>90-10</w:t>
            </w:r>
            <w:r w:rsidRPr="00094213">
              <w:rPr>
                <w:rFonts w:ascii="Arial" w:hAnsi="Arial" w:cs="Arial"/>
                <w:sz w:val="18"/>
                <w:szCs w:val="18"/>
                <w:lang w:val="en-US" w:eastAsia="zh-CN"/>
              </w:rPr>
              <w:t>5</w:t>
            </w:r>
            <w:r w:rsidRPr="00FD0943">
              <w:rPr>
                <w:rFonts w:ascii="Arial" w:hAnsi="Arial" w:cs="Arial"/>
                <w:sz w:val="18"/>
                <w:szCs w:val="18"/>
                <w:lang w:val="en-US" w:eastAsia="zh-CN"/>
              </w:rPr>
              <w:t xml:space="preserve"> </w:t>
            </w:r>
            <w:r w:rsidRPr="00FD0943">
              <w:rPr>
                <w:rFonts w:ascii="Arial" w:hAnsi="Arial"/>
                <w:sz w:val="18"/>
                <w:lang w:eastAsia="x-none"/>
              </w:rPr>
              <w:t>º</w:t>
            </w:r>
          </w:p>
        </w:tc>
        <w:tc>
          <w:tcPr>
            <w:tcW w:w="1767" w:type="dxa"/>
            <w:shd w:val="clear" w:color="auto" w:fill="auto"/>
          </w:tcPr>
          <w:p w14:paraId="6CB52907" w14:textId="6FED8BC5" w:rsidR="006271BB" w:rsidRPr="00FD0943" w:rsidRDefault="006271BB" w:rsidP="007D3981">
            <w:pPr>
              <w:keepNext/>
              <w:keepLines/>
              <w:spacing w:after="0"/>
              <w:jc w:val="center"/>
              <w:rPr>
                <w:rFonts w:ascii="Arial" w:hAnsi="Arial"/>
                <w:sz w:val="18"/>
                <w:lang w:eastAsia="x-none"/>
              </w:rPr>
            </w:pPr>
            <w:r w:rsidRPr="00827F1E">
              <w:rPr>
                <w:rFonts w:ascii="Arial" w:hAnsi="Arial" w:cs="Arial"/>
                <w:sz w:val="18"/>
                <w:szCs w:val="18"/>
                <w:lang w:val="en-US" w:eastAsia="zh-CN"/>
              </w:rPr>
              <w:t>90-10</w:t>
            </w:r>
            <w:r w:rsidRPr="00094213">
              <w:rPr>
                <w:rFonts w:ascii="Arial" w:hAnsi="Arial" w:cs="Arial"/>
                <w:sz w:val="18"/>
                <w:szCs w:val="18"/>
                <w:lang w:val="en-US" w:eastAsia="zh-CN"/>
              </w:rPr>
              <w:t>5</w:t>
            </w:r>
            <w:r w:rsidRPr="00FD0943">
              <w:rPr>
                <w:rFonts w:ascii="Arial" w:hAnsi="Arial" w:cs="Arial"/>
                <w:sz w:val="18"/>
                <w:szCs w:val="18"/>
                <w:lang w:val="en-US" w:eastAsia="zh-CN"/>
              </w:rPr>
              <w:t xml:space="preserve"> </w:t>
            </w:r>
            <w:r w:rsidRPr="00FD0943">
              <w:rPr>
                <w:rFonts w:ascii="Arial" w:hAnsi="Arial"/>
                <w:sz w:val="18"/>
                <w:lang w:eastAsia="x-none"/>
              </w:rPr>
              <w:t>º</w:t>
            </w:r>
          </w:p>
        </w:tc>
        <w:tc>
          <w:tcPr>
            <w:tcW w:w="1632" w:type="dxa"/>
          </w:tcPr>
          <w:p w14:paraId="27BA4CD1" w14:textId="160FBC75" w:rsidR="006271BB" w:rsidRPr="00827F1E" w:rsidRDefault="00346625" w:rsidP="007D3981">
            <w:pPr>
              <w:keepNext/>
              <w:keepLines/>
              <w:spacing w:after="0"/>
              <w:jc w:val="center"/>
              <w:rPr>
                <w:rFonts w:ascii="Arial" w:hAnsi="Arial" w:cs="Arial"/>
                <w:sz w:val="18"/>
                <w:szCs w:val="18"/>
                <w:lang w:val="en-US" w:eastAsia="zh-CN"/>
              </w:rPr>
            </w:pPr>
            <w:r>
              <w:rPr>
                <w:rFonts w:ascii="Arial" w:hAnsi="Arial" w:cs="Arial"/>
                <w:sz w:val="18"/>
                <w:szCs w:val="18"/>
                <w:lang w:val="en-US" w:eastAsia="zh-CN"/>
              </w:rPr>
              <w:t>N/A</w:t>
            </w:r>
          </w:p>
        </w:tc>
      </w:tr>
      <w:tr w:rsidR="006271BB" w:rsidRPr="000C0827" w14:paraId="27BFDA5A" w14:textId="3455DEB0" w:rsidTr="0007041A">
        <w:trPr>
          <w:jc w:val="center"/>
        </w:trPr>
        <w:tc>
          <w:tcPr>
            <w:tcW w:w="2838" w:type="dxa"/>
          </w:tcPr>
          <w:p w14:paraId="3F169D83" w14:textId="77777777" w:rsidR="006271BB" w:rsidRPr="00FD0943" w:rsidRDefault="006271BB" w:rsidP="007D3981">
            <w:pPr>
              <w:keepNext/>
              <w:keepLines/>
              <w:spacing w:after="0"/>
              <w:jc w:val="center"/>
              <w:rPr>
                <w:rFonts w:ascii="Arial" w:hAnsi="Arial"/>
                <w:sz w:val="18"/>
                <w:lang w:eastAsia="x-none"/>
              </w:rPr>
            </w:pPr>
            <w:r w:rsidRPr="00094213">
              <w:rPr>
                <w:rFonts w:ascii="Arial" w:hAnsi="Arial"/>
                <w:sz w:val="18"/>
                <w:lang w:eastAsia="x-none"/>
              </w:rPr>
              <w:t>Mechanical down-tilt</w:t>
            </w:r>
          </w:p>
        </w:tc>
        <w:tc>
          <w:tcPr>
            <w:tcW w:w="1762" w:type="dxa"/>
          </w:tcPr>
          <w:p w14:paraId="207D3C74" w14:textId="123DF355" w:rsidR="006271BB" w:rsidRPr="00EB783C" w:rsidRDefault="006271BB" w:rsidP="007D3981">
            <w:pPr>
              <w:keepNext/>
              <w:keepLines/>
              <w:spacing w:after="0"/>
              <w:jc w:val="center"/>
              <w:rPr>
                <w:rFonts w:ascii="Arial" w:hAnsi="Arial" w:cs="Arial"/>
                <w:sz w:val="18"/>
                <w:szCs w:val="18"/>
                <w:lang w:val="en-US" w:eastAsia="zh-CN"/>
              </w:rPr>
            </w:pPr>
            <w:r w:rsidRPr="0030717A">
              <w:rPr>
                <w:rFonts w:ascii="Arial" w:hAnsi="Arial" w:cs="Arial"/>
                <w:sz w:val="18"/>
                <w:szCs w:val="18"/>
                <w:lang w:val="en-US" w:eastAsia="zh-CN"/>
              </w:rPr>
              <w:t>15</w:t>
            </w:r>
            <w:r w:rsidRPr="007B6970">
              <w:rPr>
                <w:rFonts w:ascii="Arial" w:hAnsi="Arial" w:cs="Arial"/>
                <w:sz w:val="18"/>
                <w:szCs w:val="18"/>
                <w:lang w:val="en-US" w:eastAsia="zh-CN"/>
              </w:rPr>
              <w:t xml:space="preserve"> </w:t>
            </w:r>
            <w:r w:rsidRPr="00096B59">
              <w:rPr>
                <w:rFonts w:ascii="Arial" w:hAnsi="Arial"/>
                <w:sz w:val="18"/>
                <w:lang w:eastAsia="x-none"/>
              </w:rPr>
              <w:t>º</w:t>
            </w:r>
          </w:p>
        </w:tc>
        <w:tc>
          <w:tcPr>
            <w:tcW w:w="1767" w:type="dxa"/>
            <w:shd w:val="clear" w:color="auto" w:fill="auto"/>
          </w:tcPr>
          <w:p w14:paraId="61A57F8F" w14:textId="197B27C5" w:rsidR="006271BB" w:rsidRPr="000739F3" w:rsidRDefault="006271BB" w:rsidP="007D3981">
            <w:pPr>
              <w:keepNext/>
              <w:keepLines/>
              <w:spacing w:after="0"/>
              <w:jc w:val="center"/>
              <w:rPr>
                <w:rFonts w:ascii="Arial" w:hAnsi="Arial"/>
                <w:sz w:val="18"/>
                <w:lang w:eastAsia="x-none"/>
              </w:rPr>
            </w:pPr>
            <w:r w:rsidRPr="00890F2E">
              <w:rPr>
                <w:rFonts w:ascii="Arial" w:hAnsi="Arial" w:cs="Arial"/>
                <w:sz w:val="18"/>
                <w:szCs w:val="18"/>
                <w:lang w:val="en-US" w:eastAsia="zh-CN"/>
              </w:rPr>
              <w:t>1</w:t>
            </w:r>
            <w:r w:rsidR="00346625">
              <w:rPr>
                <w:rFonts w:ascii="Arial" w:hAnsi="Arial" w:cs="Arial"/>
                <w:sz w:val="18"/>
                <w:szCs w:val="18"/>
                <w:lang w:val="en-US" w:eastAsia="zh-CN"/>
              </w:rPr>
              <w:t>0</w:t>
            </w:r>
            <w:r w:rsidRPr="000739F3">
              <w:rPr>
                <w:rFonts w:ascii="Arial" w:hAnsi="Arial" w:cs="Arial"/>
                <w:sz w:val="18"/>
                <w:szCs w:val="18"/>
                <w:lang w:val="en-US" w:eastAsia="zh-CN"/>
              </w:rPr>
              <w:t xml:space="preserve"> </w:t>
            </w:r>
            <w:r w:rsidRPr="000739F3">
              <w:rPr>
                <w:rFonts w:ascii="Arial" w:hAnsi="Arial"/>
                <w:sz w:val="18"/>
                <w:lang w:eastAsia="x-none"/>
              </w:rPr>
              <w:t>º</w:t>
            </w:r>
          </w:p>
        </w:tc>
        <w:tc>
          <w:tcPr>
            <w:tcW w:w="1632" w:type="dxa"/>
          </w:tcPr>
          <w:p w14:paraId="5D4CCE51" w14:textId="3DF4BEA1" w:rsidR="006271BB" w:rsidRPr="00890F2E" w:rsidRDefault="00990649" w:rsidP="007D3981">
            <w:pPr>
              <w:keepNext/>
              <w:keepLines/>
              <w:spacing w:after="0"/>
              <w:jc w:val="center"/>
              <w:rPr>
                <w:rFonts w:ascii="Arial" w:hAnsi="Arial" w:cs="Arial"/>
                <w:sz w:val="18"/>
                <w:szCs w:val="18"/>
                <w:lang w:val="en-US" w:eastAsia="zh-CN"/>
              </w:rPr>
            </w:pPr>
            <w:r>
              <w:rPr>
                <w:rFonts w:ascii="Arial" w:hAnsi="Arial" w:cs="Arial"/>
                <w:sz w:val="18"/>
                <w:szCs w:val="18"/>
                <w:lang w:val="en-US" w:eastAsia="zh-CN"/>
              </w:rPr>
              <w:t>90</w:t>
            </w:r>
            <w:r w:rsidR="001471A6" w:rsidRPr="000739F3">
              <w:rPr>
                <w:rFonts w:ascii="Arial" w:hAnsi="Arial" w:cs="Arial"/>
                <w:sz w:val="18"/>
                <w:szCs w:val="18"/>
                <w:lang w:val="en-US" w:eastAsia="zh-CN"/>
              </w:rPr>
              <w:t xml:space="preserve"> </w:t>
            </w:r>
            <w:r w:rsidR="001471A6" w:rsidRPr="000739F3">
              <w:rPr>
                <w:rFonts w:ascii="Arial" w:hAnsi="Arial"/>
                <w:sz w:val="18"/>
                <w:lang w:eastAsia="x-none"/>
              </w:rPr>
              <w:t>º</w:t>
            </w:r>
            <w:r w:rsidR="001471A6">
              <w:rPr>
                <w:rFonts w:ascii="Arial" w:hAnsi="Arial" w:cs="Arial"/>
                <w:sz w:val="18"/>
                <w:szCs w:val="18"/>
                <w:lang w:val="en-US" w:eastAsia="zh-CN"/>
              </w:rPr>
              <w:t xml:space="preserve"> </w:t>
            </w:r>
            <w:r w:rsidR="001471A6">
              <w:rPr>
                <w:rFonts w:ascii="Arial" w:hAnsi="Arial" w:cs="Arial"/>
                <w:sz w:val="18"/>
                <w:szCs w:val="18"/>
                <w:lang w:val="en-US" w:eastAsia="zh-CN"/>
              </w:rPr>
              <w:br/>
              <w:t>(</w:t>
            </w:r>
            <w:r w:rsidR="00346625">
              <w:rPr>
                <w:rFonts w:ascii="Arial" w:hAnsi="Arial" w:cs="Arial"/>
                <w:sz w:val="18"/>
                <w:szCs w:val="18"/>
                <w:lang w:val="en-US" w:eastAsia="zh-CN"/>
              </w:rPr>
              <w:t>Ceiling mounted</w:t>
            </w:r>
            <w:r w:rsidR="001471A6">
              <w:rPr>
                <w:rFonts w:ascii="Arial" w:hAnsi="Arial" w:cs="Arial"/>
                <w:sz w:val="18"/>
                <w:szCs w:val="18"/>
                <w:lang w:val="en-US" w:eastAsia="zh-CN"/>
              </w:rPr>
              <w:t>)</w:t>
            </w:r>
          </w:p>
        </w:tc>
      </w:tr>
    </w:tbl>
    <w:p w14:paraId="65D055B1" w14:textId="04746350" w:rsidR="00FF2DF2" w:rsidRDefault="00FF2DF2" w:rsidP="006C51E3"/>
    <w:p w14:paraId="431C5215" w14:textId="1497F469" w:rsidR="00FF063B" w:rsidRDefault="00FF063B" w:rsidP="006C51E3">
      <w:pPr>
        <w:rPr>
          <w:lang w:val="en-US"/>
        </w:rPr>
      </w:pPr>
      <w:r>
        <w:t xml:space="preserve">For FR2-2 (52600 to 71000 MHz) sub-arrays may also be considered, but it is suggested to wait until FR2-2 is deployed before new parameters are considered. </w:t>
      </w:r>
    </w:p>
    <w:p w14:paraId="1D4377FF" w14:textId="2FB4B8A5" w:rsidR="00F42885" w:rsidRDefault="00E670E7" w:rsidP="006C51E3">
      <w:pPr>
        <w:rPr>
          <w:lang w:val="en-US"/>
        </w:rPr>
      </w:pPr>
      <w:r>
        <w:rPr>
          <w:lang w:val="en-US"/>
        </w:rPr>
        <w:lastRenderedPageBreak/>
        <w:t xml:space="preserve">The parameters are selected </w:t>
      </w:r>
      <w:r w:rsidR="00D727C3">
        <w:rPr>
          <w:lang w:val="en-US"/>
        </w:rPr>
        <w:t xml:space="preserve">with the intension to minimize the </w:t>
      </w:r>
      <w:r w:rsidR="00912DF2">
        <w:rPr>
          <w:lang w:val="en-US"/>
        </w:rPr>
        <w:t xml:space="preserve">modelled </w:t>
      </w:r>
      <w:r w:rsidR="00D727C3">
        <w:rPr>
          <w:lang w:val="en-US"/>
        </w:rPr>
        <w:t xml:space="preserve">composite </w:t>
      </w:r>
      <w:r w:rsidR="00912DF2">
        <w:rPr>
          <w:lang w:val="en-US"/>
        </w:rPr>
        <w:t xml:space="preserve">radiation </w:t>
      </w:r>
      <w:r w:rsidR="00D727C3">
        <w:rPr>
          <w:lang w:val="en-US"/>
        </w:rPr>
        <w:t xml:space="preserve">pattern gain error. </w:t>
      </w:r>
    </w:p>
    <w:p w14:paraId="0F9DCE3E" w14:textId="77777777" w:rsidR="00FF1E85" w:rsidRDefault="00FF1E85" w:rsidP="006C51E3"/>
    <w:p w14:paraId="0D7AD422" w14:textId="156A0B78" w:rsidR="002B5448" w:rsidRPr="00D06913" w:rsidRDefault="00191214" w:rsidP="00D06913">
      <w:pPr>
        <w:pStyle w:val="ListParagraph"/>
        <w:numPr>
          <w:ilvl w:val="1"/>
          <w:numId w:val="5"/>
        </w:numPr>
        <w:ind w:hanging="720"/>
        <w:rPr>
          <w:rFonts w:ascii="Arial" w:hAnsi="Arial" w:cs="Arial"/>
          <w:sz w:val="24"/>
          <w:szCs w:val="24"/>
        </w:rPr>
      </w:pPr>
      <w:r>
        <w:rPr>
          <w:rFonts w:ascii="Arial" w:hAnsi="Arial" w:cs="Arial"/>
          <w:sz w:val="24"/>
          <w:szCs w:val="24"/>
        </w:rPr>
        <w:t>Spatial i</w:t>
      </w:r>
      <w:r w:rsidR="00A44F13" w:rsidRPr="00D06913">
        <w:rPr>
          <w:rFonts w:ascii="Arial" w:hAnsi="Arial" w:cs="Arial"/>
          <w:sz w:val="24"/>
          <w:szCs w:val="24"/>
        </w:rPr>
        <w:t>nterference mitigation</w:t>
      </w:r>
      <w:r w:rsidR="00D727C3">
        <w:rPr>
          <w:rFonts w:ascii="Arial" w:hAnsi="Arial" w:cs="Arial"/>
          <w:sz w:val="24"/>
          <w:szCs w:val="24"/>
        </w:rPr>
        <w:t xml:space="preserve"> techniques</w:t>
      </w:r>
    </w:p>
    <w:p w14:paraId="437A7B4B" w14:textId="4B9998E9" w:rsidR="00A44F13" w:rsidRDefault="00B14BEE" w:rsidP="00827F1E">
      <w:r>
        <w:rPr>
          <w:lang w:val="en-US"/>
        </w:rPr>
        <w:t>In th</w:t>
      </w:r>
      <w:r w:rsidR="0047398E">
        <w:rPr>
          <w:lang w:val="en-US"/>
        </w:rPr>
        <w:t>is</w:t>
      </w:r>
      <w:r>
        <w:rPr>
          <w:lang w:val="en-US"/>
        </w:rPr>
        <w:t xml:space="preserve"> </w:t>
      </w:r>
      <w:r w:rsidR="00191214">
        <w:rPr>
          <w:lang w:val="en-US"/>
        </w:rPr>
        <w:t>section</w:t>
      </w:r>
      <w:r w:rsidR="00D626C3">
        <w:rPr>
          <w:lang w:val="en-US"/>
        </w:rPr>
        <w:t xml:space="preserve"> it will be illustrated </w:t>
      </w:r>
      <w:r w:rsidR="0047398E">
        <w:rPr>
          <w:lang w:val="en-US"/>
        </w:rPr>
        <w:t xml:space="preserve">that </w:t>
      </w:r>
      <w:r>
        <w:rPr>
          <w:lang w:val="en-US"/>
        </w:rPr>
        <w:t>the impact of different mitigation techniques</w:t>
      </w:r>
      <w:r w:rsidR="0047398E">
        <w:rPr>
          <w:lang w:val="en-US"/>
        </w:rPr>
        <w:t xml:space="preserve"> to suppress </w:t>
      </w:r>
      <w:r w:rsidR="00D94916">
        <w:rPr>
          <w:lang w:val="en-US"/>
        </w:rPr>
        <w:t>spatial interference caused by side-lobes</w:t>
      </w:r>
      <w:r>
        <w:rPr>
          <w:lang w:val="en-US"/>
        </w:rPr>
        <w:t xml:space="preserve">. </w:t>
      </w:r>
    </w:p>
    <w:p w14:paraId="63B8847A" w14:textId="0B815919" w:rsidR="0030717A" w:rsidRDefault="0030717A" w:rsidP="00D06913">
      <w:r>
        <w:t xml:space="preserve">Given an antenna array with </w:t>
      </w:r>
      <w:r w:rsidRPr="00540BAA">
        <w:rPr>
          <w:rFonts w:ascii="Cambria Math" w:hAnsi="Cambria Math"/>
          <w:i/>
          <w:iCs/>
        </w:rPr>
        <w:t>M</w:t>
      </w:r>
      <w:r>
        <w:t xml:space="preserve"> multiplied by </w:t>
      </w:r>
      <w:r w:rsidRPr="00540BAA">
        <w:rPr>
          <w:rFonts w:ascii="Cambria Math" w:hAnsi="Cambria Math"/>
          <w:i/>
          <w:iCs/>
        </w:rPr>
        <w:t>N</w:t>
      </w:r>
      <w:r>
        <w:t xml:space="preserve"> identical elements</w:t>
      </w:r>
      <w:r w:rsidR="005B01FF">
        <w:t>/sub-arrays</w:t>
      </w:r>
      <w:r>
        <w:t>, the radiation pattern of the array antenna can be described according to the pattern multiplication theorem as:</w:t>
      </w:r>
    </w:p>
    <w:p w14:paraId="38BF2419" w14:textId="5E8BF151" w:rsidR="0030717A" w:rsidRDefault="0030717A" w:rsidP="0030717A">
      <w:pPr>
        <w:pStyle w:val="EQ"/>
      </w:pPr>
      <w:r>
        <w:rPr>
          <w:iCs/>
        </w:rPr>
        <w:tab/>
      </w:r>
      <m:oMath>
        <m:r>
          <w:rPr>
            <w:rFonts w:ascii="Cambria Math" w:hAnsi="Cambria Math"/>
          </w:rPr>
          <m:t>R</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E</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oMath>
      <w:r>
        <w:t xml:space="preserve"> </w:t>
      </w:r>
      <w:r>
        <w:tab/>
        <w:t>(Eq. 2.</w:t>
      </w:r>
      <w:r w:rsidR="001063CE">
        <w:t>4</w:t>
      </w:r>
      <w:r>
        <w:t>-1)</w:t>
      </w:r>
    </w:p>
    <w:p w14:paraId="17D89C84" w14:textId="4D277DB6" w:rsidR="0030717A" w:rsidRDefault="0030717A" w:rsidP="0030717A">
      <w:r>
        <w:t xml:space="preserve">where </w:t>
      </w:r>
      <w:r w:rsidRPr="00DB600A">
        <w:rPr>
          <w:rFonts w:ascii="Cambria Math" w:hAnsi="Cambria Math"/>
          <w:i/>
          <w:iCs/>
        </w:rPr>
        <w:t>R</w:t>
      </w:r>
      <w:r w:rsidRPr="00DB600A">
        <w:rPr>
          <w:rFonts w:ascii="Cambria Math" w:hAnsi="Cambria Math"/>
          <w:i/>
          <w:iCs/>
          <w:vertAlign w:val="subscript"/>
        </w:rPr>
        <w:t>E</w:t>
      </w:r>
      <w:r>
        <w:t xml:space="preserve"> is the radiation pattern for the array elements</w:t>
      </w:r>
      <w:r w:rsidR="006F08A1">
        <w:t xml:space="preserve"> (for single element structures just one element or a sub-array </w:t>
      </w:r>
      <w:r w:rsidR="00386898">
        <w:t>for sub-array structures)</w:t>
      </w:r>
      <w:r>
        <w:t xml:space="preserve"> and </w:t>
      </w:r>
      <w:r w:rsidRPr="00DB600A">
        <w:rPr>
          <w:rFonts w:ascii="Cambria Math" w:hAnsi="Cambria Math"/>
          <w:i/>
          <w:iCs/>
        </w:rPr>
        <w:t>R</w:t>
      </w:r>
      <w:r w:rsidRPr="00DB600A">
        <w:rPr>
          <w:rFonts w:ascii="Cambria Math" w:hAnsi="Cambria Math"/>
          <w:i/>
          <w:iCs/>
          <w:vertAlign w:val="subscript"/>
        </w:rPr>
        <w:t>A</w:t>
      </w:r>
      <w:r>
        <w:t xml:space="preserve"> is the radiation pattern associated to the array factor. The element patten, </w:t>
      </w:r>
      <w:r w:rsidRPr="001E0777">
        <w:rPr>
          <w:rFonts w:ascii="Cambria Math" w:hAnsi="Cambria Math"/>
          <w:i/>
          <w:iCs/>
        </w:rPr>
        <w:t>R</w:t>
      </w:r>
      <w:r w:rsidRPr="001E0777">
        <w:rPr>
          <w:rFonts w:ascii="Cambria Math" w:hAnsi="Cambria Math"/>
          <w:i/>
          <w:iCs/>
          <w:vertAlign w:val="subscript"/>
        </w:rPr>
        <w:t>E</w:t>
      </w:r>
      <w:r w:rsidRPr="001E0777">
        <w:rPr>
          <w:rFonts w:ascii="Cambria Math" w:hAnsi="Cambria Math"/>
          <w:i/>
          <w:iCs/>
        </w:rPr>
        <w:t>(</w:t>
      </w:r>
      <w:r w:rsidRPr="001E0777">
        <w:rPr>
          <w:rFonts w:ascii="Symbol" w:hAnsi="Symbol"/>
          <w:i/>
          <w:iCs/>
        </w:rPr>
        <w:t></w:t>
      </w:r>
      <w:r w:rsidRPr="001E0777">
        <w:rPr>
          <w:rFonts w:ascii="Cambria Math" w:hAnsi="Cambria Math"/>
          <w:i/>
          <w:iCs/>
        </w:rPr>
        <w:t>,</w:t>
      </w:r>
      <w:r w:rsidRPr="001E0777">
        <w:rPr>
          <w:rFonts w:ascii="Symbol" w:hAnsi="Symbol"/>
          <w:i/>
          <w:iCs/>
        </w:rPr>
        <w:t></w:t>
      </w:r>
      <w:r w:rsidRPr="001E0777">
        <w:rPr>
          <w:rFonts w:ascii="Symbol" w:hAnsi="Symbol"/>
          <w:i/>
          <w:iCs/>
        </w:rPr>
        <w:t></w:t>
      </w:r>
      <w:r>
        <w:rPr>
          <w:rFonts w:ascii="Symbol" w:hAnsi="Symbol"/>
          <w:i/>
          <w:iCs/>
        </w:rPr>
        <w:t>,</w:t>
      </w:r>
      <w:r>
        <w:t xml:space="preserve"> is based on a parameterized Gaussian shaped element or a sub-array constituted of multiple Gaussian shaped elements, with floors to model for side-lobe levels and front-to-back ratio. The element peak gain is directivity normalized, hence the peak element gain </w:t>
      </w:r>
      <w:r w:rsidRPr="001E0777">
        <w:rPr>
          <w:rFonts w:ascii="Cambria Math" w:hAnsi="Cambria Math"/>
          <w:i/>
          <w:iCs/>
        </w:rPr>
        <w:t>G</w:t>
      </w:r>
      <w:r w:rsidRPr="001E0777">
        <w:rPr>
          <w:rFonts w:ascii="Cambria Math" w:hAnsi="Cambria Math"/>
          <w:i/>
          <w:iCs/>
          <w:vertAlign w:val="subscript"/>
        </w:rPr>
        <w:t>E,max</w:t>
      </w:r>
      <w:r>
        <w:t xml:space="preserve">, element loss </w:t>
      </w:r>
      <w:r w:rsidRPr="001E0777">
        <w:rPr>
          <w:rFonts w:ascii="Cambria Math" w:hAnsi="Cambria Math"/>
          <w:i/>
          <w:iCs/>
        </w:rPr>
        <w:t>L</w:t>
      </w:r>
      <w:r w:rsidRPr="001E0777">
        <w:rPr>
          <w:rFonts w:ascii="Cambria Math" w:hAnsi="Cambria Math"/>
          <w:i/>
          <w:iCs/>
          <w:vertAlign w:val="subscript"/>
        </w:rPr>
        <w:t>E</w:t>
      </w:r>
      <w:r>
        <w:t xml:space="preserve"> and half power beam widths </w:t>
      </w:r>
      <w:r w:rsidRPr="00122758">
        <w:rPr>
          <w:rFonts w:ascii="Symbol" w:hAnsi="Symbol"/>
          <w:i/>
          <w:sz w:val="18"/>
          <w:lang w:eastAsia="x-none"/>
        </w:rPr>
        <w:t></w:t>
      </w:r>
      <w:r w:rsidRPr="00122758">
        <w:rPr>
          <w:i/>
          <w:sz w:val="18"/>
          <w:vertAlign w:val="subscript"/>
          <w:lang w:eastAsia="x-none"/>
        </w:rPr>
        <w:t>3dB</w:t>
      </w:r>
      <w:r w:rsidRPr="00122758">
        <w:rPr>
          <w:iCs/>
          <w:sz w:val="18"/>
          <w:lang w:eastAsia="x-none"/>
        </w:rPr>
        <w:t xml:space="preserve"> </w:t>
      </w:r>
      <w:r>
        <w:rPr>
          <w:iCs/>
          <w:sz w:val="18"/>
          <w:lang w:eastAsia="x-none"/>
        </w:rPr>
        <w:t xml:space="preserve">and </w:t>
      </w:r>
      <w:r w:rsidRPr="00122758">
        <w:rPr>
          <w:rFonts w:ascii="Symbol" w:hAnsi="Symbol"/>
          <w:i/>
          <w:sz w:val="18"/>
          <w:lang w:eastAsia="x-none"/>
        </w:rPr>
        <w:t></w:t>
      </w:r>
      <w:r w:rsidRPr="00122758">
        <w:rPr>
          <w:i/>
          <w:sz w:val="18"/>
          <w:vertAlign w:val="subscript"/>
          <w:lang w:eastAsia="x-none"/>
        </w:rPr>
        <w:t xml:space="preserve">3dB </w:t>
      </w:r>
      <w:r>
        <w:t xml:space="preserve">should be selected carefully to maintain correct antenna gain. </w:t>
      </w:r>
    </w:p>
    <w:p w14:paraId="6BF927BA" w14:textId="77777777" w:rsidR="0030717A" w:rsidRDefault="0030717A" w:rsidP="0030717A">
      <w:r>
        <w:t xml:space="preserve">It can be noticed that both the element factor and the array factor can be used to shape the composite radiation pattern. The element pattern can be used to suppress side-lobe characteristics. For a limited steering range, a sub-array element can be used to suppress side-lobes better than a single element configuration. Typically for an AAS base station implementation the element radiation pattern and the array factor are customized to optimize the coverage within a specific coverage range for a given deployment scenario.  </w:t>
      </w:r>
    </w:p>
    <w:p w14:paraId="5075F81D" w14:textId="51166DEE" w:rsidR="0030717A" w:rsidRDefault="0030717A" w:rsidP="0030717A">
      <w:r>
        <w:t xml:space="preserve">For a general array antenna, the array factor radiation pattern for transmitting array antenna with </w:t>
      </w:r>
      <w:r>
        <w:rPr>
          <w:rFonts w:ascii="Cambria Math" w:hAnsi="Cambria Math"/>
          <w:i/>
          <w:iCs/>
        </w:rPr>
        <w:t>MN</w:t>
      </w:r>
      <w:r>
        <w:t xml:space="preserve"> element</w:t>
      </w:r>
      <w:r w:rsidR="0004272E">
        <w:t>s</w:t>
      </w:r>
      <w:r w:rsidR="00801C32">
        <w:t>/</w:t>
      </w:r>
      <w:r w:rsidR="0004272E">
        <w:t>subarrays</w:t>
      </w:r>
      <w:r>
        <w:t xml:space="preserve"> per polarization can be expressed as:</w:t>
      </w:r>
    </w:p>
    <w:p w14:paraId="58BC5FF4" w14:textId="3F186A6D" w:rsidR="0030717A" w:rsidRDefault="0030717A" w:rsidP="0030717A">
      <w:pPr>
        <w:pStyle w:val="EQ"/>
      </w:pPr>
      <w:r>
        <w:tab/>
      </w:r>
      <m:oMath>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MN</m:t>
                    </m:r>
                  </m:sup>
                  <m:e>
                    <m:sSub>
                      <m:sSubPr>
                        <m:ctrlPr>
                          <w:rPr>
                            <w:rFonts w:ascii="Cambria Math" w:hAnsi="Cambria Math"/>
                          </w:rPr>
                        </m:ctrlPr>
                      </m:sSubPr>
                      <m:e>
                        <m:r>
                          <w:rPr>
                            <w:rFonts w:ascii="Cambria Math" w:hAnsi="Cambria Math"/>
                          </w:rPr>
                          <m:t>w</m:t>
                        </m:r>
                      </m:e>
                      <m:sub>
                        <m:r>
                          <w:rPr>
                            <w:rFonts w:ascii="Cambria Math" w:hAnsi="Cambria Math"/>
                          </w:rPr>
                          <m:t>n</m:t>
                        </m:r>
                      </m:sub>
                    </m:sSub>
                    <m:sSup>
                      <m:sSupPr>
                        <m:ctrlPr>
                          <w:rPr>
                            <w:rFonts w:ascii="Cambria Math" w:hAnsi="Cambria Math"/>
                          </w:rPr>
                        </m:ctrlPr>
                      </m:sSupPr>
                      <m:e>
                        <m:r>
                          <w:rPr>
                            <w:rFonts w:ascii="Cambria Math" w:hAnsi="Cambria Math"/>
                          </w:rPr>
                          <m:t>e</m:t>
                        </m:r>
                      </m:e>
                      <m:sup>
                        <m:r>
                          <w:rPr>
                            <w:rFonts w:ascii="Cambria Math" w:hAnsi="Cambria Math"/>
                          </w:rPr>
                          <m:t>j</m:t>
                        </m:r>
                        <m:r>
                          <m:rPr>
                            <m:sty m:val="b"/>
                          </m:rPr>
                          <w:rPr>
                            <w:rFonts w:ascii="Cambria Math" w:hAnsi="Cambria Math"/>
                          </w:rPr>
                          <m:t>kr</m:t>
                        </m:r>
                      </m:sup>
                    </m:sSup>
                  </m:e>
                </m:nary>
              </m:e>
            </m:d>
          </m:e>
          <m:sup>
            <m:r>
              <m:rPr>
                <m:sty m:val="p"/>
              </m:rPr>
              <w:rPr>
                <w:rFonts w:ascii="Cambria Math" w:hAnsi="Cambria Math"/>
              </w:rPr>
              <m:t>2</m:t>
            </m:r>
          </m:sup>
        </m:sSup>
      </m:oMath>
      <w:r>
        <w:t xml:space="preserve"> </w:t>
      </w:r>
      <w:r>
        <w:tab/>
        <w:t>(Eq. 2.</w:t>
      </w:r>
      <w:r w:rsidR="001063CE">
        <w:t>4</w:t>
      </w:r>
      <w:r>
        <w:t>-2)</w:t>
      </w:r>
    </w:p>
    <w:p w14:paraId="4DB9F14D" w14:textId="77777777" w:rsidR="0030717A" w:rsidRDefault="0030717A" w:rsidP="0030717A">
      <w:r>
        <w:t>, where</w:t>
      </w:r>
      <w:r w:rsidRPr="00B81E83">
        <w:t xml:space="preserve"> </w:t>
      </w:r>
    </w:p>
    <w:p w14:paraId="716AF2C2" w14:textId="77777777" w:rsidR="0030717A" w:rsidRDefault="0030717A" w:rsidP="0030717A">
      <w:pPr>
        <w:pStyle w:val="B1"/>
      </w:pPr>
      <w:r>
        <w:rPr>
          <w:rFonts w:ascii="Cambria Math" w:hAnsi="Cambria Math"/>
          <w:i/>
          <w:iCs/>
        </w:rPr>
        <w:t>-</w:t>
      </w:r>
      <w:r>
        <w:rPr>
          <w:rFonts w:ascii="Cambria Math" w:hAnsi="Cambria Math"/>
          <w:bCs/>
        </w:rPr>
        <w:tab/>
      </w:r>
      <w:r w:rsidRPr="00B81E83">
        <w:rPr>
          <w:rFonts w:ascii="Cambria Math" w:hAnsi="Cambria Math"/>
          <w:i/>
          <w:iCs/>
        </w:rPr>
        <w:t>w</w:t>
      </w:r>
      <w:r w:rsidRPr="00B81E83">
        <w:rPr>
          <w:rFonts w:ascii="Cambria Math" w:hAnsi="Cambria Math"/>
          <w:i/>
          <w:iCs/>
          <w:vertAlign w:val="subscript"/>
        </w:rPr>
        <w:t>n</w:t>
      </w:r>
      <w:r w:rsidRPr="00B81E83">
        <w:t xml:space="preserve"> is the complex array excitation, </w:t>
      </w:r>
    </w:p>
    <w:p w14:paraId="2EEFE9E0" w14:textId="77777777" w:rsidR="0030717A" w:rsidRDefault="0030717A" w:rsidP="0030717A">
      <w:pPr>
        <w:pStyle w:val="B1"/>
      </w:pPr>
      <w:r>
        <w:rPr>
          <w:rFonts w:ascii="Cambria Math" w:hAnsi="Cambria Math"/>
          <w:bCs/>
        </w:rPr>
        <w:t>-</w:t>
      </w:r>
      <w:r>
        <w:rPr>
          <w:rFonts w:ascii="Cambria Math" w:hAnsi="Cambria Math"/>
          <w:bCs/>
        </w:rPr>
        <w:tab/>
      </w:r>
      <w:r w:rsidRPr="007D616E">
        <w:rPr>
          <w:rFonts w:ascii="Cambria Math" w:hAnsi="Cambria Math" w:hint="eastAsia"/>
          <w:b/>
        </w:rPr>
        <w:t>k</w:t>
      </w:r>
      <w:r w:rsidRPr="00B81E83">
        <w:t xml:space="preserve"> is the wave vector of the transmitted wave</w:t>
      </w:r>
      <w:r>
        <w:t>,</w:t>
      </w:r>
      <w:r w:rsidRPr="00B81E83">
        <w:t xml:space="preserve"> and </w:t>
      </w:r>
    </w:p>
    <w:p w14:paraId="44EBF158" w14:textId="77777777" w:rsidR="0030717A" w:rsidRDefault="0030717A" w:rsidP="0030717A">
      <w:pPr>
        <w:pStyle w:val="B1"/>
      </w:pPr>
      <w:r>
        <w:rPr>
          <w:rFonts w:ascii="Cambria Math" w:hAnsi="Cambria Math"/>
          <w:bCs/>
        </w:rPr>
        <w:t>-</w:t>
      </w:r>
      <w:r>
        <w:rPr>
          <w:rFonts w:ascii="Cambria Math" w:hAnsi="Cambria Math"/>
          <w:bCs/>
        </w:rPr>
        <w:tab/>
      </w:r>
      <w:r w:rsidRPr="007D616E">
        <w:rPr>
          <w:rFonts w:ascii="Cambria Math" w:hAnsi="Cambria Math" w:hint="eastAsia"/>
          <w:b/>
        </w:rPr>
        <w:t>r</w:t>
      </w:r>
      <w:r w:rsidRPr="00B81E83">
        <w:t xml:space="preserve"> is the element location matrix.</w:t>
      </w:r>
    </w:p>
    <w:p w14:paraId="2A9694F0" w14:textId="67A87D81" w:rsidR="0030717A" w:rsidRDefault="0030717A" w:rsidP="0030717A">
      <w:r>
        <w:t xml:space="preserve">From Eq. </w:t>
      </w:r>
      <w:r w:rsidR="00B94737">
        <w:t>2.4</w:t>
      </w:r>
      <w:r>
        <w:t>-1 i</w:t>
      </w:r>
      <w:r w:rsidRPr="002A2C19">
        <w:t>t can be noticed that both the element factor and the array factor can be used to shape the composite radiation pattern</w:t>
      </w:r>
      <w:r>
        <w:t>, which will be further described later.</w:t>
      </w:r>
      <w:r w:rsidRPr="002A2C19">
        <w:t xml:space="preserve"> The element pattern can be used to suppress side-lobe characteristics. For a limited steering range, a sub-array element </w:t>
      </w:r>
      <w:r>
        <w:t xml:space="preserve">configuration </w:t>
      </w:r>
      <w:r w:rsidRPr="002A2C19">
        <w:t xml:space="preserve">can be used to suppress side-lobes better than a single element configuration. Typically for an AAS base station implementation the element radiation pattern and the array factor are customized to optimize the coverage within a specific coverage range </w:t>
      </w:r>
      <w:r>
        <w:t xml:space="preserve">and coexistence with other services </w:t>
      </w:r>
      <w:r w:rsidRPr="002A2C19">
        <w:t xml:space="preserve">for a given deployment scenario.  </w:t>
      </w:r>
    </w:p>
    <w:p w14:paraId="0FEDDF6B" w14:textId="77777777" w:rsidR="00D32903" w:rsidRDefault="0030717A" w:rsidP="0030717A">
      <w:r>
        <w:t xml:space="preserve">For an array antenna with </w:t>
      </w:r>
      <w:r w:rsidR="00FF156F">
        <w:t xml:space="preserve">single element structure and </w:t>
      </w:r>
      <w:r>
        <w:t>element separation</w:t>
      </w:r>
      <w:r w:rsidR="00FF156F">
        <w:t xml:space="preserve"> of</w:t>
      </w:r>
      <w:r>
        <w:t xml:space="preserve"> 0.5</w:t>
      </w:r>
      <w:r w:rsidRPr="00C26334">
        <w:rPr>
          <w:rFonts w:ascii="Symbol" w:hAnsi="Symbol"/>
        </w:rPr>
        <w:t>l</w:t>
      </w:r>
      <w:r>
        <w:t xml:space="preserve"> or less the first side-lobe is the strongest. For uniform amplitude excitation the first side lobe power level is approximately 13 dB below the main beam power level. For array antenna with element separation larger than 0.5</w:t>
      </w:r>
      <w:r w:rsidRPr="00C26334">
        <w:rPr>
          <w:rFonts w:ascii="Symbol" w:hAnsi="Symbol"/>
        </w:rPr>
        <w:t>l</w:t>
      </w:r>
      <w:r>
        <w:t xml:space="preserve"> folding effects will create grating lobes in the side lobe region</w:t>
      </w:r>
      <w:r w:rsidR="00DC144F">
        <w:t xml:space="preserve"> when the main beam is steered</w:t>
      </w:r>
      <w:r>
        <w:t>. A common scenario with element separation larger than 0.5</w:t>
      </w:r>
      <w:r w:rsidRPr="00C26334">
        <w:rPr>
          <w:rFonts w:ascii="Symbol" w:hAnsi="Symbol"/>
        </w:rPr>
        <w:t>l</w:t>
      </w:r>
      <w:r>
        <w:t xml:space="preserve"> is when sub-array is used in the vertical domain. The angular location of the grating lobe is determined by the element separation and steering angle and the power level of the grating lobes is determined by the element factor. </w:t>
      </w:r>
    </w:p>
    <w:p w14:paraId="6DDC781A" w14:textId="4B4180BC" w:rsidR="0030717A" w:rsidRDefault="0030717A" w:rsidP="0030717A">
      <w:r>
        <w:t xml:space="preserve">As an example, in Figure </w:t>
      </w:r>
      <w:r w:rsidR="00660CD5">
        <w:t>2.4</w:t>
      </w:r>
      <w:r>
        <w:t xml:space="preserve">-1, the impact of element separation is visualised for an 8x8 element Uniform Rectangular Array (URA) </w:t>
      </w:r>
      <w:r w:rsidR="003419BB">
        <w:t xml:space="preserve">with single element structure </w:t>
      </w:r>
      <w:r>
        <w:t>where the vertical beam steering directions is set to 130 degrees.</w:t>
      </w:r>
    </w:p>
    <w:p w14:paraId="3DF87123" w14:textId="77777777" w:rsidR="0030717A" w:rsidRDefault="0030717A" w:rsidP="0030717A">
      <w:pPr>
        <w:keepNext/>
        <w:jc w:val="center"/>
      </w:pPr>
      <w:r>
        <w:rPr>
          <w:noProof/>
        </w:rPr>
        <w:lastRenderedPageBreak/>
        <w:drawing>
          <wp:inline distT="0" distB="0" distL="0" distR="0" wp14:anchorId="74763EF4" wp14:editId="775A1EA2">
            <wp:extent cx="2741866" cy="2244867"/>
            <wp:effectExtent l="0" t="0" r="1905" b="3175"/>
            <wp:docPr id="1825749987" name="Picture 1825749987"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 histo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777555" cy="2274087"/>
                    </a:xfrm>
                    <a:prstGeom prst="rect">
                      <a:avLst/>
                    </a:prstGeom>
                  </pic:spPr>
                </pic:pic>
              </a:graphicData>
            </a:graphic>
          </wp:inline>
        </w:drawing>
      </w:r>
    </w:p>
    <w:p w14:paraId="0C653C8E" w14:textId="466E2882" w:rsidR="00660CD5" w:rsidRPr="001840EA" w:rsidRDefault="00660CD5" w:rsidP="00660CD5">
      <w:pPr>
        <w:jc w:val="center"/>
        <w:rPr>
          <w:rFonts w:ascii="Arial" w:hAnsi="Arial" w:cs="Arial"/>
          <w:b/>
        </w:rPr>
      </w:pPr>
      <w:r w:rsidRPr="00660CD5">
        <w:rPr>
          <w:rFonts w:ascii="Arial" w:hAnsi="Arial"/>
          <w:b/>
          <w:lang w:eastAsia="x-none"/>
        </w:rPr>
        <w:t>Figure 2.</w:t>
      </w:r>
      <w:r>
        <w:rPr>
          <w:rFonts w:ascii="Arial" w:hAnsi="Arial"/>
          <w:b/>
          <w:lang w:eastAsia="x-none"/>
        </w:rPr>
        <w:t>4</w:t>
      </w:r>
      <w:r w:rsidRPr="00660CD5">
        <w:rPr>
          <w:rFonts w:ascii="Arial" w:hAnsi="Arial"/>
          <w:b/>
          <w:lang w:eastAsia="x-none"/>
        </w:rPr>
        <w:t>-</w:t>
      </w:r>
      <w:r w:rsidRPr="00B50C8F">
        <w:rPr>
          <w:rFonts w:ascii="Arial" w:hAnsi="Arial"/>
          <w:b/>
          <w:lang w:eastAsia="x-none"/>
        </w:rPr>
        <w:t>1</w:t>
      </w:r>
      <w:r w:rsidRPr="00654BC5">
        <w:rPr>
          <w:rFonts w:ascii="Arial" w:hAnsi="Arial"/>
          <w:b/>
          <w:lang w:eastAsia="x-none"/>
        </w:rPr>
        <w:t>:</w:t>
      </w:r>
      <w:r w:rsidRPr="00F71E86">
        <w:rPr>
          <w:rFonts w:ascii="Arial" w:hAnsi="Arial"/>
          <w:b/>
          <w:lang w:eastAsia="x-none"/>
        </w:rPr>
        <w:t xml:space="preserve"> </w:t>
      </w:r>
      <w:r w:rsidRPr="001840EA">
        <w:rPr>
          <w:rFonts w:ascii="Arial" w:hAnsi="Arial" w:cs="Arial"/>
          <w:b/>
        </w:rPr>
        <w:t>Impact of element separation on vertical radiation pattern</w:t>
      </w:r>
    </w:p>
    <w:p w14:paraId="7F9DAE77" w14:textId="78B88086" w:rsidR="0030717A" w:rsidRDefault="0030717A" w:rsidP="0030717A">
      <w:r>
        <w:t xml:space="preserve">The array factor described by Eq. </w:t>
      </w:r>
      <w:r w:rsidR="00654BC5">
        <w:t>2.4</w:t>
      </w:r>
      <w:r>
        <w:t xml:space="preserve">-2 will produce maximum directivity for the wanted carrier for which the system is calibrated minimizing the excitation error. For unwanted emission outside the carrier the directivity will roll-off gradually to a point where the array factor directivity is lost. </w:t>
      </w:r>
    </w:p>
    <w:p w14:paraId="5F3B0E21" w14:textId="038493D7" w:rsidR="0030717A" w:rsidRDefault="0030717A" w:rsidP="0030717A">
      <w:r>
        <w:t xml:space="preserve">The relation between array excitation correlation and directivity can be modelled as described in TR 37.840, subclause 5.4.4.1.4. The average radiation pattern for different correlation values is plotted in Figure </w:t>
      </w:r>
      <w:r w:rsidR="001840EA">
        <w:t>2.4-2</w:t>
      </w:r>
      <w:r>
        <w:t xml:space="preserve">. The maximum directivity is achieved for correlation equal to 1 and the minimum directivity equal to the element directivity is achieved for correlation equal to 0. </w:t>
      </w:r>
    </w:p>
    <w:p w14:paraId="7799EE6A" w14:textId="643AAACF" w:rsidR="0030717A" w:rsidRDefault="0030717A" w:rsidP="0030717A">
      <w:pPr>
        <w:keepNext/>
        <w:jc w:val="center"/>
      </w:pPr>
      <w:r>
        <w:rPr>
          <w:noProof/>
        </w:rPr>
        <w:drawing>
          <wp:inline distT="0" distB="0" distL="0" distR="0" wp14:anchorId="575620C4" wp14:editId="1E33D90B">
            <wp:extent cx="2683552" cy="2174976"/>
            <wp:effectExtent l="0" t="0" r="2540" b="0"/>
            <wp:docPr id="4" name="Picture 4"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 histo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707257" cy="2194189"/>
                    </a:xfrm>
                    <a:prstGeom prst="rect">
                      <a:avLst/>
                    </a:prstGeom>
                  </pic:spPr>
                </pic:pic>
              </a:graphicData>
            </a:graphic>
          </wp:inline>
        </w:drawing>
      </w:r>
    </w:p>
    <w:p w14:paraId="39B7AA54" w14:textId="1F66C35D" w:rsidR="00F71E86" w:rsidRDefault="00F71E86" w:rsidP="00F71E86">
      <w:pPr>
        <w:jc w:val="center"/>
      </w:pPr>
      <w:r w:rsidRPr="00660CD5">
        <w:rPr>
          <w:rFonts w:ascii="Arial" w:hAnsi="Arial"/>
          <w:b/>
          <w:lang w:eastAsia="x-none"/>
        </w:rPr>
        <w:t>Figure 2.</w:t>
      </w:r>
      <w:r>
        <w:rPr>
          <w:rFonts w:ascii="Arial" w:hAnsi="Arial"/>
          <w:b/>
          <w:lang w:eastAsia="x-none"/>
        </w:rPr>
        <w:t>4</w:t>
      </w:r>
      <w:r w:rsidRPr="00660CD5">
        <w:rPr>
          <w:rFonts w:ascii="Arial" w:hAnsi="Arial"/>
          <w:b/>
          <w:lang w:eastAsia="x-none"/>
        </w:rPr>
        <w:t>-</w:t>
      </w:r>
      <w:r>
        <w:rPr>
          <w:rFonts w:ascii="Arial" w:hAnsi="Arial"/>
          <w:b/>
          <w:lang w:eastAsia="x-none"/>
        </w:rPr>
        <w:t>2</w:t>
      </w:r>
      <w:r w:rsidRPr="00654BC5">
        <w:rPr>
          <w:rFonts w:ascii="Arial" w:hAnsi="Arial"/>
          <w:b/>
          <w:lang w:eastAsia="x-none"/>
        </w:rPr>
        <w:t>:</w:t>
      </w:r>
      <w:r w:rsidRPr="00F71E86">
        <w:rPr>
          <w:rFonts w:ascii="Arial" w:hAnsi="Arial"/>
          <w:b/>
          <w:lang w:eastAsia="x-none"/>
        </w:rPr>
        <w:t xml:space="preserve"> </w:t>
      </w:r>
      <w:r w:rsidRPr="00F71E86">
        <w:rPr>
          <w:rFonts w:ascii="Arial" w:hAnsi="Arial" w:cs="Arial"/>
          <w:b/>
        </w:rPr>
        <w:t>Relation between excitation correlation and directivity</w:t>
      </w:r>
    </w:p>
    <w:p w14:paraId="58C1DE1B" w14:textId="77777777" w:rsidR="0030717A" w:rsidRDefault="0030717A" w:rsidP="0030717A">
      <w:r>
        <w:t xml:space="preserve">To be able to conduct accurate coexistence analysis the unwanted emission directivity roll-off characteristics is required. The decorrelation effect in an array antenna will together with traditional filters provide suppression of unwanted emission EIRP levels required to guarantee coexistence with other adjacent services. </w:t>
      </w:r>
    </w:p>
    <w:p w14:paraId="2072A68D" w14:textId="77777777" w:rsidR="0030717A" w:rsidRDefault="0030717A" w:rsidP="0030717A">
      <w:r>
        <w:t>There is no single general solution available to mitigate all possible interference situations. Depending on situation one or more mitigation techniques described in following section can be used to guarantee coexistence between AAS base stations and other services operating in adjacent spectrum.</w:t>
      </w:r>
    </w:p>
    <w:p w14:paraId="696C228C" w14:textId="77777777" w:rsidR="0030717A" w:rsidRDefault="0030717A" w:rsidP="0030717A">
      <w:r>
        <w:t xml:space="preserve">There is no single general solution solving interference issues for all situations. Depending on situation mitigation solutions described in following sections can be used to protect adjacent neighbouring other services. </w:t>
      </w:r>
    </w:p>
    <w:p w14:paraId="04273049" w14:textId="4CCC9BB3" w:rsidR="002B5448" w:rsidRDefault="002B5448" w:rsidP="006C51E3"/>
    <w:p w14:paraId="607E048E" w14:textId="5D81B651" w:rsidR="00F37EC3" w:rsidRDefault="00F37EC3" w:rsidP="006C51E3"/>
    <w:p w14:paraId="543C2F7F" w14:textId="23F6EE76" w:rsidR="00F37EC3" w:rsidRDefault="00F37EC3" w:rsidP="006C51E3"/>
    <w:p w14:paraId="5326D7BE" w14:textId="77777777" w:rsidR="00F37EC3" w:rsidRDefault="00F37EC3" w:rsidP="006C51E3"/>
    <w:p w14:paraId="78DEF066" w14:textId="1A7F3665" w:rsidR="002B5448" w:rsidRPr="00CE5FE1" w:rsidRDefault="005E388C" w:rsidP="00CE5FE1">
      <w:pPr>
        <w:pStyle w:val="ListParagraph"/>
        <w:numPr>
          <w:ilvl w:val="2"/>
          <w:numId w:val="5"/>
        </w:numPr>
        <w:ind w:hanging="1080"/>
        <w:rPr>
          <w:rFonts w:ascii="Arial" w:hAnsi="Arial" w:cs="Arial"/>
          <w:sz w:val="24"/>
          <w:szCs w:val="24"/>
        </w:rPr>
      </w:pPr>
      <w:r w:rsidRPr="00CE5FE1">
        <w:rPr>
          <w:rFonts w:ascii="Arial" w:hAnsi="Arial" w:cs="Arial"/>
          <w:sz w:val="24"/>
          <w:szCs w:val="24"/>
        </w:rPr>
        <w:lastRenderedPageBreak/>
        <w:t xml:space="preserve">Electrical </w:t>
      </w:r>
      <w:r w:rsidR="00435AA8" w:rsidRPr="00CE5FE1">
        <w:rPr>
          <w:rFonts w:ascii="Arial" w:hAnsi="Arial" w:cs="Arial"/>
          <w:sz w:val="24"/>
          <w:szCs w:val="24"/>
        </w:rPr>
        <w:t>and mechanical tilt</w:t>
      </w:r>
    </w:p>
    <w:p w14:paraId="12061B84" w14:textId="358B9E68" w:rsidR="00096B59" w:rsidRDefault="00096B59" w:rsidP="00096B59">
      <w:pPr>
        <w:rPr>
          <w:lang w:val="en-US"/>
        </w:rPr>
      </w:pPr>
      <w:r>
        <w:rPr>
          <w:lang w:val="en-US"/>
        </w:rPr>
        <w:t xml:space="preserve">To avoid high-EIRP </w:t>
      </w:r>
      <w:r w:rsidR="005B4A42">
        <w:rPr>
          <w:lang w:val="en-US"/>
        </w:rPr>
        <w:t>level</w:t>
      </w:r>
      <w:r>
        <w:rPr>
          <w:lang w:val="en-US"/>
        </w:rPr>
        <w:t xml:space="preserve"> to be transmitted above the horizon electrical and/or mechanical</w:t>
      </w:r>
      <w:r w:rsidR="00690FDD">
        <w:rPr>
          <w:lang w:val="en-US"/>
        </w:rPr>
        <w:t xml:space="preserve"> down-</w:t>
      </w:r>
      <w:r>
        <w:rPr>
          <w:lang w:val="en-US"/>
        </w:rPr>
        <w:t xml:space="preserve">tilt </w:t>
      </w:r>
      <w:r w:rsidRPr="00B16A10">
        <w:rPr>
          <w:lang w:val="en-US"/>
        </w:rPr>
        <w:t>will be used</w:t>
      </w:r>
      <w:r w:rsidR="00690FDD">
        <w:rPr>
          <w:lang w:val="en-US"/>
        </w:rPr>
        <w:t xml:space="preserve">. There is a </w:t>
      </w:r>
      <w:r w:rsidR="00AB5665">
        <w:rPr>
          <w:lang w:val="en-US"/>
        </w:rPr>
        <w:t>conceptual difference between mechanical and electrical down-tilt as</w:t>
      </w:r>
      <w:r>
        <w:rPr>
          <w:lang w:val="en-US"/>
        </w:rPr>
        <w:t xml:space="preserve"> il</w:t>
      </w:r>
      <w:r w:rsidRPr="00B16A10">
        <w:rPr>
          <w:lang w:val="en-US"/>
        </w:rPr>
        <w:t>lustrated in</w:t>
      </w:r>
      <w:r w:rsidR="00157200">
        <w:rPr>
          <w:lang w:val="en-US"/>
        </w:rPr>
        <w:t xml:space="preserve"> Figure 2.4.1-1.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6"/>
        <w:gridCol w:w="3197"/>
        <w:gridCol w:w="3198"/>
      </w:tblGrid>
      <w:tr w:rsidR="00096B59" w14:paraId="5E991AE1" w14:textId="77777777" w:rsidTr="00677EE7">
        <w:tc>
          <w:tcPr>
            <w:tcW w:w="3246" w:type="dxa"/>
          </w:tcPr>
          <w:p w14:paraId="0F5A48A2" w14:textId="77777777" w:rsidR="00096B59" w:rsidRDefault="00096B59" w:rsidP="00677EE7">
            <w:pPr>
              <w:rPr>
                <w:lang w:val="en-US"/>
              </w:rPr>
            </w:pPr>
            <w:r>
              <w:rPr>
                <w:lang w:val="en-US"/>
              </w:rPr>
              <w:br w:type="page"/>
            </w:r>
            <w:r w:rsidRPr="00225CE0">
              <w:rPr>
                <w:noProof/>
              </w:rPr>
              <mc:AlternateContent>
                <mc:Choice Requires="wpg">
                  <w:drawing>
                    <wp:inline distT="0" distB="0" distL="0" distR="0" wp14:anchorId="7C2FB4F9" wp14:editId="4D3EA79F">
                      <wp:extent cx="1915711" cy="2135875"/>
                      <wp:effectExtent l="0" t="0" r="8890" b="0"/>
                      <wp:docPr id="13" name="Group 13"/>
                      <wp:cNvGraphicFramePr/>
                      <a:graphic xmlns:a="http://schemas.openxmlformats.org/drawingml/2006/main">
                        <a:graphicData uri="http://schemas.microsoft.com/office/word/2010/wordprocessingGroup">
                          <wpg:wgp>
                            <wpg:cNvGrpSpPr/>
                            <wpg:grpSpPr>
                              <a:xfrm>
                                <a:off x="0" y="0"/>
                                <a:ext cx="1915711" cy="2135875"/>
                                <a:chOff x="0" y="0"/>
                                <a:chExt cx="3033732" cy="3382189"/>
                              </a:xfrm>
                            </wpg:grpSpPr>
                            <wpg:grpSp>
                              <wpg:cNvPr id="14" name="Group 14"/>
                              <wpg:cNvGrpSpPr/>
                              <wpg:grpSpPr>
                                <a:xfrm>
                                  <a:off x="0" y="0"/>
                                  <a:ext cx="3033732" cy="3382189"/>
                                  <a:chOff x="0" y="0"/>
                                  <a:chExt cx="3033732" cy="3382189"/>
                                </a:xfrm>
                              </wpg:grpSpPr>
                              <pic:pic xmlns:pic="http://schemas.openxmlformats.org/drawingml/2006/picture">
                                <pic:nvPicPr>
                                  <pic:cNvPr id="15" name="Picture 15"/>
                                  <pic:cNvPicPr>
                                    <a:picLocks noChangeAspect="1"/>
                                  </pic:cNvPicPr>
                                </pic:nvPicPr>
                                <pic:blipFill rotWithShape="1">
                                  <a:blip r:embed="rId16"/>
                                  <a:srcRect l="12663" t="22524" r="17208" b="25648"/>
                                  <a:stretch/>
                                </pic:blipFill>
                                <pic:spPr>
                                  <a:xfrm>
                                    <a:off x="298755" y="0"/>
                                    <a:ext cx="2734977" cy="1010615"/>
                                  </a:xfrm>
                                  <a:prstGeom prst="rect">
                                    <a:avLst/>
                                  </a:prstGeom>
                                </pic:spPr>
                              </pic:pic>
                              <pic:pic xmlns:pic="http://schemas.openxmlformats.org/drawingml/2006/picture">
                                <pic:nvPicPr>
                                  <pic:cNvPr id="16" name="Picture 16" descr="Telecommunication networks - Vector stencils library"/>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8448" t="15146" r="30949"/>
                                  <a:stretch/>
                                </pic:blipFill>
                                <pic:spPr bwMode="auto">
                                  <a:xfrm>
                                    <a:off x="0" y="904958"/>
                                    <a:ext cx="1237593" cy="2477231"/>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7" name="Picture 17"/>
                                <pic:cNvPicPr>
                                  <a:picLocks noChangeAspect="1"/>
                                </pic:cNvPicPr>
                              </pic:nvPicPr>
                              <pic:blipFill rotWithShape="1">
                                <a:blip r:embed="rId18"/>
                                <a:srcRect l="39824" t="7141" r="16011" b="5729"/>
                                <a:stretch/>
                              </pic:blipFill>
                              <pic:spPr>
                                <a:xfrm flipH="1">
                                  <a:off x="606218" y="20594"/>
                                  <a:ext cx="208178" cy="1135717"/>
                                </a:xfrm>
                                <a:prstGeom prst="rect">
                                  <a:avLst/>
                                </a:prstGeom>
                              </pic:spPr>
                            </pic:pic>
                          </wpg:wgp>
                        </a:graphicData>
                      </a:graphic>
                    </wp:inline>
                  </w:drawing>
                </mc:Choice>
                <mc:Fallback>
                  <w:pict>
                    <v:group w14:anchorId="748F58B0" id="Group 13" o:spid="_x0000_s1026" style="width:150.85pt;height:168.2pt;mso-position-horizontal-relative:char;mso-position-vertical-relative:line" coordsize="30337,33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">
                      <v:group id="Group 14" o:spid="_x0000_s1027" style="position:absolute;width:30337;height:33821" coordsize="30337,33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8" type="#_x0000_t75" style="position:absolute;left:2987;width:27350;height:10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">
                          <v:imagedata r:id="rId25" o:title="" croptop="14761f" cropbottom="16809f" cropleft="8299f" cropright="11277f"/>
                        </v:shape>
                        <v:shape id="Picture 16" o:spid="_x0000_s1029" type="#_x0000_t75" alt="Telecommunication networks - Vector stencils library" style="position:absolute;top:9049;width:12375;height:24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">
                          <v:imagedata r:id="rId26" o:title="Telecommunication networks - Vector stencils library" croptop="9926f" cropleft="18644f" cropright="20283f"/>
                        </v:shape>
                      </v:group>
                      <v:shape id="Picture 17" o:spid="_x0000_s1030" type="#_x0000_t75" style="position:absolute;left:6062;top:205;width:2081;height:1135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">
                        <v:imagedata r:id="rId27" o:title="" croptop="4680f" cropbottom="3755f" cropleft="26099f" cropright="10493f"/>
                      </v:shape>
                      <w10:anchorlock/>
                    </v:group>
                  </w:pict>
                </mc:Fallback>
              </mc:AlternateContent>
            </w:r>
          </w:p>
        </w:tc>
        <w:tc>
          <w:tcPr>
            <w:tcW w:w="3197" w:type="dxa"/>
          </w:tcPr>
          <w:p w14:paraId="15A132BD" w14:textId="77777777" w:rsidR="00096B59" w:rsidRDefault="00096B59" w:rsidP="00677EE7">
            <w:pPr>
              <w:rPr>
                <w:lang w:val="en-US"/>
              </w:rPr>
            </w:pPr>
            <w:r w:rsidRPr="00225CE0">
              <w:rPr>
                <w:noProof/>
              </w:rPr>
              <mc:AlternateContent>
                <mc:Choice Requires="wpg">
                  <w:drawing>
                    <wp:inline distT="0" distB="0" distL="0" distR="0" wp14:anchorId="77B15FA4" wp14:editId="6AAF1175">
                      <wp:extent cx="1843118" cy="2122227"/>
                      <wp:effectExtent l="0" t="0" r="5080" b="0"/>
                      <wp:docPr id="18" name="Group 14"/>
                      <wp:cNvGraphicFramePr/>
                      <a:graphic xmlns:a="http://schemas.openxmlformats.org/drawingml/2006/main">
                        <a:graphicData uri="http://schemas.microsoft.com/office/word/2010/wordprocessingGroup">
                          <wpg:wgp>
                            <wpg:cNvGrpSpPr/>
                            <wpg:grpSpPr>
                              <a:xfrm>
                                <a:off x="0" y="0"/>
                                <a:ext cx="1843118" cy="2122227"/>
                                <a:chOff x="0" y="0"/>
                                <a:chExt cx="3036385" cy="3496299"/>
                              </a:xfrm>
                            </wpg:grpSpPr>
                            <wpg:grpSp>
                              <wpg:cNvPr id="19" name="Group 19"/>
                              <wpg:cNvGrpSpPr/>
                              <wpg:grpSpPr>
                                <a:xfrm>
                                  <a:off x="0" y="0"/>
                                  <a:ext cx="3036385" cy="3496299"/>
                                  <a:chOff x="0" y="0"/>
                                  <a:chExt cx="3036385" cy="3496299"/>
                                </a:xfrm>
                              </wpg:grpSpPr>
                              <pic:pic xmlns:pic="http://schemas.openxmlformats.org/drawingml/2006/picture">
                                <pic:nvPicPr>
                                  <pic:cNvPr id="20" name="Picture 20"/>
                                  <pic:cNvPicPr>
                                    <a:picLocks noChangeAspect="1"/>
                                  </pic:cNvPicPr>
                                </pic:nvPicPr>
                                <pic:blipFill rotWithShape="1">
                                  <a:blip r:embed="rId28"/>
                                  <a:srcRect l="12663" t="15995" r="17208" b="19131"/>
                                  <a:stretch/>
                                </pic:blipFill>
                                <pic:spPr>
                                  <a:xfrm>
                                    <a:off x="301408" y="0"/>
                                    <a:ext cx="2734977" cy="1265023"/>
                                  </a:xfrm>
                                  <a:prstGeom prst="rect">
                                    <a:avLst/>
                                  </a:prstGeom>
                                </pic:spPr>
                              </pic:pic>
                              <pic:pic xmlns:pic="http://schemas.openxmlformats.org/drawingml/2006/picture">
                                <pic:nvPicPr>
                                  <pic:cNvPr id="21" name="Picture 21" descr="Telecommunication networks - Vector stencils library"/>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8448" t="15146" r="30949"/>
                                  <a:stretch/>
                                </pic:blipFill>
                                <pic:spPr bwMode="auto">
                                  <a:xfrm>
                                    <a:off x="0" y="1019068"/>
                                    <a:ext cx="1237593" cy="2477231"/>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2" name="Picture 22"/>
                                <pic:cNvPicPr>
                                  <a:picLocks noChangeAspect="1"/>
                                </pic:cNvPicPr>
                              </pic:nvPicPr>
                              <pic:blipFill rotWithShape="1">
                                <a:blip r:embed="rId16"/>
                                <a:srcRect l="39824" t="7141" r="16011" b="5729"/>
                                <a:stretch/>
                              </pic:blipFill>
                              <pic:spPr>
                                <a:xfrm flipH="1">
                                  <a:off x="606218" y="134704"/>
                                  <a:ext cx="208178" cy="1135717"/>
                                </a:xfrm>
                                <a:prstGeom prst="rect">
                                  <a:avLst/>
                                </a:prstGeom>
                              </pic:spPr>
                            </pic:pic>
                          </wpg:wgp>
                        </a:graphicData>
                      </a:graphic>
                    </wp:inline>
                  </w:drawing>
                </mc:Choice>
                <mc:Fallback>
                  <w:pict>
                    <v:group w14:anchorId="3864FBE7" id="Group 14" o:spid="_x0000_s1026" style="width:145.15pt;height:167.1pt;mso-position-horizontal-relative:char;mso-position-vertical-relative:line" coordsize="30363,34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">
                      <v:group id="Group 19" o:spid="_x0000_s1027" style="position:absolute;width:30363;height:34962" coordsize="30363,3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style="position:absolute;left:3014;width:27349;height:12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">
                          <v:imagedata r:id="rId30" o:title="" croptop="10482f" cropbottom="12538f" cropleft="8299f" cropright="11277f"/>
                        </v:shape>
                        <v:shape id="Picture 21" o:spid="_x0000_s1029" type="#_x0000_t75" alt="Telecommunication networks - Vector stencils library" style="position:absolute;top:10190;width:12375;height:24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">
                          <v:imagedata r:id="rId31" o:title="Telecommunication networks - Vector stencils library" croptop="9926f" cropleft="18644f" cropright="20283f"/>
                        </v:shape>
                      </v:group>
                      <v:shape id="Picture 22" o:spid="_x0000_s1030" type="#_x0000_t75" style="position:absolute;left:6062;top:1347;width:2081;height:1135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">
                        <v:imagedata r:id="rId27" o:title="" croptop="4680f" cropbottom="3755f" cropleft="26099f" cropright="10493f"/>
                      </v:shape>
                      <w10:anchorlock/>
                    </v:group>
                  </w:pict>
                </mc:Fallback>
              </mc:AlternateContent>
            </w:r>
          </w:p>
        </w:tc>
        <w:tc>
          <w:tcPr>
            <w:tcW w:w="3198" w:type="dxa"/>
          </w:tcPr>
          <w:p w14:paraId="642445DD" w14:textId="77777777" w:rsidR="00096B59" w:rsidRDefault="00096B59" w:rsidP="00677EE7">
            <w:pPr>
              <w:rPr>
                <w:lang w:val="en-US"/>
              </w:rPr>
            </w:pPr>
            <w:r w:rsidRPr="004D2869">
              <w:rPr>
                <w:noProof/>
              </w:rPr>
              <mc:AlternateContent>
                <mc:Choice Requires="wpg">
                  <w:drawing>
                    <wp:inline distT="0" distB="0" distL="0" distR="0" wp14:anchorId="593DB182" wp14:editId="2ECFB9AB">
                      <wp:extent cx="1844703" cy="2084022"/>
                      <wp:effectExtent l="0" t="19050" r="3175" b="0"/>
                      <wp:docPr id="23" name="Group 15"/>
                      <wp:cNvGraphicFramePr/>
                      <a:graphic xmlns:a="http://schemas.openxmlformats.org/drawingml/2006/main">
                        <a:graphicData uri="http://schemas.microsoft.com/office/word/2010/wordprocessingGroup">
                          <wpg:wgp>
                            <wpg:cNvGrpSpPr/>
                            <wpg:grpSpPr>
                              <a:xfrm>
                                <a:off x="0" y="0"/>
                                <a:ext cx="1844703" cy="2084022"/>
                                <a:chOff x="0" y="0"/>
                                <a:chExt cx="3069515" cy="3467650"/>
                              </a:xfrm>
                            </wpg:grpSpPr>
                            <wpg:grpSp>
                              <wpg:cNvPr id="24" name="Group 24"/>
                              <wpg:cNvGrpSpPr/>
                              <wpg:grpSpPr>
                                <a:xfrm>
                                  <a:off x="0" y="126292"/>
                                  <a:ext cx="3069515" cy="3341358"/>
                                  <a:chOff x="0" y="126292"/>
                                  <a:chExt cx="3069515" cy="3341358"/>
                                </a:xfrm>
                              </wpg:grpSpPr>
                              <pic:pic xmlns:pic="http://schemas.openxmlformats.org/drawingml/2006/picture">
                                <pic:nvPicPr>
                                  <pic:cNvPr id="25" name="Picture 25"/>
                                  <pic:cNvPicPr>
                                    <a:picLocks noChangeAspect="1"/>
                                  </pic:cNvPicPr>
                                </pic:nvPicPr>
                                <pic:blipFill rotWithShape="1">
                                  <a:blip r:embed="rId32"/>
                                  <a:srcRect l="12663" t="21077" r="17208" b="25648"/>
                                  <a:stretch/>
                                </pic:blipFill>
                                <pic:spPr>
                                  <a:xfrm>
                                    <a:off x="334538" y="126292"/>
                                    <a:ext cx="2734977" cy="1038833"/>
                                  </a:xfrm>
                                  <a:prstGeom prst="rect">
                                    <a:avLst/>
                                  </a:prstGeom>
                                </pic:spPr>
                              </pic:pic>
                              <pic:pic xmlns:pic="http://schemas.openxmlformats.org/drawingml/2006/picture">
                                <pic:nvPicPr>
                                  <pic:cNvPr id="26" name="Picture 26" descr="Telecommunication networks - Vector stencils library"/>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7418" t="15146" r="30949"/>
                                  <a:stretch/>
                                </pic:blipFill>
                                <pic:spPr bwMode="auto">
                                  <a:xfrm>
                                    <a:off x="0" y="990419"/>
                                    <a:ext cx="1268982" cy="2477231"/>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7" name="Picture 27"/>
                                <pic:cNvPicPr>
                                  <a:picLocks noChangeAspect="1"/>
                                </pic:cNvPicPr>
                              </pic:nvPicPr>
                              <pic:blipFill rotWithShape="1">
                                <a:blip r:embed="rId16"/>
                                <a:srcRect l="39824" t="7141" r="16011" b="5729"/>
                                <a:stretch/>
                              </pic:blipFill>
                              <pic:spPr>
                                <a:xfrm rot="859658" flipH="1">
                                  <a:off x="622229" y="0"/>
                                  <a:ext cx="208178" cy="1135717"/>
                                </a:xfrm>
                                <a:prstGeom prst="rect">
                                  <a:avLst/>
                                </a:prstGeom>
                              </pic:spPr>
                            </pic:pic>
                          </wpg:wgp>
                        </a:graphicData>
                      </a:graphic>
                    </wp:inline>
                  </w:drawing>
                </mc:Choice>
                <mc:Fallback>
                  <w:pict>
                    <v:group w14:anchorId="553B13F5" id="Group 15" o:spid="_x0000_s1026" style="width:145.25pt;height:164.1pt;mso-position-horizontal-relative:char;mso-position-vertical-relative:line" coordsize="30695,34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">
                      <v:group id="Group 24" o:spid="_x0000_s1027" style="position:absolute;top:1262;width:30695;height:33414" coordorigin=",1262" coordsize="30695,3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Picture 25" o:spid="_x0000_s1028" type="#_x0000_t75" style="position:absolute;left:3345;top:1262;width:27350;height:10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">
                          <v:imagedata r:id="rId34" o:title="" croptop="13813f" cropbottom="16809f" cropleft="8299f" cropright="11277f"/>
                        </v:shape>
                        <v:shape id="Picture 26" o:spid="_x0000_s1029" type="#_x0000_t75" alt="Telecommunication networks - Vector stencils library" style="position:absolute;top:9904;width:12689;height:24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">
                          <v:imagedata r:id="rId35" o:title="Telecommunication networks - Vector stencils library" croptop="9926f" cropleft="17969f" cropright="20283f"/>
                        </v:shape>
                      </v:group>
                      <v:shape id="Picture 27" o:spid="_x0000_s1030" type="#_x0000_t75" style="position:absolute;left:6222;width:2082;height:11357;rotation:-93897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">
                        <v:imagedata r:id="rId27" o:title="" croptop="4680f" cropbottom="3755f" cropleft="26099f" cropright="10493f"/>
                      </v:shape>
                      <w10:anchorlock/>
                    </v:group>
                  </w:pict>
                </mc:Fallback>
              </mc:AlternateContent>
            </w:r>
          </w:p>
        </w:tc>
      </w:tr>
      <w:tr w:rsidR="00096B59" w:rsidRPr="00352E07" w14:paraId="44D80446" w14:textId="77777777" w:rsidTr="00677EE7">
        <w:tc>
          <w:tcPr>
            <w:tcW w:w="3246" w:type="dxa"/>
          </w:tcPr>
          <w:p w14:paraId="32A923A6" w14:textId="77777777" w:rsidR="00096B59" w:rsidRPr="00352E07" w:rsidRDefault="00096B59" w:rsidP="00677EE7">
            <w:pPr>
              <w:jc w:val="center"/>
              <w:rPr>
                <w:lang w:val="en-US"/>
              </w:rPr>
            </w:pPr>
            <w:r w:rsidRPr="00352E07">
              <w:rPr>
                <w:lang w:val="en-US"/>
              </w:rPr>
              <w:t>a) without tilt</w:t>
            </w:r>
          </w:p>
        </w:tc>
        <w:tc>
          <w:tcPr>
            <w:tcW w:w="3197" w:type="dxa"/>
          </w:tcPr>
          <w:p w14:paraId="1DC95F17" w14:textId="77777777" w:rsidR="00096B59" w:rsidRPr="00352E07" w:rsidRDefault="00096B59" w:rsidP="00677EE7">
            <w:pPr>
              <w:jc w:val="center"/>
              <w:rPr>
                <w:lang w:val="en-US"/>
              </w:rPr>
            </w:pPr>
            <w:r w:rsidRPr="00352E07">
              <w:rPr>
                <w:lang w:val="en-US"/>
              </w:rPr>
              <w:t>b) electrical tilt</w:t>
            </w:r>
          </w:p>
        </w:tc>
        <w:tc>
          <w:tcPr>
            <w:tcW w:w="3198" w:type="dxa"/>
          </w:tcPr>
          <w:p w14:paraId="5151A948" w14:textId="77777777" w:rsidR="00096B59" w:rsidRPr="00352E07" w:rsidRDefault="00096B59" w:rsidP="00677EE7">
            <w:pPr>
              <w:keepNext/>
              <w:jc w:val="center"/>
              <w:rPr>
                <w:lang w:val="en-US"/>
              </w:rPr>
            </w:pPr>
            <w:r w:rsidRPr="00352E07">
              <w:rPr>
                <w:lang w:val="en-US"/>
              </w:rPr>
              <w:t>c) mechanical tilt</w:t>
            </w:r>
          </w:p>
        </w:tc>
      </w:tr>
    </w:tbl>
    <w:p w14:paraId="105E07C1" w14:textId="3039C86F" w:rsidR="00157200" w:rsidRDefault="00157200" w:rsidP="00157200">
      <w:pPr>
        <w:jc w:val="center"/>
      </w:pPr>
      <w:bookmarkStart w:id="1" w:name="_Ref98165933"/>
      <w:r w:rsidRPr="00660CD5">
        <w:rPr>
          <w:rFonts w:ascii="Arial" w:hAnsi="Arial"/>
          <w:b/>
          <w:lang w:eastAsia="x-none"/>
        </w:rPr>
        <w:t>Figure 2.</w:t>
      </w:r>
      <w:r>
        <w:rPr>
          <w:rFonts w:ascii="Arial" w:hAnsi="Arial"/>
          <w:b/>
          <w:lang w:eastAsia="x-none"/>
        </w:rPr>
        <w:t>4.1</w:t>
      </w:r>
      <w:r w:rsidRPr="00660CD5">
        <w:rPr>
          <w:rFonts w:ascii="Arial" w:hAnsi="Arial"/>
          <w:b/>
          <w:lang w:eastAsia="x-none"/>
        </w:rPr>
        <w:t>-</w:t>
      </w:r>
      <w:r>
        <w:rPr>
          <w:rFonts w:ascii="Arial" w:hAnsi="Arial"/>
          <w:b/>
          <w:lang w:eastAsia="x-none"/>
        </w:rPr>
        <w:t>1</w:t>
      </w:r>
      <w:r w:rsidRPr="00654BC5">
        <w:rPr>
          <w:rFonts w:ascii="Arial" w:hAnsi="Arial"/>
          <w:b/>
          <w:lang w:eastAsia="x-none"/>
        </w:rPr>
        <w:t>:</w:t>
      </w:r>
      <w:r w:rsidRPr="00F71E86">
        <w:rPr>
          <w:rFonts w:ascii="Arial" w:hAnsi="Arial"/>
          <w:b/>
          <w:lang w:eastAsia="x-none"/>
        </w:rPr>
        <w:t xml:space="preserve"> </w:t>
      </w:r>
      <w:r>
        <w:rPr>
          <w:rFonts w:ascii="Arial" w:hAnsi="Arial" w:cs="Arial"/>
          <w:b/>
        </w:rPr>
        <w:t xml:space="preserve">Illustration of </w:t>
      </w:r>
      <w:r w:rsidR="00FE41EB">
        <w:rPr>
          <w:rFonts w:ascii="Arial" w:hAnsi="Arial" w:cs="Arial"/>
          <w:b/>
        </w:rPr>
        <w:t>different kind of tilt options</w:t>
      </w:r>
    </w:p>
    <w:p w14:paraId="3C5E3946" w14:textId="49FFB288" w:rsidR="00500622" w:rsidRDefault="00FE41EB" w:rsidP="00973C12">
      <w:r>
        <w:t>It can be noticed that</w:t>
      </w:r>
      <w:r w:rsidR="00C80904">
        <w:t xml:space="preserve"> mechanical down-tilt can be used to </w:t>
      </w:r>
      <w:r w:rsidR="00D01141">
        <w:t xml:space="preserve">reduce the vertical steering angle, which </w:t>
      </w:r>
      <w:r w:rsidR="00B375AB">
        <w:t>minimize the impact due to side lobes excited by large steering angles.</w:t>
      </w:r>
      <w:bookmarkEnd w:id="1"/>
      <w:r w:rsidR="00697049">
        <w:t xml:space="preserve"> In Figure 2.4.1-2, vertical radiation pattern visualises the impact of mechanical and electrical tilt</w:t>
      </w:r>
      <w:r w:rsidR="00996C0D">
        <w:t xml:space="preserve">, assuming </w:t>
      </w:r>
      <w:r w:rsidR="006355C6">
        <w:t>antenna parameter values in Table 2.3-1</w:t>
      </w:r>
      <w:r w:rsidR="00697049">
        <w:t>.</w:t>
      </w:r>
    </w:p>
    <w:p w14:paraId="5C042325" w14:textId="7170E3D2" w:rsidR="0067767D" w:rsidRPr="00CE5FE1" w:rsidRDefault="00CE4A7A" w:rsidP="00B36A98">
      <w:pPr>
        <w:jc w:val="center"/>
      </w:pPr>
      <w:r w:rsidRPr="007F1FD8">
        <w:rPr>
          <w:noProof/>
          <w:lang w:val="en-IE"/>
        </w:rPr>
        <w:drawing>
          <wp:inline distT="0" distB="0" distL="0" distR="0" wp14:anchorId="600F5AA5" wp14:editId="481555D1">
            <wp:extent cx="2980027" cy="2235198"/>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995026" cy="2246448"/>
                    </a:xfrm>
                    <a:prstGeom prst="rect">
                      <a:avLst/>
                    </a:prstGeom>
                    <a:noFill/>
                    <a:ln>
                      <a:noFill/>
                    </a:ln>
                  </pic:spPr>
                </pic:pic>
              </a:graphicData>
            </a:graphic>
          </wp:inline>
        </w:drawing>
      </w:r>
      <w:r w:rsidR="00996C0D" w:rsidRPr="00F3190E">
        <w:rPr>
          <w:noProof/>
          <w:lang w:val="en-IE"/>
        </w:rPr>
        <w:drawing>
          <wp:inline distT="0" distB="0" distL="0" distR="0" wp14:anchorId="59E88B68" wp14:editId="4938EF25">
            <wp:extent cx="3001952" cy="2251644"/>
            <wp:effectExtent l="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3042338" cy="2281936"/>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096B59" w14:paraId="4B21F5D8" w14:textId="77777777" w:rsidTr="00677EE7">
        <w:tc>
          <w:tcPr>
            <w:tcW w:w="4815" w:type="dxa"/>
          </w:tcPr>
          <w:p w14:paraId="03D1E3CF" w14:textId="39B5A5FD" w:rsidR="00096B59" w:rsidRDefault="00096B59" w:rsidP="00677EE7">
            <w:pPr>
              <w:rPr>
                <w:lang w:val="en-US"/>
              </w:rPr>
            </w:pPr>
          </w:p>
        </w:tc>
        <w:tc>
          <w:tcPr>
            <w:tcW w:w="4816" w:type="dxa"/>
          </w:tcPr>
          <w:p w14:paraId="261D3FB6" w14:textId="292B3007" w:rsidR="00096B59" w:rsidRDefault="00096B59" w:rsidP="009F3004">
            <w:pPr>
              <w:jc w:val="center"/>
              <w:rPr>
                <w:lang w:val="en-US"/>
              </w:rPr>
            </w:pPr>
          </w:p>
        </w:tc>
      </w:tr>
      <w:tr w:rsidR="00096B59" w14:paraId="0AEADF0E" w14:textId="77777777" w:rsidTr="00677EE7">
        <w:tc>
          <w:tcPr>
            <w:tcW w:w="4815" w:type="dxa"/>
          </w:tcPr>
          <w:p w14:paraId="70E1394E" w14:textId="77777777" w:rsidR="00096B59" w:rsidRPr="0056614A" w:rsidRDefault="00096B59" w:rsidP="00677EE7">
            <w:pPr>
              <w:jc w:val="center"/>
              <w:rPr>
                <w:lang w:val="en-US"/>
              </w:rPr>
            </w:pPr>
            <w:r>
              <w:rPr>
                <w:lang w:val="en-US"/>
              </w:rPr>
              <w:t>a) Electrical tilt</w:t>
            </w:r>
          </w:p>
        </w:tc>
        <w:tc>
          <w:tcPr>
            <w:tcW w:w="4816" w:type="dxa"/>
          </w:tcPr>
          <w:p w14:paraId="0B605D60" w14:textId="634BEED6" w:rsidR="00096B59" w:rsidRPr="0056614A" w:rsidRDefault="00096B59" w:rsidP="00677EE7">
            <w:pPr>
              <w:jc w:val="center"/>
              <w:rPr>
                <w:lang w:val="en-US"/>
              </w:rPr>
            </w:pPr>
            <w:r w:rsidRPr="0042723D">
              <w:rPr>
                <w:lang w:val="en-US"/>
              </w:rPr>
              <w:t xml:space="preserve">b) </w:t>
            </w:r>
            <w:r w:rsidR="00D22998" w:rsidRPr="00D22998">
              <w:rPr>
                <w:lang w:val="en-US"/>
              </w:rPr>
              <w:t>Electrical tilt combined with mechanical tilt of 6 degrees</w:t>
            </w:r>
          </w:p>
        </w:tc>
      </w:tr>
    </w:tbl>
    <w:p w14:paraId="61C42976" w14:textId="451CE4C4" w:rsidR="00697049" w:rsidRDefault="00697049" w:rsidP="00697049">
      <w:pPr>
        <w:jc w:val="center"/>
        <w:rPr>
          <w:rFonts w:ascii="Arial" w:hAnsi="Arial" w:cs="Arial"/>
          <w:b/>
        </w:rPr>
      </w:pPr>
      <w:bookmarkStart w:id="2" w:name="_Ref98167640"/>
      <w:r w:rsidRPr="00660CD5">
        <w:rPr>
          <w:rFonts w:ascii="Arial" w:hAnsi="Arial"/>
          <w:b/>
          <w:lang w:eastAsia="x-none"/>
        </w:rPr>
        <w:t>Figure 2.</w:t>
      </w:r>
      <w:r>
        <w:rPr>
          <w:rFonts w:ascii="Arial" w:hAnsi="Arial"/>
          <w:b/>
          <w:lang w:eastAsia="x-none"/>
        </w:rPr>
        <w:t>4.1</w:t>
      </w:r>
      <w:r w:rsidRPr="00660CD5">
        <w:rPr>
          <w:rFonts w:ascii="Arial" w:hAnsi="Arial"/>
          <w:b/>
          <w:lang w:eastAsia="x-none"/>
        </w:rPr>
        <w:t>-</w:t>
      </w:r>
      <w:r>
        <w:rPr>
          <w:rFonts w:ascii="Arial" w:hAnsi="Arial"/>
          <w:b/>
          <w:lang w:eastAsia="x-none"/>
        </w:rPr>
        <w:t>2</w:t>
      </w:r>
      <w:r w:rsidRPr="00654BC5">
        <w:rPr>
          <w:rFonts w:ascii="Arial" w:hAnsi="Arial"/>
          <w:b/>
          <w:lang w:eastAsia="x-none"/>
        </w:rPr>
        <w:t>:</w:t>
      </w:r>
      <w:r w:rsidRPr="00F71E86">
        <w:rPr>
          <w:rFonts w:ascii="Arial" w:hAnsi="Arial"/>
          <w:b/>
          <w:lang w:eastAsia="x-none"/>
        </w:rPr>
        <w:t xml:space="preserve"> </w:t>
      </w:r>
      <w:r>
        <w:rPr>
          <w:rFonts w:ascii="Arial" w:hAnsi="Arial" w:cs="Arial"/>
          <w:b/>
        </w:rPr>
        <w:t>Normalized EIRP</w:t>
      </w:r>
      <w:r w:rsidR="00E25535">
        <w:rPr>
          <w:rFonts w:ascii="Arial" w:hAnsi="Arial" w:cs="Arial"/>
          <w:b/>
        </w:rPr>
        <w:t xml:space="preserve"> pattern after being tilted electrically or mechanically</w:t>
      </w:r>
    </w:p>
    <w:bookmarkEnd w:id="2"/>
    <w:p w14:paraId="1060A0DE" w14:textId="77777777" w:rsidR="00435AA8" w:rsidRPr="009F3004" w:rsidRDefault="00435AA8" w:rsidP="009F3004">
      <w:pPr>
        <w:rPr>
          <w:lang w:val="en-US"/>
        </w:rPr>
      </w:pPr>
    </w:p>
    <w:p w14:paraId="317F97FD" w14:textId="59CEE0DB" w:rsidR="002B5448" w:rsidRPr="00CE5FE1" w:rsidRDefault="00096B59" w:rsidP="00CE5FE1">
      <w:pPr>
        <w:pStyle w:val="ListParagraph"/>
        <w:numPr>
          <w:ilvl w:val="2"/>
          <w:numId w:val="5"/>
        </w:numPr>
        <w:ind w:hanging="1080"/>
        <w:rPr>
          <w:rFonts w:ascii="Arial" w:hAnsi="Arial" w:cs="Arial"/>
          <w:sz w:val="24"/>
          <w:szCs w:val="24"/>
        </w:rPr>
      </w:pPr>
      <w:r w:rsidRPr="00CE5FE1">
        <w:rPr>
          <w:rFonts w:ascii="Arial" w:hAnsi="Arial" w:cs="Arial"/>
          <w:sz w:val="24"/>
          <w:szCs w:val="24"/>
        </w:rPr>
        <w:t>Individual beam power control</w:t>
      </w:r>
    </w:p>
    <w:p w14:paraId="44F1E3BA" w14:textId="04B7CCC6" w:rsidR="000247E2" w:rsidRDefault="00D172E1" w:rsidP="00B36A98">
      <w:pPr>
        <w:rPr>
          <w:lang w:val="en-US"/>
        </w:rPr>
      </w:pPr>
      <w:r w:rsidRPr="00D172E1">
        <w:rPr>
          <w:lang w:val="en-US"/>
        </w:rPr>
        <w:t xml:space="preserve">Selective reduction of power for specific beams will ensure an equivalent drop in EIRP for both the main lobes and the grating lobes. This achieves a reduction in grating lobes without loss of performance. This is illustrated in Figure </w:t>
      </w:r>
      <w:r w:rsidR="00B36A98" w:rsidRPr="00B36A98">
        <w:rPr>
          <w:lang w:val="en-US"/>
        </w:rPr>
        <w:t>2.4.2-1</w:t>
      </w:r>
      <w:r w:rsidRPr="00D172E1">
        <w:rPr>
          <w:lang w:val="en-US"/>
        </w:rPr>
        <w:t xml:space="preserve">. In this case, the EIRP of the lowest pointing beams are reduced by increasing values (From 0.5 to 6 dB).  Note that also the grating lobes are reduced by the same number of dB. Figure </w:t>
      </w:r>
      <w:r w:rsidR="0014014A">
        <w:rPr>
          <w:lang w:val="en-US"/>
        </w:rPr>
        <w:t>2.4.2-1</w:t>
      </w:r>
      <w:r w:rsidR="0014014A" w:rsidRPr="00D172E1">
        <w:rPr>
          <w:lang w:val="en-US"/>
        </w:rPr>
        <w:t xml:space="preserve"> </w:t>
      </w:r>
      <w:r w:rsidRPr="00D172E1">
        <w:rPr>
          <w:lang w:val="en-US"/>
        </w:rPr>
        <w:t xml:space="preserve">further shows the combined effect of mechanical tilt and individual beam power control. </w:t>
      </w:r>
    </w:p>
    <w:p w14:paraId="3A8D2868" w14:textId="46C9E269" w:rsidR="007940D0" w:rsidRDefault="00424061" w:rsidP="00B36A98">
      <w:pPr>
        <w:jc w:val="center"/>
        <w:rPr>
          <w:lang w:val="en-US"/>
        </w:rPr>
      </w:pPr>
      <w:r w:rsidRPr="00E22198">
        <w:rPr>
          <w:noProof/>
          <w:lang w:val="en-IE"/>
        </w:rPr>
        <w:lastRenderedPageBreak/>
        <w:drawing>
          <wp:inline distT="0" distB="0" distL="0" distR="0" wp14:anchorId="5682BDDE" wp14:editId="70BADD37">
            <wp:extent cx="2864767" cy="2148746"/>
            <wp:effectExtent l="0" t="0" r="0" b="4445"/>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905035" cy="2178950"/>
                    </a:xfrm>
                    <a:prstGeom prst="rect">
                      <a:avLst/>
                    </a:prstGeom>
                    <a:noFill/>
                    <a:ln>
                      <a:noFill/>
                    </a:ln>
                  </pic:spPr>
                </pic:pic>
              </a:graphicData>
            </a:graphic>
          </wp:inline>
        </w:drawing>
      </w:r>
      <w:r w:rsidR="00973C12" w:rsidRPr="00213BED">
        <w:rPr>
          <w:noProof/>
          <w:lang w:val="en-IE"/>
        </w:rPr>
        <w:drawing>
          <wp:inline distT="0" distB="0" distL="0" distR="0" wp14:anchorId="1FBE9FE8" wp14:editId="6F09531B">
            <wp:extent cx="2854197" cy="2144907"/>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2914292" cy="2190068"/>
                    </a:xfrm>
                    <a:prstGeom prst="rect">
                      <a:avLst/>
                    </a:prstGeom>
                    <a:noFill/>
                    <a:ln>
                      <a:noFill/>
                    </a:ln>
                  </pic:spPr>
                </pic:pic>
              </a:graphicData>
            </a:graphic>
          </wp:inline>
        </w:drawing>
      </w:r>
    </w:p>
    <w:p w14:paraId="514854B7" w14:textId="6A14AF82" w:rsidR="005E0143" w:rsidRDefault="005E0143" w:rsidP="00B36A98">
      <w:pPr>
        <w:jc w:val="center"/>
        <w:rPr>
          <w:rFonts w:ascii="Arial" w:hAnsi="Arial" w:cs="Arial"/>
          <w:b/>
        </w:rPr>
      </w:pPr>
      <w:bookmarkStart w:id="3" w:name="_Ref98164779"/>
      <w:bookmarkStart w:id="4" w:name="_Ref98164770"/>
      <w:r w:rsidRPr="00660CD5">
        <w:rPr>
          <w:rFonts w:ascii="Arial" w:hAnsi="Arial"/>
          <w:b/>
          <w:lang w:eastAsia="x-none"/>
        </w:rPr>
        <w:t>Figure 2.</w:t>
      </w:r>
      <w:r>
        <w:rPr>
          <w:rFonts w:ascii="Arial" w:hAnsi="Arial"/>
          <w:b/>
          <w:lang w:eastAsia="x-none"/>
        </w:rPr>
        <w:t>4.2</w:t>
      </w:r>
      <w:r w:rsidRPr="00660CD5">
        <w:rPr>
          <w:rFonts w:ascii="Arial" w:hAnsi="Arial"/>
          <w:b/>
          <w:lang w:eastAsia="x-none"/>
        </w:rPr>
        <w:t>-</w:t>
      </w:r>
      <w:r>
        <w:rPr>
          <w:rFonts w:ascii="Arial" w:hAnsi="Arial"/>
          <w:b/>
          <w:lang w:eastAsia="x-none"/>
        </w:rPr>
        <w:t>1</w:t>
      </w:r>
      <w:r w:rsidRPr="00654BC5">
        <w:rPr>
          <w:rFonts w:ascii="Arial" w:hAnsi="Arial"/>
          <w:b/>
          <w:lang w:eastAsia="x-none"/>
        </w:rPr>
        <w:t>:</w:t>
      </w:r>
      <w:r w:rsidRPr="00F71E86">
        <w:rPr>
          <w:rFonts w:ascii="Arial" w:hAnsi="Arial"/>
          <w:b/>
          <w:lang w:eastAsia="x-none"/>
        </w:rPr>
        <w:t xml:space="preserve"> </w:t>
      </w:r>
      <w:r w:rsidR="007940D0" w:rsidRPr="007940D0">
        <w:rPr>
          <w:rFonts w:ascii="Arial" w:hAnsi="Arial" w:cs="Arial"/>
          <w:b/>
        </w:rPr>
        <w:t>Normalized array EIRP patterns when using individual beam power control and the combination of individual beam power control and mechanical tilt.</w:t>
      </w:r>
    </w:p>
    <w:bookmarkEnd w:id="3"/>
    <w:bookmarkEnd w:id="4"/>
    <w:p w14:paraId="666BB1D7" w14:textId="6A18173C" w:rsidR="00096B59" w:rsidRDefault="00096B59" w:rsidP="00096B59">
      <w:pPr>
        <w:pStyle w:val="ListParagraph"/>
        <w:ind w:left="1080"/>
        <w:rPr>
          <w:lang w:val="en-US"/>
        </w:rPr>
      </w:pPr>
    </w:p>
    <w:p w14:paraId="3940551B" w14:textId="6A580BDF" w:rsidR="000247E2" w:rsidRPr="00CE5FE1" w:rsidRDefault="006A49A0" w:rsidP="00CE5FE1">
      <w:pPr>
        <w:pStyle w:val="ListParagraph"/>
        <w:numPr>
          <w:ilvl w:val="2"/>
          <w:numId w:val="5"/>
        </w:numPr>
        <w:ind w:hanging="1080"/>
        <w:rPr>
          <w:rFonts w:ascii="Arial" w:hAnsi="Arial" w:cs="Arial"/>
          <w:sz w:val="24"/>
          <w:szCs w:val="24"/>
          <w:lang w:val="en-US"/>
        </w:rPr>
      </w:pPr>
      <w:r w:rsidRPr="00CE5FE1">
        <w:rPr>
          <w:rFonts w:ascii="Arial" w:hAnsi="Arial" w:cs="Arial"/>
          <w:sz w:val="24"/>
          <w:szCs w:val="24"/>
          <w:lang w:val="en-US"/>
        </w:rPr>
        <w:t>Beam widening</w:t>
      </w:r>
    </w:p>
    <w:p w14:paraId="7959C29C" w14:textId="7533CB56" w:rsidR="00BC534A" w:rsidRDefault="00A22AF0" w:rsidP="00BC534A">
      <w:r w:rsidRPr="00A22AF0">
        <w:t>Another mitigation technique is to reduce the directivity of those lobes that generate grating lobes, thereby reducing the EIRP. This is achieved through widening of those beams; the concept is shown in Figure 2.4.3-1.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BC534A" w14:paraId="28BA254B" w14:textId="77777777" w:rsidTr="00677EE7">
        <w:tc>
          <w:tcPr>
            <w:tcW w:w="9631" w:type="dxa"/>
          </w:tcPr>
          <w:p w14:paraId="038BE418" w14:textId="77777777" w:rsidR="00BC534A" w:rsidRDefault="00BC534A" w:rsidP="00677EE7">
            <w:pPr>
              <w:jc w:val="center"/>
            </w:pPr>
            <w:r w:rsidRPr="005D1DF5">
              <w:rPr>
                <w:noProof/>
              </w:rPr>
              <w:drawing>
                <wp:inline distT="0" distB="0" distL="0" distR="0" wp14:anchorId="03BEDEB3" wp14:editId="4C723A5D">
                  <wp:extent cx="3074179" cy="2303710"/>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1176" cy="2308953"/>
                          </a:xfrm>
                          <a:prstGeom prst="rect">
                            <a:avLst/>
                          </a:prstGeom>
                          <a:noFill/>
                          <a:ln>
                            <a:noFill/>
                          </a:ln>
                        </pic:spPr>
                      </pic:pic>
                    </a:graphicData>
                  </a:graphic>
                </wp:inline>
              </w:drawing>
            </w:r>
          </w:p>
        </w:tc>
      </w:tr>
    </w:tbl>
    <w:p w14:paraId="31702BE8" w14:textId="5E48323A" w:rsidR="004427A4" w:rsidRPr="00CE5FE1" w:rsidRDefault="004427A4" w:rsidP="007F5286">
      <w:pPr>
        <w:jc w:val="center"/>
      </w:pPr>
      <w:bookmarkStart w:id="5" w:name="_Ref98241565"/>
      <w:r w:rsidRPr="00660CD5">
        <w:rPr>
          <w:rFonts w:ascii="Arial" w:hAnsi="Arial"/>
          <w:b/>
          <w:lang w:eastAsia="x-none"/>
        </w:rPr>
        <w:t>Figure 2.</w:t>
      </w:r>
      <w:r>
        <w:rPr>
          <w:rFonts w:ascii="Arial" w:hAnsi="Arial"/>
          <w:b/>
          <w:lang w:eastAsia="x-none"/>
        </w:rPr>
        <w:t>4.3</w:t>
      </w:r>
      <w:r w:rsidRPr="00660CD5">
        <w:rPr>
          <w:rFonts w:ascii="Arial" w:hAnsi="Arial"/>
          <w:b/>
          <w:lang w:eastAsia="x-none"/>
        </w:rPr>
        <w:t>-</w:t>
      </w:r>
      <w:r>
        <w:rPr>
          <w:rFonts w:ascii="Arial" w:hAnsi="Arial"/>
          <w:b/>
          <w:lang w:eastAsia="x-none"/>
        </w:rPr>
        <w:t>1</w:t>
      </w:r>
      <w:r w:rsidRPr="00654BC5">
        <w:rPr>
          <w:rFonts w:ascii="Arial" w:hAnsi="Arial"/>
          <w:b/>
          <w:lang w:eastAsia="x-none"/>
        </w:rPr>
        <w:t>:</w:t>
      </w:r>
      <w:r w:rsidRPr="00F71E86">
        <w:rPr>
          <w:rFonts w:ascii="Arial" w:hAnsi="Arial"/>
          <w:b/>
          <w:lang w:eastAsia="x-none"/>
        </w:rPr>
        <w:t xml:space="preserve"> </w:t>
      </w:r>
      <w:r>
        <w:rPr>
          <w:rFonts w:ascii="Arial" w:hAnsi="Arial" w:cs="Arial"/>
          <w:b/>
        </w:rPr>
        <w:t>N</w:t>
      </w:r>
      <w:r w:rsidRPr="004427A4">
        <w:rPr>
          <w:rFonts w:ascii="Arial" w:hAnsi="Arial" w:cs="Arial"/>
          <w:b/>
        </w:rPr>
        <w:t>ormalized array EIRP patterns when using beam widening</w:t>
      </w:r>
      <w:bookmarkEnd w:id="5"/>
    </w:p>
    <w:p w14:paraId="35E205FC" w14:textId="70BB0E4A" w:rsidR="000247E2" w:rsidRDefault="000247E2" w:rsidP="00096B59">
      <w:pPr>
        <w:pStyle w:val="ListParagraph"/>
        <w:ind w:left="1080"/>
        <w:rPr>
          <w:lang w:val="en-US"/>
        </w:rPr>
      </w:pPr>
    </w:p>
    <w:p w14:paraId="0459468D" w14:textId="5625D3A2" w:rsidR="0035665B" w:rsidRPr="00CE5FE1" w:rsidRDefault="00BC534A" w:rsidP="00CE5FE1">
      <w:pPr>
        <w:pStyle w:val="ListParagraph"/>
        <w:numPr>
          <w:ilvl w:val="2"/>
          <w:numId w:val="5"/>
        </w:numPr>
        <w:ind w:hanging="1080"/>
        <w:rPr>
          <w:rFonts w:ascii="Arial" w:hAnsi="Arial" w:cs="Arial"/>
          <w:sz w:val="24"/>
          <w:szCs w:val="24"/>
          <w:lang w:val="en-US"/>
        </w:rPr>
      </w:pPr>
      <w:r w:rsidRPr="00CE5FE1">
        <w:rPr>
          <w:rFonts w:ascii="Arial" w:hAnsi="Arial" w:cs="Arial"/>
          <w:sz w:val="24"/>
          <w:szCs w:val="24"/>
          <w:lang w:val="en-US"/>
        </w:rPr>
        <w:t>Power back-off</w:t>
      </w:r>
    </w:p>
    <w:p w14:paraId="494C414C" w14:textId="1369973C" w:rsidR="000E6725" w:rsidRDefault="005A425A" w:rsidP="0035665B">
      <w:pPr>
        <w:rPr>
          <w:lang w:val="en-US"/>
        </w:rPr>
      </w:pPr>
      <w:r w:rsidRPr="005A425A">
        <w:rPr>
          <w:lang w:val="en-US"/>
        </w:rPr>
        <w:t xml:space="preserve">The </w:t>
      </w:r>
      <w:r w:rsidR="00AD497B">
        <w:rPr>
          <w:lang w:val="en-US"/>
        </w:rPr>
        <w:t>previous</w:t>
      </w:r>
      <w:r w:rsidRPr="005A425A">
        <w:rPr>
          <w:lang w:val="en-US"/>
        </w:rPr>
        <w:t xml:space="preserve"> mitigation techniques can be further supplemented by additional power back-off schemes for reduction of side lobes and grating lobes for out-of-band and spurious domain interference scenarios. These schemes would apply to only those carrier combinations that contribute most to the disturbance out-of-band/spurious and are within acceptable limits for product performance. </w:t>
      </w:r>
    </w:p>
    <w:p w14:paraId="3C81FBC5" w14:textId="3608C8C1" w:rsidR="00BF4D12" w:rsidRPr="00B80FBB" w:rsidRDefault="000E6725" w:rsidP="000E6725">
      <w:pPr>
        <w:jc w:val="center"/>
      </w:pPr>
      <w:r w:rsidRPr="00430823">
        <w:rPr>
          <w:noProof/>
        </w:rPr>
        <w:lastRenderedPageBreak/>
        <w:drawing>
          <wp:inline distT="0" distB="0" distL="0" distR="0" wp14:anchorId="628BAE52" wp14:editId="23AB66BE">
            <wp:extent cx="2804030" cy="181822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20840" cy="1829129"/>
                    </a:xfrm>
                    <a:prstGeom prst="rect">
                      <a:avLst/>
                    </a:prstGeom>
                    <a:noFill/>
                    <a:ln>
                      <a:noFill/>
                    </a:ln>
                  </pic:spPr>
                </pic:pic>
              </a:graphicData>
            </a:graphic>
          </wp:inline>
        </w:drawing>
      </w:r>
    </w:p>
    <w:p w14:paraId="61B9B82E" w14:textId="0DCBAD52" w:rsidR="00706642" w:rsidRDefault="00706642" w:rsidP="00706642">
      <w:pPr>
        <w:jc w:val="center"/>
        <w:rPr>
          <w:rFonts w:ascii="Arial" w:hAnsi="Arial" w:cs="Arial"/>
          <w:b/>
        </w:rPr>
      </w:pPr>
      <w:r w:rsidRPr="00660CD5">
        <w:rPr>
          <w:rFonts w:ascii="Arial" w:hAnsi="Arial"/>
          <w:b/>
          <w:lang w:eastAsia="x-none"/>
        </w:rPr>
        <w:t>Figure 2.</w:t>
      </w:r>
      <w:r>
        <w:rPr>
          <w:rFonts w:ascii="Arial" w:hAnsi="Arial"/>
          <w:b/>
          <w:lang w:eastAsia="x-none"/>
        </w:rPr>
        <w:t>4.4</w:t>
      </w:r>
      <w:r w:rsidRPr="00660CD5">
        <w:rPr>
          <w:rFonts w:ascii="Arial" w:hAnsi="Arial"/>
          <w:b/>
          <w:lang w:eastAsia="x-none"/>
        </w:rPr>
        <w:t>-</w:t>
      </w:r>
      <w:r>
        <w:rPr>
          <w:rFonts w:ascii="Arial" w:hAnsi="Arial"/>
          <w:b/>
          <w:lang w:eastAsia="x-none"/>
        </w:rPr>
        <w:t>1</w:t>
      </w:r>
      <w:r w:rsidRPr="00654BC5">
        <w:rPr>
          <w:rFonts w:ascii="Arial" w:hAnsi="Arial"/>
          <w:b/>
          <w:lang w:eastAsia="x-none"/>
        </w:rPr>
        <w:t>:</w:t>
      </w:r>
      <w:r w:rsidRPr="00F71E86">
        <w:rPr>
          <w:rFonts w:ascii="Arial" w:hAnsi="Arial"/>
          <w:b/>
          <w:lang w:eastAsia="x-none"/>
        </w:rPr>
        <w:t xml:space="preserve"> </w:t>
      </w:r>
      <w:r>
        <w:rPr>
          <w:rFonts w:ascii="Arial" w:hAnsi="Arial" w:cs="Arial"/>
          <w:b/>
        </w:rPr>
        <w:t>Carrier power allocation</w:t>
      </w:r>
    </w:p>
    <w:p w14:paraId="032D2933" w14:textId="630554E7" w:rsidR="00BF5AED" w:rsidRDefault="0042084F" w:rsidP="00575FF3">
      <w:r w:rsidRPr="0042084F">
        <w:t>Figure 2.4.4-1 provides an example of this. Carrier C3, C4 and C5 is configured with equal power, while for carrier C1 and C2 the power is backed off to suppress emission in directions related to grating lobes at frequencies allocated to adjacent services.</w:t>
      </w:r>
      <w:r w:rsidR="004B61A3">
        <w:br/>
      </w:r>
    </w:p>
    <w:p w14:paraId="227280D7" w14:textId="7876D55D" w:rsidR="00954479" w:rsidRDefault="00954479" w:rsidP="00954479">
      <w:pPr>
        <w:pStyle w:val="ListParagraph"/>
        <w:numPr>
          <w:ilvl w:val="2"/>
          <w:numId w:val="5"/>
        </w:numPr>
        <w:ind w:hanging="1080"/>
        <w:rPr>
          <w:rFonts w:ascii="Arial" w:hAnsi="Arial" w:cs="Arial"/>
          <w:sz w:val="24"/>
          <w:szCs w:val="24"/>
          <w:lang w:val="en-US"/>
        </w:rPr>
      </w:pPr>
      <w:r>
        <w:rPr>
          <w:rFonts w:ascii="Arial" w:hAnsi="Arial" w:cs="Arial"/>
          <w:sz w:val="24"/>
          <w:szCs w:val="24"/>
          <w:lang w:val="en-US"/>
        </w:rPr>
        <w:t xml:space="preserve">Pre-set sub-array </w:t>
      </w:r>
      <w:r w:rsidR="00561F67">
        <w:rPr>
          <w:rFonts w:ascii="Arial" w:hAnsi="Arial" w:cs="Arial"/>
          <w:sz w:val="24"/>
          <w:szCs w:val="24"/>
          <w:lang w:val="en-US"/>
        </w:rPr>
        <w:t>down-</w:t>
      </w:r>
      <w:r>
        <w:rPr>
          <w:rFonts w:ascii="Arial" w:hAnsi="Arial" w:cs="Arial"/>
          <w:sz w:val="24"/>
          <w:szCs w:val="24"/>
          <w:lang w:val="en-US"/>
        </w:rPr>
        <w:t>tilt</w:t>
      </w:r>
    </w:p>
    <w:p w14:paraId="277AAB6B" w14:textId="6694324D" w:rsidR="003777ED" w:rsidRDefault="00AC711C" w:rsidP="003777ED">
      <w:pPr>
        <w:rPr>
          <w:lang w:val="en-US"/>
        </w:rPr>
      </w:pPr>
      <w:r w:rsidRPr="00AC711C">
        <w:rPr>
          <w:lang w:val="en-US"/>
        </w:rPr>
        <w:t xml:space="preserve">Sub-array tilt is decided already in the BS design and will shift the peak location as well as alter the sidelobes of the subarray, and thus also alter the positions of the grating lobes for the array, see Figure 2.4.5-1 below. The first plot shows the antenna patterns for different electrical tilts for 0 degrees sub-array tilt, and the second for 10 degrees sub-array </w:t>
      </w:r>
      <w:r>
        <w:rPr>
          <w:lang w:val="en-US"/>
        </w:rPr>
        <w:t>down</w:t>
      </w:r>
      <w:r w:rsidRPr="00AC711C">
        <w:rPr>
          <w:lang w:val="en-US"/>
        </w:rPr>
        <w:t>-tilt.</w:t>
      </w:r>
    </w:p>
    <w:p w14:paraId="5E0ADF18" w14:textId="06205FA7" w:rsidR="00AC711C" w:rsidRPr="00CE5FE1" w:rsidRDefault="00500DA4" w:rsidP="003777ED">
      <w:pPr>
        <w:jc w:val="center"/>
        <w:rPr>
          <w:lang w:val="en-US"/>
        </w:rPr>
      </w:pPr>
      <w:r w:rsidRPr="00B32EB0">
        <w:rPr>
          <w:noProof/>
        </w:rPr>
        <w:drawing>
          <wp:inline distT="0" distB="0" distL="0" distR="0" wp14:anchorId="5B13412A" wp14:editId="0CB7CCBE">
            <wp:extent cx="2888314" cy="2164000"/>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2908118" cy="2178838"/>
                    </a:xfrm>
                    <a:prstGeom prst="rect">
                      <a:avLst/>
                    </a:prstGeom>
                    <a:noFill/>
                    <a:ln>
                      <a:noFill/>
                    </a:ln>
                  </pic:spPr>
                </pic:pic>
              </a:graphicData>
            </a:graphic>
          </wp:inline>
        </w:drawing>
      </w:r>
      <w:r w:rsidR="003777ED" w:rsidRPr="00B32EB0">
        <w:rPr>
          <w:noProof/>
        </w:rPr>
        <w:drawing>
          <wp:inline distT="0" distB="0" distL="0" distR="0" wp14:anchorId="3B8E1059" wp14:editId="5415EF9C">
            <wp:extent cx="2922607" cy="2189692"/>
            <wp:effectExtent l="0" t="0" r="0" b="127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2957782" cy="2216046"/>
                    </a:xfrm>
                    <a:prstGeom prst="rect">
                      <a:avLst/>
                    </a:prstGeom>
                    <a:noFill/>
                    <a:ln>
                      <a:noFill/>
                    </a:ln>
                  </pic:spPr>
                </pic:pic>
              </a:graphicData>
            </a:graphic>
          </wp:inline>
        </w:drawing>
      </w:r>
    </w:p>
    <w:p w14:paraId="7D8996FE" w14:textId="3CFD23D1" w:rsidR="00954479" w:rsidRPr="00106057" w:rsidRDefault="00AC711C" w:rsidP="004B61A3">
      <w:pPr>
        <w:jc w:val="center"/>
      </w:pPr>
      <w:r w:rsidRPr="00660CD5">
        <w:rPr>
          <w:rFonts w:ascii="Arial" w:hAnsi="Arial"/>
          <w:b/>
          <w:lang w:eastAsia="x-none"/>
        </w:rPr>
        <w:t>Figure 2.</w:t>
      </w:r>
      <w:r>
        <w:rPr>
          <w:rFonts w:ascii="Arial" w:hAnsi="Arial"/>
          <w:b/>
          <w:lang w:eastAsia="x-none"/>
        </w:rPr>
        <w:t>4.5</w:t>
      </w:r>
      <w:r w:rsidRPr="00660CD5">
        <w:rPr>
          <w:rFonts w:ascii="Arial" w:hAnsi="Arial"/>
          <w:b/>
          <w:lang w:eastAsia="x-none"/>
        </w:rPr>
        <w:t>-</w:t>
      </w:r>
      <w:r>
        <w:rPr>
          <w:rFonts w:ascii="Arial" w:hAnsi="Arial"/>
          <w:b/>
          <w:lang w:eastAsia="x-none"/>
        </w:rPr>
        <w:t>1</w:t>
      </w:r>
      <w:r w:rsidRPr="00654BC5">
        <w:rPr>
          <w:rFonts w:ascii="Arial" w:hAnsi="Arial"/>
          <w:b/>
          <w:lang w:eastAsia="x-none"/>
        </w:rPr>
        <w:t>:</w:t>
      </w:r>
      <w:r w:rsidRPr="00F71E86">
        <w:rPr>
          <w:rFonts w:ascii="Arial" w:hAnsi="Arial"/>
          <w:b/>
          <w:lang w:eastAsia="x-none"/>
        </w:rPr>
        <w:t xml:space="preserve"> </w:t>
      </w:r>
      <w:r>
        <w:rPr>
          <w:rFonts w:ascii="Arial" w:hAnsi="Arial" w:cs="Arial"/>
          <w:b/>
        </w:rPr>
        <w:t>Carrier power allocation</w:t>
      </w:r>
      <w:r w:rsidR="004B61A3">
        <w:br/>
      </w:r>
    </w:p>
    <w:p w14:paraId="06DDAC87" w14:textId="08B9B587" w:rsidR="0016411D" w:rsidRDefault="0016411D" w:rsidP="0016411D">
      <w:pPr>
        <w:pStyle w:val="ListParagraph"/>
        <w:numPr>
          <w:ilvl w:val="2"/>
          <w:numId w:val="5"/>
        </w:numPr>
        <w:ind w:hanging="1080"/>
        <w:rPr>
          <w:rFonts w:ascii="Arial" w:hAnsi="Arial" w:cs="Arial"/>
          <w:sz w:val="24"/>
          <w:szCs w:val="24"/>
          <w:lang w:val="en-US"/>
        </w:rPr>
      </w:pPr>
      <w:r>
        <w:rPr>
          <w:rFonts w:ascii="Arial" w:hAnsi="Arial" w:cs="Arial"/>
          <w:sz w:val="24"/>
          <w:szCs w:val="24"/>
          <w:lang w:val="en-US"/>
        </w:rPr>
        <w:t>Amplitude tapering</w:t>
      </w:r>
    </w:p>
    <w:p w14:paraId="41ACF8A3" w14:textId="77777777" w:rsidR="008049B4" w:rsidRPr="008049B4" w:rsidRDefault="008049B4" w:rsidP="008049B4">
      <w:pPr>
        <w:rPr>
          <w:lang w:val="en-US"/>
        </w:rPr>
      </w:pPr>
      <w:r w:rsidRPr="008049B4">
        <w:rPr>
          <w:lang w:val="en-US"/>
        </w:rPr>
        <w:t xml:space="preserve">AAS offer a wide range of opportunities on optimizing the directivity patterns through amplitude and phase control. High directivity antenna array also has side lobes which are often undesirable since they may cause intra-cell or inter-cell interference. Side lobe levels can be reduced via tailoring the amplitude across the antenna array which is often referred as amplitude weighting technology. Whilst amplitude weighting/tapering reduces the side lobes it also makes the main lobe wider and hence reduces gain. It needs trade-off between antenna gain and side lobe suppression. Amplitude tapering does not impact the grating lobes. </w:t>
      </w:r>
    </w:p>
    <w:p w14:paraId="23CB6413" w14:textId="77777777" w:rsidR="008049B4" w:rsidRPr="008049B4" w:rsidRDefault="008049B4" w:rsidP="008049B4">
      <w:pPr>
        <w:rPr>
          <w:lang w:val="en-US"/>
        </w:rPr>
      </w:pPr>
      <w:r w:rsidRPr="008049B4">
        <w:rPr>
          <w:lang w:val="en-US"/>
        </w:rPr>
        <w:t>Applying tapering electrically for the complete array will results in a main beam peak EIRP drop due to the amplitude window itself. In addition, the directivity will also reduce as an effect of a wider beam as the effective array antenna aperture size decrease.</w:t>
      </w:r>
    </w:p>
    <w:p w14:paraId="2370A191" w14:textId="7A756F80" w:rsidR="00133668" w:rsidRPr="00706642" w:rsidRDefault="008049B4" w:rsidP="008049B4">
      <w:r w:rsidRPr="008049B4">
        <w:rPr>
          <w:lang w:val="en-US"/>
        </w:rPr>
        <w:t>For sub-array structures larger than 2 element sub-arrays tapering within the sub-array can be used. If tapering is applied at sub-array level the power is redistributed between elements in the sub-array, hence the impact additional power loss can be minimized.</w:t>
      </w:r>
    </w:p>
    <w:p w14:paraId="6F407495" w14:textId="77777777" w:rsidR="00FF2DF2" w:rsidRDefault="00FF2DF2"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518743D8" w14:textId="6F5DA238" w:rsidR="008340FB" w:rsidRDefault="00445EE8" w:rsidP="003B61A8">
      <w:pPr>
        <w:pStyle w:val="BodyText"/>
      </w:pPr>
      <w:r>
        <w:t xml:space="preserve">In this contribution we </w:t>
      </w:r>
      <w:r w:rsidR="00823D38">
        <w:t xml:space="preserve">present </w:t>
      </w:r>
      <w:r w:rsidR="0040288D">
        <w:t xml:space="preserve">some issues related to antenna parameters </w:t>
      </w:r>
      <w:r w:rsidR="00162F95">
        <w:t xml:space="preserve">currently </w:t>
      </w:r>
      <w:r w:rsidR="0040288D">
        <w:t>assumed for FR2 base stations</w:t>
      </w:r>
      <w:r w:rsidR="004906B2">
        <w:t xml:space="preserve"> and some additional information to consider </w:t>
      </w:r>
      <w:r w:rsidR="008340FB">
        <w:t xml:space="preserve">when RAN4 shares information to other organizations. </w:t>
      </w:r>
    </w:p>
    <w:p w14:paraId="0E6B7FE8" w14:textId="35F057D1" w:rsidR="00445EE8" w:rsidRDefault="008340FB" w:rsidP="003B61A8">
      <w:pPr>
        <w:pStyle w:val="BodyText"/>
      </w:pPr>
      <w:r>
        <w:t xml:space="preserve">The current parameters assumed for single element structures </w:t>
      </w:r>
      <w:r w:rsidR="00445EE8">
        <w:t>is attached with a large gain normalization error. The error is caused by the fact that dependent parameters are selected arbitrary. The antenna model require</w:t>
      </w:r>
      <w:r w:rsidR="00AF13A1">
        <w:t>s</w:t>
      </w:r>
      <w:r w:rsidR="00445EE8">
        <w:t xml:space="preserve"> parameters to be selected carefully</w:t>
      </w:r>
      <w:r w:rsidR="00AF13A1">
        <w:t xml:space="preserve"> to guarantee than the modelled pattern </w:t>
      </w:r>
      <w:r w:rsidR="00F65540">
        <w:t>accuracy</w:t>
      </w:r>
      <w:r w:rsidR="00AF13A1">
        <w:t xml:space="preserve"> </w:t>
      </w:r>
      <w:r w:rsidR="00F65540">
        <w:t>produce correct gain.</w:t>
      </w:r>
      <w:r w:rsidR="00445EE8">
        <w:t xml:space="preserve"> The normalization error can have impact on RAN4 co-existence </w:t>
      </w:r>
      <w:r w:rsidR="00FC2828">
        <w:t>studies but</w:t>
      </w:r>
      <w:r w:rsidR="00445EE8">
        <w:t xml:space="preserve"> is most probably absorbed by the variation</w:t>
      </w:r>
      <w:r w:rsidR="00FC2828">
        <w:t xml:space="preserve"> in sharing results provided by all participating companies in Rel-15 co-existence simulations. </w:t>
      </w:r>
    </w:p>
    <w:p w14:paraId="4413D79B" w14:textId="1F4B21D4" w:rsidR="003A1EEE" w:rsidRDefault="00445EE8" w:rsidP="003B61A8">
      <w:pPr>
        <w:pStyle w:val="BodyText"/>
      </w:pPr>
      <w:r>
        <w:t>Also, i</w:t>
      </w:r>
      <w:r w:rsidR="003A1EEE">
        <w:t xml:space="preserve">n this contribution we present </w:t>
      </w:r>
      <w:r w:rsidR="00A957B0">
        <w:t xml:space="preserve">technical background information </w:t>
      </w:r>
      <w:r w:rsidR="00032303">
        <w:t>relevant for modelling base station antennas with sub-array structures</w:t>
      </w:r>
      <w:r w:rsidR="00A957B0">
        <w:t xml:space="preserve"> </w:t>
      </w:r>
      <w:r w:rsidR="00986D72">
        <w:t xml:space="preserve">within the frequency range </w:t>
      </w:r>
      <w:r w:rsidR="00A957B0">
        <w:t xml:space="preserve">24250 to 52600 MHz. </w:t>
      </w:r>
      <w:r w:rsidR="003C6883">
        <w:t xml:space="preserve">The </w:t>
      </w:r>
      <w:r w:rsidR="001E75BA">
        <w:t>extended</w:t>
      </w:r>
      <w:r w:rsidR="003C6883">
        <w:t xml:space="preserve"> antenna model is capable of modelling sub-array antenna structures</w:t>
      </w:r>
      <w:r w:rsidR="005A605C">
        <w:t xml:space="preserve"> which is commonly used in products </w:t>
      </w:r>
      <w:r w:rsidR="001E75BA">
        <w:t>deployed</w:t>
      </w:r>
      <w:r w:rsidR="005A605C">
        <w:t xml:space="preserve"> in networks. </w:t>
      </w:r>
    </w:p>
    <w:p w14:paraId="54425F9A" w14:textId="1335E1E6" w:rsidR="00033742" w:rsidRDefault="005A605C" w:rsidP="003B61A8">
      <w:pPr>
        <w:pStyle w:val="BodyText"/>
      </w:pPr>
      <w:r>
        <w:t>Rel</w:t>
      </w:r>
      <w:r w:rsidR="008C4220">
        <w:t xml:space="preserve">evant parameter sets describing </w:t>
      </w:r>
      <w:r w:rsidR="00162F95">
        <w:t xml:space="preserve">AAS base station </w:t>
      </w:r>
      <w:r w:rsidR="008C4220">
        <w:t xml:space="preserve">products is </w:t>
      </w:r>
      <w:r w:rsidR="001E75BA">
        <w:t>presented</w:t>
      </w:r>
      <w:r w:rsidR="008C4220">
        <w:t xml:space="preserve"> </w:t>
      </w:r>
      <w:r w:rsidR="00683CC5">
        <w:t xml:space="preserve">to be used as additional information to current </w:t>
      </w:r>
      <w:r w:rsidR="00795FE4">
        <w:t xml:space="preserve">single element </w:t>
      </w:r>
      <w:r w:rsidR="00683CC5">
        <w:t>parameter</w:t>
      </w:r>
      <w:r w:rsidR="00795FE4">
        <w:t xml:space="preserve"> set</w:t>
      </w:r>
      <w:r w:rsidR="00683CC5">
        <w:t xml:space="preserve">s. The </w:t>
      </w:r>
      <w:r w:rsidR="00B5609E">
        <w:t xml:space="preserve">parameters for sub-array structures </w:t>
      </w:r>
      <w:r w:rsidR="009C50CE">
        <w:t>are</w:t>
      </w:r>
      <w:r w:rsidR="00B5609E">
        <w:t xml:space="preserve"> selected to be directivity </w:t>
      </w:r>
      <w:r w:rsidR="001E75BA">
        <w:t>normalized</w:t>
      </w:r>
      <w:r w:rsidR="00B5609E">
        <w:t xml:space="preserve"> and </w:t>
      </w:r>
      <w:r w:rsidR="00BE4D84">
        <w:t>repre</w:t>
      </w:r>
      <w:r w:rsidR="009C50CE">
        <w:t>sentable</w:t>
      </w:r>
      <w:r w:rsidR="00BE4D84">
        <w:t xml:space="preserve"> </w:t>
      </w:r>
      <w:r w:rsidR="009C50CE">
        <w:t xml:space="preserve">for </w:t>
      </w:r>
      <w:r w:rsidR="00BE4D84">
        <w:t xml:space="preserve">real antenna </w:t>
      </w:r>
      <w:r w:rsidR="009C50CE">
        <w:t xml:space="preserve">array </w:t>
      </w:r>
      <w:r w:rsidR="00BE4D84">
        <w:t>implementation</w:t>
      </w:r>
      <w:r w:rsidR="009C50CE">
        <w:t>s</w:t>
      </w:r>
      <w:r w:rsidR="00BE4D84">
        <w:t xml:space="preserve">. </w:t>
      </w:r>
    </w:p>
    <w:p w14:paraId="19570C69" w14:textId="6D0FEFE3" w:rsidR="00BE4D84" w:rsidRDefault="00413DEF" w:rsidP="003B61A8">
      <w:pPr>
        <w:pStyle w:val="BodyText"/>
      </w:pPr>
      <w:r>
        <w:t>Together with the sub-array model</w:t>
      </w:r>
      <w:r w:rsidR="00C22020">
        <w:t xml:space="preserve"> and </w:t>
      </w:r>
      <w:r w:rsidR="00DE3832">
        <w:t>additional parameter sets,</w:t>
      </w:r>
      <w:r>
        <w:t xml:space="preserve"> additional information </w:t>
      </w:r>
      <w:r w:rsidR="00F30844">
        <w:t xml:space="preserve">related to </w:t>
      </w:r>
      <w:r w:rsidR="009C50CE">
        <w:t>interference</w:t>
      </w:r>
      <w:r w:rsidR="00F30844">
        <w:t xml:space="preserve"> mitigation </w:t>
      </w:r>
      <w:r w:rsidR="009C50CE">
        <w:t>techniques</w:t>
      </w:r>
      <w:r w:rsidR="00F30844">
        <w:t xml:space="preserve"> </w:t>
      </w:r>
      <w:r w:rsidR="009C50CE">
        <w:t>are</w:t>
      </w:r>
      <w:r w:rsidR="00F30844">
        <w:t xml:space="preserve"> provided</w:t>
      </w:r>
      <w:r w:rsidR="00FE6ED6">
        <w:t xml:space="preserve"> (similar information as already captured in TR 38.9</w:t>
      </w:r>
      <w:r w:rsidR="00CD194E">
        <w:t>21</w:t>
      </w:r>
      <w:r w:rsidR="00A01175">
        <w:t xml:space="preserve"> [10]</w:t>
      </w:r>
      <w:r w:rsidR="00CD194E">
        <w:t xml:space="preserve"> for 6 to 10 GHz)</w:t>
      </w:r>
      <w:r w:rsidR="00F30844">
        <w:t xml:space="preserve">. </w:t>
      </w:r>
    </w:p>
    <w:p w14:paraId="158FD1E6" w14:textId="3E8502B2" w:rsidR="00DE3832" w:rsidRDefault="00F80674" w:rsidP="003B61A8">
      <w:pPr>
        <w:pStyle w:val="BodyText"/>
      </w:pPr>
      <w:r>
        <w:t>Considering the</w:t>
      </w:r>
      <w:r w:rsidR="006B04D4">
        <w:t xml:space="preserve"> information </w:t>
      </w:r>
      <w:r>
        <w:t xml:space="preserve">provided in this contribution </w:t>
      </w:r>
      <w:r w:rsidR="006B04D4">
        <w:t>we propose following:</w:t>
      </w:r>
    </w:p>
    <w:p w14:paraId="6326BDCE" w14:textId="3EF3329C" w:rsidR="006B04D4" w:rsidRDefault="006B04D4" w:rsidP="003B61A8">
      <w:pPr>
        <w:pStyle w:val="BodyText"/>
      </w:pPr>
      <w:r w:rsidRPr="00D0113A">
        <w:rPr>
          <w:b/>
          <w:bCs/>
          <w:u w:val="single"/>
        </w:rPr>
        <w:t>Proposal 1:</w:t>
      </w:r>
      <w:r>
        <w:t xml:space="preserve"> </w:t>
      </w:r>
      <w:r w:rsidR="00184329">
        <w:t>Adopt the extended array antenna model for FR2.</w:t>
      </w:r>
    </w:p>
    <w:p w14:paraId="12E9505C" w14:textId="375E8D2B" w:rsidR="00184329" w:rsidRDefault="00184329" w:rsidP="003B61A8">
      <w:pPr>
        <w:pStyle w:val="BodyText"/>
      </w:pPr>
      <w:r w:rsidRPr="00D0113A">
        <w:rPr>
          <w:b/>
          <w:bCs/>
          <w:u w:val="single"/>
        </w:rPr>
        <w:t>Proposal 2:</w:t>
      </w:r>
      <w:r>
        <w:t xml:space="preserve"> </w:t>
      </w:r>
      <w:r w:rsidR="00F91400">
        <w:t>Capture sub-array parameters as technical background information for NR FR2</w:t>
      </w:r>
      <w:r w:rsidR="008A1151">
        <w:t xml:space="preserve"> in technical report</w:t>
      </w:r>
      <w:r w:rsidR="00D17C45">
        <w:t xml:space="preserve"> TR 38.803</w:t>
      </w:r>
      <w:r w:rsidR="008A1151">
        <w:t>.</w:t>
      </w:r>
    </w:p>
    <w:p w14:paraId="3D4EA09D" w14:textId="0CC6B3B5" w:rsidR="008A1151" w:rsidRDefault="008A1151" w:rsidP="003B61A8">
      <w:pPr>
        <w:pStyle w:val="BodyText"/>
      </w:pPr>
      <w:r w:rsidRPr="00D0113A">
        <w:rPr>
          <w:b/>
          <w:bCs/>
          <w:u w:val="single"/>
        </w:rPr>
        <w:t>Proposal 3:</w:t>
      </w:r>
      <w:r>
        <w:t xml:space="preserve"> Capture interference mitigation techniques relevant for FR2 in technical report</w:t>
      </w:r>
      <w:r w:rsidR="00D17C45">
        <w:t xml:space="preserve"> TR 38.803.</w:t>
      </w:r>
      <w:r>
        <w:t xml:space="preserve"> </w:t>
      </w:r>
    </w:p>
    <w:p w14:paraId="4D945D1D" w14:textId="30278318" w:rsidR="00D27AF6" w:rsidRDefault="00D27AF6" w:rsidP="003B61A8">
      <w:pPr>
        <w:pStyle w:val="BodyText"/>
      </w:pPr>
    </w:p>
    <w:p w14:paraId="76DD0C2D" w14:textId="19292019" w:rsidR="00D27AF6" w:rsidRDefault="00D27AF6" w:rsidP="003B61A8">
      <w:pPr>
        <w:pStyle w:val="BodyText"/>
      </w:pPr>
    </w:p>
    <w:p w14:paraId="59C11B66" w14:textId="6044FA5C" w:rsidR="00D27AF6" w:rsidRDefault="00D27AF6" w:rsidP="003B61A8">
      <w:pPr>
        <w:pStyle w:val="BodyText"/>
      </w:pPr>
    </w:p>
    <w:p w14:paraId="51458140" w14:textId="727C4851" w:rsidR="00D27AF6" w:rsidRDefault="00D27AF6" w:rsidP="003B61A8">
      <w:pPr>
        <w:pStyle w:val="BodyText"/>
      </w:pPr>
    </w:p>
    <w:p w14:paraId="24EF43FD" w14:textId="0A0FFE6E" w:rsidR="00D27AF6" w:rsidRDefault="00D27AF6" w:rsidP="003B61A8">
      <w:pPr>
        <w:pStyle w:val="BodyText"/>
      </w:pPr>
    </w:p>
    <w:p w14:paraId="22A07A4F" w14:textId="0180F2F5" w:rsidR="00D27AF6" w:rsidRDefault="00D27AF6" w:rsidP="003B61A8">
      <w:pPr>
        <w:pStyle w:val="BodyText"/>
      </w:pPr>
    </w:p>
    <w:p w14:paraId="313EAEC6" w14:textId="77777777" w:rsidR="00133668" w:rsidRDefault="00133668" w:rsidP="003B61A8">
      <w:pPr>
        <w:pStyle w:val="BodyText"/>
      </w:pPr>
    </w:p>
    <w:p w14:paraId="0A9FF668" w14:textId="77777777" w:rsidR="00133668" w:rsidRDefault="00133668" w:rsidP="003B61A8">
      <w:pPr>
        <w:pStyle w:val="BodyText"/>
      </w:pPr>
    </w:p>
    <w:p w14:paraId="23CDA51B" w14:textId="77777777" w:rsidR="00133668" w:rsidRDefault="00133668" w:rsidP="003B61A8">
      <w:pPr>
        <w:pStyle w:val="BodyText"/>
      </w:pPr>
    </w:p>
    <w:p w14:paraId="776CCB13" w14:textId="77777777" w:rsidR="00133668" w:rsidRDefault="00133668" w:rsidP="003B61A8">
      <w:pPr>
        <w:pStyle w:val="BodyText"/>
      </w:pPr>
    </w:p>
    <w:p w14:paraId="55C8F02D" w14:textId="77777777" w:rsidR="00133668" w:rsidRDefault="00133668" w:rsidP="003B61A8">
      <w:pPr>
        <w:pStyle w:val="BodyText"/>
      </w:pPr>
    </w:p>
    <w:p w14:paraId="21122471" w14:textId="77777777" w:rsidR="00133668" w:rsidRDefault="00133668" w:rsidP="003B61A8">
      <w:pPr>
        <w:pStyle w:val="BodyText"/>
      </w:pPr>
    </w:p>
    <w:p w14:paraId="17C2512B" w14:textId="77777777" w:rsidR="00133668" w:rsidRDefault="00133668" w:rsidP="003B61A8">
      <w:pPr>
        <w:pStyle w:val="BodyText"/>
      </w:pPr>
    </w:p>
    <w:p w14:paraId="55F2AE78" w14:textId="77777777" w:rsidR="00133668" w:rsidRDefault="00133668" w:rsidP="003B61A8">
      <w:pPr>
        <w:pStyle w:val="BodyText"/>
      </w:pPr>
    </w:p>
    <w:p w14:paraId="7FB06159" w14:textId="77777777" w:rsidR="00133668" w:rsidRDefault="00133668" w:rsidP="003B61A8">
      <w:pPr>
        <w:pStyle w:val="BodyText"/>
      </w:pPr>
    </w:p>
    <w:p w14:paraId="340E6669" w14:textId="77777777" w:rsidR="00133668" w:rsidRDefault="00133668" w:rsidP="003B61A8">
      <w:pPr>
        <w:pStyle w:val="BodyText"/>
      </w:pPr>
    </w:p>
    <w:p w14:paraId="4E5FDFEF" w14:textId="77777777" w:rsidR="00133668" w:rsidRDefault="00133668" w:rsidP="003B61A8">
      <w:pPr>
        <w:pStyle w:val="BodyText"/>
      </w:pPr>
    </w:p>
    <w:p w14:paraId="65BA12C8" w14:textId="77777777" w:rsidR="00133668" w:rsidRDefault="00133668" w:rsidP="003B61A8">
      <w:pPr>
        <w:pStyle w:val="BodyText"/>
      </w:pPr>
    </w:p>
    <w:p w14:paraId="067AA96B" w14:textId="77777777" w:rsidR="00133668" w:rsidRDefault="00133668" w:rsidP="003B61A8">
      <w:pPr>
        <w:pStyle w:val="BodyText"/>
      </w:pPr>
    </w:p>
    <w:p w14:paraId="738090C5" w14:textId="77777777" w:rsidR="00133668" w:rsidRDefault="00133668" w:rsidP="003B61A8">
      <w:pPr>
        <w:pStyle w:val="BodyText"/>
      </w:pPr>
    </w:p>
    <w:p w14:paraId="523FE809" w14:textId="77777777" w:rsidR="00133668" w:rsidRDefault="00133668" w:rsidP="003B61A8">
      <w:pPr>
        <w:pStyle w:val="BodyText"/>
      </w:pPr>
    </w:p>
    <w:p w14:paraId="4AF554B4" w14:textId="77777777" w:rsidR="00D27AF6" w:rsidRDefault="00D27AF6" w:rsidP="003B61A8">
      <w:pPr>
        <w:pStyle w:val="BodyText"/>
      </w:pPr>
    </w:p>
    <w:p w14:paraId="150DFC89" w14:textId="77777777" w:rsidR="003B61A8" w:rsidRDefault="003B61A8" w:rsidP="003B61A8">
      <w:pPr>
        <w:pBdr>
          <w:bottom w:val="single" w:sz="4" w:space="1" w:color="auto"/>
        </w:pBdr>
        <w:rPr>
          <w:rFonts w:ascii="Arial" w:hAnsi="Arial" w:cs="Arial"/>
        </w:rPr>
      </w:pPr>
    </w:p>
    <w:p w14:paraId="7EAEF214" w14:textId="2679461C" w:rsidR="0082343B" w:rsidRDefault="003B61A8" w:rsidP="006E0E4E">
      <w:pPr>
        <w:pStyle w:val="Heading1"/>
        <w:keepLines w:val="0"/>
        <w:numPr>
          <w:ilvl w:val="0"/>
          <w:numId w:val="5"/>
        </w:numPr>
        <w:pBdr>
          <w:top w:val="none" w:sz="0" w:space="0" w:color="auto"/>
        </w:pBdr>
        <w:spacing w:before="0" w:after="240"/>
        <w:ind w:right="284" w:hanging="720"/>
      </w:pPr>
      <w:r>
        <w:t>References</w:t>
      </w:r>
    </w:p>
    <w:p w14:paraId="7F721F75" w14:textId="06B835BF" w:rsidR="0082343B" w:rsidRDefault="0082343B" w:rsidP="0082343B">
      <w:pPr>
        <w:ind w:left="709" w:hanging="709"/>
      </w:pPr>
      <w:r>
        <w:t>[1]</w:t>
      </w:r>
      <w:r>
        <w:tab/>
        <w:t>TR 37.840, “</w:t>
      </w:r>
      <w:r w:rsidRPr="00FB33CC">
        <w:t>Study of Radio Frequency (RF) and Electromagnetic Compatibility (EMC) requirements for Active Antenna Array System (AAS) base station</w:t>
      </w:r>
      <w:r>
        <w:t>”, 3GPP</w:t>
      </w:r>
    </w:p>
    <w:p w14:paraId="4794E3A8" w14:textId="3CB5FB81" w:rsidR="003B61A8" w:rsidRDefault="0082343B" w:rsidP="003B61A8">
      <w:pPr>
        <w:ind w:left="709" w:hanging="709"/>
      </w:pPr>
      <w:r>
        <w:t>[2]</w:t>
      </w:r>
      <w:r>
        <w:tab/>
      </w:r>
      <w:r w:rsidR="009702EC">
        <w:t>R4-2108080, “</w:t>
      </w:r>
      <w:r w:rsidR="00CC74A2" w:rsidRPr="00CC74A2">
        <w:t>LS to ITU-R and CEPT on extension of IMT array antenna model to support sub-array structures</w:t>
      </w:r>
      <w:r w:rsidR="009702EC">
        <w:t xml:space="preserve">”, </w:t>
      </w:r>
      <w:r w:rsidR="004E36FA">
        <w:t>RAN4</w:t>
      </w:r>
    </w:p>
    <w:p w14:paraId="08B3C24D" w14:textId="1E97C54A" w:rsidR="007315B7" w:rsidRDefault="003B61A8" w:rsidP="003B61A8">
      <w:pPr>
        <w:ind w:left="709" w:hanging="709"/>
      </w:pPr>
      <w:r>
        <w:t>[</w:t>
      </w:r>
      <w:r w:rsidR="0082343B">
        <w:t>3</w:t>
      </w:r>
      <w:r>
        <w:t xml:space="preserve">] </w:t>
      </w:r>
      <w:r>
        <w:tab/>
      </w:r>
      <w:r w:rsidR="00E85084">
        <w:t xml:space="preserve">TR 38.803, </w:t>
      </w:r>
      <w:r w:rsidR="006D532B">
        <w:t>“</w:t>
      </w:r>
      <w:r w:rsidR="006D532B" w:rsidRPr="006D532B">
        <w:t>Study on new radio access technology: Radio Frequency (RF) and co-existence aspects</w:t>
      </w:r>
      <w:r w:rsidR="00E85084">
        <w:t>”, 3GPP</w:t>
      </w:r>
    </w:p>
    <w:p w14:paraId="227B9EB2" w14:textId="781CD942" w:rsidR="00135F62" w:rsidRDefault="00135F62" w:rsidP="003B61A8">
      <w:pPr>
        <w:ind w:left="709" w:hanging="709"/>
      </w:pPr>
      <w:r>
        <w:t>[4]</w:t>
      </w:r>
      <w:r>
        <w:tab/>
      </w:r>
      <w:r w:rsidR="00BB7F88">
        <w:t>R4-2208535, “</w:t>
      </w:r>
      <w:r w:rsidR="00766E9F" w:rsidRPr="00766E9F">
        <w:t>Technical background related to sub-array parameters relevant for 6 to 10 GHz</w:t>
      </w:r>
      <w:r w:rsidR="00BB7F88">
        <w:t>”, Ericsson</w:t>
      </w:r>
    </w:p>
    <w:p w14:paraId="05C7B2AA" w14:textId="6313A390" w:rsidR="001A1472" w:rsidRPr="00CD17E0" w:rsidRDefault="001A1472" w:rsidP="003B61A8">
      <w:pPr>
        <w:ind w:left="709" w:hanging="709"/>
      </w:pPr>
      <w:r>
        <w:t>[</w:t>
      </w:r>
      <w:r w:rsidR="0031326B">
        <w:t>5</w:t>
      </w:r>
      <w:r>
        <w:t>]</w:t>
      </w:r>
      <w:r>
        <w:tab/>
      </w:r>
      <w:r w:rsidR="0031326B">
        <w:t>R4-210</w:t>
      </w:r>
      <w:r w:rsidR="003C246F">
        <w:t>9872, “</w:t>
      </w:r>
      <w:r w:rsidR="00C51A6D" w:rsidRPr="00C51A6D">
        <w:t xml:space="preserve">Draft LS to ITU-R and CEPT on extension of IMT array antenna model to support sub-array </w:t>
      </w:r>
      <w:r w:rsidR="00C51A6D" w:rsidRPr="00CD17E0">
        <w:t>structures</w:t>
      </w:r>
      <w:r w:rsidR="003C246F" w:rsidRPr="00CD17E0">
        <w:t xml:space="preserve">”, </w:t>
      </w:r>
      <w:r w:rsidR="00436CC5" w:rsidRPr="00CD17E0">
        <w:t>Ericsson, Nokia, Qualcomm</w:t>
      </w:r>
    </w:p>
    <w:p w14:paraId="6A8439B0" w14:textId="2CBA2831" w:rsidR="009716A4" w:rsidRDefault="009716A4" w:rsidP="003B61A8">
      <w:pPr>
        <w:ind w:left="709" w:hanging="709"/>
      </w:pPr>
      <w:r w:rsidRPr="00CD17E0">
        <w:t>[</w:t>
      </w:r>
      <w:r w:rsidR="001A1472" w:rsidRPr="00CD17E0">
        <w:t>6</w:t>
      </w:r>
      <w:r w:rsidRPr="00CD17E0">
        <w:t>]</w:t>
      </w:r>
      <w:r w:rsidRPr="00CD17E0">
        <w:tab/>
      </w:r>
      <w:r w:rsidRPr="00C94F8C">
        <w:t>R4-</w:t>
      </w:r>
      <w:r w:rsidR="00CD17E0" w:rsidRPr="00CD17E0">
        <w:t>2212458</w:t>
      </w:r>
      <w:r w:rsidRPr="00CD17E0">
        <w:t>, “</w:t>
      </w:r>
      <w:r w:rsidR="003022D2" w:rsidRPr="00CD17E0">
        <w:t>CR to TR 38.803: Addition of sub-array parameters for AAS BS relevant for the frequency range 24250 to 52600 MHz in subclause 5.2.3.2.4 and Annex C</w:t>
      </w:r>
      <w:r w:rsidRPr="00CD17E0">
        <w:t>”, Ericsson</w:t>
      </w:r>
    </w:p>
    <w:p w14:paraId="39B84E80" w14:textId="5F2DF076" w:rsidR="009716A4" w:rsidRDefault="006E0E4E" w:rsidP="004B61A3">
      <w:pPr>
        <w:ind w:left="709" w:hanging="709"/>
      </w:pPr>
      <w:r>
        <w:t>[7]</w:t>
      </w:r>
      <w:r>
        <w:tab/>
      </w:r>
      <w:r w:rsidR="00EF7ACE">
        <w:t>TR 38.808, “</w:t>
      </w:r>
      <w:r w:rsidR="009A4D17" w:rsidRPr="009A4D17">
        <w:t>Study on supporting NR from 52.6 GHz to 71 GHz</w:t>
      </w:r>
      <w:r w:rsidR="00EF7ACE">
        <w:t>”, 3GPP</w:t>
      </w:r>
    </w:p>
    <w:p w14:paraId="64EE369E" w14:textId="211CE99B" w:rsidR="00D27AF6" w:rsidRDefault="005B334F" w:rsidP="007315B7">
      <w:pPr>
        <w:ind w:left="709" w:hanging="709"/>
      </w:pPr>
      <w:r>
        <w:t>[</w:t>
      </w:r>
      <w:r w:rsidR="004B61A3">
        <w:t>8</w:t>
      </w:r>
      <w:r>
        <w:t>]</w:t>
      </w:r>
      <w:r>
        <w:tab/>
        <w:t>T</w:t>
      </w:r>
      <w:r w:rsidR="005F5164">
        <w:t>R</w:t>
      </w:r>
      <w:r>
        <w:t xml:space="preserve"> 38.820, “</w:t>
      </w:r>
      <w:r w:rsidR="005F5164" w:rsidRPr="005F5164">
        <w:t>Study on the 7 to 24 GHz frequency range for NR</w:t>
      </w:r>
      <w:r>
        <w:t>”, 3GPP</w:t>
      </w:r>
    </w:p>
    <w:bookmarkEnd w:id="0"/>
    <w:p w14:paraId="38D0F360" w14:textId="1772B654" w:rsidR="00B7085A" w:rsidRDefault="00566910">
      <w:pPr>
        <w:ind w:left="709" w:hanging="709"/>
      </w:pPr>
      <w:r>
        <w:t>[</w:t>
      </w:r>
      <w:r w:rsidR="004B61A3">
        <w:t>9</w:t>
      </w:r>
      <w:r>
        <w:t>]</w:t>
      </w:r>
      <w:r>
        <w:tab/>
      </w:r>
      <w:r w:rsidR="000077B3" w:rsidRPr="000077B3">
        <w:t xml:space="preserve">ITU-R </w:t>
      </w:r>
      <w:r w:rsidR="002614B4" w:rsidRPr="002614B4">
        <w:t>Document 5D/1276-E</w:t>
      </w:r>
      <w:r w:rsidR="000077B3">
        <w:t xml:space="preserve">, </w:t>
      </w:r>
      <w:r w:rsidR="00A54E5E">
        <w:t xml:space="preserve">“Base station parameters and mitigation techniques for mmWave frequency bands”, </w:t>
      </w:r>
      <w:r w:rsidR="00A54E5E" w:rsidRPr="00A54E5E">
        <w:t>Telefon AB - LM Ericsson</w:t>
      </w:r>
      <w:r w:rsidR="00A54E5E" w:rsidRPr="00A54E5E" w:rsidDel="008929DC">
        <w:t xml:space="preserve"> </w:t>
      </w:r>
    </w:p>
    <w:p w14:paraId="26C9667F" w14:textId="6BAED508" w:rsidR="00A01175" w:rsidRPr="00172F1C" w:rsidRDefault="00A01175">
      <w:pPr>
        <w:ind w:left="709" w:hanging="709"/>
      </w:pPr>
      <w:r>
        <w:t>[10]</w:t>
      </w:r>
      <w:r>
        <w:tab/>
        <w:t>TR 38.921, “</w:t>
      </w:r>
      <w:r w:rsidR="00861E03" w:rsidRPr="00861E03">
        <w:t>Study on International Mobile Telecommunications (IMT) parameters for 6.425 - 7.025 GHz, 7.025 - 7.125 GHz and 10.0 - 10.5 GHz</w:t>
      </w:r>
      <w:r>
        <w:t>”, 3GPP</w:t>
      </w:r>
    </w:p>
    <w:p w14:paraId="7185828F" w14:textId="77777777" w:rsidR="005C7173" w:rsidRPr="00FC4B5A" w:rsidRDefault="005C7173" w:rsidP="005C7173">
      <w:pPr>
        <w:rPr>
          <w:lang w:val="en-US"/>
        </w:rPr>
      </w:pPr>
    </w:p>
    <w:sectPr w:rsidR="005C7173" w:rsidRPr="00FC4B5A">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87B46B" w14:textId="77777777" w:rsidR="00AE3470" w:rsidRDefault="00AE3470">
      <w:r>
        <w:separator/>
      </w:r>
    </w:p>
  </w:endnote>
  <w:endnote w:type="continuationSeparator" w:id="0">
    <w:p w14:paraId="3C15551B" w14:textId="77777777" w:rsidR="00AE3470" w:rsidRDefault="00AE34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altName w:val="Times New Roma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8D724" w14:textId="77777777" w:rsidR="00AE3470" w:rsidRDefault="00AE3470">
      <w:r>
        <w:separator/>
      </w:r>
    </w:p>
  </w:footnote>
  <w:footnote w:type="continuationSeparator" w:id="0">
    <w:p w14:paraId="2CB0C3DE" w14:textId="77777777" w:rsidR="00AE3470" w:rsidRDefault="00AE34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48B209C6"/>
    <w:multiLevelType w:val="multilevel"/>
    <w:tmpl w:val="19BA48C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584C3101"/>
    <w:multiLevelType w:val="hybridMultilevel"/>
    <w:tmpl w:val="AE80EA6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3"/>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A7"/>
    <w:rsid w:val="000037C1"/>
    <w:rsid w:val="000077B3"/>
    <w:rsid w:val="0001030D"/>
    <w:rsid w:val="0001054A"/>
    <w:rsid w:val="00011C1E"/>
    <w:rsid w:val="0001315A"/>
    <w:rsid w:val="00015386"/>
    <w:rsid w:val="00015587"/>
    <w:rsid w:val="00017A72"/>
    <w:rsid w:val="00020334"/>
    <w:rsid w:val="0002161A"/>
    <w:rsid w:val="000247E2"/>
    <w:rsid w:val="00032303"/>
    <w:rsid w:val="00033397"/>
    <w:rsid w:val="00033742"/>
    <w:rsid w:val="00033C4D"/>
    <w:rsid w:val="00036B07"/>
    <w:rsid w:val="000370E5"/>
    <w:rsid w:val="00040095"/>
    <w:rsid w:val="00040266"/>
    <w:rsid w:val="00041D13"/>
    <w:rsid w:val="00042246"/>
    <w:rsid w:val="0004272E"/>
    <w:rsid w:val="0004658B"/>
    <w:rsid w:val="00047576"/>
    <w:rsid w:val="00051834"/>
    <w:rsid w:val="00052071"/>
    <w:rsid w:val="00052449"/>
    <w:rsid w:val="00053043"/>
    <w:rsid w:val="00054511"/>
    <w:rsid w:val="0005496B"/>
    <w:rsid w:val="00054A22"/>
    <w:rsid w:val="000560CC"/>
    <w:rsid w:val="0005718C"/>
    <w:rsid w:val="0005751B"/>
    <w:rsid w:val="00060160"/>
    <w:rsid w:val="00065233"/>
    <w:rsid w:val="000655A6"/>
    <w:rsid w:val="0006740D"/>
    <w:rsid w:val="00067523"/>
    <w:rsid w:val="0007041A"/>
    <w:rsid w:val="00070795"/>
    <w:rsid w:val="00072A93"/>
    <w:rsid w:val="000739F3"/>
    <w:rsid w:val="0007591D"/>
    <w:rsid w:val="00075E68"/>
    <w:rsid w:val="00080512"/>
    <w:rsid w:val="000842C4"/>
    <w:rsid w:val="00086B52"/>
    <w:rsid w:val="00087518"/>
    <w:rsid w:val="00092F18"/>
    <w:rsid w:val="00094213"/>
    <w:rsid w:val="00094D53"/>
    <w:rsid w:val="00096009"/>
    <w:rsid w:val="0009638C"/>
    <w:rsid w:val="00096B59"/>
    <w:rsid w:val="000A0BD0"/>
    <w:rsid w:val="000A62EB"/>
    <w:rsid w:val="000A7678"/>
    <w:rsid w:val="000B4D1C"/>
    <w:rsid w:val="000C1F3B"/>
    <w:rsid w:val="000C36CF"/>
    <w:rsid w:val="000C4875"/>
    <w:rsid w:val="000C58B6"/>
    <w:rsid w:val="000D58AB"/>
    <w:rsid w:val="000D614F"/>
    <w:rsid w:val="000D696C"/>
    <w:rsid w:val="000E1AA4"/>
    <w:rsid w:val="000E1DEA"/>
    <w:rsid w:val="000E208E"/>
    <w:rsid w:val="000E632F"/>
    <w:rsid w:val="000E6725"/>
    <w:rsid w:val="000E723C"/>
    <w:rsid w:val="000F0805"/>
    <w:rsid w:val="000F38A4"/>
    <w:rsid w:val="000F44CA"/>
    <w:rsid w:val="000F5F82"/>
    <w:rsid w:val="00102B9B"/>
    <w:rsid w:val="001063CE"/>
    <w:rsid w:val="00106F91"/>
    <w:rsid w:val="00110E9B"/>
    <w:rsid w:val="001111AA"/>
    <w:rsid w:val="00111A27"/>
    <w:rsid w:val="001146CC"/>
    <w:rsid w:val="001155C2"/>
    <w:rsid w:val="00117BD1"/>
    <w:rsid w:val="0012447E"/>
    <w:rsid w:val="00124E45"/>
    <w:rsid w:val="00125783"/>
    <w:rsid w:val="00127F43"/>
    <w:rsid w:val="00130F67"/>
    <w:rsid w:val="00131132"/>
    <w:rsid w:val="00131555"/>
    <w:rsid w:val="00133668"/>
    <w:rsid w:val="00135F62"/>
    <w:rsid w:val="00136719"/>
    <w:rsid w:val="0013695B"/>
    <w:rsid w:val="00136EBB"/>
    <w:rsid w:val="00137407"/>
    <w:rsid w:val="0014014A"/>
    <w:rsid w:val="0014397B"/>
    <w:rsid w:val="001448A8"/>
    <w:rsid w:val="00144B1A"/>
    <w:rsid w:val="00145216"/>
    <w:rsid w:val="00145499"/>
    <w:rsid w:val="00146322"/>
    <w:rsid w:val="001471A6"/>
    <w:rsid w:val="00147651"/>
    <w:rsid w:val="0015372C"/>
    <w:rsid w:val="00155B44"/>
    <w:rsid w:val="00157200"/>
    <w:rsid w:val="00162F95"/>
    <w:rsid w:val="00164081"/>
    <w:rsid w:val="0016411D"/>
    <w:rsid w:val="00167BFF"/>
    <w:rsid w:val="00171B1B"/>
    <w:rsid w:val="00172B75"/>
    <w:rsid w:val="00176C71"/>
    <w:rsid w:val="00181A7F"/>
    <w:rsid w:val="001840EA"/>
    <w:rsid w:val="00184329"/>
    <w:rsid w:val="00184ACF"/>
    <w:rsid w:val="001862BC"/>
    <w:rsid w:val="00186ECE"/>
    <w:rsid w:val="00190E4D"/>
    <w:rsid w:val="00191214"/>
    <w:rsid w:val="00195416"/>
    <w:rsid w:val="001957D5"/>
    <w:rsid w:val="00196273"/>
    <w:rsid w:val="001A0240"/>
    <w:rsid w:val="001A1472"/>
    <w:rsid w:val="001A3E64"/>
    <w:rsid w:val="001A43F5"/>
    <w:rsid w:val="001B0597"/>
    <w:rsid w:val="001B29CE"/>
    <w:rsid w:val="001B382C"/>
    <w:rsid w:val="001C09FA"/>
    <w:rsid w:val="001C1DF4"/>
    <w:rsid w:val="001D02C2"/>
    <w:rsid w:val="001D081C"/>
    <w:rsid w:val="001D22AF"/>
    <w:rsid w:val="001D4BDE"/>
    <w:rsid w:val="001D5D5E"/>
    <w:rsid w:val="001E341D"/>
    <w:rsid w:val="001E4B09"/>
    <w:rsid w:val="001E62AA"/>
    <w:rsid w:val="001E7022"/>
    <w:rsid w:val="001E75BA"/>
    <w:rsid w:val="001F03B6"/>
    <w:rsid w:val="001F168B"/>
    <w:rsid w:val="001F1EAC"/>
    <w:rsid w:val="001F33FD"/>
    <w:rsid w:val="001F526F"/>
    <w:rsid w:val="0020359E"/>
    <w:rsid w:val="0020604C"/>
    <w:rsid w:val="00215881"/>
    <w:rsid w:val="002229BF"/>
    <w:rsid w:val="00223DD5"/>
    <w:rsid w:val="00225ABE"/>
    <w:rsid w:val="0022764A"/>
    <w:rsid w:val="00227714"/>
    <w:rsid w:val="00231DE5"/>
    <w:rsid w:val="0023254C"/>
    <w:rsid w:val="0023414F"/>
    <w:rsid w:val="002347A2"/>
    <w:rsid w:val="00237B24"/>
    <w:rsid w:val="0024085F"/>
    <w:rsid w:val="00241D8F"/>
    <w:rsid w:val="00243290"/>
    <w:rsid w:val="00243D47"/>
    <w:rsid w:val="00244DD6"/>
    <w:rsid w:val="0024530F"/>
    <w:rsid w:val="00245CC2"/>
    <w:rsid w:val="002539DE"/>
    <w:rsid w:val="002571B0"/>
    <w:rsid w:val="00257F34"/>
    <w:rsid w:val="002614B4"/>
    <w:rsid w:val="0026620E"/>
    <w:rsid w:val="00270A20"/>
    <w:rsid w:val="00270AF4"/>
    <w:rsid w:val="002753E1"/>
    <w:rsid w:val="0027586D"/>
    <w:rsid w:val="0027787D"/>
    <w:rsid w:val="00280CDB"/>
    <w:rsid w:val="0028218D"/>
    <w:rsid w:val="00285640"/>
    <w:rsid w:val="00287240"/>
    <w:rsid w:val="002A0978"/>
    <w:rsid w:val="002A0BFC"/>
    <w:rsid w:val="002A5172"/>
    <w:rsid w:val="002A682D"/>
    <w:rsid w:val="002B067D"/>
    <w:rsid w:val="002B0A13"/>
    <w:rsid w:val="002B0AA9"/>
    <w:rsid w:val="002B0B48"/>
    <w:rsid w:val="002B25B3"/>
    <w:rsid w:val="002B5448"/>
    <w:rsid w:val="002B617B"/>
    <w:rsid w:val="002B740F"/>
    <w:rsid w:val="002C1BB6"/>
    <w:rsid w:val="002C284E"/>
    <w:rsid w:val="002C53A0"/>
    <w:rsid w:val="002C7B97"/>
    <w:rsid w:val="002D04E3"/>
    <w:rsid w:val="002D3C62"/>
    <w:rsid w:val="002D45C2"/>
    <w:rsid w:val="002E2D39"/>
    <w:rsid w:val="002E3B4B"/>
    <w:rsid w:val="002F0A7C"/>
    <w:rsid w:val="002F16D4"/>
    <w:rsid w:val="002F1E03"/>
    <w:rsid w:val="002F2761"/>
    <w:rsid w:val="002F6634"/>
    <w:rsid w:val="003022D2"/>
    <w:rsid w:val="003027A9"/>
    <w:rsid w:val="00305162"/>
    <w:rsid w:val="00306FEB"/>
    <w:rsid w:val="0030717A"/>
    <w:rsid w:val="0031326B"/>
    <w:rsid w:val="00315485"/>
    <w:rsid w:val="003172DC"/>
    <w:rsid w:val="00322ADC"/>
    <w:rsid w:val="00322BE5"/>
    <w:rsid w:val="00322D3A"/>
    <w:rsid w:val="00323CF7"/>
    <w:rsid w:val="00325424"/>
    <w:rsid w:val="0032728E"/>
    <w:rsid w:val="00332FC3"/>
    <w:rsid w:val="003348D7"/>
    <w:rsid w:val="003419BB"/>
    <w:rsid w:val="00342D4C"/>
    <w:rsid w:val="00346625"/>
    <w:rsid w:val="003522C9"/>
    <w:rsid w:val="00352517"/>
    <w:rsid w:val="0035462D"/>
    <w:rsid w:val="0035665B"/>
    <w:rsid w:val="0035682D"/>
    <w:rsid w:val="00361E87"/>
    <w:rsid w:val="00370D70"/>
    <w:rsid w:val="00372708"/>
    <w:rsid w:val="003743A7"/>
    <w:rsid w:val="0037581C"/>
    <w:rsid w:val="003777ED"/>
    <w:rsid w:val="00380346"/>
    <w:rsid w:val="00380996"/>
    <w:rsid w:val="00382B13"/>
    <w:rsid w:val="0038368C"/>
    <w:rsid w:val="00383CE8"/>
    <w:rsid w:val="00384097"/>
    <w:rsid w:val="00385AB8"/>
    <w:rsid w:val="00386898"/>
    <w:rsid w:val="00387A41"/>
    <w:rsid w:val="003904B3"/>
    <w:rsid w:val="003947A0"/>
    <w:rsid w:val="00394BE3"/>
    <w:rsid w:val="00396B1F"/>
    <w:rsid w:val="00397BB0"/>
    <w:rsid w:val="003A1EEE"/>
    <w:rsid w:val="003A2576"/>
    <w:rsid w:val="003A2F43"/>
    <w:rsid w:val="003B1D4A"/>
    <w:rsid w:val="003B2285"/>
    <w:rsid w:val="003B46BB"/>
    <w:rsid w:val="003B61A8"/>
    <w:rsid w:val="003B6574"/>
    <w:rsid w:val="003C0B2F"/>
    <w:rsid w:val="003C1B13"/>
    <w:rsid w:val="003C246F"/>
    <w:rsid w:val="003C3971"/>
    <w:rsid w:val="003C6883"/>
    <w:rsid w:val="003D46F1"/>
    <w:rsid w:val="003D5F99"/>
    <w:rsid w:val="003D7602"/>
    <w:rsid w:val="003E00C6"/>
    <w:rsid w:val="003E494C"/>
    <w:rsid w:val="003E4AB5"/>
    <w:rsid w:val="003E5DC4"/>
    <w:rsid w:val="003E6219"/>
    <w:rsid w:val="003E6916"/>
    <w:rsid w:val="003F0250"/>
    <w:rsid w:val="003F17A2"/>
    <w:rsid w:val="003F2257"/>
    <w:rsid w:val="003F227E"/>
    <w:rsid w:val="003F3931"/>
    <w:rsid w:val="003F3A56"/>
    <w:rsid w:val="003F47A3"/>
    <w:rsid w:val="003F548D"/>
    <w:rsid w:val="003F597B"/>
    <w:rsid w:val="003F63A6"/>
    <w:rsid w:val="004014DD"/>
    <w:rsid w:val="0040284A"/>
    <w:rsid w:val="0040288D"/>
    <w:rsid w:val="00402E13"/>
    <w:rsid w:val="0040517E"/>
    <w:rsid w:val="00405A24"/>
    <w:rsid w:val="004065D5"/>
    <w:rsid w:val="00407729"/>
    <w:rsid w:val="00411FE5"/>
    <w:rsid w:val="00413545"/>
    <w:rsid w:val="00413DEF"/>
    <w:rsid w:val="00414489"/>
    <w:rsid w:val="0042084F"/>
    <w:rsid w:val="00422BC7"/>
    <w:rsid w:val="004239C7"/>
    <w:rsid w:val="00424061"/>
    <w:rsid w:val="00424BFB"/>
    <w:rsid w:val="00430C5C"/>
    <w:rsid w:val="0043186D"/>
    <w:rsid w:val="00435AA8"/>
    <w:rsid w:val="00436CC5"/>
    <w:rsid w:val="0044208F"/>
    <w:rsid w:val="004427A4"/>
    <w:rsid w:val="00442AB6"/>
    <w:rsid w:val="00445EE8"/>
    <w:rsid w:val="004532A3"/>
    <w:rsid w:val="00453EFA"/>
    <w:rsid w:val="00456A04"/>
    <w:rsid w:val="0045786A"/>
    <w:rsid w:val="004607DF"/>
    <w:rsid w:val="00460E9A"/>
    <w:rsid w:val="004653FA"/>
    <w:rsid w:val="004656F4"/>
    <w:rsid w:val="00466203"/>
    <w:rsid w:val="00466F34"/>
    <w:rsid w:val="00467573"/>
    <w:rsid w:val="00471814"/>
    <w:rsid w:val="0047398E"/>
    <w:rsid w:val="004752C9"/>
    <w:rsid w:val="004759B3"/>
    <w:rsid w:val="00475CA9"/>
    <w:rsid w:val="00480769"/>
    <w:rsid w:val="004813B3"/>
    <w:rsid w:val="00481B39"/>
    <w:rsid w:val="00481CE1"/>
    <w:rsid w:val="00482AC5"/>
    <w:rsid w:val="0048504E"/>
    <w:rsid w:val="004864A4"/>
    <w:rsid w:val="004906B2"/>
    <w:rsid w:val="004931AC"/>
    <w:rsid w:val="004A4210"/>
    <w:rsid w:val="004A78F0"/>
    <w:rsid w:val="004B1F8F"/>
    <w:rsid w:val="004B2A2A"/>
    <w:rsid w:val="004B372C"/>
    <w:rsid w:val="004B5078"/>
    <w:rsid w:val="004B61A3"/>
    <w:rsid w:val="004B61D2"/>
    <w:rsid w:val="004C43A9"/>
    <w:rsid w:val="004C7341"/>
    <w:rsid w:val="004D0B05"/>
    <w:rsid w:val="004D3359"/>
    <w:rsid w:val="004D3578"/>
    <w:rsid w:val="004D5B30"/>
    <w:rsid w:val="004D7263"/>
    <w:rsid w:val="004E0C1D"/>
    <w:rsid w:val="004E2123"/>
    <w:rsid w:val="004E213A"/>
    <w:rsid w:val="004E29CC"/>
    <w:rsid w:val="004E36FA"/>
    <w:rsid w:val="004E5BD6"/>
    <w:rsid w:val="004F2369"/>
    <w:rsid w:val="004F2D1F"/>
    <w:rsid w:val="004F4D5A"/>
    <w:rsid w:val="004F7FB7"/>
    <w:rsid w:val="00500622"/>
    <w:rsid w:val="00500CAD"/>
    <w:rsid w:val="00500DA4"/>
    <w:rsid w:val="005014A3"/>
    <w:rsid w:val="005031EF"/>
    <w:rsid w:val="00510013"/>
    <w:rsid w:val="00512AF2"/>
    <w:rsid w:val="00513005"/>
    <w:rsid w:val="00515F50"/>
    <w:rsid w:val="00516FB4"/>
    <w:rsid w:val="005206D2"/>
    <w:rsid w:val="00523094"/>
    <w:rsid w:val="00524EB1"/>
    <w:rsid w:val="00525263"/>
    <w:rsid w:val="00525BA1"/>
    <w:rsid w:val="00526356"/>
    <w:rsid w:val="00534B04"/>
    <w:rsid w:val="0053554E"/>
    <w:rsid w:val="00543E6C"/>
    <w:rsid w:val="00545652"/>
    <w:rsid w:val="0054591B"/>
    <w:rsid w:val="00545F85"/>
    <w:rsid w:val="005520C9"/>
    <w:rsid w:val="005523A0"/>
    <w:rsid w:val="00556E4B"/>
    <w:rsid w:val="00557303"/>
    <w:rsid w:val="005575CB"/>
    <w:rsid w:val="00561F67"/>
    <w:rsid w:val="00562434"/>
    <w:rsid w:val="00562810"/>
    <w:rsid w:val="00565087"/>
    <w:rsid w:val="0056567E"/>
    <w:rsid w:val="00566845"/>
    <w:rsid w:val="00566910"/>
    <w:rsid w:val="005671FD"/>
    <w:rsid w:val="00567D27"/>
    <w:rsid w:val="005732A7"/>
    <w:rsid w:val="005748CE"/>
    <w:rsid w:val="005757D6"/>
    <w:rsid w:val="00575C3E"/>
    <w:rsid w:val="00575FF3"/>
    <w:rsid w:val="0058339B"/>
    <w:rsid w:val="005862D9"/>
    <w:rsid w:val="00592A9D"/>
    <w:rsid w:val="00592F2F"/>
    <w:rsid w:val="0059472F"/>
    <w:rsid w:val="00594E26"/>
    <w:rsid w:val="005A1A49"/>
    <w:rsid w:val="005A367C"/>
    <w:rsid w:val="005A425A"/>
    <w:rsid w:val="005A605C"/>
    <w:rsid w:val="005B01FF"/>
    <w:rsid w:val="005B0B42"/>
    <w:rsid w:val="005B329E"/>
    <w:rsid w:val="005B334F"/>
    <w:rsid w:val="005B3C73"/>
    <w:rsid w:val="005B4A0A"/>
    <w:rsid w:val="005B4A42"/>
    <w:rsid w:val="005B5F48"/>
    <w:rsid w:val="005B6072"/>
    <w:rsid w:val="005C017F"/>
    <w:rsid w:val="005C1A60"/>
    <w:rsid w:val="005C2897"/>
    <w:rsid w:val="005C38A1"/>
    <w:rsid w:val="005C65D2"/>
    <w:rsid w:val="005C7173"/>
    <w:rsid w:val="005D2E01"/>
    <w:rsid w:val="005D3EE8"/>
    <w:rsid w:val="005E0143"/>
    <w:rsid w:val="005E388C"/>
    <w:rsid w:val="005E5182"/>
    <w:rsid w:val="005E6827"/>
    <w:rsid w:val="005E7891"/>
    <w:rsid w:val="005F4A58"/>
    <w:rsid w:val="005F5164"/>
    <w:rsid w:val="005F5CD7"/>
    <w:rsid w:val="005F5FC3"/>
    <w:rsid w:val="005F6791"/>
    <w:rsid w:val="005F73E4"/>
    <w:rsid w:val="00602289"/>
    <w:rsid w:val="00612061"/>
    <w:rsid w:val="00612724"/>
    <w:rsid w:val="00613BBF"/>
    <w:rsid w:val="006140A2"/>
    <w:rsid w:val="00614D71"/>
    <w:rsid w:val="00614FDF"/>
    <w:rsid w:val="00615C7A"/>
    <w:rsid w:val="00616C33"/>
    <w:rsid w:val="00617150"/>
    <w:rsid w:val="00622A86"/>
    <w:rsid w:val="00622D12"/>
    <w:rsid w:val="006233F9"/>
    <w:rsid w:val="00625621"/>
    <w:rsid w:val="00626D7A"/>
    <w:rsid w:val="006271BB"/>
    <w:rsid w:val="0062745C"/>
    <w:rsid w:val="00627C19"/>
    <w:rsid w:val="0063010E"/>
    <w:rsid w:val="0063258B"/>
    <w:rsid w:val="00633D5A"/>
    <w:rsid w:val="006355C6"/>
    <w:rsid w:val="00637C94"/>
    <w:rsid w:val="006437A9"/>
    <w:rsid w:val="00643E69"/>
    <w:rsid w:val="00647DCF"/>
    <w:rsid w:val="0065047B"/>
    <w:rsid w:val="00652641"/>
    <w:rsid w:val="00652C11"/>
    <w:rsid w:val="00653877"/>
    <w:rsid w:val="00654BC5"/>
    <w:rsid w:val="00657D57"/>
    <w:rsid w:val="006602D1"/>
    <w:rsid w:val="00660CD5"/>
    <w:rsid w:val="006639DB"/>
    <w:rsid w:val="006664A8"/>
    <w:rsid w:val="006670B9"/>
    <w:rsid w:val="00667F71"/>
    <w:rsid w:val="0067316F"/>
    <w:rsid w:val="00674E7D"/>
    <w:rsid w:val="0067767D"/>
    <w:rsid w:val="00677DAB"/>
    <w:rsid w:val="00683CC5"/>
    <w:rsid w:val="00686508"/>
    <w:rsid w:val="00687442"/>
    <w:rsid w:val="0069089F"/>
    <w:rsid w:val="00690FDD"/>
    <w:rsid w:val="00691742"/>
    <w:rsid w:val="006934B4"/>
    <w:rsid w:val="00695FAA"/>
    <w:rsid w:val="00696883"/>
    <w:rsid w:val="00696B87"/>
    <w:rsid w:val="00697049"/>
    <w:rsid w:val="006A49A0"/>
    <w:rsid w:val="006A632A"/>
    <w:rsid w:val="006B0069"/>
    <w:rsid w:val="006B04D4"/>
    <w:rsid w:val="006B3C2C"/>
    <w:rsid w:val="006B5EBC"/>
    <w:rsid w:val="006B7B84"/>
    <w:rsid w:val="006B7C95"/>
    <w:rsid w:val="006C13BC"/>
    <w:rsid w:val="006C49A8"/>
    <w:rsid w:val="006C51E3"/>
    <w:rsid w:val="006C5E66"/>
    <w:rsid w:val="006D1100"/>
    <w:rsid w:val="006D21D8"/>
    <w:rsid w:val="006D532B"/>
    <w:rsid w:val="006D5BB0"/>
    <w:rsid w:val="006E0E4E"/>
    <w:rsid w:val="006E1F65"/>
    <w:rsid w:val="006E5C86"/>
    <w:rsid w:val="006E77A0"/>
    <w:rsid w:val="006F08A1"/>
    <w:rsid w:val="006F2EE8"/>
    <w:rsid w:val="006F3D25"/>
    <w:rsid w:val="00705836"/>
    <w:rsid w:val="007058FC"/>
    <w:rsid w:val="00705B80"/>
    <w:rsid w:val="00706642"/>
    <w:rsid w:val="00712421"/>
    <w:rsid w:val="00713368"/>
    <w:rsid w:val="00714687"/>
    <w:rsid w:val="00714712"/>
    <w:rsid w:val="007148E4"/>
    <w:rsid w:val="00714AEA"/>
    <w:rsid w:val="007170B2"/>
    <w:rsid w:val="00720650"/>
    <w:rsid w:val="00720976"/>
    <w:rsid w:val="00722B72"/>
    <w:rsid w:val="007315B7"/>
    <w:rsid w:val="00732741"/>
    <w:rsid w:val="00734A5B"/>
    <w:rsid w:val="00735514"/>
    <w:rsid w:val="00740863"/>
    <w:rsid w:val="0074235D"/>
    <w:rsid w:val="00744E76"/>
    <w:rsid w:val="007568A2"/>
    <w:rsid w:val="007577CB"/>
    <w:rsid w:val="007603F0"/>
    <w:rsid w:val="00766E9F"/>
    <w:rsid w:val="00771315"/>
    <w:rsid w:val="00773306"/>
    <w:rsid w:val="00776B94"/>
    <w:rsid w:val="00777A9B"/>
    <w:rsid w:val="007800FC"/>
    <w:rsid w:val="00781F0F"/>
    <w:rsid w:val="00782855"/>
    <w:rsid w:val="00783C48"/>
    <w:rsid w:val="00791D45"/>
    <w:rsid w:val="00791E8B"/>
    <w:rsid w:val="00792E69"/>
    <w:rsid w:val="007940D0"/>
    <w:rsid w:val="007946C6"/>
    <w:rsid w:val="00795901"/>
    <w:rsid w:val="00795EA7"/>
    <w:rsid w:val="00795FE4"/>
    <w:rsid w:val="007A078F"/>
    <w:rsid w:val="007A0F21"/>
    <w:rsid w:val="007A2E78"/>
    <w:rsid w:val="007A5003"/>
    <w:rsid w:val="007A6E35"/>
    <w:rsid w:val="007B0CB0"/>
    <w:rsid w:val="007B4A73"/>
    <w:rsid w:val="007B6970"/>
    <w:rsid w:val="007C0FBB"/>
    <w:rsid w:val="007C100E"/>
    <w:rsid w:val="007C3A52"/>
    <w:rsid w:val="007C4C45"/>
    <w:rsid w:val="007C5DDC"/>
    <w:rsid w:val="007D0C14"/>
    <w:rsid w:val="007D3047"/>
    <w:rsid w:val="007D386D"/>
    <w:rsid w:val="007D55B5"/>
    <w:rsid w:val="007D616E"/>
    <w:rsid w:val="007D62D5"/>
    <w:rsid w:val="007E012C"/>
    <w:rsid w:val="007E3951"/>
    <w:rsid w:val="007E3F73"/>
    <w:rsid w:val="007E6D81"/>
    <w:rsid w:val="007F0963"/>
    <w:rsid w:val="007F36F1"/>
    <w:rsid w:val="007F5286"/>
    <w:rsid w:val="007F52D4"/>
    <w:rsid w:val="00801C32"/>
    <w:rsid w:val="008028A4"/>
    <w:rsid w:val="008049B4"/>
    <w:rsid w:val="00804D83"/>
    <w:rsid w:val="00805005"/>
    <w:rsid w:val="00805820"/>
    <w:rsid w:val="00812B7A"/>
    <w:rsid w:val="00814783"/>
    <w:rsid w:val="00816AEB"/>
    <w:rsid w:val="00822495"/>
    <w:rsid w:val="0082343B"/>
    <w:rsid w:val="00823D38"/>
    <w:rsid w:val="008245C3"/>
    <w:rsid w:val="00825127"/>
    <w:rsid w:val="0082589C"/>
    <w:rsid w:val="00826F97"/>
    <w:rsid w:val="00827F1E"/>
    <w:rsid w:val="008305CA"/>
    <w:rsid w:val="0083349E"/>
    <w:rsid w:val="008340FB"/>
    <w:rsid w:val="008343BC"/>
    <w:rsid w:val="00843102"/>
    <w:rsid w:val="00843454"/>
    <w:rsid w:val="00843AA3"/>
    <w:rsid w:val="0084583B"/>
    <w:rsid w:val="00851C0F"/>
    <w:rsid w:val="00853446"/>
    <w:rsid w:val="00855735"/>
    <w:rsid w:val="00861421"/>
    <w:rsid w:val="00861E03"/>
    <w:rsid w:val="00864E78"/>
    <w:rsid w:val="00864F40"/>
    <w:rsid w:val="00870120"/>
    <w:rsid w:val="00871B21"/>
    <w:rsid w:val="00872E34"/>
    <w:rsid w:val="0087396D"/>
    <w:rsid w:val="00874AD9"/>
    <w:rsid w:val="0087647A"/>
    <w:rsid w:val="008768CA"/>
    <w:rsid w:val="00880B2B"/>
    <w:rsid w:val="0088329D"/>
    <w:rsid w:val="00884F4F"/>
    <w:rsid w:val="008877E6"/>
    <w:rsid w:val="00887CFD"/>
    <w:rsid w:val="00890F2E"/>
    <w:rsid w:val="00891287"/>
    <w:rsid w:val="008929DC"/>
    <w:rsid w:val="008A0A94"/>
    <w:rsid w:val="008A1151"/>
    <w:rsid w:val="008A174C"/>
    <w:rsid w:val="008A2D0C"/>
    <w:rsid w:val="008A5F65"/>
    <w:rsid w:val="008A797A"/>
    <w:rsid w:val="008B3100"/>
    <w:rsid w:val="008B40E3"/>
    <w:rsid w:val="008B735F"/>
    <w:rsid w:val="008C0085"/>
    <w:rsid w:val="008C17D1"/>
    <w:rsid w:val="008C2476"/>
    <w:rsid w:val="008C2529"/>
    <w:rsid w:val="008C4220"/>
    <w:rsid w:val="008C752D"/>
    <w:rsid w:val="008D1677"/>
    <w:rsid w:val="008D1FC4"/>
    <w:rsid w:val="008D23FA"/>
    <w:rsid w:val="008D35E2"/>
    <w:rsid w:val="008D5074"/>
    <w:rsid w:val="008E0585"/>
    <w:rsid w:val="008E18C4"/>
    <w:rsid w:val="008E4EB0"/>
    <w:rsid w:val="008F448D"/>
    <w:rsid w:val="008F6912"/>
    <w:rsid w:val="00900006"/>
    <w:rsid w:val="0090239E"/>
    <w:rsid w:val="0090271F"/>
    <w:rsid w:val="00902E23"/>
    <w:rsid w:val="009055B5"/>
    <w:rsid w:val="00905780"/>
    <w:rsid w:val="0090598A"/>
    <w:rsid w:val="00906A80"/>
    <w:rsid w:val="00907978"/>
    <w:rsid w:val="0091191E"/>
    <w:rsid w:val="00911ACD"/>
    <w:rsid w:val="00912DF2"/>
    <w:rsid w:val="0091348E"/>
    <w:rsid w:val="00917216"/>
    <w:rsid w:val="00917CCB"/>
    <w:rsid w:val="009228DF"/>
    <w:rsid w:val="00923419"/>
    <w:rsid w:val="00923E1B"/>
    <w:rsid w:val="009263BD"/>
    <w:rsid w:val="00926598"/>
    <w:rsid w:val="0092718C"/>
    <w:rsid w:val="0092774C"/>
    <w:rsid w:val="009318D5"/>
    <w:rsid w:val="00931F0E"/>
    <w:rsid w:val="00934C9E"/>
    <w:rsid w:val="00935CBD"/>
    <w:rsid w:val="00942B92"/>
    <w:rsid w:val="00942EC2"/>
    <w:rsid w:val="00944C13"/>
    <w:rsid w:val="00944E0A"/>
    <w:rsid w:val="0094524E"/>
    <w:rsid w:val="00947440"/>
    <w:rsid w:val="00954479"/>
    <w:rsid w:val="009571EC"/>
    <w:rsid w:val="00960C85"/>
    <w:rsid w:val="00962075"/>
    <w:rsid w:val="0096635E"/>
    <w:rsid w:val="009702EC"/>
    <w:rsid w:val="009716A4"/>
    <w:rsid w:val="00973C12"/>
    <w:rsid w:val="00974355"/>
    <w:rsid w:val="00974B64"/>
    <w:rsid w:val="0097729D"/>
    <w:rsid w:val="0098075D"/>
    <w:rsid w:val="0098317E"/>
    <w:rsid w:val="00983A48"/>
    <w:rsid w:val="00986D72"/>
    <w:rsid w:val="00990649"/>
    <w:rsid w:val="00993D5C"/>
    <w:rsid w:val="00995747"/>
    <w:rsid w:val="00996C0D"/>
    <w:rsid w:val="009A0DA3"/>
    <w:rsid w:val="009A2D2D"/>
    <w:rsid w:val="009A3121"/>
    <w:rsid w:val="009A4D17"/>
    <w:rsid w:val="009B13F6"/>
    <w:rsid w:val="009B3D71"/>
    <w:rsid w:val="009B4143"/>
    <w:rsid w:val="009B4E5C"/>
    <w:rsid w:val="009B5100"/>
    <w:rsid w:val="009B62B6"/>
    <w:rsid w:val="009B6880"/>
    <w:rsid w:val="009C0793"/>
    <w:rsid w:val="009C223B"/>
    <w:rsid w:val="009C2FB2"/>
    <w:rsid w:val="009C50CE"/>
    <w:rsid w:val="009C6FA0"/>
    <w:rsid w:val="009C745A"/>
    <w:rsid w:val="009D23B6"/>
    <w:rsid w:val="009D3237"/>
    <w:rsid w:val="009E158D"/>
    <w:rsid w:val="009F27AB"/>
    <w:rsid w:val="009F3004"/>
    <w:rsid w:val="009F37B7"/>
    <w:rsid w:val="009F460B"/>
    <w:rsid w:val="009F6416"/>
    <w:rsid w:val="00A01175"/>
    <w:rsid w:val="00A03F1F"/>
    <w:rsid w:val="00A05699"/>
    <w:rsid w:val="00A069F0"/>
    <w:rsid w:val="00A06F22"/>
    <w:rsid w:val="00A06F92"/>
    <w:rsid w:val="00A10F02"/>
    <w:rsid w:val="00A11072"/>
    <w:rsid w:val="00A114E1"/>
    <w:rsid w:val="00A11768"/>
    <w:rsid w:val="00A132A9"/>
    <w:rsid w:val="00A164B4"/>
    <w:rsid w:val="00A22536"/>
    <w:rsid w:val="00A22AF0"/>
    <w:rsid w:val="00A22C80"/>
    <w:rsid w:val="00A2582B"/>
    <w:rsid w:val="00A25CC2"/>
    <w:rsid w:val="00A35E4F"/>
    <w:rsid w:val="00A37870"/>
    <w:rsid w:val="00A37B3C"/>
    <w:rsid w:val="00A436C9"/>
    <w:rsid w:val="00A43DC3"/>
    <w:rsid w:val="00A44300"/>
    <w:rsid w:val="00A44F13"/>
    <w:rsid w:val="00A4730D"/>
    <w:rsid w:val="00A53724"/>
    <w:rsid w:val="00A54CCA"/>
    <w:rsid w:val="00A54E5E"/>
    <w:rsid w:val="00A5519A"/>
    <w:rsid w:val="00A60C0C"/>
    <w:rsid w:val="00A63823"/>
    <w:rsid w:val="00A6396C"/>
    <w:rsid w:val="00A6421D"/>
    <w:rsid w:val="00A65A19"/>
    <w:rsid w:val="00A65FB7"/>
    <w:rsid w:val="00A665AB"/>
    <w:rsid w:val="00A66762"/>
    <w:rsid w:val="00A70568"/>
    <w:rsid w:val="00A72B24"/>
    <w:rsid w:val="00A7692C"/>
    <w:rsid w:val="00A82346"/>
    <w:rsid w:val="00A82889"/>
    <w:rsid w:val="00A830B0"/>
    <w:rsid w:val="00A835ED"/>
    <w:rsid w:val="00A83947"/>
    <w:rsid w:val="00A85F4D"/>
    <w:rsid w:val="00A876A2"/>
    <w:rsid w:val="00A90AB8"/>
    <w:rsid w:val="00A957B0"/>
    <w:rsid w:val="00A9618B"/>
    <w:rsid w:val="00A96BB4"/>
    <w:rsid w:val="00AA27AB"/>
    <w:rsid w:val="00AA3774"/>
    <w:rsid w:val="00AA4959"/>
    <w:rsid w:val="00AA52E8"/>
    <w:rsid w:val="00AB0B6C"/>
    <w:rsid w:val="00AB192E"/>
    <w:rsid w:val="00AB5665"/>
    <w:rsid w:val="00AB5D8C"/>
    <w:rsid w:val="00AB725D"/>
    <w:rsid w:val="00AC04CF"/>
    <w:rsid w:val="00AC12F9"/>
    <w:rsid w:val="00AC17A1"/>
    <w:rsid w:val="00AC711C"/>
    <w:rsid w:val="00AD22DB"/>
    <w:rsid w:val="00AD2FE6"/>
    <w:rsid w:val="00AD497B"/>
    <w:rsid w:val="00AD4E04"/>
    <w:rsid w:val="00AD6022"/>
    <w:rsid w:val="00AD6101"/>
    <w:rsid w:val="00AD6A62"/>
    <w:rsid w:val="00AE3470"/>
    <w:rsid w:val="00AF09C5"/>
    <w:rsid w:val="00AF13A1"/>
    <w:rsid w:val="00AF2832"/>
    <w:rsid w:val="00AF5A34"/>
    <w:rsid w:val="00AF5D14"/>
    <w:rsid w:val="00AF76E9"/>
    <w:rsid w:val="00B02446"/>
    <w:rsid w:val="00B06CF4"/>
    <w:rsid w:val="00B107AA"/>
    <w:rsid w:val="00B1355D"/>
    <w:rsid w:val="00B14246"/>
    <w:rsid w:val="00B14BEE"/>
    <w:rsid w:val="00B15449"/>
    <w:rsid w:val="00B179BB"/>
    <w:rsid w:val="00B244E4"/>
    <w:rsid w:val="00B255E8"/>
    <w:rsid w:val="00B2791D"/>
    <w:rsid w:val="00B32814"/>
    <w:rsid w:val="00B338B7"/>
    <w:rsid w:val="00B35142"/>
    <w:rsid w:val="00B36A98"/>
    <w:rsid w:val="00B375AB"/>
    <w:rsid w:val="00B40DD8"/>
    <w:rsid w:val="00B45059"/>
    <w:rsid w:val="00B471ED"/>
    <w:rsid w:val="00B476B7"/>
    <w:rsid w:val="00B47D92"/>
    <w:rsid w:val="00B50C8F"/>
    <w:rsid w:val="00B52C61"/>
    <w:rsid w:val="00B559BE"/>
    <w:rsid w:val="00B5609E"/>
    <w:rsid w:val="00B57386"/>
    <w:rsid w:val="00B6366E"/>
    <w:rsid w:val="00B63C4A"/>
    <w:rsid w:val="00B66F04"/>
    <w:rsid w:val="00B707E9"/>
    <w:rsid w:val="00B7083A"/>
    <w:rsid w:val="00B7085A"/>
    <w:rsid w:val="00B74A10"/>
    <w:rsid w:val="00B75C81"/>
    <w:rsid w:val="00B75FB2"/>
    <w:rsid w:val="00B76708"/>
    <w:rsid w:val="00B82C64"/>
    <w:rsid w:val="00B85266"/>
    <w:rsid w:val="00B87F00"/>
    <w:rsid w:val="00B90535"/>
    <w:rsid w:val="00B90A67"/>
    <w:rsid w:val="00B94737"/>
    <w:rsid w:val="00B96C0C"/>
    <w:rsid w:val="00BA0676"/>
    <w:rsid w:val="00BA0CCD"/>
    <w:rsid w:val="00BA0F93"/>
    <w:rsid w:val="00BA2D32"/>
    <w:rsid w:val="00BA6001"/>
    <w:rsid w:val="00BA7022"/>
    <w:rsid w:val="00BB7F88"/>
    <w:rsid w:val="00BC094D"/>
    <w:rsid w:val="00BC0F7D"/>
    <w:rsid w:val="00BC4C8D"/>
    <w:rsid w:val="00BC534A"/>
    <w:rsid w:val="00BD083B"/>
    <w:rsid w:val="00BD0957"/>
    <w:rsid w:val="00BD1843"/>
    <w:rsid w:val="00BD4AC8"/>
    <w:rsid w:val="00BD5C61"/>
    <w:rsid w:val="00BD6443"/>
    <w:rsid w:val="00BE0EF5"/>
    <w:rsid w:val="00BE239C"/>
    <w:rsid w:val="00BE4075"/>
    <w:rsid w:val="00BE4D84"/>
    <w:rsid w:val="00BE5FA4"/>
    <w:rsid w:val="00BE7797"/>
    <w:rsid w:val="00BF0791"/>
    <w:rsid w:val="00BF1095"/>
    <w:rsid w:val="00BF1C81"/>
    <w:rsid w:val="00BF2A7C"/>
    <w:rsid w:val="00BF3B14"/>
    <w:rsid w:val="00BF3E44"/>
    <w:rsid w:val="00BF4D12"/>
    <w:rsid w:val="00BF5AED"/>
    <w:rsid w:val="00BF5C3B"/>
    <w:rsid w:val="00C0180B"/>
    <w:rsid w:val="00C02DF8"/>
    <w:rsid w:val="00C050A9"/>
    <w:rsid w:val="00C06006"/>
    <w:rsid w:val="00C07F0A"/>
    <w:rsid w:val="00C1364E"/>
    <w:rsid w:val="00C13FFE"/>
    <w:rsid w:val="00C14417"/>
    <w:rsid w:val="00C17A60"/>
    <w:rsid w:val="00C20D40"/>
    <w:rsid w:val="00C22020"/>
    <w:rsid w:val="00C23A53"/>
    <w:rsid w:val="00C25618"/>
    <w:rsid w:val="00C27D93"/>
    <w:rsid w:val="00C31660"/>
    <w:rsid w:val="00C316CA"/>
    <w:rsid w:val="00C33079"/>
    <w:rsid w:val="00C371B3"/>
    <w:rsid w:val="00C40A6F"/>
    <w:rsid w:val="00C437F7"/>
    <w:rsid w:val="00C45231"/>
    <w:rsid w:val="00C51A6D"/>
    <w:rsid w:val="00C54629"/>
    <w:rsid w:val="00C573E4"/>
    <w:rsid w:val="00C6035E"/>
    <w:rsid w:val="00C622B5"/>
    <w:rsid w:val="00C628DE"/>
    <w:rsid w:val="00C63EEF"/>
    <w:rsid w:val="00C64035"/>
    <w:rsid w:val="00C6411E"/>
    <w:rsid w:val="00C641B3"/>
    <w:rsid w:val="00C64404"/>
    <w:rsid w:val="00C654F3"/>
    <w:rsid w:val="00C668E6"/>
    <w:rsid w:val="00C67247"/>
    <w:rsid w:val="00C72833"/>
    <w:rsid w:val="00C77E6A"/>
    <w:rsid w:val="00C80904"/>
    <w:rsid w:val="00C8380A"/>
    <w:rsid w:val="00C84987"/>
    <w:rsid w:val="00C86C89"/>
    <w:rsid w:val="00C92C8B"/>
    <w:rsid w:val="00C92EAD"/>
    <w:rsid w:val="00C93821"/>
    <w:rsid w:val="00C93F40"/>
    <w:rsid w:val="00C9406E"/>
    <w:rsid w:val="00C941B0"/>
    <w:rsid w:val="00C94F8C"/>
    <w:rsid w:val="00C95812"/>
    <w:rsid w:val="00C97581"/>
    <w:rsid w:val="00CA3B1D"/>
    <w:rsid w:val="00CA3D0C"/>
    <w:rsid w:val="00CA3D41"/>
    <w:rsid w:val="00CA47BF"/>
    <w:rsid w:val="00CA4A11"/>
    <w:rsid w:val="00CB018B"/>
    <w:rsid w:val="00CB377E"/>
    <w:rsid w:val="00CB380A"/>
    <w:rsid w:val="00CB458A"/>
    <w:rsid w:val="00CB6AE0"/>
    <w:rsid w:val="00CC3F7F"/>
    <w:rsid w:val="00CC5236"/>
    <w:rsid w:val="00CC5FEC"/>
    <w:rsid w:val="00CC74A2"/>
    <w:rsid w:val="00CC7F84"/>
    <w:rsid w:val="00CD103F"/>
    <w:rsid w:val="00CD110C"/>
    <w:rsid w:val="00CD17E0"/>
    <w:rsid w:val="00CD194E"/>
    <w:rsid w:val="00CD2807"/>
    <w:rsid w:val="00CD2E52"/>
    <w:rsid w:val="00CE0523"/>
    <w:rsid w:val="00CE119A"/>
    <w:rsid w:val="00CE2329"/>
    <w:rsid w:val="00CE3241"/>
    <w:rsid w:val="00CE4A7A"/>
    <w:rsid w:val="00CE4B1B"/>
    <w:rsid w:val="00CE545D"/>
    <w:rsid w:val="00CE5FE1"/>
    <w:rsid w:val="00CE66D8"/>
    <w:rsid w:val="00CE7F91"/>
    <w:rsid w:val="00CF58F1"/>
    <w:rsid w:val="00CF62E6"/>
    <w:rsid w:val="00CF66F9"/>
    <w:rsid w:val="00CF6DF1"/>
    <w:rsid w:val="00D0113A"/>
    <w:rsid w:val="00D01141"/>
    <w:rsid w:val="00D012D2"/>
    <w:rsid w:val="00D06913"/>
    <w:rsid w:val="00D11B3A"/>
    <w:rsid w:val="00D13225"/>
    <w:rsid w:val="00D132D6"/>
    <w:rsid w:val="00D145A6"/>
    <w:rsid w:val="00D15384"/>
    <w:rsid w:val="00D172E1"/>
    <w:rsid w:val="00D178DB"/>
    <w:rsid w:val="00D17C45"/>
    <w:rsid w:val="00D2069B"/>
    <w:rsid w:val="00D208BF"/>
    <w:rsid w:val="00D20CAF"/>
    <w:rsid w:val="00D2182C"/>
    <w:rsid w:val="00D21AEB"/>
    <w:rsid w:val="00D22964"/>
    <w:rsid w:val="00D22998"/>
    <w:rsid w:val="00D22B4B"/>
    <w:rsid w:val="00D2544C"/>
    <w:rsid w:val="00D26A10"/>
    <w:rsid w:val="00D27AF6"/>
    <w:rsid w:val="00D27CAD"/>
    <w:rsid w:val="00D30F4F"/>
    <w:rsid w:val="00D32903"/>
    <w:rsid w:val="00D34052"/>
    <w:rsid w:val="00D411AB"/>
    <w:rsid w:val="00D41C28"/>
    <w:rsid w:val="00D42400"/>
    <w:rsid w:val="00D43880"/>
    <w:rsid w:val="00D44AE6"/>
    <w:rsid w:val="00D4654B"/>
    <w:rsid w:val="00D4682F"/>
    <w:rsid w:val="00D50D1B"/>
    <w:rsid w:val="00D55D87"/>
    <w:rsid w:val="00D56778"/>
    <w:rsid w:val="00D60D98"/>
    <w:rsid w:val="00D622AD"/>
    <w:rsid w:val="00D626C3"/>
    <w:rsid w:val="00D669DA"/>
    <w:rsid w:val="00D67834"/>
    <w:rsid w:val="00D727C3"/>
    <w:rsid w:val="00D738D6"/>
    <w:rsid w:val="00D755EB"/>
    <w:rsid w:val="00D81F3B"/>
    <w:rsid w:val="00D8425A"/>
    <w:rsid w:val="00D8768C"/>
    <w:rsid w:val="00D878CB"/>
    <w:rsid w:val="00D87E00"/>
    <w:rsid w:val="00D9134D"/>
    <w:rsid w:val="00D93E2D"/>
    <w:rsid w:val="00D94916"/>
    <w:rsid w:val="00D9546E"/>
    <w:rsid w:val="00D959D1"/>
    <w:rsid w:val="00D96451"/>
    <w:rsid w:val="00DA12E5"/>
    <w:rsid w:val="00DA2DBA"/>
    <w:rsid w:val="00DA390E"/>
    <w:rsid w:val="00DA7A03"/>
    <w:rsid w:val="00DB0BAE"/>
    <w:rsid w:val="00DB1818"/>
    <w:rsid w:val="00DB7235"/>
    <w:rsid w:val="00DC0FCE"/>
    <w:rsid w:val="00DC144F"/>
    <w:rsid w:val="00DC198E"/>
    <w:rsid w:val="00DC26A4"/>
    <w:rsid w:val="00DC2D4E"/>
    <w:rsid w:val="00DC309B"/>
    <w:rsid w:val="00DC4DA2"/>
    <w:rsid w:val="00DD395F"/>
    <w:rsid w:val="00DD59FC"/>
    <w:rsid w:val="00DE0BEE"/>
    <w:rsid w:val="00DE32DC"/>
    <w:rsid w:val="00DE3832"/>
    <w:rsid w:val="00DE38D0"/>
    <w:rsid w:val="00DE45D8"/>
    <w:rsid w:val="00DE6AD2"/>
    <w:rsid w:val="00DF1AC8"/>
    <w:rsid w:val="00DF2B1F"/>
    <w:rsid w:val="00DF4AD9"/>
    <w:rsid w:val="00DF5EC5"/>
    <w:rsid w:val="00DF62CD"/>
    <w:rsid w:val="00E005C4"/>
    <w:rsid w:val="00E010E6"/>
    <w:rsid w:val="00E03477"/>
    <w:rsid w:val="00E13370"/>
    <w:rsid w:val="00E166BE"/>
    <w:rsid w:val="00E168E3"/>
    <w:rsid w:val="00E2051D"/>
    <w:rsid w:val="00E20961"/>
    <w:rsid w:val="00E20B05"/>
    <w:rsid w:val="00E220D3"/>
    <w:rsid w:val="00E2231B"/>
    <w:rsid w:val="00E22CB3"/>
    <w:rsid w:val="00E25535"/>
    <w:rsid w:val="00E258CC"/>
    <w:rsid w:val="00E32203"/>
    <w:rsid w:val="00E32587"/>
    <w:rsid w:val="00E328B7"/>
    <w:rsid w:val="00E3514F"/>
    <w:rsid w:val="00E41C4A"/>
    <w:rsid w:val="00E448DE"/>
    <w:rsid w:val="00E52889"/>
    <w:rsid w:val="00E5649B"/>
    <w:rsid w:val="00E57F71"/>
    <w:rsid w:val="00E60573"/>
    <w:rsid w:val="00E670E7"/>
    <w:rsid w:val="00E72121"/>
    <w:rsid w:val="00E73B83"/>
    <w:rsid w:val="00E77645"/>
    <w:rsid w:val="00E85084"/>
    <w:rsid w:val="00E85E88"/>
    <w:rsid w:val="00E8768A"/>
    <w:rsid w:val="00E92A2A"/>
    <w:rsid w:val="00E94312"/>
    <w:rsid w:val="00E94994"/>
    <w:rsid w:val="00E961DB"/>
    <w:rsid w:val="00E96F0E"/>
    <w:rsid w:val="00EA3268"/>
    <w:rsid w:val="00EA5BA4"/>
    <w:rsid w:val="00EA7C61"/>
    <w:rsid w:val="00EB10B6"/>
    <w:rsid w:val="00EB1B9B"/>
    <w:rsid w:val="00EB783C"/>
    <w:rsid w:val="00EC0A83"/>
    <w:rsid w:val="00EC14E9"/>
    <w:rsid w:val="00EC4A25"/>
    <w:rsid w:val="00EC56BC"/>
    <w:rsid w:val="00EC7B61"/>
    <w:rsid w:val="00ED0C47"/>
    <w:rsid w:val="00ED5F2B"/>
    <w:rsid w:val="00EE260E"/>
    <w:rsid w:val="00EE36C6"/>
    <w:rsid w:val="00EF0E14"/>
    <w:rsid w:val="00EF1994"/>
    <w:rsid w:val="00EF1FC5"/>
    <w:rsid w:val="00EF7ACE"/>
    <w:rsid w:val="00F025A2"/>
    <w:rsid w:val="00F03195"/>
    <w:rsid w:val="00F04712"/>
    <w:rsid w:val="00F10530"/>
    <w:rsid w:val="00F1324E"/>
    <w:rsid w:val="00F1423C"/>
    <w:rsid w:val="00F20B66"/>
    <w:rsid w:val="00F20E1C"/>
    <w:rsid w:val="00F212A7"/>
    <w:rsid w:val="00F22EC7"/>
    <w:rsid w:val="00F239A1"/>
    <w:rsid w:val="00F264EF"/>
    <w:rsid w:val="00F26573"/>
    <w:rsid w:val="00F26CEE"/>
    <w:rsid w:val="00F26F12"/>
    <w:rsid w:val="00F2777F"/>
    <w:rsid w:val="00F30844"/>
    <w:rsid w:val="00F3152B"/>
    <w:rsid w:val="00F34949"/>
    <w:rsid w:val="00F350BD"/>
    <w:rsid w:val="00F36628"/>
    <w:rsid w:val="00F372D9"/>
    <w:rsid w:val="00F37EC3"/>
    <w:rsid w:val="00F42885"/>
    <w:rsid w:val="00F44141"/>
    <w:rsid w:val="00F45A24"/>
    <w:rsid w:val="00F47DCA"/>
    <w:rsid w:val="00F53955"/>
    <w:rsid w:val="00F54E10"/>
    <w:rsid w:val="00F565CC"/>
    <w:rsid w:val="00F56BFF"/>
    <w:rsid w:val="00F579B3"/>
    <w:rsid w:val="00F63634"/>
    <w:rsid w:val="00F653B8"/>
    <w:rsid w:val="00F65540"/>
    <w:rsid w:val="00F67ADB"/>
    <w:rsid w:val="00F71312"/>
    <w:rsid w:val="00F71E86"/>
    <w:rsid w:val="00F72325"/>
    <w:rsid w:val="00F80674"/>
    <w:rsid w:val="00F819C8"/>
    <w:rsid w:val="00F854B2"/>
    <w:rsid w:val="00F874A7"/>
    <w:rsid w:val="00F91400"/>
    <w:rsid w:val="00F92C8C"/>
    <w:rsid w:val="00F92DD2"/>
    <w:rsid w:val="00F94CBD"/>
    <w:rsid w:val="00FA0B99"/>
    <w:rsid w:val="00FA0C4D"/>
    <w:rsid w:val="00FA1266"/>
    <w:rsid w:val="00FA5947"/>
    <w:rsid w:val="00FA62F7"/>
    <w:rsid w:val="00FB33CC"/>
    <w:rsid w:val="00FB35EF"/>
    <w:rsid w:val="00FB436F"/>
    <w:rsid w:val="00FB43E4"/>
    <w:rsid w:val="00FB561C"/>
    <w:rsid w:val="00FB5ACB"/>
    <w:rsid w:val="00FC1192"/>
    <w:rsid w:val="00FC2828"/>
    <w:rsid w:val="00FC3A59"/>
    <w:rsid w:val="00FC4B5A"/>
    <w:rsid w:val="00FC7D62"/>
    <w:rsid w:val="00FD0943"/>
    <w:rsid w:val="00FD1EA8"/>
    <w:rsid w:val="00FD2EA9"/>
    <w:rsid w:val="00FD2F2B"/>
    <w:rsid w:val="00FD4026"/>
    <w:rsid w:val="00FE11B9"/>
    <w:rsid w:val="00FE13E6"/>
    <w:rsid w:val="00FE181B"/>
    <w:rsid w:val="00FE41EB"/>
    <w:rsid w:val="00FE6ED6"/>
    <w:rsid w:val="00FF063B"/>
    <w:rsid w:val="00FF118D"/>
    <w:rsid w:val="00FF156F"/>
    <w:rsid w:val="00FF1E85"/>
    <w:rsid w:val="00FF1F52"/>
    <w:rsid w:val="00FF2DF2"/>
    <w:rsid w:val="00FF562D"/>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header" w:qFormat="1"/>
    <w:lsdException w:name="caption" w:semiHidden="1" w:uiPriority="99" w:unhideWhenUsed="1" w:qFormat="1"/>
    <w:lsdException w:name="Title" w:qFormat="1"/>
    <w:lsdException w:name="Body Text" w:uiPriority="99"/>
    <w:lsdException w:name="Subtitle" w:qFormat="1"/>
    <w:lsdException w:name="Hyperlink" w:uiPriority="99"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link w:val="CaptionChar"/>
    <w:uiPriority w:val="99"/>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qFormat/>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customStyle="1" w:styleId="Tablehead">
    <w:name w:val="Table_head"/>
    <w:basedOn w:val="Normal"/>
    <w:link w:val="TableheadChar"/>
    <w:qFormat/>
    <w:rsid w:val="003947A0"/>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3947A0"/>
    <w:rPr>
      <w:rFonts w:ascii="Times New Roman Bold" w:hAnsi="Times New Roman Bold" w:cs="Times New Roman Bold"/>
      <w:b/>
      <w:lang w:val="en-GB" w:eastAsia="en-US"/>
    </w:rPr>
  </w:style>
  <w:style w:type="character" w:styleId="CommentReference">
    <w:name w:val="annotation reference"/>
    <w:basedOn w:val="DefaultParagraphFont"/>
    <w:rsid w:val="007800FC"/>
    <w:rPr>
      <w:sz w:val="16"/>
      <w:szCs w:val="16"/>
    </w:rPr>
  </w:style>
  <w:style w:type="paragraph" w:styleId="CommentText">
    <w:name w:val="annotation text"/>
    <w:basedOn w:val="Normal"/>
    <w:link w:val="CommentTextChar"/>
    <w:rsid w:val="007800FC"/>
  </w:style>
  <w:style w:type="character" w:customStyle="1" w:styleId="CommentTextChar">
    <w:name w:val="Comment Text Char"/>
    <w:basedOn w:val="DefaultParagraphFont"/>
    <w:link w:val="CommentText"/>
    <w:rsid w:val="007800FC"/>
    <w:rPr>
      <w:lang w:val="en-GB" w:eastAsia="en-US"/>
    </w:rPr>
  </w:style>
  <w:style w:type="paragraph" w:styleId="CommentSubject">
    <w:name w:val="annotation subject"/>
    <w:basedOn w:val="CommentText"/>
    <w:next w:val="CommentText"/>
    <w:link w:val="CommentSubjectChar"/>
    <w:rsid w:val="007800FC"/>
    <w:rPr>
      <w:b/>
      <w:bCs/>
    </w:rPr>
  </w:style>
  <w:style w:type="character" w:customStyle="1" w:styleId="CommentSubjectChar">
    <w:name w:val="Comment Subject Char"/>
    <w:basedOn w:val="CommentTextChar"/>
    <w:link w:val="CommentSubject"/>
    <w:rsid w:val="007800FC"/>
    <w:rPr>
      <w:b/>
      <w:bCs/>
      <w:lang w:val="en-GB" w:eastAsia="en-US"/>
    </w:rPr>
  </w:style>
  <w:style w:type="character" w:styleId="Hyperlink">
    <w:name w:val="Hyperlink"/>
    <w:uiPriority w:val="99"/>
    <w:unhideWhenUsed/>
    <w:qFormat/>
    <w:rsid w:val="00D4654B"/>
    <w:rPr>
      <w:color w:val="0000FF"/>
      <w:u w:val="single"/>
    </w:rPr>
  </w:style>
  <w:style w:type="character" w:customStyle="1" w:styleId="Heading1Char">
    <w:name w:val="Heading 1 Char"/>
    <w:basedOn w:val="DefaultParagraphFont"/>
    <w:link w:val="Heading1"/>
    <w:qFormat/>
    <w:rsid w:val="00D4654B"/>
    <w:rPr>
      <w:rFonts w:ascii="Arial" w:hAnsi="Arial"/>
      <w:sz w:val="36"/>
      <w:lang w:val="en-GB" w:eastAsia="en-US"/>
    </w:rPr>
  </w:style>
  <w:style w:type="paragraph" w:styleId="ListParagraph">
    <w:name w:val="List Paragraph"/>
    <w:basedOn w:val="Normal"/>
    <w:uiPriority w:val="34"/>
    <w:qFormat/>
    <w:rsid w:val="002B5448"/>
    <w:pPr>
      <w:ind w:left="720"/>
      <w:contextualSpacing/>
    </w:pPr>
  </w:style>
  <w:style w:type="character" w:customStyle="1" w:styleId="CaptionChar">
    <w:name w:val="Caption Char"/>
    <w:link w:val="Caption"/>
    <w:uiPriority w:val="99"/>
    <w:qFormat/>
    <w:locked/>
    <w:rsid w:val="0030717A"/>
    <w:rPr>
      <w:b/>
      <w:bCs/>
      <w:lang w:val="en-GB" w:eastAsia="en-US"/>
    </w:rPr>
  </w:style>
  <w:style w:type="table" w:styleId="TableGrid">
    <w:name w:val="Table Grid"/>
    <w:basedOn w:val="TableNormal"/>
    <w:uiPriority w:val="39"/>
    <w:qFormat/>
    <w:rsid w:val="00096B59"/>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0.png"/><Relationship Id="rId39" Type="http://schemas.openxmlformats.org/officeDocument/2006/relationships/image" Target="cid:image011.png@01D875C8.E98A65E0" TargetMode="External"/><Relationship Id="rId51" Type="http://schemas.openxmlformats.org/officeDocument/2006/relationships/footer" Target="footer1.xml"/><Relationship Id="rId3" Type="http://schemas.openxmlformats.org/officeDocument/2006/relationships/customXml" Target="../customXml/item2.xml"/><Relationship Id="rId34" Type="http://schemas.openxmlformats.org/officeDocument/2006/relationships/image" Target="media/image18.png"/><Relationship Id="rId42" Type="http://schemas.openxmlformats.org/officeDocument/2006/relationships/image" Target="media/image21.png"/><Relationship Id="rId47" Type="http://schemas.openxmlformats.org/officeDocument/2006/relationships/image" Target="cid:image001.png@01D8775B.FDBF1F80" TargetMode="External"/><Relationship Id="rId50"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90.png"/><Relationship Id="rId33" Type="http://schemas.openxmlformats.org/officeDocument/2006/relationships/image" Target="media/image13.png"/><Relationship Id="rId38" Type="http://schemas.openxmlformats.org/officeDocument/2006/relationships/image" Target="media/image17.png"/><Relationship Id="rId46" Type="http://schemas.openxmlformats.org/officeDocument/2006/relationships/image" Target="media/image24.png"/><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9.png"/><Relationship Id="rId41" Type="http://schemas.openxmlformats.org/officeDocument/2006/relationships/image" Target="cid:image010.png@01D875C8.E98A65E0"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32" Type="http://schemas.openxmlformats.org/officeDocument/2006/relationships/image" Target="media/image12.png"/><Relationship Id="rId37" Type="http://schemas.openxmlformats.org/officeDocument/2006/relationships/image" Target="cid:image009.png@01D875C8.E98A65E0" TargetMode="External"/><Relationship Id="rId40" Type="http://schemas.openxmlformats.org/officeDocument/2006/relationships/image" Target="media/image20.png"/><Relationship Id="rId45" Type="http://schemas.openxmlformats.org/officeDocument/2006/relationships/image" Target="media/image23.emf"/><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cid:image002.png@01D8775B.FDBF1F80" TargetMode="External"/><Relationship Id="rId10" Type="http://schemas.openxmlformats.org/officeDocument/2006/relationships/footnotes" Target="footnotes.xml"/><Relationship Id="rId31" Type="http://schemas.openxmlformats.org/officeDocument/2006/relationships/image" Target="media/image15.png"/><Relationship Id="rId44" Type="http://schemas.openxmlformats.org/officeDocument/2006/relationships/image" Target="media/image22.emf"/><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cid:image012.png@01D875C8.E98A65E0" TargetMode="External"/><Relationship Id="rId48"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E2B856-FCA8-40C9-A951-1192F0F9787D}">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5445C651-76BD-4352-86D6-65F56077F8A8}">
  <ds:schemaRefs>
    <ds:schemaRef ds:uri="http://schemas.microsoft.com/sharepoint/v3/contenttype/forms"/>
  </ds:schemaRefs>
</ds:datastoreItem>
</file>

<file path=customXml/itemProps3.xml><?xml version="1.0" encoding="utf-8"?>
<ds:datastoreItem xmlns:ds="http://schemas.openxmlformats.org/officeDocument/2006/customXml" ds:itemID="{2C822A81-3DCF-4D76-B4F5-FD4C8CE723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489</TotalTime>
  <Pages>12</Pages>
  <Words>4234</Words>
  <Characters>22445</Characters>
  <Application>Microsoft Office Word</Application>
  <DocSecurity>0</DocSecurity>
  <Lines>187</Lines>
  <Paragraphs>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26626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318</cp:revision>
  <dcterms:created xsi:type="dcterms:W3CDTF">2022-04-22T06:25:00Z</dcterms:created>
  <dcterms:modified xsi:type="dcterms:W3CDTF">2022-08-10T09:21:00Z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