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64482D5B"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811B19">
        <w:rPr>
          <w:b/>
          <w:noProof/>
          <w:sz w:val="24"/>
          <w:lang w:eastAsia="ja-JP"/>
        </w:rPr>
        <w:t>4</w:t>
      </w:r>
      <w:r w:rsidR="00FD4A58">
        <w:rPr>
          <w:b/>
          <w:noProof/>
          <w:sz w:val="24"/>
          <w:lang w:eastAsia="ja-JP"/>
        </w:rPr>
        <w:t>-</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w:t>
      </w:r>
      <w:r w:rsidR="00811B19">
        <w:rPr>
          <w:b/>
          <w:i/>
          <w:noProof/>
          <w:sz w:val="28"/>
          <w:lang w:eastAsia="ja-JP"/>
        </w:rPr>
        <w:t>1</w:t>
      </w:r>
      <w:r w:rsidR="00D455BE">
        <w:rPr>
          <w:b/>
          <w:i/>
          <w:noProof/>
          <w:sz w:val="28"/>
          <w:lang w:eastAsia="ja-JP"/>
        </w:rPr>
        <w:t>1549</w:t>
      </w:r>
    </w:p>
    <w:p w14:paraId="7A081629" w14:textId="0CFFC061" w:rsidR="00C24B74" w:rsidRPr="00E9134D" w:rsidRDefault="00E9134D" w:rsidP="00E9134D">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 Meeting</w:t>
      </w:r>
      <w:r>
        <w:rPr>
          <w:rFonts w:ascii="Arial" w:eastAsia="ＭＳ 明朝" w:hAnsi="Arial" w:hint="eastAsia"/>
          <w:b/>
          <w:noProof/>
          <w:sz w:val="24"/>
          <w:lang w:val="en-GB"/>
        </w:rPr>
        <w:t xml:space="preserve">, </w:t>
      </w:r>
      <w:r w:rsidR="00426829">
        <w:rPr>
          <w:rFonts w:ascii="Arial" w:eastAsia="ＭＳ 明朝" w:hAnsi="Arial"/>
          <w:b/>
          <w:noProof/>
          <w:sz w:val="24"/>
          <w:lang w:val="en-GB"/>
        </w:rPr>
        <w:t>15</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D34D52">
        <w:rPr>
          <w:rFonts w:ascii="Arial" w:eastAsia="ＭＳ 明朝" w:hAnsi="Arial"/>
          <w:b/>
          <w:noProof/>
          <w:sz w:val="24"/>
          <w:lang w:val="en-GB"/>
        </w:rPr>
        <w:t>2</w:t>
      </w:r>
      <w:r w:rsidR="00426829">
        <w:rPr>
          <w:rFonts w:ascii="Arial" w:eastAsia="ＭＳ 明朝" w:hAnsi="Arial"/>
          <w:b/>
          <w:noProof/>
          <w:sz w:val="24"/>
          <w:lang w:val="en-GB"/>
        </w:rPr>
        <w:t>6</w:t>
      </w:r>
      <w:r w:rsidR="00D34D52">
        <w:rPr>
          <w:rFonts w:ascii="Arial" w:eastAsia="ＭＳ 明朝" w:hAnsi="Arial"/>
          <w:b/>
          <w:noProof/>
          <w:sz w:val="24"/>
          <w:vertAlign w:val="superscript"/>
          <w:lang w:val="en-GB"/>
        </w:rPr>
        <w:t>th</w:t>
      </w:r>
      <w:r>
        <w:rPr>
          <w:rFonts w:ascii="Arial" w:eastAsia="ＭＳ 明朝" w:hAnsi="Arial"/>
          <w:b/>
          <w:noProof/>
          <w:sz w:val="24"/>
          <w:lang w:val="en-GB"/>
        </w:rPr>
        <w:t xml:space="preserve"> </w:t>
      </w:r>
      <w:r w:rsidR="00426829">
        <w:rPr>
          <w:rFonts w:ascii="Arial" w:eastAsia="ＭＳ 明朝" w:hAnsi="Arial"/>
          <w:b/>
          <w:noProof/>
          <w:sz w:val="24"/>
          <w:lang w:val="en-GB"/>
        </w:rPr>
        <w:t>Aug</w:t>
      </w:r>
      <w:r w:rsidRPr="00C24B74">
        <w:rPr>
          <w:rFonts w:ascii="Arial" w:eastAsia="ＭＳ 明朝" w:hAnsi="Arial"/>
          <w:b/>
          <w:noProof/>
          <w:sz w:val="24"/>
          <w:lang w:val="en-GB"/>
        </w:rPr>
        <w:t xml:space="preserve"> 20</w:t>
      </w:r>
      <w:r>
        <w:rPr>
          <w:rFonts w:ascii="Arial" w:eastAsia="ＭＳ 明朝" w:hAnsi="Arial" w:hint="eastAsia"/>
          <w:b/>
          <w:noProof/>
          <w:sz w:val="24"/>
          <w:lang w:val="en-GB"/>
        </w:rPr>
        <w:t>2</w:t>
      </w:r>
      <w:r>
        <w:rPr>
          <w:rFonts w:ascii="Arial" w:eastAsia="ＭＳ 明朝" w:hAnsi="Arial"/>
          <w:b/>
          <w:noProof/>
          <w:sz w:val="24"/>
          <w:lang w:val="en-GB"/>
        </w:rPr>
        <w:t>2</w:t>
      </w:r>
    </w:p>
    <w:p w14:paraId="7A08162A" w14:textId="0E29F703"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D86C9A">
        <w:rPr>
          <w:rFonts w:ascii="Arial" w:eastAsia="ＭＳ 明朝" w:hAnsi="Arial"/>
          <w:sz w:val="24"/>
          <w:lang w:eastAsia="en-US"/>
        </w:rPr>
        <w:t xml:space="preserve">Views on </w:t>
      </w:r>
      <w:r w:rsidR="00E8600C">
        <w:rPr>
          <w:rFonts w:ascii="Arial" w:eastAsia="ＭＳ 明朝" w:hAnsi="Arial"/>
          <w:sz w:val="24"/>
          <w:lang w:eastAsia="en-US"/>
        </w:rPr>
        <w:t xml:space="preserve">FR2-1 RF OTA test </w:t>
      </w:r>
      <w:r w:rsidR="00666FA9">
        <w:rPr>
          <w:rFonts w:ascii="Arial" w:eastAsia="ＭＳ 明朝" w:hAnsi="Arial"/>
          <w:sz w:val="24"/>
          <w:lang w:eastAsia="en-US"/>
        </w:rPr>
        <w:t xml:space="preserve">for a device </w:t>
      </w:r>
      <w:r w:rsidR="00E8600C">
        <w:rPr>
          <w:rFonts w:ascii="Arial" w:eastAsia="ＭＳ 明朝" w:hAnsi="Arial"/>
          <w:sz w:val="24"/>
          <w:lang w:eastAsia="en-US"/>
        </w:rPr>
        <w:t xml:space="preserve">with multi-panel reception </w:t>
      </w:r>
      <w:r w:rsidR="00D86C9A">
        <w:rPr>
          <w:rFonts w:ascii="Arial" w:eastAsia="ＭＳ 明朝" w:hAnsi="Arial"/>
          <w:sz w:val="24"/>
          <w:lang w:eastAsia="en-US"/>
        </w:rPr>
        <w:t xml:space="preserve"> </w:t>
      </w:r>
    </w:p>
    <w:p w14:paraId="7A08162B" w14:textId="31713A9C"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5A2602">
        <w:rPr>
          <w:rFonts w:ascii="Arial" w:hAnsi="Arial"/>
          <w:sz w:val="24"/>
        </w:rPr>
        <w:t>C</w:t>
      </w:r>
      <w:r w:rsidR="007B1FB4">
        <w:rPr>
          <w:rFonts w:ascii="Arial" w:hAnsi="Arial"/>
          <w:sz w:val="24"/>
        </w:rPr>
        <w:t>orp</w:t>
      </w:r>
      <w:r w:rsidR="004D7DB8">
        <w:rPr>
          <w:rFonts w:ascii="Arial" w:hAnsi="Arial"/>
          <w:sz w:val="24"/>
        </w:rPr>
        <w:t>oration</w:t>
      </w:r>
    </w:p>
    <w:p w14:paraId="7A08162C" w14:textId="23F91D38"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A0C29" w:rsidRPr="00AB7158">
        <w:rPr>
          <w:rFonts w:ascii="Arial" w:eastAsia="ＭＳ 明朝" w:hAnsi="Arial"/>
          <w:sz w:val="24"/>
          <w:lang w:val="pt-BR"/>
        </w:rPr>
        <w:t>11.5.</w:t>
      </w:r>
      <w:r w:rsidR="00AB7158" w:rsidRPr="00AB7158">
        <w:rPr>
          <w:rFonts w:ascii="Arial" w:eastAsia="ＭＳ 明朝" w:hAnsi="Arial"/>
          <w:sz w:val="24"/>
          <w:lang w:val="pt-BR"/>
        </w:rPr>
        <w:t>2</w:t>
      </w:r>
    </w:p>
    <w:p w14:paraId="7A08162D" w14:textId="75DA83E3"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51116A">
        <w:rPr>
          <w:rFonts w:ascii="Arial" w:eastAsia="ＭＳ 明朝" w:hAnsi="Arial"/>
          <w:sz w:val="24"/>
          <w:lang w:val="pt-BR"/>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0A12F689" w:rsidR="001E4474" w:rsidRDefault="00CB7651" w:rsidP="00A45533">
      <w:pPr>
        <w:spacing w:before="120" w:after="120"/>
        <w:ind w:firstLineChars="50" w:firstLine="100"/>
        <w:rPr>
          <w:rFonts w:eastAsia="ＭＳ 明朝"/>
          <w:lang w:val="en-GB"/>
        </w:rPr>
      </w:pPr>
      <w:r>
        <w:rPr>
          <w:rFonts w:eastAsia="ＭＳ 明朝"/>
          <w:lang w:val="en-GB"/>
        </w:rPr>
        <w:t xml:space="preserve">At </w:t>
      </w:r>
      <w:r w:rsidR="00D65516">
        <w:rPr>
          <w:rFonts w:eastAsia="ＭＳ 明朝"/>
          <w:lang w:val="en-GB"/>
        </w:rPr>
        <w:t xml:space="preserve">the </w:t>
      </w:r>
      <w:r>
        <w:rPr>
          <w:rFonts w:eastAsia="ＭＳ 明朝"/>
          <w:lang w:val="en-GB"/>
        </w:rPr>
        <w:t>RAN #</w:t>
      </w:r>
      <w:r w:rsidR="00D86C9A">
        <w:rPr>
          <w:rFonts w:eastAsia="ＭＳ 明朝"/>
          <w:lang w:val="en-GB"/>
        </w:rPr>
        <w:t>95</w:t>
      </w:r>
      <w:r>
        <w:rPr>
          <w:rFonts w:eastAsia="ＭＳ 明朝"/>
          <w:lang w:val="en-GB"/>
        </w:rPr>
        <w:t>-e</w:t>
      </w:r>
      <w:r w:rsidR="00D65516">
        <w:rPr>
          <w:rFonts w:eastAsia="ＭＳ 明朝"/>
          <w:lang w:val="en-GB"/>
        </w:rPr>
        <w:t xml:space="preserve"> meeting</w:t>
      </w:r>
      <w:r w:rsidR="00AC6172">
        <w:rPr>
          <w:rFonts w:eastAsia="ＭＳ 明朝"/>
          <w:lang w:val="en-GB"/>
        </w:rPr>
        <w:t xml:space="preserve"> (2022 Mar)</w:t>
      </w:r>
      <w:r>
        <w:rPr>
          <w:rFonts w:eastAsia="ＭＳ 明朝"/>
          <w:lang w:val="en-GB"/>
        </w:rPr>
        <w:t xml:space="preserve">, </w:t>
      </w:r>
      <w:r w:rsidR="002F2F5F">
        <w:rPr>
          <w:rFonts w:eastAsia="ＭＳ 明朝"/>
          <w:lang w:val="en-GB"/>
        </w:rPr>
        <w:t xml:space="preserve">study item </w:t>
      </w:r>
      <w:r w:rsidR="0017265D">
        <w:rPr>
          <w:rFonts w:eastAsia="ＭＳ 明朝"/>
          <w:lang w:val="en-GB"/>
        </w:rPr>
        <w:t>on NR FR2 OTA testing enhancement</w:t>
      </w:r>
      <w:r w:rsidR="00D65516">
        <w:rPr>
          <w:rFonts w:eastAsia="ＭＳ 明朝"/>
          <w:lang w:val="en-GB"/>
        </w:rPr>
        <w:t>s</w:t>
      </w:r>
      <w:r w:rsidR="0017265D">
        <w:rPr>
          <w:rFonts w:eastAsia="ＭＳ 明朝"/>
          <w:lang w:val="en-GB"/>
        </w:rPr>
        <w:t xml:space="preserve"> [1] was approved</w:t>
      </w:r>
      <w:r w:rsidR="00883823">
        <w:rPr>
          <w:rFonts w:eastAsia="ＭＳ 明朝"/>
          <w:lang w:val="en-GB"/>
        </w:rPr>
        <w:t>. T</w:t>
      </w:r>
      <w:r w:rsidR="0017265D">
        <w:rPr>
          <w:rFonts w:eastAsia="ＭＳ 明朝"/>
          <w:lang w:val="en-GB"/>
        </w:rPr>
        <w:t>he objective</w:t>
      </w:r>
      <w:r w:rsidR="00883823">
        <w:rPr>
          <w:rFonts w:eastAsia="ＭＳ 明朝"/>
          <w:lang w:val="en-GB"/>
        </w:rPr>
        <w:t>s</w:t>
      </w:r>
      <w:r w:rsidR="0017265D">
        <w:rPr>
          <w:rFonts w:eastAsia="ＭＳ 明朝"/>
          <w:lang w:val="en-GB"/>
        </w:rPr>
        <w:t xml:space="preserve"> within this SID </w:t>
      </w:r>
      <w:r w:rsidR="006D5A5C">
        <w:rPr>
          <w:rFonts w:eastAsia="ＭＳ 明朝"/>
          <w:lang w:val="en-GB"/>
        </w:rPr>
        <w:t>are</w:t>
      </w:r>
      <w:r w:rsidR="0017265D">
        <w:rPr>
          <w:rFonts w:eastAsia="ＭＳ 明朝"/>
          <w:lang w:val="en-GB"/>
        </w:rPr>
        <w:t xml:space="preserve"> extracted </w:t>
      </w:r>
      <w:r w:rsidR="00AC6172">
        <w:rPr>
          <w:rFonts w:eastAsia="ＭＳ 明朝"/>
          <w:lang w:val="en-GB"/>
        </w:rPr>
        <w:t>below for reference.</w:t>
      </w:r>
      <w:r w:rsidR="0017265D">
        <w:rPr>
          <w:rFonts w:eastAsia="ＭＳ 明朝"/>
          <w:lang w:val="en-GB"/>
        </w:rPr>
        <w:t xml:space="preserve"> </w:t>
      </w:r>
      <w:r w:rsidR="002F2F5F">
        <w:rPr>
          <w:rFonts w:eastAsia="ＭＳ 明朝"/>
          <w:lang w:val="en-GB"/>
        </w:rPr>
        <w:t xml:space="preserve"> </w:t>
      </w:r>
    </w:p>
    <w:p w14:paraId="2B7455F8" w14:textId="262A4041" w:rsidR="00CA15CA" w:rsidRDefault="008A2406" w:rsidP="00CA15CA">
      <w:pPr>
        <w:spacing w:before="120" w:after="120"/>
        <w:ind w:firstLineChars="50" w:firstLine="100"/>
        <w:rPr>
          <w:rFonts w:eastAsia="ＭＳ 明朝"/>
          <w:lang w:val="en-GB"/>
        </w:rPr>
      </w:pPr>
      <w:r>
        <w:rPr>
          <w:rFonts w:eastAsia="ＭＳ 明朝"/>
          <w:lang w:val="en-GB"/>
        </w:rPr>
        <w:t>In this contribution we</w:t>
      </w:r>
      <w:r w:rsidR="003025CE">
        <w:rPr>
          <w:rFonts w:eastAsia="ＭＳ 明朝"/>
          <w:lang w:val="en-GB"/>
        </w:rPr>
        <w:t xml:space="preserve"> </w:t>
      </w:r>
      <w:r w:rsidR="00CA7729">
        <w:rPr>
          <w:rFonts w:eastAsia="ＭＳ 明朝"/>
          <w:lang w:val="en-GB"/>
        </w:rPr>
        <w:t xml:space="preserve">show our </w:t>
      </w:r>
      <w:r w:rsidR="008648D0">
        <w:rPr>
          <w:rFonts w:eastAsia="ＭＳ 明朝"/>
          <w:lang w:val="en-GB"/>
        </w:rPr>
        <w:t>views</w:t>
      </w:r>
      <w:r w:rsidR="00AC6172">
        <w:rPr>
          <w:rFonts w:eastAsia="ＭＳ 明朝"/>
          <w:lang w:val="en-GB"/>
        </w:rPr>
        <w:t xml:space="preserve"> on the </w:t>
      </w:r>
      <w:r w:rsidR="005040A2">
        <w:rPr>
          <w:rFonts w:eastAsia="ＭＳ 明朝"/>
          <w:lang w:val="en-GB"/>
        </w:rPr>
        <w:t xml:space="preserve">practical </w:t>
      </w:r>
      <w:r w:rsidR="00AC6172">
        <w:rPr>
          <w:rFonts w:eastAsia="ＭＳ 明朝"/>
          <w:lang w:val="en-GB"/>
        </w:rPr>
        <w:t xml:space="preserve">RF </w:t>
      </w:r>
      <w:r w:rsidR="001F4938">
        <w:rPr>
          <w:rFonts w:eastAsia="ＭＳ 明朝"/>
          <w:lang w:val="en-GB"/>
        </w:rPr>
        <w:t xml:space="preserve">OTA </w:t>
      </w:r>
      <w:r w:rsidR="00AC6172">
        <w:rPr>
          <w:rFonts w:eastAsia="ＭＳ 明朝"/>
          <w:lang w:val="en-GB"/>
        </w:rPr>
        <w:t>test setup</w:t>
      </w:r>
      <w:r w:rsidR="006F6186">
        <w:rPr>
          <w:rFonts w:eastAsia="ＭＳ 明朝"/>
          <w:lang w:val="en-GB"/>
        </w:rPr>
        <w:t xml:space="preserve"> </w:t>
      </w:r>
      <w:r w:rsidR="00FD1C7C">
        <w:rPr>
          <w:rFonts w:eastAsia="ＭＳ 明朝"/>
          <w:lang w:val="en-GB"/>
        </w:rPr>
        <w:t>for a device</w:t>
      </w:r>
      <w:r w:rsidR="00EA0C33">
        <w:rPr>
          <w:rFonts w:eastAsia="ＭＳ 明朝"/>
          <w:lang w:val="en-GB"/>
        </w:rPr>
        <w:t xml:space="preserve"> with the</w:t>
      </w:r>
      <w:r w:rsidR="00905F0B">
        <w:rPr>
          <w:rFonts w:eastAsia="ＭＳ 明朝"/>
          <w:lang w:val="en-GB"/>
        </w:rPr>
        <w:t xml:space="preserve"> simultaneous</w:t>
      </w:r>
      <w:r w:rsidR="00EA0C33">
        <w:rPr>
          <w:rFonts w:eastAsia="ＭＳ 明朝"/>
          <w:lang w:val="en-GB"/>
        </w:rPr>
        <w:t xml:space="preserve"> multiple </w:t>
      </w:r>
      <w:proofErr w:type="spellStart"/>
      <w:r w:rsidR="00EA0C33">
        <w:rPr>
          <w:rFonts w:eastAsia="ＭＳ 明朝"/>
          <w:lang w:val="en-GB"/>
        </w:rPr>
        <w:t>AoA</w:t>
      </w:r>
      <w:proofErr w:type="spellEnd"/>
      <w:r w:rsidR="00AC6172">
        <w:rPr>
          <w:rFonts w:eastAsia="ＭＳ 明朝"/>
          <w:lang w:val="en-GB"/>
        </w:rPr>
        <w:t xml:space="preserve"> </w:t>
      </w:r>
      <w:r w:rsidR="00905F0B">
        <w:rPr>
          <w:rFonts w:eastAsia="ＭＳ 明朝"/>
          <w:lang w:val="en-GB"/>
        </w:rPr>
        <w:t>reception</w:t>
      </w:r>
      <w:r w:rsidR="006F6186">
        <w:rPr>
          <w:rFonts w:eastAsia="ＭＳ 明朝"/>
          <w:lang w:val="en-GB"/>
        </w:rPr>
        <w:t>.</w:t>
      </w:r>
      <w:r w:rsidR="00CA7729">
        <w:rPr>
          <w:rFonts w:eastAsia="ＭＳ 明朝"/>
          <w:lang w:val="en-GB"/>
        </w:rPr>
        <w:t xml:space="preserve"> </w:t>
      </w:r>
    </w:p>
    <w:tbl>
      <w:tblPr>
        <w:tblStyle w:val="aff2"/>
        <w:tblW w:w="0" w:type="auto"/>
        <w:tblLook w:val="04A0" w:firstRow="1" w:lastRow="0" w:firstColumn="1" w:lastColumn="0" w:noHBand="0" w:noVBand="1"/>
      </w:tblPr>
      <w:tblGrid>
        <w:gridCol w:w="9631"/>
      </w:tblGrid>
      <w:tr w:rsidR="00A72183" w14:paraId="1F0776B5" w14:textId="77777777" w:rsidTr="00A72183">
        <w:tc>
          <w:tcPr>
            <w:tcW w:w="9631" w:type="dxa"/>
          </w:tcPr>
          <w:p w14:paraId="3E95BA3F" w14:textId="57D07F18" w:rsidR="00F844C7" w:rsidRDefault="00F844C7" w:rsidP="000D4AB8">
            <w:pPr>
              <w:spacing w:before="120" w:after="120"/>
              <w:rPr>
                <w:lang w:eastAsia="zh-CN"/>
              </w:rPr>
            </w:pPr>
            <w:r>
              <w:rPr>
                <w:lang w:eastAsia="zh-CN"/>
              </w:rPr>
              <w:t>Extract from SID [1]</w:t>
            </w:r>
          </w:p>
          <w:p w14:paraId="61DA5D46" w14:textId="468A3165" w:rsidR="000D4AB8" w:rsidRDefault="000D4AB8" w:rsidP="000D4AB8">
            <w:pPr>
              <w:spacing w:before="120" w:after="120"/>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11392AE9" w14:textId="77777777" w:rsidR="000D4AB8" w:rsidRDefault="000D4AB8" w:rsidP="000D4AB8">
            <w:pPr>
              <w:numPr>
                <w:ilvl w:val="0"/>
                <w:numId w:val="22"/>
              </w:numPr>
              <w:spacing w:beforeLines="0" w:before="120" w:afterLines="0" w:after="120"/>
              <w:rPr>
                <w:lang w:eastAsia="zh-CN"/>
              </w:rPr>
            </w:pPr>
            <w:r>
              <w:rPr>
                <w:lang w:eastAsia="zh-CN"/>
              </w:rPr>
              <w:t>Define a test methodology for RF/RRM/Demodulation requirements testing for devices that can receive simultaneously from multiple Angle of Arrival (</w:t>
            </w:r>
            <w:proofErr w:type="spellStart"/>
            <w:r>
              <w:rPr>
                <w:lang w:eastAsia="zh-CN"/>
              </w:rPr>
              <w:t>AoA</w:t>
            </w:r>
            <w:proofErr w:type="spellEnd"/>
            <w:r>
              <w:rPr>
                <w:lang w:eastAsia="zh-CN"/>
              </w:rPr>
              <w:t>)</w:t>
            </w:r>
          </w:p>
          <w:p w14:paraId="592FF65F" w14:textId="77777777" w:rsidR="000D4AB8" w:rsidRDefault="000D4AB8" w:rsidP="000D4AB8">
            <w:pPr>
              <w:numPr>
                <w:ilvl w:val="1"/>
                <w:numId w:val="22"/>
              </w:numPr>
              <w:spacing w:beforeLines="0" w:before="120" w:afterLines="0" w:after="120"/>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200B9087" w14:textId="77777777" w:rsidR="000D4AB8" w:rsidRDefault="000D4AB8" w:rsidP="000D4AB8">
            <w:pPr>
              <w:numPr>
                <w:ilvl w:val="1"/>
                <w:numId w:val="22"/>
              </w:numPr>
              <w:spacing w:beforeLines="0" w:before="120" w:afterLines="0" w:after="120"/>
              <w:rPr>
                <w:lang w:eastAsia="zh-CN"/>
              </w:rPr>
            </w:pPr>
            <w:r>
              <w:rPr>
                <w:lang w:eastAsia="zh-CN"/>
              </w:rPr>
              <w:t xml:space="preserve">For RRM, the target should be to allow testing of 4 </w:t>
            </w:r>
            <w:proofErr w:type="spellStart"/>
            <w:r>
              <w:rPr>
                <w:lang w:eastAsia="zh-CN"/>
              </w:rPr>
              <w:t>AoAs</w:t>
            </w:r>
            <w:proofErr w:type="spellEnd"/>
            <w:r>
              <w:rPr>
                <w:lang w:eastAsia="zh-CN"/>
              </w:rPr>
              <w:t xml:space="preserve"> with 2 simultaneously active </w:t>
            </w:r>
            <w:proofErr w:type="spellStart"/>
            <w:r>
              <w:rPr>
                <w:lang w:eastAsia="zh-CN"/>
              </w:rPr>
              <w:t>AoAs</w:t>
            </w:r>
            <w:proofErr w:type="spellEnd"/>
            <w:r>
              <w:rPr>
                <w:lang w:eastAsia="zh-CN"/>
              </w:rPr>
              <w:t xml:space="preserve"> </w:t>
            </w:r>
          </w:p>
          <w:p w14:paraId="76B441BD" w14:textId="77777777" w:rsidR="000D4AB8" w:rsidRDefault="000D4AB8" w:rsidP="000D4AB8">
            <w:pPr>
              <w:numPr>
                <w:ilvl w:val="1"/>
                <w:numId w:val="22"/>
              </w:numPr>
              <w:spacing w:beforeLines="0" w:before="120" w:afterLines="0" w:after="120"/>
              <w:rPr>
                <w:lang w:eastAsia="zh-CN"/>
              </w:rPr>
            </w:pPr>
            <w:r>
              <w:rPr>
                <w:lang w:eastAsia="zh-CN"/>
              </w:rPr>
              <w:t>Define a test methodology for up to 4 DL MIMO layer demodulation testing</w:t>
            </w:r>
          </w:p>
          <w:p w14:paraId="7C4AE06D" w14:textId="77777777" w:rsidR="000D4AB8" w:rsidRPr="00BC4ED3" w:rsidRDefault="000D4AB8" w:rsidP="000D4AB8">
            <w:pPr>
              <w:numPr>
                <w:ilvl w:val="1"/>
                <w:numId w:val="22"/>
              </w:numPr>
              <w:spacing w:beforeLines="0" w:before="120" w:afterLines="0" w:after="120"/>
              <w:rPr>
                <w:lang w:eastAsia="zh-CN"/>
              </w:rPr>
            </w:pPr>
            <w:r w:rsidRPr="00BC4ED3">
              <w:rPr>
                <w:lang w:eastAsia="zh-CN"/>
              </w:rPr>
              <w:t>Note: Revisit whether or not to include the case of transmitting simultaneously in RAN#97</w:t>
            </w:r>
          </w:p>
          <w:p w14:paraId="5F909DAC" w14:textId="77777777" w:rsidR="000D4AB8" w:rsidRDefault="000D4AB8" w:rsidP="000D4AB8">
            <w:pPr>
              <w:numPr>
                <w:ilvl w:val="1"/>
                <w:numId w:val="22"/>
              </w:numPr>
              <w:spacing w:beforeLines="0" w:before="120" w:afterLines="0" w:after="120"/>
              <w:rPr>
                <w:lang w:eastAsia="zh-CN"/>
              </w:rPr>
            </w:pPr>
            <w:r w:rsidRPr="00BC4ED3">
              <w:rPr>
                <w:lang w:eastAsia="zh-CN"/>
              </w:rPr>
              <w:t xml:space="preserve">Note: Revisit whether or not to include other number of </w:t>
            </w:r>
            <w:proofErr w:type="spellStart"/>
            <w:r w:rsidRPr="00BC4ED3">
              <w:rPr>
                <w:lang w:eastAsia="zh-CN"/>
              </w:rPr>
              <w:t>AoAs</w:t>
            </w:r>
            <w:proofErr w:type="spellEnd"/>
            <w:r w:rsidRPr="00BC4ED3">
              <w:rPr>
                <w:lang w:eastAsia="zh-CN"/>
              </w:rPr>
              <w:t xml:space="preserve"> in RAN#97</w:t>
            </w:r>
          </w:p>
          <w:p w14:paraId="49FDB4DD" w14:textId="77777777" w:rsidR="000D4AB8" w:rsidRDefault="000D4AB8" w:rsidP="000D4AB8">
            <w:pPr>
              <w:numPr>
                <w:ilvl w:val="0"/>
                <w:numId w:val="22"/>
              </w:numPr>
              <w:spacing w:beforeLines="0" w:before="120" w:afterLines="0" w:after="120"/>
              <w:rPr>
                <w:lang w:eastAsia="zh-CN"/>
              </w:rPr>
            </w:pPr>
            <w:r>
              <w:rPr>
                <w:lang w:eastAsia="zh-CN"/>
              </w:rPr>
              <w:t>Smartphone form factor should be the first priority, other UE types should also be discussed as 2nd priority</w:t>
            </w:r>
          </w:p>
          <w:p w14:paraId="251052E9" w14:textId="77777777" w:rsidR="000D4AB8" w:rsidRDefault="000D4AB8" w:rsidP="000D4AB8">
            <w:pPr>
              <w:numPr>
                <w:ilvl w:val="0"/>
                <w:numId w:val="22"/>
              </w:numPr>
              <w:spacing w:beforeLines="0" w:before="120" w:afterLines="0" w:after="120"/>
              <w:rPr>
                <w:lang w:eastAsia="zh-CN"/>
              </w:rPr>
            </w:pPr>
            <w:r>
              <w:rPr>
                <w:lang w:eastAsia="zh-CN"/>
              </w:rPr>
              <w:t>Develop the related preliminary uncertainty assessments for the test methodologies</w:t>
            </w:r>
          </w:p>
          <w:p w14:paraId="7E497933" w14:textId="77777777" w:rsidR="000D4AB8" w:rsidRDefault="000D4AB8" w:rsidP="000D4AB8">
            <w:pPr>
              <w:numPr>
                <w:ilvl w:val="0"/>
                <w:numId w:val="22"/>
              </w:numPr>
              <w:spacing w:beforeLines="0" w:before="120" w:afterLines="0" w:after="120"/>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27B67DDE" w14:textId="5BBBCE5F" w:rsidR="00A72183" w:rsidRPr="000D4AB8" w:rsidRDefault="000D4AB8" w:rsidP="000D4AB8">
            <w:pPr>
              <w:numPr>
                <w:ilvl w:val="0"/>
                <w:numId w:val="22"/>
              </w:numPr>
              <w:spacing w:beforeLines="0" w:before="120" w:afterLines="0" w:after="120"/>
              <w:rPr>
                <w:rFonts w:eastAsia="ＭＳ 明朝"/>
              </w:rPr>
            </w:pPr>
            <w:r>
              <w:rPr>
                <w:lang w:eastAsia="zh-CN"/>
              </w:rPr>
              <w:t>The tests shall take the test system reuse, test system complexity and test time into account to keep the whole test costs within a reasonable level.</w:t>
            </w:r>
          </w:p>
        </w:tc>
      </w:tr>
    </w:tbl>
    <w:p w14:paraId="0CB71D8E" w14:textId="77777777" w:rsidR="00A72183" w:rsidRDefault="00A72183" w:rsidP="00CA15CA">
      <w:pPr>
        <w:spacing w:before="120" w:after="120"/>
        <w:ind w:firstLineChars="50" w:firstLine="100"/>
        <w:rPr>
          <w:rFonts w:eastAsia="ＭＳ 明朝"/>
          <w:lang w:val="en-GB"/>
        </w:rPr>
      </w:pPr>
    </w:p>
    <w:p w14:paraId="7A081631" w14:textId="77777777" w:rsidR="005F2974" w:rsidRPr="004033FD" w:rsidRDefault="00000000"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43EEFC2E" w:rsidR="00D86C9A" w:rsidRPr="00A5743F" w:rsidRDefault="00207843" w:rsidP="00A5743F">
      <w:pPr>
        <w:pStyle w:val="afff3"/>
        <w:numPr>
          <w:ilvl w:val="1"/>
          <w:numId w:val="23"/>
        </w:numPr>
        <w:spacing w:before="120" w:after="120"/>
        <w:ind w:leftChars="0"/>
        <w:rPr>
          <w:rFonts w:eastAsia="ＭＳ 明朝"/>
          <w:bCs/>
          <w:iCs/>
          <w:lang w:val="en-GB"/>
        </w:rPr>
      </w:pPr>
      <w:r w:rsidRPr="00A5743F">
        <w:rPr>
          <w:rFonts w:eastAsia="ＭＳ 明朝"/>
          <w:b/>
          <w:lang w:val="en-GB"/>
        </w:rPr>
        <w:t>Considerations</w:t>
      </w:r>
      <w:r w:rsidR="000F32E4" w:rsidRPr="00A5743F">
        <w:rPr>
          <w:rFonts w:eastAsia="ＭＳ 明朝"/>
          <w:b/>
          <w:lang w:val="en-GB"/>
        </w:rPr>
        <w:t xml:space="preserve"> </w:t>
      </w:r>
      <w:r w:rsidR="00714472" w:rsidRPr="00A5743F">
        <w:rPr>
          <w:rFonts w:eastAsia="ＭＳ 明朝"/>
          <w:b/>
          <w:lang w:val="en-GB"/>
        </w:rPr>
        <w:t xml:space="preserve">on the </w:t>
      </w:r>
      <w:r w:rsidR="006B2BBD" w:rsidRPr="00A5743F">
        <w:rPr>
          <w:rFonts w:eastAsia="ＭＳ 明朝"/>
          <w:b/>
          <w:lang w:val="en-GB"/>
        </w:rPr>
        <w:t xml:space="preserve">Rx RF test setup </w:t>
      </w:r>
      <w:r w:rsidR="00E33A4C">
        <w:rPr>
          <w:rFonts w:eastAsia="ＭＳ 明朝"/>
          <w:b/>
          <w:lang w:val="en-GB"/>
        </w:rPr>
        <w:t>for 2AoA</w:t>
      </w:r>
      <w:r w:rsidR="002A657A">
        <w:rPr>
          <w:rFonts w:eastAsia="ＭＳ 明朝"/>
          <w:b/>
          <w:lang w:val="en-GB"/>
        </w:rPr>
        <w:t xml:space="preserve"> </w:t>
      </w:r>
      <w:r w:rsidR="001707D7">
        <w:rPr>
          <w:rFonts w:eastAsia="ＭＳ 明朝"/>
          <w:b/>
          <w:lang w:val="en-GB"/>
        </w:rPr>
        <w:t>– Method 1 with 2 IFF</w:t>
      </w:r>
    </w:p>
    <w:p w14:paraId="6C14DAFC" w14:textId="3580E0D2" w:rsidR="00884FEC" w:rsidRDefault="00260F93" w:rsidP="00CF49BB">
      <w:pPr>
        <w:spacing w:before="120" w:after="120"/>
        <w:rPr>
          <w:rFonts w:eastAsia="ＭＳ 明朝"/>
          <w:bCs/>
          <w:iCs/>
          <w:lang w:val="en-GB"/>
        </w:rPr>
      </w:pPr>
      <w:r>
        <w:rPr>
          <w:rFonts w:eastAsia="ＭＳ 明朝"/>
          <w:bCs/>
          <w:iCs/>
          <w:lang w:val="en-GB"/>
        </w:rPr>
        <w:t xml:space="preserve"> </w:t>
      </w:r>
      <w:r w:rsidR="0083787F">
        <w:rPr>
          <w:rFonts w:eastAsia="ＭＳ 明朝"/>
          <w:bCs/>
          <w:iCs/>
          <w:lang w:val="en-GB"/>
        </w:rPr>
        <w:t>Until Rel-17</w:t>
      </w:r>
      <w:r w:rsidR="00D85A53">
        <w:rPr>
          <w:rFonts w:eastAsia="ＭＳ 明朝"/>
          <w:bCs/>
          <w:iCs/>
          <w:lang w:val="en-GB"/>
        </w:rPr>
        <w:t xml:space="preserve">, we have only indirect far field (IFF) test systems </w:t>
      </w:r>
      <w:r w:rsidR="00EE50A5">
        <w:rPr>
          <w:rFonts w:eastAsia="ＭＳ 明朝"/>
          <w:bCs/>
          <w:iCs/>
          <w:lang w:val="en-GB"/>
        </w:rPr>
        <w:t xml:space="preserve">in the market </w:t>
      </w:r>
      <w:r w:rsidR="000243EF">
        <w:rPr>
          <w:rFonts w:eastAsia="ＭＳ 明朝"/>
          <w:bCs/>
          <w:iCs/>
          <w:lang w:val="en-GB"/>
        </w:rPr>
        <w:t xml:space="preserve">as the permitted </w:t>
      </w:r>
      <w:r w:rsidR="00EE50A5">
        <w:rPr>
          <w:rFonts w:eastAsia="ＭＳ 明朝"/>
          <w:bCs/>
          <w:iCs/>
          <w:lang w:val="en-GB"/>
        </w:rPr>
        <w:t>test method</w:t>
      </w:r>
      <w:r w:rsidR="00054736">
        <w:rPr>
          <w:rFonts w:eastAsia="ＭＳ 明朝"/>
          <w:bCs/>
          <w:iCs/>
          <w:lang w:val="en-GB"/>
        </w:rPr>
        <w:t xml:space="preserve"> of</w:t>
      </w:r>
      <w:r w:rsidR="00EE50A5">
        <w:rPr>
          <w:rFonts w:eastAsia="ＭＳ 明朝"/>
          <w:bCs/>
          <w:iCs/>
          <w:lang w:val="en-GB"/>
        </w:rPr>
        <w:t xml:space="preserve"> </w:t>
      </w:r>
      <w:r w:rsidR="00F661D0">
        <w:rPr>
          <w:rFonts w:eastAsia="ＭＳ 明朝"/>
          <w:bCs/>
          <w:iCs/>
          <w:lang w:val="en-GB"/>
        </w:rPr>
        <w:t xml:space="preserve">FR2 </w:t>
      </w:r>
      <w:proofErr w:type="spellStart"/>
      <w:r w:rsidR="00394B84">
        <w:rPr>
          <w:rFonts w:eastAsia="ＭＳ 明朝"/>
          <w:bCs/>
          <w:iCs/>
          <w:lang w:val="en-GB"/>
        </w:rPr>
        <w:t>TRx</w:t>
      </w:r>
      <w:proofErr w:type="spellEnd"/>
      <w:r w:rsidR="00394B84">
        <w:rPr>
          <w:rFonts w:eastAsia="ＭＳ 明朝"/>
          <w:bCs/>
          <w:iCs/>
          <w:lang w:val="en-GB"/>
        </w:rPr>
        <w:t xml:space="preserve"> </w:t>
      </w:r>
      <w:r w:rsidR="00F661D0">
        <w:rPr>
          <w:rFonts w:eastAsia="ＭＳ 明朝"/>
          <w:bCs/>
          <w:iCs/>
          <w:lang w:val="en-GB"/>
        </w:rPr>
        <w:t>OTA test</w:t>
      </w:r>
      <w:r w:rsidR="00054736">
        <w:rPr>
          <w:rFonts w:eastAsia="ＭＳ 明朝"/>
          <w:bCs/>
          <w:iCs/>
          <w:lang w:val="en-GB"/>
        </w:rPr>
        <w:t>s</w:t>
      </w:r>
      <w:r w:rsidR="00DC0913">
        <w:rPr>
          <w:rFonts w:eastAsia="ＭＳ 明朝"/>
          <w:bCs/>
          <w:iCs/>
          <w:lang w:val="en-GB"/>
        </w:rPr>
        <w:t xml:space="preserve"> except for </w:t>
      </w:r>
      <w:r w:rsidR="00BC51FB">
        <w:rPr>
          <w:rFonts w:eastAsia="ＭＳ 明朝"/>
          <w:bCs/>
          <w:iCs/>
          <w:lang w:val="en-GB"/>
        </w:rPr>
        <w:t xml:space="preserve">the </w:t>
      </w:r>
      <w:r w:rsidR="00DC0913">
        <w:rPr>
          <w:rFonts w:eastAsia="ＭＳ 明朝"/>
          <w:bCs/>
          <w:iCs/>
          <w:lang w:val="en-GB"/>
        </w:rPr>
        <w:t>MIMO OTA</w:t>
      </w:r>
      <w:r w:rsidR="00BC51FB">
        <w:rPr>
          <w:rFonts w:eastAsia="ＭＳ 明朝"/>
          <w:bCs/>
          <w:iCs/>
          <w:lang w:val="en-GB"/>
        </w:rPr>
        <w:t xml:space="preserve"> chamber</w:t>
      </w:r>
      <w:r w:rsidR="00054736">
        <w:rPr>
          <w:rFonts w:eastAsia="ＭＳ 明朝"/>
          <w:bCs/>
          <w:iCs/>
          <w:lang w:val="en-GB"/>
        </w:rPr>
        <w:t>.</w:t>
      </w:r>
      <w:r w:rsidR="00F661D0">
        <w:rPr>
          <w:rFonts w:eastAsia="ＭＳ 明朝"/>
          <w:bCs/>
          <w:iCs/>
          <w:lang w:val="en-GB"/>
        </w:rPr>
        <w:t xml:space="preserve"> </w:t>
      </w:r>
      <w:r w:rsidR="007C10DD">
        <w:rPr>
          <w:rFonts w:eastAsia="ＭＳ 明朝"/>
          <w:bCs/>
          <w:iCs/>
          <w:lang w:val="en-GB"/>
        </w:rPr>
        <w:t xml:space="preserve">This is </w:t>
      </w:r>
      <w:r w:rsidR="00E1249A">
        <w:rPr>
          <w:rFonts w:eastAsia="ＭＳ 明朝"/>
          <w:bCs/>
          <w:iCs/>
          <w:lang w:val="en-GB"/>
        </w:rPr>
        <w:t xml:space="preserve">based on the idea that we test the DUT by the black box manner as much as possible. </w:t>
      </w:r>
      <w:r w:rsidR="00741AE9">
        <w:rPr>
          <w:rFonts w:eastAsia="ＭＳ 明朝"/>
          <w:bCs/>
          <w:iCs/>
          <w:lang w:val="en-GB"/>
        </w:rPr>
        <w:t>Hence</w:t>
      </w:r>
      <w:r w:rsidR="00E65101">
        <w:rPr>
          <w:rFonts w:eastAsia="ＭＳ 明朝"/>
          <w:bCs/>
          <w:iCs/>
          <w:lang w:val="en-GB"/>
        </w:rPr>
        <w:t xml:space="preserve"> </w:t>
      </w:r>
      <w:r w:rsidR="003C7C23">
        <w:rPr>
          <w:rFonts w:eastAsia="ＭＳ 明朝"/>
          <w:bCs/>
          <w:iCs/>
          <w:lang w:val="en-GB"/>
        </w:rPr>
        <w:t>when</w:t>
      </w:r>
      <w:r w:rsidR="00E65101">
        <w:rPr>
          <w:rFonts w:eastAsia="ＭＳ 明朝"/>
          <w:bCs/>
          <w:iCs/>
          <w:lang w:val="en-GB"/>
        </w:rPr>
        <w:t xml:space="preserve"> we consider the objectives of this SI</w:t>
      </w:r>
      <w:r w:rsidR="00337972">
        <w:rPr>
          <w:rFonts w:eastAsia="ＭＳ 明朝"/>
          <w:bCs/>
          <w:iCs/>
          <w:lang w:val="en-GB"/>
        </w:rPr>
        <w:t xml:space="preserve">, a straightforward solution to achieve RF tests under </w:t>
      </w:r>
      <w:r w:rsidR="0027510B">
        <w:rPr>
          <w:rFonts w:eastAsia="ＭＳ 明朝"/>
          <w:bCs/>
          <w:iCs/>
          <w:lang w:val="en-GB"/>
        </w:rPr>
        <w:t xml:space="preserve">the </w:t>
      </w:r>
      <w:r w:rsidR="00337972">
        <w:rPr>
          <w:rFonts w:eastAsia="ＭＳ 明朝"/>
          <w:bCs/>
          <w:iCs/>
          <w:lang w:val="en-GB"/>
        </w:rPr>
        <w:t>2AoA</w:t>
      </w:r>
      <w:r w:rsidR="0027510B">
        <w:rPr>
          <w:rFonts w:eastAsia="ＭＳ 明朝"/>
          <w:bCs/>
          <w:iCs/>
          <w:lang w:val="en-GB"/>
        </w:rPr>
        <w:t xml:space="preserve"> condition</w:t>
      </w:r>
      <w:r w:rsidR="00337972">
        <w:rPr>
          <w:rFonts w:eastAsia="ＭＳ 明朝"/>
          <w:bCs/>
          <w:iCs/>
          <w:lang w:val="en-GB"/>
        </w:rPr>
        <w:t xml:space="preserve"> is</w:t>
      </w:r>
      <w:r w:rsidR="00884FEC">
        <w:rPr>
          <w:rFonts w:eastAsia="ＭＳ 明朝"/>
          <w:bCs/>
          <w:iCs/>
          <w:lang w:val="en-GB"/>
        </w:rPr>
        <w:t xml:space="preserve"> to equip a system with </w:t>
      </w:r>
      <w:r w:rsidR="00E927E5">
        <w:rPr>
          <w:rFonts w:eastAsia="ＭＳ 明朝"/>
          <w:bCs/>
          <w:iCs/>
          <w:lang w:val="en-GB"/>
        </w:rPr>
        <w:t xml:space="preserve">at least </w:t>
      </w:r>
      <w:r w:rsidR="00884FEC">
        <w:rPr>
          <w:rFonts w:eastAsia="ＭＳ 明朝"/>
          <w:bCs/>
          <w:iCs/>
          <w:lang w:val="en-GB"/>
        </w:rPr>
        <w:t xml:space="preserve">two </w:t>
      </w:r>
      <w:r w:rsidR="00CF5B87">
        <w:rPr>
          <w:rFonts w:eastAsia="ＭＳ 明朝"/>
          <w:bCs/>
          <w:iCs/>
          <w:lang w:val="en-GB"/>
        </w:rPr>
        <w:t xml:space="preserve">sets of </w:t>
      </w:r>
      <w:r w:rsidR="00884FEC">
        <w:rPr>
          <w:rFonts w:eastAsia="ＭＳ 明朝"/>
          <w:bCs/>
          <w:iCs/>
          <w:lang w:val="en-GB"/>
        </w:rPr>
        <w:t>antenna and reflector</w:t>
      </w:r>
      <w:r w:rsidR="00E14DA9">
        <w:rPr>
          <w:rFonts w:eastAsia="ＭＳ 明朝"/>
          <w:bCs/>
          <w:iCs/>
          <w:lang w:val="en-GB"/>
        </w:rPr>
        <w:t xml:space="preserve"> in a chamber</w:t>
      </w:r>
      <w:r w:rsidR="00884FEC">
        <w:rPr>
          <w:rFonts w:eastAsia="ＭＳ 明朝"/>
          <w:bCs/>
          <w:iCs/>
          <w:lang w:val="en-GB"/>
        </w:rPr>
        <w:t>, depicted in Figure 2.1-1 and 2.1-2.</w:t>
      </w:r>
      <w:r w:rsidR="003268B4">
        <w:rPr>
          <w:rFonts w:eastAsia="ＭＳ 明朝"/>
          <w:bCs/>
          <w:iCs/>
          <w:lang w:val="en-GB"/>
        </w:rPr>
        <w:t xml:space="preserve"> However, </w:t>
      </w:r>
      <w:r w:rsidR="002F6050">
        <w:rPr>
          <w:rFonts w:eastAsia="ＭＳ 明朝"/>
          <w:bCs/>
          <w:iCs/>
          <w:lang w:val="en-GB"/>
        </w:rPr>
        <w:t>compared with the existing OTA test systems,</w:t>
      </w:r>
      <w:r w:rsidR="003268B4">
        <w:rPr>
          <w:rFonts w:eastAsia="ＭＳ 明朝"/>
          <w:bCs/>
          <w:iCs/>
          <w:lang w:val="en-GB"/>
        </w:rPr>
        <w:t xml:space="preserve"> </w:t>
      </w:r>
      <w:r w:rsidR="005F7F4D">
        <w:rPr>
          <w:rFonts w:eastAsia="ＭＳ 明朝"/>
          <w:bCs/>
          <w:iCs/>
          <w:lang w:val="en-GB"/>
        </w:rPr>
        <w:t xml:space="preserve">the second reflector, </w:t>
      </w:r>
      <w:r w:rsidR="002F6050">
        <w:rPr>
          <w:rFonts w:eastAsia="ＭＳ 明朝"/>
          <w:bCs/>
          <w:iCs/>
          <w:lang w:val="en-GB"/>
        </w:rPr>
        <w:t xml:space="preserve">an </w:t>
      </w:r>
      <w:r w:rsidR="004242B2">
        <w:rPr>
          <w:rFonts w:eastAsia="ＭＳ 明朝"/>
          <w:bCs/>
          <w:iCs/>
          <w:lang w:val="en-GB"/>
        </w:rPr>
        <w:t xml:space="preserve">additional </w:t>
      </w:r>
      <w:r w:rsidR="002F6050">
        <w:rPr>
          <w:rFonts w:eastAsia="ＭＳ 明朝"/>
          <w:bCs/>
          <w:iCs/>
          <w:lang w:val="en-GB"/>
        </w:rPr>
        <w:t>slider</w:t>
      </w:r>
      <w:r w:rsidR="00B97279">
        <w:rPr>
          <w:rFonts w:eastAsia="ＭＳ 明朝"/>
          <w:bCs/>
          <w:iCs/>
          <w:lang w:val="en-GB"/>
        </w:rPr>
        <w:t xml:space="preserve"> to </w:t>
      </w:r>
      <w:r w:rsidR="00A0706F">
        <w:rPr>
          <w:rFonts w:eastAsia="ＭＳ 明朝"/>
          <w:bCs/>
          <w:iCs/>
          <w:lang w:val="en-GB"/>
        </w:rPr>
        <w:t>fix the reflector</w:t>
      </w:r>
      <w:r w:rsidR="002F6050">
        <w:rPr>
          <w:rFonts w:eastAsia="ＭＳ 明朝"/>
          <w:bCs/>
          <w:iCs/>
          <w:lang w:val="en-GB"/>
        </w:rPr>
        <w:t xml:space="preserve">, and </w:t>
      </w:r>
      <w:r w:rsidR="00ED4DFC">
        <w:rPr>
          <w:rFonts w:eastAsia="ＭＳ 明朝"/>
          <w:bCs/>
          <w:iCs/>
          <w:lang w:val="en-GB"/>
        </w:rPr>
        <w:t xml:space="preserve">FR2 </w:t>
      </w:r>
      <w:r w:rsidR="002F6050">
        <w:rPr>
          <w:rFonts w:eastAsia="ＭＳ 明朝"/>
          <w:bCs/>
          <w:iCs/>
          <w:lang w:val="en-GB"/>
        </w:rPr>
        <w:t xml:space="preserve">measurement antenna </w:t>
      </w:r>
      <w:r w:rsidR="00F95579">
        <w:rPr>
          <w:rFonts w:eastAsia="ＭＳ 明朝"/>
          <w:bCs/>
          <w:iCs/>
          <w:lang w:val="en-GB"/>
        </w:rPr>
        <w:t>are necessary</w:t>
      </w:r>
      <w:r w:rsidR="00D21B0E">
        <w:rPr>
          <w:rFonts w:eastAsia="ＭＳ 明朝"/>
          <w:bCs/>
          <w:iCs/>
          <w:lang w:val="en-GB"/>
        </w:rPr>
        <w:t>.</w:t>
      </w:r>
      <w:r w:rsidR="00471407">
        <w:rPr>
          <w:rFonts w:eastAsia="ＭＳ 明朝"/>
          <w:bCs/>
          <w:iCs/>
          <w:lang w:val="en-GB"/>
        </w:rPr>
        <w:t xml:space="preserve"> </w:t>
      </w:r>
      <w:r w:rsidR="008F3622">
        <w:rPr>
          <w:rFonts w:eastAsia="ＭＳ 明朝"/>
          <w:bCs/>
          <w:iCs/>
          <w:lang w:val="en-GB"/>
        </w:rPr>
        <w:t xml:space="preserve">It is also important to note that </w:t>
      </w:r>
      <w:r w:rsidR="00A0706F">
        <w:rPr>
          <w:rFonts w:eastAsia="ＭＳ 明朝"/>
          <w:bCs/>
          <w:iCs/>
          <w:lang w:val="en-GB"/>
        </w:rPr>
        <w:t>the</w:t>
      </w:r>
      <w:r w:rsidR="008F3622">
        <w:rPr>
          <w:rFonts w:eastAsia="ＭＳ 明朝"/>
          <w:bCs/>
          <w:iCs/>
          <w:lang w:val="en-GB"/>
        </w:rPr>
        <w:t xml:space="preserve"> number of additional antennae </w:t>
      </w:r>
      <w:r w:rsidR="008132C9">
        <w:rPr>
          <w:rFonts w:eastAsia="ＭＳ 明朝"/>
          <w:bCs/>
          <w:iCs/>
          <w:lang w:val="en-GB"/>
        </w:rPr>
        <w:t xml:space="preserve">from the second </w:t>
      </w:r>
      <w:proofErr w:type="spellStart"/>
      <w:r w:rsidR="008132C9">
        <w:rPr>
          <w:rFonts w:eastAsia="ＭＳ 明朝"/>
          <w:bCs/>
          <w:iCs/>
          <w:lang w:val="en-GB"/>
        </w:rPr>
        <w:t>AoA</w:t>
      </w:r>
      <w:proofErr w:type="spellEnd"/>
      <w:r w:rsidR="008132C9">
        <w:rPr>
          <w:rFonts w:eastAsia="ＭＳ 明朝"/>
          <w:bCs/>
          <w:iCs/>
          <w:lang w:val="en-GB"/>
        </w:rPr>
        <w:t xml:space="preserve"> </w:t>
      </w:r>
      <w:r w:rsidR="008F3622">
        <w:rPr>
          <w:rFonts w:eastAsia="ＭＳ 明朝"/>
          <w:bCs/>
          <w:iCs/>
          <w:lang w:val="en-GB"/>
        </w:rPr>
        <w:t>depends on test cases to support with this 2AoA condition</w:t>
      </w:r>
      <w:r w:rsidR="005D0397">
        <w:rPr>
          <w:rFonts w:eastAsia="ＭＳ 明朝"/>
          <w:bCs/>
          <w:iCs/>
          <w:lang w:val="en-GB"/>
        </w:rPr>
        <w:t xml:space="preserve"> (e.g. an additional antenna for blocker may also be necessary)</w:t>
      </w:r>
      <w:r w:rsidR="008F3622">
        <w:rPr>
          <w:rFonts w:eastAsia="ＭＳ 明朝"/>
          <w:bCs/>
          <w:iCs/>
          <w:lang w:val="en-GB"/>
        </w:rPr>
        <w:t>.</w:t>
      </w:r>
      <w:r w:rsidR="00D778A5">
        <w:rPr>
          <w:rFonts w:eastAsia="ＭＳ 明朝"/>
          <w:bCs/>
          <w:iCs/>
          <w:lang w:val="en-GB"/>
        </w:rPr>
        <w:t xml:space="preserve"> Considering the existing variety of FR2 test systems for SISO </w:t>
      </w:r>
      <w:proofErr w:type="spellStart"/>
      <w:r w:rsidR="00D778A5">
        <w:rPr>
          <w:rFonts w:eastAsia="ＭＳ 明朝"/>
          <w:bCs/>
          <w:iCs/>
          <w:lang w:val="en-GB"/>
        </w:rPr>
        <w:t>TRx</w:t>
      </w:r>
      <w:proofErr w:type="spellEnd"/>
      <w:r w:rsidR="00D778A5">
        <w:rPr>
          <w:rFonts w:eastAsia="ＭＳ 明朝"/>
          <w:bCs/>
          <w:iCs/>
          <w:lang w:val="en-GB"/>
        </w:rPr>
        <w:t xml:space="preserve">, </w:t>
      </w:r>
      <w:r w:rsidR="007B3795">
        <w:rPr>
          <w:rFonts w:eastAsia="ＭＳ 明朝"/>
          <w:bCs/>
          <w:iCs/>
          <w:lang w:val="en-GB"/>
        </w:rPr>
        <w:t xml:space="preserve">2AoA RRM and MIMO OTA, </w:t>
      </w:r>
      <w:r w:rsidR="00087A2B">
        <w:rPr>
          <w:rFonts w:eastAsia="ＭＳ 明朝"/>
          <w:bCs/>
          <w:iCs/>
          <w:lang w:val="en-GB"/>
        </w:rPr>
        <w:t>a</w:t>
      </w:r>
      <w:r w:rsidR="00231BB3">
        <w:rPr>
          <w:rFonts w:eastAsia="ＭＳ 明朝"/>
          <w:bCs/>
          <w:iCs/>
          <w:lang w:val="en-GB"/>
        </w:rPr>
        <w:t>lso</w:t>
      </w:r>
      <w:r w:rsidR="00087A2B">
        <w:rPr>
          <w:rFonts w:eastAsia="ＭＳ 明朝"/>
          <w:bCs/>
          <w:iCs/>
          <w:lang w:val="en-GB"/>
        </w:rPr>
        <w:t xml:space="preserve"> the complexity of the test setup to achieve the simultaneous 2AoA Rx tests, </w:t>
      </w:r>
      <w:r w:rsidR="007B3795">
        <w:rPr>
          <w:rFonts w:eastAsia="ＭＳ 明朝"/>
          <w:bCs/>
          <w:iCs/>
          <w:lang w:val="en-GB"/>
        </w:rPr>
        <w:t>i</w:t>
      </w:r>
      <w:r w:rsidR="00D94A60">
        <w:rPr>
          <w:rFonts w:eastAsia="ＭＳ 明朝"/>
          <w:bCs/>
          <w:iCs/>
          <w:lang w:val="en-GB"/>
        </w:rPr>
        <w:t xml:space="preserve">t is questionable that </w:t>
      </w:r>
      <w:r w:rsidR="00734DAC">
        <w:rPr>
          <w:rFonts w:eastAsia="ＭＳ 明朝"/>
          <w:bCs/>
          <w:iCs/>
          <w:lang w:val="en-GB"/>
        </w:rPr>
        <w:t>another</w:t>
      </w:r>
      <w:r w:rsidR="00087A2B">
        <w:rPr>
          <w:rFonts w:eastAsia="ＭＳ 明朝"/>
          <w:bCs/>
          <w:iCs/>
          <w:lang w:val="en-GB"/>
        </w:rPr>
        <w:t xml:space="preserve"> new</w:t>
      </w:r>
      <w:r w:rsidR="009E01F2">
        <w:rPr>
          <w:rFonts w:eastAsia="ＭＳ 明朝"/>
          <w:bCs/>
          <w:iCs/>
          <w:lang w:val="en-GB"/>
        </w:rPr>
        <w:t xml:space="preserve"> kind of test setup </w:t>
      </w:r>
      <w:r w:rsidR="0019731B">
        <w:rPr>
          <w:rFonts w:eastAsia="ＭＳ 明朝"/>
          <w:bCs/>
          <w:iCs/>
          <w:lang w:val="en-GB"/>
        </w:rPr>
        <w:t>is</w:t>
      </w:r>
      <w:r w:rsidR="009E01F2">
        <w:rPr>
          <w:rFonts w:eastAsia="ＭＳ 明朝"/>
          <w:bCs/>
          <w:iCs/>
          <w:lang w:val="en-GB"/>
        </w:rPr>
        <w:t xml:space="preserve"> </w:t>
      </w:r>
      <w:r w:rsidR="00231BB3">
        <w:rPr>
          <w:rFonts w:eastAsia="ＭＳ 明朝"/>
          <w:bCs/>
          <w:iCs/>
          <w:lang w:val="en-GB"/>
        </w:rPr>
        <w:t xml:space="preserve">achievable </w:t>
      </w:r>
      <w:r w:rsidR="0093150F">
        <w:rPr>
          <w:rFonts w:eastAsia="ＭＳ 明朝"/>
          <w:bCs/>
          <w:iCs/>
          <w:lang w:val="en-GB"/>
        </w:rPr>
        <w:t xml:space="preserve">or </w:t>
      </w:r>
      <w:r w:rsidR="009E01F2">
        <w:rPr>
          <w:rFonts w:eastAsia="ＭＳ 明朝"/>
          <w:bCs/>
          <w:iCs/>
          <w:lang w:val="en-GB"/>
        </w:rPr>
        <w:t>accept</w:t>
      </w:r>
      <w:r w:rsidR="0019731B">
        <w:rPr>
          <w:rFonts w:eastAsia="ＭＳ 明朝"/>
          <w:bCs/>
          <w:iCs/>
          <w:lang w:val="en-GB"/>
        </w:rPr>
        <w:t>able</w:t>
      </w:r>
      <w:r w:rsidR="009E01F2">
        <w:rPr>
          <w:rFonts w:eastAsia="ＭＳ 明朝"/>
          <w:bCs/>
          <w:iCs/>
          <w:lang w:val="en-GB"/>
        </w:rPr>
        <w:t xml:space="preserve"> </w:t>
      </w:r>
      <w:r w:rsidR="00C66727">
        <w:rPr>
          <w:rFonts w:eastAsia="ＭＳ 明朝"/>
          <w:bCs/>
          <w:iCs/>
          <w:lang w:val="en-GB"/>
        </w:rPr>
        <w:t xml:space="preserve">in the market. </w:t>
      </w:r>
      <w:r w:rsidR="00F27BE1">
        <w:rPr>
          <w:rFonts w:eastAsia="ＭＳ 明朝"/>
          <w:bCs/>
          <w:iCs/>
          <w:lang w:val="en-GB"/>
        </w:rPr>
        <w:t>Th</w:t>
      </w:r>
      <w:r w:rsidR="00AB7F28">
        <w:rPr>
          <w:rFonts w:eastAsia="ＭＳ 明朝"/>
          <w:bCs/>
          <w:iCs/>
          <w:lang w:val="en-GB"/>
        </w:rPr>
        <w:t>us,</w:t>
      </w:r>
      <w:r w:rsidR="00F27BE1">
        <w:rPr>
          <w:rFonts w:eastAsia="ＭＳ 明朝"/>
          <w:bCs/>
          <w:iCs/>
          <w:lang w:val="en-GB"/>
        </w:rPr>
        <w:t xml:space="preserve"> we’d like to consider </w:t>
      </w:r>
      <w:r w:rsidR="00F267A3">
        <w:rPr>
          <w:rFonts w:eastAsia="ＭＳ 明朝"/>
          <w:bCs/>
          <w:iCs/>
          <w:lang w:val="en-GB"/>
        </w:rPr>
        <w:t xml:space="preserve">the </w:t>
      </w:r>
      <w:r w:rsidR="00431E3D">
        <w:rPr>
          <w:rFonts w:eastAsia="ＭＳ 明朝"/>
          <w:bCs/>
          <w:iCs/>
          <w:lang w:val="en-GB"/>
        </w:rPr>
        <w:t>dedicated</w:t>
      </w:r>
      <w:r w:rsidR="00F267A3">
        <w:rPr>
          <w:rFonts w:eastAsia="ＭＳ 明朝"/>
          <w:bCs/>
          <w:iCs/>
          <w:lang w:val="en-GB"/>
        </w:rPr>
        <w:t xml:space="preserve"> test setup with a </w:t>
      </w:r>
      <w:r w:rsidR="00C71580">
        <w:rPr>
          <w:rFonts w:eastAsia="ＭＳ 明朝"/>
          <w:bCs/>
          <w:iCs/>
          <w:lang w:val="en-GB"/>
        </w:rPr>
        <w:t xml:space="preserve">rather </w:t>
      </w:r>
      <w:r w:rsidR="00F267A3">
        <w:rPr>
          <w:rFonts w:eastAsia="ＭＳ 明朝"/>
          <w:bCs/>
          <w:iCs/>
          <w:lang w:val="en-GB"/>
        </w:rPr>
        <w:t>simplified configuration</w:t>
      </w:r>
      <w:r w:rsidR="00383F76">
        <w:rPr>
          <w:rFonts w:eastAsia="ＭＳ 明朝"/>
          <w:bCs/>
          <w:iCs/>
          <w:lang w:val="en-GB"/>
        </w:rPr>
        <w:t>. A</w:t>
      </w:r>
      <w:r w:rsidR="003B3563">
        <w:rPr>
          <w:rFonts w:eastAsia="ＭＳ 明朝"/>
          <w:bCs/>
          <w:iCs/>
          <w:lang w:val="en-GB"/>
        </w:rPr>
        <w:t>nd</w:t>
      </w:r>
      <w:r w:rsidR="00310315">
        <w:rPr>
          <w:rFonts w:eastAsia="ＭＳ 明朝"/>
          <w:bCs/>
          <w:iCs/>
          <w:lang w:val="en-GB"/>
        </w:rPr>
        <w:t xml:space="preserve"> it is preferrable that one of the connection</w:t>
      </w:r>
      <w:r w:rsidR="00925702">
        <w:rPr>
          <w:rFonts w:eastAsia="ＭＳ 明朝"/>
          <w:bCs/>
          <w:iCs/>
          <w:lang w:val="en-GB"/>
        </w:rPr>
        <w:t>s</w:t>
      </w:r>
      <w:r w:rsidR="00310315">
        <w:rPr>
          <w:rFonts w:eastAsia="ＭＳ 明朝"/>
          <w:bCs/>
          <w:iCs/>
          <w:lang w:val="en-GB"/>
        </w:rPr>
        <w:t xml:space="preserve"> from 2AoA is </w:t>
      </w:r>
      <w:r w:rsidR="00216BAD">
        <w:rPr>
          <w:rFonts w:eastAsia="ＭＳ 明朝"/>
          <w:bCs/>
          <w:iCs/>
          <w:lang w:val="en-GB"/>
        </w:rPr>
        <w:t xml:space="preserve">made </w:t>
      </w:r>
      <w:r w:rsidR="00E56B7A">
        <w:rPr>
          <w:rFonts w:eastAsia="ＭＳ 明朝"/>
          <w:bCs/>
          <w:iCs/>
          <w:lang w:val="en-GB"/>
        </w:rPr>
        <w:t xml:space="preserve">like </w:t>
      </w:r>
      <w:r w:rsidR="00216BAD">
        <w:rPr>
          <w:rFonts w:eastAsia="ＭＳ 明朝"/>
          <w:bCs/>
          <w:iCs/>
          <w:lang w:val="en-GB"/>
        </w:rPr>
        <w:t xml:space="preserve">the </w:t>
      </w:r>
      <w:r w:rsidR="00E56B7A">
        <w:rPr>
          <w:rFonts w:eastAsia="ＭＳ 明朝"/>
          <w:bCs/>
          <w:iCs/>
          <w:lang w:val="en-GB"/>
        </w:rPr>
        <w:t xml:space="preserve">existing </w:t>
      </w:r>
      <w:r w:rsidR="00216BAD">
        <w:rPr>
          <w:rFonts w:eastAsia="ＭＳ 明朝"/>
          <w:bCs/>
          <w:iCs/>
          <w:lang w:val="en-GB"/>
        </w:rPr>
        <w:t>LTE an</w:t>
      </w:r>
      <w:r w:rsidR="008C1E7B">
        <w:rPr>
          <w:rFonts w:eastAsia="ＭＳ 明朝"/>
          <w:bCs/>
          <w:iCs/>
          <w:lang w:val="en-GB"/>
        </w:rPr>
        <w:t xml:space="preserve">chor, </w:t>
      </w:r>
      <w:r w:rsidR="00925702">
        <w:rPr>
          <w:rFonts w:eastAsia="ＭＳ 明朝"/>
          <w:bCs/>
          <w:iCs/>
          <w:lang w:val="en-GB"/>
        </w:rPr>
        <w:t>or even not necessary</w:t>
      </w:r>
      <w:r w:rsidR="00F33F9C">
        <w:rPr>
          <w:rFonts w:eastAsia="ＭＳ 明朝"/>
          <w:bCs/>
          <w:iCs/>
          <w:lang w:val="en-GB"/>
        </w:rPr>
        <w:t xml:space="preserve"> </w:t>
      </w:r>
      <w:r w:rsidR="00A61976">
        <w:rPr>
          <w:rFonts w:eastAsia="ＭＳ 明朝"/>
          <w:bCs/>
          <w:iCs/>
          <w:lang w:val="en-GB"/>
        </w:rPr>
        <w:t xml:space="preserve">by </w:t>
      </w:r>
      <w:r w:rsidR="004B0816">
        <w:rPr>
          <w:rFonts w:eastAsia="ＭＳ 明朝"/>
          <w:bCs/>
          <w:iCs/>
          <w:lang w:val="en-GB"/>
        </w:rPr>
        <w:t xml:space="preserve">a support of </w:t>
      </w:r>
      <w:r w:rsidR="00A61976">
        <w:rPr>
          <w:rFonts w:eastAsia="ＭＳ 明朝"/>
          <w:bCs/>
          <w:iCs/>
          <w:lang w:val="en-GB"/>
        </w:rPr>
        <w:t>a test command</w:t>
      </w:r>
      <w:r w:rsidR="00925702">
        <w:rPr>
          <w:rFonts w:eastAsia="ＭＳ 明朝"/>
          <w:bCs/>
          <w:iCs/>
          <w:lang w:val="en-GB"/>
        </w:rPr>
        <w:t>.</w:t>
      </w:r>
      <w:r w:rsidR="00216BAD">
        <w:rPr>
          <w:rFonts w:eastAsia="ＭＳ 明朝"/>
          <w:bCs/>
          <w:iCs/>
          <w:lang w:val="en-GB"/>
        </w:rPr>
        <w:t xml:space="preserve"> </w:t>
      </w:r>
      <w:r w:rsidR="00F25BB4">
        <w:rPr>
          <w:rFonts w:eastAsia="ＭＳ 明朝"/>
          <w:bCs/>
          <w:iCs/>
          <w:lang w:val="en-GB"/>
        </w:rPr>
        <w:t xml:space="preserve"> </w:t>
      </w:r>
      <w:r w:rsidR="00310315">
        <w:rPr>
          <w:rFonts w:eastAsia="ＭＳ 明朝"/>
          <w:bCs/>
          <w:iCs/>
          <w:lang w:val="en-GB"/>
        </w:rPr>
        <w:t xml:space="preserve"> </w:t>
      </w:r>
      <w:r w:rsidR="003B3563">
        <w:rPr>
          <w:rFonts w:eastAsia="ＭＳ 明朝"/>
          <w:bCs/>
          <w:iCs/>
          <w:lang w:val="en-GB"/>
        </w:rPr>
        <w:t xml:space="preserve"> </w:t>
      </w:r>
      <w:r w:rsidR="00F267A3">
        <w:rPr>
          <w:rFonts w:eastAsia="ＭＳ 明朝"/>
          <w:bCs/>
          <w:iCs/>
          <w:lang w:val="en-GB"/>
        </w:rPr>
        <w:t xml:space="preserve"> </w:t>
      </w:r>
    </w:p>
    <w:p w14:paraId="2C8F8DA8" w14:textId="77777777" w:rsidR="0066111E" w:rsidRDefault="0066111E" w:rsidP="0066111E">
      <w:pPr>
        <w:spacing w:before="120" w:after="120"/>
        <w:rPr>
          <w:rFonts w:eastAsia="ＭＳ 明朝"/>
          <w:b/>
          <w:i/>
          <w:lang w:val="en-GB"/>
        </w:rPr>
      </w:pPr>
      <w:r w:rsidRPr="00625348">
        <w:rPr>
          <w:rFonts w:eastAsia="ＭＳ 明朝"/>
          <w:b/>
          <w:i/>
          <w:lang w:val="en-GB"/>
        </w:rPr>
        <w:lastRenderedPageBreak/>
        <w:t>Observation 1:</w:t>
      </w:r>
      <w:r>
        <w:rPr>
          <w:rFonts w:eastAsia="ＭＳ 明朝"/>
          <w:b/>
          <w:i/>
          <w:lang w:val="en-GB"/>
        </w:rPr>
        <w:t xml:space="preserve"> Current FR2 OTA measurements for </w:t>
      </w:r>
      <w:proofErr w:type="spellStart"/>
      <w:r>
        <w:rPr>
          <w:rFonts w:eastAsia="ＭＳ 明朝"/>
          <w:b/>
          <w:i/>
          <w:lang w:val="en-GB"/>
        </w:rPr>
        <w:t>TRx</w:t>
      </w:r>
      <w:proofErr w:type="spellEnd"/>
      <w:r>
        <w:rPr>
          <w:rFonts w:eastAsia="ＭＳ 明朝"/>
          <w:b/>
          <w:i/>
          <w:lang w:val="en-GB"/>
        </w:rPr>
        <w:t xml:space="preserve"> RF is testable only by the IFF for the sake of the black box test.</w:t>
      </w:r>
    </w:p>
    <w:p w14:paraId="370BC329" w14:textId="217644B2" w:rsidR="00712FB7" w:rsidRDefault="00712FB7" w:rsidP="00CF49BB">
      <w:pPr>
        <w:spacing w:before="120" w:after="120"/>
        <w:rPr>
          <w:rFonts w:eastAsia="ＭＳ 明朝"/>
          <w:b/>
          <w:i/>
          <w:lang w:val="en-GB"/>
        </w:rPr>
      </w:pPr>
      <w:r>
        <w:rPr>
          <w:rFonts w:eastAsia="ＭＳ 明朝"/>
          <w:b/>
          <w:i/>
          <w:lang w:val="en-GB"/>
        </w:rPr>
        <w:t xml:space="preserve">Observation 2: </w:t>
      </w:r>
      <w:r w:rsidR="00E84913">
        <w:rPr>
          <w:rFonts w:eastAsia="ＭＳ 明朝"/>
          <w:b/>
          <w:i/>
          <w:lang w:val="en-GB"/>
        </w:rPr>
        <w:t xml:space="preserve">The number of additional antennae from the second </w:t>
      </w:r>
      <w:proofErr w:type="spellStart"/>
      <w:r w:rsidR="00E84913">
        <w:rPr>
          <w:rFonts w:eastAsia="ＭＳ 明朝"/>
          <w:b/>
          <w:i/>
          <w:lang w:val="en-GB"/>
        </w:rPr>
        <w:t>AoA</w:t>
      </w:r>
      <w:proofErr w:type="spellEnd"/>
      <w:r w:rsidR="00E84913">
        <w:rPr>
          <w:rFonts w:eastAsia="ＭＳ 明朝"/>
          <w:b/>
          <w:i/>
          <w:lang w:val="en-GB"/>
        </w:rPr>
        <w:t xml:space="preserve"> depends on the test cases to support with the 2AoA condition</w:t>
      </w:r>
      <w:r w:rsidR="00F85733">
        <w:rPr>
          <w:rFonts w:eastAsia="ＭＳ 明朝"/>
          <w:b/>
          <w:i/>
          <w:lang w:val="en-GB"/>
        </w:rPr>
        <w:t xml:space="preserve"> (e.g. an additional antenna for blocker may also be necessary)</w:t>
      </w:r>
    </w:p>
    <w:p w14:paraId="6042F1F8" w14:textId="349B132B" w:rsidR="00625348" w:rsidRDefault="0093150F" w:rsidP="00CF49BB">
      <w:pPr>
        <w:spacing w:before="120" w:after="120"/>
        <w:rPr>
          <w:rFonts w:eastAsia="ＭＳ 明朝"/>
          <w:b/>
          <w:i/>
          <w:lang w:val="en-GB"/>
        </w:rPr>
      </w:pPr>
      <w:r>
        <w:rPr>
          <w:rFonts w:eastAsia="ＭＳ 明朝"/>
          <w:b/>
          <w:i/>
          <w:lang w:val="en-GB"/>
        </w:rPr>
        <w:t xml:space="preserve">Observation </w:t>
      </w:r>
      <w:r w:rsidR="00712FB7">
        <w:rPr>
          <w:rFonts w:eastAsia="ＭＳ 明朝"/>
          <w:b/>
          <w:i/>
          <w:lang w:val="en-GB"/>
        </w:rPr>
        <w:t>3</w:t>
      </w:r>
      <w:r>
        <w:rPr>
          <w:rFonts w:eastAsia="ＭＳ 明朝"/>
          <w:b/>
          <w:i/>
          <w:lang w:val="en-GB"/>
        </w:rPr>
        <w:t xml:space="preserve">: </w:t>
      </w:r>
      <w:r w:rsidR="006D38C0">
        <w:rPr>
          <w:rFonts w:eastAsia="ＭＳ 明朝"/>
          <w:b/>
          <w:i/>
          <w:lang w:val="en-GB"/>
        </w:rPr>
        <w:t xml:space="preserve">It is questionable that another test </w:t>
      </w:r>
      <w:r w:rsidR="0024570E">
        <w:rPr>
          <w:rFonts w:eastAsia="ＭＳ 明朝"/>
          <w:b/>
          <w:i/>
          <w:lang w:val="en-GB"/>
        </w:rPr>
        <w:t>system</w:t>
      </w:r>
      <w:r w:rsidR="006D38C0">
        <w:rPr>
          <w:rFonts w:eastAsia="ＭＳ 明朝"/>
          <w:b/>
          <w:i/>
          <w:lang w:val="en-GB"/>
        </w:rPr>
        <w:t xml:space="preserve"> for FR2 RF 2AoA</w:t>
      </w:r>
      <w:r w:rsidR="002171F2">
        <w:rPr>
          <w:rFonts w:eastAsia="ＭＳ 明朝"/>
          <w:b/>
          <w:i/>
          <w:lang w:val="en-GB"/>
        </w:rPr>
        <w:t xml:space="preserve"> with 2 reflectors</w:t>
      </w:r>
      <w:r w:rsidR="00451154">
        <w:rPr>
          <w:rFonts w:eastAsia="ＭＳ 明朝"/>
          <w:b/>
          <w:i/>
          <w:lang w:val="en-GB"/>
        </w:rPr>
        <w:t xml:space="preserve"> with a slider</w:t>
      </w:r>
      <w:r w:rsidR="006D38C0">
        <w:rPr>
          <w:rFonts w:eastAsia="ＭＳ 明朝"/>
          <w:b/>
          <w:i/>
          <w:lang w:val="en-GB"/>
        </w:rPr>
        <w:t xml:space="preserve"> is achievable or acceptable</w:t>
      </w:r>
      <w:r w:rsidR="0024570E">
        <w:rPr>
          <w:rFonts w:eastAsia="ＭＳ 明朝"/>
          <w:b/>
          <w:i/>
          <w:lang w:val="en-GB"/>
        </w:rPr>
        <w:t xml:space="preserve"> in the market.</w:t>
      </w:r>
      <w:r w:rsidR="00625348">
        <w:rPr>
          <w:rFonts w:eastAsia="ＭＳ 明朝"/>
          <w:b/>
          <w:i/>
          <w:lang w:val="en-GB"/>
        </w:rPr>
        <w:t xml:space="preserve"> </w:t>
      </w:r>
      <w:r w:rsidR="00884FEC" w:rsidRPr="00625348">
        <w:rPr>
          <w:rFonts w:eastAsia="ＭＳ 明朝"/>
          <w:b/>
          <w:i/>
          <w:lang w:val="en-GB"/>
        </w:rPr>
        <w:t xml:space="preserve"> </w:t>
      </w:r>
    </w:p>
    <w:p w14:paraId="42B66412" w14:textId="60A5D0C6" w:rsidR="00E56B7A" w:rsidRPr="00625348" w:rsidRDefault="00E56B7A" w:rsidP="00CF49BB">
      <w:pPr>
        <w:spacing w:before="120" w:after="120"/>
        <w:rPr>
          <w:rFonts w:eastAsia="ＭＳ 明朝"/>
          <w:b/>
          <w:i/>
          <w:lang w:val="en-GB"/>
        </w:rPr>
      </w:pPr>
      <w:r>
        <w:rPr>
          <w:rFonts w:eastAsia="ＭＳ 明朝"/>
          <w:b/>
          <w:i/>
          <w:lang w:val="en-GB"/>
        </w:rPr>
        <w:t xml:space="preserve">Proposal 1: </w:t>
      </w:r>
      <w:r w:rsidR="00624EA4">
        <w:rPr>
          <w:rFonts w:eastAsia="ＭＳ 明朝"/>
          <w:b/>
          <w:i/>
          <w:lang w:val="en-GB"/>
        </w:rPr>
        <w:t xml:space="preserve">Consider the dedicated test </w:t>
      </w:r>
      <w:r w:rsidR="006A5596">
        <w:rPr>
          <w:rFonts w:eastAsia="ＭＳ 明朝"/>
          <w:b/>
          <w:i/>
          <w:lang w:val="en-GB"/>
        </w:rPr>
        <w:t>system</w:t>
      </w:r>
      <w:r w:rsidR="00624EA4">
        <w:rPr>
          <w:rFonts w:eastAsia="ＭＳ 明朝"/>
          <w:b/>
          <w:i/>
          <w:lang w:val="en-GB"/>
        </w:rPr>
        <w:t xml:space="preserve"> for FR2 Rx 2AoA</w:t>
      </w:r>
      <w:r w:rsidR="000B7143">
        <w:rPr>
          <w:rFonts w:eastAsia="ＭＳ 明朝"/>
          <w:b/>
          <w:i/>
          <w:lang w:val="en-GB"/>
        </w:rPr>
        <w:t xml:space="preserve"> with a simplified configuration</w:t>
      </w:r>
      <w:r w:rsidR="00F33F9C">
        <w:rPr>
          <w:rFonts w:eastAsia="ＭＳ 明朝"/>
          <w:b/>
          <w:i/>
          <w:lang w:val="en-GB"/>
        </w:rPr>
        <w:t>.</w:t>
      </w:r>
    </w:p>
    <w:p w14:paraId="3C601B06" w14:textId="5FD46331" w:rsidR="002E4464" w:rsidRDefault="002E4464" w:rsidP="00CF49BB">
      <w:pPr>
        <w:spacing w:before="120" w:after="120"/>
        <w:rPr>
          <w:rFonts w:eastAsia="ＭＳ 明朝"/>
          <w:bCs/>
          <w:iCs/>
          <w:lang w:val="en-GB"/>
        </w:rPr>
      </w:pPr>
    </w:p>
    <w:p w14:paraId="753456A0" w14:textId="30CB30ED" w:rsidR="00520DFA" w:rsidRDefault="009D08BD" w:rsidP="009D08BD">
      <w:pPr>
        <w:spacing w:before="120" w:after="120"/>
        <w:jc w:val="center"/>
        <w:rPr>
          <w:rFonts w:eastAsia="ＭＳ 明朝"/>
          <w:bCs/>
          <w:iCs/>
          <w:lang w:val="en-GB"/>
        </w:rPr>
      </w:pPr>
      <w:r>
        <w:rPr>
          <w:rFonts w:eastAsia="ＭＳ 明朝"/>
          <w:bCs/>
          <w:iCs/>
          <w:noProof/>
          <w:lang w:val="en-GB"/>
        </w:rPr>
        <w:drawing>
          <wp:inline distT="0" distB="0" distL="0" distR="0" wp14:anchorId="1127F75D" wp14:editId="66C516D5">
            <wp:extent cx="4483735" cy="3481510"/>
            <wp:effectExtent l="0" t="0" r="0" b="5080"/>
            <wp:docPr id="5" name="図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ダイアグラム&#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4491817" cy="3487786"/>
                    </a:xfrm>
                    <a:prstGeom prst="rect">
                      <a:avLst/>
                    </a:prstGeom>
                  </pic:spPr>
                </pic:pic>
              </a:graphicData>
            </a:graphic>
          </wp:inline>
        </w:drawing>
      </w:r>
    </w:p>
    <w:p w14:paraId="4B66C369" w14:textId="5A9ED304" w:rsidR="00921DC6" w:rsidRPr="00276400" w:rsidRDefault="00921DC6" w:rsidP="00921DC6">
      <w:pPr>
        <w:spacing w:before="120" w:after="120"/>
        <w:jc w:val="center"/>
        <w:rPr>
          <w:rFonts w:eastAsia="ＭＳ 明朝"/>
          <w:b/>
          <w:iCs/>
          <w:lang w:val="en-GB"/>
        </w:rPr>
      </w:pPr>
      <w:r w:rsidRPr="00276400">
        <w:rPr>
          <w:rFonts w:eastAsia="ＭＳ 明朝"/>
          <w:b/>
          <w:iCs/>
          <w:lang w:val="en-GB"/>
        </w:rPr>
        <w:t>Figure</w:t>
      </w:r>
      <w:r w:rsidR="002443A2" w:rsidRPr="00276400">
        <w:rPr>
          <w:rFonts w:eastAsia="ＭＳ 明朝"/>
          <w:b/>
          <w:iCs/>
          <w:lang w:val="en-GB"/>
        </w:rPr>
        <w:t xml:space="preserve"> 2.1-1: </w:t>
      </w:r>
      <w:r w:rsidR="007D5EE0" w:rsidRPr="00276400">
        <w:rPr>
          <w:rFonts w:eastAsia="ＭＳ 明朝"/>
          <w:b/>
          <w:iCs/>
          <w:lang w:val="en-GB"/>
        </w:rPr>
        <w:t xml:space="preserve">Distributed-axes system </w:t>
      </w:r>
      <w:r w:rsidR="00813A32" w:rsidRPr="00276400">
        <w:rPr>
          <w:rFonts w:eastAsia="ＭＳ 明朝"/>
          <w:b/>
          <w:iCs/>
          <w:lang w:val="en-GB"/>
        </w:rPr>
        <w:t xml:space="preserve">for </w:t>
      </w:r>
      <w:r w:rsidR="007D5EE0" w:rsidRPr="00276400">
        <w:rPr>
          <w:rFonts w:eastAsia="ＭＳ 明朝"/>
          <w:b/>
          <w:iCs/>
          <w:lang w:val="en-GB"/>
        </w:rPr>
        <w:t>2AoA</w:t>
      </w:r>
      <w:r w:rsidR="00813A32" w:rsidRPr="00276400">
        <w:rPr>
          <w:rFonts w:eastAsia="ＭＳ 明朝"/>
          <w:b/>
          <w:iCs/>
          <w:lang w:val="en-GB"/>
        </w:rPr>
        <w:t xml:space="preserve"> </w:t>
      </w:r>
      <w:r w:rsidR="00550D84" w:rsidRPr="00276400">
        <w:rPr>
          <w:rFonts w:eastAsia="ＭＳ 明朝"/>
          <w:b/>
          <w:iCs/>
          <w:lang w:val="en-GB"/>
        </w:rPr>
        <w:t xml:space="preserve">FR2 </w:t>
      </w:r>
      <w:r w:rsidR="00813A32" w:rsidRPr="00276400">
        <w:rPr>
          <w:rFonts w:eastAsia="ＭＳ 明朝"/>
          <w:b/>
          <w:iCs/>
          <w:lang w:val="en-GB"/>
        </w:rPr>
        <w:t>RF test</w:t>
      </w:r>
      <w:r w:rsidR="0083478D">
        <w:rPr>
          <w:rFonts w:eastAsia="ＭＳ 明朝"/>
          <w:b/>
          <w:iCs/>
          <w:lang w:val="en-GB"/>
        </w:rPr>
        <w:t xml:space="preserve"> (Method 1)</w:t>
      </w:r>
    </w:p>
    <w:p w14:paraId="5EB93FCE" w14:textId="342C7A3B" w:rsidR="009D08BD" w:rsidRDefault="009D08BD" w:rsidP="009D08BD">
      <w:pPr>
        <w:spacing w:before="120" w:after="120"/>
        <w:jc w:val="center"/>
        <w:rPr>
          <w:rFonts w:eastAsia="ＭＳ 明朝"/>
          <w:bCs/>
          <w:iCs/>
          <w:lang w:val="en-GB"/>
        </w:rPr>
      </w:pPr>
      <w:r>
        <w:rPr>
          <w:rFonts w:eastAsia="ＭＳ 明朝"/>
          <w:bCs/>
          <w:iCs/>
          <w:noProof/>
          <w:lang w:val="en-GB"/>
        </w:rPr>
        <w:drawing>
          <wp:inline distT="0" distB="0" distL="0" distR="0" wp14:anchorId="35DFAEDE" wp14:editId="0F13E471">
            <wp:extent cx="5024435" cy="3200400"/>
            <wp:effectExtent l="0" t="0" r="5080" b="0"/>
            <wp:docPr id="3" name="図 3"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ダイアグラム&#10;&#10;自動的に生成された説明"/>
                    <pic:cNvPicPr/>
                  </pic:nvPicPr>
                  <pic:blipFill>
                    <a:blip r:embed="rId9">
                      <a:extLst>
                        <a:ext uri="{28A0092B-C50C-407E-A947-70E740481C1C}">
                          <a14:useLocalDpi xmlns:a14="http://schemas.microsoft.com/office/drawing/2010/main" val="0"/>
                        </a:ext>
                      </a:extLst>
                    </a:blip>
                    <a:stretch>
                      <a:fillRect/>
                    </a:stretch>
                  </pic:blipFill>
                  <pic:spPr>
                    <a:xfrm>
                      <a:off x="0" y="0"/>
                      <a:ext cx="5032063" cy="3205259"/>
                    </a:xfrm>
                    <a:prstGeom prst="rect">
                      <a:avLst/>
                    </a:prstGeom>
                  </pic:spPr>
                </pic:pic>
              </a:graphicData>
            </a:graphic>
          </wp:inline>
        </w:drawing>
      </w:r>
    </w:p>
    <w:p w14:paraId="7C67AFAB" w14:textId="544732AF" w:rsidR="00921DC6" w:rsidRDefault="00921DC6" w:rsidP="00921DC6">
      <w:pPr>
        <w:spacing w:before="120" w:after="120"/>
        <w:jc w:val="center"/>
        <w:rPr>
          <w:rFonts w:eastAsia="ＭＳ 明朝"/>
          <w:b/>
          <w:iCs/>
          <w:lang w:val="en-GB"/>
        </w:rPr>
      </w:pPr>
      <w:r w:rsidRPr="00276400">
        <w:rPr>
          <w:rFonts w:eastAsia="ＭＳ 明朝"/>
          <w:b/>
          <w:iCs/>
          <w:lang w:val="en-GB"/>
        </w:rPr>
        <w:t>Figure</w:t>
      </w:r>
      <w:r w:rsidR="00813A32" w:rsidRPr="00276400">
        <w:rPr>
          <w:rFonts w:eastAsia="ＭＳ 明朝"/>
          <w:b/>
          <w:iCs/>
          <w:lang w:val="en-GB"/>
        </w:rPr>
        <w:t xml:space="preserve"> 2.1-2: Combined-axes system for 2AoA </w:t>
      </w:r>
      <w:r w:rsidR="00550D84" w:rsidRPr="00276400">
        <w:rPr>
          <w:rFonts w:eastAsia="ＭＳ 明朝"/>
          <w:b/>
          <w:iCs/>
          <w:lang w:val="en-GB"/>
        </w:rPr>
        <w:t xml:space="preserve">FR2 </w:t>
      </w:r>
      <w:r w:rsidR="00813A32" w:rsidRPr="00276400">
        <w:rPr>
          <w:rFonts w:eastAsia="ＭＳ 明朝"/>
          <w:b/>
          <w:iCs/>
          <w:lang w:val="en-GB"/>
        </w:rPr>
        <w:t>RF test</w:t>
      </w:r>
      <w:r w:rsidR="0083478D">
        <w:rPr>
          <w:rFonts w:eastAsia="ＭＳ 明朝"/>
          <w:b/>
          <w:iCs/>
          <w:lang w:val="en-GB"/>
        </w:rPr>
        <w:t xml:space="preserve"> (Method 1’)</w:t>
      </w:r>
    </w:p>
    <w:p w14:paraId="4A704CD9" w14:textId="77777777" w:rsidR="00A61976" w:rsidRPr="00276400" w:rsidRDefault="00A61976" w:rsidP="00921DC6">
      <w:pPr>
        <w:spacing w:before="120" w:after="120"/>
        <w:jc w:val="center"/>
        <w:rPr>
          <w:rFonts w:eastAsia="ＭＳ 明朝"/>
          <w:b/>
          <w:iCs/>
          <w:lang w:val="en-GB"/>
        </w:rPr>
      </w:pPr>
    </w:p>
    <w:p w14:paraId="05AD0D36" w14:textId="13861812" w:rsidR="005C2027" w:rsidRPr="00C829B6" w:rsidRDefault="005C2027" w:rsidP="005C2027">
      <w:pPr>
        <w:spacing w:before="120" w:after="120"/>
        <w:rPr>
          <w:rFonts w:eastAsia="ＭＳ 明朝"/>
          <w:b/>
          <w:iCs/>
          <w:lang w:val="en-GB"/>
        </w:rPr>
      </w:pPr>
      <w:r w:rsidRPr="00C829B6">
        <w:rPr>
          <w:rFonts w:eastAsia="ＭＳ 明朝"/>
          <w:b/>
          <w:iCs/>
          <w:lang w:val="en-GB"/>
        </w:rPr>
        <w:lastRenderedPageBreak/>
        <w:t xml:space="preserve">2.2 </w:t>
      </w:r>
      <w:r w:rsidR="00E849AE">
        <w:rPr>
          <w:rFonts w:eastAsia="ＭＳ 明朝"/>
          <w:b/>
          <w:iCs/>
          <w:lang w:val="en-GB"/>
        </w:rPr>
        <w:t>Views on s</w:t>
      </w:r>
      <w:r w:rsidR="00C829B6">
        <w:rPr>
          <w:rFonts w:eastAsia="ＭＳ 明朝"/>
          <w:b/>
          <w:iCs/>
          <w:lang w:val="en-GB"/>
        </w:rPr>
        <w:t xml:space="preserve">implified 2AoA </w:t>
      </w:r>
      <w:r w:rsidR="006A5596">
        <w:rPr>
          <w:rFonts w:eastAsia="ＭＳ 明朝"/>
          <w:b/>
          <w:iCs/>
          <w:lang w:val="en-GB"/>
        </w:rPr>
        <w:t xml:space="preserve">FR2 </w:t>
      </w:r>
      <w:r w:rsidR="00E849AE">
        <w:rPr>
          <w:rFonts w:eastAsia="ＭＳ 明朝"/>
          <w:b/>
          <w:iCs/>
          <w:lang w:val="en-GB"/>
        </w:rPr>
        <w:t>Rx RF test systems</w:t>
      </w:r>
    </w:p>
    <w:p w14:paraId="40DDA938" w14:textId="7331F94A" w:rsidR="00E849AE" w:rsidRDefault="00CE17E9" w:rsidP="00E849AE">
      <w:pPr>
        <w:spacing w:before="120" w:after="120"/>
        <w:rPr>
          <w:rFonts w:eastAsia="ＭＳ 明朝"/>
          <w:bCs/>
          <w:iCs/>
          <w:lang w:val="en-GB"/>
        </w:rPr>
      </w:pPr>
      <w:r>
        <w:rPr>
          <w:rFonts w:eastAsia="ＭＳ 明朝"/>
          <w:bCs/>
          <w:iCs/>
          <w:lang w:val="en-GB"/>
        </w:rPr>
        <w:t xml:space="preserve"> </w:t>
      </w:r>
      <w:r w:rsidR="00C420FA">
        <w:rPr>
          <w:rFonts w:eastAsia="ＭＳ 明朝"/>
          <w:bCs/>
          <w:iCs/>
          <w:lang w:val="en-GB"/>
        </w:rPr>
        <w:t xml:space="preserve">To </w:t>
      </w:r>
      <w:r w:rsidR="00A2295D">
        <w:rPr>
          <w:rFonts w:eastAsia="ＭＳ 明朝"/>
          <w:bCs/>
          <w:iCs/>
          <w:lang w:val="en-GB"/>
        </w:rPr>
        <w:t xml:space="preserve">achieve the simplified </w:t>
      </w:r>
      <w:r w:rsidR="00DB22B9">
        <w:rPr>
          <w:rFonts w:eastAsia="ＭＳ 明朝"/>
          <w:bCs/>
          <w:iCs/>
          <w:lang w:val="en-GB"/>
        </w:rPr>
        <w:t xml:space="preserve">RF </w:t>
      </w:r>
      <w:r w:rsidR="00A2295D">
        <w:rPr>
          <w:rFonts w:eastAsia="ＭＳ 明朝"/>
          <w:bCs/>
          <w:iCs/>
          <w:lang w:val="en-GB"/>
        </w:rPr>
        <w:t>test configuration</w:t>
      </w:r>
      <w:r w:rsidR="00F9244B">
        <w:rPr>
          <w:rFonts w:eastAsia="ＭＳ 明朝"/>
          <w:bCs/>
          <w:iCs/>
          <w:lang w:val="en-GB"/>
        </w:rPr>
        <w:t xml:space="preserve"> with 2AoA</w:t>
      </w:r>
      <w:r w:rsidR="00860041">
        <w:rPr>
          <w:rFonts w:eastAsia="ＭＳ 明朝"/>
          <w:bCs/>
          <w:iCs/>
          <w:lang w:val="en-GB"/>
        </w:rPr>
        <w:t>s</w:t>
      </w:r>
      <w:r w:rsidR="003C6887">
        <w:rPr>
          <w:rFonts w:eastAsia="ＭＳ 明朝"/>
          <w:bCs/>
          <w:iCs/>
          <w:lang w:val="en-GB"/>
        </w:rPr>
        <w:t xml:space="preserve">, we’d like to show our </w:t>
      </w:r>
      <w:r w:rsidR="00806200">
        <w:rPr>
          <w:rFonts w:eastAsia="ＭＳ 明朝"/>
          <w:bCs/>
          <w:iCs/>
          <w:lang w:val="en-GB"/>
        </w:rPr>
        <w:t xml:space="preserve">2 </w:t>
      </w:r>
      <w:r w:rsidR="00F9244B">
        <w:rPr>
          <w:rFonts w:eastAsia="ＭＳ 明朝"/>
          <w:bCs/>
          <w:iCs/>
          <w:lang w:val="en-GB"/>
        </w:rPr>
        <w:t>ideas</w:t>
      </w:r>
      <w:r w:rsidR="001E728B">
        <w:rPr>
          <w:rFonts w:eastAsia="ＭＳ 明朝"/>
          <w:bCs/>
          <w:iCs/>
          <w:lang w:val="en-GB"/>
        </w:rPr>
        <w:t>. O</w:t>
      </w:r>
      <w:r w:rsidR="00E3264E">
        <w:rPr>
          <w:rFonts w:eastAsia="ＭＳ 明朝"/>
          <w:bCs/>
          <w:iCs/>
          <w:lang w:val="en-GB"/>
        </w:rPr>
        <w:t xml:space="preserve">ne is </w:t>
      </w:r>
      <w:r w:rsidR="00A44308">
        <w:rPr>
          <w:rFonts w:eastAsia="ＭＳ 明朝"/>
          <w:bCs/>
          <w:iCs/>
          <w:lang w:val="en-GB"/>
        </w:rPr>
        <w:t>a</w:t>
      </w:r>
      <w:r w:rsidR="00E3264E">
        <w:rPr>
          <w:rFonts w:eastAsia="ＭＳ 明朝"/>
          <w:bCs/>
          <w:iCs/>
          <w:lang w:val="en-GB"/>
        </w:rPr>
        <w:t xml:space="preserve"> setup </w:t>
      </w:r>
      <w:r w:rsidR="00A44308">
        <w:rPr>
          <w:rFonts w:eastAsia="ＭＳ 明朝"/>
          <w:bCs/>
          <w:iCs/>
          <w:lang w:val="en-GB"/>
        </w:rPr>
        <w:t>with</w:t>
      </w:r>
      <w:r w:rsidR="00E3264E">
        <w:rPr>
          <w:rFonts w:eastAsia="ＭＳ 明朝"/>
          <w:bCs/>
          <w:iCs/>
          <w:lang w:val="en-GB"/>
        </w:rPr>
        <w:t xml:space="preserve"> physical antenna</w:t>
      </w:r>
      <w:r w:rsidR="001E728B">
        <w:rPr>
          <w:rFonts w:eastAsia="ＭＳ 明朝"/>
          <w:bCs/>
          <w:iCs/>
          <w:lang w:val="en-GB"/>
        </w:rPr>
        <w:t>e</w:t>
      </w:r>
      <w:r w:rsidR="00377DC9">
        <w:rPr>
          <w:rFonts w:eastAsia="ＭＳ 明朝"/>
          <w:bCs/>
          <w:iCs/>
          <w:lang w:val="en-GB"/>
        </w:rPr>
        <w:t xml:space="preserve"> including </w:t>
      </w:r>
      <w:r w:rsidR="008779C3">
        <w:rPr>
          <w:rFonts w:eastAsia="ＭＳ 明朝"/>
          <w:bCs/>
          <w:iCs/>
          <w:lang w:val="en-GB"/>
        </w:rPr>
        <w:t>the direct far field (D</w:t>
      </w:r>
      <w:r w:rsidR="00377DC9">
        <w:rPr>
          <w:rFonts w:eastAsia="ＭＳ 明朝"/>
          <w:bCs/>
          <w:iCs/>
          <w:lang w:val="en-GB"/>
        </w:rPr>
        <w:t>FF</w:t>
      </w:r>
      <w:r w:rsidR="008779C3">
        <w:rPr>
          <w:rFonts w:eastAsia="ＭＳ 明朝"/>
          <w:bCs/>
          <w:iCs/>
          <w:lang w:val="en-GB"/>
        </w:rPr>
        <w:t>) antenna</w:t>
      </w:r>
      <w:r w:rsidR="00C3071C">
        <w:rPr>
          <w:rFonts w:eastAsia="ＭＳ 明朝"/>
          <w:bCs/>
          <w:iCs/>
          <w:lang w:val="en-GB"/>
        </w:rPr>
        <w:t xml:space="preserve"> as the NR anchor</w:t>
      </w:r>
      <w:r w:rsidR="00106E21">
        <w:rPr>
          <w:rFonts w:eastAsia="ＭＳ 明朝"/>
          <w:bCs/>
          <w:iCs/>
          <w:lang w:val="en-GB"/>
        </w:rPr>
        <w:t>,</w:t>
      </w:r>
      <w:r w:rsidR="00E3264E">
        <w:rPr>
          <w:rFonts w:eastAsia="ＭＳ 明朝"/>
          <w:bCs/>
          <w:iCs/>
          <w:lang w:val="en-GB"/>
        </w:rPr>
        <w:t xml:space="preserve"> and the other is</w:t>
      </w:r>
      <w:r w:rsidR="001E728B">
        <w:rPr>
          <w:rFonts w:eastAsia="ＭＳ 明朝"/>
          <w:bCs/>
          <w:iCs/>
          <w:lang w:val="en-GB"/>
        </w:rPr>
        <w:t xml:space="preserve"> to achieve the tests by </w:t>
      </w:r>
      <w:r w:rsidR="00BA4773">
        <w:rPr>
          <w:rFonts w:eastAsia="ＭＳ 明朝"/>
          <w:bCs/>
          <w:iCs/>
          <w:lang w:val="en-GB"/>
        </w:rPr>
        <w:t>introducing</w:t>
      </w:r>
      <w:r w:rsidR="001E728B">
        <w:rPr>
          <w:rFonts w:eastAsia="ＭＳ 明朝"/>
          <w:bCs/>
          <w:iCs/>
          <w:lang w:val="en-GB"/>
        </w:rPr>
        <w:t xml:space="preserve"> a </w:t>
      </w:r>
      <w:r w:rsidR="00BA4773">
        <w:rPr>
          <w:rFonts w:eastAsia="ＭＳ 明朝"/>
          <w:bCs/>
          <w:iCs/>
          <w:lang w:val="en-GB"/>
        </w:rPr>
        <w:t xml:space="preserve">new </w:t>
      </w:r>
      <w:r w:rsidR="001E728B">
        <w:rPr>
          <w:rFonts w:eastAsia="ＭＳ 明朝"/>
          <w:bCs/>
          <w:iCs/>
          <w:lang w:val="en-GB"/>
        </w:rPr>
        <w:t>test command</w:t>
      </w:r>
      <w:r w:rsidR="00E23E93">
        <w:rPr>
          <w:rFonts w:eastAsia="ＭＳ 明朝"/>
          <w:bCs/>
          <w:iCs/>
          <w:lang w:val="en-GB"/>
        </w:rPr>
        <w:t xml:space="preserve"> to fix </w:t>
      </w:r>
      <w:r w:rsidR="00466E81">
        <w:rPr>
          <w:rFonts w:eastAsia="ＭＳ 明朝"/>
          <w:bCs/>
          <w:iCs/>
          <w:lang w:val="en-GB"/>
        </w:rPr>
        <w:t>an</w:t>
      </w:r>
      <w:r w:rsidR="00E23E93">
        <w:rPr>
          <w:rFonts w:eastAsia="ＭＳ 明朝"/>
          <w:bCs/>
          <w:iCs/>
          <w:lang w:val="en-GB"/>
        </w:rPr>
        <w:t xml:space="preserve"> active panel in a UE.</w:t>
      </w:r>
      <w:r w:rsidR="00E3264E">
        <w:rPr>
          <w:rFonts w:eastAsia="ＭＳ 明朝"/>
          <w:bCs/>
          <w:iCs/>
          <w:lang w:val="en-GB"/>
        </w:rPr>
        <w:t xml:space="preserve"> </w:t>
      </w:r>
      <w:r w:rsidR="00F9244B">
        <w:rPr>
          <w:rFonts w:eastAsia="ＭＳ 明朝"/>
          <w:bCs/>
          <w:iCs/>
          <w:lang w:val="en-GB"/>
        </w:rPr>
        <w:t xml:space="preserve"> </w:t>
      </w:r>
    </w:p>
    <w:p w14:paraId="1B34D9A2" w14:textId="0A5B64E8" w:rsidR="00E23E93" w:rsidRPr="00645C70" w:rsidRDefault="00E23E93" w:rsidP="00E849AE">
      <w:pPr>
        <w:spacing w:before="120" w:after="120"/>
        <w:rPr>
          <w:rFonts w:eastAsia="ＭＳ 明朝"/>
          <w:b/>
          <w:iCs/>
          <w:lang w:val="en-GB"/>
        </w:rPr>
      </w:pPr>
      <w:r w:rsidRPr="00645C70">
        <w:rPr>
          <w:rFonts w:eastAsia="ＭＳ 明朝"/>
          <w:b/>
          <w:iCs/>
          <w:lang w:val="en-GB"/>
        </w:rPr>
        <w:t xml:space="preserve">Method </w:t>
      </w:r>
      <w:r w:rsidR="0083478D">
        <w:rPr>
          <w:rFonts w:eastAsia="ＭＳ 明朝"/>
          <w:b/>
          <w:iCs/>
          <w:lang w:val="en-GB"/>
        </w:rPr>
        <w:t>2</w:t>
      </w:r>
      <w:r w:rsidRPr="00645C70">
        <w:rPr>
          <w:rFonts w:eastAsia="ＭＳ 明朝"/>
          <w:b/>
          <w:iCs/>
          <w:lang w:val="en-GB"/>
        </w:rPr>
        <w:t xml:space="preserve">: </w:t>
      </w:r>
      <w:r w:rsidR="002066E7">
        <w:rPr>
          <w:rFonts w:eastAsia="ＭＳ 明朝"/>
          <w:b/>
          <w:iCs/>
          <w:lang w:val="en-GB"/>
        </w:rPr>
        <w:t>Test systems with</w:t>
      </w:r>
      <w:r w:rsidR="00634AE7">
        <w:rPr>
          <w:rFonts w:eastAsia="ＭＳ 明朝"/>
          <w:b/>
          <w:iCs/>
          <w:lang w:val="en-GB"/>
        </w:rPr>
        <w:t xml:space="preserve"> </w:t>
      </w:r>
      <w:r w:rsidR="00197A4C">
        <w:rPr>
          <w:rFonts w:eastAsia="ＭＳ 明朝"/>
          <w:b/>
          <w:iCs/>
          <w:lang w:val="en-GB"/>
        </w:rPr>
        <w:t>the IFF and</w:t>
      </w:r>
      <w:r w:rsidR="002066E7">
        <w:rPr>
          <w:rFonts w:eastAsia="ＭＳ 明朝"/>
          <w:b/>
          <w:iCs/>
          <w:lang w:val="en-GB"/>
        </w:rPr>
        <w:t xml:space="preserve"> </w:t>
      </w:r>
      <w:r w:rsidR="004B52F1">
        <w:rPr>
          <w:rFonts w:eastAsia="ＭＳ 明朝"/>
          <w:b/>
          <w:iCs/>
          <w:lang w:val="en-GB"/>
        </w:rPr>
        <w:t>DFF antenna</w:t>
      </w:r>
      <w:r w:rsidR="00371086">
        <w:rPr>
          <w:rFonts w:eastAsia="ＭＳ 明朝"/>
          <w:b/>
          <w:iCs/>
          <w:lang w:val="en-GB"/>
        </w:rPr>
        <w:t>e</w:t>
      </w:r>
      <w:r w:rsidR="004B52F1">
        <w:rPr>
          <w:rFonts w:eastAsia="ＭＳ 明朝"/>
          <w:b/>
          <w:iCs/>
          <w:lang w:val="en-GB"/>
        </w:rPr>
        <w:t xml:space="preserve"> as the second </w:t>
      </w:r>
      <w:proofErr w:type="spellStart"/>
      <w:r w:rsidR="004B52F1">
        <w:rPr>
          <w:rFonts w:eastAsia="ＭＳ 明朝"/>
          <w:b/>
          <w:iCs/>
          <w:lang w:val="en-GB"/>
        </w:rPr>
        <w:t>AoA</w:t>
      </w:r>
      <w:proofErr w:type="spellEnd"/>
      <w:r w:rsidR="00466E81">
        <w:rPr>
          <w:rFonts w:eastAsia="ＭＳ 明朝"/>
          <w:b/>
          <w:iCs/>
          <w:lang w:val="en-GB"/>
        </w:rPr>
        <w:t xml:space="preserve"> NR anchor</w:t>
      </w:r>
      <w:r w:rsidR="002066E7">
        <w:rPr>
          <w:rFonts w:eastAsia="ＭＳ 明朝"/>
          <w:b/>
          <w:iCs/>
          <w:lang w:val="en-GB"/>
        </w:rPr>
        <w:t xml:space="preserve"> </w:t>
      </w:r>
    </w:p>
    <w:p w14:paraId="52D97C7D" w14:textId="28B92FAC" w:rsidR="002F3775" w:rsidRDefault="00CE17E9" w:rsidP="004B52F1">
      <w:pPr>
        <w:spacing w:before="120" w:after="120"/>
        <w:rPr>
          <w:rFonts w:eastAsia="ＭＳ 明朝"/>
          <w:bCs/>
          <w:iCs/>
          <w:lang w:val="en-GB"/>
        </w:rPr>
      </w:pPr>
      <w:r>
        <w:rPr>
          <w:rFonts w:eastAsia="ＭＳ 明朝"/>
          <w:bCs/>
          <w:iCs/>
          <w:lang w:val="en-GB"/>
        </w:rPr>
        <w:t xml:space="preserve"> </w:t>
      </w:r>
      <w:r w:rsidR="004B52F1">
        <w:rPr>
          <w:rFonts w:eastAsia="ＭＳ 明朝"/>
          <w:bCs/>
          <w:iCs/>
          <w:lang w:val="en-GB"/>
        </w:rPr>
        <w:t xml:space="preserve">We show our ideas to achieve 2AoA Rx RF tests </w:t>
      </w:r>
      <w:r w:rsidR="0001235F">
        <w:rPr>
          <w:rFonts w:eastAsia="ＭＳ 明朝"/>
          <w:bCs/>
          <w:iCs/>
          <w:lang w:val="en-GB"/>
        </w:rPr>
        <w:t xml:space="preserve">with physical antennae </w:t>
      </w:r>
      <w:r w:rsidR="00DA02E3">
        <w:rPr>
          <w:rFonts w:eastAsia="ＭＳ 明朝"/>
          <w:bCs/>
          <w:iCs/>
          <w:lang w:val="en-GB"/>
        </w:rPr>
        <w:t>at f</w:t>
      </w:r>
      <w:r w:rsidR="004B52F1">
        <w:rPr>
          <w:rFonts w:eastAsia="ＭＳ 明朝"/>
          <w:bCs/>
          <w:iCs/>
          <w:lang w:val="en-GB"/>
        </w:rPr>
        <w:t xml:space="preserve">igure </w:t>
      </w:r>
      <w:r w:rsidR="00DA02E3">
        <w:rPr>
          <w:rFonts w:eastAsia="ＭＳ 明朝"/>
          <w:bCs/>
          <w:iCs/>
          <w:lang w:val="en-GB"/>
        </w:rPr>
        <w:t xml:space="preserve">2.2-1 and 2.2-2 as follows. </w:t>
      </w:r>
      <w:r w:rsidR="00424D22">
        <w:rPr>
          <w:rFonts w:eastAsia="ＭＳ 明朝"/>
          <w:bCs/>
          <w:iCs/>
          <w:lang w:val="en-GB"/>
        </w:rPr>
        <w:t xml:space="preserve">Figure 2.2-1 is a setup with </w:t>
      </w:r>
      <w:r w:rsidR="005A5AEB">
        <w:rPr>
          <w:rFonts w:eastAsia="ＭＳ 明朝"/>
          <w:bCs/>
          <w:iCs/>
          <w:lang w:val="en-GB"/>
        </w:rPr>
        <w:t xml:space="preserve">the IFF and </w:t>
      </w:r>
      <w:r w:rsidR="008663E9">
        <w:rPr>
          <w:rFonts w:eastAsia="ＭＳ 明朝"/>
          <w:bCs/>
          <w:iCs/>
          <w:lang w:val="en-GB"/>
        </w:rPr>
        <w:t xml:space="preserve">a DFF antenna as </w:t>
      </w:r>
      <w:r w:rsidR="002965D7">
        <w:rPr>
          <w:rFonts w:eastAsia="ＭＳ 明朝"/>
          <w:bCs/>
          <w:iCs/>
          <w:lang w:val="en-GB"/>
        </w:rPr>
        <w:t xml:space="preserve">the </w:t>
      </w:r>
      <w:r w:rsidR="008663E9">
        <w:rPr>
          <w:rFonts w:eastAsia="ＭＳ 明朝"/>
          <w:bCs/>
          <w:iCs/>
          <w:lang w:val="en-GB"/>
        </w:rPr>
        <w:t xml:space="preserve">NR anchor, fixed on a slider to </w:t>
      </w:r>
      <w:r w:rsidR="00D23E35">
        <w:rPr>
          <w:rFonts w:eastAsia="ＭＳ 明朝"/>
          <w:bCs/>
          <w:iCs/>
          <w:lang w:val="en-GB"/>
        </w:rPr>
        <w:t>provide</w:t>
      </w:r>
      <w:r w:rsidR="008663E9">
        <w:rPr>
          <w:rFonts w:eastAsia="ＭＳ 明朝"/>
          <w:bCs/>
          <w:iCs/>
          <w:lang w:val="en-GB"/>
        </w:rPr>
        <w:t xml:space="preserve"> </w:t>
      </w:r>
      <w:r w:rsidR="00077048">
        <w:rPr>
          <w:rFonts w:eastAsia="ＭＳ 明朝"/>
          <w:bCs/>
          <w:iCs/>
          <w:lang w:val="en-GB"/>
        </w:rPr>
        <w:t>flexible</w:t>
      </w:r>
      <w:r w:rsidR="008663E9">
        <w:rPr>
          <w:rFonts w:eastAsia="ＭＳ 明朝"/>
          <w:bCs/>
          <w:iCs/>
          <w:lang w:val="en-GB"/>
        </w:rPr>
        <w:t xml:space="preserve"> </w:t>
      </w:r>
      <w:proofErr w:type="spellStart"/>
      <w:r w:rsidR="008663E9">
        <w:rPr>
          <w:rFonts w:eastAsia="ＭＳ 明朝"/>
          <w:bCs/>
          <w:iCs/>
          <w:lang w:val="en-GB"/>
        </w:rPr>
        <w:t>AoAs</w:t>
      </w:r>
      <w:proofErr w:type="spellEnd"/>
      <w:r w:rsidR="00AD5582">
        <w:rPr>
          <w:rFonts w:eastAsia="ＭＳ 明朝"/>
          <w:bCs/>
          <w:iCs/>
          <w:lang w:val="en-GB"/>
        </w:rPr>
        <w:t xml:space="preserve">. </w:t>
      </w:r>
      <w:r w:rsidR="007B415A">
        <w:rPr>
          <w:rFonts w:eastAsia="ＭＳ 明朝"/>
          <w:bCs/>
          <w:iCs/>
          <w:lang w:val="en-GB"/>
        </w:rPr>
        <w:t>Due to a role of the</w:t>
      </w:r>
      <w:r w:rsidR="00864CA8">
        <w:rPr>
          <w:rFonts w:eastAsia="ＭＳ 明朝"/>
          <w:bCs/>
          <w:iCs/>
          <w:lang w:val="en-GB"/>
        </w:rPr>
        <w:t xml:space="preserve"> </w:t>
      </w:r>
      <w:r w:rsidR="001031D2">
        <w:rPr>
          <w:rFonts w:eastAsia="ＭＳ 明朝"/>
          <w:bCs/>
          <w:iCs/>
          <w:lang w:val="en-GB"/>
        </w:rPr>
        <w:t>DFF antenna</w:t>
      </w:r>
      <w:r w:rsidR="00583835">
        <w:rPr>
          <w:rFonts w:eastAsia="ＭＳ 明朝"/>
          <w:bCs/>
          <w:iCs/>
          <w:lang w:val="en-GB"/>
        </w:rPr>
        <w:t xml:space="preserve"> as the NR anchor</w:t>
      </w:r>
      <w:r w:rsidR="00864CA8">
        <w:rPr>
          <w:rFonts w:eastAsia="ＭＳ 明朝"/>
          <w:bCs/>
          <w:iCs/>
          <w:lang w:val="en-GB"/>
        </w:rPr>
        <w:t xml:space="preserve">, we need to </w:t>
      </w:r>
      <w:r w:rsidR="007D2EBD">
        <w:rPr>
          <w:rFonts w:eastAsia="ＭＳ 明朝"/>
          <w:bCs/>
          <w:iCs/>
          <w:lang w:val="en-GB"/>
        </w:rPr>
        <w:t xml:space="preserve">carry out </w:t>
      </w:r>
      <w:r w:rsidR="006D2821">
        <w:rPr>
          <w:rFonts w:eastAsia="ＭＳ 明朝"/>
          <w:bCs/>
          <w:iCs/>
          <w:lang w:val="en-GB"/>
        </w:rPr>
        <w:t>test</w:t>
      </w:r>
      <w:r w:rsidR="007D2EBD">
        <w:rPr>
          <w:rFonts w:eastAsia="ＭＳ 明朝"/>
          <w:bCs/>
          <w:iCs/>
          <w:lang w:val="en-GB"/>
        </w:rPr>
        <w:t>s sequential</w:t>
      </w:r>
      <w:r w:rsidR="003411CF">
        <w:rPr>
          <w:rFonts w:eastAsia="ＭＳ 明朝"/>
          <w:bCs/>
          <w:iCs/>
          <w:lang w:val="en-GB"/>
        </w:rPr>
        <w:t xml:space="preserve">ly to </w:t>
      </w:r>
      <w:r w:rsidR="00482FAF">
        <w:rPr>
          <w:rFonts w:eastAsia="ＭＳ 明朝"/>
          <w:bCs/>
          <w:iCs/>
          <w:lang w:val="en-GB"/>
        </w:rPr>
        <w:t>obtain RF measurement results from 2AoA</w:t>
      </w:r>
      <w:r w:rsidR="002F3775">
        <w:rPr>
          <w:rFonts w:eastAsia="ＭＳ 明朝"/>
          <w:bCs/>
          <w:iCs/>
          <w:lang w:val="en-GB"/>
        </w:rPr>
        <w:t>s.</w:t>
      </w:r>
      <w:r w:rsidR="00AD1C11">
        <w:rPr>
          <w:rFonts w:eastAsia="ＭＳ 明朝"/>
          <w:bCs/>
          <w:iCs/>
          <w:lang w:val="en-GB"/>
        </w:rPr>
        <w:t xml:space="preserve"> And</w:t>
      </w:r>
      <w:r w:rsidR="00EA6AB4">
        <w:rPr>
          <w:rFonts w:eastAsia="ＭＳ 明朝"/>
          <w:bCs/>
          <w:iCs/>
          <w:lang w:val="en-GB"/>
        </w:rPr>
        <w:t xml:space="preserve"> since</w:t>
      </w:r>
      <w:r w:rsidR="00AD1C11">
        <w:rPr>
          <w:rFonts w:eastAsia="ＭＳ 明朝"/>
          <w:bCs/>
          <w:iCs/>
          <w:lang w:val="en-GB"/>
        </w:rPr>
        <w:t xml:space="preserve"> </w:t>
      </w:r>
      <w:r w:rsidR="00583835">
        <w:rPr>
          <w:rFonts w:eastAsia="ＭＳ 明朝"/>
          <w:bCs/>
          <w:iCs/>
          <w:lang w:val="en-GB"/>
        </w:rPr>
        <w:t>there is still the additional positioner and slider to fix</w:t>
      </w:r>
      <w:r w:rsidR="00EA6AB4">
        <w:rPr>
          <w:rFonts w:eastAsia="ＭＳ 明朝"/>
          <w:bCs/>
          <w:iCs/>
          <w:lang w:val="en-GB"/>
        </w:rPr>
        <w:t xml:space="preserve"> the DFF antenna, </w:t>
      </w:r>
      <w:r w:rsidR="00C97FE9">
        <w:rPr>
          <w:rFonts w:eastAsia="ＭＳ 明朝"/>
          <w:bCs/>
          <w:iCs/>
          <w:lang w:val="en-GB"/>
        </w:rPr>
        <w:t xml:space="preserve">the system complexity </w:t>
      </w:r>
      <w:r w:rsidR="00005083">
        <w:rPr>
          <w:rFonts w:eastAsia="ＭＳ 明朝"/>
          <w:bCs/>
          <w:iCs/>
          <w:lang w:val="en-GB"/>
        </w:rPr>
        <w:t xml:space="preserve">is </w:t>
      </w:r>
      <w:r w:rsidR="00C97FE9">
        <w:rPr>
          <w:rFonts w:eastAsia="ＭＳ 明朝"/>
          <w:bCs/>
          <w:iCs/>
          <w:lang w:val="en-GB"/>
        </w:rPr>
        <w:t>increased compared to the existing 1</w:t>
      </w:r>
      <w:r w:rsidR="002E57FF">
        <w:rPr>
          <w:rFonts w:eastAsia="ＭＳ 明朝"/>
          <w:bCs/>
          <w:iCs/>
          <w:lang w:val="en-GB"/>
        </w:rPr>
        <w:t xml:space="preserve"> </w:t>
      </w:r>
      <w:proofErr w:type="spellStart"/>
      <w:r w:rsidR="002E57FF">
        <w:rPr>
          <w:rFonts w:eastAsia="ＭＳ 明朝"/>
          <w:bCs/>
          <w:iCs/>
          <w:lang w:val="en-GB"/>
        </w:rPr>
        <w:t>AoA</w:t>
      </w:r>
      <w:proofErr w:type="spellEnd"/>
      <w:r w:rsidR="002A40CE">
        <w:rPr>
          <w:rFonts w:eastAsia="ＭＳ 明朝"/>
          <w:bCs/>
          <w:iCs/>
          <w:lang w:val="en-GB"/>
        </w:rPr>
        <w:t xml:space="preserve"> </w:t>
      </w:r>
      <w:r w:rsidR="00C97FE9">
        <w:rPr>
          <w:rFonts w:eastAsia="ＭＳ 明朝"/>
          <w:bCs/>
          <w:iCs/>
          <w:lang w:val="en-GB"/>
        </w:rPr>
        <w:t>RF</w:t>
      </w:r>
      <w:r w:rsidR="002A40CE">
        <w:rPr>
          <w:rFonts w:eastAsia="ＭＳ 明朝"/>
          <w:bCs/>
          <w:iCs/>
          <w:lang w:val="en-GB"/>
        </w:rPr>
        <w:t xml:space="preserve"> test</w:t>
      </w:r>
      <w:r w:rsidR="00C97FE9">
        <w:rPr>
          <w:rFonts w:eastAsia="ＭＳ 明朝"/>
          <w:bCs/>
          <w:iCs/>
          <w:lang w:val="en-GB"/>
        </w:rPr>
        <w:t xml:space="preserve"> setup.</w:t>
      </w:r>
      <w:r w:rsidR="002A40CE">
        <w:rPr>
          <w:rFonts w:eastAsia="ＭＳ 明朝"/>
          <w:bCs/>
          <w:iCs/>
          <w:lang w:val="en-GB"/>
        </w:rPr>
        <w:t xml:space="preserve"> </w:t>
      </w:r>
    </w:p>
    <w:p w14:paraId="7F62EC87" w14:textId="03BCAD36" w:rsidR="004B52F1" w:rsidRPr="006A7CB4" w:rsidRDefault="00371FE3" w:rsidP="004B52F1">
      <w:pPr>
        <w:spacing w:before="120" w:after="120"/>
        <w:rPr>
          <w:rFonts w:eastAsia="ＭＳ 明朝"/>
          <w:b/>
          <w:i/>
          <w:lang w:val="en-GB"/>
        </w:rPr>
      </w:pPr>
      <w:r w:rsidRPr="006A7CB4">
        <w:rPr>
          <w:rFonts w:eastAsia="ＭＳ 明朝"/>
          <w:b/>
          <w:i/>
          <w:lang w:val="en-GB"/>
        </w:rPr>
        <w:t xml:space="preserve">Observation 4: </w:t>
      </w:r>
      <w:r w:rsidR="00142317" w:rsidRPr="006A7CB4">
        <w:rPr>
          <w:rFonts w:eastAsia="ＭＳ 明朝"/>
          <w:b/>
          <w:i/>
          <w:lang w:val="en-GB"/>
        </w:rPr>
        <w:t>Test system with</w:t>
      </w:r>
      <w:r w:rsidR="00814D32">
        <w:rPr>
          <w:rFonts w:eastAsia="ＭＳ 明朝"/>
          <w:b/>
          <w:i/>
          <w:lang w:val="en-GB"/>
        </w:rPr>
        <w:t xml:space="preserve"> the IFF and</w:t>
      </w:r>
      <w:r w:rsidR="00142317" w:rsidRPr="006A7CB4">
        <w:rPr>
          <w:rFonts w:eastAsia="ＭＳ 明朝"/>
          <w:b/>
          <w:i/>
          <w:lang w:val="en-GB"/>
        </w:rPr>
        <w:t xml:space="preserve"> the DFF antenna can reduce the second reflector. But it still has a </w:t>
      </w:r>
      <w:r w:rsidR="006A7CB4" w:rsidRPr="006A7CB4">
        <w:rPr>
          <w:rFonts w:eastAsia="ＭＳ 明朝"/>
          <w:b/>
          <w:i/>
          <w:lang w:val="en-GB"/>
        </w:rPr>
        <w:t xml:space="preserve">complexity compared to the existing 1 </w:t>
      </w:r>
      <w:proofErr w:type="spellStart"/>
      <w:r w:rsidR="006A7CB4" w:rsidRPr="006A7CB4">
        <w:rPr>
          <w:rFonts w:eastAsia="ＭＳ 明朝"/>
          <w:b/>
          <w:i/>
          <w:lang w:val="en-GB"/>
        </w:rPr>
        <w:t>AoA</w:t>
      </w:r>
      <w:proofErr w:type="spellEnd"/>
      <w:r w:rsidR="006A7CB4" w:rsidRPr="006A7CB4">
        <w:rPr>
          <w:rFonts w:eastAsia="ＭＳ 明朝"/>
          <w:b/>
          <w:i/>
          <w:lang w:val="en-GB"/>
        </w:rPr>
        <w:t xml:space="preserve"> RF test setup</w:t>
      </w:r>
      <w:r w:rsidR="00F739E7">
        <w:rPr>
          <w:rFonts w:eastAsia="ＭＳ 明朝"/>
          <w:b/>
          <w:i/>
          <w:lang w:val="en-GB"/>
        </w:rPr>
        <w:t xml:space="preserve"> since it require</w:t>
      </w:r>
      <w:r w:rsidR="00E6404D">
        <w:rPr>
          <w:rFonts w:eastAsia="ＭＳ 明朝"/>
          <w:b/>
          <w:i/>
          <w:lang w:val="en-GB"/>
        </w:rPr>
        <w:t>s</w:t>
      </w:r>
      <w:r w:rsidR="00F739E7">
        <w:rPr>
          <w:rFonts w:eastAsia="ＭＳ 明朝"/>
          <w:b/>
          <w:i/>
          <w:lang w:val="en-GB"/>
        </w:rPr>
        <w:t xml:space="preserve"> the second positioner</w:t>
      </w:r>
      <w:r w:rsidR="006A7CB4" w:rsidRPr="006A7CB4">
        <w:rPr>
          <w:rFonts w:eastAsia="ＭＳ 明朝"/>
          <w:b/>
          <w:i/>
          <w:lang w:val="en-GB"/>
        </w:rPr>
        <w:t>.</w:t>
      </w:r>
    </w:p>
    <w:p w14:paraId="361CD66C" w14:textId="76CBB16F" w:rsidR="00921DC6" w:rsidRDefault="000C74B8" w:rsidP="009D08BD">
      <w:pPr>
        <w:spacing w:before="120" w:after="120"/>
        <w:jc w:val="center"/>
        <w:rPr>
          <w:rFonts w:eastAsia="ＭＳ 明朝"/>
          <w:bCs/>
          <w:iCs/>
          <w:lang w:val="en-GB"/>
        </w:rPr>
      </w:pPr>
      <w:r>
        <w:rPr>
          <w:rFonts w:eastAsia="ＭＳ 明朝"/>
          <w:bCs/>
          <w:iCs/>
          <w:noProof/>
          <w:lang w:val="en-GB"/>
        </w:rPr>
        <w:drawing>
          <wp:inline distT="0" distB="0" distL="0" distR="0" wp14:anchorId="7931011D" wp14:editId="59F2D86B">
            <wp:extent cx="5257800" cy="3283603"/>
            <wp:effectExtent l="0" t="0" r="0" b="0"/>
            <wp:docPr id="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ダイアグラム&#10;&#10;自動的に生成された説明"/>
                    <pic:cNvPicPr/>
                  </pic:nvPicPr>
                  <pic:blipFill>
                    <a:blip r:embed="rId10">
                      <a:extLst>
                        <a:ext uri="{28A0092B-C50C-407E-A947-70E740481C1C}">
                          <a14:useLocalDpi xmlns:a14="http://schemas.microsoft.com/office/drawing/2010/main" val="0"/>
                        </a:ext>
                      </a:extLst>
                    </a:blip>
                    <a:stretch>
                      <a:fillRect/>
                    </a:stretch>
                  </pic:blipFill>
                  <pic:spPr>
                    <a:xfrm>
                      <a:off x="0" y="0"/>
                      <a:ext cx="5268179" cy="3290085"/>
                    </a:xfrm>
                    <a:prstGeom prst="rect">
                      <a:avLst/>
                    </a:prstGeom>
                  </pic:spPr>
                </pic:pic>
              </a:graphicData>
            </a:graphic>
          </wp:inline>
        </w:drawing>
      </w:r>
    </w:p>
    <w:p w14:paraId="0B5AC461" w14:textId="231850E8" w:rsidR="00921DC6" w:rsidRPr="00276400" w:rsidRDefault="00921DC6" w:rsidP="00921DC6">
      <w:pPr>
        <w:spacing w:before="120" w:after="120"/>
        <w:jc w:val="center"/>
        <w:rPr>
          <w:rFonts w:eastAsia="ＭＳ 明朝"/>
          <w:b/>
          <w:iCs/>
          <w:lang w:val="en-GB"/>
        </w:rPr>
      </w:pPr>
      <w:r w:rsidRPr="00276400">
        <w:rPr>
          <w:rFonts w:eastAsia="ＭＳ 明朝"/>
          <w:b/>
          <w:iCs/>
          <w:lang w:val="en-GB"/>
        </w:rPr>
        <w:t>Figure</w:t>
      </w:r>
      <w:r w:rsidR="00E1050A" w:rsidRPr="00276400">
        <w:rPr>
          <w:rFonts w:eastAsia="ＭＳ 明朝"/>
          <w:b/>
          <w:iCs/>
          <w:lang w:val="en-GB"/>
        </w:rPr>
        <w:t xml:space="preserve"> 2.2-1: </w:t>
      </w:r>
      <w:r w:rsidR="00A3379C">
        <w:rPr>
          <w:rFonts w:eastAsia="ＭＳ 明朝"/>
          <w:b/>
          <w:iCs/>
          <w:lang w:val="en-GB"/>
        </w:rPr>
        <w:t>2AoA RF test system with a DFF antenna as NR anchor</w:t>
      </w:r>
      <w:r w:rsidR="00457606">
        <w:rPr>
          <w:rFonts w:eastAsia="ＭＳ 明朝"/>
          <w:b/>
          <w:iCs/>
          <w:lang w:val="en-GB"/>
        </w:rPr>
        <w:t xml:space="preserve"> (Method 2-1)</w:t>
      </w:r>
    </w:p>
    <w:p w14:paraId="1A21309C" w14:textId="5531E7BF" w:rsidR="006A7CB4" w:rsidRDefault="006A7CB4" w:rsidP="006A7CB4">
      <w:pPr>
        <w:spacing w:before="120" w:after="120"/>
        <w:rPr>
          <w:rFonts w:eastAsia="ＭＳ 明朝"/>
          <w:bCs/>
          <w:iCs/>
          <w:lang w:val="en-GB"/>
        </w:rPr>
      </w:pPr>
      <w:r>
        <w:rPr>
          <w:rFonts w:eastAsia="ＭＳ 明朝"/>
          <w:bCs/>
          <w:iCs/>
          <w:lang w:val="en-GB"/>
        </w:rPr>
        <w:t xml:space="preserve"> </w:t>
      </w:r>
      <w:r w:rsidR="00670706">
        <w:rPr>
          <w:rFonts w:eastAsia="ＭＳ 明朝"/>
          <w:bCs/>
          <w:iCs/>
          <w:lang w:val="en-GB"/>
        </w:rPr>
        <w:t xml:space="preserve">Next figure 2.2-2 is a setup with multiple DFF antennae </w:t>
      </w:r>
      <w:r w:rsidR="004B0CFE">
        <w:rPr>
          <w:rFonts w:eastAsia="ＭＳ 明朝"/>
          <w:bCs/>
          <w:iCs/>
          <w:lang w:val="en-GB"/>
        </w:rPr>
        <w:t xml:space="preserve">to </w:t>
      </w:r>
      <w:r w:rsidR="005C638C">
        <w:rPr>
          <w:rFonts w:eastAsia="ＭＳ 明朝"/>
          <w:bCs/>
          <w:iCs/>
          <w:lang w:val="en-GB"/>
        </w:rPr>
        <w:t>reduce even the second positioner from the system.</w:t>
      </w:r>
      <w:r w:rsidR="00A136F4">
        <w:rPr>
          <w:rFonts w:eastAsia="ＭＳ 明朝"/>
          <w:bCs/>
          <w:iCs/>
          <w:lang w:val="en-GB"/>
        </w:rPr>
        <w:t xml:space="preserve"> This will enable</w:t>
      </w:r>
      <w:r w:rsidR="004071CC">
        <w:rPr>
          <w:rFonts w:eastAsia="ＭＳ 明朝"/>
          <w:bCs/>
          <w:iCs/>
          <w:lang w:val="en-GB"/>
        </w:rPr>
        <w:t xml:space="preserve"> us</w:t>
      </w:r>
      <w:r w:rsidR="00A136F4">
        <w:rPr>
          <w:rFonts w:eastAsia="ＭＳ 明朝"/>
          <w:bCs/>
          <w:iCs/>
          <w:lang w:val="en-GB"/>
        </w:rPr>
        <w:t xml:space="preserve"> to reduce the complexity and can </w:t>
      </w:r>
      <w:r w:rsidR="004449AE">
        <w:rPr>
          <w:rFonts w:eastAsia="ＭＳ 明朝"/>
          <w:bCs/>
          <w:iCs/>
          <w:lang w:val="en-GB"/>
        </w:rPr>
        <w:t xml:space="preserve">have a chance to reuse the RRM 2 </w:t>
      </w:r>
      <w:proofErr w:type="spellStart"/>
      <w:r w:rsidR="004449AE">
        <w:rPr>
          <w:rFonts w:eastAsia="ＭＳ 明朝"/>
          <w:bCs/>
          <w:iCs/>
          <w:lang w:val="en-GB"/>
        </w:rPr>
        <w:t>AoA</w:t>
      </w:r>
      <w:proofErr w:type="spellEnd"/>
      <w:r w:rsidR="004449AE">
        <w:rPr>
          <w:rFonts w:eastAsia="ＭＳ 明朝"/>
          <w:bCs/>
          <w:iCs/>
          <w:lang w:val="en-GB"/>
        </w:rPr>
        <w:t xml:space="preserve"> test setup.</w:t>
      </w:r>
    </w:p>
    <w:p w14:paraId="76947C20" w14:textId="6B0A877A" w:rsidR="00DE5D7D" w:rsidRDefault="00DE5D7D" w:rsidP="006A7CB4">
      <w:pPr>
        <w:spacing w:before="120" w:after="120"/>
        <w:rPr>
          <w:rFonts w:eastAsia="ＭＳ 明朝"/>
          <w:b/>
          <w:i/>
          <w:lang w:val="en-GB"/>
        </w:rPr>
      </w:pPr>
      <w:r w:rsidRPr="00DE5D7D">
        <w:rPr>
          <w:rFonts w:eastAsia="ＭＳ 明朝"/>
          <w:b/>
          <w:i/>
          <w:lang w:val="en-GB"/>
        </w:rPr>
        <w:t xml:space="preserve">Observation 5: </w:t>
      </w:r>
      <w:r w:rsidR="00863692">
        <w:rPr>
          <w:rFonts w:eastAsia="ＭＳ 明朝"/>
          <w:b/>
          <w:i/>
          <w:lang w:val="en-GB"/>
        </w:rPr>
        <w:t xml:space="preserve">A setup with multiple DFF antennae may </w:t>
      </w:r>
      <w:r w:rsidR="00E22B13">
        <w:rPr>
          <w:rFonts w:eastAsia="ＭＳ 明朝"/>
          <w:b/>
          <w:i/>
          <w:lang w:val="en-GB"/>
        </w:rPr>
        <w:t>have</w:t>
      </w:r>
      <w:r w:rsidR="00863692">
        <w:rPr>
          <w:rFonts w:eastAsia="ＭＳ 明朝"/>
          <w:b/>
          <w:i/>
          <w:lang w:val="en-GB"/>
        </w:rPr>
        <w:t xml:space="preserve"> a chance to </w:t>
      </w:r>
      <w:r w:rsidR="005577BC">
        <w:rPr>
          <w:rFonts w:eastAsia="ＭＳ 明朝"/>
          <w:b/>
          <w:i/>
          <w:lang w:val="en-GB"/>
        </w:rPr>
        <w:t>reduce the system complexity and to reuse</w:t>
      </w:r>
      <w:r w:rsidR="002D1433">
        <w:rPr>
          <w:rFonts w:eastAsia="ＭＳ 明朝"/>
          <w:b/>
          <w:i/>
          <w:lang w:val="en-GB"/>
        </w:rPr>
        <w:t xml:space="preserve"> 2 </w:t>
      </w:r>
      <w:proofErr w:type="spellStart"/>
      <w:r w:rsidR="002D1433">
        <w:rPr>
          <w:rFonts w:eastAsia="ＭＳ 明朝"/>
          <w:b/>
          <w:i/>
          <w:lang w:val="en-GB"/>
        </w:rPr>
        <w:t>AoA</w:t>
      </w:r>
      <w:proofErr w:type="spellEnd"/>
      <w:r w:rsidR="002D1433">
        <w:rPr>
          <w:rFonts w:eastAsia="ＭＳ 明朝"/>
          <w:b/>
          <w:i/>
          <w:lang w:val="en-GB"/>
        </w:rPr>
        <w:t xml:space="preserve"> RRM test setup.</w:t>
      </w:r>
    </w:p>
    <w:p w14:paraId="3C6E9CB5" w14:textId="70F7D716" w:rsidR="00B61CFF" w:rsidRDefault="002D1433" w:rsidP="006A7CB4">
      <w:pPr>
        <w:spacing w:before="120" w:after="120"/>
        <w:rPr>
          <w:rFonts w:eastAsia="ＭＳ 明朝"/>
          <w:bCs/>
          <w:iCs/>
          <w:lang w:val="en-GB"/>
        </w:rPr>
      </w:pPr>
      <w:r>
        <w:rPr>
          <w:rFonts w:eastAsia="ＭＳ 明朝"/>
          <w:bCs/>
          <w:iCs/>
          <w:lang w:val="en-GB"/>
        </w:rPr>
        <w:t xml:space="preserve"> However</w:t>
      </w:r>
      <w:r w:rsidR="00B3169B">
        <w:rPr>
          <w:rFonts w:eastAsia="ＭＳ 明朝"/>
          <w:bCs/>
          <w:iCs/>
          <w:lang w:val="en-GB"/>
        </w:rPr>
        <w:t xml:space="preserve">, </w:t>
      </w:r>
      <w:r w:rsidR="00710117">
        <w:rPr>
          <w:rFonts w:eastAsia="ＭＳ 明朝"/>
          <w:bCs/>
          <w:iCs/>
          <w:lang w:val="en-GB"/>
        </w:rPr>
        <w:t xml:space="preserve">we cannot know an exact place of </w:t>
      </w:r>
      <w:r w:rsidR="00804866">
        <w:rPr>
          <w:rFonts w:eastAsia="ＭＳ 明朝"/>
          <w:bCs/>
          <w:iCs/>
          <w:lang w:val="en-GB"/>
        </w:rPr>
        <w:t xml:space="preserve">active </w:t>
      </w:r>
      <w:r w:rsidR="00710117">
        <w:rPr>
          <w:rFonts w:eastAsia="ＭＳ 明朝"/>
          <w:bCs/>
          <w:iCs/>
          <w:lang w:val="en-GB"/>
        </w:rPr>
        <w:t xml:space="preserve">antenna panel in </w:t>
      </w:r>
      <w:r w:rsidR="00F42533">
        <w:rPr>
          <w:rFonts w:eastAsia="ＭＳ 明朝"/>
          <w:bCs/>
          <w:iCs/>
          <w:lang w:val="en-GB"/>
        </w:rPr>
        <w:t>a</w:t>
      </w:r>
      <w:r w:rsidR="00710117">
        <w:rPr>
          <w:rFonts w:eastAsia="ＭＳ 明朝"/>
          <w:bCs/>
          <w:iCs/>
          <w:lang w:val="en-GB"/>
        </w:rPr>
        <w:t xml:space="preserve"> DUT</w:t>
      </w:r>
      <w:r w:rsidR="003F7F07">
        <w:rPr>
          <w:rFonts w:eastAsia="ＭＳ 明朝"/>
          <w:bCs/>
          <w:iCs/>
          <w:lang w:val="en-GB"/>
        </w:rPr>
        <w:t xml:space="preserve"> during the tests</w:t>
      </w:r>
      <w:r w:rsidR="00260A3C">
        <w:rPr>
          <w:rFonts w:eastAsia="ＭＳ 明朝"/>
          <w:bCs/>
          <w:iCs/>
          <w:lang w:val="en-GB"/>
        </w:rPr>
        <w:t xml:space="preserve"> as long as we keep the black box test approach</w:t>
      </w:r>
      <w:r w:rsidR="00710117">
        <w:rPr>
          <w:rFonts w:eastAsia="ＭＳ 明朝"/>
          <w:bCs/>
          <w:iCs/>
          <w:lang w:val="en-GB"/>
        </w:rPr>
        <w:t>. So</w:t>
      </w:r>
      <w:r w:rsidR="00F42533">
        <w:rPr>
          <w:rFonts w:eastAsia="ＭＳ 明朝"/>
          <w:bCs/>
          <w:iCs/>
          <w:lang w:val="en-GB"/>
        </w:rPr>
        <w:t xml:space="preserve"> regardless with the test systems </w:t>
      </w:r>
      <w:r w:rsidR="00593EDF">
        <w:rPr>
          <w:rFonts w:eastAsia="ＭＳ 明朝"/>
          <w:bCs/>
          <w:iCs/>
          <w:lang w:val="en-GB"/>
        </w:rPr>
        <w:t xml:space="preserve">(i.e. </w:t>
      </w:r>
      <w:r w:rsidR="00631719">
        <w:rPr>
          <w:rFonts w:eastAsia="ＭＳ 明朝"/>
          <w:bCs/>
          <w:iCs/>
          <w:lang w:val="en-GB"/>
        </w:rPr>
        <w:t>figure 2.</w:t>
      </w:r>
      <w:r w:rsidR="00062231">
        <w:rPr>
          <w:rFonts w:eastAsia="ＭＳ 明朝"/>
          <w:bCs/>
          <w:iCs/>
          <w:lang w:val="en-GB"/>
        </w:rPr>
        <w:t>2</w:t>
      </w:r>
      <w:r w:rsidR="002621DA">
        <w:rPr>
          <w:rFonts w:eastAsia="ＭＳ 明朝"/>
          <w:bCs/>
          <w:iCs/>
          <w:lang w:val="en-GB"/>
        </w:rPr>
        <w:t xml:space="preserve">-1 </w:t>
      </w:r>
      <w:r w:rsidR="00593EDF">
        <w:rPr>
          <w:rFonts w:eastAsia="ＭＳ 明朝"/>
          <w:bCs/>
          <w:iCs/>
          <w:lang w:val="en-GB"/>
        </w:rPr>
        <w:t>and</w:t>
      </w:r>
      <w:r w:rsidR="002621DA">
        <w:rPr>
          <w:rFonts w:eastAsia="ＭＳ 明朝"/>
          <w:bCs/>
          <w:iCs/>
          <w:lang w:val="en-GB"/>
        </w:rPr>
        <w:t xml:space="preserve"> figure 2.2-2</w:t>
      </w:r>
      <w:r w:rsidR="00593EDF">
        <w:rPr>
          <w:rFonts w:eastAsia="ＭＳ 明朝"/>
          <w:bCs/>
          <w:iCs/>
          <w:lang w:val="en-GB"/>
        </w:rPr>
        <w:t>)</w:t>
      </w:r>
      <w:r w:rsidR="00F42533">
        <w:rPr>
          <w:rFonts w:eastAsia="ＭＳ 明朝"/>
          <w:bCs/>
          <w:iCs/>
          <w:lang w:val="en-GB"/>
        </w:rPr>
        <w:t xml:space="preserve">, </w:t>
      </w:r>
      <w:r w:rsidR="00852E7F">
        <w:rPr>
          <w:rFonts w:eastAsia="ＭＳ 明朝"/>
          <w:bCs/>
          <w:iCs/>
          <w:lang w:val="en-GB"/>
        </w:rPr>
        <w:t xml:space="preserve">there </w:t>
      </w:r>
      <w:r w:rsidR="0083611E">
        <w:rPr>
          <w:rFonts w:eastAsia="ＭＳ 明朝"/>
          <w:bCs/>
          <w:iCs/>
          <w:lang w:val="en-GB"/>
        </w:rPr>
        <w:t>is a</w:t>
      </w:r>
      <w:r w:rsidR="00852E7F">
        <w:rPr>
          <w:rFonts w:eastAsia="ＭＳ 明朝"/>
          <w:bCs/>
          <w:iCs/>
          <w:lang w:val="en-GB"/>
        </w:rPr>
        <w:t xml:space="preserve"> need </w:t>
      </w:r>
      <w:r w:rsidR="00301C3F">
        <w:rPr>
          <w:rFonts w:eastAsia="ＭＳ 明朝"/>
          <w:bCs/>
          <w:iCs/>
          <w:lang w:val="en-GB"/>
        </w:rPr>
        <w:t>to</w:t>
      </w:r>
      <w:r w:rsidR="00852E7F">
        <w:rPr>
          <w:rFonts w:eastAsia="ＭＳ 明朝"/>
          <w:bCs/>
          <w:iCs/>
          <w:lang w:val="en-GB"/>
        </w:rPr>
        <w:t xml:space="preserve"> consider</w:t>
      </w:r>
      <w:r w:rsidR="00301C3F">
        <w:rPr>
          <w:rFonts w:eastAsia="ＭＳ 明朝"/>
          <w:bCs/>
          <w:iCs/>
          <w:lang w:val="en-GB"/>
        </w:rPr>
        <w:t xml:space="preserve"> </w:t>
      </w:r>
      <w:r w:rsidR="00852E7F">
        <w:rPr>
          <w:rFonts w:eastAsia="ＭＳ 明朝"/>
          <w:bCs/>
          <w:iCs/>
          <w:lang w:val="en-GB"/>
        </w:rPr>
        <w:t xml:space="preserve">test procedures </w:t>
      </w:r>
      <w:r w:rsidR="00A517E1">
        <w:rPr>
          <w:rFonts w:eastAsia="ＭＳ 明朝"/>
          <w:bCs/>
          <w:iCs/>
          <w:lang w:val="en-GB"/>
        </w:rPr>
        <w:t xml:space="preserve">further </w:t>
      </w:r>
      <w:r w:rsidR="00852E7F">
        <w:rPr>
          <w:rFonts w:eastAsia="ＭＳ 明朝"/>
          <w:bCs/>
          <w:iCs/>
          <w:lang w:val="en-GB"/>
        </w:rPr>
        <w:t>to</w:t>
      </w:r>
      <w:r w:rsidR="00301C3F">
        <w:rPr>
          <w:rFonts w:eastAsia="ＭＳ 明朝"/>
          <w:bCs/>
          <w:iCs/>
          <w:lang w:val="en-GB"/>
        </w:rPr>
        <w:t xml:space="preserve"> </w:t>
      </w:r>
      <w:r w:rsidR="00A546CF">
        <w:rPr>
          <w:rFonts w:eastAsia="ＭＳ 明朝"/>
          <w:bCs/>
          <w:iCs/>
          <w:lang w:val="en-GB"/>
        </w:rPr>
        <w:t>ensure tha</w:t>
      </w:r>
      <w:r w:rsidR="002A0B98">
        <w:rPr>
          <w:rFonts w:eastAsia="ＭＳ 明朝"/>
          <w:bCs/>
          <w:iCs/>
          <w:lang w:val="en-GB"/>
        </w:rPr>
        <w:t>t we measure the RF characteristics of each antenna</w:t>
      </w:r>
      <w:r w:rsidR="00B61CFF">
        <w:rPr>
          <w:rFonts w:eastAsia="ＭＳ 明朝"/>
          <w:bCs/>
          <w:iCs/>
          <w:lang w:val="en-GB"/>
        </w:rPr>
        <w:t xml:space="preserve"> in the DUT</w:t>
      </w:r>
      <w:r w:rsidR="001F793F">
        <w:rPr>
          <w:rFonts w:eastAsia="ＭＳ 明朝"/>
          <w:bCs/>
          <w:iCs/>
          <w:lang w:val="en-GB"/>
        </w:rPr>
        <w:t xml:space="preserve"> by the IFF antenna</w:t>
      </w:r>
      <w:r w:rsidR="00B61CFF">
        <w:rPr>
          <w:rFonts w:eastAsia="ＭＳ 明朝"/>
          <w:bCs/>
          <w:iCs/>
          <w:lang w:val="en-GB"/>
        </w:rPr>
        <w:t>.</w:t>
      </w:r>
      <w:r w:rsidR="008C75A7">
        <w:rPr>
          <w:rFonts w:eastAsia="ＭＳ 明朝"/>
          <w:bCs/>
          <w:iCs/>
          <w:lang w:val="en-GB"/>
        </w:rPr>
        <w:t xml:space="preserve"> </w:t>
      </w:r>
      <w:r w:rsidR="00715C37">
        <w:rPr>
          <w:rFonts w:eastAsia="ＭＳ 明朝"/>
          <w:bCs/>
          <w:iCs/>
          <w:lang w:val="en-GB"/>
        </w:rPr>
        <w:t xml:space="preserve">Also </w:t>
      </w:r>
      <w:r w:rsidR="007A679B">
        <w:rPr>
          <w:rFonts w:eastAsia="ＭＳ 明朝"/>
          <w:bCs/>
          <w:iCs/>
          <w:lang w:val="en-GB"/>
        </w:rPr>
        <w:t xml:space="preserve">a way to maintain links from both of 2 </w:t>
      </w:r>
      <w:proofErr w:type="spellStart"/>
      <w:r w:rsidR="007A679B">
        <w:rPr>
          <w:rFonts w:eastAsia="ＭＳ 明朝"/>
          <w:bCs/>
          <w:iCs/>
          <w:lang w:val="en-GB"/>
        </w:rPr>
        <w:t>AoAs</w:t>
      </w:r>
      <w:proofErr w:type="spellEnd"/>
      <w:r w:rsidR="007A679B">
        <w:rPr>
          <w:rFonts w:eastAsia="ＭＳ 明朝"/>
          <w:bCs/>
          <w:iCs/>
          <w:lang w:val="en-GB"/>
        </w:rPr>
        <w:t xml:space="preserve"> needs a </w:t>
      </w:r>
      <w:r w:rsidR="00F10FA9">
        <w:rPr>
          <w:rFonts w:eastAsia="ＭＳ 明朝"/>
          <w:bCs/>
          <w:iCs/>
          <w:lang w:val="en-GB"/>
        </w:rPr>
        <w:t>further study as well.</w:t>
      </w:r>
    </w:p>
    <w:p w14:paraId="5F2E8E0A" w14:textId="49CBD760" w:rsidR="008F470F" w:rsidRPr="008F470F" w:rsidRDefault="00B61CFF" w:rsidP="006A7CB4">
      <w:pPr>
        <w:spacing w:before="120" w:after="120"/>
        <w:rPr>
          <w:rFonts w:eastAsia="ＭＳ 明朝"/>
          <w:b/>
          <w:i/>
          <w:lang w:val="en-GB"/>
        </w:rPr>
      </w:pPr>
      <w:r w:rsidRPr="008F470F">
        <w:rPr>
          <w:rFonts w:eastAsia="ＭＳ 明朝"/>
          <w:b/>
          <w:i/>
          <w:lang w:val="en-GB"/>
        </w:rPr>
        <w:t xml:space="preserve">Observation 6: There is a need to consider test procedures </w:t>
      </w:r>
      <w:r w:rsidR="00280076">
        <w:rPr>
          <w:rFonts w:eastAsia="ＭＳ 明朝"/>
          <w:b/>
          <w:i/>
          <w:lang w:val="en-GB"/>
        </w:rPr>
        <w:t xml:space="preserve">further </w:t>
      </w:r>
      <w:r w:rsidRPr="008F470F">
        <w:rPr>
          <w:rFonts w:eastAsia="ＭＳ 明朝"/>
          <w:b/>
          <w:i/>
          <w:lang w:val="en-GB"/>
        </w:rPr>
        <w:t xml:space="preserve">to ensure that we measure </w:t>
      </w:r>
      <w:r w:rsidR="008F470F" w:rsidRPr="008F470F">
        <w:rPr>
          <w:rFonts w:eastAsia="ＭＳ 明朝"/>
          <w:b/>
          <w:i/>
          <w:lang w:val="en-GB"/>
        </w:rPr>
        <w:t>the RF characteristics of each antenna in the DUT</w:t>
      </w:r>
      <w:r w:rsidR="001F793F">
        <w:rPr>
          <w:rFonts w:eastAsia="ＭＳ 明朝"/>
          <w:b/>
          <w:i/>
          <w:lang w:val="en-GB"/>
        </w:rPr>
        <w:t xml:space="preserve"> by the IFF antenna</w:t>
      </w:r>
      <w:r w:rsidR="008F470F" w:rsidRPr="008F470F">
        <w:rPr>
          <w:rFonts w:eastAsia="ＭＳ 明朝"/>
          <w:b/>
          <w:i/>
          <w:lang w:val="en-GB"/>
        </w:rPr>
        <w:t>.</w:t>
      </w:r>
    </w:p>
    <w:p w14:paraId="320077FC" w14:textId="72D873EB" w:rsidR="002D1433" w:rsidRPr="002D1433" w:rsidRDefault="002A0B98" w:rsidP="006A7CB4">
      <w:pPr>
        <w:spacing w:before="120" w:after="120"/>
        <w:rPr>
          <w:rFonts w:eastAsia="ＭＳ 明朝"/>
          <w:bCs/>
          <w:iCs/>
          <w:lang w:val="en-GB"/>
        </w:rPr>
      </w:pPr>
      <w:r>
        <w:rPr>
          <w:rFonts w:eastAsia="ＭＳ 明朝"/>
          <w:bCs/>
          <w:iCs/>
          <w:lang w:val="en-GB"/>
        </w:rPr>
        <w:t xml:space="preserve"> </w:t>
      </w:r>
      <w:r w:rsidR="001F793F">
        <w:rPr>
          <w:rFonts w:eastAsia="ＭＳ 明朝"/>
          <w:bCs/>
          <w:iCs/>
          <w:lang w:val="en-GB"/>
        </w:rPr>
        <w:t xml:space="preserve">Method </w:t>
      </w:r>
      <w:r w:rsidR="005D6AC3">
        <w:rPr>
          <w:rFonts w:eastAsia="ＭＳ 明朝"/>
          <w:bCs/>
          <w:iCs/>
          <w:lang w:val="en-GB"/>
        </w:rPr>
        <w:t>3</w:t>
      </w:r>
      <w:r w:rsidR="001F793F">
        <w:rPr>
          <w:rFonts w:eastAsia="ＭＳ 明朝"/>
          <w:bCs/>
          <w:iCs/>
          <w:lang w:val="en-GB"/>
        </w:rPr>
        <w:t xml:space="preserve"> </w:t>
      </w:r>
      <w:r w:rsidR="00194756">
        <w:rPr>
          <w:rFonts w:eastAsia="ＭＳ 明朝"/>
          <w:bCs/>
          <w:iCs/>
          <w:lang w:val="en-GB"/>
        </w:rPr>
        <w:t xml:space="preserve">below </w:t>
      </w:r>
      <w:r w:rsidR="001F793F">
        <w:rPr>
          <w:rFonts w:eastAsia="ＭＳ 明朝"/>
          <w:bCs/>
          <w:iCs/>
          <w:lang w:val="en-GB"/>
        </w:rPr>
        <w:t xml:space="preserve">is </w:t>
      </w:r>
      <w:r w:rsidR="00194756">
        <w:rPr>
          <w:rFonts w:eastAsia="ＭＳ 明朝"/>
          <w:bCs/>
          <w:iCs/>
          <w:lang w:val="en-GB"/>
        </w:rPr>
        <w:t>a</w:t>
      </w:r>
      <w:r w:rsidR="00BE0997">
        <w:rPr>
          <w:rFonts w:eastAsia="ＭＳ 明朝"/>
          <w:bCs/>
          <w:iCs/>
          <w:lang w:val="en-GB"/>
        </w:rPr>
        <w:t xml:space="preserve"> different approach </w:t>
      </w:r>
      <w:r w:rsidR="00194756">
        <w:rPr>
          <w:rFonts w:eastAsia="ＭＳ 明朝"/>
          <w:bCs/>
          <w:iCs/>
          <w:lang w:val="en-GB"/>
        </w:rPr>
        <w:t>from the systems with multiple physical antenna</w:t>
      </w:r>
      <w:r w:rsidR="007D2973">
        <w:rPr>
          <w:rFonts w:eastAsia="ＭＳ 明朝"/>
          <w:bCs/>
          <w:iCs/>
          <w:lang w:val="en-GB"/>
        </w:rPr>
        <w:t>e</w:t>
      </w:r>
      <w:r w:rsidR="00194756">
        <w:rPr>
          <w:rFonts w:eastAsia="ＭＳ 明朝"/>
          <w:bCs/>
          <w:iCs/>
          <w:lang w:val="en-GB"/>
        </w:rPr>
        <w:t xml:space="preserve"> </w:t>
      </w:r>
      <w:r w:rsidR="00087D07">
        <w:rPr>
          <w:rFonts w:eastAsia="ＭＳ 明朝"/>
          <w:bCs/>
          <w:iCs/>
          <w:lang w:val="en-GB"/>
        </w:rPr>
        <w:t xml:space="preserve">which we discussed </w:t>
      </w:r>
      <w:r w:rsidR="00194756">
        <w:rPr>
          <w:rFonts w:eastAsia="ＭＳ 明朝"/>
          <w:bCs/>
          <w:iCs/>
          <w:lang w:val="en-GB"/>
        </w:rPr>
        <w:t>above.</w:t>
      </w:r>
      <w:r w:rsidR="002F77B1">
        <w:rPr>
          <w:rFonts w:eastAsia="ＭＳ 明朝"/>
          <w:bCs/>
          <w:iCs/>
          <w:lang w:val="en-GB"/>
        </w:rPr>
        <w:t xml:space="preserve"> </w:t>
      </w:r>
    </w:p>
    <w:p w14:paraId="521D4896" w14:textId="37A6EEBA" w:rsidR="00921DC6" w:rsidRDefault="000C74B8" w:rsidP="009D08BD">
      <w:pPr>
        <w:spacing w:before="120" w:after="120"/>
        <w:jc w:val="center"/>
        <w:rPr>
          <w:rFonts w:eastAsia="ＭＳ 明朝"/>
          <w:bCs/>
          <w:iCs/>
          <w:lang w:val="en-GB"/>
        </w:rPr>
      </w:pPr>
      <w:r>
        <w:rPr>
          <w:rFonts w:eastAsia="ＭＳ 明朝"/>
          <w:bCs/>
          <w:iCs/>
          <w:noProof/>
          <w:lang w:val="en-GB"/>
        </w:rPr>
        <w:lastRenderedPageBreak/>
        <w:drawing>
          <wp:inline distT="0" distB="0" distL="0" distR="0" wp14:anchorId="045EE6C6" wp14:editId="5E0CA94E">
            <wp:extent cx="4775488" cy="3028950"/>
            <wp:effectExtent l="0" t="0" r="635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1">
                      <a:extLst>
                        <a:ext uri="{28A0092B-C50C-407E-A947-70E740481C1C}">
                          <a14:useLocalDpi xmlns:a14="http://schemas.microsoft.com/office/drawing/2010/main" val="0"/>
                        </a:ext>
                      </a:extLst>
                    </a:blip>
                    <a:stretch>
                      <a:fillRect/>
                    </a:stretch>
                  </pic:blipFill>
                  <pic:spPr>
                    <a:xfrm>
                      <a:off x="0" y="0"/>
                      <a:ext cx="4779239" cy="3031329"/>
                    </a:xfrm>
                    <a:prstGeom prst="rect">
                      <a:avLst/>
                    </a:prstGeom>
                  </pic:spPr>
                </pic:pic>
              </a:graphicData>
            </a:graphic>
          </wp:inline>
        </w:drawing>
      </w:r>
    </w:p>
    <w:p w14:paraId="48769522" w14:textId="57F4200A" w:rsidR="00921DC6" w:rsidRPr="00276400" w:rsidRDefault="00921DC6" w:rsidP="00921DC6">
      <w:pPr>
        <w:spacing w:before="120" w:after="120"/>
        <w:jc w:val="center"/>
        <w:rPr>
          <w:rFonts w:eastAsia="ＭＳ 明朝"/>
          <w:b/>
          <w:iCs/>
          <w:lang w:val="en-GB"/>
        </w:rPr>
      </w:pPr>
      <w:r w:rsidRPr="00276400">
        <w:rPr>
          <w:rFonts w:eastAsia="ＭＳ 明朝"/>
          <w:b/>
          <w:iCs/>
          <w:lang w:val="en-GB"/>
        </w:rPr>
        <w:t>Figure</w:t>
      </w:r>
      <w:r w:rsidR="00276400" w:rsidRPr="00276400">
        <w:rPr>
          <w:rFonts w:eastAsia="ＭＳ 明朝"/>
          <w:b/>
          <w:iCs/>
          <w:lang w:val="en-GB"/>
        </w:rPr>
        <w:t xml:space="preserve"> 2.2-2</w:t>
      </w:r>
      <w:r w:rsidR="00276400">
        <w:rPr>
          <w:rFonts w:eastAsia="ＭＳ 明朝"/>
          <w:b/>
          <w:iCs/>
          <w:lang w:val="en-GB"/>
        </w:rPr>
        <w:t xml:space="preserve">: </w:t>
      </w:r>
      <w:r w:rsidR="00A3379C">
        <w:rPr>
          <w:rFonts w:eastAsia="ＭＳ 明朝"/>
          <w:b/>
          <w:iCs/>
          <w:lang w:val="en-GB"/>
        </w:rPr>
        <w:t xml:space="preserve">2AoA RF test system with </w:t>
      </w:r>
      <w:r w:rsidR="00BC711D">
        <w:rPr>
          <w:rFonts w:eastAsia="ＭＳ 明朝"/>
          <w:b/>
          <w:iCs/>
          <w:lang w:val="en-GB"/>
        </w:rPr>
        <w:t>fixed</w:t>
      </w:r>
      <w:r w:rsidR="00A3379C">
        <w:rPr>
          <w:rFonts w:eastAsia="ＭＳ 明朝"/>
          <w:b/>
          <w:iCs/>
          <w:lang w:val="en-GB"/>
        </w:rPr>
        <w:t xml:space="preserve"> 3 DFF antennae as NR anchor</w:t>
      </w:r>
      <w:r w:rsidR="00457606">
        <w:rPr>
          <w:rFonts w:eastAsia="ＭＳ 明朝"/>
          <w:b/>
          <w:iCs/>
          <w:lang w:val="en-GB"/>
        </w:rPr>
        <w:t xml:space="preserve"> (Method 2-2)</w:t>
      </w:r>
    </w:p>
    <w:p w14:paraId="3FA5F63B" w14:textId="77777777" w:rsidR="00956AF4" w:rsidRDefault="00956AF4" w:rsidP="004F7B18">
      <w:pPr>
        <w:spacing w:before="120" w:after="120"/>
        <w:rPr>
          <w:rFonts w:eastAsia="ＭＳ 明朝"/>
          <w:bCs/>
          <w:iCs/>
          <w:lang w:val="en-GB"/>
        </w:rPr>
      </w:pPr>
    </w:p>
    <w:p w14:paraId="0AE541CA" w14:textId="6AC0F287" w:rsidR="0057649B" w:rsidRPr="0057649B" w:rsidRDefault="0057649B" w:rsidP="0057649B">
      <w:pPr>
        <w:spacing w:before="120" w:after="120"/>
        <w:rPr>
          <w:rFonts w:eastAsia="ＭＳ 明朝"/>
          <w:b/>
          <w:iCs/>
          <w:lang w:val="en-GB"/>
        </w:rPr>
      </w:pPr>
      <w:r w:rsidRPr="0057649B">
        <w:rPr>
          <w:rFonts w:eastAsia="ＭＳ 明朝"/>
          <w:b/>
          <w:iCs/>
          <w:lang w:val="en-GB"/>
        </w:rPr>
        <w:t xml:space="preserve">Method </w:t>
      </w:r>
      <w:r w:rsidR="005D6AC3">
        <w:rPr>
          <w:rFonts w:eastAsia="ＭＳ 明朝"/>
          <w:b/>
          <w:iCs/>
          <w:lang w:val="en-GB"/>
        </w:rPr>
        <w:t>3</w:t>
      </w:r>
      <w:r w:rsidRPr="0057649B">
        <w:rPr>
          <w:rFonts w:eastAsia="ＭＳ 明朝"/>
          <w:b/>
          <w:iCs/>
          <w:lang w:val="en-GB"/>
        </w:rPr>
        <w:t>:</w:t>
      </w:r>
      <w:r>
        <w:rPr>
          <w:rFonts w:eastAsia="ＭＳ 明朝"/>
          <w:b/>
          <w:iCs/>
          <w:lang w:val="en-GB"/>
        </w:rPr>
        <w:t xml:space="preserve"> </w:t>
      </w:r>
      <w:r w:rsidR="00F42F9A">
        <w:rPr>
          <w:rFonts w:eastAsia="ＭＳ 明朝"/>
          <w:b/>
          <w:iCs/>
          <w:lang w:val="en-GB"/>
        </w:rPr>
        <w:t xml:space="preserve">Sequential tests by introducing a new test command to fix </w:t>
      </w:r>
      <w:r w:rsidR="001932CA">
        <w:rPr>
          <w:rFonts w:eastAsia="ＭＳ 明朝"/>
          <w:b/>
          <w:iCs/>
          <w:lang w:val="en-GB"/>
        </w:rPr>
        <w:t>an</w:t>
      </w:r>
      <w:r w:rsidR="00F42F9A">
        <w:rPr>
          <w:rFonts w:eastAsia="ＭＳ 明朝"/>
          <w:b/>
          <w:iCs/>
          <w:lang w:val="en-GB"/>
        </w:rPr>
        <w:t xml:space="preserve"> active antenna </w:t>
      </w:r>
      <w:r w:rsidR="00DD544C">
        <w:rPr>
          <w:rFonts w:eastAsia="ＭＳ 明朝"/>
          <w:b/>
          <w:iCs/>
          <w:lang w:val="en-GB"/>
        </w:rPr>
        <w:t>in the DUT</w:t>
      </w:r>
    </w:p>
    <w:p w14:paraId="0880FD07" w14:textId="68FA188B" w:rsidR="00A01EB0" w:rsidRDefault="00A01EB0" w:rsidP="00A01EB0">
      <w:pPr>
        <w:spacing w:before="120" w:after="120"/>
        <w:rPr>
          <w:rFonts w:eastAsia="ＭＳ 明朝"/>
          <w:bCs/>
          <w:iCs/>
          <w:lang w:val="en-GB"/>
        </w:rPr>
      </w:pPr>
      <w:r>
        <w:rPr>
          <w:rFonts w:eastAsia="ＭＳ 明朝"/>
          <w:bCs/>
          <w:iCs/>
          <w:lang w:val="en-GB"/>
        </w:rPr>
        <w:t xml:space="preserve"> Figure 2.2-3 shows the idea of the different approach to enable </w:t>
      </w:r>
      <w:r w:rsidR="00645A2C">
        <w:rPr>
          <w:rFonts w:eastAsia="ＭＳ 明朝"/>
          <w:bCs/>
          <w:iCs/>
          <w:lang w:val="en-GB"/>
        </w:rPr>
        <w:t xml:space="preserve">measurements with </w:t>
      </w:r>
      <w:r w:rsidR="001932CA">
        <w:rPr>
          <w:rFonts w:eastAsia="ＭＳ 明朝"/>
          <w:bCs/>
          <w:iCs/>
          <w:lang w:val="en-GB"/>
        </w:rPr>
        <w:t>each</w:t>
      </w:r>
      <w:r w:rsidR="00645A2C">
        <w:rPr>
          <w:rFonts w:eastAsia="ＭＳ 明朝"/>
          <w:bCs/>
          <w:iCs/>
          <w:lang w:val="en-GB"/>
        </w:rPr>
        <w:t xml:space="preserve"> antenna in the DUT.</w:t>
      </w:r>
      <w:r w:rsidR="00083FDC">
        <w:rPr>
          <w:rFonts w:eastAsia="ＭＳ 明朝"/>
          <w:bCs/>
          <w:iCs/>
          <w:lang w:val="en-GB"/>
        </w:rPr>
        <w:t xml:space="preserve"> Though this method cannot test a behaviour of the DUT under the 2 </w:t>
      </w:r>
      <w:proofErr w:type="spellStart"/>
      <w:r w:rsidR="00083FDC">
        <w:rPr>
          <w:rFonts w:eastAsia="ＭＳ 明朝"/>
          <w:bCs/>
          <w:iCs/>
          <w:lang w:val="en-GB"/>
        </w:rPr>
        <w:t>AoA</w:t>
      </w:r>
      <w:proofErr w:type="spellEnd"/>
      <w:r w:rsidR="00083FDC">
        <w:rPr>
          <w:rFonts w:eastAsia="ＭＳ 明朝"/>
          <w:bCs/>
          <w:iCs/>
          <w:lang w:val="en-GB"/>
        </w:rPr>
        <w:t xml:space="preserve"> DL condition, </w:t>
      </w:r>
      <w:r w:rsidR="00AB477A">
        <w:rPr>
          <w:rFonts w:eastAsia="ＭＳ 明朝"/>
          <w:bCs/>
          <w:iCs/>
          <w:lang w:val="en-GB"/>
        </w:rPr>
        <w:t>by introducing a dedicated new test command to fix the active antenna</w:t>
      </w:r>
      <w:r w:rsidR="00EA27EC">
        <w:rPr>
          <w:rFonts w:eastAsia="ＭＳ 明朝"/>
          <w:bCs/>
          <w:iCs/>
          <w:lang w:val="en-GB"/>
        </w:rPr>
        <w:t xml:space="preserve"> panel</w:t>
      </w:r>
      <w:r w:rsidR="00AB477A">
        <w:rPr>
          <w:rFonts w:eastAsia="ＭＳ 明朝"/>
          <w:bCs/>
          <w:iCs/>
          <w:lang w:val="en-GB"/>
        </w:rPr>
        <w:t xml:space="preserve"> in the DUT, we can </w:t>
      </w:r>
      <w:r w:rsidR="007545C7">
        <w:rPr>
          <w:rFonts w:eastAsia="ＭＳ 明朝"/>
          <w:bCs/>
          <w:iCs/>
          <w:lang w:val="en-GB"/>
        </w:rPr>
        <w:t xml:space="preserve">measure all the RF characteristics of the DUT without increasing the complexity of the 1 </w:t>
      </w:r>
      <w:proofErr w:type="spellStart"/>
      <w:r w:rsidR="007545C7">
        <w:rPr>
          <w:rFonts w:eastAsia="ＭＳ 明朝"/>
          <w:bCs/>
          <w:iCs/>
          <w:lang w:val="en-GB"/>
        </w:rPr>
        <w:t>AoA</w:t>
      </w:r>
      <w:proofErr w:type="spellEnd"/>
      <w:r w:rsidR="007545C7">
        <w:rPr>
          <w:rFonts w:eastAsia="ＭＳ 明朝"/>
          <w:bCs/>
          <w:iCs/>
          <w:lang w:val="en-GB"/>
        </w:rPr>
        <w:t xml:space="preserve"> IFF test system.</w:t>
      </w:r>
      <w:r w:rsidR="00750D86">
        <w:rPr>
          <w:rFonts w:eastAsia="ＭＳ 明朝"/>
          <w:bCs/>
          <w:iCs/>
          <w:lang w:val="en-GB"/>
        </w:rPr>
        <w:t xml:space="preserve"> It can also ensure that </w:t>
      </w:r>
      <w:r w:rsidR="003E2043">
        <w:rPr>
          <w:rFonts w:eastAsia="ＭＳ 明朝"/>
          <w:bCs/>
          <w:iCs/>
          <w:lang w:val="en-GB"/>
        </w:rPr>
        <w:t xml:space="preserve">we </w:t>
      </w:r>
      <w:r w:rsidR="001E42D9">
        <w:rPr>
          <w:rFonts w:eastAsia="ＭＳ 明朝"/>
          <w:bCs/>
          <w:iCs/>
          <w:lang w:val="en-GB"/>
        </w:rPr>
        <w:t xml:space="preserve">measure </w:t>
      </w:r>
      <w:r w:rsidR="007C4089">
        <w:rPr>
          <w:rFonts w:eastAsia="ＭＳ 明朝"/>
          <w:bCs/>
          <w:iCs/>
          <w:lang w:val="en-GB"/>
        </w:rPr>
        <w:t xml:space="preserve">performance of </w:t>
      </w:r>
      <w:r w:rsidR="005E68F9">
        <w:rPr>
          <w:rFonts w:eastAsia="ＭＳ 明朝"/>
          <w:bCs/>
          <w:iCs/>
          <w:lang w:val="en-GB"/>
        </w:rPr>
        <w:t>each</w:t>
      </w:r>
      <w:r w:rsidR="007C4089">
        <w:rPr>
          <w:rFonts w:eastAsia="ＭＳ 明朝"/>
          <w:bCs/>
          <w:iCs/>
          <w:lang w:val="en-GB"/>
        </w:rPr>
        <w:t xml:space="preserve"> antenna while </w:t>
      </w:r>
      <w:r w:rsidR="001E42D9">
        <w:rPr>
          <w:rFonts w:eastAsia="ＭＳ 明朝"/>
          <w:bCs/>
          <w:iCs/>
          <w:lang w:val="en-GB"/>
        </w:rPr>
        <w:t>keep</w:t>
      </w:r>
      <w:r w:rsidR="007C4089">
        <w:rPr>
          <w:rFonts w:eastAsia="ＭＳ 明朝"/>
          <w:bCs/>
          <w:iCs/>
          <w:lang w:val="en-GB"/>
        </w:rPr>
        <w:t xml:space="preserve">ing </w:t>
      </w:r>
      <w:r w:rsidR="001E42D9">
        <w:rPr>
          <w:rFonts w:eastAsia="ＭＳ 明朝"/>
          <w:bCs/>
          <w:iCs/>
          <w:lang w:val="en-GB"/>
        </w:rPr>
        <w:t>the</w:t>
      </w:r>
      <w:r w:rsidR="007C4089">
        <w:rPr>
          <w:rFonts w:eastAsia="ＭＳ 明朝"/>
          <w:bCs/>
          <w:iCs/>
          <w:lang w:val="en-GB"/>
        </w:rPr>
        <w:t xml:space="preserve"> black box approach.</w:t>
      </w:r>
      <w:r w:rsidR="0087284F">
        <w:rPr>
          <w:rFonts w:eastAsia="ＭＳ 明朝"/>
          <w:bCs/>
          <w:iCs/>
          <w:lang w:val="en-GB"/>
        </w:rPr>
        <w:t xml:space="preserve"> (No need of declaration of antenna panel position.)</w:t>
      </w:r>
      <w:r w:rsidR="001E42D9">
        <w:rPr>
          <w:rFonts w:eastAsia="ＭＳ 明朝"/>
          <w:bCs/>
          <w:iCs/>
          <w:lang w:val="en-GB"/>
        </w:rPr>
        <w:t xml:space="preserve">  </w:t>
      </w:r>
    </w:p>
    <w:p w14:paraId="205B4925" w14:textId="233E542C" w:rsidR="00866B41" w:rsidRDefault="00866B41" w:rsidP="00A01EB0">
      <w:pPr>
        <w:spacing w:before="120" w:after="120"/>
        <w:rPr>
          <w:rFonts w:eastAsia="ＭＳ 明朝"/>
          <w:b/>
          <w:i/>
          <w:lang w:val="en-GB"/>
        </w:rPr>
      </w:pPr>
      <w:r w:rsidRPr="00866B41">
        <w:rPr>
          <w:rFonts w:eastAsia="ＭＳ 明朝"/>
          <w:b/>
          <w:i/>
          <w:lang w:val="en-GB"/>
        </w:rPr>
        <w:t xml:space="preserve">Observation 7: </w:t>
      </w:r>
      <w:r w:rsidR="00940FC4">
        <w:rPr>
          <w:rFonts w:eastAsia="ＭＳ 明朝"/>
          <w:b/>
          <w:i/>
          <w:lang w:val="en-GB"/>
        </w:rPr>
        <w:t xml:space="preserve">An existing 1 </w:t>
      </w:r>
      <w:proofErr w:type="spellStart"/>
      <w:r w:rsidR="00940FC4">
        <w:rPr>
          <w:rFonts w:eastAsia="ＭＳ 明朝"/>
          <w:b/>
          <w:i/>
          <w:lang w:val="en-GB"/>
        </w:rPr>
        <w:t>AoA</w:t>
      </w:r>
      <w:proofErr w:type="spellEnd"/>
      <w:r w:rsidR="00940FC4">
        <w:rPr>
          <w:rFonts w:eastAsia="ＭＳ 明朝"/>
          <w:b/>
          <w:i/>
          <w:lang w:val="en-GB"/>
        </w:rPr>
        <w:t xml:space="preserve"> IFF test system </w:t>
      </w:r>
      <w:r w:rsidR="006D62B5">
        <w:rPr>
          <w:rFonts w:eastAsia="ＭＳ 明朝"/>
          <w:b/>
          <w:i/>
          <w:lang w:val="en-GB"/>
        </w:rPr>
        <w:t>can</w:t>
      </w:r>
      <w:r w:rsidR="00940FC4">
        <w:rPr>
          <w:rFonts w:eastAsia="ＭＳ 明朝"/>
          <w:b/>
          <w:i/>
          <w:lang w:val="en-GB"/>
        </w:rPr>
        <w:t xml:space="preserve"> be used </w:t>
      </w:r>
      <w:r w:rsidR="00105B12">
        <w:rPr>
          <w:rFonts w:eastAsia="ＭＳ 明朝"/>
          <w:b/>
          <w:i/>
          <w:lang w:val="en-GB"/>
        </w:rPr>
        <w:t>b</w:t>
      </w:r>
      <w:r w:rsidR="00940FC4">
        <w:rPr>
          <w:rFonts w:eastAsia="ＭＳ 明朝"/>
          <w:b/>
          <w:i/>
          <w:lang w:val="en-GB"/>
        </w:rPr>
        <w:t>y introducing</w:t>
      </w:r>
      <w:r w:rsidR="00105B12">
        <w:rPr>
          <w:rFonts w:eastAsia="ＭＳ 明朝"/>
          <w:b/>
          <w:i/>
          <w:lang w:val="en-GB"/>
        </w:rPr>
        <w:t xml:space="preserve"> the dedicated test command to fix the active antenna</w:t>
      </w:r>
      <w:r w:rsidR="00C84A4D">
        <w:rPr>
          <w:rFonts w:eastAsia="ＭＳ 明朝"/>
          <w:b/>
          <w:i/>
          <w:lang w:val="en-GB"/>
        </w:rPr>
        <w:t xml:space="preserve"> panel</w:t>
      </w:r>
      <w:r w:rsidR="00105B12">
        <w:rPr>
          <w:rFonts w:eastAsia="ＭＳ 明朝"/>
          <w:b/>
          <w:i/>
          <w:lang w:val="en-GB"/>
        </w:rPr>
        <w:t xml:space="preserve"> in the DUT.</w:t>
      </w:r>
    </w:p>
    <w:p w14:paraId="08ACC930" w14:textId="2EFC5C94" w:rsidR="001B750B" w:rsidRPr="00866B41" w:rsidRDefault="001B750B" w:rsidP="00A01EB0">
      <w:pPr>
        <w:spacing w:before="120" w:after="120"/>
        <w:rPr>
          <w:rFonts w:eastAsia="ＭＳ 明朝"/>
          <w:b/>
          <w:i/>
          <w:lang w:val="en-GB"/>
        </w:rPr>
      </w:pPr>
      <w:r>
        <w:rPr>
          <w:rFonts w:eastAsia="ＭＳ 明朝"/>
          <w:b/>
          <w:i/>
          <w:lang w:val="en-GB"/>
        </w:rPr>
        <w:t xml:space="preserve">Observation 8: Method </w:t>
      </w:r>
      <w:r w:rsidR="00C84A4D">
        <w:rPr>
          <w:rFonts w:eastAsia="ＭＳ 明朝"/>
          <w:b/>
          <w:i/>
          <w:lang w:val="en-GB"/>
        </w:rPr>
        <w:t>3</w:t>
      </w:r>
      <w:r>
        <w:rPr>
          <w:rFonts w:eastAsia="ＭＳ 明朝"/>
          <w:b/>
          <w:i/>
          <w:lang w:val="en-GB"/>
        </w:rPr>
        <w:t xml:space="preserve"> </w:t>
      </w:r>
      <w:r w:rsidR="006D62B5">
        <w:rPr>
          <w:rFonts w:eastAsia="ＭＳ 明朝"/>
          <w:b/>
          <w:i/>
          <w:lang w:val="en-GB"/>
        </w:rPr>
        <w:t>can</w:t>
      </w:r>
      <w:r>
        <w:rPr>
          <w:rFonts w:eastAsia="ＭＳ 明朝"/>
          <w:b/>
          <w:i/>
          <w:lang w:val="en-GB"/>
        </w:rPr>
        <w:t xml:space="preserve"> maintain the black box approach.</w:t>
      </w:r>
    </w:p>
    <w:p w14:paraId="3344CC73" w14:textId="7D1778C4" w:rsidR="00956AF4" w:rsidRDefault="00276400" w:rsidP="00956AF4">
      <w:pPr>
        <w:spacing w:before="120" w:after="120"/>
        <w:jc w:val="center"/>
        <w:rPr>
          <w:rFonts w:eastAsia="ＭＳ 明朝"/>
          <w:bCs/>
          <w:iCs/>
          <w:lang w:val="en-GB"/>
        </w:rPr>
      </w:pPr>
      <w:r>
        <w:rPr>
          <w:rFonts w:eastAsia="ＭＳ 明朝"/>
          <w:bCs/>
          <w:iCs/>
          <w:noProof/>
          <w:lang w:val="en-GB"/>
        </w:rPr>
        <w:drawing>
          <wp:inline distT="0" distB="0" distL="0" distR="0" wp14:anchorId="179F98C0" wp14:editId="04C34B49">
            <wp:extent cx="3895725" cy="2446153"/>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0656" cy="2449249"/>
                    </a:xfrm>
                    <a:prstGeom prst="rect">
                      <a:avLst/>
                    </a:prstGeom>
                    <a:noFill/>
                    <a:ln>
                      <a:noFill/>
                    </a:ln>
                  </pic:spPr>
                </pic:pic>
              </a:graphicData>
            </a:graphic>
          </wp:inline>
        </w:drawing>
      </w:r>
    </w:p>
    <w:p w14:paraId="537CBBA8" w14:textId="46BCB146" w:rsidR="00276400" w:rsidRPr="00276400" w:rsidRDefault="00276400" w:rsidP="00956AF4">
      <w:pPr>
        <w:spacing w:before="120" w:after="120"/>
        <w:jc w:val="center"/>
        <w:rPr>
          <w:rFonts w:eastAsia="ＭＳ 明朝"/>
          <w:b/>
          <w:iCs/>
          <w:lang w:val="en-GB"/>
        </w:rPr>
      </w:pPr>
      <w:r w:rsidRPr="00276400">
        <w:rPr>
          <w:rFonts w:eastAsia="ＭＳ 明朝"/>
          <w:b/>
          <w:iCs/>
          <w:lang w:val="en-GB"/>
        </w:rPr>
        <w:t xml:space="preserve">Figure 2.2-3: </w:t>
      </w:r>
      <w:r w:rsidR="00DD544C">
        <w:rPr>
          <w:rFonts w:eastAsia="ＭＳ 明朝"/>
          <w:b/>
          <w:iCs/>
          <w:lang w:val="en-GB"/>
        </w:rPr>
        <w:t>Tests by a new test command to fix the active antenna in the DUT</w:t>
      </w:r>
      <w:r w:rsidR="00457606">
        <w:rPr>
          <w:rFonts w:eastAsia="ＭＳ 明朝"/>
          <w:b/>
          <w:iCs/>
          <w:lang w:val="en-GB"/>
        </w:rPr>
        <w:t xml:space="preserve"> (Method 3)</w:t>
      </w:r>
    </w:p>
    <w:p w14:paraId="779D97F3" w14:textId="6DD60FB2" w:rsidR="008D2580" w:rsidRDefault="005E68F9" w:rsidP="004F7B18">
      <w:pPr>
        <w:spacing w:before="120" w:after="120"/>
        <w:rPr>
          <w:rFonts w:eastAsia="ＭＳ 明朝"/>
          <w:bCs/>
          <w:iCs/>
          <w:lang w:val="en-GB"/>
        </w:rPr>
      </w:pPr>
      <w:r>
        <w:rPr>
          <w:rFonts w:eastAsia="ＭＳ 明朝"/>
          <w:bCs/>
          <w:iCs/>
          <w:lang w:val="en-GB"/>
        </w:rPr>
        <w:t xml:space="preserve"> </w:t>
      </w:r>
      <w:r w:rsidR="000A44CE">
        <w:rPr>
          <w:rFonts w:eastAsia="ＭＳ 明朝"/>
          <w:bCs/>
          <w:iCs/>
          <w:lang w:val="en-GB"/>
        </w:rPr>
        <w:t>Table 2.2-1</w:t>
      </w:r>
      <w:r>
        <w:rPr>
          <w:rFonts w:eastAsia="ＭＳ 明朝"/>
          <w:bCs/>
          <w:iCs/>
          <w:lang w:val="en-GB"/>
        </w:rPr>
        <w:t xml:space="preserve"> summarize</w:t>
      </w:r>
      <w:r w:rsidR="000A44CE">
        <w:rPr>
          <w:rFonts w:eastAsia="ＭＳ 明朝"/>
          <w:bCs/>
          <w:iCs/>
          <w:lang w:val="en-GB"/>
        </w:rPr>
        <w:t>s</w:t>
      </w:r>
      <w:r>
        <w:rPr>
          <w:rFonts w:eastAsia="ＭＳ 明朝"/>
          <w:bCs/>
          <w:iCs/>
          <w:lang w:val="en-GB"/>
        </w:rPr>
        <w:t xml:space="preserve"> the comparison of the </w:t>
      </w:r>
      <w:r w:rsidR="005B2BD5">
        <w:rPr>
          <w:rFonts w:eastAsia="ＭＳ 明朝"/>
          <w:bCs/>
          <w:iCs/>
          <w:lang w:val="en-GB"/>
        </w:rPr>
        <w:t>test systems</w:t>
      </w:r>
      <w:r w:rsidR="000A3D2F">
        <w:rPr>
          <w:rFonts w:eastAsia="ＭＳ 明朝"/>
          <w:bCs/>
          <w:iCs/>
          <w:lang w:val="en-GB"/>
        </w:rPr>
        <w:t xml:space="preserve"> we discussed</w:t>
      </w:r>
      <w:r w:rsidR="001352D4">
        <w:rPr>
          <w:rFonts w:eastAsia="ＭＳ 明朝"/>
          <w:bCs/>
          <w:iCs/>
          <w:lang w:val="en-GB"/>
        </w:rPr>
        <w:t xml:space="preserve"> </w:t>
      </w:r>
      <w:r w:rsidR="000A44CE">
        <w:rPr>
          <w:rFonts w:eastAsia="ＭＳ 明朝"/>
          <w:bCs/>
          <w:iCs/>
          <w:lang w:val="en-GB"/>
        </w:rPr>
        <w:t>above</w:t>
      </w:r>
      <w:r w:rsidR="005B2BD5">
        <w:rPr>
          <w:rFonts w:eastAsia="ＭＳ 明朝"/>
          <w:bCs/>
          <w:iCs/>
          <w:lang w:val="en-GB"/>
        </w:rPr>
        <w:t xml:space="preserve">. </w:t>
      </w:r>
      <w:r w:rsidR="004F5EE4">
        <w:rPr>
          <w:rFonts w:eastAsia="ＭＳ 明朝"/>
          <w:bCs/>
          <w:iCs/>
          <w:lang w:val="en-GB"/>
        </w:rPr>
        <w:t xml:space="preserve">Since we haven’t discussed </w:t>
      </w:r>
      <w:r w:rsidR="0065787A">
        <w:rPr>
          <w:rFonts w:eastAsia="ＭＳ 明朝"/>
          <w:bCs/>
          <w:iCs/>
          <w:lang w:val="en-GB"/>
        </w:rPr>
        <w:t xml:space="preserve">all </w:t>
      </w:r>
      <w:r w:rsidR="004F5EE4">
        <w:rPr>
          <w:rFonts w:eastAsia="ＭＳ 明朝"/>
          <w:bCs/>
          <w:iCs/>
          <w:lang w:val="en-GB"/>
        </w:rPr>
        <w:t xml:space="preserve">the test cases to </w:t>
      </w:r>
      <w:r w:rsidR="00140433">
        <w:rPr>
          <w:rFonts w:eastAsia="ＭＳ 明朝"/>
          <w:bCs/>
          <w:iCs/>
          <w:lang w:val="en-GB"/>
        </w:rPr>
        <w:t xml:space="preserve">be </w:t>
      </w:r>
      <w:r w:rsidR="004F5EE4">
        <w:rPr>
          <w:rFonts w:eastAsia="ＭＳ 明朝"/>
          <w:bCs/>
          <w:iCs/>
          <w:lang w:val="en-GB"/>
        </w:rPr>
        <w:t>cover</w:t>
      </w:r>
      <w:r w:rsidR="00140433">
        <w:rPr>
          <w:rFonts w:eastAsia="ＭＳ 明朝"/>
          <w:bCs/>
          <w:iCs/>
          <w:lang w:val="en-GB"/>
        </w:rPr>
        <w:t xml:space="preserve">ed </w:t>
      </w:r>
      <w:r w:rsidR="004F5EE4">
        <w:rPr>
          <w:rFonts w:eastAsia="ＭＳ 明朝"/>
          <w:bCs/>
          <w:iCs/>
          <w:lang w:val="en-GB"/>
        </w:rPr>
        <w:t>by these test systems</w:t>
      </w:r>
      <w:r w:rsidR="0065787A">
        <w:rPr>
          <w:rFonts w:eastAsia="ＭＳ 明朝"/>
          <w:bCs/>
          <w:iCs/>
          <w:lang w:val="en-GB"/>
        </w:rPr>
        <w:t xml:space="preserve">, </w:t>
      </w:r>
      <w:r w:rsidR="00623046">
        <w:rPr>
          <w:rFonts w:eastAsia="ＭＳ 明朝"/>
          <w:bCs/>
          <w:iCs/>
          <w:lang w:val="en-GB"/>
        </w:rPr>
        <w:t xml:space="preserve">it is </w:t>
      </w:r>
      <w:r w:rsidR="000C7587">
        <w:rPr>
          <w:rFonts w:eastAsia="ＭＳ 明朝"/>
          <w:bCs/>
          <w:iCs/>
          <w:lang w:val="en-GB"/>
        </w:rPr>
        <w:t>pre</w:t>
      </w:r>
      <w:r w:rsidR="00623046">
        <w:rPr>
          <w:rFonts w:eastAsia="ＭＳ 明朝"/>
          <w:bCs/>
          <w:iCs/>
          <w:lang w:val="en-GB"/>
        </w:rPr>
        <w:t xml:space="preserve">mature to decide the test system </w:t>
      </w:r>
      <w:r w:rsidR="00A55ED7">
        <w:rPr>
          <w:rFonts w:eastAsia="ＭＳ 明朝"/>
          <w:bCs/>
          <w:iCs/>
          <w:lang w:val="en-GB"/>
        </w:rPr>
        <w:t xml:space="preserve">setup at this moment. But from the </w:t>
      </w:r>
      <w:r w:rsidR="006A021B">
        <w:rPr>
          <w:rFonts w:eastAsia="ＭＳ 明朝"/>
          <w:bCs/>
          <w:iCs/>
          <w:lang w:val="en-GB"/>
        </w:rPr>
        <w:t xml:space="preserve">expected </w:t>
      </w:r>
      <w:r w:rsidR="00A55ED7">
        <w:rPr>
          <w:rFonts w:eastAsia="ＭＳ 明朝"/>
          <w:bCs/>
          <w:iCs/>
          <w:lang w:val="en-GB"/>
        </w:rPr>
        <w:t xml:space="preserve">market demand to minimize a </w:t>
      </w:r>
      <w:r w:rsidR="008D2580">
        <w:rPr>
          <w:rFonts w:eastAsia="ＭＳ 明朝"/>
          <w:bCs/>
          <w:iCs/>
          <w:lang w:val="en-GB"/>
        </w:rPr>
        <w:t>variety</w:t>
      </w:r>
      <w:r w:rsidR="00A55ED7">
        <w:rPr>
          <w:rFonts w:eastAsia="ＭＳ 明朝"/>
          <w:bCs/>
          <w:iCs/>
          <w:lang w:val="en-GB"/>
        </w:rPr>
        <w:t xml:space="preserve"> of test systems for FR1 and FR2, </w:t>
      </w:r>
      <w:r w:rsidR="00F375F4">
        <w:rPr>
          <w:rFonts w:eastAsia="ＭＳ 明朝"/>
          <w:bCs/>
          <w:iCs/>
          <w:lang w:val="en-GB"/>
        </w:rPr>
        <w:t xml:space="preserve">we suppose the method </w:t>
      </w:r>
      <w:r w:rsidR="005B5DD1">
        <w:rPr>
          <w:rFonts w:eastAsia="ＭＳ 明朝"/>
          <w:bCs/>
          <w:iCs/>
          <w:lang w:val="en-GB"/>
        </w:rPr>
        <w:t>2-</w:t>
      </w:r>
      <w:r w:rsidR="004C5066">
        <w:rPr>
          <w:rFonts w:eastAsia="ＭＳ 明朝"/>
          <w:bCs/>
          <w:iCs/>
          <w:lang w:val="en-GB"/>
        </w:rPr>
        <w:t>2</w:t>
      </w:r>
      <w:r w:rsidR="005B5DD1">
        <w:rPr>
          <w:rFonts w:eastAsia="ＭＳ 明朝"/>
          <w:bCs/>
          <w:iCs/>
          <w:lang w:val="en-GB"/>
        </w:rPr>
        <w:t xml:space="preserve"> </w:t>
      </w:r>
      <w:r w:rsidR="002B34D1">
        <w:rPr>
          <w:rFonts w:eastAsia="ＭＳ 明朝"/>
          <w:bCs/>
          <w:iCs/>
          <w:lang w:val="en-GB"/>
        </w:rPr>
        <w:t xml:space="preserve">with multiple DFF antennae </w:t>
      </w:r>
      <w:r w:rsidR="006A021B">
        <w:rPr>
          <w:rFonts w:eastAsia="ＭＳ 明朝"/>
          <w:bCs/>
          <w:iCs/>
          <w:lang w:val="en-GB"/>
        </w:rPr>
        <w:t xml:space="preserve">(i.e. figure 2.2-2) </w:t>
      </w:r>
      <w:r w:rsidR="002B34D1">
        <w:rPr>
          <w:rFonts w:eastAsia="ＭＳ 明朝"/>
          <w:bCs/>
          <w:iCs/>
          <w:lang w:val="en-GB"/>
        </w:rPr>
        <w:t xml:space="preserve">or </w:t>
      </w:r>
      <w:r w:rsidR="008D2580">
        <w:rPr>
          <w:rFonts w:eastAsia="ＭＳ 明朝"/>
          <w:bCs/>
          <w:iCs/>
          <w:lang w:val="en-GB"/>
        </w:rPr>
        <w:t xml:space="preserve">method </w:t>
      </w:r>
      <w:r w:rsidR="005B5DD1">
        <w:rPr>
          <w:rFonts w:eastAsia="ＭＳ 明朝"/>
          <w:bCs/>
          <w:iCs/>
          <w:lang w:val="en-GB"/>
        </w:rPr>
        <w:t>3</w:t>
      </w:r>
      <w:r w:rsidR="000855C3">
        <w:rPr>
          <w:rFonts w:eastAsia="ＭＳ 明朝"/>
          <w:bCs/>
          <w:iCs/>
          <w:lang w:val="en-GB"/>
        </w:rPr>
        <w:t xml:space="preserve"> (figure 2.2-3)</w:t>
      </w:r>
      <w:r w:rsidR="008D2580">
        <w:rPr>
          <w:rFonts w:eastAsia="ＭＳ 明朝"/>
          <w:bCs/>
          <w:iCs/>
          <w:lang w:val="en-GB"/>
        </w:rPr>
        <w:t xml:space="preserve"> are the practical solutions</w:t>
      </w:r>
      <w:r w:rsidR="00CB08E0">
        <w:rPr>
          <w:rFonts w:eastAsia="ＭＳ 明朝"/>
          <w:bCs/>
          <w:iCs/>
          <w:lang w:val="en-GB"/>
        </w:rPr>
        <w:t>,</w:t>
      </w:r>
      <w:r w:rsidR="007C19E0">
        <w:rPr>
          <w:rFonts w:eastAsia="ＭＳ 明朝"/>
          <w:bCs/>
          <w:iCs/>
          <w:lang w:val="en-GB"/>
        </w:rPr>
        <w:t xml:space="preserve"> and should</w:t>
      </w:r>
      <w:r w:rsidR="00E96A59">
        <w:rPr>
          <w:rFonts w:eastAsia="ＭＳ 明朝"/>
          <w:bCs/>
          <w:iCs/>
          <w:lang w:val="en-GB"/>
        </w:rPr>
        <w:t xml:space="preserve"> be</w:t>
      </w:r>
      <w:r w:rsidR="007C19E0">
        <w:rPr>
          <w:rFonts w:eastAsia="ＭＳ 明朝"/>
          <w:bCs/>
          <w:iCs/>
          <w:lang w:val="en-GB"/>
        </w:rPr>
        <w:t xml:space="preserve"> </w:t>
      </w:r>
      <w:r w:rsidR="00CB08E0">
        <w:rPr>
          <w:rFonts w:eastAsia="ＭＳ 明朝"/>
          <w:bCs/>
          <w:iCs/>
          <w:lang w:val="en-GB"/>
        </w:rPr>
        <w:t>aim</w:t>
      </w:r>
      <w:r w:rsidR="00E96A59">
        <w:rPr>
          <w:rFonts w:eastAsia="ＭＳ 明朝"/>
          <w:bCs/>
          <w:iCs/>
          <w:lang w:val="en-GB"/>
        </w:rPr>
        <w:t>ed</w:t>
      </w:r>
      <w:r w:rsidR="008F32BF">
        <w:rPr>
          <w:rFonts w:eastAsia="ＭＳ 明朝"/>
          <w:bCs/>
          <w:iCs/>
          <w:lang w:val="en-GB"/>
        </w:rPr>
        <w:t xml:space="preserve"> </w:t>
      </w:r>
      <w:r w:rsidR="006A021B">
        <w:rPr>
          <w:rFonts w:eastAsia="ＭＳ 明朝"/>
          <w:bCs/>
          <w:iCs/>
          <w:lang w:val="en-GB"/>
        </w:rPr>
        <w:t>for now</w:t>
      </w:r>
      <w:r w:rsidR="008D2580">
        <w:rPr>
          <w:rFonts w:eastAsia="ＭＳ 明朝"/>
          <w:bCs/>
          <w:iCs/>
          <w:lang w:val="en-GB"/>
        </w:rPr>
        <w:t>.</w:t>
      </w:r>
      <w:r w:rsidR="00776F77">
        <w:rPr>
          <w:rFonts w:eastAsia="ＭＳ 明朝"/>
          <w:bCs/>
          <w:iCs/>
          <w:lang w:val="en-GB"/>
        </w:rPr>
        <w:t xml:space="preserve"> </w:t>
      </w:r>
    </w:p>
    <w:p w14:paraId="412C0C1F" w14:textId="74D3D95A" w:rsidR="002237D3" w:rsidRPr="008F421F" w:rsidRDefault="008F421F">
      <w:pPr>
        <w:spacing w:beforeLines="0" w:before="0" w:afterLines="0" w:after="0"/>
        <w:rPr>
          <w:rFonts w:eastAsia="ＭＳ 明朝"/>
          <w:b/>
          <w:i/>
          <w:lang w:val="en-GB"/>
        </w:rPr>
      </w:pPr>
      <w:r>
        <w:rPr>
          <w:rFonts w:eastAsia="ＭＳ 明朝"/>
          <w:b/>
          <w:i/>
          <w:lang w:val="en-GB"/>
        </w:rPr>
        <w:t>Proposal 2</w:t>
      </w:r>
      <w:r w:rsidR="003C2649" w:rsidRPr="008F421F">
        <w:rPr>
          <w:rFonts w:eastAsia="ＭＳ 明朝"/>
          <w:b/>
          <w:i/>
          <w:lang w:val="en-GB"/>
        </w:rPr>
        <w:t>: RAN4 aim the method 2-</w:t>
      </w:r>
      <w:r w:rsidR="00C67D36">
        <w:rPr>
          <w:rFonts w:eastAsia="ＭＳ 明朝"/>
          <w:b/>
          <w:i/>
          <w:lang w:val="en-GB"/>
        </w:rPr>
        <w:t>2</w:t>
      </w:r>
      <w:r w:rsidR="003C2649" w:rsidRPr="008F421F">
        <w:rPr>
          <w:rFonts w:eastAsia="ＭＳ 明朝"/>
          <w:b/>
          <w:i/>
          <w:lang w:val="en-GB"/>
        </w:rPr>
        <w:t xml:space="preserve"> </w:t>
      </w:r>
      <w:r w:rsidRPr="008F421F">
        <w:rPr>
          <w:rFonts w:eastAsia="ＭＳ 明朝"/>
          <w:b/>
          <w:i/>
          <w:lang w:val="en-GB"/>
        </w:rPr>
        <w:t>or method 3</w:t>
      </w:r>
      <w:r>
        <w:rPr>
          <w:rFonts w:eastAsia="ＭＳ 明朝"/>
          <w:b/>
          <w:i/>
          <w:lang w:val="en-GB"/>
        </w:rPr>
        <w:t xml:space="preserve"> for the 2AoA RF test</w:t>
      </w:r>
      <w:r w:rsidR="003A0A5E">
        <w:rPr>
          <w:rFonts w:eastAsia="ＭＳ 明朝"/>
          <w:b/>
          <w:i/>
          <w:lang w:val="en-GB"/>
        </w:rPr>
        <w:t>s</w:t>
      </w:r>
      <w:r w:rsidRPr="008F421F">
        <w:rPr>
          <w:rFonts w:eastAsia="ＭＳ 明朝"/>
          <w:b/>
          <w:i/>
          <w:lang w:val="en-GB"/>
        </w:rPr>
        <w:t>.</w:t>
      </w:r>
      <w:r w:rsidR="002237D3" w:rsidRPr="008F421F">
        <w:rPr>
          <w:rFonts w:eastAsia="ＭＳ 明朝"/>
          <w:b/>
          <w:i/>
          <w:lang w:val="en-GB"/>
        </w:rPr>
        <w:br w:type="page"/>
      </w:r>
    </w:p>
    <w:p w14:paraId="2C86B21B" w14:textId="2E7A4DFB" w:rsidR="00504BE7" w:rsidRPr="00353575" w:rsidRDefault="00504BE7" w:rsidP="002237D3">
      <w:pPr>
        <w:spacing w:before="120" w:after="120"/>
        <w:jc w:val="center"/>
        <w:rPr>
          <w:rFonts w:eastAsia="ＭＳ 明朝"/>
          <w:b/>
          <w:iCs/>
          <w:lang w:val="en-GB"/>
        </w:rPr>
      </w:pPr>
      <w:r w:rsidRPr="00353575">
        <w:rPr>
          <w:rFonts w:eastAsia="ＭＳ 明朝"/>
          <w:b/>
          <w:iCs/>
          <w:lang w:val="en-GB"/>
        </w:rPr>
        <w:lastRenderedPageBreak/>
        <w:t xml:space="preserve">Table 2.2-1: Comparison of test </w:t>
      </w:r>
      <w:r w:rsidR="00AD062E" w:rsidRPr="00353575">
        <w:rPr>
          <w:rFonts w:eastAsia="ＭＳ 明朝"/>
          <w:b/>
          <w:iCs/>
          <w:lang w:val="en-GB"/>
        </w:rPr>
        <w:t>method</w:t>
      </w:r>
      <w:r w:rsidR="00457606" w:rsidRPr="00353575">
        <w:rPr>
          <w:rFonts w:eastAsia="ＭＳ 明朝"/>
          <w:b/>
          <w:iCs/>
          <w:lang w:val="en-GB"/>
        </w:rPr>
        <w:t>s</w:t>
      </w:r>
      <w:r w:rsidR="00AD062E" w:rsidRPr="00353575">
        <w:rPr>
          <w:rFonts w:eastAsia="ＭＳ 明朝"/>
          <w:b/>
          <w:iCs/>
          <w:lang w:val="en-GB"/>
        </w:rPr>
        <w:t xml:space="preserve"> </w:t>
      </w:r>
      <w:r w:rsidRPr="00353575">
        <w:rPr>
          <w:rFonts w:eastAsia="ＭＳ 明朝"/>
          <w:b/>
          <w:iCs/>
          <w:lang w:val="en-GB"/>
        </w:rPr>
        <w:t xml:space="preserve">for FR2 2AoA </w:t>
      </w:r>
      <w:r w:rsidR="002237D3" w:rsidRPr="00353575">
        <w:rPr>
          <w:rFonts w:eastAsia="ＭＳ 明朝"/>
          <w:b/>
          <w:iCs/>
          <w:lang w:val="en-GB"/>
        </w:rPr>
        <w:t>Rx</w:t>
      </w:r>
      <w:r w:rsidR="003A2032" w:rsidRPr="00353575">
        <w:rPr>
          <w:rFonts w:eastAsia="ＭＳ 明朝"/>
          <w:b/>
          <w:iCs/>
          <w:lang w:val="en-GB"/>
        </w:rPr>
        <w:t xml:space="preserve"> measurements</w:t>
      </w:r>
    </w:p>
    <w:tbl>
      <w:tblPr>
        <w:tblStyle w:val="aff2"/>
        <w:tblW w:w="0" w:type="auto"/>
        <w:tblLook w:val="04A0" w:firstRow="1" w:lastRow="0" w:firstColumn="1" w:lastColumn="0" w:noHBand="0" w:noVBand="1"/>
      </w:tblPr>
      <w:tblGrid>
        <w:gridCol w:w="1271"/>
        <w:gridCol w:w="3189"/>
        <w:gridCol w:w="3190"/>
        <w:gridCol w:w="1981"/>
      </w:tblGrid>
      <w:tr w:rsidR="009323A8" w14:paraId="0C78DFC4" w14:textId="77777777" w:rsidTr="0036682C">
        <w:tc>
          <w:tcPr>
            <w:tcW w:w="1271" w:type="dxa"/>
          </w:tcPr>
          <w:p w14:paraId="4F01B557" w14:textId="5739D701" w:rsidR="009323A8" w:rsidRDefault="009323A8" w:rsidP="003A2032">
            <w:pPr>
              <w:spacing w:before="120" w:after="120"/>
              <w:jc w:val="center"/>
              <w:rPr>
                <w:rFonts w:eastAsia="ＭＳ 明朝"/>
                <w:bCs/>
                <w:iCs/>
                <w:lang w:val="en-GB"/>
              </w:rPr>
            </w:pPr>
            <w:r>
              <w:rPr>
                <w:rFonts w:eastAsia="ＭＳ 明朝"/>
                <w:bCs/>
                <w:iCs/>
                <w:lang w:val="en-GB"/>
              </w:rPr>
              <w:t>Methods</w:t>
            </w:r>
          </w:p>
        </w:tc>
        <w:tc>
          <w:tcPr>
            <w:tcW w:w="3189" w:type="dxa"/>
          </w:tcPr>
          <w:p w14:paraId="0F9697DC" w14:textId="264105C2" w:rsidR="009323A8" w:rsidRDefault="009323A8" w:rsidP="003A2032">
            <w:pPr>
              <w:spacing w:before="120" w:after="120"/>
              <w:jc w:val="center"/>
              <w:rPr>
                <w:rFonts w:eastAsia="ＭＳ 明朝"/>
                <w:bCs/>
                <w:iCs/>
                <w:lang w:val="en-GB"/>
              </w:rPr>
            </w:pPr>
            <w:r>
              <w:rPr>
                <w:rFonts w:eastAsia="ＭＳ 明朝"/>
                <w:bCs/>
                <w:iCs/>
                <w:lang w:val="en-GB"/>
              </w:rPr>
              <w:t>Pros</w:t>
            </w:r>
          </w:p>
        </w:tc>
        <w:tc>
          <w:tcPr>
            <w:tcW w:w="3190" w:type="dxa"/>
          </w:tcPr>
          <w:p w14:paraId="1F4C90D1" w14:textId="33C3C746" w:rsidR="009323A8" w:rsidRDefault="009323A8" w:rsidP="003A2032">
            <w:pPr>
              <w:spacing w:before="120" w:after="120"/>
              <w:jc w:val="center"/>
              <w:rPr>
                <w:rFonts w:eastAsia="ＭＳ 明朝"/>
                <w:bCs/>
                <w:iCs/>
                <w:lang w:val="en-GB"/>
              </w:rPr>
            </w:pPr>
            <w:r>
              <w:rPr>
                <w:rFonts w:eastAsia="ＭＳ 明朝"/>
                <w:bCs/>
                <w:iCs/>
                <w:lang w:val="en-GB"/>
              </w:rPr>
              <w:t>Cons</w:t>
            </w:r>
          </w:p>
        </w:tc>
        <w:tc>
          <w:tcPr>
            <w:tcW w:w="1981" w:type="dxa"/>
          </w:tcPr>
          <w:p w14:paraId="575C56C0" w14:textId="6187EA3E" w:rsidR="009323A8" w:rsidRDefault="009323A8" w:rsidP="003A2032">
            <w:pPr>
              <w:spacing w:before="120" w:after="120"/>
              <w:jc w:val="center"/>
              <w:rPr>
                <w:rFonts w:eastAsia="ＭＳ 明朝"/>
                <w:bCs/>
                <w:iCs/>
                <w:lang w:val="en-GB"/>
              </w:rPr>
            </w:pPr>
            <w:r>
              <w:rPr>
                <w:rFonts w:eastAsia="ＭＳ 明朝"/>
                <w:bCs/>
                <w:iCs/>
                <w:lang w:val="en-GB"/>
              </w:rPr>
              <w:t>Remarks</w:t>
            </w:r>
          </w:p>
        </w:tc>
      </w:tr>
      <w:tr w:rsidR="009323A8" w14:paraId="53339215" w14:textId="77777777" w:rsidTr="0036682C">
        <w:tc>
          <w:tcPr>
            <w:tcW w:w="1271" w:type="dxa"/>
          </w:tcPr>
          <w:p w14:paraId="3C451701" w14:textId="77777777" w:rsidR="009323A8" w:rsidRDefault="009323A8" w:rsidP="003A2032">
            <w:pPr>
              <w:spacing w:before="120" w:after="120"/>
              <w:jc w:val="center"/>
              <w:rPr>
                <w:rFonts w:eastAsia="ＭＳ 明朝"/>
                <w:bCs/>
                <w:iCs/>
                <w:lang w:val="en-GB"/>
              </w:rPr>
            </w:pPr>
            <w:r>
              <w:rPr>
                <w:rFonts w:eastAsia="ＭＳ 明朝"/>
                <w:bCs/>
                <w:iCs/>
                <w:lang w:val="en-GB"/>
              </w:rPr>
              <w:t>Method 1, 1’</w:t>
            </w:r>
          </w:p>
          <w:p w14:paraId="142D17C8" w14:textId="4331D095" w:rsidR="00027652" w:rsidRDefault="00027652" w:rsidP="003A2032">
            <w:pPr>
              <w:spacing w:before="120" w:after="120"/>
              <w:jc w:val="center"/>
              <w:rPr>
                <w:rFonts w:eastAsia="ＭＳ 明朝"/>
                <w:bCs/>
                <w:iCs/>
                <w:lang w:val="en-GB"/>
              </w:rPr>
            </w:pPr>
            <w:r>
              <w:rPr>
                <w:rFonts w:eastAsia="ＭＳ 明朝"/>
                <w:bCs/>
                <w:iCs/>
                <w:lang w:val="en-GB"/>
              </w:rPr>
              <w:t>(2</w:t>
            </w:r>
            <w:r w:rsidR="00135ED2">
              <w:rPr>
                <w:rFonts w:eastAsia="ＭＳ 明朝"/>
                <w:bCs/>
                <w:iCs/>
                <w:lang w:val="en-GB"/>
              </w:rPr>
              <w:t xml:space="preserve"> </w:t>
            </w:r>
            <w:r>
              <w:rPr>
                <w:rFonts w:eastAsia="ＭＳ 明朝"/>
                <w:bCs/>
                <w:iCs/>
                <w:lang w:val="en-GB"/>
              </w:rPr>
              <w:t>x</w:t>
            </w:r>
            <w:r w:rsidR="00135ED2">
              <w:rPr>
                <w:rFonts w:eastAsia="ＭＳ 明朝"/>
                <w:bCs/>
                <w:iCs/>
                <w:lang w:val="en-GB"/>
              </w:rPr>
              <w:t xml:space="preserve"> </w:t>
            </w:r>
            <w:r>
              <w:rPr>
                <w:rFonts w:eastAsia="ＭＳ 明朝"/>
                <w:bCs/>
                <w:iCs/>
                <w:lang w:val="en-GB"/>
              </w:rPr>
              <w:t>IFF)</w:t>
            </w:r>
          </w:p>
        </w:tc>
        <w:tc>
          <w:tcPr>
            <w:tcW w:w="3189" w:type="dxa"/>
          </w:tcPr>
          <w:p w14:paraId="20F60244" w14:textId="190BA91A" w:rsidR="009323A8" w:rsidRDefault="0074214B" w:rsidP="00636011">
            <w:pPr>
              <w:spacing w:before="120" w:after="120"/>
              <w:rPr>
                <w:rFonts w:eastAsia="ＭＳ 明朝"/>
                <w:bCs/>
                <w:iCs/>
                <w:lang w:val="en-GB"/>
              </w:rPr>
            </w:pPr>
            <w:r>
              <w:rPr>
                <w:rFonts w:eastAsia="ＭＳ 明朝"/>
                <w:bCs/>
                <w:iCs/>
                <w:lang w:val="en-GB"/>
              </w:rPr>
              <w:t xml:space="preserve">Possible to test </w:t>
            </w:r>
            <w:r w:rsidR="008A3405">
              <w:rPr>
                <w:rFonts w:eastAsia="ＭＳ 明朝"/>
                <w:bCs/>
                <w:iCs/>
                <w:lang w:val="en-GB"/>
              </w:rPr>
              <w:t xml:space="preserve">multiple </w:t>
            </w:r>
            <w:r w:rsidR="00BF6120">
              <w:rPr>
                <w:rFonts w:eastAsia="ＭＳ 明朝"/>
                <w:bCs/>
                <w:iCs/>
                <w:lang w:val="en-GB"/>
              </w:rPr>
              <w:t xml:space="preserve">UE </w:t>
            </w:r>
            <w:r w:rsidR="008A3405">
              <w:rPr>
                <w:rFonts w:eastAsia="ＭＳ 明朝"/>
                <w:bCs/>
                <w:iCs/>
                <w:lang w:val="en-GB"/>
              </w:rPr>
              <w:t>panels</w:t>
            </w:r>
            <w:r>
              <w:rPr>
                <w:rFonts w:eastAsia="ＭＳ 明朝"/>
                <w:bCs/>
                <w:iCs/>
                <w:lang w:val="en-GB"/>
              </w:rPr>
              <w:t xml:space="preserve"> </w:t>
            </w:r>
            <w:r w:rsidR="00055D5A">
              <w:rPr>
                <w:rFonts w:eastAsia="ＭＳ 明朝"/>
                <w:bCs/>
                <w:iCs/>
                <w:lang w:val="en-GB"/>
              </w:rPr>
              <w:t xml:space="preserve"> </w:t>
            </w:r>
            <w:r w:rsidR="00C05E28">
              <w:rPr>
                <w:rFonts w:eastAsia="ＭＳ 明朝"/>
                <w:bCs/>
                <w:iCs/>
                <w:lang w:val="en-GB"/>
              </w:rPr>
              <w:t>simultaneously</w:t>
            </w:r>
            <w:r w:rsidR="00644B1D">
              <w:rPr>
                <w:rFonts w:eastAsia="ＭＳ 明朝"/>
                <w:bCs/>
                <w:iCs/>
                <w:lang w:val="en-GB"/>
              </w:rPr>
              <w:t xml:space="preserve"> with 2 </w:t>
            </w:r>
            <w:proofErr w:type="spellStart"/>
            <w:r w:rsidR="00644B1D">
              <w:rPr>
                <w:rFonts w:eastAsia="ＭＳ 明朝"/>
                <w:bCs/>
                <w:iCs/>
                <w:lang w:val="en-GB"/>
              </w:rPr>
              <w:t>AoAs</w:t>
            </w:r>
            <w:proofErr w:type="spellEnd"/>
            <w:r w:rsidR="00BA0C2D">
              <w:rPr>
                <w:rFonts w:eastAsia="ＭＳ 明朝"/>
                <w:bCs/>
                <w:iCs/>
                <w:lang w:val="en-GB"/>
              </w:rPr>
              <w:t>.</w:t>
            </w:r>
          </w:p>
        </w:tc>
        <w:tc>
          <w:tcPr>
            <w:tcW w:w="3190" w:type="dxa"/>
          </w:tcPr>
          <w:p w14:paraId="573E00C6" w14:textId="5F5D2ADF" w:rsidR="009323A8" w:rsidRDefault="00C05E28" w:rsidP="00636011">
            <w:pPr>
              <w:spacing w:before="120" w:after="120"/>
              <w:rPr>
                <w:rFonts w:eastAsia="ＭＳ 明朝"/>
                <w:bCs/>
                <w:iCs/>
                <w:lang w:val="en-GB"/>
              </w:rPr>
            </w:pPr>
            <w:r>
              <w:rPr>
                <w:rFonts w:eastAsia="ＭＳ 明朝"/>
                <w:bCs/>
                <w:iCs/>
                <w:lang w:val="en-GB"/>
              </w:rPr>
              <w:t>Complex system configuration</w:t>
            </w:r>
            <w:r w:rsidR="00BA0C2D">
              <w:rPr>
                <w:rFonts w:eastAsia="ＭＳ 明朝"/>
                <w:bCs/>
                <w:iCs/>
                <w:lang w:val="en-GB"/>
              </w:rPr>
              <w:t>.</w:t>
            </w:r>
          </w:p>
          <w:p w14:paraId="1162036A" w14:textId="77777777" w:rsidR="00C05E28" w:rsidRDefault="00DC46A8" w:rsidP="00636011">
            <w:pPr>
              <w:spacing w:before="120" w:after="120"/>
              <w:rPr>
                <w:rFonts w:eastAsia="ＭＳ 明朝"/>
                <w:bCs/>
                <w:iCs/>
                <w:lang w:val="en-GB"/>
              </w:rPr>
            </w:pPr>
            <w:r>
              <w:rPr>
                <w:rFonts w:eastAsia="ＭＳ 明朝"/>
                <w:bCs/>
                <w:iCs/>
                <w:lang w:val="en-GB"/>
              </w:rPr>
              <w:t>Huge chamber size</w:t>
            </w:r>
            <w:r w:rsidR="00BA0C2D">
              <w:rPr>
                <w:rFonts w:eastAsia="ＭＳ 明朝"/>
                <w:bCs/>
                <w:iCs/>
                <w:lang w:val="en-GB"/>
              </w:rPr>
              <w:t>.</w:t>
            </w:r>
          </w:p>
          <w:p w14:paraId="18C19D6F" w14:textId="54D83845" w:rsidR="00761294" w:rsidRDefault="00761294" w:rsidP="00636011">
            <w:pPr>
              <w:spacing w:before="120" w:after="120"/>
              <w:rPr>
                <w:rFonts w:eastAsia="ＭＳ 明朝"/>
                <w:bCs/>
                <w:iCs/>
                <w:lang w:val="en-GB"/>
              </w:rPr>
            </w:pPr>
            <w:r>
              <w:rPr>
                <w:rFonts w:eastAsia="ＭＳ 明朝"/>
                <w:bCs/>
                <w:iCs/>
                <w:lang w:val="en-GB"/>
              </w:rPr>
              <w:t>Concern with the feasibility.</w:t>
            </w:r>
          </w:p>
        </w:tc>
        <w:tc>
          <w:tcPr>
            <w:tcW w:w="1981" w:type="dxa"/>
          </w:tcPr>
          <w:p w14:paraId="56C15DAD" w14:textId="77777777" w:rsidR="009323A8" w:rsidRDefault="009323A8" w:rsidP="00636011">
            <w:pPr>
              <w:spacing w:before="120" w:after="120"/>
              <w:rPr>
                <w:rFonts w:eastAsia="ＭＳ 明朝"/>
                <w:bCs/>
                <w:iCs/>
                <w:lang w:val="en-GB"/>
              </w:rPr>
            </w:pPr>
          </w:p>
        </w:tc>
      </w:tr>
      <w:tr w:rsidR="009323A8" w14:paraId="164C01D7" w14:textId="77777777" w:rsidTr="0036682C">
        <w:tc>
          <w:tcPr>
            <w:tcW w:w="1271" w:type="dxa"/>
          </w:tcPr>
          <w:p w14:paraId="61431D2F" w14:textId="77777777" w:rsidR="009323A8" w:rsidRDefault="009323A8" w:rsidP="003A2032">
            <w:pPr>
              <w:spacing w:before="120" w:after="120"/>
              <w:jc w:val="center"/>
              <w:rPr>
                <w:rFonts w:eastAsia="ＭＳ 明朝"/>
                <w:bCs/>
                <w:iCs/>
                <w:lang w:val="en-GB"/>
              </w:rPr>
            </w:pPr>
            <w:r>
              <w:rPr>
                <w:rFonts w:eastAsia="ＭＳ 明朝"/>
                <w:bCs/>
                <w:iCs/>
                <w:lang w:val="en-GB"/>
              </w:rPr>
              <w:t>Method 2-1</w:t>
            </w:r>
          </w:p>
          <w:p w14:paraId="7C782078" w14:textId="68A9E0E2" w:rsidR="00B16315" w:rsidRDefault="00B16315" w:rsidP="003A2032">
            <w:pPr>
              <w:spacing w:before="120" w:after="120"/>
              <w:jc w:val="center"/>
              <w:rPr>
                <w:rFonts w:eastAsia="ＭＳ 明朝"/>
                <w:bCs/>
                <w:iCs/>
                <w:lang w:val="en-GB"/>
              </w:rPr>
            </w:pPr>
            <w:r>
              <w:rPr>
                <w:rFonts w:eastAsia="ＭＳ 明朝"/>
                <w:bCs/>
                <w:iCs/>
                <w:lang w:val="en-GB"/>
              </w:rPr>
              <w:t>(IFF</w:t>
            </w:r>
            <w:r w:rsidR="00135ED2">
              <w:rPr>
                <w:rFonts w:eastAsia="ＭＳ 明朝"/>
                <w:bCs/>
                <w:iCs/>
                <w:lang w:val="en-GB"/>
              </w:rPr>
              <w:t xml:space="preserve"> </w:t>
            </w:r>
            <w:r>
              <w:rPr>
                <w:rFonts w:eastAsia="ＭＳ 明朝"/>
                <w:bCs/>
                <w:iCs/>
                <w:lang w:val="en-GB"/>
              </w:rPr>
              <w:t>+</w:t>
            </w:r>
            <w:r w:rsidR="00135ED2">
              <w:rPr>
                <w:rFonts w:eastAsia="ＭＳ 明朝"/>
                <w:bCs/>
                <w:iCs/>
                <w:lang w:val="en-GB"/>
              </w:rPr>
              <w:t xml:space="preserve"> </w:t>
            </w:r>
            <w:r>
              <w:rPr>
                <w:rFonts w:eastAsia="ＭＳ 明朝"/>
                <w:bCs/>
                <w:iCs/>
                <w:lang w:val="en-GB"/>
              </w:rPr>
              <w:t>DFF with a slider)</w:t>
            </w:r>
          </w:p>
        </w:tc>
        <w:tc>
          <w:tcPr>
            <w:tcW w:w="3189" w:type="dxa"/>
          </w:tcPr>
          <w:p w14:paraId="08413A31" w14:textId="77777777" w:rsidR="009323A8" w:rsidRDefault="00DC46A8" w:rsidP="00636011">
            <w:pPr>
              <w:spacing w:before="120" w:after="120"/>
              <w:rPr>
                <w:rFonts w:eastAsia="ＭＳ 明朝"/>
                <w:bCs/>
                <w:iCs/>
                <w:lang w:val="en-GB"/>
              </w:rPr>
            </w:pPr>
            <w:r>
              <w:rPr>
                <w:rFonts w:eastAsia="ＭＳ 明朝"/>
                <w:bCs/>
                <w:iCs/>
                <w:lang w:val="en-GB"/>
              </w:rPr>
              <w:t xml:space="preserve">Possible to test 2 </w:t>
            </w:r>
            <w:proofErr w:type="spellStart"/>
            <w:r>
              <w:rPr>
                <w:rFonts w:eastAsia="ＭＳ 明朝"/>
                <w:bCs/>
                <w:iCs/>
                <w:lang w:val="en-GB"/>
              </w:rPr>
              <w:t>AoAs</w:t>
            </w:r>
            <w:proofErr w:type="spellEnd"/>
            <w:r>
              <w:rPr>
                <w:rFonts w:eastAsia="ＭＳ 明朝"/>
                <w:bCs/>
                <w:iCs/>
                <w:lang w:val="en-GB"/>
              </w:rPr>
              <w:t xml:space="preserve"> sequentially</w:t>
            </w:r>
          </w:p>
          <w:p w14:paraId="27828A90" w14:textId="52300993" w:rsidR="00DC46A8" w:rsidRDefault="004768D9" w:rsidP="00636011">
            <w:pPr>
              <w:spacing w:before="120" w:after="120"/>
              <w:rPr>
                <w:rFonts w:eastAsia="ＭＳ 明朝"/>
                <w:bCs/>
                <w:iCs/>
                <w:lang w:val="en-GB"/>
              </w:rPr>
            </w:pPr>
            <w:r>
              <w:rPr>
                <w:rFonts w:eastAsia="ＭＳ 明朝"/>
                <w:bCs/>
                <w:iCs/>
                <w:lang w:val="en-GB"/>
              </w:rPr>
              <w:t xml:space="preserve">Reduced system complexity </w:t>
            </w:r>
          </w:p>
        </w:tc>
        <w:tc>
          <w:tcPr>
            <w:tcW w:w="3190" w:type="dxa"/>
          </w:tcPr>
          <w:p w14:paraId="5FE802DC" w14:textId="77777777" w:rsidR="00BD3D36" w:rsidRDefault="00D078D0" w:rsidP="00636011">
            <w:pPr>
              <w:spacing w:before="120" w:after="120"/>
              <w:rPr>
                <w:rFonts w:eastAsia="ＭＳ 明朝"/>
                <w:bCs/>
                <w:iCs/>
                <w:lang w:val="en-GB"/>
              </w:rPr>
            </w:pPr>
            <w:r>
              <w:rPr>
                <w:rFonts w:eastAsia="ＭＳ 明朝"/>
                <w:bCs/>
                <w:iCs/>
                <w:lang w:val="en-GB"/>
              </w:rPr>
              <w:t xml:space="preserve">Still a </w:t>
            </w:r>
            <w:r w:rsidR="00BA0C2D">
              <w:rPr>
                <w:rFonts w:eastAsia="ＭＳ 明朝"/>
                <w:bCs/>
                <w:iCs/>
                <w:lang w:val="en-GB"/>
              </w:rPr>
              <w:t xml:space="preserve">little complex </w:t>
            </w:r>
            <w:r w:rsidR="00BD3D36">
              <w:rPr>
                <w:rFonts w:eastAsia="ＭＳ 明朝"/>
                <w:bCs/>
                <w:iCs/>
                <w:lang w:val="en-GB"/>
              </w:rPr>
              <w:t>system.</w:t>
            </w:r>
          </w:p>
          <w:p w14:paraId="560A909A" w14:textId="2512A22C" w:rsidR="008D54F0" w:rsidRDefault="00814D8B" w:rsidP="00636011">
            <w:pPr>
              <w:spacing w:before="120" w:after="120"/>
              <w:rPr>
                <w:rFonts w:eastAsia="ＭＳ 明朝"/>
                <w:bCs/>
                <w:iCs/>
                <w:lang w:val="en-GB"/>
              </w:rPr>
            </w:pPr>
            <w:r>
              <w:rPr>
                <w:rFonts w:eastAsia="ＭＳ 明朝"/>
                <w:bCs/>
                <w:iCs/>
                <w:lang w:val="en-GB"/>
              </w:rPr>
              <w:t>Need to study t</w:t>
            </w:r>
            <w:r w:rsidR="008D54F0">
              <w:rPr>
                <w:rFonts w:eastAsia="ＭＳ 明朝"/>
                <w:bCs/>
                <w:iCs/>
                <w:lang w:val="en-GB"/>
              </w:rPr>
              <w:t>est procedure</w:t>
            </w:r>
            <w:r>
              <w:rPr>
                <w:rFonts w:eastAsia="ＭＳ 明朝"/>
                <w:bCs/>
                <w:iCs/>
                <w:lang w:val="en-GB"/>
              </w:rPr>
              <w:t>s</w:t>
            </w:r>
            <w:r w:rsidR="008D54F0">
              <w:rPr>
                <w:rFonts w:eastAsia="ＭＳ 明朝"/>
                <w:bCs/>
                <w:iCs/>
                <w:lang w:val="en-GB"/>
              </w:rPr>
              <w:t xml:space="preserve"> to ensure testing each active </w:t>
            </w:r>
            <w:r w:rsidR="00F51DAA">
              <w:rPr>
                <w:rFonts w:eastAsia="ＭＳ 明朝"/>
                <w:bCs/>
                <w:iCs/>
                <w:lang w:val="en-GB"/>
              </w:rPr>
              <w:t>panel</w:t>
            </w:r>
            <w:r>
              <w:rPr>
                <w:rFonts w:eastAsia="ＭＳ 明朝"/>
                <w:bCs/>
                <w:iCs/>
                <w:lang w:val="en-GB"/>
              </w:rPr>
              <w:t xml:space="preserve"> by IFF test antenna.</w:t>
            </w:r>
          </w:p>
        </w:tc>
        <w:tc>
          <w:tcPr>
            <w:tcW w:w="1981" w:type="dxa"/>
          </w:tcPr>
          <w:p w14:paraId="2613A970" w14:textId="1955C5ED" w:rsidR="009323A8" w:rsidRDefault="00365A47" w:rsidP="00636011">
            <w:pPr>
              <w:spacing w:before="120" w:after="120"/>
              <w:rPr>
                <w:rFonts w:eastAsia="ＭＳ 明朝"/>
                <w:bCs/>
                <w:iCs/>
                <w:lang w:val="en-GB"/>
              </w:rPr>
            </w:pPr>
            <w:r>
              <w:rPr>
                <w:rFonts w:eastAsia="ＭＳ 明朝"/>
                <w:bCs/>
                <w:iCs/>
                <w:lang w:val="en-GB"/>
              </w:rPr>
              <w:t>Complexity is smaller than Method 1</w:t>
            </w:r>
            <w:r w:rsidR="00ED4918">
              <w:rPr>
                <w:rFonts w:eastAsia="ＭＳ 明朝"/>
                <w:bCs/>
                <w:iCs/>
                <w:lang w:val="en-GB"/>
              </w:rPr>
              <w:t xml:space="preserve"> or 1’</w:t>
            </w:r>
            <w:r>
              <w:rPr>
                <w:rFonts w:eastAsia="ＭＳ 明朝"/>
                <w:bCs/>
                <w:iCs/>
                <w:lang w:val="en-GB"/>
              </w:rPr>
              <w:t>.</w:t>
            </w:r>
          </w:p>
          <w:p w14:paraId="6E5A3910" w14:textId="66478595" w:rsidR="00363410" w:rsidRDefault="006C0E70" w:rsidP="00636011">
            <w:pPr>
              <w:spacing w:before="120" w:after="120"/>
              <w:rPr>
                <w:rFonts w:eastAsia="ＭＳ 明朝"/>
                <w:bCs/>
                <w:iCs/>
                <w:lang w:val="en-GB"/>
              </w:rPr>
            </w:pPr>
            <w:r>
              <w:rPr>
                <w:rFonts w:eastAsia="ＭＳ 明朝"/>
                <w:bCs/>
                <w:iCs/>
                <w:lang w:val="en-GB"/>
              </w:rPr>
              <w:t xml:space="preserve">Second </w:t>
            </w:r>
            <w:proofErr w:type="spellStart"/>
            <w:r>
              <w:rPr>
                <w:rFonts w:eastAsia="ＭＳ 明朝"/>
                <w:bCs/>
                <w:iCs/>
                <w:lang w:val="en-GB"/>
              </w:rPr>
              <w:t>AoA</w:t>
            </w:r>
            <w:proofErr w:type="spellEnd"/>
            <w:r>
              <w:rPr>
                <w:rFonts w:eastAsia="ＭＳ 明朝"/>
                <w:bCs/>
                <w:iCs/>
                <w:lang w:val="en-GB"/>
              </w:rPr>
              <w:t xml:space="preserve"> </w:t>
            </w:r>
            <w:r w:rsidR="000D0DD1">
              <w:rPr>
                <w:rFonts w:eastAsia="ＭＳ 明朝"/>
                <w:bCs/>
                <w:iCs/>
                <w:lang w:val="en-GB"/>
              </w:rPr>
              <w:t xml:space="preserve">test </w:t>
            </w:r>
            <w:r>
              <w:rPr>
                <w:rFonts w:eastAsia="ＭＳ 明朝"/>
                <w:bCs/>
                <w:iCs/>
                <w:lang w:val="en-GB"/>
              </w:rPr>
              <w:t>antenna is</w:t>
            </w:r>
            <w:r w:rsidR="00DC3ABA">
              <w:rPr>
                <w:rFonts w:eastAsia="ＭＳ 明朝"/>
                <w:bCs/>
                <w:iCs/>
                <w:lang w:val="en-GB"/>
              </w:rPr>
              <w:t xml:space="preserve"> used as</w:t>
            </w:r>
            <w:r>
              <w:rPr>
                <w:rFonts w:eastAsia="ＭＳ 明朝"/>
                <w:bCs/>
                <w:iCs/>
                <w:lang w:val="en-GB"/>
              </w:rPr>
              <w:t xml:space="preserve"> NR anchor.</w:t>
            </w:r>
          </w:p>
        </w:tc>
      </w:tr>
      <w:tr w:rsidR="009323A8" w14:paraId="2355C24C" w14:textId="77777777" w:rsidTr="0036682C">
        <w:tc>
          <w:tcPr>
            <w:tcW w:w="1271" w:type="dxa"/>
          </w:tcPr>
          <w:p w14:paraId="7030995A" w14:textId="77777777" w:rsidR="009323A8" w:rsidRDefault="009323A8" w:rsidP="003A2032">
            <w:pPr>
              <w:spacing w:before="120" w:after="120"/>
              <w:jc w:val="center"/>
              <w:rPr>
                <w:rFonts w:eastAsia="ＭＳ 明朝"/>
                <w:bCs/>
                <w:iCs/>
                <w:lang w:val="en-GB"/>
              </w:rPr>
            </w:pPr>
            <w:r>
              <w:rPr>
                <w:rFonts w:eastAsia="ＭＳ 明朝"/>
                <w:bCs/>
                <w:iCs/>
                <w:lang w:val="en-GB"/>
              </w:rPr>
              <w:t>Method 2-2</w:t>
            </w:r>
          </w:p>
          <w:p w14:paraId="7CEF65A6" w14:textId="4D5E68D7" w:rsidR="00B16315" w:rsidRDefault="00B16315" w:rsidP="003A2032">
            <w:pPr>
              <w:spacing w:before="120" w:after="120"/>
              <w:jc w:val="center"/>
              <w:rPr>
                <w:rFonts w:eastAsia="ＭＳ 明朝"/>
                <w:bCs/>
                <w:iCs/>
                <w:lang w:val="en-GB"/>
              </w:rPr>
            </w:pPr>
            <w:r>
              <w:rPr>
                <w:rFonts w:eastAsia="ＭＳ 明朝"/>
                <w:bCs/>
                <w:iCs/>
                <w:lang w:val="en-GB"/>
              </w:rPr>
              <w:t>(IFF</w:t>
            </w:r>
            <w:r w:rsidR="00135ED2">
              <w:rPr>
                <w:rFonts w:eastAsia="ＭＳ 明朝"/>
                <w:bCs/>
                <w:iCs/>
                <w:lang w:val="en-GB"/>
              </w:rPr>
              <w:t xml:space="preserve"> </w:t>
            </w:r>
            <w:r>
              <w:rPr>
                <w:rFonts w:eastAsia="ＭＳ 明朝"/>
                <w:bCs/>
                <w:iCs/>
                <w:lang w:val="en-GB"/>
              </w:rPr>
              <w:t>+</w:t>
            </w:r>
            <w:r w:rsidR="00135ED2">
              <w:rPr>
                <w:rFonts w:eastAsia="ＭＳ 明朝"/>
                <w:bCs/>
                <w:iCs/>
                <w:lang w:val="en-GB"/>
              </w:rPr>
              <w:t xml:space="preserve"> fixed </w:t>
            </w:r>
            <w:r w:rsidR="00E20F77">
              <w:rPr>
                <w:rFonts w:eastAsia="ＭＳ 明朝"/>
                <w:bCs/>
                <w:iCs/>
                <w:lang w:val="en-GB"/>
              </w:rPr>
              <w:t>3</w:t>
            </w:r>
            <w:r w:rsidR="00135ED2">
              <w:rPr>
                <w:rFonts w:eastAsia="ＭＳ 明朝"/>
                <w:bCs/>
                <w:iCs/>
                <w:lang w:val="en-GB"/>
              </w:rPr>
              <w:t xml:space="preserve"> DFFs)</w:t>
            </w:r>
          </w:p>
        </w:tc>
        <w:tc>
          <w:tcPr>
            <w:tcW w:w="3189" w:type="dxa"/>
          </w:tcPr>
          <w:p w14:paraId="728A3B8D" w14:textId="587E78E0" w:rsidR="009323A8" w:rsidRDefault="00DC46A8" w:rsidP="00636011">
            <w:pPr>
              <w:spacing w:before="120" w:after="120"/>
              <w:rPr>
                <w:rFonts w:eastAsia="ＭＳ 明朝"/>
                <w:bCs/>
                <w:iCs/>
                <w:lang w:val="en-GB"/>
              </w:rPr>
            </w:pPr>
            <w:r>
              <w:rPr>
                <w:rFonts w:eastAsia="ＭＳ 明朝"/>
                <w:bCs/>
                <w:iCs/>
                <w:lang w:val="en-GB"/>
              </w:rPr>
              <w:t xml:space="preserve">Possible to test 2 </w:t>
            </w:r>
            <w:proofErr w:type="spellStart"/>
            <w:r>
              <w:rPr>
                <w:rFonts w:eastAsia="ＭＳ 明朝"/>
                <w:bCs/>
                <w:iCs/>
                <w:lang w:val="en-GB"/>
              </w:rPr>
              <w:t>AoAs</w:t>
            </w:r>
            <w:proofErr w:type="spellEnd"/>
            <w:r>
              <w:rPr>
                <w:rFonts w:eastAsia="ＭＳ 明朝"/>
                <w:bCs/>
                <w:iCs/>
                <w:lang w:val="en-GB"/>
              </w:rPr>
              <w:t xml:space="preserve"> sequentially</w:t>
            </w:r>
            <w:r w:rsidR="004768D9">
              <w:rPr>
                <w:rFonts w:eastAsia="ＭＳ 明朝"/>
                <w:bCs/>
                <w:iCs/>
                <w:lang w:val="en-GB"/>
              </w:rPr>
              <w:t>.</w:t>
            </w:r>
          </w:p>
          <w:p w14:paraId="071B9BA0" w14:textId="2E9B8775" w:rsidR="00DC46A8" w:rsidRDefault="004768D9" w:rsidP="00636011">
            <w:pPr>
              <w:spacing w:before="120" w:after="120"/>
              <w:rPr>
                <w:rFonts w:eastAsia="ＭＳ 明朝"/>
                <w:bCs/>
                <w:iCs/>
                <w:lang w:val="en-GB"/>
              </w:rPr>
            </w:pPr>
            <w:r>
              <w:rPr>
                <w:rFonts w:eastAsia="ＭＳ 明朝"/>
                <w:bCs/>
                <w:iCs/>
                <w:lang w:val="en-GB"/>
              </w:rPr>
              <w:t xml:space="preserve">Further reduced system complexity and </w:t>
            </w:r>
            <w:r w:rsidR="00D078D0">
              <w:rPr>
                <w:rFonts w:eastAsia="ＭＳ 明朝"/>
                <w:bCs/>
                <w:iCs/>
                <w:lang w:val="en-GB"/>
              </w:rPr>
              <w:t>chance to reuse 2AoA RRM system.</w:t>
            </w:r>
            <w:r>
              <w:rPr>
                <w:rFonts w:eastAsia="ＭＳ 明朝"/>
                <w:bCs/>
                <w:iCs/>
                <w:lang w:val="en-GB"/>
              </w:rPr>
              <w:t xml:space="preserve"> </w:t>
            </w:r>
          </w:p>
        </w:tc>
        <w:tc>
          <w:tcPr>
            <w:tcW w:w="3190" w:type="dxa"/>
          </w:tcPr>
          <w:p w14:paraId="4B5C9E1F" w14:textId="7C3EE53A" w:rsidR="009323A8" w:rsidRDefault="00814D8B" w:rsidP="00636011">
            <w:pPr>
              <w:spacing w:before="120" w:after="120"/>
              <w:rPr>
                <w:rFonts w:eastAsia="ＭＳ 明朝"/>
                <w:bCs/>
                <w:iCs/>
                <w:lang w:val="en-GB"/>
              </w:rPr>
            </w:pPr>
            <w:r>
              <w:rPr>
                <w:rFonts w:eastAsia="ＭＳ 明朝"/>
                <w:bCs/>
                <w:iCs/>
                <w:lang w:val="en-GB"/>
              </w:rPr>
              <w:t xml:space="preserve">Need to study test procedures to ensure testing each active </w:t>
            </w:r>
            <w:r w:rsidR="00F51DAA">
              <w:rPr>
                <w:rFonts w:eastAsia="ＭＳ 明朝"/>
                <w:bCs/>
                <w:iCs/>
                <w:lang w:val="en-GB"/>
              </w:rPr>
              <w:t>panel</w:t>
            </w:r>
            <w:r>
              <w:rPr>
                <w:rFonts w:eastAsia="ＭＳ 明朝"/>
                <w:bCs/>
                <w:iCs/>
                <w:lang w:val="en-GB"/>
              </w:rPr>
              <w:t xml:space="preserve"> by IFF test antenna.</w:t>
            </w:r>
          </w:p>
          <w:p w14:paraId="492E0897" w14:textId="066AD43B" w:rsidR="00814D8B" w:rsidRDefault="00814D8B" w:rsidP="00636011">
            <w:pPr>
              <w:spacing w:before="120" w:after="120"/>
              <w:rPr>
                <w:rFonts w:eastAsia="ＭＳ 明朝"/>
                <w:bCs/>
                <w:iCs/>
                <w:lang w:val="en-GB"/>
              </w:rPr>
            </w:pPr>
          </w:p>
        </w:tc>
        <w:tc>
          <w:tcPr>
            <w:tcW w:w="1981" w:type="dxa"/>
          </w:tcPr>
          <w:p w14:paraId="060C5CEE" w14:textId="39585E28" w:rsidR="009323A8" w:rsidRDefault="006C0E70" w:rsidP="00636011">
            <w:pPr>
              <w:spacing w:before="120" w:after="120"/>
              <w:rPr>
                <w:rFonts w:eastAsia="ＭＳ 明朝"/>
                <w:bCs/>
                <w:iCs/>
                <w:lang w:val="en-GB"/>
              </w:rPr>
            </w:pPr>
            <w:r>
              <w:rPr>
                <w:rFonts w:eastAsia="ＭＳ 明朝"/>
                <w:bCs/>
                <w:iCs/>
                <w:lang w:val="en-GB"/>
              </w:rPr>
              <w:t xml:space="preserve">Second </w:t>
            </w:r>
            <w:proofErr w:type="spellStart"/>
            <w:r>
              <w:rPr>
                <w:rFonts w:eastAsia="ＭＳ 明朝"/>
                <w:bCs/>
                <w:iCs/>
                <w:lang w:val="en-GB"/>
              </w:rPr>
              <w:t>AoA</w:t>
            </w:r>
            <w:proofErr w:type="spellEnd"/>
            <w:r>
              <w:rPr>
                <w:rFonts w:eastAsia="ＭＳ 明朝"/>
                <w:bCs/>
                <w:iCs/>
                <w:lang w:val="en-GB"/>
              </w:rPr>
              <w:t xml:space="preserve"> </w:t>
            </w:r>
            <w:r w:rsidR="000D0DD1">
              <w:rPr>
                <w:rFonts w:eastAsia="ＭＳ 明朝"/>
                <w:bCs/>
                <w:iCs/>
                <w:lang w:val="en-GB"/>
              </w:rPr>
              <w:t xml:space="preserve">test </w:t>
            </w:r>
            <w:r>
              <w:rPr>
                <w:rFonts w:eastAsia="ＭＳ 明朝"/>
                <w:bCs/>
                <w:iCs/>
                <w:lang w:val="en-GB"/>
              </w:rPr>
              <w:t>antenna</w:t>
            </w:r>
            <w:r w:rsidR="000D0DD1">
              <w:rPr>
                <w:rFonts w:eastAsia="ＭＳ 明朝"/>
                <w:bCs/>
                <w:iCs/>
                <w:lang w:val="en-GB"/>
              </w:rPr>
              <w:t xml:space="preserve"> is </w:t>
            </w:r>
            <w:r w:rsidR="00DC3ABA">
              <w:rPr>
                <w:rFonts w:eastAsia="ＭＳ 明朝"/>
                <w:bCs/>
                <w:iCs/>
                <w:lang w:val="en-GB"/>
              </w:rPr>
              <w:t>used as</w:t>
            </w:r>
            <w:r w:rsidR="000D0DD1">
              <w:rPr>
                <w:rFonts w:eastAsia="ＭＳ 明朝"/>
                <w:bCs/>
                <w:iCs/>
                <w:lang w:val="en-GB"/>
              </w:rPr>
              <w:t xml:space="preserve"> NR anchor.</w:t>
            </w:r>
            <w:r>
              <w:rPr>
                <w:rFonts w:eastAsia="ＭＳ 明朝"/>
                <w:bCs/>
                <w:iCs/>
                <w:lang w:val="en-GB"/>
              </w:rPr>
              <w:t xml:space="preserve"> </w:t>
            </w:r>
          </w:p>
        </w:tc>
      </w:tr>
      <w:tr w:rsidR="009323A8" w14:paraId="6C757FCF" w14:textId="77777777" w:rsidTr="0036682C">
        <w:tc>
          <w:tcPr>
            <w:tcW w:w="1271" w:type="dxa"/>
          </w:tcPr>
          <w:p w14:paraId="1DE42F1A" w14:textId="77777777" w:rsidR="009323A8" w:rsidRDefault="009323A8" w:rsidP="003A2032">
            <w:pPr>
              <w:spacing w:before="120" w:after="120"/>
              <w:jc w:val="center"/>
              <w:rPr>
                <w:rFonts w:eastAsia="ＭＳ 明朝"/>
                <w:bCs/>
                <w:iCs/>
                <w:lang w:val="en-GB"/>
              </w:rPr>
            </w:pPr>
            <w:r>
              <w:rPr>
                <w:rFonts w:eastAsia="ＭＳ 明朝"/>
                <w:bCs/>
                <w:iCs/>
                <w:lang w:val="en-GB"/>
              </w:rPr>
              <w:t>Method 3</w:t>
            </w:r>
          </w:p>
          <w:p w14:paraId="2C0B9B0D" w14:textId="012CFBB2" w:rsidR="00FB7655" w:rsidRDefault="00FB7655" w:rsidP="003A2032">
            <w:pPr>
              <w:spacing w:before="120" w:after="120"/>
              <w:jc w:val="center"/>
              <w:rPr>
                <w:rFonts w:eastAsia="ＭＳ 明朝"/>
                <w:bCs/>
                <w:iCs/>
                <w:lang w:val="en-GB"/>
              </w:rPr>
            </w:pPr>
            <w:r>
              <w:rPr>
                <w:rFonts w:eastAsia="ＭＳ 明朝"/>
                <w:bCs/>
                <w:iCs/>
                <w:lang w:val="en-GB"/>
              </w:rPr>
              <w:t>(</w:t>
            </w:r>
            <w:r w:rsidR="00165A84">
              <w:rPr>
                <w:rFonts w:eastAsia="ＭＳ 明朝"/>
                <w:bCs/>
                <w:iCs/>
                <w:lang w:val="en-GB"/>
              </w:rPr>
              <w:t>Test command)</w:t>
            </w:r>
          </w:p>
        </w:tc>
        <w:tc>
          <w:tcPr>
            <w:tcW w:w="3189" w:type="dxa"/>
          </w:tcPr>
          <w:p w14:paraId="6A8A0348" w14:textId="172B1D16" w:rsidR="00FC2517" w:rsidRDefault="00FC2517" w:rsidP="00CE2675">
            <w:pPr>
              <w:spacing w:before="120" w:after="120"/>
              <w:rPr>
                <w:rFonts w:eastAsia="ＭＳ 明朝"/>
                <w:bCs/>
                <w:iCs/>
                <w:lang w:val="en-GB"/>
              </w:rPr>
            </w:pPr>
            <w:r>
              <w:rPr>
                <w:rFonts w:eastAsia="ＭＳ 明朝"/>
                <w:bCs/>
                <w:iCs/>
                <w:lang w:val="en-GB"/>
              </w:rPr>
              <w:t>Active antenna panel can be fixed.</w:t>
            </w:r>
          </w:p>
          <w:p w14:paraId="54481976" w14:textId="2D27CA56" w:rsidR="00CE2675" w:rsidRDefault="000A65F6" w:rsidP="00CE2675">
            <w:pPr>
              <w:spacing w:before="120" w:after="120"/>
              <w:rPr>
                <w:rFonts w:eastAsia="ＭＳ 明朝"/>
                <w:bCs/>
                <w:iCs/>
                <w:lang w:val="en-GB"/>
              </w:rPr>
            </w:pPr>
            <w:r>
              <w:rPr>
                <w:rFonts w:eastAsia="ＭＳ 明朝"/>
                <w:bCs/>
                <w:iCs/>
                <w:lang w:val="en-GB"/>
              </w:rPr>
              <w:t xml:space="preserve">Chance to reuse 1 </w:t>
            </w:r>
            <w:proofErr w:type="spellStart"/>
            <w:r>
              <w:rPr>
                <w:rFonts w:eastAsia="ＭＳ 明朝"/>
                <w:bCs/>
                <w:iCs/>
                <w:lang w:val="en-GB"/>
              </w:rPr>
              <w:t>AoA</w:t>
            </w:r>
            <w:proofErr w:type="spellEnd"/>
            <w:r>
              <w:rPr>
                <w:rFonts w:eastAsia="ＭＳ 明朝"/>
                <w:bCs/>
                <w:iCs/>
                <w:lang w:val="en-GB"/>
              </w:rPr>
              <w:t xml:space="preserve"> RF test system</w:t>
            </w:r>
            <w:r w:rsidR="00ED3969">
              <w:rPr>
                <w:rFonts w:eastAsia="ＭＳ 明朝"/>
                <w:bCs/>
                <w:iCs/>
                <w:lang w:val="en-GB"/>
              </w:rPr>
              <w:t>.</w:t>
            </w:r>
            <w:r w:rsidR="00CE2675">
              <w:rPr>
                <w:rFonts w:eastAsia="ＭＳ 明朝"/>
                <w:bCs/>
                <w:iCs/>
                <w:lang w:val="en-GB"/>
              </w:rPr>
              <w:t xml:space="preserve"> </w:t>
            </w:r>
          </w:p>
        </w:tc>
        <w:tc>
          <w:tcPr>
            <w:tcW w:w="3190" w:type="dxa"/>
          </w:tcPr>
          <w:p w14:paraId="01181686" w14:textId="173BA3D8" w:rsidR="009323A8" w:rsidRDefault="00ED3969" w:rsidP="00636011">
            <w:pPr>
              <w:spacing w:before="120" w:after="120"/>
              <w:rPr>
                <w:rFonts w:eastAsia="ＭＳ 明朝"/>
                <w:bCs/>
                <w:iCs/>
                <w:lang w:val="en-GB"/>
              </w:rPr>
            </w:pPr>
            <w:r>
              <w:rPr>
                <w:rFonts w:eastAsia="ＭＳ 明朝"/>
                <w:bCs/>
                <w:iCs/>
                <w:lang w:val="en-GB"/>
              </w:rPr>
              <w:t>Need a new test command.</w:t>
            </w:r>
          </w:p>
          <w:p w14:paraId="6D05B89A" w14:textId="2EB81224" w:rsidR="0036682C" w:rsidRDefault="00E32EBB" w:rsidP="00636011">
            <w:pPr>
              <w:spacing w:before="120" w:after="120"/>
              <w:rPr>
                <w:rFonts w:eastAsia="ＭＳ 明朝"/>
                <w:bCs/>
                <w:iCs/>
                <w:lang w:val="en-GB"/>
              </w:rPr>
            </w:pPr>
            <w:r>
              <w:rPr>
                <w:rFonts w:eastAsia="ＭＳ 明朝"/>
                <w:bCs/>
                <w:iCs/>
                <w:lang w:val="en-GB"/>
              </w:rPr>
              <w:t xml:space="preserve">No simultaneous 2 </w:t>
            </w:r>
            <w:proofErr w:type="spellStart"/>
            <w:r>
              <w:rPr>
                <w:rFonts w:eastAsia="ＭＳ 明朝"/>
                <w:bCs/>
                <w:iCs/>
                <w:lang w:val="en-GB"/>
              </w:rPr>
              <w:t>AoA</w:t>
            </w:r>
            <w:proofErr w:type="spellEnd"/>
            <w:r>
              <w:rPr>
                <w:rFonts w:eastAsia="ＭＳ 明朝"/>
                <w:bCs/>
                <w:iCs/>
                <w:lang w:val="en-GB"/>
              </w:rPr>
              <w:t xml:space="preserve"> </w:t>
            </w:r>
            <w:r w:rsidR="00CE2675">
              <w:rPr>
                <w:rFonts w:eastAsia="ＭＳ 明朝"/>
                <w:bCs/>
                <w:iCs/>
                <w:lang w:val="en-GB"/>
              </w:rPr>
              <w:t>connection</w:t>
            </w:r>
            <w:r>
              <w:rPr>
                <w:rFonts w:eastAsia="ＭＳ 明朝"/>
                <w:bCs/>
                <w:iCs/>
                <w:lang w:val="en-GB"/>
              </w:rPr>
              <w:t xml:space="preserve"> (</w:t>
            </w:r>
            <w:r w:rsidR="00EA1CFB">
              <w:rPr>
                <w:rFonts w:eastAsia="ＭＳ 明朝"/>
                <w:bCs/>
                <w:iCs/>
                <w:lang w:val="en-GB"/>
              </w:rPr>
              <w:t>*1)</w:t>
            </w:r>
          </w:p>
        </w:tc>
        <w:tc>
          <w:tcPr>
            <w:tcW w:w="1981" w:type="dxa"/>
          </w:tcPr>
          <w:p w14:paraId="0F87EC00" w14:textId="436F1231" w:rsidR="009323A8" w:rsidRDefault="00EA1CFB" w:rsidP="00636011">
            <w:pPr>
              <w:spacing w:before="120" w:after="120"/>
              <w:rPr>
                <w:rFonts w:eastAsia="ＭＳ 明朝"/>
                <w:bCs/>
                <w:iCs/>
                <w:lang w:val="en-GB"/>
              </w:rPr>
            </w:pPr>
            <w:r>
              <w:rPr>
                <w:rFonts w:eastAsia="ＭＳ 明朝"/>
                <w:bCs/>
                <w:iCs/>
                <w:lang w:val="en-GB"/>
              </w:rPr>
              <w:t xml:space="preserve">*1: </w:t>
            </w:r>
            <w:r w:rsidR="00ED3969">
              <w:rPr>
                <w:rFonts w:eastAsia="ＭＳ 明朝"/>
                <w:bCs/>
                <w:iCs/>
                <w:lang w:val="en-GB"/>
              </w:rPr>
              <w:t>Test procedure depend</w:t>
            </w:r>
            <w:r w:rsidR="00F972BD">
              <w:rPr>
                <w:rFonts w:eastAsia="ＭＳ 明朝"/>
                <w:bCs/>
                <w:iCs/>
                <w:lang w:val="en-GB"/>
              </w:rPr>
              <w:t>s</w:t>
            </w:r>
            <w:r w:rsidR="00ED3969">
              <w:rPr>
                <w:rFonts w:eastAsia="ＭＳ 明朝"/>
                <w:bCs/>
                <w:iCs/>
                <w:lang w:val="en-GB"/>
              </w:rPr>
              <w:t xml:space="preserve"> on the </w:t>
            </w:r>
            <w:r w:rsidR="0036682C">
              <w:rPr>
                <w:rFonts w:eastAsia="ＭＳ 明朝"/>
                <w:bCs/>
                <w:iCs/>
                <w:lang w:val="en-GB"/>
              </w:rPr>
              <w:t>command</w:t>
            </w:r>
            <w:r w:rsidR="00F972BD">
              <w:rPr>
                <w:rFonts w:eastAsia="ＭＳ 明朝"/>
                <w:bCs/>
                <w:iCs/>
                <w:lang w:val="en-GB"/>
              </w:rPr>
              <w:t>.</w:t>
            </w:r>
            <w:r w:rsidR="0036682C">
              <w:rPr>
                <w:rFonts w:eastAsia="ＭＳ 明朝"/>
                <w:bCs/>
                <w:iCs/>
                <w:lang w:val="en-GB"/>
              </w:rPr>
              <w:t xml:space="preserve"> </w:t>
            </w:r>
          </w:p>
        </w:tc>
      </w:tr>
    </w:tbl>
    <w:p w14:paraId="5DC1FEB2" w14:textId="77777777" w:rsidR="00C544DD" w:rsidRDefault="00C544DD" w:rsidP="004F7B18">
      <w:pPr>
        <w:spacing w:before="120" w:after="120"/>
        <w:rPr>
          <w:rFonts w:eastAsia="ＭＳ 明朝"/>
          <w:bCs/>
          <w:iCs/>
          <w:lang w:val="en-GB"/>
        </w:rPr>
      </w:pPr>
    </w:p>
    <w:p w14:paraId="1EB77766" w14:textId="719697B9" w:rsidR="00C40557" w:rsidRPr="00255720" w:rsidRDefault="008E5BAE" w:rsidP="00255720">
      <w:pPr>
        <w:pStyle w:val="afff3"/>
        <w:numPr>
          <w:ilvl w:val="1"/>
          <w:numId w:val="24"/>
        </w:numPr>
        <w:spacing w:before="120" w:after="120"/>
        <w:ind w:leftChars="0"/>
        <w:rPr>
          <w:rFonts w:eastAsia="ＭＳ 明朝"/>
          <w:b/>
          <w:iCs/>
          <w:lang w:val="en-GB"/>
        </w:rPr>
      </w:pPr>
      <w:r>
        <w:rPr>
          <w:rFonts w:eastAsia="ＭＳ 明朝"/>
          <w:b/>
          <w:iCs/>
          <w:lang w:val="en-GB"/>
        </w:rPr>
        <w:t xml:space="preserve">Reference coordinate system </w:t>
      </w:r>
      <w:r w:rsidR="00F22738">
        <w:rPr>
          <w:rFonts w:eastAsia="ＭＳ 明朝"/>
          <w:b/>
          <w:iCs/>
          <w:lang w:val="en-GB"/>
        </w:rPr>
        <w:t>with</w:t>
      </w:r>
      <w:r>
        <w:rPr>
          <w:rFonts w:eastAsia="ＭＳ 明朝"/>
          <w:b/>
          <w:iCs/>
          <w:lang w:val="en-GB"/>
        </w:rPr>
        <w:t xml:space="preserve"> 2 </w:t>
      </w:r>
      <w:proofErr w:type="spellStart"/>
      <w:r w:rsidR="001A1194">
        <w:rPr>
          <w:rFonts w:eastAsia="ＭＳ 明朝"/>
          <w:b/>
          <w:iCs/>
          <w:lang w:val="en-GB"/>
        </w:rPr>
        <w:t>AoA</w:t>
      </w:r>
      <w:proofErr w:type="spellEnd"/>
      <w:r w:rsidR="001A1194">
        <w:rPr>
          <w:rFonts w:eastAsia="ＭＳ 明朝"/>
          <w:b/>
          <w:iCs/>
          <w:lang w:val="en-GB"/>
        </w:rPr>
        <w:t xml:space="preserve"> test antennae</w:t>
      </w:r>
    </w:p>
    <w:p w14:paraId="6A1E6047" w14:textId="387BBCA2" w:rsidR="00BF2069" w:rsidRDefault="00C778E6" w:rsidP="00255720">
      <w:pPr>
        <w:spacing w:before="120" w:after="120"/>
        <w:rPr>
          <w:rFonts w:eastAsia="ＭＳ 明朝"/>
          <w:bCs/>
          <w:iCs/>
          <w:lang w:val="en-GB"/>
        </w:rPr>
      </w:pPr>
      <w:r>
        <w:rPr>
          <w:rFonts w:eastAsia="ＭＳ 明朝"/>
          <w:b/>
          <w:iCs/>
          <w:lang w:val="en-GB"/>
        </w:rPr>
        <w:t xml:space="preserve"> </w:t>
      </w:r>
      <w:r w:rsidR="00CE68CD" w:rsidRPr="00CE68CD">
        <w:rPr>
          <w:rFonts w:eastAsia="ＭＳ 明朝"/>
          <w:bCs/>
          <w:iCs/>
          <w:lang w:val="en-GB"/>
        </w:rPr>
        <w:t>This</w:t>
      </w:r>
      <w:r w:rsidR="00CE68CD">
        <w:rPr>
          <w:rFonts w:eastAsia="ＭＳ 明朝"/>
          <w:bCs/>
          <w:iCs/>
          <w:lang w:val="en-GB"/>
        </w:rPr>
        <w:t xml:space="preserve"> is a different discussion </w:t>
      </w:r>
      <w:r w:rsidR="00121346">
        <w:rPr>
          <w:rFonts w:eastAsia="ＭＳ 明朝"/>
          <w:bCs/>
          <w:iCs/>
          <w:lang w:val="en-GB"/>
        </w:rPr>
        <w:t>from above</w:t>
      </w:r>
      <w:r w:rsidR="00667219">
        <w:rPr>
          <w:rFonts w:eastAsia="ＭＳ 明朝"/>
          <w:bCs/>
          <w:iCs/>
          <w:lang w:val="en-GB"/>
        </w:rPr>
        <w:t>,</w:t>
      </w:r>
      <w:r w:rsidR="00121346">
        <w:rPr>
          <w:rFonts w:eastAsia="ＭＳ 明朝"/>
          <w:bCs/>
          <w:iCs/>
          <w:lang w:val="en-GB"/>
        </w:rPr>
        <w:t xml:space="preserve"> but </w:t>
      </w:r>
      <w:r w:rsidR="00105C7F">
        <w:rPr>
          <w:rFonts w:eastAsia="ＭＳ 明朝"/>
          <w:bCs/>
          <w:iCs/>
          <w:lang w:val="en-GB"/>
        </w:rPr>
        <w:t xml:space="preserve">it </w:t>
      </w:r>
      <w:r w:rsidR="00E94193">
        <w:rPr>
          <w:rFonts w:eastAsia="ＭＳ 明朝"/>
          <w:bCs/>
          <w:iCs/>
          <w:lang w:val="en-GB"/>
        </w:rPr>
        <w:t>might be</w:t>
      </w:r>
      <w:r w:rsidR="00105C7F">
        <w:rPr>
          <w:rFonts w:eastAsia="ＭＳ 明朝"/>
          <w:bCs/>
          <w:iCs/>
          <w:lang w:val="en-GB"/>
        </w:rPr>
        <w:t xml:space="preserve"> necessary </w:t>
      </w:r>
      <w:r w:rsidR="001653B5">
        <w:rPr>
          <w:rFonts w:eastAsia="ＭＳ 明朝"/>
          <w:bCs/>
          <w:iCs/>
          <w:lang w:val="en-GB"/>
        </w:rPr>
        <w:t xml:space="preserve">in a case </w:t>
      </w:r>
      <w:r w:rsidR="00105C7F">
        <w:rPr>
          <w:rFonts w:eastAsia="ＭＳ 明朝"/>
          <w:bCs/>
          <w:iCs/>
          <w:lang w:val="en-GB"/>
        </w:rPr>
        <w:t xml:space="preserve">we decide to </w:t>
      </w:r>
      <w:r w:rsidR="00667219">
        <w:rPr>
          <w:rFonts w:eastAsia="ＭＳ 明朝"/>
          <w:bCs/>
          <w:iCs/>
          <w:lang w:val="en-GB"/>
        </w:rPr>
        <w:t>measure multiple antenna panels simultaneously.</w:t>
      </w:r>
      <w:r w:rsidR="00105C7F">
        <w:rPr>
          <w:rFonts w:eastAsia="ＭＳ 明朝"/>
          <w:bCs/>
          <w:iCs/>
          <w:lang w:val="en-GB"/>
        </w:rPr>
        <w:t xml:space="preserve"> </w:t>
      </w:r>
      <w:r w:rsidR="001653B5">
        <w:rPr>
          <w:rFonts w:eastAsia="ＭＳ 明朝"/>
          <w:bCs/>
          <w:iCs/>
          <w:lang w:val="en-GB"/>
        </w:rPr>
        <w:t xml:space="preserve">As </w:t>
      </w:r>
      <w:r w:rsidR="0002633E">
        <w:rPr>
          <w:rFonts w:eastAsia="ＭＳ 明朝"/>
          <w:bCs/>
          <w:iCs/>
          <w:lang w:val="en-GB"/>
        </w:rPr>
        <w:t>shown</w:t>
      </w:r>
      <w:r w:rsidR="00411B40">
        <w:rPr>
          <w:rFonts w:eastAsia="ＭＳ 明朝"/>
          <w:bCs/>
          <w:iCs/>
          <w:lang w:val="en-GB"/>
        </w:rPr>
        <w:t xml:space="preserve"> at the left side of</w:t>
      </w:r>
      <w:r w:rsidR="0002633E">
        <w:rPr>
          <w:rFonts w:eastAsia="ＭＳ 明朝"/>
          <w:bCs/>
          <w:iCs/>
          <w:lang w:val="en-GB"/>
        </w:rPr>
        <w:t xml:space="preserve"> the figure 2.3-1 below, which is </w:t>
      </w:r>
      <w:r w:rsidR="00A20A88">
        <w:rPr>
          <w:rFonts w:eastAsia="ＭＳ 明朝"/>
          <w:bCs/>
          <w:iCs/>
          <w:lang w:val="en-GB"/>
        </w:rPr>
        <w:t xml:space="preserve">the </w:t>
      </w:r>
      <w:r w:rsidR="0002633E">
        <w:rPr>
          <w:rFonts w:eastAsia="ＭＳ 明朝"/>
          <w:bCs/>
          <w:iCs/>
          <w:lang w:val="en-GB"/>
        </w:rPr>
        <w:t>extract of TR 38.810 [4],</w:t>
      </w:r>
      <w:r w:rsidR="000F6CE2">
        <w:rPr>
          <w:rFonts w:eastAsia="ＭＳ 明朝"/>
          <w:bCs/>
          <w:iCs/>
          <w:lang w:val="en-GB"/>
        </w:rPr>
        <w:t xml:space="preserve"> and also </w:t>
      </w:r>
      <w:r w:rsidR="00C21364">
        <w:rPr>
          <w:rFonts w:eastAsia="ＭＳ 明朝"/>
          <w:bCs/>
          <w:iCs/>
          <w:lang w:val="en-GB"/>
        </w:rPr>
        <w:t xml:space="preserve">shown </w:t>
      </w:r>
      <w:r w:rsidR="00390A35">
        <w:rPr>
          <w:rFonts w:eastAsia="ＭＳ 明朝"/>
          <w:bCs/>
          <w:iCs/>
          <w:lang w:val="en-GB"/>
        </w:rPr>
        <w:t>in</w:t>
      </w:r>
      <w:r w:rsidR="00C21364">
        <w:rPr>
          <w:rFonts w:eastAsia="ＭＳ 明朝"/>
          <w:bCs/>
          <w:iCs/>
          <w:lang w:val="en-GB"/>
        </w:rPr>
        <w:t xml:space="preserve"> </w:t>
      </w:r>
      <w:r w:rsidR="000F6CE2">
        <w:rPr>
          <w:rFonts w:eastAsia="ＭＳ 明朝"/>
          <w:bCs/>
          <w:iCs/>
          <w:lang w:val="en-GB"/>
        </w:rPr>
        <w:t>the figure 2.3-2,</w:t>
      </w:r>
      <w:r w:rsidR="00411B40">
        <w:rPr>
          <w:rFonts w:eastAsia="ＭＳ 明朝"/>
          <w:bCs/>
          <w:iCs/>
          <w:lang w:val="en-GB"/>
        </w:rPr>
        <w:t xml:space="preserve"> </w:t>
      </w:r>
      <w:r w:rsidR="00AB22C5">
        <w:rPr>
          <w:rFonts w:eastAsia="ＭＳ 明朝"/>
          <w:bCs/>
          <w:iCs/>
          <w:lang w:val="en-GB"/>
        </w:rPr>
        <w:t xml:space="preserve">we designed </w:t>
      </w:r>
      <w:r w:rsidR="00CE7D59">
        <w:rPr>
          <w:rFonts w:eastAsia="ＭＳ 明朝"/>
          <w:bCs/>
          <w:iCs/>
          <w:lang w:val="en-GB"/>
        </w:rPr>
        <w:t xml:space="preserve">our test systems </w:t>
      </w:r>
      <w:r w:rsidR="00AB22C5">
        <w:rPr>
          <w:rFonts w:eastAsia="ＭＳ 明朝"/>
          <w:bCs/>
          <w:iCs/>
          <w:lang w:val="en-GB"/>
        </w:rPr>
        <w:t>to align the horizontal and vertical polarization plane of the test antenna</w:t>
      </w:r>
      <w:r w:rsidR="00F709F7">
        <w:rPr>
          <w:rFonts w:eastAsia="ＭＳ 明朝"/>
          <w:bCs/>
          <w:iCs/>
          <w:lang w:val="en-GB"/>
        </w:rPr>
        <w:t>e</w:t>
      </w:r>
      <w:r w:rsidR="00AB22C5">
        <w:rPr>
          <w:rFonts w:eastAsia="ＭＳ 明朝"/>
          <w:bCs/>
          <w:iCs/>
          <w:lang w:val="en-GB"/>
        </w:rPr>
        <w:t xml:space="preserve"> </w:t>
      </w:r>
      <w:r w:rsidR="009D35D2">
        <w:rPr>
          <w:rFonts w:eastAsia="ＭＳ 明朝"/>
          <w:bCs/>
          <w:iCs/>
          <w:lang w:val="en-GB"/>
        </w:rPr>
        <w:t xml:space="preserve">with the reference coordinate system for 1 </w:t>
      </w:r>
      <w:proofErr w:type="spellStart"/>
      <w:r w:rsidR="009D35D2">
        <w:rPr>
          <w:rFonts w:eastAsia="ＭＳ 明朝"/>
          <w:bCs/>
          <w:iCs/>
          <w:lang w:val="en-GB"/>
        </w:rPr>
        <w:t>AoA</w:t>
      </w:r>
      <w:proofErr w:type="spellEnd"/>
      <w:r w:rsidR="009D35D2">
        <w:rPr>
          <w:rFonts w:eastAsia="ＭＳ 明朝"/>
          <w:bCs/>
          <w:iCs/>
          <w:lang w:val="en-GB"/>
        </w:rPr>
        <w:t xml:space="preserve"> setup.</w:t>
      </w:r>
      <w:r w:rsidR="00BF2069">
        <w:rPr>
          <w:rFonts w:eastAsia="ＭＳ 明朝"/>
          <w:bCs/>
          <w:iCs/>
          <w:lang w:val="en-GB"/>
        </w:rPr>
        <w:t xml:space="preserve"> </w:t>
      </w:r>
      <w:r w:rsidR="003A4474">
        <w:rPr>
          <w:rFonts w:eastAsia="ＭＳ 明朝"/>
          <w:bCs/>
          <w:iCs/>
          <w:lang w:val="en-GB"/>
        </w:rPr>
        <w:t xml:space="preserve">When we consider the test setup for 2AoAs, this also </w:t>
      </w:r>
      <w:r w:rsidR="00A2678D">
        <w:rPr>
          <w:rFonts w:eastAsia="ＭＳ 明朝"/>
          <w:bCs/>
          <w:iCs/>
          <w:lang w:val="en-GB"/>
        </w:rPr>
        <w:t xml:space="preserve">may </w:t>
      </w:r>
      <w:r w:rsidR="003A4474">
        <w:rPr>
          <w:rFonts w:eastAsia="ＭＳ 明朝"/>
          <w:bCs/>
          <w:iCs/>
          <w:lang w:val="en-GB"/>
        </w:rPr>
        <w:t xml:space="preserve">need to be cared to maintain both of polarization planes from </w:t>
      </w:r>
      <w:proofErr w:type="spellStart"/>
      <w:r w:rsidR="003A4474">
        <w:rPr>
          <w:rFonts w:eastAsia="ＭＳ 明朝"/>
          <w:bCs/>
          <w:iCs/>
          <w:lang w:val="en-GB"/>
        </w:rPr>
        <w:t>AoA</w:t>
      </w:r>
      <w:proofErr w:type="spellEnd"/>
      <w:r w:rsidR="003A4474">
        <w:rPr>
          <w:rFonts w:eastAsia="ＭＳ 明朝"/>
          <w:bCs/>
          <w:iCs/>
          <w:lang w:val="en-GB"/>
        </w:rPr>
        <w:t xml:space="preserve"> 1 and AoA2.</w:t>
      </w:r>
    </w:p>
    <w:p w14:paraId="5061C597" w14:textId="33BA74E2" w:rsidR="00BF2069" w:rsidRPr="00BF2069" w:rsidRDefault="00BF2069" w:rsidP="00255720">
      <w:pPr>
        <w:spacing w:before="120" w:after="120"/>
        <w:rPr>
          <w:rFonts w:eastAsia="ＭＳ 明朝"/>
          <w:b/>
          <w:i/>
          <w:lang w:val="en-GB"/>
        </w:rPr>
      </w:pPr>
      <w:r w:rsidRPr="00BF2069">
        <w:rPr>
          <w:rFonts w:eastAsia="ＭＳ 明朝"/>
          <w:b/>
          <w:i/>
          <w:lang w:val="en-GB"/>
        </w:rPr>
        <w:t>Observation 9:</w:t>
      </w:r>
      <w:r>
        <w:rPr>
          <w:rFonts w:eastAsia="ＭＳ 明朝"/>
          <w:b/>
          <w:i/>
          <w:lang w:val="en-GB"/>
        </w:rPr>
        <w:t xml:space="preserve"> Current </w:t>
      </w:r>
      <w:r w:rsidR="00CE52A1">
        <w:rPr>
          <w:rFonts w:eastAsia="ＭＳ 明朝"/>
          <w:b/>
          <w:i/>
          <w:lang w:val="en-GB"/>
        </w:rPr>
        <w:t xml:space="preserve">FR2 </w:t>
      </w:r>
      <w:proofErr w:type="spellStart"/>
      <w:r>
        <w:rPr>
          <w:rFonts w:eastAsia="ＭＳ 明朝"/>
          <w:b/>
          <w:i/>
          <w:lang w:val="en-GB"/>
        </w:rPr>
        <w:t>TRx</w:t>
      </w:r>
      <w:proofErr w:type="spellEnd"/>
      <w:r>
        <w:rPr>
          <w:rFonts w:eastAsia="ＭＳ 明朝"/>
          <w:b/>
          <w:i/>
          <w:lang w:val="en-GB"/>
        </w:rPr>
        <w:t xml:space="preserve"> </w:t>
      </w:r>
      <w:r w:rsidR="00CE52A1">
        <w:rPr>
          <w:rFonts w:eastAsia="ＭＳ 明朝"/>
          <w:b/>
          <w:i/>
          <w:lang w:val="en-GB"/>
        </w:rPr>
        <w:t xml:space="preserve">RF test system is designed to align polarization </w:t>
      </w:r>
      <w:r w:rsidR="007C7229">
        <w:rPr>
          <w:rFonts w:eastAsia="ＭＳ 明朝"/>
          <w:b/>
          <w:i/>
          <w:lang w:val="en-GB"/>
        </w:rPr>
        <w:t>planes of the test antenna with the reference coordinate system.</w:t>
      </w:r>
      <w:r w:rsidR="00CE52A1">
        <w:rPr>
          <w:rFonts w:eastAsia="ＭＳ 明朝"/>
          <w:b/>
          <w:i/>
          <w:lang w:val="en-GB"/>
        </w:rPr>
        <w:t xml:space="preserve"> </w:t>
      </w:r>
      <w:r w:rsidRPr="00BF2069">
        <w:rPr>
          <w:rFonts w:eastAsia="ＭＳ 明朝"/>
          <w:b/>
          <w:i/>
          <w:lang w:val="en-GB"/>
        </w:rPr>
        <w:t xml:space="preserve"> </w:t>
      </w:r>
    </w:p>
    <w:p w14:paraId="610ACCE1" w14:textId="4C7ED344" w:rsidR="00255720" w:rsidRPr="00835CF9" w:rsidRDefault="00835CF9" w:rsidP="00255720">
      <w:pPr>
        <w:spacing w:before="120" w:after="120"/>
        <w:rPr>
          <w:rFonts w:eastAsia="ＭＳ 明朝"/>
          <w:b/>
          <w:i/>
          <w:lang w:val="en-GB"/>
        </w:rPr>
      </w:pPr>
      <w:r w:rsidRPr="00835CF9">
        <w:rPr>
          <w:rFonts w:eastAsia="ＭＳ 明朝"/>
          <w:b/>
          <w:i/>
          <w:lang w:val="en-GB"/>
        </w:rPr>
        <w:t xml:space="preserve">Observation 10: Reference coordinate system </w:t>
      </w:r>
      <w:r w:rsidR="00A2678D">
        <w:rPr>
          <w:rFonts w:eastAsia="ＭＳ 明朝"/>
          <w:b/>
          <w:i/>
          <w:lang w:val="en-GB"/>
        </w:rPr>
        <w:t xml:space="preserve">may </w:t>
      </w:r>
      <w:r w:rsidRPr="00835CF9">
        <w:rPr>
          <w:rFonts w:eastAsia="ＭＳ 明朝"/>
          <w:b/>
          <w:i/>
          <w:lang w:val="en-GB"/>
        </w:rPr>
        <w:t xml:space="preserve">need to be cared also for the </w:t>
      </w:r>
      <w:r w:rsidR="00934EA3">
        <w:rPr>
          <w:rFonts w:eastAsia="ＭＳ 明朝"/>
          <w:b/>
          <w:i/>
          <w:lang w:val="en-GB"/>
        </w:rPr>
        <w:t xml:space="preserve">2 </w:t>
      </w:r>
      <w:proofErr w:type="spellStart"/>
      <w:r w:rsidR="00934EA3">
        <w:rPr>
          <w:rFonts w:eastAsia="ＭＳ 明朝"/>
          <w:b/>
          <w:i/>
          <w:lang w:val="en-GB"/>
        </w:rPr>
        <w:t>AoA</w:t>
      </w:r>
      <w:proofErr w:type="spellEnd"/>
      <w:r w:rsidR="00934EA3">
        <w:rPr>
          <w:rFonts w:eastAsia="ＭＳ 明朝"/>
          <w:b/>
          <w:i/>
          <w:lang w:val="en-GB"/>
        </w:rPr>
        <w:t xml:space="preserve"> </w:t>
      </w:r>
      <w:r w:rsidR="001A73E9">
        <w:rPr>
          <w:rFonts w:eastAsia="ＭＳ 明朝"/>
          <w:b/>
          <w:i/>
          <w:lang w:val="en-GB"/>
        </w:rPr>
        <w:t xml:space="preserve">RF </w:t>
      </w:r>
      <w:r w:rsidRPr="00835CF9">
        <w:rPr>
          <w:rFonts w:eastAsia="ＭＳ 明朝"/>
          <w:b/>
          <w:i/>
          <w:lang w:val="en-GB"/>
        </w:rPr>
        <w:t>test setup.</w:t>
      </w:r>
    </w:p>
    <w:p w14:paraId="32EC00CA" w14:textId="77777777" w:rsidR="00921DC6" w:rsidRDefault="00921DC6" w:rsidP="00921DC6">
      <w:pPr>
        <w:spacing w:before="120" w:after="120"/>
        <w:rPr>
          <w:rFonts w:eastAsia="ＭＳ 明朝"/>
          <w:bCs/>
          <w:iCs/>
          <w:lang w:val="en-GB"/>
        </w:rPr>
      </w:pPr>
    </w:p>
    <w:p w14:paraId="74A37813" w14:textId="7FBF46DD" w:rsidR="00921DC6" w:rsidRDefault="00B63E6D" w:rsidP="009D08BD">
      <w:pPr>
        <w:spacing w:before="120" w:after="120"/>
        <w:jc w:val="center"/>
        <w:rPr>
          <w:rFonts w:eastAsia="ＭＳ 明朝"/>
          <w:bCs/>
          <w:iCs/>
          <w:noProof/>
          <w:lang w:val="en-GB"/>
        </w:rPr>
      </w:pPr>
      <w:r>
        <w:rPr>
          <w:noProof/>
        </w:rPr>
        <w:drawing>
          <wp:inline distT="0" distB="0" distL="0" distR="0" wp14:anchorId="331242AA" wp14:editId="1B9BB2F4">
            <wp:extent cx="2352675" cy="2256554"/>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2140" cy="2265633"/>
                    </a:xfrm>
                    <a:prstGeom prst="rect">
                      <a:avLst/>
                    </a:prstGeom>
                    <a:noFill/>
                    <a:ln>
                      <a:noFill/>
                    </a:ln>
                  </pic:spPr>
                </pic:pic>
              </a:graphicData>
            </a:graphic>
          </wp:inline>
        </w:drawing>
      </w:r>
      <w:r w:rsidR="009D08BD">
        <w:rPr>
          <w:rFonts w:eastAsia="ＭＳ 明朝"/>
          <w:bCs/>
          <w:iCs/>
          <w:noProof/>
          <w:lang w:val="en-GB"/>
        </w:rPr>
        <w:drawing>
          <wp:inline distT="0" distB="0" distL="0" distR="0" wp14:anchorId="485CA0BB" wp14:editId="2D2FCFDB">
            <wp:extent cx="2171700" cy="1986085"/>
            <wp:effectExtent l="0" t="0" r="0" b="0"/>
            <wp:docPr id="4" name="図 4" descr="スポーツゲー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スポーツゲーム が含まれている画像&#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2175424" cy="1989491"/>
                    </a:xfrm>
                    <a:prstGeom prst="rect">
                      <a:avLst/>
                    </a:prstGeom>
                  </pic:spPr>
                </pic:pic>
              </a:graphicData>
            </a:graphic>
          </wp:inline>
        </w:drawing>
      </w:r>
      <w:r w:rsidR="009D08BD">
        <w:rPr>
          <w:rFonts w:eastAsia="ＭＳ 明朝"/>
          <w:bCs/>
          <w:iCs/>
          <w:noProof/>
          <w:lang w:val="en-GB"/>
        </w:rPr>
        <w:t xml:space="preserve"> </w:t>
      </w:r>
    </w:p>
    <w:p w14:paraId="231AB3F0" w14:textId="340A2377" w:rsidR="00921DC6" w:rsidRPr="005879FD" w:rsidRDefault="00921DC6" w:rsidP="00921DC6">
      <w:pPr>
        <w:spacing w:before="120" w:after="120"/>
        <w:jc w:val="center"/>
        <w:rPr>
          <w:rFonts w:eastAsia="ＭＳ 明朝"/>
          <w:b/>
          <w:iCs/>
          <w:lang w:val="en-GB"/>
        </w:rPr>
      </w:pPr>
      <w:r w:rsidRPr="005879FD">
        <w:rPr>
          <w:rFonts w:eastAsia="ＭＳ 明朝"/>
          <w:b/>
          <w:iCs/>
          <w:lang w:val="en-GB"/>
        </w:rPr>
        <w:t>Figure</w:t>
      </w:r>
      <w:r w:rsidR="00CB2633" w:rsidRPr="005879FD">
        <w:rPr>
          <w:rFonts w:eastAsia="ＭＳ 明朝"/>
          <w:b/>
          <w:iCs/>
          <w:lang w:val="en-GB"/>
        </w:rPr>
        <w:t xml:space="preserve"> 2.3-1: </w:t>
      </w:r>
      <w:r w:rsidR="00252028" w:rsidRPr="005879FD">
        <w:rPr>
          <w:rFonts w:eastAsia="ＭＳ 明朝"/>
          <w:b/>
          <w:iCs/>
          <w:lang w:val="en-GB"/>
        </w:rPr>
        <w:t xml:space="preserve">Reference coordinate system </w:t>
      </w:r>
      <w:r w:rsidR="005879FD" w:rsidRPr="005879FD">
        <w:rPr>
          <w:rFonts w:eastAsia="ＭＳ 明朝"/>
          <w:b/>
          <w:iCs/>
          <w:lang w:val="en-GB"/>
        </w:rPr>
        <w:t>of</w:t>
      </w:r>
      <w:r w:rsidR="00443F6F" w:rsidRPr="005879FD">
        <w:rPr>
          <w:rFonts w:eastAsia="ＭＳ 明朝"/>
          <w:b/>
          <w:iCs/>
          <w:lang w:val="en-GB"/>
        </w:rPr>
        <w:t xml:space="preserve"> the DUT</w:t>
      </w:r>
      <w:r w:rsidR="005879FD" w:rsidRPr="005879FD">
        <w:rPr>
          <w:rFonts w:eastAsia="ＭＳ 明朝"/>
          <w:b/>
          <w:iCs/>
          <w:lang w:val="en-GB"/>
        </w:rPr>
        <w:t xml:space="preserve"> and test antenna</w:t>
      </w:r>
      <w:r w:rsidR="00390A35">
        <w:rPr>
          <w:rFonts w:eastAsia="ＭＳ 明朝"/>
          <w:b/>
          <w:iCs/>
          <w:lang w:val="en-GB"/>
        </w:rPr>
        <w:t xml:space="preserve"> polarization</w:t>
      </w:r>
      <w:r w:rsidR="006C7F5F">
        <w:rPr>
          <w:rFonts w:eastAsia="ＭＳ 明朝"/>
          <w:b/>
          <w:iCs/>
          <w:lang w:val="en-GB"/>
        </w:rPr>
        <w:t xml:space="preserve"> (1)</w:t>
      </w:r>
    </w:p>
    <w:p w14:paraId="4E57A769" w14:textId="77777777" w:rsidR="00C778E6" w:rsidRDefault="00C778E6" w:rsidP="00C778E6">
      <w:pPr>
        <w:spacing w:before="120" w:after="120"/>
        <w:jc w:val="center"/>
        <w:rPr>
          <w:rFonts w:eastAsia="ＭＳ 明朝"/>
          <w:bCs/>
          <w:iCs/>
          <w:lang w:val="en-GB"/>
        </w:rPr>
      </w:pPr>
      <w:r>
        <w:rPr>
          <w:rFonts w:eastAsia="ＭＳ 明朝"/>
          <w:bCs/>
          <w:iCs/>
          <w:noProof/>
          <w:lang w:val="en-GB"/>
        </w:rPr>
        <w:lastRenderedPageBreak/>
        <w:drawing>
          <wp:inline distT="0" distB="0" distL="0" distR="0" wp14:anchorId="05B00B23" wp14:editId="4DA7E234">
            <wp:extent cx="4516020" cy="26860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0929" cy="2688970"/>
                    </a:xfrm>
                    <a:prstGeom prst="rect">
                      <a:avLst/>
                    </a:prstGeom>
                    <a:noFill/>
                    <a:ln>
                      <a:noFill/>
                    </a:ln>
                  </pic:spPr>
                </pic:pic>
              </a:graphicData>
            </a:graphic>
          </wp:inline>
        </w:drawing>
      </w:r>
    </w:p>
    <w:p w14:paraId="13BE46D5" w14:textId="4957A39E" w:rsidR="00C778E6" w:rsidRPr="006C7F5F" w:rsidRDefault="00C778E6" w:rsidP="00C778E6">
      <w:pPr>
        <w:spacing w:before="120" w:after="120"/>
        <w:jc w:val="center"/>
        <w:rPr>
          <w:rFonts w:eastAsia="ＭＳ 明朝"/>
          <w:b/>
          <w:iCs/>
          <w:lang w:val="en-GB"/>
        </w:rPr>
      </w:pPr>
      <w:r w:rsidRPr="006C7F5F">
        <w:rPr>
          <w:rFonts w:eastAsia="ＭＳ 明朝"/>
          <w:b/>
          <w:iCs/>
          <w:lang w:val="en-GB"/>
        </w:rPr>
        <w:t>Figure</w:t>
      </w:r>
      <w:r w:rsidR="009D35D2" w:rsidRPr="006C7F5F">
        <w:rPr>
          <w:rFonts w:eastAsia="ＭＳ 明朝"/>
          <w:b/>
          <w:iCs/>
          <w:lang w:val="en-GB"/>
        </w:rPr>
        <w:t xml:space="preserve"> 2.3-2: </w:t>
      </w:r>
      <w:r w:rsidR="006C7F5F" w:rsidRPr="005879FD">
        <w:rPr>
          <w:rFonts w:eastAsia="ＭＳ 明朝"/>
          <w:b/>
          <w:iCs/>
          <w:lang w:val="en-GB"/>
        </w:rPr>
        <w:t>Reference coordinate system of the DUT and test antenna</w:t>
      </w:r>
      <w:r w:rsidR="006C7F5F" w:rsidRPr="006C7F5F">
        <w:rPr>
          <w:rFonts w:eastAsia="ＭＳ 明朝"/>
          <w:b/>
          <w:iCs/>
          <w:lang w:val="en-GB"/>
        </w:rPr>
        <w:t xml:space="preserve"> </w:t>
      </w:r>
      <w:r w:rsidR="00390A35">
        <w:rPr>
          <w:rFonts w:eastAsia="ＭＳ 明朝"/>
          <w:b/>
          <w:iCs/>
          <w:lang w:val="en-GB"/>
        </w:rPr>
        <w:t xml:space="preserve">polarization </w:t>
      </w:r>
      <w:r w:rsidR="006C7F5F" w:rsidRPr="006C7F5F">
        <w:rPr>
          <w:rFonts w:eastAsia="ＭＳ 明朝"/>
          <w:b/>
          <w:iCs/>
          <w:lang w:val="en-GB"/>
        </w:rPr>
        <w:t>(2)</w:t>
      </w:r>
    </w:p>
    <w:p w14:paraId="0EF7DC62" w14:textId="6E08C1CE" w:rsidR="00921DC6" w:rsidRDefault="001A73E9" w:rsidP="00E7399D">
      <w:pPr>
        <w:spacing w:before="120" w:after="120"/>
        <w:rPr>
          <w:rFonts w:eastAsia="ＭＳ 明朝"/>
          <w:bCs/>
          <w:iCs/>
          <w:noProof/>
          <w:lang w:val="en-GB"/>
        </w:rPr>
      </w:pPr>
      <w:r>
        <w:rPr>
          <w:rFonts w:eastAsia="ＭＳ 明朝"/>
          <w:bCs/>
          <w:iCs/>
          <w:noProof/>
          <w:lang w:val="en-GB"/>
        </w:rPr>
        <w:t xml:space="preserve"> As can be seen in figure 2.3-3, </w:t>
      </w:r>
      <w:r w:rsidR="00BF6897">
        <w:rPr>
          <w:rFonts w:eastAsia="ＭＳ 明朝"/>
          <w:bCs/>
          <w:iCs/>
          <w:noProof/>
          <w:lang w:val="en-GB"/>
        </w:rPr>
        <w:t xml:space="preserve">to keep </w:t>
      </w:r>
      <w:r w:rsidR="00067545">
        <w:rPr>
          <w:rFonts w:eastAsia="ＭＳ 明朝"/>
          <w:bCs/>
          <w:iCs/>
          <w:noProof/>
          <w:lang w:val="en-GB"/>
        </w:rPr>
        <w:t xml:space="preserve">the </w:t>
      </w:r>
      <w:r w:rsidR="00BF6897">
        <w:rPr>
          <w:rFonts w:eastAsia="ＭＳ 明朝"/>
          <w:bCs/>
          <w:iCs/>
          <w:noProof/>
          <w:lang w:val="en-GB"/>
        </w:rPr>
        <w:t xml:space="preserve">alignment of both polarization planes from AoA 1 and AoA2, </w:t>
      </w:r>
      <w:r w:rsidR="000D4C14">
        <w:rPr>
          <w:rFonts w:eastAsia="ＭＳ 明朝"/>
          <w:bCs/>
          <w:iCs/>
          <w:noProof/>
          <w:lang w:val="en-GB"/>
        </w:rPr>
        <w:t xml:space="preserve">center of </w:t>
      </w:r>
      <w:r w:rsidR="00530A25">
        <w:rPr>
          <w:rFonts w:eastAsia="ＭＳ 明朝"/>
          <w:bCs/>
          <w:iCs/>
          <w:noProof/>
          <w:lang w:val="en-GB"/>
        </w:rPr>
        <w:t>rotation ax</w:t>
      </w:r>
      <w:r w:rsidR="00215B3E">
        <w:rPr>
          <w:rFonts w:eastAsia="ＭＳ 明朝"/>
          <w:bCs/>
          <w:iCs/>
          <w:noProof/>
          <w:lang w:val="en-GB"/>
        </w:rPr>
        <w:t>e</w:t>
      </w:r>
      <w:r w:rsidR="00530A25">
        <w:rPr>
          <w:rFonts w:eastAsia="ＭＳ 明朝"/>
          <w:bCs/>
          <w:iCs/>
          <w:noProof/>
          <w:lang w:val="en-GB"/>
        </w:rPr>
        <w:t>s</w:t>
      </w:r>
      <w:r w:rsidR="00215B3E">
        <w:rPr>
          <w:rFonts w:eastAsia="ＭＳ 明朝"/>
          <w:bCs/>
          <w:iCs/>
          <w:noProof/>
          <w:lang w:val="en-GB"/>
        </w:rPr>
        <w:t xml:space="preserve"> (i.e. </w:t>
      </w:r>
      <w:r w:rsidR="007C2706">
        <w:rPr>
          <w:rFonts w:ascii="Symbol" w:eastAsia="ＭＳ 明朝" w:hAnsi="Symbol"/>
          <w:bCs/>
          <w:iCs/>
          <w:noProof/>
          <w:lang w:val="en-GB"/>
        </w:rPr>
        <w:t>F</w:t>
      </w:r>
      <w:r w:rsidR="00215B3E">
        <w:rPr>
          <w:rFonts w:eastAsia="ＭＳ 明朝"/>
          <w:bCs/>
          <w:iCs/>
          <w:noProof/>
          <w:lang w:val="en-GB"/>
        </w:rPr>
        <w:t xml:space="preserve">1 and </w:t>
      </w:r>
      <w:r w:rsidR="007C2706">
        <w:rPr>
          <w:rFonts w:ascii="Symbol" w:eastAsia="ＭＳ 明朝" w:hAnsi="Symbol"/>
          <w:bCs/>
          <w:iCs/>
          <w:noProof/>
          <w:lang w:val="en-GB"/>
        </w:rPr>
        <w:t>F</w:t>
      </w:r>
      <w:r w:rsidR="00215B3E">
        <w:rPr>
          <w:rFonts w:eastAsia="ＭＳ 明朝"/>
          <w:bCs/>
          <w:iCs/>
          <w:noProof/>
          <w:lang w:val="en-GB"/>
        </w:rPr>
        <w:t>2)</w:t>
      </w:r>
      <w:r w:rsidR="00530A25">
        <w:rPr>
          <w:rFonts w:eastAsia="ＭＳ 明朝"/>
          <w:bCs/>
          <w:iCs/>
          <w:noProof/>
          <w:lang w:val="en-GB"/>
        </w:rPr>
        <w:t xml:space="preserve"> </w:t>
      </w:r>
      <w:r w:rsidR="00B53501">
        <w:rPr>
          <w:rFonts w:eastAsia="ＭＳ 明朝"/>
          <w:bCs/>
          <w:iCs/>
          <w:noProof/>
          <w:lang w:val="en-GB"/>
        </w:rPr>
        <w:t xml:space="preserve">have to be </w:t>
      </w:r>
      <w:r w:rsidR="005B752E">
        <w:rPr>
          <w:rFonts w:eastAsia="ＭＳ 明朝"/>
          <w:bCs/>
          <w:iCs/>
          <w:noProof/>
          <w:lang w:val="en-GB"/>
        </w:rPr>
        <w:t xml:space="preserve">in the </w:t>
      </w:r>
      <w:r w:rsidR="008012EA">
        <w:rPr>
          <w:rFonts w:eastAsia="ＭＳ 明朝"/>
          <w:bCs/>
          <w:iCs/>
          <w:noProof/>
          <w:lang w:val="en-GB"/>
        </w:rPr>
        <w:t>same</w:t>
      </w:r>
      <w:r w:rsidR="005B752E">
        <w:rPr>
          <w:rFonts w:eastAsia="ＭＳ 明朝"/>
          <w:bCs/>
          <w:iCs/>
          <w:noProof/>
          <w:lang w:val="en-GB"/>
        </w:rPr>
        <w:t xml:space="preserve"> direction</w:t>
      </w:r>
      <w:r w:rsidR="008012EA">
        <w:rPr>
          <w:rFonts w:eastAsia="ＭＳ 明朝"/>
          <w:bCs/>
          <w:iCs/>
          <w:noProof/>
          <w:lang w:val="en-GB"/>
        </w:rPr>
        <w:t>.</w:t>
      </w:r>
    </w:p>
    <w:p w14:paraId="05F09BC8" w14:textId="521E335F" w:rsidR="008012EA" w:rsidRPr="008012EA" w:rsidRDefault="008012EA" w:rsidP="00E7399D">
      <w:pPr>
        <w:spacing w:before="120" w:after="120"/>
        <w:rPr>
          <w:rFonts w:eastAsia="ＭＳ 明朝"/>
          <w:b/>
          <w:i/>
          <w:noProof/>
          <w:lang w:val="en-GB"/>
        </w:rPr>
      </w:pPr>
      <w:r w:rsidRPr="008012EA">
        <w:rPr>
          <w:rFonts w:eastAsia="ＭＳ 明朝"/>
          <w:b/>
          <w:i/>
          <w:noProof/>
          <w:lang w:val="en-GB"/>
        </w:rPr>
        <w:t xml:space="preserve">Observation 11: </w:t>
      </w:r>
      <w:r w:rsidR="00EA3AA3">
        <w:rPr>
          <w:rFonts w:eastAsia="ＭＳ 明朝"/>
          <w:b/>
          <w:i/>
          <w:noProof/>
          <w:lang w:val="en-GB"/>
        </w:rPr>
        <w:t xml:space="preserve">Center of rotation axes have to be </w:t>
      </w:r>
      <w:r w:rsidR="005B752E">
        <w:rPr>
          <w:rFonts w:eastAsia="ＭＳ 明朝"/>
          <w:b/>
          <w:i/>
          <w:noProof/>
          <w:lang w:val="en-GB"/>
        </w:rPr>
        <w:t xml:space="preserve">in the same direction </w:t>
      </w:r>
      <w:r w:rsidR="00EA3AA3">
        <w:rPr>
          <w:rFonts w:eastAsia="ＭＳ 明朝"/>
          <w:b/>
          <w:i/>
          <w:noProof/>
          <w:lang w:val="en-GB"/>
        </w:rPr>
        <w:t>to keep alignment of both polarization planes from AoA1 and AoA2.</w:t>
      </w:r>
      <w:r w:rsidR="00762149">
        <w:rPr>
          <w:rFonts w:eastAsia="ＭＳ 明朝"/>
          <w:b/>
          <w:i/>
          <w:noProof/>
          <w:lang w:val="en-GB"/>
        </w:rPr>
        <w:t xml:space="preserve"> FFS if this </w:t>
      </w:r>
      <w:r w:rsidR="00E65BE6">
        <w:rPr>
          <w:rFonts w:eastAsia="ＭＳ 明朝"/>
          <w:b/>
          <w:i/>
          <w:noProof/>
          <w:lang w:val="en-GB"/>
        </w:rPr>
        <w:t xml:space="preserve">has to be </w:t>
      </w:r>
      <w:r w:rsidR="00762149">
        <w:rPr>
          <w:rFonts w:eastAsia="ＭＳ 明朝"/>
          <w:b/>
          <w:i/>
          <w:noProof/>
          <w:lang w:val="en-GB"/>
        </w:rPr>
        <w:t>applie</w:t>
      </w:r>
      <w:r w:rsidR="00E65BE6">
        <w:rPr>
          <w:rFonts w:eastAsia="ＭＳ 明朝"/>
          <w:b/>
          <w:i/>
          <w:noProof/>
          <w:lang w:val="en-GB"/>
        </w:rPr>
        <w:t>d</w:t>
      </w:r>
      <w:r w:rsidR="00762149">
        <w:rPr>
          <w:rFonts w:eastAsia="ＭＳ 明朝"/>
          <w:b/>
          <w:i/>
          <w:noProof/>
          <w:lang w:val="en-GB"/>
        </w:rPr>
        <w:t xml:space="preserve"> in </w:t>
      </w:r>
      <w:r w:rsidR="00E65BE6">
        <w:rPr>
          <w:rFonts w:eastAsia="ＭＳ 明朝"/>
          <w:b/>
          <w:i/>
          <w:noProof/>
          <w:lang w:val="en-GB"/>
        </w:rPr>
        <w:t xml:space="preserve">a </w:t>
      </w:r>
      <w:r w:rsidR="00762149">
        <w:rPr>
          <w:rFonts w:eastAsia="ＭＳ 明朝"/>
          <w:b/>
          <w:i/>
          <w:noProof/>
          <w:lang w:val="en-GB"/>
        </w:rPr>
        <w:t xml:space="preserve">case </w:t>
      </w:r>
      <w:r w:rsidR="00E65BE6">
        <w:rPr>
          <w:rFonts w:eastAsia="ＭＳ 明朝"/>
          <w:b/>
          <w:i/>
          <w:noProof/>
          <w:lang w:val="en-GB"/>
        </w:rPr>
        <w:t xml:space="preserve">that </w:t>
      </w:r>
      <w:r w:rsidR="003B55ED">
        <w:rPr>
          <w:rFonts w:eastAsia="ＭＳ 明朝"/>
          <w:b/>
          <w:i/>
          <w:noProof/>
          <w:lang w:val="en-GB"/>
        </w:rPr>
        <w:t>either of the DL signal</w:t>
      </w:r>
      <w:r w:rsidR="00E65BE6">
        <w:rPr>
          <w:rFonts w:eastAsia="ＭＳ 明朝"/>
          <w:b/>
          <w:i/>
          <w:noProof/>
          <w:lang w:val="en-GB"/>
        </w:rPr>
        <w:t xml:space="preserve"> is just </w:t>
      </w:r>
      <w:r w:rsidR="003B55ED">
        <w:rPr>
          <w:rFonts w:eastAsia="ＭＳ 明朝"/>
          <w:b/>
          <w:i/>
          <w:noProof/>
          <w:lang w:val="en-GB"/>
        </w:rPr>
        <w:t>an</w:t>
      </w:r>
      <w:r w:rsidR="00E65BE6">
        <w:rPr>
          <w:rFonts w:eastAsia="ＭＳ 明朝"/>
          <w:b/>
          <w:i/>
          <w:noProof/>
          <w:lang w:val="en-GB"/>
        </w:rPr>
        <w:t xml:space="preserve"> an</w:t>
      </w:r>
      <w:r w:rsidR="00BC2A49">
        <w:rPr>
          <w:rFonts w:eastAsia="ＭＳ 明朝"/>
          <w:b/>
          <w:i/>
          <w:noProof/>
          <w:lang w:val="en-GB"/>
        </w:rPr>
        <w:t>cho</w:t>
      </w:r>
      <w:r w:rsidR="00E65BE6">
        <w:rPr>
          <w:rFonts w:eastAsia="ＭＳ 明朝"/>
          <w:b/>
          <w:i/>
          <w:noProof/>
          <w:lang w:val="en-GB"/>
        </w:rPr>
        <w:t>r.</w:t>
      </w:r>
      <w:r w:rsidR="00762149">
        <w:rPr>
          <w:rFonts w:eastAsia="ＭＳ 明朝"/>
          <w:b/>
          <w:i/>
          <w:noProof/>
          <w:lang w:val="en-GB"/>
        </w:rPr>
        <w:t xml:space="preserve">  </w:t>
      </w:r>
    </w:p>
    <w:p w14:paraId="22BDB253" w14:textId="77777777" w:rsidR="001A73E9" w:rsidRDefault="001A73E9" w:rsidP="00E7399D">
      <w:pPr>
        <w:spacing w:before="120" w:after="120"/>
        <w:rPr>
          <w:rFonts w:eastAsia="ＭＳ 明朝"/>
          <w:bCs/>
          <w:iCs/>
          <w:noProof/>
          <w:lang w:val="en-GB"/>
        </w:rPr>
      </w:pPr>
    </w:p>
    <w:p w14:paraId="1A8CE38B" w14:textId="757F1C97" w:rsidR="003A62C7" w:rsidRDefault="000C74B8" w:rsidP="003A62C7">
      <w:pPr>
        <w:spacing w:before="120" w:after="120"/>
        <w:jc w:val="center"/>
        <w:rPr>
          <w:rFonts w:eastAsia="ＭＳ 明朝"/>
          <w:bCs/>
          <w:iCs/>
          <w:lang w:val="en-GB"/>
        </w:rPr>
      </w:pPr>
      <w:r>
        <w:rPr>
          <w:rFonts w:eastAsia="ＭＳ 明朝"/>
          <w:bCs/>
          <w:iCs/>
          <w:noProof/>
          <w:lang w:val="en-GB"/>
        </w:rPr>
        <w:drawing>
          <wp:inline distT="0" distB="0" distL="0" distR="0" wp14:anchorId="77881295" wp14:editId="7C964BF3">
            <wp:extent cx="4568073" cy="2724150"/>
            <wp:effectExtent l="0" t="0" r="4445" b="0"/>
            <wp:docPr id="7" name="図 7" descr="グラフ, ダイアグラム, レーダー チャー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ダイアグラム, レーダー チャート&#10;&#10;自動的に生成された説明"/>
                    <pic:cNvPicPr/>
                  </pic:nvPicPr>
                  <pic:blipFill>
                    <a:blip r:embed="rId16">
                      <a:extLst>
                        <a:ext uri="{28A0092B-C50C-407E-A947-70E740481C1C}">
                          <a14:useLocalDpi xmlns:a14="http://schemas.microsoft.com/office/drawing/2010/main" val="0"/>
                        </a:ext>
                      </a:extLst>
                    </a:blip>
                    <a:stretch>
                      <a:fillRect/>
                    </a:stretch>
                  </pic:blipFill>
                  <pic:spPr>
                    <a:xfrm>
                      <a:off x="0" y="0"/>
                      <a:ext cx="4572950" cy="2727058"/>
                    </a:xfrm>
                    <a:prstGeom prst="rect">
                      <a:avLst/>
                    </a:prstGeom>
                  </pic:spPr>
                </pic:pic>
              </a:graphicData>
            </a:graphic>
          </wp:inline>
        </w:drawing>
      </w:r>
    </w:p>
    <w:p w14:paraId="599D52F9" w14:textId="7AE55435" w:rsidR="00921DC6" w:rsidRPr="00903D65" w:rsidRDefault="00921DC6" w:rsidP="00921DC6">
      <w:pPr>
        <w:spacing w:before="120" w:after="120"/>
        <w:jc w:val="center"/>
        <w:rPr>
          <w:rFonts w:eastAsia="ＭＳ 明朝"/>
          <w:b/>
          <w:iCs/>
          <w:lang w:val="en-GB"/>
        </w:rPr>
      </w:pPr>
      <w:r w:rsidRPr="00903D65">
        <w:rPr>
          <w:rFonts w:eastAsia="ＭＳ 明朝"/>
          <w:b/>
          <w:iCs/>
          <w:lang w:val="en-GB"/>
        </w:rPr>
        <w:t>Figure</w:t>
      </w:r>
      <w:r w:rsidR="00903D65" w:rsidRPr="00903D65">
        <w:rPr>
          <w:rFonts w:eastAsia="ＭＳ 明朝"/>
          <w:b/>
          <w:iCs/>
          <w:lang w:val="en-GB"/>
        </w:rPr>
        <w:t xml:space="preserve"> 2.3-3: </w:t>
      </w:r>
      <w:r w:rsidR="00254B32">
        <w:rPr>
          <w:rFonts w:eastAsia="ＭＳ 明朝"/>
          <w:b/>
          <w:iCs/>
          <w:lang w:val="en-GB"/>
        </w:rPr>
        <w:t xml:space="preserve">Alignment of polarization planes </w:t>
      </w:r>
      <w:r w:rsidR="00E179A8">
        <w:rPr>
          <w:rFonts w:eastAsia="ＭＳ 明朝"/>
          <w:b/>
          <w:iCs/>
          <w:lang w:val="en-GB"/>
        </w:rPr>
        <w:t>from</w:t>
      </w:r>
      <w:r w:rsidR="00254B32">
        <w:rPr>
          <w:rFonts w:eastAsia="ＭＳ 明朝"/>
          <w:b/>
          <w:iCs/>
          <w:lang w:val="en-GB"/>
        </w:rPr>
        <w:t xml:space="preserve"> </w:t>
      </w:r>
      <w:r w:rsidR="00E179A8">
        <w:rPr>
          <w:rFonts w:eastAsia="ＭＳ 明朝"/>
          <w:b/>
          <w:iCs/>
          <w:lang w:val="en-GB"/>
        </w:rPr>
        <w:t>2AoAs</w:t>
      </w:r>
      <w:r w:rsidR="00254B32">
        <w:rPr>
          <w:rFonts w:eastAsia="ＭＳ 明朝"/>
          <w:b/>
          <w:iCs/>
          <w:lang w:val="en-GB"/>
        </w:rPr>
        <w:t xml:space="preserve"> </w:t>
      </w:r>
      <w:r w:rsidR="00E179A8">
        <w:rPr>
          <w:rFonts w:eastAsia="ＭＳ 明朝"/>
          <w:b/>
          <w:iCs/>
          <w:lang w:val="en-GB"/>
        </w:rPr>
        <w:t>(Left</w:t>
      </w:r>
      <w:r w:rsidR="00292E45">
        <w:rPr>
          <w:rFonts w:eastAsia="ＭＳ 明朝"/>
          <w:b/>
          <w:iCs/>
          <w:lang w:val="en-GB"/>
        </w:rPr>
        <w:t xml:space="preserve">: aligned, Right: </w:t>
      </w:r>
      <w:r w:rsidR="00F90C02" w:rsidRPr="00F90C02">
        <w:rPr>
          <w:rFonts w:ascii="Symbol" w:eastAsia="ＭＳ 明朝" w:hAnsi="Symbol"/>
          <w:b/>
          <w:iCs/>
          <w:lang w:val="en-GB"/>
        </w:rPr>
        <w:t>F</w:t>
      </w:r>
      <w:r w:rsidR="00F90C02">
        <w:rPr>
          <w:rFonts w:eastAsia="ＭＳ 明朝"/>
          <w:b/>
          <w:iCs/>
          <w:lang w:val="en-GB"/>
        </w:rPr>
        <w:t>1 t</w:t>
      </w:r>
      <w:r w:rsidR="00292E45">
        <w:rPr>
          <w:rFonts w:eastAsia="ＭＳ 明朝"/>
          <w:b/>
          <w:iCs/>
          <w:lang w:val="en-GB"/>
        </w:rPr>
        <w:t>ilted)</w:t>
      </w:r>
      <w:r w:rsidR="00100026">
        <w:rPr>
          <w:rFonts w:eastAsia="ＭＳ 明朝"/>
          <w:b/>
          <w:iCs/>
          <w:lang w:val="en-GB"/>
        </w:rPr>
        <w:t xml:space="preserve"> </w:t>
      </w:r>
    </w:p>
    <w:p w14:paraId="762B88C7" w14:textId="77777777" w:rsidR="00384840" w:rsidRPr="00F90C02" w:rsidRDefault="00384840" w:rsidP="00CF49BB">
      <w:pPr>
        <w:spacing w:before="120" w:after="120"/>
        <w:rPr>
          <w:rFonts w:eastAsia="ＭＳ 明朝"/>
          <w:bCs/>
          <w:iCs/>
          <w:lang w:val="en-GB"/>
        </w:rPr>
      </w:pPr>
    </w:p>
    <w:p w14:paraId="7A081654" w14:textId="77777777" w:rsidR="002313A9" w:rsidRPr="00BC6FBB" w:rsidRDefault="00000000"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271E1626" w14:textId="08B66DBC" w:rsidR="00691005" w:rsidRDefault="00CF1FAB" w:rsidP="00691005">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w:t>
      </w:r>
      <w:r w:rsidR="00D6653A">
        <w:rPr>
          <w:rFonts w:eastAsia="ＭＳ 明朝"/>
          <w:lang w:val="en-GB"/>
        </w:rPr>
        <w:t>showed our views on</w:t>
      </w:r>
      <w:r w:rsidR="00983687">
        <w:rPr>
          <w:rFonts w:eastAsia="ＭＳ 明朝"/>
          <w:lang w:val="en-GB"/>
        </w:rPr>
        <w:t xml:space="preserve"> </w:t>
      </w:r>
      <w:r w:rsidR="002D2B84">
        <w:rPr>
          <w:rFonts w:eastAsia="ＭＳ 明朝"/>
          <w:lang w:val="en-GB"/>
        </w:rPr>
        <w:t xml:space="preserve">the </w:t>
      </w:r>
      <w:r w:rsidR="00691005">
        <w:rPr>
          <w:rFonts w:eastAsia="ＭＳ 明朝"/>
          <w:lang w:val="en-GB"/>
        </w:rPr>
        <w:t xml:space="preserve">practical RF OTA test setup for a device with the simultaneous multiple </w:t>
      </w:r>
      <w:proofErr w:type="spellStart"/>
      <w:r w:rsidR="00691005">
        <w:rPr>
          <w:rFonts w:eastAsia="ＭＳ 明朝"/>
          <w:lang w:val="en-GB"/>
        </w:rPr>
        <w:t>AoA</w:t>
      </w:r>
      <w:proofErr w:type="spellEnd"/>
      <w:r w:rsidR="00691005">
        <w:rPr>
          <w:rFonts w:eastAsia="ＭＳ 明朝"/>
          <w:lang w:val="en-GB"/>
        </w:rPr>
        <w:t xml:space="preserve"> reception. </w:t>
      </w:r>
    </w:p>
    <w:p w14:paraId="6877A091" w14:textId="408DD136" w:rsidR="0058706E" w:rsidRDefault="0058706E" w:rsidP="0058706E">
      <w:pPr>
        <w:spacing w:before="120" w:after="120"/>
        <w:rPr>
          <w:rFonts w:eastAsia="ＭＳ 明朝"/>
          <w:b/>
          <w:i/>
          <w:lang w:val="en-GB"/>
        </w:rPr>
      </w:pPr>
      <w:r w:rsidRPr="00625348">
        <w:rPr>
          <w:rFonts w:eastAsia="ＭＳ 明朝"/>
          <w:b/>
          <w:i/>
          <w:lang w:val="en-GB"/>
        </w:rPr>
        <w:t>Observation 1:</w:t>
      </w:r>
      <w:r>
        <w:rPr>
          <w:rFonts w:eastAsia="ＭＳ 明朝"/>
          <w:b/>
          <w:i/>
          <w:lang w:val="en-GB"/>
        </w:rPr>
        <w:t xml:space="preserve"> Current FR2 OTA </w:t>
      </w:r>
      <w:r w:rsidR="0066111E">
        <w:rPr>
          <w:rFonts w:eastAsia="ＭＳ 明朝"/>
          <w:b/>
          <w:i/>
          <w:lang w:val="en-GB"/>
        </w:rPr>
        <w:t>measurement</w:t>
      </w:r>
      <w:r>
        <w:rPr>
          <w:rFonts w:eastAsia="ＭＳ 明朝"/>
          <w:b/>
          <w:i/>
          <w:lang w:val="en-GB"/>
        </w:rPr>
        <w:t xml:space="preserve">s for </w:t>
      </w:r>
      <w:proofErr w:type="spellStart"/>
      <w:r>
        <w:rPr>
          <w:rFonts w:eastAsia="ＭＳ 明朝"/>
          <w:b/>
          <w:i/>
          <w:lang w:val="en-GB"/>
        </w:rPr>
        <w:t>TRx</w:t>
      </w:r>
      <w:proofErr w:type="spellEnd"/>
      <w:r>
        <w:rPr>
          <w:rFonts w:eastAsia="ＭＳ 明朝"/>
          <w:b/>
          <w:i/>
          <w:lang w:val="en-GB"/>
        </w:rPr>
        <w:t xml:space="preserve"> RF is </w:t>
      </w:r>
      <w:r w:rsidR="0066111E">
        <w:rPr>
          <w:rFonts w:eastAsia="ＭＳ 明朝"/>
          <w:b/>
          <w:i/>
          <w:lang w:val="en-GB"/>
        </w:rPr>
        <w:t>test</w:t>
      </w:r>
      <w:r>
        <w:rPr>
          <w:rFonts w:eastAsia="ＭＳ 明朝"/>
          <w:b/>
          <w:i/>
          <w:lang w:val="en-GB"/>
        </w:rPr>
        <w:t>able only by the IFF for the sake of the black box test.</w:t>
      </w:r>
    </w:p>
    <w:p w14:paraId="5057B9C2" w14:textId="5AD35019" w:rsidR="0058706E" w:rsidRDefault="0058706E" w:rsidP="0058706E">
      <w:pPr>
        <w:spacing w:before="120" w:after="120"/>
        <w:rPr>
          <w:rFonts w:eastAsia="ＭＳ 明朝"/>
          <w:b/>
          <w:i/>
          <w:lang w:val="en-GB"/>
        </w:rPr>
      </w:pPr>
      <w:r>
        <w:rPr>
          <w:rFonts w:eastAsia="ＭＳ 明朝"/>
          <w:b/>
          <w:i/>
          <w:lang w:val="en-GB"/>
        </w:rPr>
        <w:t xml:space="preserve">Observation 2: The number of additional antennae from the second </w:t>
      </w:r>
      <w:proofErr w:type="spellStart"/>
      <w:r>
        <w:rPr>
          <w:rFonts w:eastAsia="ＭＳ 明朝"/>
          <w:b/>
          <w:i/>
          <w:lang w:val="en-GB"/>
        </w:rPr>
        <w:t>AoA</w:t>
      </w:r>
      <w:proofErr w:type="spellEnd"/>
      <w:r>
        <w:rPr>
          <w:rFonts w:eastAsia="ＭＳ 明朝"/>
          <w:b/>
          <w:i/>
          <w:lang w:val="en-GB"/>
        </w:rPr>
        <w:t xml:space="preserve"> depends on the test cases to support with the 2AoA condition.</w:t>
      </w:r>
      <w:r w:rsidR="0077536B">
        <w:rPr>
          <w:rFonts w:eastAsia="ＭＳ 明朝"/>
          <w:b/>
          <w:i/>
          <w:lang w:val="en-GB"/>
        </w:rPr>
        <w:t xml:space="preserve"> (e.g. an additional antenna for blocker may also be necessary)</w:t>
      </w:r>
    </w:p>
    <w:p w14:paraId="507E3492" w14:textId="77777777" w:rsidR="0058706E" w:rsidRDefault="0058706E" w:rsidP="0058706E">
      <w:pPr>
        <w:spacing w:before="120" w:after="120"/>
        <w:rPr>
          <w:rFonts w:eastAsia="ＭＳ 明朝"/>
          <w:b/>
          <w:i/>
          <w:lang w:val="en-GB"/>
        </w:rPr>
      </w:pPr>
      <w:r>
        <w:rPr>
          <w:rFonts w:eastAsia="ＭＳ 明朝"/>
          <w:b/>
          <w:i/>
          <w:lang w:val="en-GB"/>
        </w:rPr>
        <w:lastRenderedPageBreak/>
        <w:t xml:space="preserve">Observation 3: It is questionable that another test system for FR2 RF 2AoA with 2 reflectors with a slider is achievable or acceptable in the market. </w:t>
      </w:r>
      <w:r w:rsidRPr="00625348">
        <w:rPr>
          <w:rFonts w:eastAsia="ＭＳ 明朝"/>
          <w:b/>
          <w:i/>
          <w:lang w:val="en-GB"/>
        </w:rPr>
        <w:t xml:space="preserve"> </w:t>
      </w:r>
    </w:p>
    <w:p w14:paraId="14B3B0DD" w14:textId="5B7A926D" w:rsidR="0058706E" w:rsidRPr="00625348" w:rsidRDefault="0058706E" w:rsidP="0058706E">
      <w:pPr>
        <w:spacing w:before="120" w:after="120"/>
        <w:rPr>
          <w:rFonts w:eastAsia="ＭＳ 明朝"/>
          <w:b/>
          <w:i/>
          <w:lang w:val="en-GB"/>
        </w:rPr>
      </w:pPr>
      <w:r>
        <w:rPr>
          <w:rFonts w:eastAsia="ＭＳ 明朝"/>
          <w:b/>
          <w:i/>
          <w:lang w:val="en-GB"/>
        </w:rPr>
        <w:t>Proposal 1: Consider the dedicated test system for FR2 Rx 2AoA with a simplified configuration.</w:t>
      </w:r>
    </w:p>
    <w:p w14:paraId="040AAE4C" w14:textId="77777777" w:rsidR="0058706E" w:rsidRPr="006A7CB4" w:rsidRDefault="0058706E" w:rsidP="0058706E">
      <w:pPr>
        <w:spacing w:before="120" w:after="120"/>
        <w:rPr>
          <w:rFonts w:eastAsia="ＭＳ 明朝"/>
          <w:b/>
          <w:i/>
          <w:lang w:val="en-GB"/>
        </w:rPr>
      </w:pPr>
      <w:r w:rsidRPr="006A7CB4">
        <w:rPr>
          <w:rFonts w:eastAsia="ＭＳ 明朝"/>
          <w:b/>
          <w:i/>
          <w:lang w:val="en-GB"/>
        </w:rPr>
        <w:t>Observation 4: Test system with</w:t>
      </w:r>
      <w:r>
        <w:rPr>
          <w:rFonts w:eastAsia="ＭＳ 明朝"/>
          <w:b/>
          <w:i/>
          <w:lang w:val="en-GB"/>
        </w:rPr>
        <w:t xml:space="preserve"> the IFF and</w:t>
      </w:r>
      <w:r w:rsidRPr="006A7CB4">
        <w:rPr>
          <w:rFonts w:eastAsia="ＭＳ 明朝"/>
          <w:b/>
          <w:i/>
          <w:lang w:val="en-GB"/>
        </w:rPr>
        <w:t xml:space="preserve"> the DFF antenna can reduce the second reflector. But it still has a complexity compared to the existing 1 </w:t>
      </w:r>
      <w:proofErr w:type="spellStart"/>
      <w:r w:rsidRPr="006A7CB4">
        <w:rPr>
          <w:rFonts w:eastAsia="ＭＳ 明朝"/>
          <w:b/>
          <w:i/>
          <w:lang w:val="en-GB"/>
        </w:rPr>
        <w:t>AoA</w:t>
      </w:r>
      <w:proofErr w:type="spellEnd"/>
      <w:r w:rsidRPr="006A7CB4">
        <w:rPr>
          <w:rFonts w:eastAsia="ＭＳ 明朝"/>
          <w:b/>
          <w:i/>
          <w:lang w:val="en-GB"/>
        </w:rPr>
        <w:t xml:space="preserve"> RF test setup</w:t>
      </w:r>
      <w:r>
        <w:rPr>
          <w:rFonts w:eastAsia="ＭＳ 明朝"/>
          <w:b/>
          <w:i/>
          <w:lang w:val="en-GB"/>
        </w:rPr>
        <w:t xml:space="preserve"> since it requires the second positioner</w:t>
      </w:r>
      <w:r w:rsidRPr="006A7CB4">
        <w:rPr>
          <w:rFonts w:eastAsia="ＭＳ 明朝"/>
          <w:b/>
          <w:i/>
          <w:lang w:val="en-GB"/>
        </w:rPr>
        <w:t>.</w:t>
      </w:r>
    </w:p>
    <w:p w14:paraId="674F73F2" w14:textId="77777777" w:rsidR="0058706E" w:rsidRDefault="0058706E" w:rsidP="0058706E">
      <w:pPr>
        <w:spacing w:before="120" w:after="120"/>
        <w:rPr>
          <w:rFonts w:eastAsia="ＭＳ 明朝"/>
          <w:b/>
          <w:i/>
          <w:lang w:val="en-GB"/>
        </w:rPr>
      </w:pPr>
      <w:r w:rsidRPr="00DE5D7D">
        <w:rPr>
          <w:rFonts w:eastAsia="ＭＳ 明朝"/>
          <w:b/>
          <w:i/>
          <w:lang w:val="en-GB"/>
        </w:rPr>
        <w:t xml:space="preserve">Observation 5: </w:t>
      </w:r>
      <w:r>
        <w:rPr>
          <w:rFonts w:eastAsia="ＭＳ 明朝"/>
          <w:b/>
          <w:i/>
          <w:lang w:val="en-GB"/>
        </w:rPr>
        <w:t xml:space="preserve">A setup with multiple DFF antennae may have a chance to reduce the system complexity and to reuse 2 </w:t>
      </w:r>
      <w:proofErr w:type="spellStart"/>
      <w:r>
        <w:rPr>
          <w:rFonts w:eastAsia="ＭＳ 明朝"/>
          <w:b/>
          <w:i/>
          <w:lang w:val="en-GB"/>
        </w:rPr>
        <w:t>AoA</w:t>
      </w:r>
      <w:proofErr w:type="spellEnd"/>
      <w:r>
        <w:rPr>
          <w:rFonts w:eastAsia="ＭＳ 明朝"/>
          <w:b/>
          <w:i/>
          <w:lang w:val="en-GB"/>
        </w:rPr>
        <w:t xml:space="preserve"> RRM test setup.</w:t>
      </w:r>
    </w:p>
    <w:p w14:paraId="5CCD8149" w14:textId="77777777" w:rsidR="0058706E" w:rsidRPr="008F470F" w:rsidRDefault="0058706E" w:rsidP="0058706E">
      <w:pPr>
        <w:spacing w:before="120" w:after="120"/>
        <w:rPr>
          <w:rFonts w:eastAsia="ＭＳ 明朝"/>
          <w:b/>
          <w:i/>
          <w:lang w:val="en-GB"/>
        </w:rPr>
      </w:pPr>
      <w:r w:rsidRPr="008F470F">
        <w:rPr>
          <w:rFonts w:eastAsia="ＭＳ 明朝"/>
          <w:b/>
          <w:i/>
          <w:lang w:val="en-GB"/>
        </w:rPr>
        <w:t xml:space="preserve">Observation 6: There is a need to consider test procedures </w:t>
      </w:r>
      <w:r>
        <w:rPr>
          <w:rFonts w:eastAsia="ＭＳ 明朝"/>
          <w:b/>
          <w:i/>
          <w:lang w:val="en-GB"/>
        </w:rPr>
        <w:t xml:space="preserve">further </w:t>
      </w:r>
      <w:r w:rsidRPr="008F470F">
        <w:rPr>
          <w:rFonts w:eastAsia="ＭＳ 明朝"/>
          <w:b/>
          <w:i/>
          <w:lang w:val="en-GB"/>
        </w:rPr>
        <w:t>to ensure that we measure the RF characteristics of each antenna in the DUT</w:t>
      </w:r>
      <w:r>
        <w:rPr>
          <w:rFonts w:eastAsia="ＭＳ 明朝"/>
          <w:b/>
          <w:i/>
          <w:lang w:val="en-GB"/>
        </w:rPr>
        <w:t xml:space="preserve"> by the IFF antenna</w:t>
      </w:r>
      <w:r w:rsidRPr="008F470F">
        <w:rPr>
          <w:rFonts w:eastAsia="ＭＳ 明朝"/>
          <w:b/>
          <w:i/>
          <w:lang w:val="en-GB"/>
        </w:rPr>
        <w:t>.</w:t>
      </w:r>
    </w:p>
    <w:p w14:paraId="11E99C88" w14:textId="77777777" w:rsidR="0058706E" w:rsidRDefault="0058706E" w:rsidP="0058706E">
      <w:pPr>
        <w:spacing w:before="120" w:after="120"/>
        <w:rPr>
          <w:rFonts w:eastAsia="ＭＳ 明朝"/>
          <w:b/>
          <w:i/>
          <w:lang w:val="en-GB"/>
        </w:rPr>
      </w:pPr>
      <w:r w:rsidRPr="00866B41">
        <w:rPr>
          <w:rFonts w:eastAsia="ＭＳ 明朝"/>
          <w:b/>
          <w:i/>
          <w:lang w:val="en-GB"/>
        </w:rPr>
        <w:t xml:space="preserve">Observation 7: </w:t>
      </w:r>
      <w:r>
        <w:rPr>
          <w:rFonts w:eastAsia="ＭＳ 明朝"/>
          <w:b/>
          <w:i/>
          <w:lang w:val="en-GB"/>
        </w:rPr>
        <w:t xml:space="preserve">An existing 1 </w:t>
      </w:r>
      <w:proofErr w:type="spellStart"/>
      <w:r>
        <w:rPr>
          <w:rFonts w:eastAsia="ＭＳ 明朝"/>
          <w:b/>
          <w:i/>
          <w:lang w:val="en-GB"/>
        </w:rPr>
        <w:t>AoA</w:t>
      </w:r>
      <w:proofErr w:type="spellEnd"/>
      <w:r>
        <w:rPr>
          <w:rFonts w:eastAsia="ＭＳ 明朝"/>
          <w:b/>
          <w:i/>
          <w:lang w:val="en-GB"/>
        </w:rPr>
        <w:t xml:space="preserve"> IFF test system can be used by introducing the dedicated test command to fix the active antenna panel in the DUT.</w:t>
      </w:r>
    </w:p>
    <w:p w14:paraId="4A26C9CC" w14:textId="77777777" w:rsidR="0058706E" w:rsidRPr="00866B41" w:rsidRDefault="0058706E" w:rsidP="0058706E">
      <w:pPr>
        <w:spacing w:before="120" w:after="120"/>
        <w:rPr>
          <w:rFonts w:eastAsia="ＭＳ 明朝"/>
          <w:b/>
          <w:i/>
          <w:lang w:val="en-GB"/>
        </w:rPr>
      </w:pPr>
      <w:r>
        <w:rPr>
          <w:rFonts w:eastAsia="ＭＳ 明朝"/>
          <w:b/>
          <w:i/>
          <w:lang w:val="en-GB"/>
        </w:rPr>
        <w:t>Observation 8: Method 3 can maintain the black box approach.</w:t>
      </w:r>
    </w:p>
    <w:p w14:paraId="599C7BC5" w14:textId="77E8CE7E" w:rsidR="0058706E" w:rsidRDefault="0058706E" w:rsidP="0058706E">
      <w:pPr>
        <w:spacing w:before="120" w:after="120"/>
        <w:rPr>
          <w:rFonts w:eastAsia="ＭＳ 明朝"/>
          <w:lang w:val="en-GB"/>
        </w:rPr>
      </w:pPr>
      <w:r>
        <w:rPr>
          <w:rFonts w:eastAsia="ＭＳ 明朝"/>
          <w:b/>
          <w:i/>
          <w:lang w:val="en-GB"/>
        </w:rPr>
        <w:t>Proposal 2</w:t>
      </w:r>
      <w:r w:rsidRPr="008F421F">
        <w:rPr>
          <w:rFonts w:eastAsia="ＭＳ 明朝"/>
          <w:b/>
          <w:i/>
          <w:lang w:val="en-GB"/>
        </w:rPr>
        <w:t>: RAN4 aim the method 2-</w:t>
      </w:r>
      <w:r w:rsidR="00226128">
        <w:rPr>
          <w:rFonts w:eastAsia="ＭＳ 明朝"/>
          <w:b/>
          <w:i/>
          <w:lang w:val="en-GB"/>
        </w:rPr>
        <w:t>2</w:t>
      </w:r>
      <w:r w:rsidRPr="008F421F">
        <w:rPr>
          <w:rFonts w:eastAsia="ＭＳ 明朝"/>
          <w:b/>
          <w:i/>
          <w:lang w:val="en-GB"/>
        </w:rPr>
        <w:t xml:space="preserve"> or method 3</w:t>
      </w:r>
      <w:r>
        <w:rPr>
          <w:rFonts w:eastAsia="ＭＳ 明朝"/>
          <w:b/>
          <w:i/>
          <w:lang w:val="en-GB"/>
        </w:rPr>
        <w:t xml:space="preserve"> for the 2AoA RF tests</w:t>
      </w:r>
      <w:r w:rsidRPr="008F421F">
        <w:rPr>
          <w:rFonts w:eastAsia="ＭＳ 明朝"/>
          <w:b/>
          <w:i/>
          <w:lang w:val="en-GB"/>
        </w:rPr>
        <w:t>.</w:t>
      </w:r>
    </w:p>
    <w:p w14:paraId="6A62D0B2" w14:textId="77777777" w:rsidR="0058706E" w:rsidRPr="00BF2069" w:rsidRDefault="0058706E" w:rsidP="0058706E">
      <w:pPr>
        <w:spacing w:before="120" w:after="120"/>
        <w:rPr>
          <w:rFonts w:eastAsia="ＭＳ 明朝"/>
          <w:b/>
          <w:i/>
          <w:lang w:val="en-GB"/>
        </w:rPr>
      </w:pPr>
      <w:r w:rsidRPr="00BF2069">
        <w:rPr>
          <w:rFonts w:eastAsia="ＭＳ 明朝"/>
          <w:b/>
          <w:i/>
          <w:lang w:val="en-GB"/>
        </w:rPr>
        <w:t>Observation 9:</w:t>
      </w:r>
      <w:r>
        <w:rPr>
          <w:rFonts w:eastAsia="ＭＳ 明朝"/>
          <w:b/>
          <w:i/>
          <w:lang w:val="en-GB"/>
        </w:rPr>
        <w:t xml:space="preserve"> Current FR2 </w:t>
      </w:r>
      <w:proofErr w:type="spellStart"/>
      <w:r>
        <w:rPr>
          <w:rFonts w:eastAsia="ＭＳ 明朝"/>
          <w:b/>
          <w:i/>
          <w:lang w:val="en-GB"/>
        </w:rPr>
        <w:t>TRx</w:t>
      </w:r>
      <w:proofErr w:type="spellEnd"/>
      <w:r>
        <w:rPr>
          <w:rFonts w:eastAsia="ＭＳ 明朝"/>
          <w:b/>
          <w:i/>
          <w:lang w:val="en-GB"/>
        </w:rPr>
        <w:t xml:space="preserve"> RF test system is designed to align polarization planes of the test antenna with the reference coordinate system. </w:t>
      </w:r>
      <w:r w:rsidRPr="00BF2069">
        <w:rPr>
          <w:rFonts w:eastAsia="ＭＳ 明朝"/>
          <w:b/>
          <w:i/>
          <w:lang w:val="en-GB"/>
        </w:rPr>
        <w:t xml:space="preserve"> </w:t>
      </w:r>
    </w:p>
    <w:p w14:paraId="6F6232CF" w14:textId="77777777" w:rsidR="00543441" w:rsidRPr="00835CF9" w:rsidRDefault="00543441" w:rsidP="00543441">
      <w:pPr>
        <w:spacing w:before="120" w:after="120"/>
        <w:rPr>
          <w:rFonts w:eastAsia="ＭＳ 明朝"/>
          <w:b/>
          <w:i/>
          <w:lang w:val="en-GB"/>
        </w:rPr>
      </w:pPr>
      <w:r w:rsidRPr="00835CF9">
        <w:rPr>
          <w:rFonts w:eastAsia="ＭＳ 明朝"/>
          <w:b/>
          <w:i/>
          <w:lang w:val="en-GB"/>
        </w:rPr>
        <w:t xml:space="preserve">Observation 10: Reference coordinate system </w:t>
      </w:r>
      <w:r>
        <w:rPr>
          <w:rFonts w:eastAsia="ＭＳ 明朝"/>
          <w:b/>
          <w:i/>
          <w:lang w:val="en-GB"/>
        </w:rPr>
        <w:t xml:space="preserve">may </w:t>
      </w:r>
      <w:r w:rsidRPr="00835CF9">
        <w:rPr>
          <w:rFonts w:eastAsia="ＭＳ 明朝"/>
          <w:b/>
          <w:i/>
          <w:lang w:val="en-GB"/>
        </w:rPr>
        <w:t xml:space="preserve">need to be cared also for the </w:t>
      </w:r>
      <w:r>
        <w:rPr>
          <w:rFonts w:eastAsia="ＭＳ 明朝"/>
          <w:b/>
          <w:i/>
          <w:lang w:val="en-GB"/>
        </w:rPr>
        <w:t xml:space="preserve">2 </w:t>
      </w:r>
      <w:proofErr w:type="spellStart"/>
      <w:r>
        <w:rPr>
          <w:rFonts w:eastAsia="ＭＳ 明朝"/>
          <w:b/>
          <w:i/>
          <w:lang w:val="en-GB"/>
        </w:rPr>
        <w:t>AoA</w:t>
      </w:r>
      <w:proofErr w:type="spellEnd"/>
      <w:r>
        <w:rPr>
          <w:rFonts w:eastAsia="ＭＳ 明朝"/>
          <w:b/>
          <w:i/>
          <w:lang w:val="en-GB"/>
        </w:rPr>
        <w:t xml:space="preserve"> RF </w:t>
      </w:r>
      <w:r w:rsidRPr="00835CF9">
        <w:rPr>
          <w:rFonts w:eastAsia="ＭＳ 明朝"/>
          <w:b/>
          <w:i/>
          <w:lang w:val="en-GB"/>
        </w:rPr>
        <w:t>test setup.</w:t>
      </w:r>
    </w:p>
    <w:p w14:paraId="55F2BFC0" w14:textId="2C608277" w:rsidR="0058706E" w:rsidRPr="008012EA" w:rsidRDefault="0058706E" w:rsidP="0058706E">
      <w:pPr>
        <w:spacing w:before="120" w:after="120"/>
        <w:rPr>
          <w:rFonts w:eastAsia="ＭＳ 明朝"/>
          <w:b/>
          <w:i/>
          <w:noProof/>
          <w:lang w:val="en-GB"/>
        </w:rPr>
      </w:pPr>
      <w:r w:rsidRPr="008012EA">
        <w:rPr>
          <w:rFonts w:eastAsia="ＭＳ 明朝"/>
          <w:b/>
          <w:i/>
          <w:noProof/>
          <w:lang w:val="en-GB"/>
        </w:rPr>
        <w:t xml:space="preserve">Observation 11: </w:t>
      </w:r>
      <w:r>
        <w:rPr>
          <w:rFonts w:eastAsia="ＭＳ 明朝"/>
          <w:b/>
          <w:i/>
          <w:noProof/>
          <w:lang w:val="en-GB"/>
        </w:rPr>
        <w:t>Center of rotation axes have to be in the same direction to keep alignment of both polarization planes from AoA1 and AoA2.</w:t>
      </w:r>
      <w:r w:rsidR="00BC2A49">
        <w:rPr>
          <w:rFonts w:eastAsia="ＭＳ 明朝"/>
          <w:b/>
          <w:i/>
          <w:noProof/>
          <w:lang w:val="en-GB"/>
        </w:rPr>
        <w:t xml:space="preserve"> </w:t>
      </w:r>
      <w:r w:rsidR="00573E57">
        <w:rPr>
          <w:rFonts w:eastAsia="ＭＳ 明朝"/>
          <w:b/>
          <w:i/>
          <w:noProof/>
          <w:lang w:val="en-GB"/>
        </w:rPr>
        <w:t>FFS if this has to be applied in a case that either of the DL signal is just an anchor.</w:t>
      </w:r>
      <w:r w:rsidR="00BC2A49">
        <w:rPr>
          <w:rFonts w:eastAsia="ＭＳ 明朝"/>
          <w:b/>
          <w:i/>
          <w:noProof/>
          <w:lang w:val="en-GB"/>
        </w:rPr>
        <w:t xml:space="preserve"> </w:t>
      </w:r>
    </w:p>
    <w:p w14:paraId="5439920E" w14:textId="48446A53" w:rsidR="006A580C" w:rsidRDefault="006A580C" w:rsidP="0058706E">
      <w:pPr>
        <w:spacing w:before="120" w:after="120"/>
        <w:rPr>
          <w:rFonts w:eastAsia="ＭＳ 明朝"/>
          <w:lang w:val="en-GB"/>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00762241" w14:textId="5791D7E8" w:rsidR="00B62DD6" w:rsidRDefault="00B62DD6" w:rsidP="00B62DD6">
      <w:pPr>
        <w:spacing w:before="120" w:after="120"/>
        <w:rPr>
          <w:rFonts w:eastAsia="ＭＳ 明朝"/>
        </w:rPr>
      </w:pPr>
      <w:r>
        <w:rPr>
          <w:rFonts w:eastAsia="ＭＳ 明朝" w:hint="eastAsia"/>
        </w:rPr>
        <w:t>[</w:t>
      </w:r>
      <w:r>
        <w:rPr>
          <w:rFonts w:eastAsia="ＭＳ 明朝"/>
        </w:rPr>
        <w:t>1] R</w:t>
      </w:r>
      <w:r w:rsidR="009D0C66">
        <w:rPr>
          <w:rFonts w:eastAsia="ＭＳ 明朝"/>
        </w:rPr>
        <w:t>P-220988</w:t>
      </w:r>
      <w:r>
        <w:rPr>
          <w:rFonts w:eastAsia="ＭＳ 明朝"/>
        </w:rPr>
        <w:t>, “</w:t>
      </w:r>
      <w:r w:rsidR="009D0C66" w:rsidRPr="009D0C66">
        <w:rPr>
          <w:rFonts w:eastAsia="ＭＳ 明朝"/>
        </w:rPr>
        <w:t>New SI: Study on NR frequency range 2 (FR2) Over-the-Air (OTA) testing enhancements</w:t>
      </w:r>
      <w:r>
        <w:rPr>
          <w:rFonts w:eastAsia="ＭＳ 明朝"/>
        </w:rPr>
        <w:t xml:space="preserve">”, </w:t>
      </w:r>
      <w:r w:rsidR="00ED51E1">
        <w:rPr>
          <w:rFonts w:eastAsia="ＭＳ 明朝"/>
        </w:rPr>
        <w:t>Qualcomm Inc.</w:t>
      </w:r>
      <w:r>
        <w:rPr>
          <w:rFonts w:eastAsia="ＭＳ 明朝"/>
        </w:rPr>
        <w:t>, RAN #</w:t>
      </w:r>
      <w:r w:rsidR="00ED51E1">
        <w:rPr>
          <w:rFonts w:eastAsia="ＭＳ 明朝"/>
        </w:rPr>
        <w:t>95</w:t>
      </w:r>
      <w:r>
        <w:rPr>
          <w:rFonts w:eastAsia="ＭＳ 明朝"/>
        </w:rPr>
        <w:t>-e, Electronic meeting</w:t>
      </w:r>
    </w:p>
    <w:p w14:paraId="00500C1E" w14:textId="4B928559" w:rsidR="00315250" w:rsidRDefault="00315250" w:rsidP="000C170C">
      <w:pPr>
        <w:spacing w:before="120" w:after="120"/>
        <w:rPr>
          <w:rFonts w:eastAsia="ＭＳ 明朝"/>
        </w:rPr>
      </w:pPr>
      <w:r>
        <w:rPr>
          <w:rFonts w:eastAsia="ＭＳ 明朝" w:hint="eastAsia"/>
        </w:rPr>
        <w:t>[</w:t>
      </w:r>
      <w:r w:rsidR="00B62DD6">
        <w:rPr>
          <w:rFonts w:eastAsia="ＭＳ 明朝"/>
        </w:rPr>
        <w:t>2</w:t>
      </w:r>
      <w:r>
        <w:rPr>
          <w:rFonts w:eastAsia="ＭＳ 明朝"/>
        </w:rPr>
        <w:t>]</w:t>
      </w:r>
      <w:r w:rsidR="00EC4CA3">
        <w:rPr>
          <w:rFonts w:eastAsia="ＭＳ 明朝"/>
        </w:rPr>
        <w:t xml:space="preserve"> R</w:t>
      </w:r>
      <w:r w:rsidR="00ED51E1">
        <w:rPr>
          <w:rFonts w:eastAsia="ＭＳ 明朝"/>
        </w:rPr>
        <w:t>P-</w:t>
      </w:r>
      <w:r w:rsidR="00BC7827">
        <w:rPr>
          <w:rFonts w:eastAsia="ＭＳ 明朝"/>
        </w:rPr>
        <w:t>220542</w:t>
      </w:r>
      <w:r w:rsidR="00EC4CA3">
        <w:rPr>
          <w:rFonts w:eastAsia="ＭＳ 明朝"/>
        </w:rPr>
        <w:t>, “</w:t>
      </w:r>
      <w:r w:rsidR="00BC7827">
        <w:rPr>
          <w:rFonts w:eastAsia="ＭＳ 明朝"/>
        </w:rPr>
        <w:t>Views on OTA testing enhancements</w:t>
      </w:r>
      <w:r w:rsidR="00EC4CA3">
        <w:rPr>
          <w:rFonts w:eastAsia="ＭＳ 明朝"/>
        </w:rPr>
        <w:t>”</w:t>
      </w:r>
      <w:r w:rsidR="006C4735">
        <w:rPr>
          <w:rFonts w:eastAsia="ＭＳ 明朝"/>
        </w:rPr>
        <w:t xml:space="preserve">, </w:t>
      </w:r>
      <w:r w:rsidR="00BC7827">
        <w:rPr>
          <w:rFonts w:eastAsia="ＭＳ 明朝"/>
        </w:rPr>
        <w:t>Qualcomm Inc.</w:t>
      </w:r>
      <w:r w:rsidR="006C4735">
        <w:rPr>
          <w:rFonts w:eastAsia="ＭＳ 明朝"/>
        </w:rPr>
        <w:t>, RAN #</w:t>
      </w:r>
      <w:r w:rsidR="00BC7827">
        <w:rPr>
          <w:rFonts w:eastAsia="ＭＳ 明朝"/>
        </w:rPr>
        <w:t>95</w:t>
      </w:r>
      <w:r w:rsidR="006C4735">
        <w:rPr>
          <w:rFonts w:eastAsia="ＭＳ 明朝"/>
        </w:rPr>
        <w:t>-e, Electronic meeting</w:t>
      </w:r>
    </w:p>
    <w:p w14:paraId="4F128D89" w14:textId="7F244DA9" w:rsidR="00945B21" w:rsidRDefault="00945B21" w:rsidP="000C170C">
      <w:pPr>
        <w:spacing w:before="120" w:after="120"/>
        <w:rPr>
          <w:rFonts w:eastAsia="ＭＳ 明朝"/>
        </w:rPr>
      </w:pPr>
      <w:r>
        <w:rPr>
          <w:rFonts w:eastAsia="ＭＳ 明朝"/>
        </w:rPr>
        <w:t>[3] R4-2205</w:t>
      </w:r>
      <w:r w:rsidR="00B93B49">
        <w:rPr>
          <w:rFonts w:eastAsia="ＭＳ 明朝"/>
        </w:rPr>
        <w:t>1</w:t>
      </w:r>
      <w:r>
        <w:rPr>
          <w:rFonts w:eastAsia="ＭＳ 明朝"/>
        </w:rPr>
        <w:t>03</w:t>
      </w:r>
      <w:r w:rsidR="00B93B49">
        <w:rPr>
          <w:rFonts w:eastAsia="ＭＳ 明朝"/>
        </w:rPr>
        <w:t>, “</w:t>
      </w:r>
      <w:r w:rsidR="00B93B49" w:rsidRPr="00B93B49">
        <w:rPr>
          <w:rFonts w:eastAsia="ＭＳ 明朝"/>
        </w:rPr>
        <w:t>RF Requirements for Multi-panel in FR2</w:t>
      </w:r>
      <w:r w:rsidR="00B93B49">
        <w:rPr>
          <w:rFonts w:eastAsia="ＭＳ 明朝"/>
        </w:rPr>
        <w:t>”, Qualcomm Inc., RAN4 #102-e, Electronic meeting</w:t>
      </w:r>
    </w:p>
    <w:p w14:paraId="2F0C8474" w14:textId="0CA20789" w:rsidR="00CE2046" w:rsidRPr="00274F01" w:rsidRDefault="00E14E3F" w:rsidP="00E72F19">
      <w:pPr>
        <w:spacing w:before="120" w:after="120"/>
        <w:rPr>
          <w:rFonts w:eastAsia="ＭＳ 明朝"/>
        </w:rPr>
      </w:pPr>
      <w:r>
        <w:rPr>
          <w:rFonts w:eastAsia="ＭＳ 明朝"/>
        </w:rPr>
        <w:t>[4] TR</w:t>
      </w:r>
      <w:r w:rsidR="00F14823">
        <w:rPr>
          <w:rFonts w:eastAsia="ＭＳ 明朝"/>
        </w:rPr>
        <w:t xml:space="preserve"> </w:t>
      </w:r>
      <w:r>
        <w:rPr>
          <w:rFonts w:eastAsia="ＭＳ 明朝"/>
        </w:rPr>
        <w:t xml:space="preserve">38.810, </w:t>
      </w:r>
      <w:r w:rsidR="00F14823">
        <w:rPr>
          <w:rFonts w:eastAsia="ＭＳ 明朝"/>
        </w:rPr>
        <w:t xml:space="preserve">“NR; Study on test methods”, </w:t>
      </w:r>
      <w:r w:rsidR="00837F32">
        <w:rPr>
          <w:rFonts w:eastAsia="ＭＳ 明朝"/>
        </w:rPr>
        <w:t>v1</w:t>
      </w:r>
      <w:r w:rsidR="00F14823">
        <w:rPr>
          <w:rFonts w:eastAsia="ＭＳ 明朝"/>
        </w:rPr>
        <w:t>6</w:t>
      </w:r>
      <w:r w:rsidR="00837F32">
        <w:rPr>
          <w:rFonts w:eastAsia="ＭＳ 明朝"/>
        </w:rPr>
        <w:t xml:space="preserve">.6.1, </w:t>
      </w:r>
      <w:r w:rsidR="00515140">
        <w:rPr>
          <w:rFonts w:eastAsia="ＭＳ 明朝"/>
        </w:rPr>
        <w:t>2020</w:t>
      </w:r>
      <w:r w:rsidR="00F14823">
        <w:rPr>
          <w:rFonts w:eastAsia="ＭＳ 明朝"/>
        </w:rPr>
        <w:t>-09</w:t>
      </w:r>
      <w:r w:rsidR="00515140">
        <w:rPr>
          <w:rFonts w:eastAsia="ＭＳ 明朝"/>
        </w:rPr>
        <w:t>.</w:t>
      </w:r>
    </w:p>
    <w:p w14:paraId="7CA22F1A" w14:textId="1FCF0C81" w:rsidR="00C74E66" w:rsidRDefault="00000000"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C790E" w14:textId="77777777" w:rsidR="00A62C22" w:rsidRDefault="00A62C22" w:rsidP="00920DEF">
      <w:pPr>
        <w:spacing w:before="120" w:after="120"/>
      </w:pPr>
      <w:r>
        <w:separator/>
      </w:r>
    </w:p>
  </w:endnote>
  <w:endnote w:type="continuationSeparator" w:id="0">
    <w:p w14:paraId="4C7FFC42" w14:textId="77777777" w:rsidR="00A62C22" w:rsidRDefault="00A62C22"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9AFE" w14:textId="77777777" w:rsidR="00A62C22" w:rsidRDefault="00A62C22" w:rsidP="00675E3F">
      <w:pPr>
        <w:spacing w:before="120" w:after="120"/>
      </w:pPr>
      <w:r>
        <w:separator/>
      </w:r>
    </w:p>
  </w:footnote>
  <w:footnote w:type="continuationSeparator" w:id="0">
    <w:p w14:paraId="657264F3" w14:textId="77777777" w:rsidR="00A62C22" w:rsidRDefault="00A62C22"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4"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24356106">
    <w:abstractNumId w:val="13"/>
  </w:num>
  <w:num w:numId="2" w16cid:durableId="464396374">
    <w:abstractNumId w:val="12"/>
  </w:num>
  <w:num w:numId="3" w16cid:durableId="125825405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664091434">
    <w:abstractNumId w:val="22"/>
  </w:num>
  <w:num w:numId="5" w16cid:durableId="649747018">
    <w:abstractNumId w:val="6"/>
  </w:num>
  <w:num w:numId="6" w16cid:durableId="586113063">
    <w:abstractNumId w:val="2"/>
  </w:num>
  <w:num w:numId="7" w16cid:durableId="586429353">
    <w:abstractNumId w:val="8"/>
  </w:num>
  <w:num w:numId="8" w16cid:durableId="301737740">
    <w:abstractNumId w:val="15"/>
  </w:num>
  <w:num w:numId="9" w16cid:durableId="1249995916">
    <w:abstractNumId w:val="7"/>
  </w:num>
  <w:num w:numId="10" w16cid:durableId="28650838">
    <w:abstractNumId w:val="10"/>
  </w:num>
  <w:num w:numId="11" w16cid:durableId="1847746209">
    <w:abstractNumId w:val="20"/>
  </w:num>
  <w:num w:numId="12" w16cid:durableId="1183400766">
    <w:abstractNumId w:val="18"/>
  </w:num>
  <w:num w:numId="13" w16cid:durableId="1038628512">
    <w:abstractNumId w:val="4"/>
  </w:num>
  <w:num w:numId="14" w16cid:durableId="1489708470">
    <w:abstractNumId w:val="5"/>
  </w:num>
  <w:num w:numId="15" w16cid:durableId="123742870">
    <w:abstractNumId w:val="14"/>
  </w:num>
  <w:num w:numId="16" w16cid:durableId="2092923315">
    <w:abstractNumId w:val="23"/>
  </w:num>
  <w:num w:numId="17" w16cid:durableId="279188246">
    <w:abstractNumId w:val="9"/>
  </w:num>
  <w:num w:numId="18" w16cid:durableId="1120104110">
    <w:abstractNumId w:val="19"/>
  </w:num>
  <w:num w:numId="19" w16cid:durableId="2003310601">
    <w:abstractNumId w:val="16"/>
  </w:num>
  <w:num w:numId="20" w16cid:durableId="1361082583">
    <w:abstractNumId w:val="11"/>
  </w:num>
  <w:num w:numId="21" w16cid:durableId="1545479053">
    <w:abstractNumId w:val="1"/>
  </w:num>
  <w:num w:numId="22" w16cid:durableId="798302873">
    <w:abstractNumId w:val="3"/>
  </w:num>
  <w:num w:numId="23" w16cid:durableId="457065959">
    <w:abstractNumId w:val="17"/>
  </w:num>
  <w:num w:numId="24" w16cid:durableId="42835294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65"/>
    <w:rsid w:val="00002FB9"/>
    <w:rsid w:val="000031AF"/>
    <w:rsid w:val="000034A5"/>
    <w:rsid w:val="00003578"/>
    <w:rsid w:val="00003C18"/>
    <w:rsid w:val="00003C43"/>
    <w:rsid w:val="000043D3"/>
    <w:rsid w:val="0000461C"/>
    <w:rsid w:val="0000498C"/>
    <w:rsid w:val="000049B4"/>
    <w:rsid w:val="00004D92"/>
    <w:rsid w:val="00004E2E"/>
    <w:rsid w:val="00004F1E"/>
    <w:rsid w:val="00005002"/>
    <w:rsid w:val="00005083"/>
    <w:rsid w:val="00005178"/>
    <w:rsid w:val="000058C4"/>
    <w:rsid w:val="00005A33"/>
    <w:rsid w:val="00005F46"/>
    <w:rsid w:val="00006265"/>
    <w:rsid w:val="000066DB"/>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0FB2"/>
    <w:rsid w:val="0001161F"/>
    <w:rsid w:val="00011B95"/>
    <w:rsid w:val="00011D2C"/>
    <w:rsid w:val="0001203A"/>
    <w:rsid w:val="00012289"/>
    <w:rsid w:val="0001235F"/>
    <w:rsid w:val="0001239E"/>
    <w:rsid w:val="000134D2"/>
    <w:rsid w:val="000134D6"/>
    <w:rsid w:val="00013950"/>
    <w:rsid w:val="000140F0"/>
    <w:rsid w:val="00014432"/>
    <w:rsid w:val="0001452D"/>
    <w:rsid w:val="0001465F"/>
    <w:rsid w:val="00014730"/>
    <w:rsid w:val="000149FD"/>
    <w:rsid w:val="0001550C"/>
    <w:rsid w:val="00015543"/>
    <w:rsid w:val="000155E7"/>
    <w:rsid w:val="00015640"/>
    <w:rsid w:val="00015CDF"/>
    <w:rsid w:val="00015F42"/>
    <w:rsid w:val="0001662A"/>
    <w:rsid w:val="00016D9E"/>
    <w:rsid w:val="000201C5"/>
    <w:rsid w:val="000208F2"/>
    <w:rsid w:val="00020C86"/>
    <w:rsid w:val="00020C97"/>
    <w:rsid w:val="00020DA5"/>
    <w:rsid w:val="000212FF"/>
    <w:rsid w:val="00021EFB"/>
    <w:rsid w:val="00022015"/>
    <w:rsid w:val="000223F3"/>
    <w:rsid w:val="00022E12"/>
    <w:rsid w:val="000230F4"/>
    <w:rsid w:val="00023265"/>
    <w:rsid w:val="0002365D"/>
    <w:rsid w:val="00023D14"/>
    <w:rsid w:val="00023F6E"/>
    <w:rsid w:val="0002413E"/>
    <w:rsid w:val="000242CF"/>
    <w:rsid w:val="000243EF"/>
    <w:rsid w:val="00024454"/>
    <w:rsid w:val="00024A55"/>
    <w:rsid w:val="00024A7F"/>
    <w:rsid w:val="00025197"/>
    <w:rsid w:val="000252A8"/>
    <w:rsid w:val="00025316"/>
    <w:rsid w:val="00025B63"/>
    <w:rsid w:val="0002628D"/>
    <w:rsid w:val="0002633E"/>
    <w:rsid w:val="00027172"/>
    <w:rsid w:val="00027652"/>
    <w:rsid w:val="00027A2E"/>
    <w:rsid w:val="00027D06"/>
    <w:rsid w:val="00027D12"/>
    <w:rsid w:val="0003027B"/>
    <w:rsid w:val="00030430"/>
    <w:rsid w:val="000309A3"/>
    <w:rsid w:val="000309A9"/>
    <w:rsid w:val="00030AE1"/>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E68"/>
    <w:rsid w:val="00034FC5"/>
    <w:rsid w:val="000350A8"/>
    <w:rsid w:val="000353C5"/>
    <w:rsid w:val="0003558C"/>
    <w:rsid w:val="00035679"/>
    <w:rsid w:val="00035915"/>
    <w:rsid w:val="000359F9"/>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AA9"/>
    <w:rsid w:val="00042DA5"/>
    <w:rsid w:val="00043B64"/>
    <w:rsid w:val="00043F1E"/>
    <w:rsid w:val="000448D2"/>
    <w:rsid w:val="00044CEB"/>
    <w:rsid w:val="00045019"/>
    <w:rsid w:val="00045187"/>
    <w:rsid w:val="0004536E"/>
    <w:rsid w:val="000453FF"/>
    <w:rsid w:val="00045B4F"/>
    <w:rsid w:val="00045C78"/>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1D2"/>
    <w:rsid w:val="000538DC"/>
    <w:rsid w:val="00053A40"/>
    <w:rsid w:val="00053EBF"/>
    <w:rsid w:val="0005458F"/>
    <w:rsid w:val="00054736"/>
    <w:rsid w:val="00054A74"/>
    <w:rsid w:val="000558DE"/>
    <w:rsid w:val="00055D5A"/>
    <w:rsid w:val="000566A5"/>
    <w:rsid w:val="00056A4C"/>
    <w:rsid w:val="00056B52"/>
    <w:rsid w:val="0005738B"/>
    <w:rsid w:val="000575F9"/>
    <w:rsid w:val="000576BD"/>
    <w:rsid w:val="000577E6"/>
    <w:rsid w:val="00057E2E"/>
    <w:rsid w:val="00057F8D"/>
    <w:rsid w:val="000601E4"/>
    <w:rsid w:val="0006059C"/>
    <w:rsid w:val="000605D6"/>
    <w:rsid w:val="000606F8"/>
    <w:rsid w:val="00060803"/>
    <w:rsid w:val="00060F3A"/>
    <w:rsid w:val="00061124"/>
    <w:rsid w:val="00061672"/>
    <w:rsid w:val="00061AC7"/>
    <w:rsid w:val="00062231"/>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5C17"/>
    <w:rsid w:val="000667FF"/>
    <w:rsid w:val="00066B8F"/>
    <w:rsid w:val="00067545"/>
    <w:rsid w:val="000676C1"/>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D3C"/>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715"/>
    <w:rsid w:val="00075A1D"/>
    <w:rsid w:val="00075BA9"/>
    <w:rsid w:val="00075D7E"/>
    <w:rsid w:val="00075EED"/>
    <w:rsid w:val="00076316"/>
    <w:rsid w:val="0007688F"/>
    <w:rsid w:val="00076CD7"/>
    <w:rsid w:val="00076E1B"/>
    <w:rsid w:val="00076FBE"/>
    <w:rsid w:val="00077048"/>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7EF"/>
    <w:rsid w:val="000838F5"/>
    <w:rsid w:val="00083FDC"/>
    <w:rsid w:val="000841BE"/>
    <w:rsid w:val="000845C1"/>
    <w:rsid w:val="00084EA1"/>
    <w:rsid w:val="000852EF"/>
    <w:rsid w:val="000853BA"/>
    <w:rsid w:val="000855C3"/>
    <w:rsid w:val="00085C20"/>
    <w:rsid w:val="00085CF1"/>
    <w:rsid w:val="0008612A"/>
    <w:rsid w:val="000861CF"/>
    <w:rsid w:val="00086558"/>
    <w:rsid w:val="0008688B"/>
    <w:rsid w:val="00086B8D"/>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B69"/>
    <w:rsid w:val="00094CC2"/>
    <w:rsid w:val="000951A0"/>
    <w:rsid w:val="000958F2"/>
    <w:rsid w:val="00095D8E"/>
    <w:rsid w:val="0009613F"/>
    <w:rsid w:val="000973A7"/>
    <w:rsid w:val="0009769C"/>
    <w:rsid w:val="00097A24"/>
    <w:rsid w:val="00097C4F"/>
    <w:rsid w:val="00097EFE"/>
    <w:rsid w:val="00097F4F"/>
    <w:rsid w:val="000A004A"/>
    <w:rsid w:val="000A0238"/>
    <w:rsid w:val="000A078D"/>
    <w:rsid w:val="000A2086"/>
    <w:rsid w:val="000A26B0"/>
    <w:rsid w:val="000A2F77"/>
    <w:rsid w:val="000A33AF"/>
    <w:rsid w:val="000A3486"/>
    <w:rsid w:val="000A3526"/>
    <w:rsid w:val="000A3780"/>
    <w:rsid w:val="000A3D24"/>
    <w:rsid w:val="000A3D2F"/>
    <w:rsid w:val="000A3FDE"/>
    <w:rsid w:val="000A44CE"/>
    <w:rsid w:val="000A4780"/>
    <w:rsid w:val="000A49E8"/>
    <w:rsid w:val="000A5280"/>
    <w:rsid w:val="000A5697"/>
    <w:rsid w:val="000A5E72"/>
    <w:rsid w:val="000A6009"/>
    <w:rsid w:val="000A6063"/>
    <w:rsid w:val="000A60E1"/>
    <w:rsid w:val="000A65F6"/>
    <w:rsid w:val="000A6645"/>
    <w:rsid w:val="000A6F19"/>
    <w:rsid w:val="000A70FF"/>
    <w:rsid w:val="000A74A2"/>
    <w:rsid w:val="000A7C69"/>
    <w:rsid w:val="000B057A"/>
    <w:rsid w:val="000B0A77"/>
    <w:rsid w:val="000B0B34"/>
    <w:rsid w:val="000B1244"/>
    <w:rsid w:val="000B14C3"/>
    <w:rsid w:val="000B1A7B"/>
    <w:rsid w:val="000B1E08"/>
    <w:rsid w:val="000B2194"/>
    <w:rsid w:val="000B25C4"/>
    <w:rsid w:val="000B2619"/>
    <w:rsid w:val="000B26FF"/>
    <w:rsid w:val="000B2D2A"/>
    <w:rsid w:val="000B3B5A"/>
    <w:rsid w:val="000B444A"/>
    <w:rsid w:val="000B4723"/>
    <w:rsid w:val="000B4B09"/>
    <w:rsid w:val="000B5453"/>
    <w:rsid w:val="000B576F"/>
    <w:rsid w:val="000B5F18"/>
    <w:rsid w:val="000B6DBD"/>
    <w:rsid w:val="000B6DF9"/>
    <w:rsid w:val="000B7143"/>
    <w:rsid w:val="000B7974"/>
    <w:rsid w:val="000B7C8C"/>
    <w:rsid w:val="000B7E31"/>
    <w:rsid w:val="000C0265"/>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987"/>
    <w:rsid w:val="000C4A2C"/>
    <w:rsid w:val="000C4CD1"/>
    <w:rsid w:val="000C513E"/>
    <w:rsid w:val="000C53C1"/>
    <w:rsid w:val="000C65BE"/>
    <w:rsid w:val="000C6BB0"/>
    <w:rsid w:val="000C7171"/>
    <w:rsid w:val="000C73CD"/>
    <w:rsid w:val="000C74B8"/>
    <w:rsid w:val="000C7587"/>
    <w:rsid w:val="000C7A5B"/>
    <w:rsid w:val="000C7C26"/>
    <w:rsid w:val="000C7F7B"/>
    <w:rsid w:val="000D0007"/>
    <w:rsid w:val="000D02B8"/>
    <w:rsid w:val="000D0359"/>
    <w:rsid w:val="000D06FA"/>
    <w:rsid w:val="000D08A4"/>
    <w:rsid w:val="000D09A4"/>
    <w:rsid w:val="000D0BA4"/>
    <w:rsid w:val="000D0DD1"/>
    <w:rsid w:val="000D1210"/>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AB8"/>
    <w:rsid w:val="000D4C08"/>
    <w:rsid w:val="000D4C14"/>
    <w:rsid w:val="000D53AB"/>
    <w:rsid w:val="000D54E3"/>
    <w:rsid w:val="000D5D79"/>
    <w:rsid w:val="000D6DBA"/>
    <w:rsid w:val="000D6E3E"/>
    <w:rsid w:val="000D6EEE"/>
    <w:rsid w:val="000D6F8F"/>
    <w:rsid w:val="000D6FB8"/>
    <w:rsid w:val="000D70A3"/>
    <w:rsid w:val="000D750F"/>
    <w:rsid w:val="000D7890"/>
    <w:rsid w:val="000D79DE"/>
    <w:rsid w:val="000E09FC"/>
    <w:rsid w:val="000E0A44"/>
    <w:rsid w:val="000E0FFC"/>
    <w:rsid w:val="000E10B0"/>
    <w:rsid w:val="000E1504"/>
    <w:rsid w:val="000E18D6"/>
    <w:rsid w:val="000E199E"/>
    <w:rsid w:val="000E1C04"/>
    <w:rsid w:val="000E1C50"/>
    <w:rsid w:val="000E1FD4"/>
    <w:rsid w:val="000E20E1"/>
    <w:rsid w:val="000E2636"/>
    <w:rsid w:val="000E28B7"/>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2E4"/>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6CE2"/>
    <w:rsid w:val="000F749C"/>
    <w:rsid w:val="000F7718"/>
    <w:rsid w:val="000F7BBE"/>
    <w:rsid w:val="000F7BC6"/>
    <w:rsid w:val="00100023"/>
    <w:rsid w:val="00100026"/>
    <w:rsid w:val="00100128"/>
    <w:rsid w:val="001004EC"/>
    <w:rsid w:val="00101595"/>
    <w:rsid w:val="001018FF"/>
    <w:rsid w:val="0010192A"/>
    <w:rsid w:val="00101AE1"/>
    <w:rsid w:val="00101DF1"/>
    <w:rsid w:val="00101E76"/>
    <w:rsid w:val="00102E57"/>
    <w:rsid w:val="00102F1A"/>
    <w:rsid w:val="00103088"/>
    <w:rsid w:val="001031BE"/>
    <w:rsid w:val="001031D2"/>
    <w:rsid w:val="001034BC"/>
    <w:rsid w:val="0010397E"/>
    <w:rsid w:val="00103EF9"/>
    <w:rsid w:val="001041AE"/>
    <w:rsid w:val="00104387"/>
    <w:rsid w:val="0010473E"/>
    <w:rsid w:val="0010483F"/>
    <w:rsid w:val="0010497D"/>
    <w:rsid w:val="00104CE6"/>
    <w:rsid w:val="00104DC2"/>
    <w:rsid w:val="00104E19"/>
    <w:rsid w:val="001050EE"/>
    <w:rsid w:val="001053D4"/>
    <w:rsid w:val="001054B9"/>
    <w:rsid w:val="001058F6"/>
    <w:rsid w:val="001059BD"/>
    <w:rsid w:val="00105B12"/>
    <w:rsid w:val="00105C7F"/>
    <w:rsid w:val="00105EA1"/>
    <w:rsid w:val="0010608B"/>
    <w:rsid w:val="00106517"/>
    <w:rsid w:val="00106A64"/>
    <w:rsid w:val="00106B32"/>
    <w:rsid w:val="00106E21"/>
    <w:rsid w:val="00106EEC"/>
    <w:rsid w:val="001072DE"/>
    <w:rsid w:val="00110542"/>
    <w:rsid w:val="00110B99"/>
    <w:rsid w:val="00110C54"/>
    <w:rsid w:val="00110DC3"/>
    <w:rsid w:val="0011107B"/>
    <w:rsid w:val="00111C97"/>
    <w:rsid w:val="00111E98"/>
    <w:rsid w:val="001120DE"/>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2C1"/>
    <w:rsid w:val="00115C63"/>
    <w:rsid w:val="00115E72"/>
    <w:rsid w:val="00116654"/>
    <w:rsid w:val="00116767"/>
    <w:rsid w:val="00116D78"/>
    <w:rsid w:val="00117967"/>
    <w:rsid w:val="00117AE7"/>
    <w:rsid w:val="00120867"/>
    <w:rsid w:val="00120B58"/>
    <w:rsid w:val="00120E7C"/>
    <w:rsid w:val="00120F15"/>
    <w:rsid w:val="00121346"/>
    <w:rsid w:val="001214DD"/>
    <w:rsid w:val="00121B65"/>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9B2"/>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2D4"/>
    <w:rsid w:val="00135833"/>
    <w:rsid w:val="001358B7"/>
    <w:rsid w:val="001359B8"/>
    <w:rsid w:val="00135ED2"/>
    <w:rsid w:val="0013615A"/>
    <w:rsid w:val="00136531"/>
    <w:rsid w:val="001368D9"/>
    <w:rsid w:val="00136B67"/>
    <w:rsid w:val="0013737F"/>
    <w:rsid w:val="0013789E"/>
    <w:rsid w:val="00137B70"/>
    <w:rsid w:val="00137BB2"/>
    <w:rsid w:val="00137E4F"/>
    <w:rsid w:val="00140433"/>
    <w:rsid w:val="0014048B"/>
    <w:rsid w:val="00140A27"/>
    <w:rsid w:val="00140ADD"/>
    <w:rsid w:val="00140EC9"/>
    <w:rsid w:val="0014116D"/>
    <w:rsid w:val="00141BA2"/>
    <w:rsid w:val="00141E19"/>
    <w:rsid w:val="00141F3F"/>
    <w:rsid w:val="00142161"/>
    <w:rsid w:val="0014223B"/>
    <w:rsid w:val="00142317"/>
    <w:rsid w:val="001427A6"/>
    <w:rsid w:val="00142DAA"/>
    <w:rsid w:val="00143381"/>
    <w:rsid w:val="001438F4"/>
    <w:rsid w:val="001444DF"/>
    <w:rsid w:val="00144616"/>
    <w:rsid w:val="00144770"/>
    <w:rsid w:val="00144847"/>
    <w:rsid w:val="00144E3F"/>
    <w:rsid w:val="0014518F"/>
    <w:rsid w:val="00145390"/>
    <w:rsid w:val="00145698"/>
    <w:rsid w:val="00145778"/>
    <w:rsid w:val="00145989"/>
    <w:rsid w:val="00145BC0"/>
    <w:rsid w:val="00145BE9"/>
    <w:rsid w:val="00145C9E"/>
    <w:rsid w:val="00145D7B"/>
    <w:rsid w:val="00145DF2"/>
    <w:rsid w:val="00146179"/>
    <w:rsid w:val="00146193"/>
    <w:rsid w:val="001462F2"/>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935"/>
    <w:rsid w:val="00162BC3"/>
    <w:rsid w:val="00162C20"/>
    <w:rsid w:val="00163455"/>
    <w:rsid w:val="00163805"/>
    <w:rsid w:val="00163981"/>
    <w:rsid w:val="00163B30"/>
    <w:rsid w:val="0016412C"/>
    <w:rsid w:val="00164640"/>
    <w:rsid w:val="00164751"/>
    <w:rsid w:val="0016498F"/>
    <w:rsid w:val="00164DD6"/>
    <w:rsid w:val="00164F6B"/>
    <w:rsid w:val="00165091"/>
    <w:rsid w:val="001653B5"/>
    <w:rsid w:val="00165A84"/>
    <w:rsid w:val="00165AAD"/>
    <w:rsid w:val="00165AF3"/>
    <w:rsid w:val="0016640C"/>
    <w:rsid w:val="0016657D"/>
    <w:rsid w:val="001669FF"/>
    <w:rsid w:val="00166B5F"/>
    <w:rsid w:val="001671AD"/>
    <w:rsid w:val="001672AC"/>
    <w:rsid w:val="0016765E"/>
    <w:rsid w:val="0016768A"/>
    <w:rsid w:val="001678D1"/>
    <w:rsid w:val="001678FF"/>
    <w:rsid w:val="00167B58"/>
    <w:rsid w:val="00167D1F"/>
    <w:rsid w:val="00170245"/>
    <w:rsid w:val="00170679"/>
    <w:rsid w:val="001707D7"/>
    <w:rsid w:val="00171184"/>
    <w:rsid w:val="0017167C"/>
    <w:rsid w:val="00171683"/>
    <w:rsid w:val="0017169C"/>
    <w:rsid w:val="001721B3"/>
    <w:rsid w:val="0017239D"/>
    <w:rsid w:val="0017265D"/>
    <w:rsid w:val="001729C9"/>
    <w:rsid w:val="00172B6B"/>
    <w:rsid w:val="00172B7A"/>
    <w:rsid w:val="00172B9A"/>
    <w:rsid w:val="00172BF3"/>
    <w:rsid w:val="00172E99"/>
    <w:rsid w:val="00172F99"/>
    <w:rsid w:val="001730B0"/>
    <w:rsid w:val="0017333D"/>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3D"/>
    <w:rsid w:val="001823EF"/>
    <w:rsid w:val="001829A8"/>
    <w:rsid w:val="00183614"/>
    <w:rsid w:val="00183657"/>
    <w:rsid w:val="00183BCE"/>
    <w:rsid w:val="00183C32"/>
    <w:rsid w:val="001845CC"/>
    <w:rsid w:val="001845D5"/>
    <w:rsid w:val="00184AEE"/>
    <w:rsid w:val="0018520E"/>
    <w:rsid w:val="00185327"/>
    <w:rsid w:val="001858D9"/>
    <w:rsid w:val="00186725"/>
    <w:rsid w:val="0018683D"/>
    <w:rsid w:val="00186C7A"/>
    <w:rsid w:val="00186FF1"/>
    <w:rsid w:val="001870ED"/>
    <w:rsid w:val="00187487"/>
    <w:rsid w:val="00187B8A"/>
    <w:rsid w:val="00187F82"/>
    <w:rsid w:val="00190113"/>
    <w:rsid w:val="001908F5"/>
    <w:rsid w:val="00190932"/>
    <w:rsid w:val="00190AE4"/>
    <w:rsid w:val="00190B02"/>
    <w:rsid w:val="00190CB5"/>
    <w:rsid w:val="001910BE"/>
    <w:rsid w:val="001913CA"/>
    <w:rsid w:val="00191773"/>
    <w:rsid w:val="001925EF"/>
    <w:rsid w:val="00192722"/>
    <w:rsid w:val="00192AB9"/>
    <w:rsid w:val="00192D60"/>
    <w:rsid w:val="001932CA"/>
    <w:rsid w:val="0019330A"/>
    <w:rsid w:val="00193520"/>
    <w:rsid w:val="00193967"/>
    <w:rsid w:val="00193F4F"/>
    <w:rsid w:val="0019421D"/>
    <w:rsid w:val="001945DE"/>
    <w:rsid w:val="00194628"/>
    <w:rsid w:val="00194756"/>
    <w:rsid w:val="00194907"/>
    <w:rsid w:val="00194CAC"/>
    <w:rsid w:val="00195411"/>
    <w:rsid w:val="001958B4"/>
    <w:rsid w:val="0019595A"/>
    <w:rsid w:val="00195E6C"/>
    <w:rsid w:val="00196640"/>
    <w:rsid w:val="0019665D"/>
    <w:rsid w:val="001966C7"/>
    <w:rsid w:val="001968F9"/>
    <w:rsid w:val="00196D1E"/>
    <w:rsid w:val="00197187"/>
    <w:rsid w:val="0019731B"/>
    <w:rsid w:val="001973A8"/>
    <w:rsid w:val="00197776"/>
    <w:rsid w:val="00197A12"/>
    <w:rsid w:val="00197A4C"/>
    <w:rsid w:val="00197F43"/>
    <w:rsid w:val="001A03A9"/>
    <w:rsid w:val="001A1194"/>
    <w:rsid w:val="001A1225"/>
    <w:rsid w:val="001A1AA4"/>
    <w:rsid w:val="001A21C6"/>
    <w:rsid w:val="001A2988"/>
    <w:rsid w:val="001A2F4E"/>
    <w:rsid w:val="001A339A"/>
    <w:rsid w:val="001A3BEF"/>
    <w:rsid w:val="001A3DF2"/>
    <w:rsid w:val="001A4201"/>
    <w:rsid w:val="001A42E3"/>
    <w:rsid w:val="001A4C6F"/>
    <w:rsid w:val="001A4EB9"/>
    <w:rsid w:val="001A51FF"/>
    <w:rsid w:val="001A521F"/>
    <w:rsid w:val="001A5484"/>
    <w:rsid w:val="001A5A98"/>
    <w:rsid w:val="001A60FA"/>
    <w:rsid w:val="001A6693"/>
    <w:rsid w:val="001A6B42"/>
    <w:rsid w:val="001A6B94"/>
    <w:rsid w:val="001A6BCB"/>
    <w:rsid w:val="001A73E9"/>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4F0"/>
    <w:rsid w:val="001B468B"/>
    <w:rsid w:val="001B4B22"/>
    <w:rsid w:val="001B506D"/>
    <w:rsid w:val="001B50AE"/>
    <w:rsid w:val="001B50F7"/>
    <w:rsid w:val="001B64C3"/>
    <w:rsid w:val="001B67B6"/>
    <w:rsid w:val="001B67D5"/>
    <w:rsid w:val="001B6B49"/>
    <w:rsid w:val="001B6B62"/>
    <w:rsid w:val="001B6D70"/>
    <w:rsid w:val="001B7052"/>
    <w:rsid w:val="001B743F"/>
    <w:rsid w:val="001B7457"/>
    <w:rsid w:val="001B74D8"/>
    <w:rsid w:val="001B750B"/>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4AF"/>
    <w:rsid w:val="001C47C9"/>
    <w:rsid w:val="001C4854"/>
    <w:rsid w:val="001C48FA"/>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4EB"/>
    <w:rsid w:val="001D192B"/>
    <w:rsid w:val="001D1AA9"/>
    <w:rsid w:val="001D1F49"/>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DD4"/>
    <w:rsid w:val="001D7E26"/>
    <w:rsid w:val="001D7E62"/>
    <w:rsid w:val="001E02E1"/>
    <w:rsid w:val="001E0440"/>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2D9"/>
    <w:rsid w:val="001E4474"/>
    <w:rsid w:val="001E4613"/>
    <w:rsid w:val="001E4642"/>
    <w:rsid w:val="001E4911"/>
    <w:rsid w:val="001E5B41"/>
    <w:rsid w:val="001E6042"/>
    <w:rsid w:val="001E671A"/>
    <w:rsid w:val="001E6DD6"/>
    <w:rsid w:val="001E6E36"/>
    <w:rsid w:val="001E728B"/>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38"/>
    <w:rsid w:val="001F49DB"/>
    <w:rsid w:val="001F4C9C"/>
    <w:rsid w:val="001F4F27"/>
    <w:rsid w:val="001F5093"/>
    <w:rsid w:val="001F52BC"/>
    <w:rsid w:val="001F5676"/>
    <w:rsid w:val="001F5784"/>
    <w:rsid w:val="001F5920"/>
    <w:rsid w:val="001F598B"/>
    <w:rsid w:val="001F5DC8"/>
    <w:rsid w:val="001F66F8"/>
    <w:rsid w:val="001F6AEA"/>
    <w:rsid w:val="001F7518"/>
    <w:rsid w:val="001F793F"/>
    <w:rsid w:val="002004B0"/>
    <w:rsid w:val="0020072B"/>
    <w:rsid w:val="002008F0"/>
    <w:rsid w:val="00200900"/>
    <w:rsid w:val="00201CAD"/>
    <w:rsid w:val="00201D57"/>
    <w:rsid w:val="00201EFD"/>
    <w:rsid w:val="00202758"/>
    <w:rsid w:val="00202ABF"/>
    <w:rsid w:val="00203048"/>
    <w:rsid w:val="0020342A"/>
    <w:rsid w:val="00203802"/>
    <w:rsid w:val="00203AD9"/>
    <w:rsid w:val="00203C67"/>
    <w:rsid w:val="00203D9D"/>
    <w:rsid w:val="00204A62"/>
    <w:rsid w:val="00204A6A"/>
    <w:rsid w:val="00204CF6"/>
    <w:rsid w:val="002050E5"/>
    <w:rsid w:val="002051F0"/>
    <w:rsid w:val="0020566E"/>
    <w:rsid w:val="0020585F"/>
    <w:rsid w:val="00205ADE"/>
    <w:rsid w:val="00206047"/>
    <w:rsid w:val="0020609A"/>
    <w:rsid w:val="00206113"/>
    <w:rsid w:val="0020638D"/>
    <w:rsid w:val="002066E7"/>
    <w:rsid w:val="00206EB8"/>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7ED"/>
    <w:rsid w:val="00215B3E"/>
    <w:rsid w:val="00215C44"/>
    <w:rsid w:val="002160AE"/>
    <w:rsid w:val="002160C1"/>
    <w:rsid w:val="00216442"/>
    <w:rsid w:val="002166FA"/>
    <w:rsid w:val="002168A5"/>
    <w:rsid w:val="00216AAE"/>
    <w:rsid w:val="00216BAD"/>
    <w:rsid w:val="00216CB3"/>
    <w:rsid w:val="00216F1A"/>
    <w:rsid w:val="002171F2"/>
    <w:rsid w:val="00217371"/>
    <w:rsid w:val="002173D9"/>
    <w:rsid w:val="00217848"/>
    <w:rsid w:val="002179EE"/>
    <w:rsid w:val="002200E1"/>
    <w:rsid w:val="00220448"/>
    <w:rsid w:val="00220480"/>
    <w:rsid w:val="00220625"/>
    <w:rsid w:val="002207D6"/>
    <w:rsid w:val="00220DFA"/>
    <w:rsid w:val="00221546"/>
    <w:rsid w:val="00221699"/>
    <w:rsid w:val="00221AD7"/>
    <w:rsid w:val="00221F67"/>
    <w:rsid w:val="0022246B"/>
    <w:rsid w:val="00222863"/>
    <w:rsid w:val="00222BAB"/>
    <w:rsid w:val="00222BE7"/>
    <w:rsid w:val="00223093"/>
    <w:rsid w:val="00223136"/>
    <w:rsid w:val="0022324C"/>
    <w:rsid w:val="0022368D"/>
    <w:rsid w:val="002237D3"/>
    <w:rsid w:val="00223973"/>
    <w:rsid w:val="00223E23"/>
    <w:rsid w:val="00224240"/>
    <w:rsid w:val="0022438B"/>
    <w:rsid w:val="00224397"/>
    <w:rsid w:val="00224551"/>
    <w:rsid w:val="00224D4E"/>
    <w:rsid w:val="00224EF7"/>
    <w:rsid w:val="00225C92"/>
    <w:rsid w:val="00225E3D"/>
    <w:rsid w:val="00225E53"/>
    <w:rsid w:val="00225F37"/>
    <w:rsid w:val="00226128"/>
    <w:rsid w:val="00226256"/>
    <w:rsid w:val="002264B9"/>
    <w:rsid w:val="00226F08"/>
    <w:rsid w:val="0022731E"/>
    <w:rsid w:val="00227348"/>
    <w:rsid w:val="00230201"/>
    <w:rsid w:val="0023063B"/>
    <w:rsid w:val="002309AA"/>
    <w:rsid w:val="002313A9"/>
    <w:rsid w:val="00231BB3"/>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43A2"/>
    <w:rsid w:val="00245266"/>
    <w:rsid w:val="0024531F"/>
    <w:rsid w:val="0024570E"/>
    <w:rsid w:val="0024659D"/>
    <w:rsid w:val="002469EE"/>
    <w:rsid w:val="00246F5D"/>
    <w:rsid w:val="0024720A"/>
    <w:rsid w:val="00247A17"/>
    <w:rsid w:val="00250553"/>
    <w:rsid w:val="00250977"/>
    <w:rsid w:val="00250B65"/>
    <w:rsid w:val="00251266"/>
    <w:rsid w:val="00251347"/>
    <w:rsid w:val="00252028"/>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4B32"/>
    <w:rsid w:val="00255414"/>
    <w:rsid w:val="0025553F"/>
    <w:rsid w:val="0025567F"/>
    <w:rsid w:val="00255720"/>
    <w:rsid w:val="00255A93"/>
    <w:rsid w:val="00255CE1"/>
    <w:rsid w:val="00255DAE"/>
    <w:rsid w:val="00256182"/>
    <w:rsid w:val="00256756"/>
    <w:rsid w:val="0025688E"/>
    <w:rsid w:val="002568F9"/>
    <w:rsid w:val="00256CAA"/>
    <w:rsid w:val="00256DBE"/>
    <w:rsid w:val="002570BD"/>
    <w:rsid w:val="002577C5"/>
    <w:rsid w:val="002579F4"/>
    <w:rsid w:val="00257B79"/>
    <w:rsid w:val="00257B9D"/>
    <w:rsid w:val="00257CE5"/>
    <w:rsid w:val="00260072"/>
    <w:rsid w:val="002604CB"/>
    <w:rsid w:val="00260A3C"/>
    <w:rsid w:val="00260BC5"/>
    <w:rsid w:val="00260D37"/>
    <w:rsid w:val="00260F1E"/>
    <w:rsid w:val="00260F93"/>
    <w:rsid w:val="002610DD"/>
    <w:rsid w:val="00261142"/>
    <w:rsid w:val="002613A2"/>
    <w:rsid w:val="00261491"/>
    <w:rsid w:val="0026170E"/>
    <w:rsid w:val="00261A93"/>
    <w:rsid w:val="002621DA"/>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4F01"/>
    <w:rsid w:val="0027510B"/>
    <w:rsid w:val="0027560E"/>
    <w:rsid w:val="00275695"/>
    <w:rsid w:val="0027573C"/>
    <w:rsid w:val="00275C0E"/>
    <w:rsid w:val="00275F94"/>
    <w:rsid w:val="00276400"/>
    <w:rsid w:val="0027649A"/>
    <w:rsid w:val="0027667B"/>
    <w:rsid w:val="00276B47"/>
    <w:rsid w:val="00276E91"/>
    <w:rsid w:val="00276FC9"/>
    <w:rsid w:val="00277591"/>
    <w:rsid w:val="00277A12"/>
    <w:rsid w:val="00277F46"/>
    <w:rsid w:val="00280076"/>
    <w:rsid w:val="002807C5"/>
    <w:rsid w:val="00280D2A"/>
    <w:rsid w:val="00281C9D"/>
    <w:rsid w:val="00281D1E"/>
    <w:rsid w:val="00281DA1"/>
    <w:rsid w:val="002823DD"/>
    <w:rsid w:val="0028277F"/>
    <w:rsid w:val="00282C5E"/>
    <w:rsid w:val="00282D3B"/>
    <w:rsid w:val="00282E8C"/>
    <w:rsid w:val="0028313C"/>
    <w:rsid w:val="002831EB"/>
    <w:rsid w:val="002832C6"/>
    <w:rsid w:val="002837E0"/>
    <w:rsid w:val="00283CE2"/>
    <w:rsid w:val="00284098"/>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0705"/>
    <w:rsid w:val="0029104E"/>
    <w:rsid w:val="00291211"/>
    <w:rsid w:val="0029127F"/>
    <w:rsid w:val="00291E9B"/>
    <w:rsid w:val="002926DB"/>
    <w:rsid w:val="00292E45"/>
    <w:rsid w:val="00292EE3"/>
    <w:rsid w:val="00293175"/>
    <w:rsid w:val="00293241"/>
    <w:rsid w:val="0029335D"/>
    <w:rsid w:val="002936CC"/>
    <w:rsid w:val="00293D84"/>
    <w:rsid w:val="002940A4"/>
    <w:rsid w:val="00295650"/>
    <w:rsid w:val="00295998"/>
    <w:rsid w:val="00295A4C"/>
    <w:rsid w:val="00295CAD"/>
    <w:rsid w:val="002965D7"/>
    <w:rsid w:val="0029672D"/>
    <w:rsid w:val="00296B7A"/>
    <w:rsid w:val="00296C46"/>
    <w:rsid w:val="00296E7B"/>
    <w:rsid w:val="002970AB"/>
    <w:rsid w:val="002971B1"/>
    <w:rsid w:val="002973B4"/>
    <w:rsid w:val="0029746D"/>
    <w:rsid w:val="002974A2"/>
    <w:rsid w:val="00297579"/>
    <w:rsid w:val="00297CA4"/>
    <w:rsid w:val="00297CE1"/>
    <w:rsid w:val="00297F2C"/>
    <w:rsid w:val="00297FBD"/>
    <w:rsid w:val="002A029C"/>
    <w:rsid w:val="002A03EC"/>
    <w:rsid w:val="002A0509"/>
    <w:rsid w:val="002A0B98"/>
    <w:rsid w:val="002A0F99"/>
    <w:rsid w:val="002A1012"/>
    <w:rsid w:val="002A18E8"/>
    <w:rsid w:val="002A1900"/>
    <w:rsid w:val="002A1F13"/>
    <w:rsid w:val="002A1FFC"/>
    <w:rsid w:val="002A331B"/>
    <w:rsid w:val="002A3368"/>
    <w:rsid w:val="002A35DA"/>
    <w:rsid w:val="002A40CE"/>
    <w:rsid w:val="002A41CB"/>
    <w:rsid w:val="002A50EA"/>
    <w:rsid w:val="002A515C"/>
    <w:rsid w:val="002A5251"/>
    <w:rsid w:val="002A5505"/>
    <w:rsid w:val="002A57F4"/>
    <w:rsid w:val="002A5BC5"/>
    <w:rsid w:val="002A6277"/>
    <w:rsid w:val="002A62B7"/>
    <w:rsid w:val="002A641F"/>
    <w:rsid w:val="002A657A"/>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4D1"/>
    <w:rsid w:val="002B3B4A"/>
    <w:rsid w:val="002B4A6A"/>
    <w:rsid w:val="002B514C"/>
    <w:rsid w:val="002B5AEE"/>
    <w:rsid w:val="002B5BF9"/>
    <w:rsid w:val="002B698A"/>
    <w:rsid w:val="002B6A97"/>
    <w:rsid w:val="002B6D24"/>
    <w:rsid w:val="002B702B"/>
    <w:rsid w:val="002B77EA"/>
    <w:rsid w:val="002B79DB"/>
    <w:rsid w:val="002B7A2C"/>
    <w:rsid w:val="002C0AA2"/>
    <w:rsid w:val="002C0AFF"/>
    <w:rsid w:val="002C0C84"/>
    <w:rsid w:val="002C0F34"/>
    <w:rsid w:val="002C1413"/>
    <w:rsid w:val="002C1533"/>
    <w:rsid w:val="002C1F4C"/>
    <w:rsid w:val="002C2185"/>
    <w:rsid w:val="002C235B"/>
    <w:rsid w:val="002C2380"/>
    <w:rsid w:val="002C26BC"/>
    <w:rsid w:val="002C3231"/>
    <w:rsid w:val="002C32AC"/>
    <w:rsid w:val="002C365D"/>
    <w:rsid w:val="002C3A4C"/>
    <w:rsid w:val="002C3A74"/>
    <w:rsid w:val="002C3B11"/>
    <w:rsid w:val="002C3DAF"/>
    <w:rsid w:val="002C4888"/>
    <w:rsid w:val="002C4A78"/>
    <w:rsid w:val="002C4D47"/>
    <w:rsid w:val="002C4DEB"/>
    <w:rsid w:val="002C5087"/>
    <w:rsid w:val="002C517A"/>
    <w:rsid w:val="002C51E7"/>
    <w:rsid w:val="002C5342"/>
    <w:rsid w:val="002C5C6D"/>
    <w:rsid w:val="002C5DB7"/>
    <w:rsid w:val="002C6347"/>
    <w:rsid w:val="002C6383"/>
    <w:rsid w:val="002C64B3"/>
    <w:rsid w:val="002C70DA"/>
    <w:rsid w:val="002C755C"/>
    <w:rsid w:val="002C7643"/>
    <w:rsid w:val="002C76DF"/>
    <w:rsid w:val="002C7782"/>
    <w:rsid w:val="002C7E2C"/>
    <w:rsid w:val="002D0644"/>
    <w:rsid w:val="002D0B1B"/>
    <w:rsid w:val="002D1433"/>
    <w:rsid w:val="002D1F14"/>
    <w:rsid w:val="002D21CA"/>
    <w:rsid w:val="002D2216"/>
    <w:rsid w:val="002D23F8"/>
    <w:rsid w:val="002D2B19"/>
    <w:rsid w:val="002D2B84"/>
    <w:rsid w:val="002D3065"/>
    <w:rsid w:val="002D3077"/>
    <w:rsid w:val="002D3278"/>
    <w:rsid w:val="002D365B"/>
    <w:rsid w:val="002D3AEE"/>
    <w:rsid w:val="002D3E9E"/>
    <w:rsid w:val="002D51FE"/>
    <w:rsid w:val="002D521C"/>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755"/>
    <w:rsid w:val="002E2A41"/>
    <w:rsid w:val="002E2A5E"/>
    <w:rsid w:val="002E2C36"/>
    <w:rsid w:val="002E32EB"/>
    <w:rsid w:val="002E35D1"/>
    <w:rsid w:val="002E396A"/>
    <w:rsid w:val="002E4320"/>
    <w:rsid w:val="002E4464"/>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95E"/>
    <w:rsid w:val="002F1377"/>
    <w:rsid w:val="002F13E2"/>
    <w:rsid w:val="002F1D36"/>
    <w:rsid w:val="002F1D54"/>
    <w:rsid w:val="002F1DDD"/>
    <w:rsid w:val="002F279E"/>
    <w:rsid w:val="002F28B0"/>
    <w:rsid w:val="002F2936"/>
    <w:rsid w:val="002F2D41"/>
    <w:rsid w:val="002F2EF2"/>
    <w:rsid w:val="002F2F5F"/>
    <w:rsid w:val="002F3775"/>
    <w:rsid w:val="002F3826"/>
    <w:rsid w:val="002F3F68"/>
    <w:rsid w:val="002F42E8"/>
    <w:rsid w:val="002F4518"/>
    <w:rsid w:val="002F4872"/>
    <w:rsid w:val="002F53CA"/>
    <w:rsid w:val="002F5586"/>
    <w:rsid w:val="002F6050"/>
    <w:rsid w:val="002F6096"/>
    <w:rsid w:val="002F6311"/>
    <w:rsid w:val="002F6464"/>
    <w:rsid w:val="002F650A"/>
    <w:rsid w:val="002F6529"/>
    <w:rsid w:val="002F701F"/>
    <w:rsid w:val="002F75AB"/>
    <w:rsid w:val="002F77B1"/>
    <w:rsid w:val="002F7D00"/>
    <w:rsid w:val="003000D8"/>
    <w:rsid w:val="00300259"/>
    <w:rsid w:val="0030035D"/>
    <w:rsid w:val="00301137"/>
    <w:rsid w:val="0030118D"/>
    <w:rsid w:val="00301A66"/>
    <w:rsid w:val="00301AEC"/>
    <w:rsid w:val="00301C3F"/>
    <w:rsid w:val="00301CA1"/>
    <w:rsid w:val="0030220F"/>
    <w:rsid w:val="003025CE"/>
    <w:rsid w:val="003028D1"/>
    <w:rsid w:val="00302959"/>
    <w:rsid w:val="00302D86"/>
    <w:rsid w:val="00302FE7"/>
    <w:rsid w:val="00303308"/>
    <w:rsid w:val="003036D1"/>
    <w:rsid w:val="003038C8"/>
    <w:rsid w:val="0030394A"/>
    <w:rsid w:val="003040AD"/>
    <w:rsid w:val="0030428C"/>
    <w:rsid w:val="003043E2"/>
    <w:rsid w:val="003045FD"/>
    <w:rsid w:val="0030518D"/>
    <w:rsid w:val="00305570"/>
    <w:rsid w:val="0030563E"/>
    <w:rsid w:val="003061A7"/>
    <w:rsid w:val="003073DC"/>
    <w:rsid w:val="00307851"/>
    <w:rsid w:val="003078D7"/>
    <w:rsid w:val="00307AAF"/>
    <w:rsid w:val="00310315"/>
    <w:rsid w:val="003108B0"/>
    <w:rsid w:val="00310E16"/>
    <w:rsid w:val="003115D9"/>
    <w:rsid w:val="00311851"/>
    <w:rsid w:val="0031194F"/>
    <w:rsid w:val="00311B20"/>
    <w:rsid w:val="0031231A"/>
    <w:rsid w:val="0031250B"/>
    <w:rsid w:val="0031273B"/>
    <w:rsid w:val="003129F8"/>
    <w:rsid w:val="00312B2A"/>
    <w:rsid w:val="00312D06"/>
    <w:rsid w:val="00313070"/>
    <w:rsid w:val="003130ED"/>
    <w:rsid w:val="003132CD"/>
    <w:rsid w:val="003134B7"/>
    <w:rsid w:val="003138CD"/>
    <w:rsid w:val="003138E7"/>
    <w:rsid w:val="00313CF3"/>
    <w:rsid w:val="00313EFE"/>
    <w:rsid w:val="00314260"/>
    <w:rsid w:val="00314648"/>
    <w:rsid w:val="00314703"/>
    <w:rsid w:val="00315250"/>
    <w:rsid w:val="00315A4A"/>
    <w:rsid w:val="00315B26"/>
    <w:rsid w:val="00316210"/>
    <w:rsid w:val="00316296"/>
    <w:rsid w:val="003163EC"/>
    <w:rsid w:val="003163F4"/>
    <w:rsid w:val="00316662"/>
    <w:rsid w:val="00316BD6"/>
    <w:rsid w:val="003172E7"/>
    <w:rsid w:val="00317733"/>
    <w:rsid w:val="00317AB7"/>
    <w:rsid w:val="00317C1E"/>
    <w:rsid w:val="00317DF1"/>
    <w:rsid w:val="00320016"/>
    <w:rsid w:val="003204C2"/>
    <w:rsid w:val="003204EF"/>
    <w:rsid w:val="00320895"/>
    <w:rsid w:val="00320D4B"/>
    <w:rsid w:val="00320EB9"/>
    <w:rsid w:val="003211D2"/>
    <w:rsid w:val="00321278"/>
    <w:rsid w:val="0032179B"/>
    <w:rsid w:val="00321845"/>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40E1"/>
    <w:rsid w:val="0032543B"/>
    <w:rsid w:val="003259DF"/>
    <w:rsid w:val="00325B05"/>
    <w:rsid w:val="003264C9"/>
    <w:rsid w:val="003268B4"/>
    <w:rsid w:val="00326A61"/>
    <w:rsid w:val="00326AAE"/>
    <w:rsid w:val="00326EF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972"/>
    <w:rsid w:val="00337CCB"/>
    <w:rsid w:val="00337D7E"/>
    <w:rsid w:val="00337F02"/>
    <w:rsid w:val="00337F83"/>
    <w:rsid w:val="00337F96"/>
    <w:rsid w:val="003405C5"/>
    <w:rsid w:val="00340625"/>
    <w:rsid w:val="00340730"/>
    <w:rsid w:val="0034087C"/>
    <w:rsid w:val="00340BFF"/>
    <w:rsid w:val="00340DB1"/>
    <w:rsid w:val="003411CF"/>
    <w:rsid w:val="003413FF"/>
    <w:rsid w:val="00341609"/>
    <w:rsid w:val="003417B7"/>
    <w:rsid w:val="003418A4"/>
    <w:rsid w:val="003418E1"/>
    <w:rsid w:val="003419D1"/>
    <w:rsid w:val="00342976"/>
    <w:rsid w:val="00342B20"/>
    <w:rsid w:val="00342D62"/>
    <w:rsid w:val="00342DDF"/>
    <w:rsid w:val="00342EA4"/>
    <w:rsid w:val="00342ED4"/>
    <w:rsid w:val="003434BB"/>
    <w:rsid w:val="00343514"/>
    <w:rsid w:val="0034357A"/>
    <w:rsid w:val="00343672"/>
    <w:rsid w:val="00343D0A"/>
    <w:rsid w:val="0034410E"/>
    <w:rsid w:val="0034481A"/>
    <w:rsid w:val="0034484E"/>
    <w:rsid w:val="00344CD3"/>
    <w:rsid w:val="00344F87"/>
    <w:rsid w:val="00345300"/>
    <w:rsid w:val="003453D2"/>
    <w:rsid w:val="003453F1"/>
    <w:rsid w:val="00345A1C"/>
    <w:rsid w:val="00345B70"/>
    <w:rsid w:val="00345C2D"/>
    <w:rsid w:val="00346277"/>
    <w:rsid w:val="003463DA"/>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575"/>
    <w:rsid w:val="003538B2"/>
    <w:rsid w:val="00353B5F"/>
    <w:rsid w:val="00353DE2"/>
    <w:rsid w:val="00353F94"/>
    <w:rsid w:val="00353FD6"/>
    <w:rsid w:val="0035494F"/>
    <w:rsid w:val="00354B60"/>
    <w:rsid w:val="00354B8F"/>
    <w:rsid w:val="00354DAA"/>
    <w:rsid w:val="00355C63"/>
    <w:rsid w:val="00355CBC"/>
    <w:rsid w:val="00355E7A"/>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1810"/>
    <w:rsid w:val="003620A7"/>
    <w:rsid w:val="00362681"/>
    <w:rsid w:val="00362A7E"/>
    <w:rsid w:val="00362EB2"/>
    <w:rsid w:val="0036314D"/>
    <w:rsid w:val="00363324"/>
    <w:rsid w:val="00363410"/>
    <w:rsid w:val="003634F6"/>
    <w:rsid w:val="00363823"/>
    <w:rsid w:val="0036414B"/>
    <w:rsid w:val="00364354"/>
    <w:rsid w:val="003644C7"/>
    <w:rsid w:val="00364A92"/>
    <w:rsid w:val="00364BB0"/>
    <w:rsid w:val="00364C6D"/>
    <w:rsid w:val="00364F64"/>
    <w:rsid w:val="00365009"/>
    <w:rsid w:val="00365222"/>
    <w:rsid w:val="00365A47"/>
    <w:rsid w:val="00365DB6"/>
    <w:rsid w:val="0036653B"/>
    <w:rsid w:val="0036670A"/>
    <w:rsid w:val="0036682C"/>
    <w:rsid w:val="0036779E"/>
    <w:rsid w:val="00367C20"/>
    <w:rsid w:val="00367E11"/>
    <w:rsid w:val="003703D1"/>
    <w:rsid w:val="00371086"/>
    <w:rsid w:val="00371C85"/>
    <w:rsid w:val="00371D36"/>
    <w:rsid w:val="00371D46"/>
    <w:rsid w:val="00371FE3"/>
    <w:rsid w:val="0037236A"/>
    <w:rsid w:val="00372898"/>
    <w:rsid w:val="00372B64"/>
    <w:rsid w:val="00372BE7"/>
    <w:rsid w:val="00373DBA"/>
    <w:rsid w:val="00373EE6"/>
    <w:rsid w:val="00374199"/>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77DC9"/>
    <w:rsid w:val="00380296"/>
    <w:rsid w:val="00380A4D"/>
    <w:rsid w:val="00380C99"/>
    <w:rsid w:val="00380EC3"/>
    <w:rsid w:val="003814E1"/>
    <w:rsid w:val="003818C7"/>
    <w:rsid w:val="00381A5D"/>
    <w:rsid w:val="00381B73"/>
    <w:rsid w:val="00381BD2"/>
    <w:rsid w:val="00381DD7"/>
    <w:rsid w:val="003820C9"/>
    <w:rsid w:val="0038222F"/>
    <w:rsid w:val="0038243C"/>
    <w:rsid w:val="003825EC"/>
    <w:rsid w:val="003826A5"/>
    <w:rsid w:val="0038288D"/>
    <w:rsid w:val="00382F45"/>
    <w:rsid w:val="00383F76"/>
    <w:rsid w:val="003843A9"/>
    <w:rsid w:val="003846F9"/>
    <w:rsid w:val="00384840"/>
    <w:rsid w:val="00385143"/>
    <w:rsid w:val="0038569D"/>
    <w:rsid w:val="003858A3"/>
    <w:rsid w:val="00385C20"/>
    <w:rsid w:val="00385DD6"/>
    <w:rsid w:val="003865D3"/>
    <w:rsid w:val="00386EE7"/>
    <w:rsid w:val="00386FB2"/>
    <w:rsid w:val="00387041"/>
    <w:rsid w:val="00387592"/>
    <w:rsid w:val="00387D95"/>
    <w:rsid w:val="00387EB4"/>
    <w:rsid w:val="003901DE"/>
    <w:rsid w:val="003903DC"/>
    <w:rsid w:val="003909B4"/>
    <w:rsid w:val="00390A35"/>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B84"/>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A5E"/>
    <w:rsid w:val="003A0DAB"/>
    <w:rsid w:val="003A0E9D"/>
    <w:rsid w:val="003A1789"/>
    <w:rsid w:val="003A2032"/>
    <w:rsid w:val="003A2553"/>
    <w:rsid w:val="003A2B61"/>
    <w:rsid w:val="003A345C"/>
    <w:rsid w:val="003A3510"/>
    <w:rsid w:val="003A36AD"/>
    <w:rsid w:val="003A3A30"/>
    <w:rsid w:val="003A3AE8"/>
    <w:rsid w:val="003A416C"/>
    <w:rsid w:val="003A4474"/>
    <w:rsid w:val="003A4C68"/>
    <w:rsid w:val="003A5082"/>
    <w:rsid w:val="003A512B"/>
    <w:rsid w:val="003A58BF"/>
    <w:rsid w:val="003A5B50"/>
    <w:rsid w:val="003A6186"/>
    <w:rsid w:val="003A62C7"/>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00C"/>
    <w:rsid w:val="003B3531"/>
    <w:rsid w:val="003B3563"/>
    <w:rsid w:val="003B3D00"/>
    <w:rsid w:val="003B49D5"/>
    <w:rsid w:val="003B4A26"/>
    <w:rsid w:val="003B4B3C"/>
    <w:rsid w:val="003B505E"/>
    <w:rsid w:val="003B51B1"/>
    <w:rsid w:val="003B5269"/>
    <w:rsid w:val="003B546D"/>
    <w:rsid w:val="003B55ED"/>
    <w:rsid w:val="003B5609"/>
    <w:rsid w:val="003B5B98"/>
    <w:rsid w:val="003B5BBE"/>
    <w:rsid w:val="003B5C57"/>
    <w:rsid w:val="003B5EF7"/>
    <w:rsid w:val="003B61D1"/>
    <w:rsid w:val="003B6257"/>
    <w:rsid w:val="003B6604"/>
    <w:rsid w:val="003B66C5"/>
    <w:rsid w:val="003B6891"/>
    <w:rsid w:val="003B6CCF"/>
    <w:rsid w:val="003B72F7"/>
    <w:rsid w:val="003B733D"/>
    <w:rsid w:val="003B7CA3"/>
    <w:rsid w:val="003B7CFE"/>
    <w:rsid w:val="003B7E4A"/>
    <w:rsid w:val="003C0993"/>
    <w:rsid w:val="003C0AA7"/>
    <w:rsid w:val="003C0E80"/>
    <w:rsid w:val="003C162A"/>
    <w:rsid w:val="003C1B3D"/>
    <w:rsid w:val="003C1B7B"/>
    <w:rsid w:val="003C1B99"/>
    <w:rsid w:val="003C225C"/>
    <w:rsid w:val="003C2649"/>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6887"/>
    <w:rsid w:val="003C7477"/>
    <w:rsid w:val="003C77E9"/>
    <w:rsid w:val="003C78D1"/>
    <w:rsid w:val="003C7903"/>
    <w:rsid w:val="003C7ABE"/>
    <w:rsid w:val="003C7B26"/>
    <w:rsid w:val="003C7C23"/>
    <w:rsid w:val="003D068E"/>
    <w:rsid w:val="003D078B"/>
    <w:rsid w:val="003D0930"/>
    <w:rsid w:val="003D0BDB"/>
    <w:rsid w:val="003D1282"/>
    <w:rsid w:val="003D1309"/>
    <w:rsid w:val="003D15D0"/>
    <w:rsid w:val="003D1851"/>
    <w:rsid w:val="003D1BA7"/>
    <w:rsid w:val="003D1FAF"/>
    <w:rsid w:val="003D2078"/>
    <w:rsid w:val="003D3166"/>
    <w:rsid w:val="003D3D56"/>
    <w:rsid w:val="003D41AE"/>
    <w:rsid w:val="003D41F8"/>
    <w:rsid w:val="003D4647"/>
    <w:rsid w:val="003D4B1B"/>
    <w:rsid w:val="003D4C84"/>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A91"/>
    <w:rsid w:val="003E30BD"/>
    <w:rsid w:val="003E358A"/>
    <w:rsid w:val="003E371A"/>
    <w:rsid w:val="003E373A"/>
    <w:rsid w:val="003E3AA4"/>
    <w:rsid w:val="003E3AF6"/>
    <w:rsid w:val="003E3CC5"/>
    <w:rsid w:val="003E4220"/>
    <w:rsid w:val="003E44E4"/>
    <w:rsid w:val="003E45A3"/>
    <w:rsid w:val="003E48B9"/>
    <w:rsid w:val="003E48BC"/>
    <w:rsid w:val="003E4A65"/>
    <w:rsid w:val="003E4B0B"/>
    <w:rsid w:val="003E5926"/>
    <w:rsid w:val="003E6436"/>
    <w:rsid w:val="003E6676"/>
    <w:rsid w:val="003E6A02"/>
    <w:rsid w:val="003E712F"/>
    <w:rsid w:val="003E7F17"/>
    <w:rsid w:val="003E7FB5"/>
    <w:rsid w:val="003F02DF"/>
    <w:rsid w:val="003F04B1"/>
    <w:rsid w:val="003F08B5"/>
    <w:rsid w:val="003F0A02"/>
    <w:rsid w:val="003F0C88"/>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5FDA"/>
    <w:rsid w:val="003F65AD"/>
    <w:rsid w:val="003F6C70"/>
    <w:rsid w:val="003F6D1D"/>
    <w:rsid w:val="003F70F1"/>
    <w:rsid w:val="003F7396"/>
    <w:rsid w:val="003F7548"/>
    <w:rsid w:val="003F7EF6"/>
    <w:rsid w:val="003F7F07"/>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1CC"/>
    <w:rsid w:val="004073D9"/>
    <w:rsid w:val="00407D8C"/>
    <w:rsid w:val="00407FC3"/>
    <w:rsid w:val="00410140"/>
    <w:rsid w:val="004102DE"/>
    <w:rsid w:val="004103DD"/>
    <w:rsid w:val="0041048B"/>
    <w:rsid w:val="00410492"/>
    <w:rsid w:val="00410878"/>
    <w:rsid w:val="00410AF2"/>
    <w:rsid w:val="00410F9C"/>
    <w:rsid w:val="0041195E"/>
    <w:rsid w:val="00411B40"/>
    <w:rsid w:val="00412273"/>
    <w:rsid w:val="00412597"/>
    <w:rsid w:val="00412F33"/>
    <w:rsid w:val="00413677"/>
    <w:rsid w:val="004137E6"/>
    <w:rsid w:val="00413948"/>
    <w:rsid w:val="00413C58"/>
    <w:rsid w:val="004143AC"/>
    <w:rsid w:val="004143B5"/>
    <w:rsid w:val="004144C1"/>
    <w:rsid w:val="00414E9D"/>
    <w:rsid w:val="00414F18"/>
    <w:rsid w:val="00414FBD"/>
    <w:rsid w:val="00415056"/>
    <w:rsid w:val="004153AB"/>
    <w:rsid w:val="0041551F"/>
    <w:rsid w:val="00415E2C"/>
    <w:rsid w:val="0041619C"/>
    <w:rsid w:val="00417225"/>
    <w:rsid w:val="00417559"/>
    <w:rsid w:val="00417A04"/>
    <w:rsid w:val="00417DEE"/>
    <w:rsid w:val="004200D9"/>
    <w:rsid w:val="004204C5"/>
    <w:rsid w:val="0042099C"/>
    <w:rsid w:val="00420AC5"/>
    <w:rsid w:val="00420C5D"/>
    <w:rsid w:val="00420DB8"/>
    <w:rsid w:val="00420F71"/>
    <w:rsid w:val="00421048"/>
    <w:rsid w:val="004217D7"/>
    <w:rsid w:val="004217DA"/>
    <w:rsid w:val="004218FC"/>
    <w:rsid w:val="00421AA1"/>
    <w:rsid w:val="00421AAC"/>
    <w:rsid w:val="00422961"/>
    <w:rsid w:val="00422AB3"/>
    <w:rsid w:val="00422D10"/>
    <w:rsid w:val="00422DEC"/>
    <w:rsid w:val="00423120"/>
    <w:rsid w:val="00424130"/>
    <w:rsid w:val="004242B2"/>
    <w:rsid w:val="0042433F"/>
    <w:rsid w:val="0042461A"/>
    <w:rsid w:val="00424807"/>
    <w:rsid w:val="00424CF0"/>
    <w:rsid w:val="00424D22"/>
    <w:rsid w:val="004255C1"/>
    <w:rsid w:val="004257A8"/>
    <w:rsid w:val="00425CFF"/>
    <w:rsid w:val="00426144"/>
    <w:rsid w:val="00426302"/>
    <w:rsid w:val="00426370"/>
    <w:rsid w:val="00426829"/>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E3D"/>
    <w:rsid w:val="00431FA2"/>
    <w:rsid w:val="00432414"/>
    <w:rsid w:val="0043250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088"/>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6F"/>
    <w:rsid w:val="00443FAD"/>
    <w:rsid w:val="00443FF9"/>
    <w:rsid w:val="0044411B"/>
    <w:rsid w:val="00444330"/>
    <w:rsid w:val="0044480C"/>
    <w:rsid w:val="004449AE"/>
    <w:rsid w:val="00444DCB"/>
    <w:rsid w:val="00444E3B"/>
    <w:rsid w:val="004450FF"/>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154"/>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A3"/>
    <w:rsid w:val="004553D7"/>
    <w:rsid w:val="004559A6"/>
    <w:rsid w:val="00455E0D"/>
    <w:rsid w:val="004562DF"/>
    <w:rsid w:val="004563D1"/>
    <w:rsid w:val="004566D9"/>
    <w:rsid w:val="0045670D"/>
    <w:rsid w:val="00456CCD"/>
    <w:rsid w:val="00457099"/>
    <w:rsid w:val="00457606"/>
    <w:rsid w:val="0045772B"/>
    <w:rsid w:val="004578F3"/>
    <w:rsid w:val="00457D84"/>
    <w:rsid w:val="00457FB0"/>
    <w:rsid w:val="00460AA4"/>
    <w:rsid w:val="00460C19"/>
    <w:rsid w:val="004611EE"/>
    <w:rsid w:val="00461400"/>
    <w:rsid w:val="004616FE"/>
    <w:rsid w:val="00461DE1"/>
    <w:rsid w:val="00461E5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81"/>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407"/>
    <w:rsid w:val="00471861"/>
    <w:rsid w:val="00471953"/>
    <w:rsid w:val="00471CA5"/>
    <w:rsid w:val="00471CDF"/>
    <w:rsid w:val="004721F1"/>
    <w:rsid w:val="00472413"/>
    <w:rsid w:val="0047262B"/>
    <w:rsid w:val="00472C7B"/>
    <w:rsid w:val="00473294"/>
    <w:rsid w:val="004739FA"/>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8D9"/>
    <w:rsid w:val="00476B6B"/>
    <w:rsid w:val="00476C04"/>
    <w:rsid w:val="00476D42"/>
    <w:rsid w:val="00476DC7"/>
    <w:rsid w:val="00476E03"/>
    <w:rsid w:val="00476EC1"/>
    <w:rsid w:val="00477341"/>
    <w:rsid w:val="00477C3A"/>
    <w:rsid w:val="0048027B"/>
    <w:rsid w:val="0048039B"/>
    <w:rsid w:val="00480796"/>
    <w:rsid w:val="00480B5A"/>
    <w:rsid w:val="00480D08"/>
    <w:rsid w:val="0048115C"/>
    <w:rsid w:val="00481428"/>
    <w:rsid w:val="00482567"/>
    <w:rsid w:val="00482A33"/>
    <w:rsid w:val="00482F59"/>
    <w:rsid w:val="00482FA7"/>
    <w:rsid w:val="00482FAA"/>
    <w:rsid w:val="00482FAF"/>
    <w:rsid w:val="00483000"/>
    <w:rsid w:val="0048342E"/>
    <w:rsid w:val="004837A3"/>
    <w:rsid w:val="00483935"/>
    <w:rsid w:val="00484B79"/>
    <w:rsid w:val="00484C00"/>
    <w:rsid w:val="00484C1C"/>
    <w:rsid w:val="00485803"/>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209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6B47"/>
    <w:rsid w:val="00497337"/>
    <w:rsid w:val="00497365"/>
    <w:rsid w:val="004A03F1"/>
    <w:rsid w:val="004A0956"/>
    <w:rsid w:val="004A0AEE"/>
    <w:rsid w:val="004A11BA"/>
    <w:rsid w:val="004A131E"/>
    <w:rsid w:val="004A14B2"/>
    <w:rsid w:val="004A151D"/>
    <w:rsid w:val="004A2347"/>
    <w:rsid w:val="004A2360"/>
    <w:rsid w:val="004A245D"/>
    <w:rsid w:val="004A27DA"/>
    <w:rsid w:val="004A280F"/>
    <w:rsid w:val="004A2D02"/>
    <w:rsid w:val="004A2DF0"/>
    <w:rsid w:val="004A3024"/>
    <w:rsid w:val="004A3086"/>
    <w:rsid w:val="004A35DB"/>
    <w:rsid w:val="004A3750"/>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816"/>
    <w:rsid w:val="004B0994"/>
    <w:rsid w:val="004B0C50"/>
    <w:rsid w:val="004B0CFE"/>
    <w:rsid w:val="004B1044"/>
    <w:rsid w:val="004B1188"/>
    <w:rsid w:val="004B1A5D"/>
    <w:rsid w:val="004B1CEA"/>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2F1"/>
    <w:rsid w:val="004B57BD"/>
    <w:rsid w:val="004B5836"/>
    <w:rsid w:val="004B5F5C"/>
    <w:rsid w:val="004B5F7A"/>
    <w:rsid w:val="004B606D"/>
    <w:rsid w:val="004B62D7"/>
    <w:rsid w:val="004B65AE"/>
    <w:rsid w:val="004B6A1B"/>
    <w:rsid w:val="004B6B9C"/>
    <w:rsid w:val="004B797A"/>
    <w:rsid w:val="004B7E18"/>
    <w:rsid w:val="004C0090"/>
    <w:rsid w:val="004C00E5"/>
    <w:rsid w:val="004C014A"/>
    <w:rsid w:val="004C029E"/>
    <w:rsid w:val="004C0796"/>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066"/>
    <w:rsid w:val="004C5888"/>
    <w:rsid w:val="004C5C93"/>
    <w:rsid w:val="004C5FF5"/>
    <w:rsid w:val="004C60ED"/>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329"/>
    <w:rsid w:val="004D264B"/>
    <w:rsid w:val="004D2C5A"/>
    <w:rsid w:val="004D2D90"/>
    <w:rsid w:val="004D333D"/>
    <w:rsid w:val="004D3AD0"/>
    <w:rsid w:val="004D4054"/>
    <w:rsid w:val="004D44DB"/>
    <w:rsid w:val="004D4500"/>
    <w:rsid w:val="004D464A"/>
    <w:rsid w:val="004D54CB"/>
    <w:rsid w:val="004D5A26"/>
    <w:rsid w:val="004D5D5C"/>
    <w:rsid w:val="004D5F21"/>
    <w:rsid w:val="004D61C6"/>
    <w:rsid w:val="004D6FC5"/>
    <w:rsid w:val="004D70E7"/>
    <w:rsid w:val="004D76AF"/>
    <w:rsid w:val="004D7D1A"/>
    <w:rsid w:val="004D7DB8"/>
    <w:rsid w:val="004E00BC"/>
    <w:rsid w:val="004E07BF"/>
    <w:rsid w:val="004E1097"/>
    <w:rsid w:val="004E1099"/>
    <w:rsid w:val="004E119A"/>
    <w:rsid w:val="004E1467"/>
    <w:rsid w:val="004E1502"/>
    <w:rsid w:val="004E1699"/>
    <w:rsid w:val="004E176A"/>
    <w:rsid w:val="004E177E"/>
    <w:rsid w:val="004E1C57"/>
    <w:rsid w:val="004E1E1F"/>
    <w:rsid w:val="004E245E"/>
    <w:rsid w:val="004E2964"/>
    <w:rsid w:val="004E2A3B"/>
    <w:rsid w:val="004E2FC5"/>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6C"/>
    <w:rsid w:val="004E72A4"/>
    <w:rsid w:val="004E753A"/>
    <w:rsid w:val="004E7583"/>
    <w:rsid w:val="004F0400"/>
    <w:rsid w:val="004F05FC"/>
    <w:rsid w:val="004F0AD6"/>
    <w:rsid w:val="004F0DEF"/>
    <w:rsid w:val="004F1730"/>
    <w:rsid w:val="004F19E3"/>
    <w:rsid w:val="004F1E86"/>
    <w:rsid w:val="004F2384"/>
    <w:rsid w:val="004F252A"/>
    <w:rsid w:val="004F2A90"/>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A67"/>
    <w:rsid w:val="004F5C0E"/>
    <w:rsid w:val="004F5EE4"/>
    <w:rsid w:val="004F649F"/>
    <w:rsid w:val="004F67DE"/>
    <w:rsid w:val="004F6A93"/>
    <w:rsid w:val="004F6B4D"/>
    <w:rsid w:val="004F6E21"/>
    <w:rsid w:val="004F6E9F"/>
    <w:rsid w:val="004F7721"/>
    <w:rsid w:val="004F7835"/>
    <w:rsid w:val="004F792E"/>
    <w:rsid w:val="004F7A46"/>
    <w:rsid w:val="004F7B18"/>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0A2"/>
    <w:rsid w:val="00504143"/>
    <w:rsid w:val="0050445F"/>
    <w:rsid w:val="005049CE"/>
    <w:rsid w:val="00504BE7"/>
    <w:rsid w:val="0050509C"/>
    <w:rsid w:val="00505299"/>
    <w:rsid w:val="0050534F"/>
    <w:rsid w:val="00505582"/>
    <w:rsid w:val="00505613"/>
    <w:rsid w:val="0050565C"/>
    <w:rsid w:val="005061A3"/>
    <w:rsid w:val="005076AE"/>
    <w:rsid w:val="00507833"/>
    <w:rsid w:val="00507FD8"/>
    <w:rsid w:val="00510028"/>
    <w:rsid w:val="0051085A"/>
    <w:rsid w:val="00510923"/>
    <w:rsid w:val="005109C1"/>
    <w:rsid w:val="00511058"/>
    <w:rsid w:val="005110EA"/>
    <w:rsid w:val="0051116A"/>
    <w:rsid w:val="005114A7"/>
    <w:rsid w:val="005118F7"/>
    <w:rsid w:val="005119E0"/>
    <w:rsid w:val="00511A0F"/>
    <w:rsid w:val="00511AAF"/>
    <w:rsid w:val="00511B05"/>
    <w:rsid w:val="005123A4"/>
    <w:rsid w:val="00512808"/>
    <w:rsid w:val="00513259"/>
    <w:rsid w:val="00513B48"/>
    <w:rsid w:val="00514066"/>
    <w:rsid w:val="0051498F"/>
    <w:rsid w:val="00514B4E"/>
    <w:rsid w:val="00515140"/>
    <w:rsid w:val="0051544B"/>
    <w:rsid w:val="005166C0"/>
    <w:rsid w:val="00516E4C"/>
    <w:rsid w:val="0051700B"/>
    <w:rsid w:val="00517045"/>
    <w:rsid w:val="0051719B"/>
    <w:rsid w:val="00517AA6"/>
    <w:rsid w:val="00517CDB"/>
    <w:rsid w:val="00517DA2"/>
    <w:rsid w:val="00517E1C"/>
    <w:rsid w:val="005209E2"/>
    <w:rsid w:val="00520AED"/>
    <w:rsid w:val="00520C55"/>
    <w:rsid w:val="00520DFA"/>
    <w:rsid w:val="00521263"/>
    <w:rsid w:val="005212DF"/>
    <w:rsid w:val="0052149F"/>
    <w:rsid w:val="0052172F"/>
    <w:rsid w:val="00521BFB"/>
    <w:rsid w:val="00521C07"/>
    <w:rsid w:val="00521C7E"/>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408"/>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0CA"/>
    <w:rsid w:val="00527375"/>
    <w:rsid w:val="00527621"/>
    <w:rsid w:val="00527C8B"/>
    <w:rsid w:val="00527EA7"/>
    <w:rsid w:val="00527FFA"/>
    <w:rsid w:val="00530459"/>
    <w:rsid w:val="00530575"/>
    <w:rsid w:val="0053057A"/>
    <w:rsid w:val="005305D1"/>
    <w:rsid w:val="00530A25"/>
    <w:rsid w:val="00530CD6"/>
    <w:rsid w:val="00530DB3"/>
    <w:rsid w:val="00530F65"/>
    <w:rsid w:val="0053130D"/>
    <w:rsid w:val="0053142E"/>
    <w:rsid w:val="00531602"/>
    <w:rsid w:val="00531CBC"/>
    <w:rsid w:val="00531E81"/>
    <w:rsid w:val="0053222A"/>
    <w:rsid w:val="00532280"/>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8F9"/>
    <w:rsid w:val="00535B36"/>
    <w:rsid w:val="005368A9"/>
    <w:rsid w:val="00536977"/>
    <w:rsid w:val="00536C51"/>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441"/>
    <w:rsid w:val="00543BDE"/>
    <w:rsid w:val="00543DC9"/>
    <w:rsid w:val="005446B3"/>
    <w:rsid w:val="00544EA4"/>
    <w:rsid w:val="00544F5A"/>
    <w:rsid w:val="005450F4"/>
    <w:rsid w:val="005453B3"/>
    <w:rsid w:val="005456C7"/>
    <w:rsid w:val="0054571B"/>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5041B"/>
    <w:rsid w:val="00550C00"/>
    <w:rsid w:val="00550D84"/>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7BC"/>
    <w:rsid w:val="00557BD3"/>
    <w:rsid w:val="00557EA7"/>
    <w:rsid w:val="00557F28"/>
    <w:rsid w:val="00560373"/>
    <w:rsid w:val="005607CC"/>
    <w:rsid w:val="0056085C"/>
    <w:rsid w:val="005608F6"/>
    <w:rsid w:val="00560A13"/>
    <w:rsid w:val="005611AB"/>
    <w:rsid w:val="00561758"/>
    <w:rsid w:val="00561992"/>
    <w:rsid w:val="00561F63"/>
    <w:rsid w:val="00561F6A"/>
    <w:rsid w:val="00562133"/>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3E57"/>
    <w:rsid w:val="00574015"/>
    <w:rsid w:val="00574539"/>
    <w:rsid w:val="00574906"/>
    <w:rsid w:val="00574B91"/>
    <w:rsid w:val="00575118"/>
    <w:rsid w:val="005756C5"/>
    <w:rsid w:val="00575891"/>
    <w:rsid w:val="00575D72"/>
    <w:rsid w:val="00576079"/>
    <w:rsid w:val="00576304"/>
    <w:rsid w:val="0057646B"/>
    <w:rsid w:val="0057649B"/>
    <w:rsid w:val="00576983"/>
    <w:rsid w:val="00576B78"/>
    <w:rsid w:val="00576EE0"/>
    <w:rsid w:val="00576F75"/>
    <w:rsid w:val="005770D0"/>
    <w:rsid w:val="00577153"/>
    <w:rsid w:val="00577272"/>
    <w:rsid w:val="00577623"/>
    <w:rsid w:val="00577B01"/>
    <w:rsid w:val="00580604"/>
    <w:rsid w:val="005808E1"/>
    <w:rsid w:val="00580931"/>
    <w:rsid w:val="00581133"/>
    <w:rsid w:val="005811FA"/>
    <w:rsid w:val="005812D5"/>
    <w:rsid w:val="005813FD"/>
    <w:rsid w:val="00581742"/>
    <w:rsid w:val="00581CE0"/>
    <w:rsid w:val="0058211A"/>
    <w:rsid w:val="005821E0"/>
    <w:rsid w:val="005822AF"/>
    <w:rsid w:val="00582424"/>
    <w:rsid w:val="00583202"/>
    <w:rsid w:val="00583835"/>
    <w:rsid w:val="00583AF1"/>
    <w:rsid w:val="00584354"/>
    <w:rsid w:val="005846AC"/>
    <w:rsid w:val="00584A17"/>
    <w:rsid w:val="00584AC4"/>
    <w:rsid w:val="00584E07"/>
    <w:rsid w:val="00585127"/>
    <w:rsid w:val="00585438"/>
    <w:rsid w:val="0058569C"/>
    <w:rsid w:val="0058578A"/>
    <w:rsid w:val="0058584B"/>
    <w:rsid w:val="00585905"/>
    <w:rsid w:val="00585972"/>
    <w:rsid w:val="0058652D"/>
    <w:rsid w:val="005866B8"/>
    <w:rsid w:val="00586856"/>
    <w:rsid w:val="00586AEA"/>
    <w:rsid w:val="0058706E"/>
    <w:rsid w:val="0058782E"/>
    <w:rsid w:val="00587973"/>
    <w:rsid w:val="005879FD"/>
    <w:rsid w:val="00587ECB"/>
    <w:rsid w:val="00587EE8"/>
    <w:rsid w:val="0059003A"/>
    <w:rsid w:val="005902FA"/>
    <w:rsid w:val="00590827"/>
    <w:rsid w:val="00590B53"/>
    <w:rsid w:val="00590C6F"/>
    <w:rsid w:val="00591066"/>
    <w:rsid w:val="00591069"/>
    <w:rsid w:val="005918BD"/>
    <w:rsid w:val="0059192B"/>
    <w:rsid w:val="00591E8A"/>
    <w:rsid w:val="00591F16"/>
    <w:rsid w:val="0059227D"/>
    <w:rsid w:val="00592E23"/>
    <w:rsid w:val="0059336E"/>
    <w:rsid w:val="005937F2"/>
    <w:rsid w:val="00593A30"/>
    <w:rsid w:val="00593AF1"/>
    <w:rsid w:val="00593CD2"/>
    <w:rsid w:val="00593E39"/>
    <w:rsid w:val="00593EDF"/>
    <w:rsid w:val="00594223"/>
    <w:rsid w:val="00594473"/>
    <w:rsid w:val="005948E6"/>
    <w:rsid w:val="005949EC"/>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847"/>
    <w:rsid w:val="005A4BC8"/>
    <w:rsid w:val="005A4C9E"/>
    <w:rsid w:val="005A4FE8"/>
    <w:rsid w:val="005A54AB"/>
    <w:rsid w:val="005A55B7"/>
    <w:rsid w:val="005A59B4"/>
    <w:rsid w:val="005A59C0"/>
    <w:rsid w:val="005A5AEB"/>
    <w:rsid w:val="005A5AFE"/>
    <w:rsid w:val="005A67F5"/>
    <w:rsid w:val="005A6ABE"/>
    <w:rsid w:val="005A768E"/>
    <w:rsid w:val="005A7D38"/>
    <w:rsid w:val="005B0420"/>
    <w:rsid w:val="005B0D1B"/>
    <w:rsid w:val="005B19A9"/>
    <w:rsid w:val="005B1B30"/>
    <w:rsid w:val="005B1C5D"/>
    <w:rsid w:val="005B1E53"/>
    <w:rsid w:val="005B2BD5"/>
    <w:rsid w:val="005B2D71"/>
    <w:rsid w:val="005B322A"/>
    <w:rsid w:val="005B3836"/>
    <w:rsid w:val="005B396E"/>
    <w:rsid w:val="005B3B0D"/>
    <w:rsid w:val="005B3C5C"/>
    <w:rsid w:val="005B4163"/>
    <w:rsid w:val="005B4908"/>
    <w:rsid w:val="005B4EF1"/>
    <w:rsid w:val="005B5617"/>
    <w:rsid w:val="005B5DD1"/>
    <w:rsid w:val="005B60EE"/>
    <w:rsid w:val="005B654E"/>
    <w:rsid w:val="005B6C9E"/>
    <w:rsid w:val="005B6F3E"/>
    <w:rsid w:val="005B752E"/>
    <w:rsid w:val="005B7583"/>
    <w:rsid w:val="005B7A8E"/>
    <w:rsid w:val="005B7DB4"/>
    <w:rsid w:val="005B7F7A"/>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BC6"/>
    <w:rsid w:val="005C2F7C"/>
    <w:rsid w:val="005C32E5"/>
    <w:rsid w:val="005C35C3"/>
    <w:rsid w:val="005C3852"/>
    <w:rsid w:val="005C49CE"/>
    <w:rsid w:val="005C4A20"/>
    <w:rsid w:val="005C4B66"/>
    <w:rsid w:val="005C53F0"/>
    <w:rsid w:val="005C581E"/>
    <w:rsid w:val="005C588D"/>
    <w:rsid w:val="005C5963"/>
    <w:rsid w:val="005C5E2D"/>
    <w:rsid w:val="005C5F1D"/>
    <w:rsid w:val="005C638C"/>
    <w:rsid w:val="005C6A1A"/>
    <w:rsid w:val="005C6BE2"/>
    <w:rsid w:val="005C7070"/>
    <w:rsid w:val="005C71F2"/>
    <w:rsid w:val="005C7284"/>
    <w:rsid w:val="005C77B4"/>
    <w:rsid w:val="005C7C31"/>
    <w:rsid w:val="005D000C"/>
    <w:rsid w:val="005D0397"/>
    <w:rsid w:val="005D1C60"/>
    <w:rsid w:val="005D2251"/>
    <w:rsid w:val="005D2F0E"/>
    <w:rsid w:val="005D31A1"/>
    <w:rsid w:val="005D3513"/>
    <w:rsid w:val="005D444E"/>
    <w:rsid w:val="005D4EC7"/>
    <w:rsid w:val="005D51C4"/>
    <w:rsid w:val="005D52C4"/>
    <w:rsid w:val="005D54CE"/>
    <w:rsid w:val="005D581F"/>
    <w:rsid w:val="005D5F05"/>
    <w:rsid w:val="005D63D7"/>
    <w:rsid w:val="005D6676"/>
    <w:rsid w:val="005D67EB"/>
    <w:rsid w:val="005D6AC3"/>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1D92"/>
    <w:rsid w:val="005E209C"/>
    <w:rsid w:val="005E24BF"/>
    <w:rsid w:val="005E2B9C"/>
    <w:rsid w:val="005E2BF3"/>
    <w:rsid w:val="005E338E"/>
    <w:rsid w:val="005E3C56"/>
    <w:rsid w:val="005E3CA3"/>
    <w:rsid w:val="005E3CE0"/>
    <w:rsid w:val="005E40E5"/>
    <w:rsid w:val="005E41E5"/>
    <w:rsid w:val="005E460A"/>
    <w:rsid w:val="005E4701"/>
    <w:rsid w:val="005E49C9"/>
    <w:rsid w:val="005E507B"/>
    <w:rsid w:val="005E55EE"/>
    <w:rsid w:val="005E563C"/>
    <w:rsid w:val="005E5905"/>
    <w:rsid w:val="005E59E0"/>
    <w:rsid w:val="005E5EA2"/>
    <w:rsid w:val="005E6828"/>
    <w:rsid w:val="005E68F9"/>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374"/>
    <w:rsid w:val="005F74B6"/>
    <w:rsid w:val="005F7CD0"/>
    <w:rsid w:val="005F7D35"/>
    <w:rsid w:val="005F7F4D"/>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C3C"/>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95"/>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046"/>
    <w:rsid w:val="00623199"/>
    <w:rsid w:val="006231EE"/>
    <w:rsid w:val="00623692"/>
    <w:rsid w:val="0062390F"/>
    <w:rsid w:val="00623B56"/>
    <w:rsid w:val="00623BB9"/>
    <w:rsid w:val="00623BCE"/>
    <w:rsid w:val="00623DE6"/>
    <w:rsid w:val="00624262"/>
    <w:rsid w:val="00624639"/>
    <w:rsid w:val="006247C8"/>
    <w:rsid w:val="00624A3C"/>
    <w:rsid w:val="00624A8B"/>
    <w:rsid w:val="00624EA4"/>
    <w:rsid w:val="00624F31"/>
    <w:rsid w:val="0062503A"/>
    <w:rsid w:val="00625270"/>
    <w:rsid w:val="00625348"/>
    <w:rsid w:val="00625355"/>
    <w:rsid w:val="006254B8"/>
    <w:rsid w:val="0062564F"/>
    <w:rsid w:val="0062592A"/>
    <w:rsid w:val="006262AB"/>
    <w:rsid w:val="00626351"/>
    <w:rsid w:val="006265E5"/>
    <w:rsid w:val="00626601"/>
    <w:rsid w:val="006267C2"/>
    <w:rsid w:val="006269E4"/>
    <w:rsid w:val="00626F58"/>
    <w:rsid w:val="0062742D"/>
    <w:rsid w:val="006279E3"/>
    <w:rsid w:val="00627ABE"/>
    <w:rsid w:val="00627B40"/>
    <w:rsid w:val="006301C8"/>
    <w:rsid w:val="006301F1"/>
    <w:rsid w:val="006303C7"/>
    <w:rsid w:val="00631719"/>
    <w:rsid w:val="00631D44"/>
    <w:rsid w:val="00632014"/>
    <w:rsid w:val="006323D8"/>
    <w:rsid w:val="00632454"/>
    <w:rsid w:val="006325ED"/>
    <w:rsid w:val="00632669"/>
    <w:rsid w:val="006337D9"/>
    <w:rsid w:val="00633BBA"/>
    <w:rsid w:val="00633E34"/>
    <w:rsid w:val="00633E71"/>
    <w:rsid w:val="00633F68"/>
    <w:rsid w:val="006340A7"/>
    <w:rsid w:val="006340DC"/>
    <w:rsid w:val="0063427D"/>
    <w:rsid w:val="00634297"/>
    <w:rsid w:val="00634851"/>
    <w:rsid w:val="006348C4"/>
    <w:rsid w:val="00634AE7"/>
    <w:rsid w:val="00634FC0"/>
    <w:rsid w:val="00635522"/>
    <w:rsid w:val="00635681"/>
    <w:rsid w:val="006358FD"/>
    <w:rsid w:val="0063590E"/>
    <w:rsid w:val="00635A7D"/>
    <w:rsid w:val="00635A9E"/>
    <w:rsid w:val="00635AFF"/>
    <w:rsid w:val="00635C51"/>
    <w:rsid w:val="00635DF2"/>
    <w:rsid w:val="00635E09"/>
    <w:rsid w:val="00636011"/>
    <w:rsid w:val="006363C5"/>
    <w:rsid w:val="0063660D"/>
    <w:rsid w:val="006366CE"/>
    <w:rsid w:val="0063675C"/>
    <w:rsid w:val="00636CB4"/>
    <w:rsid w:val="00636D24"/>
    <w:rsid w:val="00637061"/>
    <w:rsid w:val="006371FC"/>
    <w:rsid w:val="00637406"/>
    <w:rsid w:val="00637938"/>
    <w:rsid w:val="00637AC7"/>
    <w:rsid w:val="00637C86"/>
    <w:rsid w:val="00640183"/>
    <w:rsid w:val="00640574"/>
    <w:rsid w:val="00640669"/>
    <w:rsid w:val="00641663"/>
    <w:rsid w:val="00641AFD"/>
    <w:rsid w:val="00641E25"/>
    <w:rsid w:val="00641FB6"/>
    <w:rsid w:val="00642516"/>
    <w:rsid w:val="006425D8"/>
    <w:rsid w:val="00642BFF"/>
    <w:rsid w:val="00642C88"/>
    <w:rsid w:val="00642C90"/>
    <w:rsid w:val="00643326"/>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A2C"/>
    <w:rsid w:val="00645A8E"/>
    <w:rsid w:val="00645C70"/>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6E1B"/>
    <w:rsid w:val="0065727D"/>
    <w:rsid w:val="006573A8"/>
    <w:rsid w:val="0065787A"/>
    <w:rsid w:val="00657F13"/>
    <w:rsid w:val="00660480"/>
    <w:rsid w:val="00660B97"/>
    <w:rsid w:val="00660F91"/>
    <w:rsid w:val="0066111E"/>
    <w:rsid w:val="0066151B"/>
    <w:rsid w:val="006615BE"/>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38E"/>
    <w:rsid w:val="006638B1"/>
    <w:rsid w:val="006638D9"/>
    <w:rsid w:val="0066392D"/>
    <w:rsid w:val="00664593"/>
    <w:rsid w:val="006645CD"/>
    <w:rsid w:val="006645DF"/>
    <w:rsid w:val="00664C8B"/>
    <w:rsid w:val="0066596D"/>
    <w:rsid w:val="00665C6C"/>
    <w:rsid w:val="0066601B"/>
    <w:rsid w:val="00666172"/>
    <w:rsid w:val="006662D8"/>
    <w:rsid w:val="0066645F"/>
    <w:rsid w:val="00666927"/>
    <w:rsid w:val="00666E65"/>
    <w:rsid w:val="00666FA9"/>
    <w:rsid w:val="00667219"/>
    <w:rsid w:val="0066749A"/>
    <w:rsid w:val="006674A3"/>
    <w:rsid w:val="00667D44"/>
    <w:rsid w:val="006703BD"/>
    <w:rsid w:val="006703D7"/>
    <w:rsid w:val="00670522"/>
    <w:rsid w:val="00670706"/>
    <w:rsid w:val="0067102A"/>
    <w:rsid w:val="00671463"/>
    <w:rsid w:val="006717EC"/>
    <w:rsid w:val="006718E1"/>
    <w:rsid w:val="006720AE"/>
    <w:rsid w:val="00672674"/>
    <w:rsid w:val="00672832"/>
    <w:rsid w:val="00672A1D"/>
    <w:rsid w:val="00672B52"/>
    <w:rsid w:val="00673782"/>
    <w:rsid w:val="00673A83"/>
    <w:rsid w:val="00673F90"/>
    <w:rsid w:val="00674875"/>
    <w:rsid w:val="00674C47"/>
    <w:rsid w:val="00675153"/>
    <w:rsid w:val="006754AD"/>
    <w:rsid w:val="00675583"/>
    <w:rsid w:val="00675BE4"/>
    <w:rsid w:val="00675E3F"/>
    <w:rsid w:val="0067616C"/>
    <w:rsid w:val="00676399"/>
    <w:rsid w:val="006766F9"/>
    <w:rsid w:val="00676CAD"/>
    <w:rsid w:val="00676FD3"/>
    <w:rsid w:val="00677086"/>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46C"/>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935"/>
    <w:rsid w:val="00687A8A"/>
    <w:rsid w:val="00687C66"/>
    <w:rsid w:val="0069001D"/>
    <w:rsid w:val="006901CE"/>
    <w:rsid w:val="00690718"/>
    <w:rsid w:val="0069091E"/>
    <w:rsid w:val="00690DDF"/>
    <w:rsid w:val="00691005"/>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6E0"/>
    <w:rsid w:val="00697720"/>
    <w:rsid w:val="00697AD7"/>
    <w:rsid w:val="00697C4D"/>
    <w:rsid w:val="006A001F"/>
    <w:rsid w:val="006A021B"/>
    <w:rsid w:val="006A07A3"/>
    <w:rsid w:val="006A0C78"/>
    <w:rsid w:val="006A11DC"/>
    <w:rsid w:val="006A123E"/>
    <w:rsid w:val="006A1589"/>
    <w:rsid w:val="006A18E5"/>
    <w:rsid w:val="006A1F63"/>
    <w:rsid w:val="006A1FF9"/>
    <w:rsid w:val="006A203B"/>
    <w:rsid w:val="006A238A"/>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596"/>
    <w:rsid w:val="006A56D2"/>
    <w:rsid w:val="006A580C"/>
    <w:rsid w:val="006A5A3A"/>
    <w:rsid w:val="006A5F1E"/>
    <w:rsid w:val="006A7578"/>
    <w:rsid w:val="006A7A50"/>
    <w:rsid w:val="006A7B6A"/>
    <w:rsid w:val="006A7CB4"/>
    <w:rsid w:val="006A7F13"/>
    <w:rsid w:val="006A7F81"/>
    <w:rsid w:val="006B0438"/>
    <w:rsid w:val="006B133B"/>
    <w:rsid w:val="006B162F"/>
    <w:rsid w:val="006B195C"/>
    <w:rsid w:val="006B19D4"/>
    <w:rsid w:val="006B1C57"/>
    <w:rsid w:val="006B2078"/>
    <w:rsid w:val="006B28ED"/>
    <w:rsid w:val="006B2B8B"/>
    <w:rsid w:val="006B2BBD"/>
    <w:rsid w:val="006B2D17"/>
    <w:rsid w:val="006B2FAC"/>
    <w:rsid w:val="006B36F2"/>
    <w:rsid w:val="006B3C57"/>
    <w:rsid w:val="006B3E00"/>
    <w:rsid w:val="006B3FD8"/>
    <w:rsid w:val="006B40F9"/>
    <w:rsid w:val="006B475D"/>
    <w:rsid w:val="006B4CC5"/>
    <w:rsid w:val="006B4FAA"/>
    <w:rsid w:val="006B5082"/>
    <w:rsid w:val="006B526E"/>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0E70"/>
    <w:rsid w:val="006C1540"/>
    <w:rsid w:val="006C15F9"/>
    <w:rsid w:val="006C17A6"/>
    <w:rsid w:val="006C22DE"/>
    <w:rsid w:val="006C2904"/>
    <w:rsid w:val="006C328D"/>
    <w:rsid w:val="006C32B5"/>
    <w:rsid w:val="006C3915"/>
    <w:rsid w:val="006C3BF7"/>
    <w:rsid w:val="006C3CBE"/>
    <w:rsid w:val="006C4735"/>
    <w:rsid w:val="006C4BD2"/>
    <w:rsid w:val="006C4C66"/>
    <w:rsid w:val="006C4E7B"/>
    <w:rsid w:val="006C4EC6"/>
    <w:rsid w:val="006C4FCE"/>
    <w:rsid w:val="006C5279"/>
    <w:rsid w:val="006C52E2"/>
    <w:rsid w:val="006C599D"/>
    <w:rsid w:val="006C5A73"/>
    <w:rsid w:val="006C5AFA"/>
    <w:rsid w:val="006C5E60"/>
    <w:rsid w:val="006C5F06"/>
    <w:rsid w:val="006C60FC"/>
    <w:rsid w:val="006C668F"/>
    <w:rsid w:val="006C6C0C"/>
    <w:rsid w:val="006C70A3"/>
    <w:rsid w:val="006C746F"/>
    <w:rsid w:val="006C7650"/>
    <w:rsid w:val="006C7F5F"/>
    <w:rsid w:val="006D056F"/>
    <w:rsid w:val="006D07B0"/>
    <w:rsid w:val="006D0A1C"/>
    <w:rsid w:val="006D0DE8"/>
    <w:rsid w:val="006D1170"/>
    <w:rsid w:val="006D11BA"/>
    <w:rsid w:val="006D1D10"/>
    <w:rsid w:val="006D1E25"/>
    <w:rsid w:val="006D21EB"/>
    <w:rsid w:val="006D22DB"/>
    <w:rsid w:val="006D2614"/>
    <w:rsid w:val="006D26E9"/>
    <w:rsid w:val="006D2821"/>
    <w:rsid w:val="006D2A55"/>
    <w:rsid w:val="006D2FF6"/>
    <w:rsid w:val="006D32D8"/>
    <w:rsid w:val="006D33E6"/>
    <w:rsid w:val="006D38C0"/>
    <w:rsid w:val="006D41C1"/>
    <w:rsid w:val="006D4E0D"/>
    <w:rsid w:val="006D53D5"/>
    <w:rsid w:val="006D54CE"/>
    <w:rsid w:val="006D5664"/>
    <w:rsid w:val="006D5699"/>
    <w:rsid w:val="006D57F0"/>
    <w:rsid w:val="006D5A5C"/>
    <w:rsid w:val="006D62B5"/>
    <w:rsid w:val="006D7244"/>
    <w:rsid w:val="006D74CF"/>
    <w:rsid w:val="006D7E7E"/>
    <w:rsid w:val="006E07BD"/>
    <w:rsid w:val="006E07DE"/>
    <w:rsid w:val="006E09D0"/>
    <w:rsid w:val="006E0A9F"/>
    <w:rsid w:val="006E0F1C"/>
    <w:rsid w:val="006E1142"/>
    <w:rsid w:val="006E13C8"/>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67D"/>
    <w:rsid w:val="006F2F90"/>
    <w:rsid w:val="006F3063"/>
    <w:rsid w:val="006F3568"/>
    <w:rsid w:val="006F38E7"/>
    <w:rsid w:val="006F3C42"/>
    <w:rsid w:val="006F3D3F"/>
    <w:rsid w:val="006F4509"/>
    <w:rsid w:val="006F4B2F"/>
    <w:rsid w:val="006F4C3D"/>
    <w:rsid w:val="006F4FCC"/>
    <w:rsid w:val="006F4FDD"/>
    <w:rsid w:val="006F52B0"/>
    <w:rsid w:val="006F553E"/>
    <w:rsid w:val="006F562C"/>
    <w:rsid w:val="006F59A5"/>
    <w:rsid w:val="006F5E27"/>
    <w:rsid w:val="006F6186"/>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450"/>
    <w:rsid w:val="007068FF"/>
    <w:rsid w:val="00706C0B"/>
    <w:rsid w:val="00706CD2"/>
    <w:rsid w:val="00707324"/>
    <w:rsid w:val="007075F2"/>
    <w:rsid w:val="0070760B"/>
    <w:rsid w:val="007076D0"/>
    <w:rsid w:val="00707BAC"/>
    <w:rsid w:val="00707DAC"/>
    <w:rsid w:val="00710117"/>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2FB7"/>
    <w:rsid w:val="00713482"/>
    <w:rsid w:val="00713659"/>
    <w:rsid w:val="007139D3"/>
    <w:rsid w:val="007139DA"/>
    <w:rsid w:val="00713D14"/>
    <w:rsid w:val="00713D1B"/>
    <w:rsid w:val="00713D3C"/>
    <w:rsid w:val="00713F6A"/>
    <w:rsid w:val="00713FC7"/>
    <w:rsid w:val="0071445D"/>
    <w:rsid w:val="00714472"/>
    <w:rsid w:val="007148A2"/>
    <w:rsid w:val="00715428"/>
    <w:rsid w:val="00715C04"/>
    <w:rsid w:val="00715C37"/>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9A"/>
    <w:rsid w:val="00723DBD"/>
    <w:rsid w:val="00723EDE"/>
    <w:rsid w:val="0072405E"/>
    <w:rsid w:val="007247D3"/>
    <w:rsid w:val="007252E1"/>
    <w:rsid w:val="0072531F"/>
    <w:rsid w:val="00725382"/>
    <w:rsid w:val="00725AC6"/>
    <w:rsid w:val="00725B2E"/>
    <w:rsid w:val="00725E0F"/>
    <w:rsid w:val="007266D3"/>
    <w:rsid w:val="0072787D"/>
    <w:rsid w:val="00727A11"/>
    <w:rsid w:val="00727A90"/>
    <w:rsid w:val="00727B69"/>
    <w:rsid w:val="00727BD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AC"/>
    <w:rsid w:val="00734DD0"/>
    <w:rsid w:val="00735138"/>
    <w:rsid w:val="00735C47"/>
    <w:rsid w:val="00735CDC"/>
    <w:rsid w:val="00735F5B"/>
    <w:rsid w:val="00735FE7"/>
    <w:rsid w:val="007366CF"/>
    <w:rsid w:val="00736729"/>
    <w:rsid w:val="00736839"/>
    <w:rsid w:val="00736A5F"/>
    <w:rsid w:val="007372D4"/>
    <w:rsid w:val="007376A7"/>
    <w:rsid w:val="007376E3"/>
    <w:rsid w:val="00737CA3"/>
    <w:rsid w:val="00737DC9"/>
    <w:rsid w:val="007400D9"/>
    <w:rsid w:val="00740511"/>
    <w:rsid w:val="00740759"/>
    <w:rsid w:val="007407FB"/>
    <w:rsid w:val="00740951"/>
    <w:rsid w:val="007414D2"/>
    <w:rsid w:val="00741ADD"/>
    <w:rsid w:val="00741AE9"/>
    <w:rsid w:val="00742084"/>
    <w:rsid w:val="00742115"/>
    <w:rsid w:val="0074214B"/>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0D86"/>
    <w:rsid w:val="007510F8"/>
    <w:rsid w:val="0075130C"/>
    <w:rsid w:val="0075265D"/>
    <w:rsid w:val="0075280D"/>
    <w:rsid w:val="0075297C"/>
    <w:rsid w:val="00752E0D"/>
    <w:rsid w:val="0075310F"/>
    <w:rsid w:val="00753291"/>
    <w:rsid w:val="00753308"/>
    <w:rsid w:val="00753699"/>
    <w:rsid w:val="007539A0"/>
    <w:rsid w:val="00753E3D"/>
    <w:rsid w:val="007545C7"/>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235"/>
    <w:rsid w:val="00757548"/>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94"/>
    <w:rsid w:val="007612C8"/>
    <w:rsid w:val="007612CA"/>
    <w:rsid w:val="00761307"/>
    <w:rsid w:val="00761C5C"/>
    <w:rsid w:val="00761EF7"/>
    <w:rsid w:val="00761F13"/>
    <w:rsid w:val="00762149"/>
    <w:rsid w:val="0076214E"/>
    <w:rsid w:val="00762350"/>
    <w:rsid w:val="007623A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950"/>
    <w:rsid w:val="00766BBC"/>
    <w:rsid w:val="00770040"/>
    <w:rsid w:val="007702FD"/>
    <w:rsid w:val="00770835"/>
    <w:rsid w:val="00770AB9"/>
    <w:rsid w:val="00770E27"/>
    <w:rsid w:val="007712D9"/>
    <w:rsid w:val="0077186A"/>
    <w:rsid w:val="00771905"/>
    <w:rsid w:val="007719D2"/>
    <w:rsid w:val="00771E67"/>
    <w:rsid w:val="00771F62"/>
    <w:rsid w:val="0077271D"/>
    <w:rsid w:val="00772C16"/>
    <w:rsid w:val="00772ECA"/>
    <w:rsid w:val="00773101"/>
    <w:rsid w:val="00773874"/>
    <w:rsid w:val="00773AF2"/>
    <w:rsid w:val="0077405A"/>
    <w:rsid w:val="0077416D"/>
    <w:rsid w:val="00774363"/>
    <w:rsid w:val="0077484F"/>
    <w:rsid w:val="00774D8C"/>
    <w:rsid w:val="00774FD5"/>
    <w:rsid w:val="0077536B"/>
    <w:rsid w:val="0077559C"/>
    <w:rsid w:val="007757E0"/>
    <w:rsid w:val="007758A1"/>
    <w:rsid w:val="00776156"/>
    <w:rsid w:val="0077678D"/>
    <w:rsid w:val="007768B7"/>
    <w:rsid w:val="00776F77"/>
    <w:rsid w:val="007770E4"/>
    <w:rsid w:val="00777562"/>
    <w:rsid w:val="0077756A"/>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4B6"/>
    <w:rsid w:val="00784A49"/>
    <w:rsid w:val="00784C2C"/>
    <w:rsid w:val="0078517E"/>
    <w:rsid w:val="00785ACC"/>
    <w:rsid w:val="007860FF"/>
    <w:rsid w:val="00786169"/>
    <w:rsid w:val="007862FC"/>
    <w:rsid w:val="00786CB8"/>
    <w:rsid w:val="00786E4A"/>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C5F"/>
    <w:rsid w:val="00797D12"/>
    <w:rsid w:val="00797E28"/>
    <w:rsid w:val="007A0111"/>
    <w:rsid w:val="007A02CF"/>
    <w:rsid w:val="007A0358"/>
    <w:rsid w:val="007A0D13"/>
    <w:rsid w:val="007A0EB3"/>
    <w:rsid w:val="007A0F27"/>
    <w:rsid w:val="007A193F"/>
    <w:rsid w:val="007A19A6"/>
    <w:rsid w:val="007A1AC5"/>
    <w:rsid w:val="007A1E04"/>
    <w:rsid w:val="007A2144"/>
    <w:rsid w:val="007A2793"/>
    <w:rsid w:val="007A27F3"/>
    <w:rsid w:val="007A293E"/>
    <w:rsid w:val="007A29FF"/>
    <w:rsid w:val="007A32B8"/>
    <w:rsid w:val="007A3303"/>
    <w:rsid w:val="007A38D5"/>
    <w:rsid w:val="007A42E7"/>
    <w:rsid w:val="007A4506"/>
    <w:rsid w:val="007A45C8"/>
    <w:rsid w:val="007A4BF3"/>
    <w:rsid w:val="007A4DE7"/>
    <w:rsid w:val="007A5084"/>
    <w:rsid w:val="007A56A8"/>
    <w:rsid w:val="007A57DB"/>
    <w:rsid w:val="007A5A5E"/>
    <w:rsid w:val="007A679B"/>
    <w:rsid w:val="007A770B"/>
    <w:rsid w:val="007A7FFA"/>
    <w:rsid w:val="007B01FF"/>
    <w:rsid w:val="007B06A7"/>
    <w:rsid w:val="007B0A13"/>
    <w:rsid w:val="007B0B97"/>
    <w:rsid w:val="007B0C5A"/>
    <w:rsid w:val="007B182E"/>
    <w:rsid w:val="007B1B8A"/>
    <w:rsid w:val="007B1F7F"/>
    <w:rsid w:val="007B1FB4"/>
    <w:rsid w:val="007B2182"/>
    <w:rsid w:val="007B2241"/>
    <w:rsid w:val="007B2273"/>
    <w:rsid w:val="007B2640"/>
    <w:rsid w:val="007B3477"/>
    <w:rsid w:val="007B3524"/>
    <w:rsid w:val="007B3795"/>
    <w:rsid w:val="007B37D3"/>
    <w:rsid w:val="007B3C2E"/>
    <w:rsid w:val="007B3D7C"/>
    <w:rsid w:val="007B40CC"/>
    <w:rsid w:val="007B415A"/>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0DD"/>
    <w:rsid w:val="007C18E3"/>
    <w:rsid w:val="007C19E0"/>
    <w:rsid w:val="007C1AA1"/>
    <w:rsid w:val="007C1B12"/>
    <w:rsid w:val="007C1E3F"/>
    <w:rsid w:val="007C26BA"/>
    <w:rsid w:val="007C2706"/>
    <w:rsid w:val="007C2A2E"/>
    <w:rsid w:val="007C2BAE"/>
    <w:rsid w:val="007C2DA7"/>
    <w:rsid w:val="007C2E53"/>
    <w:rsid w:val="007C2E97"/>
    <w:rsid w:val="007C30DD"/>
    <w:rsid w:val="007C30EE"/>
    <w:rsid w:val="007C3BAA"/>
    <w:rsid w:val="007C3D02"/>
    <w:rsid w:val="007C4089"/>
    <w:rsid w:val="007C418D"/>
    <w:rsid w:val="007C4B50"/>
    <w:rsid w:val="007C502D"/>
    <w:rsid w:val="007C5836"/>
    <w:rsid w:val="007C63EA"/>
    <w:rsid w:val="007C6849"/>
    <w:rsid w:val="007C6A64"/>
    <w:rsid w:val="007C6B89"/>
    <w:rsid w:val="007C6ED9"/>
    <w:rsid w:val="007C6F97"/>
    <w:rsid w:val="007C6FE6"/>
    <w:rsid w:val="007C7229"/>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973"/>
    <w:rsid w:val="007D2A7A"/>
    <w:rsid w:val="007D2ACB"/>
    <w:rsid w:val="007D2DC8"/>
    <w:rsid w:val="007D2EA1"/>
    <w:rsid w:val="007D2EBD"/>
    <w:rsid w:val="007D3427"/>
    <w:rsid w:val="007D36B7"/>
    <w:rsid w:val="007D3DD3"/>
    <w:rsid w:val="007D3F3B"/>
    <w:rsid w:val="007D4352"/>
    <w:rsid w:val="007D4A56"/>
    <w:rsid w:val="007D5206"/>
    <w:rsid w:val="007D528D"/>
    <w:rsid w:val="007D54DC"/>
    <w:rsid w:val="007D583D"/>
    <w:rsid w:val="007D5D66"/>
    <w:rsid w:val="007D5EE0"/>
    <w:rsid w:val="007D609F"/>
    <w:rsid w:val="007D6119"/>
    <w:rsid w:val="007D6213"/>
    <w:rsid w:val="007D68C4"/>
    <w:rsid w:val="007D7613"/>
    <w:rsid w:val="007D7DB2"/>
    <w:rsid w:val="007D7E66"/>
    <w:rsid w:val="007E0360"/>
    <w:rsid w:val="007E052A"/>
    <w:rsid w:val="007E0556"/>
    <w:rsid w:val="007E0C6B"/>
    <w:rsid w:val="007E0D32"/>
    <w:rsid w:val="007E0DAC"/>
    <w:rsid w:val="007E0F9C"/>
    <w:rsid w:val="007E1259"/>
    <w:rsid w:val="007E1C93"/>
    <w:rsid w:val="007E2476"/>
    <w:rsid w:val="007E265C"/>
    <w:rsid w:val="007E26AC"/>
    <w:rsid w:val="007E28A9"/>
    <w:rsid w:val="007E2BE4"/>
    <w:rsid w:val="007E2D2E"/>
    <w:rsid w:val="007E37AD"/>
    <w:rsid w:val="007E383F"/>
    <w:rsid w:val="007E3A11"/>
    <w:rsid w:val="007E3E24"/>
    <w:rsid w:val="007E40E1"/>
    <w:rsid w:val="007E4AAD"/>
    <w:rsid w:val="007E54D3"/>
    <w:rsid w:val="007E58E0"/>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559"/>
    <w:rsid w:val="007F0631"/>
    <w:rsid w:val="007F0669"/>
    <w:rsid w:val="007F13D3"/>
    <w:rsid w:val="007F14B1"/>
    <w:rsid w:val="007F1D5A"/>
    <w:rsid w:val="007F252F"/>
    <w:rsid w:val="007F2A16"/>
    <w:rsid w:val="007F2BCD"/>
    <w:rsid w:val="007F2F71"/>
    <w:rsid w:val="007F3327"/>
    <w:rsid w:val="007F348F"/>
    <w:rsid w:val="007F3538"/>
    <w:rsid w:val="007F41CB"/>
    <w:rsid w:val="007F48FE"/>
    <w:rsid w:val="007F4DB4"/>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2EA"/>
    <w:rsid w:val="00801774"/>
    <w:rsid w:val="0080192B"/>
    <w:rsid w:val="00801AC2"/>
    <w:rsid w:val="00801CE5"/>
    <w:rsid w:val="00801DBA"/>
    <w:rsid w:val="0080201B"/>
    <w:rsid w:val="00802BEC"/>
    <w:rsid w:val="008033B1"/>
    <w:rsid w:val="00803617"/>
    <w:rsid w:val="00803D24"/>
    <w:rsid w:val="008044B5"/>
    <w:rsid w:val="00804866"/>
    <w:rsid w:val="00804EEA"/>
    <w:rsid w:val="00805496"/>
    <w:rsid w:val="00805951"/>
    <w:rsid w:val="00805BAD"/>
    <w:rsid w:val="00806200"/>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B19"/>
    <w:rsid w:val="00811E25"/>
    <w:rsid w:val="00812331"/>
    <w:rsid w:val="008123BD"/>
    <w:rsid w:val="00812917"/>
    <w:rsid w:val="00812B31"/>
    <w:rsid w:val="00812D00"/>
    <w:rsid w:val="0081318E"/>
    <w:rsid w:val="008132C9"/>
    <w:rsid w:val="00813459"/>
    <w:rsid w:val="00813A32"/>
    <w:rsid w:val="00813BE6"/>
    <w:rsid w:val="00813CA9"/>
    <w:rsid w:val="00813F85"/>
    <w:rsid w:val="00813F87"/>
    <w:rsid w:val="00814020"/>
    <w:rsid w:val="008142F8"/>
    <w:rsid w:val="0081462D"/>
    <w:rsid w:val="00814B08"/>
    <w:rsid w:val="00814D0C"/>
    <w:rsid w:val="00814D32"/>
    <w:rsid w:val="00814D8B"/>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3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27D87"/>
    <w:rsid w:val="0083019E"/>
    <w:rsid w:val="00830987"/>
    <w:rsid w:val="00830D39"/>
    <w:rsid w:val="00830E06"/>
    <w:rsid w:val="00830F1B"/>
    <w:rsid w:val="00830FA8"/>
    <w:rsid w:val="00831250"/>
    <w:rsid w:val="008312B1"/>
    <w:rsid w:val="00831432"/>
    <w:rsid w:val="008315FA"/>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478D"/>
    <w:rsid w:val="0083549A"/>
    <w:rsid w:val="008359DD"/>
    <w:rsid w:val="00835C34"/>
    <w:rsid w:val="00835CF9"/>
    <w:rsid w:val="00835F80"/>
    <w:rsid w:val="00835FA4"/>
    <w:rsid w:val="0083611E"/>
    <w:rsid w:val="00836191"/>
    <w:rsid w:val="00836582"/>
    <w:rsid w:val="0083661E"/>
    <w:rsid w:val="00836A61"/>
    <w:rsid w:val="00836DD6"/>
    <w:rsid w:val="00836F1D"/>
    <w:rsid w:val="00836F5F"/>
    <w:rsid w:val="008373C2"/>
    <w:rsid w:val="00837499"/>
    <w:rsid w:val="0083787F"/>
    <w:rsid w:val="00837CCA"/>
    <w:rsid w:val="00837F32"/>
    <w:rsid w:val="00837FCB"/>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5C"/>
    <w:rsid w:val="008455EE"/>
    <w:rsid w:val="0084578F"/>
    <w:rsid w:val="008470E6"/>
    <w:rsid w:val="00847821"/>
    <w:rsid w:val="0084782E"/>
    <w:rsid w:val="00847863"/>
    <w:rsid w:val="008479B9"/>
    <w:rsid w:val="008479DB"/>
    <w:rsid w:val="00847BCC"/>
    <w:rsid w:val="00850090"/>
    <w:rsid w:val="008500A7"/>
    <w:rsid w:val="008501DA"/>
    <w:rsid w:val="008502ED"/>
    <w:rsid w:val="008507D8"/>
    <w:rsid w:val="00850BC1"/>
    <w:rsid w:val="00851580"/>
    <w:rsid w:val="00851903"/>
    <w:rsid w:val="00851B48"/>
    <w:rsid w:val="00852E7F"/>
    <w:rsid w:val="008533A5"/>
    <w:rsid w:val="00853999"/>
    <w:rsid w:val="00853AB5"/>
    <w:rsid w:val="00854167"/>
    <w:rsid w:val="008542C2"/>
    <w:rsid w:val="0085433D"/>
    <w:rsid w:val="0085450D"/>
    <w:rsid w:val="008546F3"/>
    <w:rsid w:val="00854D6B"/>
    <w:rsid w:val="00854F63"/>
    <w:rsid w:val="0085504A"/>
    <w:rsid w:val="0085511A"/>
    <w:rsid w:val="008565CF"/>
    <w:rsid w:val="00857496"/>
    <w:rsid w:val="00860041"/>
    <w:rsid w:val="00860165"/>
    <w:rsid w:val="00860226"/>
    <w:rsid w:val="0086094D"/>
    <w:rsid w:val="00860C75"/>
    <w:rsid w:val="00860DA4"/>
    <w:rsid w:val="008626E3"/>
    <w:rsid w:val="00862C59"/>
    <w:rsid w:val="00862F8C"/>
    <w:rsid w:val="008633AE"/>
    <w:rsid w:val="00863555"/>
    <w:rsid w:val="00863692"/>
    <w:rsid w:val="00863716"/>
    <w:rsid w:val="00863CEC"/>
    <w:rsid w:val="00863F0F"/>
    <w:rsid w:val="00863FB0"/>
    <w:rsid w:val="00863FB1"/>
    <w:rsid w:val="008648D0"/>
    <w:rsid w:val="00864CA8"/>
    <w:rsid w:val="00865281"/>
    <w:rsid w:val="00865420"/>
    <w:rsid w:val="008654D0"/>
    <w:rsid w:val="008658D9"/>
    <w:rsid w:val="00865BD1"/>
    <w:rsid w:val="00865E0A"/>
    <w:rsid w:val="00865F35"/>
    <w:rsid w:val="00866175"/>
    <w:rsid w:val="008663E9"/>
    <w:rsid w:val="00866893"/>
    <w:rsid w:val="00866AB4"/>
    <w:rsid w:val="00866B41"/>
    <w:rsid w:val="00866C38"/>
    <w:rsid w:val="00866DE3"/>
    <w:rsid w:val="00866FDE"/>
    <w:rsid w:val="008670B9"/>
    <w:rsid w:val="00867AE1"/>
    <w:rsid w:val="00867B09"/>
    <w:rsid w:val="00867F34"/>
    <w:rsid w:val="00870163"/>
    <w:rsid w:val="00870169"/>
    <w:rsid w:val="008701B1"/>
    <w:rsid w:val="00870B1F"/>
    <w:rsid w:val="00871076"/>
    <w:rsid w:val="0087152D"/>
    <w:rsid w:val="00871EBD"/>
    <w:rsid w:val="008721E5"/>
    <w:rsid w:val="0087222E"/>
    <w:rsid w:val="0087284F"/>
    <w:rsid w:val="00872C00"/>
    <w:rsid w:val="00872D93"/>
    <w:rsid w:val="00873146"/>
    <w:rsid w:val="00873568"/>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9C3"/>
    <w:rsid w:val="00877BF4"/>
    <w:rsid w:val="00877DCA"/>
    <w:rsid w:val="00880333"/>
    <w:rsid w:val="00880BD2"/>
    <w:rsid w:val="0088105C"/>
    <w:rsid w:val="00881545"/>
    <w:rsid w:val="008821EB"/>
    <w:rsid w:val="008825B0"/>
    <w:rsid w:val="00882E69"/>
    <w:rsid w:val="00882E85"/>
    <w:rsid w:val="00882EBC"/>
    <w:rsid w:val="008831A1"/>
    <w:rsid w:val="00883409"/>
    <w:rsid w:val="00883823"/>
    <w:rsid w:val="00884311"/>
    <w:rsid w:val="00884429"/>
    <w:rsid w:val="008844CD"/>
    <w:rsid w:val="00884E25"/>
    <w:rsid w:val="00884EC2"/>
    <w:rsid w:val="00884FEC"/>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3EF"/>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62AB"/>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405"/>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4B1"/>
    <w:rsid w:val="008A6836"/>
    <w:rsid w:val="008A6A38"/>
    <w:rsid w:val="008A6A53"/>
    <w:rsid w:val="008A6A74"/>
    <w:rsid w:val="008A7078"/>
    <w:rsid w:val="008A718E"/>
    <w:rsid w:val="008A75CA"/>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2A0"/>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1E7B"/>
    <w:rsid w:val="008C2769"/>
    <w:rsid w:val="008C310E"/>
    <w:rsid w:val="008C32BE"/>
    <w:rsid w:val="008C3685"/>
    <w:rsid w:val="008C4051"/>
    <w:rsid w:val="008C4158"/>
    <w:rsid w:val="008C45BD"/>
    <w:rsid w:val="008C4750"/>
    <w:rsid w:val="008C4866"/>
    <w:rsid w:val="008C4872"/>
    <w:rsid w:val="008C4C96"/>
    <w:rsid w:val="008C4EBE"/>
    <w:rsid w:val="008C5246"/>
    <w:rsid w:val="008C643B"/>
    <w:rsid w:val="008C6AB0"/>
    <w:rsid w:val="008C6DA2"/>
    <w:rsid w:val="008C7116"/>
    <w:rsid w:val="008C7328"/>
    <w:rsid w:val="008C749A"/>
    <w:rsid w:val="008C75A7"/>
    <w:rsid w:val="008C7AE5"/>
    <w:rsid w:val="008C7D97"/>
    <w:rsid w:val="008C7EDB"/>
    <w:rsid w:val="008D00CA"/>
    <w:rsid w:val="008D0587"/>
    <w:rsid w:val="008D07A0"/>
    <w:rsid w:val="008D0A9D"/>
    <w:rsid w:val="008D0F68"/>
    <w:rsid w:val="008D107D"/>
    <w:rsid w:val="008D130E"/>
    <w:rsid w:val="008D145C"/>
    <w:rsid w:val="008D1907"/>
    <w:rsid w:val="008D19D9"/>
    <w:rsid w:val="008D1E2B"/>
    <w:rsid w:val="008D1FD7"/>
    <w:rsid w:val="008D2580"/>
    <w:rsid w:val="008D27D4"/>
    <w:rsid w:val="008D3BB1"/>
    <w:rsid w:val="008D4A33"/>
    <w:rsid w:val="008D4AFA"/>
    <w:rsid w:val="008D4F7A"/>
    <w:rsid w:val="008D536A"/>
    <w:rsid w:val="008D54F0"/>
    <w:rsid w:val="008D5DBD"/>
    <w:rsid w:val="008D6003"/>
    <w:rsid w:val="008D60C8"/>
    <w:rsid w:val="008D61DE"/>
    <w:rsid w:val="008D6BB0"/>
    <w:rsid w:val="008D7B62"/>
    <w:rsid w:val="008D7C64"/>
    <w:rsid w:val="008E0582"/>
    <w:rsid w:val="008E1B62"/>
    <w:rsid w:val="008E2D73"/>
    <w:rsid w:val="008E2D80"/>
    <w:rsid w:val="008E2E96"/>
    <w:rsid w:val="008E2F8D"/>
    <w:rsid w:val="008E3195"/>
    <w:rsid w:val="008E330B"/>
    <w:rsid w:val="008E3CBA"/>
    <w:rsid w:val="008E4074"/>
    <w:rsid w:val="008E473A"/>
    <w:rsid w:val="008E4B7D"/>
    <w:rsid w:val="008E5344"/>
    <w:rsid w:val="008E5738"/>
    <w:rsid w:val="008E5A71"/>
    <w:rsid w:val="008E5BAE"/>
    <w:rsid w:val="008E5E92"/>
    <w:rsid w:val="008E5F29"/>
    <w:rsid w:val="008E65C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5A"/>
    <w:rsid w:val="008F11EB"/>
    <w:rsid w:val="008F1CFD"/>
    <w:rsid w:val="008F1FEF"/>
    <w:rsid w:val="008F2123"/>
    <w:rsid w:val="008F2152"/>
    <w:rsid w:val="008F21F3"/>
    <w:rsid w:val="008F2233"/>
    <w:rsid w:val="008F2AAF"/>
    <w:rsid w:val="008F2FCB"/>
    <w:rsid w:val="008F32BF"/>
    <w:rsid w:val="008F33A7"/>
    <w:rsid w:val="008F3622"/>
    <w:rsid w:val="008F366C"/>
    <w:rsid w:val="008F3733"/>
    <w:rsid w:val="008F3C48"/>
    <w:rsid w:val="008F3DE1"/>
    <w:rsid w:val="008F3FC0"/>
    <w:rsid w:val="008F40CC"/>
    <w:rsid w:val="008F421F"/>
    <w:rsid w:val="008F4541"/>
    <w:rsid w:val="008F459D"/>
    <w:rsid w:val="008F470F"/>
    <w:rsid w:val="008F4CF6"/>
    <w:rsid w:val="008F4DCD"/>
    <w:rsid w:val="008F5E29"/>
    <w:rsid w:val="008F6391"/>
    <w:rsid w:val="008F670B"/>
    <w:rsid w:val="008F6B34"/>
    <w:rsid w:val="008F6DCE"/>
    <w:rsid w:val="008F7BCD"/>
    <w:rsid w:val="008F7E57"/>
    <w:rsid w:val="00900113"/>
    <w:rsid w:val="00900B6C"/>
    <w:rsid w:val="0090153E"/>
    <w:rsid w:val="00901598"/>
    <w:rsid w:val="00901BDC"/>
    <w:rsid w:val="00901CE7"/>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F0B"/>
    <w:rsid w:val="0090644C"/>
    <w:rsid w:val="0090673C"/>
    <w:rsid w:val="00906941"/>
    <w:rsid w:val="0090747B"/>
    <w:rsid w:val="009078CD"/>
    <w:rsid w:val="00907C52"/>
    <w:rsid w:val="00907F1F"/>
    <w:rsid w:val="00910363"/>
    <w:rsid w:val="00910E0D"/>
    <w:rsid w:val="00910E72"/>
    <w:rsid w:val="00910EF1"/>
    <w:rsid w:val="0091137C"/>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32D"/>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08"/>
    <w:rsid w:val="00920F94"/>
    <w:rsid w:val="00921088"/>
    <w:rsid w:val="00921283"/>
    <w:rsid w:val="009213E5"/>
    <w:rsid w:val="00921675"/>
    <w:rsid w:val="009216A4"/>
    <w:rsid w:val="0092181A"/>
    <w:rsid w:val="0092199B"/>
    <w:rsid w:val="00921B13"/>
    <w:rsid w:val="00921DC6"/>
    <w:rsid w:val="00922332"/>
    <w:rsid w:val="00922555"/>
    <w:rsid w:val="009225E4"/>
    <w:rsid w:val="00922949"/>
    <w:rsid w:val="00922B38"/>
    <w:rsid w:val="00922D86"/>
    <w:rsid w:val="0092304B"/>
    <w:rsid w:val="00923743"/>
    <w:rsid w:val="009237B5"/>
    <w:rsid w:val="00923FB1"/>
    <w:rsid w:val="009241BF"/>
    <w:rsid w:val="00924D0E"/>
    <w:rsid w:val="009250F7"/>
    <w:rsid w:val="0092513F"/>
    <w:rsid w:val="009252DD"/>
    <w:rsid w:val="009255CC"/>
    <w:rsid w:val="00925702"/>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68C"/>
    <w:rsid w:val="00927A73"/>
    <w:rsid w:val="00927E0A"/>
    <w:rsid w:val="0093003A"/>
    <w:rsid w:val="00930B31"/>
    <w:rsid w:val="00930E82"/>
    <w:rsid w:val="0093150C"/>
    <w:rsid w:val="0093150F"/>
    <w:rsid w:val="00931541"/>
    <w:rsid w:val="009319D5"/>
    <w:rsid w:val="009319D9"/>
    <w:rsid w:val="00931A97"/>
    <w:rsid w:val="00931FF6"/>
    <w:rsid w:val="009322DA"/>
    <w:rsid w:val="009323A8"/>
    <w:rsid w:val="00932508"/>
    <w:rsid w:val="0093265A"/>
    <w:rsid w:val="00932A47"/>
    <w:rsid w:val="009331D5"/>
    <w:rsid w:val="00933394"/>
    <w:rsid w:val="00933667"/>
    <w:rsid w:val="0093369D"/>
    <w:rsid w:val="00933713"/>
    <w:rsid w:val="0093394A"/>
    <w:rsid w:val="009339DF"/>
    <w:rsid w:val="009343F6"/>
    <w:rsid w:val="00934EA3"/>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466"/>
    <w:rsid w:val="00940613"/>
    <w:rsid w:val="0094067D"/>
    <w:rsid w:val="009408F3"/>
    <w:rsid w:val="00940ADE"/>
    <w:rsid w:val="00940BE3"/>
    <w:rsid w:val="00940FC4"/>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B21"/>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47DC9"/>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AF4"/>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2E0"/>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4B56"/>
    <w:rsid w:val="009750BA"/>
    <w:rsid w:val="0097573F"/>
    <w:rsid w:val="00975972"/>
    <w:rsid w:val="00976012"/>
    <w:rsid w:val="0097644E"/>
    <w:rsid w:val="009773C1"/>
    <w:rsid w:val="009774A3"/>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233"/>
    <w:rsid w:val="00991551"/>
    <w:rsid w:val="00991683"/>
    <w:rsid w:val="00991877"/>
    <w:rsid w:val="00991F2C"/>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142"/>
    <w:rsid w:val="009A4307"/>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33C"/>
    <w:rsid w:val="009C294B"/>
    <w:rsid w:val="009C34E3"/>
    <w:rsid w:val="009C3806"/>
    <w:rsid w:val="009C393A"/>
    <w:rsid w:val="009C3B05"/>
    <w:rsid w:val="009C3D44"/>
    <w:rsid w:val="009C43AC"/>
    <w:rsid w:val="009C43DE"/>
    <w:rsid w:val="009C44AE"/>
    <w:rsid w:val="009C459D"/>
    <w:rsid w:val="009C4606"/>
    <w:rsid w:val="009C4976"/>
    <w:rsid w:val="009C4DB4"/>
    <w:rsid w:val="009C51B3"/>
    <w:rsid w:val="009C526E"/>
    <w:rsid w:val="009C5566"/>
    <w:rsid w:val="009C5607"/>
    <w:rsid w:val="009C5B8B"/>
    <w:rsid w:val="009C5DDB"/>
    <w:rsid w:val="009C605C"/>
    <w:rsid w:val="009C65FB"/>
    <w:rsid w:val="009C6D8E"/>
    <w:rsid w:val="009C729A"/>
    <w:rsid w:val="009C7924"/>
    <w:rsid w:val="009C7C00"/>
    <w:rsid w:val="009C7EA6"/>
    <w:rsid w:val="009D041C"/>
    <w:rsid w:val="009D044E"/>
    <w:rsid w:val="009D057D"/>
    <w:rsid w:val="009D0850"/>
    <w:rsid w:val="009D08BD"/>
    <w:rsid w:val="009D08FF"/>
    <w:rsid w:val="009D0C66"/>
    <w:rsid w:val="009D0CB2"/>
    <w:rsid w:val="009D10FD"/>
    <w:rsid w:val="009D1463"/>
    <w:rsid w:val="009D193F"/>
    <w:rsid w:val="009D1CDC"/>
    <w:rsid w:val="009D2479"/>
    <w:rsid w:val="009D259A"/>
    <w:rsid w:val="009D2B62"/>
    <w:rsid w:val="009D2BD0"/>
    <w:rsid w:val="009D2EA0"/>
    <w:rsid w:val="009D3592"/>
    <w:rsid w:val="009D35D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1F2"/>
    <w:rsid w:val="009E034C"/>
    <w:rsid w:val="009E0909"/>
    <w:rsid w:val="009E1E97"/>
    <w:rsid w:val="009E1F13"/>
    <w:rsid w:val="009E20B1"/>
    <w:rsid w:val="009E2254"/>
    <w:rsid w:val="009E22F8"/>
    <w:rsid w:val="009E285F"/>
    <w:rsid w:val="009E2E2D"/>
    <w:rsid w:val="009E349A"/>
    <w:rsid w:val="009E396D"/>
    <w:rsid w:val="009E402B"/>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1EB0"/>
    <w:rsid w:val="00A028E2"/>
    <w:rsid w:val="00A02A83"/>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2F29"/>
    <w:rsid w:val="00A133A9"/>
    <w:rsid w:val="00A136F4"/>
    <w:rsid w:val="00A140F4"/>
    <w:rsid w:val="00A14922"/>
    <w:rsid w:val="00A149B0"/>
    <w:rsid w:val="00A14AB4"/>
    <w:rsid w:val="00A1591B"/>
    <w:rsid w:val="00A15D36"/>
    <w:rsid w:val="00A16476"/>
    <w:rsid w:val="00A1658D"/>
    <w:rsid w:val="00A16E40"/>
    <w:rsid w:val="00A17207"/>
    <w:rsid w:val="00A173E5"/>
    <w:rsid w:val="00A17FCA"/>
    <w:rsid w:val="00A202B6"/>
    <w:rsid w:val="00A20A88"/>
    <w:rsid w:val="00A20B5F"/>
    <w:rsid w:val="00A20F86"/>
    <w:rsid w:val="00A215E5"/>
    <w:rsid w:val="00A21FFC"/>
    <w:rsid w:val="00A22037"/>
    <w:rsid w:val="00A22811"/>
    <w:rsid w:val="00A2295D"/>
    <w:rsid w:val="00A23862"/>
    <w:rsid w:val="00A2388F"/>
    <w:rsid w:val="00A23CF3"/>
    <w:rsid w:val="00A245B4"/>
    <w:rsid w:val="00A2540D"/>
    <w:rsid w:val="00A255A2"/>
    <w:rsid w:val="00A25952"/>
    <w:rsid w:val="00A26183"/>
    <w:rsid w:val="00A262D4"/>
    <w:rsid w:val="00A2678D"/>
    <w:rsid w:val="00A26833"/>
    <w:rsid w:val="00A26864"/>
    <w:rsid w:val="00A26882"/>
    <w:rsid w:val="00A269C7"/>
    <w:rsid w:val="00A26A71"/>
    <w:rsid w:val="00A276C3"/>
    <w:rsid w:val="00A27E8C"/>
    <w:rsid w:val="00A27EA3"/>
    <w:rsid w:val="00A30158"/>
    <w:rsid w:val="00A302C9"/>
    <w:rsid w:val="00A309A9"/>
    <w:rsid w:val="00A30BC4"/>
    <w:rsid w:val="00A30E9F"/>
    <w:rsid w:val="00A310F3"/>
    <w:rsid w:val="00A319A3"/>
    <w:rsid w:val="00A31CC5"/>
    <w:rsid w:val="00A31DF9"/>
    <w:rsid w:val="00A31E26"/>
    <w:rsid w:val="00A31EE2"/>
    <w:rsid w:val="00A31FE9"/>
    <w:rsid w:val="00A321F6"/>
    <w:rsid w:val="00A328B6"/>
    <w:rsid w:val="00A3294C"/>
    <w:rsid w:val="00A32DB7"/>
    <w:rsid w:val="00A3379C"/>
    <w:rsid w:val="00A337B3"/>
    <w:rsid w:val="00A33974"/>
    <w:rsid w:val="00A33B59"/>
    <w:rsid w:val="00A34297"/>
    <w:rsid w:val="00A34E61"/>
    <w:rsid w:val="00A3521F"/>
    <w:rsid w:val="00A35412"/>
    <w:rsid w:val="00A3573B"/>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4161"/>
    <w:rsid w:val="00A44308"/>
    <w:rsid w:val="00A44316"/>
    <w:rsid w:val="00A446CF"/>
    <w:rsid w:val="00A44991"/>
    <w:rsid w:val="00A44BE4"/>
    <w:rsid w:val="00A44E74"/>
    <w:rsid w:val="00A451A5"/>
    <w:rsid w:val="00A45533"/>
    <w:rsid w:val="00A455E5"/>
    <w:rsid w:val="00A457AF"/>
    <w:rsid w:val="00A45C37"/>
    <w:rsid w:val="00A45C40"/>
    <w:rsid w:val="00A45C78"/>
    <w:rsid w:val="00A463AE"/>
    <w:rsid w:val="00A466B8"/>
    <w:rsid w:val="00A46AC2"/>
    <w:rsid w:val="00A46E18"/>
    <w:rsid w:val="00A4717C"/>
    <w:rsid w:val="00A47481"/>
    <w:rsid w:val="00A47590"/>
    <w:rsid w:val="00A47820"/>
    <w:rsid w:val="00A5077F"/>
    <w:rsid w:val="00A50BFF"/>
    <w:rsid w:val="00A50DF4"/>
    <w:rsid w:val="00A50EF3"/>
    <w:rsid w:val="00A5127C"/>
    <w:rsid w:val="00A517E1"/>
    <w:rsid w:val="00A51B4D"/>
    <w:rsid w:val="00A51E55"/>
    <w:rsid w:val="00A51E86"/>
    <w:rsid w:val="00A51F45"/>
    <w:rsid w:val="00A52036"/>
    <w:rsid w:val="00A52265"/>
    <w:rsid w:val="00A52C62"/>
    <w:rsid w:val="00A52D2D"/>
    <w:rsid w:val="00A5312D"/>
    <w:rsid w:val="00A536D7"/>
    <w:rsid w:val="00A53B8C"/>
    <w:rsid w:val="00A5414D"/>
    <w:rsid w:val="00A5446B"/>
    <w:rsid w:val="00A546CF"/>
    <w:rsid w:val="00A54A19"/>
    <w:rsid w:val="00A54A70"/>
    <w:rsid w:val="00A54E2E"/>
    <w:rsid w:val="00A55160"/>
    <w:rsid w:val="00A555D0"/>
    <w:rsid w:val="00A55832"/>
    <w:rsid w:val="00A55C15"/>
    <w:rsid w:val="00A55ED7"/>
    <w:rsid w:val="00A56866"/>
    <w:rsid w:val="00A5698E"/>
    <w:rsid w:val="00A56AF4"/>
    <w:rsid w:val="00A5743F"/>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976"/>
    <w:rsid w:val="00A61BE6"/>
    <w:rsid w:val="00A62247"/>
    <w:rsid w:val="00A62624"/>
    <w:rsid w:val="00A626B2"/>
    <w:rsid w:val="00A62ADF"/>
    <w:rsid w:val="00A62C22"/>
    <w:rsid w:val="00A62D72"/>
    <w:rsid w:val="00A62E6D"/>
    <w:rsid w:val="00A63150"/>
    <w:rsid w:val="00A6318D"/>
    <w:rsid w:val="00A632EF"/>
    <w:rsid w:val="00A63671"/>
    <w:rsid w:val="00A637D1"/>
    <w:rsid w:val="00A63B64"/>
    <w:rsid w:val="00A6443F"/>
    <w:rsid w:val="00A6449A"/>
    <w:rsid w:val="00A64738"/>
    <w:rsid w:val="00A656AA"/>
    <w:rsid w:val="00A65B29"/>
    <w:rsid w:val="00A66363"/>
    <w:rsid w:val="00A669C0"/>
    <w:rsid w:val="00A66DCB"/>
    <w:rsid w:val="00A67321"/>
    <w:rsid w:val="00A67712"/>
    <w:rsid w:val="00A702CA"/>
    <w:rsid w:val="00A705E4"/>
    <w:rsid w:val="00A70E5A"/>
    <w:rsid w:val="00A71E6F"/>
    <w:rsid w:val="00A72078"/>
    <w:rsid w:val="00A72183"/>
    <w:rsid w:val="00A7242E"/>
    <w:rsid w:val="00A728C3"/>
    <w:rsid w:val="00A72913"/>
    <w:rsid w:val="00A72BD4"/>
    <w:rsid w:val="00A72F0E"/>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4C8"/>
    <w:rsid w:val="00A75513"/>
    <w:rsid w:val="00A75554"/>
    <w:rsid w:val="00A757B2"/>
    <w:rsid w:val="00A75AFA"/>
    <w:rsid w:val="00A75BC7"/>
    <w:rsid w:val="00A75C53"/>
    <w:rsid w:val="00A762CA"/>
    <w:rsid w:val="00A7639B"/>
    <w:rsid w:val="00A76425"/>
    <w:rsid w:val="00A76D1D"/>
    <w:rsid w:val="00A76E6D"/>
    <w:rsid w:val="00A77BC6"/>
    <w:rsid w:val="00A77D30"/>
    <w:rsid w:val="00A80004"/>
    <w:rsid w:val="00A80077"/>
    <w:rsid w:val="00A8035A"/>
    <w:rsid w:val="00A80583"/>
    <w:rsid w:val="00A80F49"/>
    <w:rsid w:val="00A8204D"/>
    <w:rsid w:val="00A8212A"/>
    <w:rsid w:val="00A8223B"/>
    <w:rsid w:val="00A82ADE"/>
    <w:rsid w:val="00A82B2E"/>
    <w:rsid w:val="00A82D2B"/>
    <w:rsid w:val="00A8316E"/>
    <w:rsid w:val="00A832E7"/>
    <w:rsid w:val="00A8355F"/>
    <w:rsid w:val="00A84618"/>
    <w:rsid w:val="00A84810"/>
    <w:rsid w:val="00A8487F"/>
    <w:rsid w:val="00A84ACF"/>
    <w:rsid w:val="00A84CE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BFE"/>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97EC8"/>
    <w:rsid w:val="00AA0465"/>
    <w:rsid w:val="00AA048B"/>
    <w:rsid w:val="00AA06F1"/>
    <w:rsid w:val="00AA07C5"/>
    <w:rsid w:val="00AA0832"/>
    <w:rsid w:val="00AA0FC9"/>
    <w:rsid w:val="00AA0FFB"/>
    <w:rsid w:val="00AA167C"/>
    <w:rsid w:val="00AA18A1"/>
    <w:rsid w:val="00AA1912"/>
    <w:rsid w:val="00AA273D"/>
    <w:rsid w:val="00AA2EB9"/>
    <w:rsid w:val="00AA2EC5"/>
    <w:rsid w:val="00AA362B"/>
    <w:rsid w:val="00AA3B6E"/>
    <w:rsid w:val="00AA3C50"/>
    <w:rsid w:val="00AA3F81"/>
    <w:rsid w:val="00AA4319"/>
    <w:rsid w:val="00AA4878"/>
    <w:rsid w:val="00AA5230"/>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7ED"/>
    <w:rsid w:val="00AB189A"/>
    <w:rsid w:val="00AB19A1"/>
    <w:rsid w:val="00AB1B28"/>
    <w:rsid w:val="00AB1C2E"/>
    <w:rsid w:val="00AB1DF2"/>
    <w:rsid w:val="00AB20AA"/>
    <w:rsid w:val="00AB2228"/>
    <w:rsid w:val="00AB22C5"/>
    <w:rsid w:val="00AB30FF"/>
    <w:rsid w:val="00AB3477"/>
    <w:rsid w:val="00AB38F8"/>
    <w:rsid w:val="00AB397C"/>
    <w:rsid w:val="00AB399A"/>
    <w:rsid w:val="00AB400A"/>
    <w:rsid w:val="00AB477A"/>
    <w:rsid w:val="00AB4984"/>
    <w:rsid w:val="00AB4CA6"/>
    <w:rsid w:val="00AB4D09"/>
    <w:rsid w:val="00AB4FAE"/>
    <w:rsid w:val="00AB4FF8"/>
    <w:rsid w:val="00AB55D3"/>
    <w:rsid w:val="00AB5D83"/>
    <w:rsid w:val="00AB5E3B"/>
    <w:rsid w:val="00AB61AA"/>
    <w:rsid w:val="00AB6E04"/>
    <w:rsid w:val="00AB7158"/>
    <w:rsid w:val="00AB7F28"/>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72"/>
    <w:rsid w:val="00AC61D9"/>
    <w:rsid w:val="00AC63EF"/>
    <w:rsid w:val="00AC6A8C"/>
    <w:rsid w:val="00AC7145"/>
    <w:rsid w:val="00AC7521"/>
    <w:rsid w:val="00AC7A17"/>
    <w:rsid w:val="00AC7DDD"/>
    <w:rsid w:val="00AD0217"/>
    <w:rsid w:val="00AD036B"/>
    <w:rsid w:val="00AD04A4"/>
    <w:rsid w:val="00AD062E"/>
    <w:rsid w:val="00AD0988"/>
    <w:rsid w:val="00AD0B7A"/>
    <w:rsid w:val="00AD0BAD"/>
    <w:rsid w:val="00AD134E"/>
    <w:rsid w:val="00AD1531"/>
    <w:rsid w:val="00AD181A"/>
    <w:rsid w:val="00AD1C11"/>
    <w:rsid w:val="00AD1DE4"/>
    <w:rsid w:val="00AD2077"/>
    <w:rsid w:val="00AD258E"/>
    <w:rsid w:val="00AD291F"/>
    <w:rsid w:val="00AD2ACA"/>
    <w:rsid w:val="00AD2D5F"/>
    <w:rsid w:val="00AD3320"/>
    <w:rsid w:val="00AD345B"/>
    <w:rsid w:val="00AD3753"/>
    <w:rsid w:val="00AD37E7"/>
    <w:rsid w:val="00AD38E6"/>
    <w:rsid w:val="00AD3C6B"/>
    <w:rsid w:val="00AD409A"/>
    <w:rsid w:val="00AD4447"/>
    <w:rsid w:val="00AD4938"/>
    <w:rsid w:val="00AD4FB2"/>
    <w:rsid w:val="00AD51E7"/>
    <w:rsid w:val="00AD5510"/>
    <w:rsid w:val="00AD5582"/>
    <w:rsid w:val="00AD577F"/>
    <w:rsid w:val="00AD5974"/>
    <w:rsid w:val="00AD6118"/>
    <w:rsid w:val="00AD62D0"/>
    <w:rsid w:val="00AD63FC"/>
    <w:rsid w:val="00AD6503"/>
    <w:rsid w:val="00AD6C64"/>
    <w:rsid w:val="00AD6D75"/>
    <w:rsid w:val="00AD6DDA"/>
    <w:rsid w:val="00AD78B6"/>
    <w:rsid w:val="00AE037F"/>
    <w:rsid w:val="00AE1914"/>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4C7"/>
    <w:rsid w:val="00AE6981"/>
    <w:rsid w:val="00AE6B51"/>
    <w:rsid w:val="00AE6F33"/>
    <w:rsid w:val="00AE76C3"/>
    <w:rsid w:val="00AE7708"/>
    <w:rsid w:val="00AE77E7"/>
    <w:rsid w:val="00AE7828"/>
    <w:rsid w:val="00AE7851"/>
    <w:rsid w:val="00AE7877"/>
    <w:rsid w:val="00AE78E8"/>
    <w:rsid w:val="00AE7928"/>
    <w:rsid w:val="00AE7A24"/>
    <w:rsid w:val="00AE7AC4"/>
    <w:rsid w:val="00AE7BCA"/>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3A2E"/>
    <w:rsid w:val="00AF5341"/>
    <w:rsid w:val="00AF56B5"/>
    <w:rsid w:val="00AF5881"/>
    <w:rsid w:val="00AF59BF"/>
    <w:rsid w:val="00AF5C5D"/>
    <w:rsid w:val="00AF5CFE"/>
    <w:rsid w:val="00AF61EA"/>
    <w:rsid w:val="00AF6538"/>
    <w:rsid w:val="00AF6D38"/>
    <w:rsid w:val="00AF6E2D"/>
    <w:rsid w:val="00AF6E53"/>
    <w:rsid w:val="00AF6EE0"/>
    <w:rsid w:val="00AF714B"/>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01F8"/>
    <w:rsid w:val="00B113DC"/>
    <w:rsid w:val="00B115D9"/>
    <w:rsid w:val="00B117D8"/>
    <w:rsid w:val="00B117DF"/>
    <w:rsid w:val="00B1197B"/>
    <w:rsid w:val="00B11FF6"/>
    <w:rsid w:val="00B121C2"/>
    <w:rsid w:val="00B123C6"/>
    <w:rsid w:val="00B123CA"/>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15"/>
    <w:rsid w:val="00B1633E"/>
    <w:rsid w:val="00B164CD"/>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2A3"/>
    <w:rsid w:val="00B23695"/>
    <w:rsid w:val="00B23881"/>
    <w:rsid w:val="00B23935"/>
    <w:rsid w:val="00B23A04"/>
    <w:rsid w:val="00B23B2A"/>
    <w:rsid w:val="00B23F9E"/>
    <w:rsid w:val="00B240FC"/>
    <w:rsid w:val="00B243FF"/>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69B"/>
    <w:rsid w:val="00B3189F"/>
    <w:rsid w:val="00B31DFB"/>
    <w:rsid w:val="00B320A1"/>
    <w:rsid w:val="00B32312"/>
    <w:rsid w:val="00B32C10"/>
    <w:rsid w:val="00B33971"/>
    <w:rsid w:val="00B33D87"/>
    <w:rsid w:val="00B34180"/>
    <w:rsid w:val="00B341C5"/>
    <w:rsid w:val="00B34271"/>
    <w:rsid w:val="00B34B18"/>
    <w:rsid w:val="00B35038"/>
    <w:rsid w:val="00B350C8"/>
    <w:rsid w:val="00B35123"/>
    <w:rsid w:val="00B354BB"/>
    <w:rsid w:val="00B35573"/>
    <w:rsid w:val="00B356A5"/>
    <w:rsid w:val="00B360FE"/>
    <w:rsid w:val="00B361C0"/>
    <w:rsid w:val="00B363F2"/>
    <w:rsid w:val="00B3642E"/>
    <w:rsid w:val="00B3697A"/>
    <w:rsid w:val="00B369B7"/>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C0E"/>
    <w:rsid w:val="00B45C27"/>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2DCD"/>
    <w:rsid w:val="00B534BC"/>
    <w:rsid w:val="00B53501"/>
    <w:rsid w:val="00B53524"/>
    <w:rsid w:val="00B53931"/>
    <w:rsid w:val="00B53D3B"/>
    <w:rsid w:val="00B54250"/>
    <w:rsid w:val="00B5502E"/>
    <w:rsid w:val="00B5528D"/>
    <w:rsid w:val="00B552D6"/>
    <w:rsid w:val="00B55695"/>
    <w:rsid w:val="00B55C4D"/>
    <w:rsid w:val="00B56F74"/>
    <w:rsid w:val="00B57237"/>
    <w:rsid w:val="00B57677"/>
    <w:rsid w:val="00B57978"/>
    <w:rsid w:val="00B57BD0"/>
    <w:rsid w:val="00B57E4C"/>
    <w:rsid w:val="00B60546"/>
    <w:rsid w:val="00B60906"/>
    <w:rsid w:val="00B60930"/>
    <w:rsid w:val="00B60A43"/>
    <w:rsid w:val="00B6105F"/>
    <w:rsid w:val="00B61187"/>
    <w:rsid w:val="00B613DF"/>
    <w:rsid w:val="00B614C0"/>
    <w:rsid w:val="00B616D9"/>
    <w:rsid w:val="00B61760"/>
    <w:rsid w:val="00B61CFF"/>
    <w:rsid w:val="00B6257F"/>
    <w:rsid w:val="00B62BEB"/>
    <w:rsid w:val="00B62DD6"/>
    <w:rsid w:val="00B6327F"/>
    <w:rsid w:val="00B63491"/>
    <w:rsid w:val="00B634BC"/>
    <w:rsid w:val="00B6383D"/>
    <w:rsid w:val="00B63B0E"/>
    <w:rsid w:val="00B63B79"/>
    <w:rsid w:val="00B63DC2"/>
    <w:rsid w:val="00B63E6D"/>
    <w:rsid w:val="00B63F87"/>
    <w:rsid w:val="00B63FD2"/>
    <w:rsid w:val="00B64441"/>
    <w:rsid w:val="00B649B4"/>
    <w:rsid w:val="00B64CCC"/>
    <w:rsid w:val="00B64D2B"/>
    <w:rsid w:val="00B64EC2"/>
    <w:rsid w:val="00B64F9D"/>
    <w:rsid w:val="00B651C7"/>
    <w:rsid w:val="00B6565C"/>
    <w:rsid w:val="00B66588"/>
    <w:rsid w:val="00B66C24"/>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49"/>
    <w:rsid w:val="00B93BAC"/>
    <w:rsid w:val="00B93D81"/>
    <w:rsid w:val="00B9428B"/>
    <w:rsid w:val="00B94883"/>
    <w:rsid w:val="00B94B14"/>
    <w:rsid w:val="00B94BEF"/>
    <w:rsid w:val="00B9524C"/>
    <w:rsid w:val="00B9575B"/>
    <w:rsid w:val="00B958B6"/>
    <w:rsid w:val="00B95CEE"/>
    <w:rsid w:val="00B96B85"/>
    <w:rsid w:val="00B96EF6"/>
    <w:rsid w:val="00B97219"/>
    <w:rsid w:val="00B97279"/>
    <w:rsid w:val="00B972B6"/>
    <w:rsid w:val="00B97380"/>
    <w:rsid w:val="00BA0070"/>
    <w:rsid w:val="00BA04B1"/>
    <w:rsid w:val="00BA069B"/>
    <w:rsid w:val="00BA06C5"/>
    <w:rsid w:val="00BA0C2D"/>
    <w:rsid w:val="00BA103E"/>
    <w:rsid w:val="00BA1D77"/>
    <w:rsid w:val="00BA40BA"/>
    <w:rsid w:val="00BA42A9"/>
    <w:rsid w:val="00BA431C"/>
    <w:rsid w:val="00BA4773"/>
    <w:rsid w:val="00BA47F2"/>
    <w:rsid w:val="00BA4D3F"/>
    <w:rsid w:val="00BA52BF"/>
    <w:rsid w:val="00BA53F2"/>
    <w:rsid w:val="00BA541A"/>
    <w:rsid w:val="00BA5ADA"/>
    <w:rsid w:val="00BA5DD7"/>
    <w:rsid w:val="00BA5DFE"/>
    <w:rsid w:val="00BA6816"/>
    <w:rsid w:val="00BA6E87"/>
    <w:rsid w:val="00BA6EEF"/>
    <w:rsid w:val="00BA7373"/>
    <w:rsid w:val="00BA7658"/>
    <w:rsid w:val="00BB05CF"/>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49"/>
    <w:rsid w:val="00BC2ADC"/>
    <w:rsid w:val="00BC2BC5"/>
    <w:rsid w:val="00BC3215"/>
    <w:rsid w:val="00BC36A9"/>
    <w:rsid w:val="00BC3C00"/>
    <w:rsid w:val="00BC3DFA"/>
    <w:rsid w:val="00BC41C8"/>
    <w:rsid w:val="00BC48B2"/>
    <w:rsid w:val="00BC4B57"/>
    <w:rsid w:val="00BC4D25"/>
    <w:rsid w:val="00BC4DF2"/>
    <w:rsid w:val="00BC51FB"/>
    <w:rsid w:val="00BC53A3"/>
    <w:rsid w:val="00BC549E"/>
    <w:rsid w:val="00BC5660"/>
    <w:rsid w:val="00BC5FDB"/>
    <w:rsid w:val="00BC6037"/>
    <w:rsid w:val="00BC6144"/>
    <w:rsid w:val="00BC62A1"/>
    <w:rsid w:val="00BC6641"/>
    <w:rsid w:val="00BC6FBB"/>
    <w:rsid w:val="00BC711D"/>
    <w:rsid w:val="00BC72C4"/>
    <w:rsid w:val="00BC761E"/>
    <w:rsid w:val="00BC766D"/>
    <w:rsid w:val="00BC7827"/>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3D36"/>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97"/>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120"/>
    <w:rsid w:val="00BF621A"/>
    <w:rsid w:val="00BF6740"/>
    <w:rsid w:val="00BF6760"/>
    <w:rsid w:val="00BF6897"/>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E28"/>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199"/>
    <w:rsid w:val="00C165D3"/>
    <w:rsid w:val="00C166E6"/>
    <w:rsid w:val="00C16E94"/>
    <w:rsid w:val="00C17265"/>
    <w:rsid w:val="00C172AF"/>
    <w:rsid w:val="00C17619"/>
    <w:rsid w:val="00C17AEC"/>
    <w:rsid w:val="00C17CCA"/>
    <w:rsid w:val="00C20459"/>
    <w:rsid w:val="00C20855"/>
    <w:rsid w:val="00C21364"/>
    <w:rsid w:val="00C214ED"/>
    <w:rsid w:val="00C21532"/>
    <w:rsid w:val="00C21556"/>
    <w:rsid w:val="00C219A0"/>
    <w:rsid w:val="00C219A3"/>
    <w:rsid w:val="00C21F9B"/>
    <w:rsid w:val="00C22486"/>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43C"/>
    <w:rsid w:val="00C27659"/>
    <w:rsid w:val="00C27B75"/>
    <w:rsid w:val="00C27BEF"/>
    <w:rsid w:val="00C27C24"/>
    <w:rsid w:val="00C3071C"/>
    <w:rsid w:val="00C315B7"/>
    <w:rsid w:val="00C31967"/>
    <w:rsid w:val="00C31A52"/>
    <w:rsid w:val="00C32855"/>
    <w:rsid w:val="00C3296D"/>
    <w:rsid w:val="00C3317B"/>
    <w:rsid w:val="00C331F1"/>
    <w:rsid w:val="00C33491"/>
    <w:rsid w:val="00C34095"/>
    <w:rsid w:val="00C34356"/>
    <w:rsid w:val="00C34669"/>
    <w:rsid w:val="00C34AC8"/>
    <w:rsid w:val="00C34BF1"/>
    <w:rsid w:val="00C34ED4"/>
    <w:rsid w:val="00C35A30"/>
    <w:rsid w:val="00C35C7A"/>
    <w:rsid w:val="00C3668A"/>
    <w:rsid w:val="00C36A76"/>
    <w:rsid w:val="00C36AA4"/>
    <w:rsid w:val="00C36AFF"/>
    <w:rsid w:val="00C36EDD"/>
    <w:rsid w:val="00C37200"/>
    <w:rsid w:val="00C37363"/>
    <w:rsid w:val="00C37797"/>
    <w:rsid w:val="00C40060"/>
    <w:rsid w:val="00C401CC"/>
    <w:rsid w:val="00C40557"/>
    <w:rsid w:val="00C40A20"/>
    <w:rsid w:val="00C40EE4"/>
    <w:rsid w:val="00C40F87"/>
    <w:rsid w:val="00C416A6"/>
    <w:rsid w:val="00C416DC"/>
    <w:rsid w:val="00C418A3"/>
    <w:rsid w:val="00C41C78"/>
    <w:rsid w:val="00C420FA"/>
    <w:rsid w:val="00C421BD"/>
    <w:rsid w:val="00C42217"/>
    <w:rsid w:val="00C42571"/>
    <w:rsid w:val="00C428F6"/>
    <w:rsid w:val="00C42C20"/>
    <w:rsid w:val="00C43260"/>
    <w:rsid w:val="00C4365A"/>
    <w:rsid w:val="00C436AC"/>
    <w:rsid w:val="00C43706"/>
    <w:rsid w:val="00C4389D"/>
    <w:rsid w:val="00C4424F"/>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E36"/>
    <w:rsid w:val="00C50FE0"/>
    <w:rsid w:val="00C51D2E"/>
    <w:rsid w:val="00C52960"/>
    <w:rsid w:val="00C52CF7"/>
    <w:rsid w:val="00C52D50"/>
    <w:rsid w:val="00C52F3B"/>
    <w:rsid w:val="00C53106"/>
    <w:rsid w:val="00C53255"/>
    <w:rsid w:val="00C53B09"/>
    <w:rsid w:val="00C53B8D"/>
    <w:rsid w:val="00C53DC2"/>
    <w:rsid w:val="00C544D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16A"/>
    <w:rsid w:val="00C662DE"/>
    <w:rsid w:val="00C66727"/>
    <w:rsid w:val="00C668BE"/>
    <w:rsid w:val="00C6695E"/>
    <w:rsid w:val="00C66DD7"/>
    <w:rsid w:val="00C66EF3"/>
    <w:rsid w:val="00C673D9"/>
    <w:rsid w:val="00C679B7"/>
    <w:rsid w:val="00C67C99"/>
    <w:rsid w:val="00C67D36"/>
    <w:rsid w:val="00C7043E"/>
    <w:rsid w:val="00C70FC4"/>
    <w:rsid w:val="00C71580"/>
    <w:rsid w:val="00C71CB4"/>
    <w:rsid w:val="00C726BD"/>
    <w:rsid w:val="00C72B35"/>
    <w:rsid w:val="00C72D2B"/>
    <w:rsid w:val="00C733F0"/>
    <w:rsid w:val="00C73517"/>
    <w:rsid w:val="00C7396A"/>
    <w:rsid w:val="00C73CAF"/>
    <w:rsid w:val="00C74105"/>
    <w:rsid w:val="00C74295"/>
    <w:rsid w:val="00C74B82"/>
    <w:rsid w:val="00C74DFB"/>
    <w:rsid w:val="00C74E66"/>
    <w:rsid w:val="00C74FC7"/>
    <w:rsid w:val="00C75288"/>
    <w:rsid w:val="00C75439"/>
    <w:rsid w:val="00C756C5"/>
    <w:rsid w:val="00C75819"/>
    <w:rsid w:val="00C7584C"/>
    <w:rsid w:val="00C7593F"/>
    <w:rsid w:val="00C7603B"/>
    <w:rsid w:val="00C763C3"/>
    <w:rsid w:val="00C76A1A"/>
    <w:rsid w:val="00C778E6"/>
    <w:rsid w:val="00C779CA"/>
    <w:rsid w:val="00C77C16"/>
    <w:rsid w:val="00C8022D"/>
    <w:rsid w:val="00C80B22"/>
    <w:rsid w:val="00C80D35"/>
    <w:rsid w:val="00C80F4E"/>
    <w:rsid w:val="00C8103B"/>
    <w:rsid w:val="00C81226"/>
    <w:rsid w:val="00C81236"/>
    <w:rsid w:val="00C8149A"/>
    <w:rsid w:val="00C8194C"/>
    <w:rsid w:val="00C8264C"/>
    <w:rsid w:val="00C829B6"/>
    <w:rsid w:val="00C82C4A"/>
    <w:rsid w:val="00C82FF6"/>
    <w:rsid w:val="00C83004"/>
    <w:rsid w:val="00C8338B"/>
    <w:rsid w:val="00C8372C"/>
    <w:rsid w:val="00C83AC9"/>
    <w:rsid w:val="00C83BC8"/>
    <w:rsid w:val="00C83E07"/>
    <w:rsid w:val="00C8401C"/>
    <w:rsid w:val="00C84078"/>
    <w:rsid w:val="00C8431A"/>
    <w:rsid w:val="00C84926"/>
    <w:rsid w:val="00C8497F"/>
    <w:rsid w:val="00C84A4D"/>
    <w:rsid w:val="00C84BF9"/>
    <w:rsid w:val="00C84F7B"/>
    <w:rsid w:val="00C85862"/>
    <w:rsid w:val="00C85D3C"/>
    <w:rsid w:val="00C85D4A"/>
    <w:rsid w:val="00C85EE8"/>
    <w:rsid w:val="00C861A2"/>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A22"/>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97FE9"/>
    <w:rsid w:val="00CA0360"/>
    <w:rsid w:val="00CA08E5"/>
    <w:rsid w:val="00CA0B3C"/>
    <w:rsid w:val="00CA0C51"/>
    <w:rsid w:val="00CA10BB"/>
    <w:rsid w:val="00CA15CA"/>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729"/>
    <w:rsid w:val="00CA7977"/>
    <w:rsid w:val="00CA7C78"/>
    <w:rsid w:val="00CA7EFE"/>
    <w:rsid w:val="00CB03D1"/>
    <w:rsid w:val="00CB08E0"/>
    <w:rsid w:val="00CB0CA5"/>
    <w:rsid w:val="00CB0E2D"/>
    <w:rsid w:val="00CB1219"/>
    <w:rsid w:val="00CB1676"/>
    <w:rsid w:val="00CB1C84"/>
    <w:rsid w:val="00CB2633"/>
    <w:rsid w:val="00CB2F55"/>
    <w:rsid w:val="00CB33D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19C"/>
    <w:rsid w:val="00CC42BA"/>
    <w:rsid w:val="00CC4817"/>
    <w:rsid w:val="00CC4A86"/>
    <w:rsid w:val="00CC4AB9"/>
    <w:rsid w:val="00CC55DB"/>
    <w:rsid w:val="00CC570B"/>
    <w:rsid w:val="00CC5809"/>
    <w:rsid w:val="00CC5EE9"/>
    <w:rsid w:val="00CC61F3"/>
    <w:rsid w:val="00CC69B7"/>
    <w:rsid w:val="00CC6C1E"/>
    <w:rsid w:val="00CC6E7A"/>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8E3"/>
    <w:rsid w:val="00CD3DB5"/>
    <w:rsid w:val="00CD440D"/>
    <w:rsid w:val="00CD4880"/>
    <w:rsid w:val="00CD49B2"/>
    <w:rsid w:val="00CD53D2"/>
    <w:rsid w:val="00CD53E2"/>
    <w:rsid w:val="00CD5F83"/>
    <w:rsid w:val="00CD5FC3"/>
    <w:rsid w:val="00CD5FC5"/>
    <w:rsid w:val="00CD5FCE"/>
    <w:rsid w:val="00CD5FFD"/>
    <w:rsid w:val="00CD63F7"/>
    <w:rsid w:val="00CD661B"/>
    <w:rsid w:val="00CD67C6"/>
    <w:rsid w:val="00CD6819"/>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7E9"/>
    <w:rsid w:val="00CE1AFC"/>
    <w:rsid w:val="00CE1BDC"/>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4317"/>
    <w:rsid w:val="00CE4324"/>
    <w:rsid w:val="00CE48E5"/>
    <w:rsid w:val="00CE49D1"/>
    <w:rsid w:val="00CE4CE3"/>
    <w:rsid w:val="00CE5161"/>
    <w:rsid w:val="00CE52A1"/>
    <w:rsid w:val="00CE54E3"/>
    <w:rsid w:val="00CE5E3C"/>
    <w:rsid w:val="00CE68CD"/>
    <w:rsid w:val="00CE6C18"/>
    <w:rsid w:val="00CE6FF0"/>
    <w:rsid w:val="00CE7B59"/>
    <w:rsid w:val="00CE7D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DAF"/>
    <w:rsid w:val="00CF2EC7"/>
    <w:rsid w:val="00CF3209"/>
    <w:rsid w:val="00CF3621"/>
    <w:rsid w:val="00CF373F"/>
    <w:rsid w:val="00CF4918"/>
    <w:rsid w:val="00CF49BB"/>
    <w:rsid w:val="00CF5082"/>
    <w:rsid w:val="00CF5460"/>
    <w:rsid w:val="00CF5AB7"/>
    <w:rsid w:val="00CF5B8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13D"/>
    <w:rsid w:val="00D032FC"/>
    <w:rsid w:val="00D03366"/>
    <w:rsid w:val="00D0366C"/>
    <w:rsid w:val="00D044A8"/>
    <w:rsid w:val="00D05441"/>
    <w:rsid w:val="00D0555A"/>
    <w:rsid w:val="00D057A2"/>
    <w:rsid w:val="00D05A40"/>
    <w:rsid w:val="00D06340"/>
    <w:rsid w:val="00D06886"/>
    <w:rsid w:val="00D06B3A"/>
    <w:rsid w:val="00D06F0E"/>
    <w:rsid w:val="00D0708C"/>
    <w:rsid w:val="00D0717F"/>
    <w:rsid w:val="00D07574"/>
    <w:rsid w:val="00D07866"/>
    <w:rsid w:val="00D078D0"/>
    <w:rsid w:val="00D07935"/>
    <w:rsid w:val="00D10E20"/>
    <w:rsid w:val="00D10EF7"/>
    <w:rsid w:val="00D1122B"/>
    <w:rsid w:val="00D1124D"/>
    <w:rsid w:val="00D11764"/>
    <w:rsid w:val="00D1280B"/>
    <w:rsid w:val="00D1284F"/>
    <w:rsid w:val="00D12D89"/>
    <w:rsid w:val="00D13826"/>
    <w:rsid w:val="00D13CFE"/>
    <w:rsid w:val="00D13E21"/>
    <w:rsid w:val="00D141F8"/>
    <w:rsid w:val="00D146E3"/>
    <w:rsid w:val="00D14AAB"/>
    <w:rsid w:val="00D15528"/>
    <w:rsid w:val="00D155ED"/>
    <w:rsid w:val="00D15691"/>
    <w:rsid w:val="00D156AB"/>
    <w:rsid w:val="00D15A57"/>
    <w:rsid w:val="00D15F11"/>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B0E"/>
    <w:rsid w:val="00D21CF6"/>
    <w:rsid w:val="00D224DF"/>
    <w:rsid w:val="00D22A7C"/>
    <w:rsid w:val="00D22D94"/>
    <w:rsid w:val="00D22F50"/>
    <w:rsid w:val="00D235EB"/>
    <w:rsid w:val="00D23C2E"/>
    <w:rsid w:val="00D23CB4"/>
    <w:rsid w:val="00D23E35"/>
    <w:rsid w:val="00D2427F"/>
    <w:rsid w:val="00D242A6"/>
    <w:rsid w:val="00D24331"/>
    <w:rsid w:val="00D245F5"/>
    <w:rsid w:val="00D246C4"/>
    <w:rsid w:val="00D248B0"/>
    <w:rsid w:val="00D259B4"/>
    <w:rsid w:val="00D25B51"/>
    <w:rsid w:val="00D25F52"/>
    <w:rsid w:val="00D25F94"/>
    <w:rsid w:val="00D260DD"/>
    <w:rsid w:val="00D26284"/>
    <w:rsid w:val="00D26346"/>
    <w:rsid w:val="00D26659"/>
    <w:rsid w:val="00D26FA1"/>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4D52"/>
    <w:rsid w:val="00D354CC"/>
    <w:rsid w:val="00D35C17"/>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2A"/>
    <w:rsid w:val="00D41E4D"/>
    <w:rsid w:val="00D4200A"/>
    <w:rsid w:val="00D43296"/>
    <w:rsid w:val="00D432B8"/>
    <w:rsid w:val="00D436A2"/>
    <w:rsid w:val="00D43758"/>
    <w:rsid w:val="00D43DA2"/>
    <w:rsid w:val="00D43DCF"/>
    <w:rsid w:val="00D44100"/>
    <w:rsid w:val="00D44C80"/>
    <w:rsid w:val="00D44DC4"/>
    <w:rsid w:val="00D45246"/>
    <w:rsid w:val="00D452A1"/>
    <w:rsid w:val="00D455BE"/>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0E4"/>
    <w:rsid w:val="00D548D5"/>
    <w:rsid w:val="00D55677"/>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07B"/>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16"/>
    <w:rsid w:val="00D655F7"/>
    <w:rsid w:val="00D657E1"/>
    <w:rsid w:val="00D657F3"/>
    <w:rsid w:val="00D65A6E"/>
    <w:rsid w:val="00D664B0"/>
    <w:rsid w:val="00D6653A"/>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2AF"/>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8A5"/>
    <w:rsid w:val="00D77CD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A53"/>
    <w:rsid w:val="00D85E1C"/>
    <w:rsid w:val="00D862D9"/>
    <w:rsid w:val="00D865BD"/>
    <w:rsid w:val="00D86A72"/>
    <w:rsid w:val="00D86C9A"/>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A60"/>
    <w:rsid w:val="00D94BC9"/>
    <w:rsid w:val="00D94DF0"/>
    <w:rsid w:val="00D94FEA"/>
    <w:rsid w:val="00D95778"/>
    <w:rsid w:val="00D95B08"/>
    <w:rsid w:val="00D95BFD"/>
    <w:rsid w:val="00D95DE8"/>
    <w:rsid w:val="00D96EB1"/>
    <w:rsid w:val="00D978EE"/>
    <w:rsid w:val="00D97EF8"/>
    <w:rsid w:val="00DA0124"/>
    <w:rsid w:val="00DA02E3"/>
    <w:rsid w:val="00DA0502"/>
    <w:rsid w:val="00DA055A"/>
    <w:rsid w:val="00DA080B"/>
    <w:rsid w:val="00DA089F"/>
    <w:rsid w:val="00DA09AC"/>
    <w:rsid w:val="00DA0C29"/>
    <w:rsid w:val="00DA1337"/>
    <w:rsid w:val="00DA142B"/>
    <w:rsid w:val="00DA1BD7"/>
    <w:rsid w:val="00DA1D44"/>
    <w:rsid w:val="00DA1FEC"/>
    <w:rsid w:val="00DA257E"/>
    <w:rsid w:val="00DA27FF"/>
    <w:rsid w:val="00DA2883"/>
    <w:rsid w:val="00DA339A"/>
    <w:rsid w:val="00DA3C42"/>
    <w:rsid w:val="00DA3CA5"/>
    <w:rsid w:val="00DA3EE1"/>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E8"/>
    <w:rsid w:val="00DB091F"/>
    <w:rsid w:val="00DB0B8B"/>
    <w:rsid w:val="00DB0D17"/>
    <w:rsid w:val="00DB0E73"/>
    <w:rsid w:val="00DB0ED0"/>
    <w:rsid w:val="00DB0F8A"/>
    <w:rsid w:val="00DB112C"/>
    <w:rsid w:val="00DB1627"/>
    <w:rsid w:val="00DB178C"/>
    <w:rsid w:val="00DB17E8"/>
    <w:rsid w:val="00DB1AC9"/>
    <w:rsid w:val="00DB1DAE"/>
    <w:rsid w:val="00DB1E6A"/>
    <w:rsid w:val="00DB1ED3"/>
    <w:rsid w:val="00DB22B9"/>
    <w:rsid w:val="00DB24B5"/>
    <w:rsid w:val="00DB2799"/>
    <w:rsid w:val="00DB28CE"/>
    <w:rsid w:val="00DB2E16"/>
    <w:rsid w:val="00DB3CBE"/>
    <w:rsid w:val="00DB3D44"/>
    <w:rsid w:val="00DB4CA0"/>
    <w:rsid w:val="00DB5228"/>
    <w:rsid w:val="00DB5720"/>
    <w:rsid w:val="00DB5862"/>
    <w:rsid w:val="00DB5BE5"/>
    <w:rsid w:val="00DB6167"/>
    <w:rsid w:val="00DB6425"/>
    <w:rsid w:val="00DB672E"/>
    <w:rsid w:val="00DB68C9"/>
    <w:rsid w:val="00DB6B28"/>
    <w:rsid w:val="00DB6E92"/>
    <w:rsid w:val="00DB6F65"/>
    <w:rsid w:val="00DB704B"/>
    <w:rsid w:val="00DB715A"/>
    <w:rsid w:val="00DB7834"/>
    <w:rsid w:val="00DB7878"/>
    <w:rsid w:val="00DB7BA4"/>
    <w:rsid w:val="00DB7DF3"/>
    <w:rsid w:val="00DC0270"/>
    <w:rsid w:val="00DC06EF"/>
    <w:rsid w:val="00DC07A6"/>
    <w:rsid w:val="00DC0913"/>
    <w:rsid w:val="00DC0B7A"/>
    <w:rsid w:val="00DC0D81"/>
    <w:rsid w:val="00DC12EE"/>
    <w:rsid w:val="00DC15D2"/>
    <w:rsid w:val="00DC1622"/>
    <w:rsid w:val="00DC165F"/>
    <w:rsid w:val="00DC264B"/>
    <w:rsid w:val="00DC2875"/>
    <w:rsid w:val="00DC2AAC"/>
    <w:rsid w:val="00DC2F21"/>
    <w:rsid w:val="00DC329D"/>
    <w:rsid w:val="00DC385C"/>
    <w:rsid w:val="00DC3ABA"/>
    <w:rsid w:val="00DC3D50"/>
    <w:rsid w:val="00DC42EC"/>
    <w:rsid w:val="00DC43BE"/>
    <w:rsid w:val="00DC453C"/>
    <w:rsid w:val="00DC46A8"/>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4C8E"/>
    <w:rsid w:val="00DD544C"/>
    <w:rsid w:val="00DD5576"/>
    <w:rsid w:val="00DD5672"/>
    <w:rsid w:val="00DD5B6A"/>
    <w:rsid w:val="00DD5D61"/>
    <w:rsid w:val="00DD5FAF"/>
    <w:rsid w:val="00DD60D6"/>
    <w:rsid w:val="00DD61BD"/>
    <w:rsid w:val="00DD65AA"/>
    <w:rsid w:val="00DD65D2"/>
    <w:rsid w:val="00DD681A"/>
    <w:rsid w:val="00DD688B"/>
    <w:rsid w:val="00DD6B56"/>
    <w:rsid w:val="00DD6D23"/>
    <w:rsid w:val="00DD71AB"/>
    <w:rsid w:val="00DD77C7"/>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099"/>
    <w:rsid w:val="00DE52DC"/>
    <w:rsid w:val="00DE55EA"/>
    <w:rsid w:val="00DE57A6"/>
    <w:rsid w:val="00DE599A"/>
    <w:rsid w:val="00DE5C40"/>
    <w:rsid w:val="00DE5D7D"/>
    <w:rsid w:val="00DE5EB6"/>
    <w:rsid w:val="00DE66B6"/>
    <w:rsid w:val="00DE66E9"/>
    <w:rsid w:val="00DE6741"/>
    <w:rsid w:val="00DE678A"/>
    <w:rsid w:val="00DE696F"/>
    <w:rsid w:val="00DE6A14"/>
    <w:rsid w:val="00DE6F22"/>
    <w:rsid w:val="00DE7B1F"/>
    <w:rsid w:val="00DE7C6E"/>
    <w:rsid w:val="00DE7D1C"/>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D38"/>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07FE1"/>
    <w:rsid w:val="00E10064"/>
    <w:rsid w:val="00E10156"/>
    <w:rsid w:val="00E104C1"/>
    <w:rsid w:val="00E1050A"/>
    <w:rsid w:val="00E10999"/>
    <w:rsid w:val="00E11310"/>
    <w:rsid w:val="00E11676"/>
    <w:rsid w:val="00E11736"/>
    <w:rsid w:val="00E11AE5"/>
    <w:rsid w:val="00E120F6"/>
    <w:rsid w:val="00E123A3"/>
    <w:rsid w:val="00E1247E"/>
    <w:rsid w:val="00E1249A"/>
    <w:rsid w:val="00E12C55"/>
    <w:rsid w:val="00E13C22"/>
    <w:rsid w:val="00E146CD"/>
    <w:rsid w:val="00E14B6E"/>
    <w:rsid w:val="00E14DA9"/>
    <w:rsid w:val="00E14E3F"/>
    <w:rsid w:val="00E14E4E"/>
    <w:rsid w:val="00E1526D"/>
    <w:rsid w:val="00E15806"/>
    <w:rsid w:val="00E16656"/>
    <w:rsid w:val="00E168EC"/>
    <w:rsid w:val="00E16AE2"/>
    <w:rsid w:val="00E16D94"/>
    <w:rsid w:val="00E17009"/>
    <w:rsid w:val="00E17819"/>
    <w:rsid w:val="00E179A8"/>
    <w:rsid w:val="00E17AF0"/>
    <w:rsid w:val="00E17CE4"/>
    <w:rsid w:val="00E17DE2"/>
    <w:rsid w:val="00E17E72"/>
    <w:rsid w:val="00E201DD"/>
    <w:rsid w:val="00E20921"/>
    <w:rsid w:val="00E209D6"/>
    <w:rsid w:val="00E20F77"/>
    <w:rsid w:val="00E211D9"/>
    <w:rsid w:val="00E21ABB"/>
    <w:rsid w:val="00E21E19"/>
    <w:rsid w:val="00E21E94"/>
    <w:rsid w:val="00E2237B"/>
    <w:rsid w:val="00E227BE"/>
    <w:rsid w:val="00E22B13"/>
    <w:rsid w:val="00E23047"/>
    <w:rsid w:val="00E236B9"/>
    <w:rsid w:val="00E237ED"/>
    <w:rsid w:val="00E23969"/>
    <w:rsid w:val="00E23C0D"/>
    <w:rsid w:val="00E23E93"/>
    <w:rsid w:val="00E241A9"/>
    <w:rsid w:val="00E2430F"/>
    <w:rsid w:val="00E24716"/>
    <w:rsid w:val="00E24E6B"/>
    <w:rsid w:val="00E24FC4"/>
    <w:rsid w:val="00E25727"/>
    <w:rsid w:val="00E25820"/>
    <w:rsid w:val="00E262B8"/>
    <w:rsid w:val="00E2637B"/>
    <w:rsid w:val="00E27327"/>
    <w:rsid w:val="00E2749F"/>
    <w:rsid w:val="00E27822"/>
    <w:rsid w:val="00E3048C"/>
    <w:rsid w:val="00E3077A"/>
    <w:rsid w:val="00E30950"/>
    <w:rsid w:val="00E309BF"/>
    <w:rsid w:val="00E30DC1"/>
    <w:rsid w:val="00E30FEF"/>
    <w:rsid w:val="00E31035"/>
    <w:rsid w:val="00E31057"/>
    <w:rsid w:val="00E31246"/>
    <w:rsid w:val="00E31FA5"/>
    <w:rsid w:val="00E3264E"/>
    <w:rsid w:val="00E32A3D"/>
    <w:rsid w:val="00E32AB7"/>
    <w:rsid w:val="00E32BF5"/>
    <w:rsid w:val="00E32EBB"/>
    <w:rsid w:val="00E3305C"/>
    <w:rsid w:val="00E331BF"/>
    <w:rsid w:val="00E3334F"/>
    <w:rsid w:val="00E33881"/>
    <w:rsid w:val="00E339BD"/>
    <w:rsid w:val="00E33A4C"/>
    <w:rsid w:val="00E34001"/>
    <w:rsid w:val="00E3494F"/>
    <w:rsid w:val="00E34EAB"/>
    <w:rsid w:val="00E35118"/>
    <w:rsid w:val="00E35144"/>
    <w:rsid w:val="00E353AA"/>
    <w:rsid w:val="00E35576"/>
    <w:rsid w:val="00E35DC9"/>
    <w:rsid w:val="00E36139"/>
    <w:rsid w:val="00E36B1B"/>
    <w:rsid w:val="00E36F12"/>
    <w:rsid w:val="00E3707A"/>
    <w:rsid w:val="00E37776"/>
    <w:rsid w:val="00E37A03"/>
    <w:rsid w:val="00E37A83"/>
    <w:rsid w:val="00E37EA9"/>
    <w:rsid w:val="00E40148"/>
    <w:rsid w:val="00E4024A"/>
    <w:rsid w:val="00E406CB"/>
    <w:rsid w:val="00E40B1F"/>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404"/>
    <w:rsid w:val="00E466F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C40"/>
    <w:rsid w:val="00E55E28"/>
    <w:rsid w:val="00E565C6"/>
    <w:rsid w:val="00E56B2B"/>
    <w:rsid w:val="00E56B62"/>
    <w:rsid w:val="00E56B7A"/>
    <w:rsid w:val="00E5740F"/>
    <w:rsid w:val="00E5747A"/>
    <w:rsid w:val="00E579F4"/>
    <w:rsid w:val="00E60360"/>
    <w:rsid w:val="00E60759"/>
    <w:rsid w:val="00E60976"/>
    <w:rsid w:val="00E60C52"/>
    <w:rsid w:val="00E60D27"/>
    <w:rsid w:val="00E61296"/>
    <w:rsid w:val="00E612CB"/>
    <w:rsid w:val="00E61BD0"/>
    <w:rsid w:val="00E61E57"/>
    <w:rsid w:val="00E62002"/>
    <w:rsid w:val="00E626BB"/>
    <w:rsid w:val="00E62E0B"/>
    <w:rsid w:val="00E62E6E"/>
    <w:rsid w:val="00E62FBE"/>
    <w:rsid w:val="00E632A8"/>
    <w:rsid w:val="00E637F5"/>
    <w:rsid w:val="00E63C46"/>
    <w:rsid w:val="00E63C52"/>
    <w:rsid w:val="00E63CE1"/>
    <w:rsid w:val="00E6404D"/>
    <w:rsid w:val="00E6438B"/>
    <w:rsid w:val="00E64915"/>
    <w:rsid w:val="00E64C53"/>
    <w:rsid w:val="00E64DF8"/>
    <w:rsid w:val="00E64DF9"/>
    <w:rsid w:val="00E65042"/>
    <w:rsid w:val="00E65101"/>
    <w:rsid w:val="00E65336"/>
    <w:rsid w:val="00E6546B"/>
    <w:rsid w:val="00E65AE2"/>
    <w:rsid w:val="00E65BE6"/>
    <w:rsid w:val="00E65F62"/>
    <w:rsid w:val="00E661FE"/>
    <w:rsid w:val="00E66271"/>
    <w:rsid w:val="00E66FF4"/>
    <w:rsid w:val="00E675A1"/>
    <w:rsid w:val="00E67815"/>
    <w:rsid w:val="00E67956"/>
    <w:rsid w:val="00E67E0E"/>
    <w:rsid w:val="00E703EB"/>
    <w:rsid w:val="00E7047E"/>
    <w:rsid w:val="00E7066C"/>
    <w:rsid w:val="00E71AE4"/>
    <w:rsid w:val="00E71C12"/>
    <w:rsid w:val="00E71CAF"/>
    <w:rsid w:val="00E71CEA"/>
    <w:rsid w:val="00E7241E"/>
    <w:rsid w:val="00E72515"/>
    <w:rsid w:val="00E72B43"/>
    <w:rsid w:val="00E72DCB"/>
    <w:rsid w:val="00E72F19"/>
    <w:rsid w:val="00E73405"/>
    <w:rsid w:val="00E735FB"/>
    <w:rsid w:val="00E73943"/>
    <w:rsid w:val="00E7395F"/>
    <w:rsid w:val="00E7399D"/>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0C3"/>
    <w:rsid w:val="00E837B4"/>
    <w:rsid w:val="00E83A78"/>
    <w:rsid w:val="00E83BF0"/>
    <w:rsid w:val="00E842DE"/>
    <w:rsid w:val="00E84913"/>
    <w:rsid w:val="00E849AE"/>
    <w:rsid w:val="00E851C9"/>
    <w:rsid w:val="00E85234"/>
    <w:rsid w:val="00E85450"/>
    <w:rsid w:val="00E855B6"/>
    <w:rsid w:val="00E856E8"/>
    <w:rsid w:val="00E8570A"/>
    <w:rsid w:val="00E85E48"/>
    <w:rsid w:val="00E8600C"/>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34D"/>
    <w:rsid w:val="00E9195E"/>
    <w:rsid w:val="00E91C87"/>
    <w:rsid w:val="00E920B4"/>
    <w:rsid w:val="00E92550"/>
    <w:rsid w:val="00E927E5"/>
    <w:rsid w:val="00E93500"/>
    <w:rsid w:val="00E93890"/>
    <w:rsid w:val="00E93D34"/>
    <w:rsid w:val="00E93EA8"/>
    <w:rsid w:val="00E94193"/>
    <w:rsid w:val="00E9448F"/>
    <w:rsid w:val="00E9458A"/>
    <w:rsid w:val="00E94803"/>
    <w:rsid w:val="00E9594C"/>
    <w:rsid w:val="00E95A17"/>
    <w:rsid w:val="00E95B3A"/>
    <w:rsid w:val="00E96A59"/>
    <w:rsid w:val="00E9707C"/>
    <w:rsid w:val="00E975EF"/>
    <w:rsid w:val="00E9777B"/>
    <w:rsid w:val="00E97850"/>
    <w:rsid w:val="00E97AD9"/>
    <w:rsid w:val="00E97C6F"/>
    <w:rsid w:val="00EA0085"/>
    <w:rsid w:val="00EA00FE"/>
    <w:rsid w:val="00EA038F"/>
    <w:rsid w:val="00EA0C33"/>
    <w:rsid w:val="00EA10BA"/>
    <w:rsid w:val="00EA13A8"/>
    <w:rsid w:val="00EA14BE"/>
    <w:rsid w:val="00EA1B5A"/>
    <w:rsid w:val="00EA1CFB"/>
    <w:rsid w:val="00EA21F2"/>
    <w:rsid w:val="00EA248F"/>
    <w:rsid w:val="00EA27EC"/>
    <w:rsid w:val="00EA2A47"/>
    <w:rsid w:val="00EA2BD2"/>
    <w:rsid w:val="00EA2BFF"/>
    <w:rsid w:val="00EA3109"/>
    <w:rsid w:val="00EA343C"/>
    <w:rsid w:val="00EA37EB"/>
    <w:rsid w:val="00EA38F4"/>
    <w:rsid w:val="00EA3AA3"/>
    <w:rsid w:val="00EA4295"/>
    <w:rsid w:val="00EA42FE"/>
    <w:rsid w:val="00EA4346"/>
    <w:rsid w:val="00EA47A2"/>
    <w:rsid w:val="00EA49A8"/>
    <w:rsid w:val="00EA5449"/>
    <w:rsid w:val="00EA548B"/>
    <w:rsid w:val="00EA550E"/>
    <w:rsid w:val="00EA56DF"/>
    <w:rsid w:val="00EA5700"/>
    <w:rsid w:val="00EA5DCC"/>
    <w:rsid w:val="00EA5FB8"/>
    <w:rsid w:val="00EA618E"/>
    <w:rsid w:val="00EA66B1"/>
    <w:rsid w:val="00EA6878"/>
    <w:rsid w:val="00EA6AB4"/>
    <w:rsid w:val="00EA7041"/>
    <w:rsid w:val="00EA758C"/>
    <w:rsid w:val="00EA7DD0"/>
    <w:rsid w:val="00EB0A01"/>
    <w:rsid w:val="00EB0DC8"/>
    <w:rsid w:val="00EB1043"/>
    <w:rsid w:val="00EB1A10"/>
    <w:rsid w:val="00EB1A1B"/>
    <w:rsid w:val="00EB1CCB"/>
    <w:rsid w:val="00EB1FCB"/>
    <w:rsid w:val="00EB2029"/>
    <w:rsid w:val="00EB3149"/>
    <w:rsid w:val="00EB3613"/>
    <w:rsid w:val="00EB39C2"/>
    <w:rsid w:val="00EB4592"/>
    <w:rsid w:val="00EB4CA3"/>
    <w:rsid w:val="00EB53AC"/>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857"/>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A3"/>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22E"/>
    <w:rsid w:val="00ED0903"/>
    <w:rsid w:val="00ED0CBD"/>
    <w:rsid w:val="00ED1579"/>
    <w:rsid w:val="00ED16E0"/>
    <w:rsid w:val="00ED1E5B"/>
    <w:rsid w:val="00ED1F06"/>
    <w:rsid w:val="00ED2183"/>
    <w:rsid w:val="00ED22BE"/>
    <w:rsid w:val="00ED2520"/>
    <w:rsid w:val="00ED3442"/>
    <w:rsid w:val="00ED3751"/>
    <w:rsid w:val="00ED3909"/>
    <w:rsid w:val="00ED3969"/>
    <w:rsid w:val="00ED3CDF"/>
    <w:rsid w:val="00ED3D28"/>
    <w:rsid w:val="00ED4486"/>
    <w:rsid w:val="00ED4733"/>
    <w:rsid w:val="00ED4918"/>
    <w:rsid w:val="00ED4DFC"/>
    <w:rsid w:val="00ED51E1"/>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0A5"/>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D89"/>
    <w:rsid w:val="00EF1E47"/>
    <w:rsid w:val="00EF1FCF"/>
    <w:rsid w:val="00EF2485"/>
    <w:rsid w:val="00EF27AA"/>
    <w:rsid w:val="00EF27B6"/>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1A0"/>
    <w:rsid w:val="00F06FCB"/>
    <w:rsid w:val="00F0709E"/>
    <w:rsid w:val="00F0776D"/>
    <w:rsid w:val="00F07814"/>
    <w:rsid w:val="00F07AC9"/>
    <w:rsid w:val="00F10219"/>
    <w:rsid w:val="00F10491"/>
    <w:rsid w:val="00F105B4"/>
    <w:rsid w:val="00F1079B"/>
    <w:rsid w:val="00F108AF"/>
    <w:rsid w:val="00F109D9"/>
    <w:rsid w:val="00F10FA9"/>
    <w:rsid w:val="00F110BA"/>
    <w:rsid w:val="00F110DD"/>
    <w:rsid w:val="00F114CF"/>
    <w:rsid w:val="00F1168E"/>
    <w:rsid w:val="00F11DF6"/>
    <w:rsid w:val="00F12C59"/>
    <w:rsid w:val="00F12C96"/>
    <w:rsid w:val="00F1306D"/>
    <w:rsid w:val="00F136A1"/>
    <w:rsid w:val="00F13985"/>
    <w:rsid w:val="00F13DDC"/>
    <w:rsid w:val="00F14823"/>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C64"/>
    <w:rsid w:val="00F20E8D"/>
    <w:rsid w:val="00F210A6"/>
    <w:rsid w:val="00F21F9C"/>
    <w:rsid w:val="00F2206D"/>
    <w:rsid w:val="00F221F3"/>
    <w:rsid w:val="00F223F2"/>
    <w:rsid w:val="00F22738"/>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BB4"/>
    <w:rsid w:val="00F25F98"/>
    <w:rsid w:val="00F2675F"/>
    <w:rsid w:val="00F267A3"/>
    <w:rsid w:val="00F270DB"/>
    <w:rsid w:val="00F2732A"/>
    <w:rsid w:val="00F278CF"/>
    <w:rsid w:val="00F27BE1"/>
    <w:rsid w:val="00F27EF1"/>
    <w:rsid w:val="00F3020E"/>
    <w:rsid w:val="00F3097A"/>
    <w:rsid w:val="00F31A5C"/>
    <w:rsid w:val="00F31A95"/>
    <w:rsid w:val="00F31D31"/>
    <w:rsid w:val="00F3209C"/>
    <w:rsid w:val="00F3210A"/>
    <w:rsid w:val="00F3251B"/>
    <w:rsid w:val="00F3282D"/>
    <w:rsid w:val="00F329C5"/>
    <w:rsid w:val="00F33019"/>
    <w:rsid w:val="00F33101"/>
    <w:rsid w:val="00F33972"/>
    <w:rsid w:val="00F33B7D"/>
    <w:rsid w:val="00F33D3A"/>
    <w:rsid w:val="00F33E6E"/>
    <w:rsid w:val="00F33F31"/>
    <w:rsid w:val="00F33F9C"/>
    <w:rsid w:val="00F340FA"/>
    <w:rsid w:val="00F341D7"/>
    <w:rsid w:val="00F3490E"/>
    <w:rsid w:val="00F349EE"/>
    <w:rsid w:val="00F34ACE"/>
    <w:rsid w:val="00F35C02"/>
    <w:rsid w:val="00F36510"/>
    <w:rsid w:val="00F3652C"/>
    <w:rsid w:val="00F365CC"/>
    <w:rsid w:val="00F366A9"/>
    <w:rsid w:val="00F36BC0"/>
    <w:rsid w:val="00F36CB6"/>
    <w:rsid w:val="00F36E22"/>
    <w:rsid w:val="00F375F4"/>
    <w:rsid w:val="00F37EE6"/>
    <w:rsid w:val="00F37F58"/>
    <w:rsid w:val="00F404B0"/>
    <w:rsid w:val="00F409D9"/>
    <w:rsid w:val="00F40E3A"/>
    <w:rsid w:val="00F41550"/>
    <w:rsid w:val="00F4176A"/>
    <w:rsid w:val="00F418B7"/>
    <w:rsid w:val="00F41B85"/>
    <w:rsid w:val="00F420A7"/>
    <w:rsid w:val="00F421CC"/>
    <w:rsid w:val="00F421E6"/>
    <w:rsid w:val="00F4242B"/>
    <w:rsid w:val="00F42533"/>
    <w:rsid w:val="00F42B55"/>
    <w:rsid w:val="00F42D5F"/>
    <w:rsid w:val="00F42F2F"/>
    <w:rsid w:val="00F42F9A"/>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CDD"/>
    <w:rsid w:val="00F50DD2"/>
    <w:rsid w:val="00F50F80"/>
    <w:rsid w:val="00F51DAA"/>
    <w:rsid w:val="00F51E66"/>
    <w:rsid w:val="00F51FD5"/>
    <w:rsid w:val="00F52071"/>
    <w:rsid w:val="00F521F9"/>
    <w:rsid w:val="00F522AD"/>
    <w:rsid w:val="00F534D7"/>
    <w:rsid w:val="00F535F2"/>
    <w:rsid w:val="00F538F6"/>
    <w:rsid w:val="00F53A63"/>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9B1"/>
    <w:rsid w:val="00F63A98"/>
    <w:rsid w:val="00F64935"/>
    <w:rsid w:val="00F64C92"/>
    <w:rsid w:val="00F64DBE"/>
    <w:rsid w:val="00F65246"/>
    <w:rsid w:val="00F656F1"/>
    <w:rsid w:val="00F661D0"/>
    <w:rsid w:val="00F66450"/>
    <w:rsid w:val="00F6645A"/>
    <w:rsid w:val="00F66716"/>
    <w:rsid w:val="00F66B51"/>
    <w:rsid w:val="00F6710A"/>
    <w:rsid w:val="00F673CA"/>
    <w:rsid w:val="00F67BF0"/>
    <w:rsid w:val="00F67C2D"/>
    <w:rsid w:val="00F704CD"/>
    <w:rsid w:val="00F707A3"/>
    <w:rsid w:val="00F709F7"/>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86C"/>
    <w:rsid w:val="00F73985"/>
    <w:rsid w:val="00F739E7"/>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1C"/>
    <w:rsid w:val="00F80E3A"/>
    <w:rsid w:val="00F8132B"/>
    <w:rsid w:val="00F81342"/>
    <w:rsid w:val="00F81596"/>
    <w:rsid w:val="00F816BB"/>
    <w:rsid w:val="00F818E7"/>
    <w:rsid w:val="00F81A6B"/>
    <w:rsid w:val="00F82F51"/>
    <w:rsid w:val="00F8370D"/>
    <w:rsid w:val="00F8395A"/>
    <w:rsid w:val="00F839D0"/>
    <w:rsid w:val="00F84246"/>
    <w:rsid w:val="00F844C7"/>
    <w:rsid w:val="00F8468A"/>
    <w:rsid w:val="00F84791"/>
    <w:rsid w:val="00F849E8"/>
    <w:rsid w:val="00F8507E"/>
    <w:rsid w:val="00F851F2"/>
    <w:rsid w:val="00F853C0"/>
    <w:rsid w:val="00F855CE"/>
    <w:rsid w:val="00F856A4"/>
    <w:rsid w:val="00F85733"/>
    <w:rsid w:val="00F85C6A"/>
    <w:rsid w:val="00F86A1D"/>
    <w:rsid w:val="00F86BD7"/>
    <w:rsid w:val="00F87530"/>
    <w:rsid w:val="00F87D35"/>
    <w:rsid w:val="00F90109"/>
    <w:rsid w:val="00F9050B"/>
    <w:rsid w:val="00F90937"/>
    <w:rsid w:val="00F9099F"/>
    <w:rsid w:val="00F90A96"/>
    <w:rsid w:val="00F90C02"/>
    <w:rsid w:val="00F90D1E"/>
    <w:rsid w:val="00F91A14"/>
    <w:rsid w:val="00F91A2D"/>
    <w:rsid w:val="00F91D07"/>
    <w:rsid w:val="00F91D24"/>
    <w:rsid w:val="00F91D49"/>
    <w:rsid w:val="00F921D6"/>
    <w:rsid w:val="00F9244B"/>
    <w:rsid w:val="00F92EB4"/>
    <w:rsid w:val="00F93893"/>
    <w:rsid w:val="00F93A0D"/>
    <w:rsid w:val="00F93B5A"/>
    <w:rsid w:val="00F9510A"/>
    <w:rsid w:val="00F951EF"/>
    <w:rsid w:val="00F95579"/>
    <w:rsid w:val="00F95ABA"/>
    <w:rsid w:val="00F963EB"/>
    <w:rsid w:val="00F96795"/>
    <w:rsid w:val="00F96C4A"/>
    <w:rsid w:val="00F96FD5"/>
    <w:rsid w:val="00F9700A"/>
    <w:rsid w:val="00F972BD"/>
    <w:rsid w:val="00F97573"/>
    <w:rsid w:val="00F97799"/>
    <w:rsid w:val="00F979BD"/>
    <w:rsid w:val="00FA02E0"/>
    <w:rsid w:val="00FA0594"/>
    <w:rsid w:val="00FA0A59"/>
    <w:rsid w:val="00FA0A7E"/>
    <w:rsid w:val="00FA0C72"/>
    <w:rsid w:val="00FA0D01"/>
    <w:rsid w:val="00FA182F"/>
    <w:rsid w:val="00FA1B79"/>
    <w:rsid w:val="00FA1D0A"/>
    <w:rsid w:val="00FA1E33"/>
    <w:rsid w:val="00FA1F0A"/>
    <w:rsid w:val="00FA2508"/>
    <w:rsid w:val="00FA2AFD"/>
    <w:rsid w:val="00FA2D4E"/>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655"/>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D46"/>
    <w:rsid w:val="00FD0E7B"/>
    <w:rsid w:val="00FD0FCC"/>
    <w:rsid w:val="00FD1103"/>
    <w:rsid w:val="00FD1271"/>
    <w:rsid w:val="00FD12ED"/>
    <w:rsid w:val="00FD1972"/>
    <w:rsid w:val="00FD1C7C"/>
    <w:rsid w:val="00FD1D8A"/>
    <w:rsid w:val="00FD2227"/>
    <w:rsid w:val="00FD2B37"/>
    <w:rsid w:val="00FD2D5A"/>
    <w:rsid w:val="00FD2E6A"/>
    <w:rsid w:val="00FD379E"/>
    <w:rsid w:val="00FD3879"/>
    <w:rsid w:val="00FD3A8A"/>
    <w:rsid w:val="00FD3FBC"/>
    <w:rsid w:val="00FD41D1"/>
    <w:rsid w:val="00FD492A"/>
    <w:rsid w:val="00FD4A58"/>
    <w:rsid w:val="00FD4E22"/>
    <w:rsid w:val="00FD5284"/>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295"/>
    <w:rsid w:val="00FE7614"/>
    <w:rsid w:val="00FE7DC9"/>
    <w:rsid w:val="00FF04B2"/>
    <w:rsid w:val="00FF0C9C"/>
    <w:rsid w:val="00FF0DA2"/>
    <w:rsid w:val="00FF1196"/>
    <w:rsid w:val="00FF1349"/>
    <w:rsid w:val="00FF1DE7"/>
    <w:rsid w:val="00FF220F"/>
    <w:rsid w:val="00FF2591"/>
    <w:rsid w:val="00FF32B1"/>
    <w:rsid w:val="00FF3C97"/>
    <w:rsid w:val="00FF3D01"/>
    <w:rsid w:val="00FF41A7"/>
    <w:rsid w:val="00FF49DC"/>
    <w:rsid w:val="00FF4ABF"/>
    <w:rsid w:val="00FF50BB"/>
    <w:rsid w:val="00FF5303"/>
    <w:rsid w:val="00FF57F3"/>
    <w:rsid w:val="00FF5C7D"/>
    <w:rsid w:val="00FF6AC0"/>
    <w:rsid w:val="00FF6B92"/>
    <w:rsid w:val="00FF6C1A"/>
    <w:rsid w:val="00FF6D4E"/>
    <w:rsid w:val="00FF6E92"/>
    <w:rsid w:val="00FF6ECD"/>
    <w:rsid w:val="00FF779F"/>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1906</Words>
  <Characters>10869</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12750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5</cp:revision>
  <cp:lastPrinted>2007-04-23T23:59:00Z</cp:lastPrinted>
  <dcterms:created xsi:type="dcterms:W3CDTF">2022-08-05T07:30:00Z</dcterms:created>
  <dcterms:modified xsi:type="dcterms:W3CDTF">2022-08-05T07:33:00Z</dcterms:modified>
</cp:coreProperties>
</file>