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1D7A99" w:rsidRPr="000C243E">
              <w:rPr>
                <w:rFonts w:hint="eastAsia"/>
                <w:lang w:eastAsia="zh-CN"/>
              </w:rPr>
              <w:t>0</w:t>
            </w:r>
            <w:r w:rsidR="001D7A99" w:rsidRPr="000C243E">
              <w:t>.</w:t>
            </w:r>
            <w:r w:rsidR="00694D92">
              <w:rPr>
                <w:rFonts w:hint="eastAsia"/>
                <w:lang w:eastAsia="zh-CN"/>
              </w:rPr>
              <w:t>1</w:t>
            </w:r>
            <w:r w:rsidRPr="000C243E">
              <w:t>.</w:t>
            </w:r>
            <w:bookmarkEnd w:id="3"/>
            <w:r w:rsidR="00694D92">
              <w:rPr>
                <w:rFonts w:hint="eastAsia"/>
                <w:lang w:eastAsia="zh-CN"/>
              </w:rPr>
              <w:t>0</w:t>
            </w:r>
            <w:r w:rsidRPr="000C243E">
              <w:t xml:space="preserve"> </w:t>
            </w:r>
            <w:r w:rsidRPr="000C243E">
              <w:rPr>
                <w:sz w:val="32"/>
              </w:rPr>
              <w:t>(</w:t>
            </w:r>
            <w:bookmarkStart w:id="4" w:name="issueDate"/>
            <w:r w:rsidR="00694D92">
              <w:rPr>
                <w:rFonts w:hint="eastAsia"/>
                <w:sz w:val="32"/>
                <w:lang w:eastAsia="zh-CN"/>
              </w:rPr>
              <w:t>2022</w:t>
            </w:r>
            <w:r w:rsidRPr="000C243E">
              <w:rPr>
                <w:sz w:val="32"/>
              </w:rPr>
              <w:t>-</w:t>
            </w:r>
            <w:bookmarkEnd w:id="4"/>
            <w:r w:rsidR="00694D92">
              <w:rPr>
                <w:rFonts w:hint="eastAsia"/>
                <w:sz w:val="32"/>
                <w:lang w:eastAsia="zh-CN"/>
              </w:rPr>
              <w:t>03</w:t>
            </w:r>
            <w:r w:rsidRPr="000C243E">
              <w:rPr>
                <w:sz w:val="32"/>
              </w:rPr>
              <w:t>)</w:t>
            </w:r>
          </w:p>
        </w:tc>
      </w:tr>
      <w:tr w:rsidR="004F0988" w:rsidTr="005E4BB2">
        <w:trPr>
          <w:trHeight w:hRule="exact" w:val="1134"/>
        </w:trPr>
        <w:tc>
          <w:tcPr>
            <w:tcW w:w="10423" w:type="dxa"/>
            <w:gridSpan w:val="2"/>
            <w:shd w:val="clear" w:color="auto" w:fill="auto"/>
          </w:tcPr>
          <w:p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rsidR="00BA4B8D" w:rsidRPr="000C243E" w:rsidRDefault="00BA4B8D" w:rsidP="00BA4B8D">
            <w:pPr>
              <w:pStyle w:val="Guidance"/>
            </w:pPr>
            <w:r w:rsidRPr="000C243E">
              <w:br/>
            </w:r>
            <w:r w:rsidRPr="000C243E">
              <w:br/>
            </w:r>
          </w:p>
        </w:tc>
      </w:tr>
      <w:tr w:rsidR="004F0988" w:rsidTr="005E4BB2">
        <w:trPr>
          <w:trHeight w:hRule="exact" w:val="3686"/>
        </w:trPr>
        <w:tc>
          <w:tcPr>
            <w:tcW w:w="10423" w:type="dxa"/>
            <w:gridSpan w:val="2"/>
            <w:shd w:val="clear" w:color="auto" w:fill="auto"/>
          </w:tcPr>
          <w:p w:rsidR="004F0988" w:rsidRPr="000C243E" w:rsidRDefault="004F0988" w:rsidP="00133525">
            <w:pPr>
              <w:pStyle w:val="ZT"/>
              <w:framePr w:wrap="auto" w:hAnchor="text" w:yAlign="inline"/>
            </w:pPr>
            <w:r w:rsidRPr="000C243E">
              <w:t>3rd Generation Partnership Project;</w:t>
            </w:r>
          </w:p>
          <w:p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rsidR="004F0988" w:rsidRPr="000C243E" w:rsidRDefault="00AF462F" w:rsidP="00133525">
            <w:pPr>
              <w:pStyle w:val="ZT"/>
              <w:framePr w:wrap="auto" w:hAnchor="text" w:yAlign="inline"/>
            </w:pPr>
            <w:r w:rsidRPr="000C243E">
              <w:rPr>
                <w:rFonts w:hint="eastAsia"/>
                <w:lang w:eastAsia="zh-CN"/>
              </w:rPr>
              <w:t>NR</w:t>
            </w:r>
            <w:r w:rsidR="004F0988" w:rsidRPr="000C243E">
              <w:t>;</w:t>
            </w:r>
          </w:p>
          <w:p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rsidR="004F0988" w:rsidRPr="000C243E" w:rsidRDefault="00AF462F" w:rsidP="00AF462F">
            <w:pPr>
              <w:pStyle w:val="ZT"/>
              <w:framePr w:wrap="auto" w:hAnchor="text" w:yAlign="inline"/>
              <w:rPr>
                <w:i/>
                <w:sz w:val="28"/>
              </w:rPr>
            </w:pPr>
            <w:r w:rsidRPr="000C243E">
              <w:t xml:space="preserve"> </w:t>
            </w:r>
            <w:r w:rsidR="004F0988" w:rsidRPr="000C243E">
              <w:t>(</w:t>
            </w:r>
            <w:r w:rsidR="004F0988" w:rsidRPr="000C243E">
              <w:rPr>
                <w:rStyle w:val="ZGSM"/>
              </w:rPr>
              <w:t xml:space="preserve">Release </w:t>
            </w:r>
            <w:bookmarkStart w:id="7" w:name="specRelease"/>
            <w:r w:rsidR="004F0988" w:rsidRPr="000C243E">
              <w:rPr>
                <w:rStyle w:val="ZGSM"/>
              </w:rPr>
              <w:t>17</w:t>
            </w:r>
            <w:bookmarkEnd w:id="7"/>
            <w:r w:rsidR="004F0988" w:rsidRPr="000C243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C7C5A">
            <w:r>
              <w:rPr>
                <w:i/>
                <w:noProof/>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0C7C5A" w:rsidP="00133525">
            <w:pPr>
              <w:jc w:val="right"/>
            </w:pPr>
            <w:bookmarkStart w:id="8" w:name="logos"/>
            <w:r>
              <w:rPr>
                <w:noProof/>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lang w:eastAsia="zh-CN"/>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24CEF">
              <w:rPr>
                <w:rFonts w:hint="eastAsia"/>
                <w:noProof/>
                <w:sz w:val="18"/>
              </w:rPr>
              <w:t>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4135F4" w:rsidRDefault="00E14C6B">
      <w:pPr>
        <w:pStyle w:val="1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135F4">
        <w:t>Foreword</w:t>
      </w:r>
      <w:r w:rsidR="004135F4">
        <w:tab/>
      </w:r>
      <w:r>
        <w:fldChar w:fldCharType="begin"/>
      </w:r>
      <w:r w:rsidR="004135F4">
        <w:instrText xml:space="preserve"> PAGEREF _Toc97737172 \h </w:instrText>
      </w:r>
      <w:r>
        <w:fldChar w:fldCharType="separate"/>
      </w:r>
      <w:r w:rsidR="004135F4">
        <w:t>6</w:t>
      </w:r>
      <w:r>
        <w:fldChar w:fldCharType="end"/>
      </w:r>
    </w:p>
    <w:p w:rsidR="004135F4" w:rsidRDefault="004135F4">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14C6B">
        <w:fldChar w:fldCharType="begin"/>
      </w:r>
      <w:r>
        <w:instrText xml:space="preserve"> PAGEREF _Toc97737173 \h </w:instrText>
      </w:r>
      <w:r w:rsidR="00E14C6B">
        <w:fldChar w:fldCharType="separate"/>
      </w:r>
      <w:r>
        <w:t>8</w:t>
      </w:r>
      <w:r w:rsidR="00E14C6B">
        <w:fldChar w:fldCharType="end"/>
      </w:r>
    </w:p>
    <w:p w:rsidR="004135F4" w:rsidRDefault="004135F4">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14C6B">
        <w:fldChar w:fldCharType="begin"/>
      </w:r>
      <w:r>
        <w:instrText xml:space="preserve"> PAGEREF _Toc97737174 \h </w:instrText>
      </w:r>
      <w:r w:rsidR="00E14C6B">
        <w:fldChar w:fldCharType="separate"/>
      </w:r>
      <w:r>
        <w:t>8</w:t>
      </w:r>
      <w:r w:rsidR="00E14C6B">
        <w:fldChar w:fldCharType="end"/>
      </w:r>
    </w:p>
    <w:p w:rsidR="004135F4" w:rsidRDefault="004135F4">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E14C6B">
        <w:fldChar w:fldCharType="begin"/>
      </w:r>
      <w:r>
        <w:instrText xml:space="preserve"> PAGEREF _Toc97737175 \h </w:instrText>
      </w:r>
      <w:r w:rsidR="00E14C6B">
        <w:fldChar w:fldCharType="separate"/>
      </w:r>
      <w:r>
        <w:t>9</w:t>
      </w:r>
      <w:r w:rsidR="00E14C6B">
        <w:fldChar w:fldCharType="end"/>
      </w:r>
    </w:p>
    <w:p w:rsidR="004135F4" w:rsidRDefault="004135F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E14C6B">
        <w:fldChar w:fldCharType="begin"/>
      </w:r>
      <w:r>
        <w:instrText xml:space="preserve"> PAGEREF _Toc97737176 \h </w:instrText>
      </w:r>
      <w:r w:rsidR="00E14C6B">
        <w:fldChar w:fldCharType="separate"/>
      </w:r>
      <w:r>
        <w:t>9</w:t>
      </w:r>
      <w:r w:rsidR="00E14C6B">
        <w:fldChar w:fldCharType="end"/>
      </w:r>
    </w:p>
    <w:p w:rsidR="004135F4" w:rsidRDefault="004135F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14C6B">
        <w:fldChar w:fldCharType="begin"/>
      </w:r>
      <w:r>
        <w:instrText xml:space="preserve"> PAGEREF _Toc97737177 \h </w:instrText>
      </w:r>
      <w:r w:rsidR="00E14C6B">
        <w:fldChar w:fldCharType="separate"/>
      </w:r>
      <w:r>
        <w:t>11</w:t>
      </w:r>
      <w:r w:rsidR="00E14C6B">
        <w:fldChar w:fldCharType="end"/>
      </w:r>
    </w:p>
    <w:p w:rsidR="004135F4" w:rsidRDefault="004135F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14C6B">
        <w:fldChar w:fldCharType="begin"/>
      </w:r>
      <w:r>
        <w:instrText xml:space="preserve"> PAGEREF _Toc97737178 \h </w:instrText>
      </w:r>
      <w:r w:rsidR="00E14C6B">
        <w:fldChar w:fldCharType="separate"/>
      </w:r>
      <w:r>
        <w:t>11</w:t>
      </w:r>
      <w:r w:rsidR="00E14C6B">
        <w:fldChar w:fldCharType="end"/>
      </w:r>
    </w:p>
    <w:p w:rsidR="004135F4" w:rsidRDefault="004135F4">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E14C6B">
        <w:fldChar w:fldCharType="begin"/>
      </w:r>
      <w:r>
        <w:instrText xml:space="preserve"> PAGEREF _Toc97737179 \h </w:instrText>
      </w:r>
      <w:r w:rsidR="00E14C6B">
        <w:fldChar w:fldCharType="separate"/>
      </w:r>
      <w:r>
        <w:t>12</w:t>
      </w:r>
      <w:r w:rsidR="00E14C6B">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sidRPr="000023CC">
        <w:rPr>
          <w:snapToGrid w:val="0"/>
        </w:rPr>
        <w:t>Relationship between Minimum Requirements and Test Requirements</w:t>
      </w:r>
      <w:r>
        <w:tab/>
      </w:r>
      <w:r w:rsidR="00E14C6B">
        <w:fldChar w:fldCharType="begin"/>
      </w:r>
      <w:r>
        <w:instrText xml:space="preserve"> PAGEREF _Toc97737180 \h </w:instrText>
      </w:r>
      <w:r w:rsidR="00E14C6B">
        <w:fldChar w:fldCharType="separate"/>
      </w:r>
      <w:r>
        <w:t>12</w:t>
      </w:r>
      <w:r w:rsidR="00E14C6B">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Conducted and radiated requirement reference points</w:t>
      </w:r>
      <w:r>
        <w:tab/>
      </w:r>
      <w:r w:rsidR="00E14C6B">
        <w:fldChar w:fldCharType="begin"/>
      </w:r>
      <w:r>
        <w:instrText xml:space="preserve"> PAGEREF _Toc97737181 \h </w:instrText>
      </w:r>
      <w:r w:rsidR="00E14C6B">
        <w:fldChar w:fldCharType="separate"/>
      </w:r>
      <w:r>
        <w:t>12</w:t>
      </w:r>
      <w:r w:rsidR="00E14C6B">
        <w:fldChar w:fldCharType="end"/>
      </w:r>
    </w:p>
    <w:p w:rsidR="004135F4" w:rsidRDefault="004135F4">
      <w:pPr>
        <w:pStyle w:val="31"/>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sidRPr="000023CC">
        <w:rPr>
          <w:i/>
        </w:rPr>
        <w:t>Repeater type 1-C</w:t>
      </w:r>
      <w:r>
        <w:tab/>
      </w:r>
      <w:r w:rsidR="00E14C6B">
        <w:fldChar w:fldCharType="begin"/>
      </w:r>
      <w:r>
        <w:instrText xml:space="preserve"> PAGEREF _Toc97737182 \h </w:instrText>
      </w:r>
      <w:r w:rsidR="00E14C6B">
        <w:fldChar w:fldCharType="separate"/>
      </w:r>
      <w:r>
        <w:t>12</w:t>
      </w:r>
      <w:r w:rsidR="00E14C6B">
        <w:fldChar w:fldCharType="end"/>
      </w:r>
    </w:p>
    <w:p w:rsidR="004135F4" w:rsidRDefault="004135F4">
      <w:pPr>
        <w:pStyle w:val="31"/>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sidRPr="000023CC">
        <w:rPr>
          <w:i/>
        </w:rPr>
        <w:t>Repeater type 2-O</w:t>
      </w:r>
      <w:r>
        <w:tab/>
      </w:r>
      <w:r w:rsidR="00E14C6B">
        <w:fldChar w:fldCharType="begin"/>
      </w:r>
      <w:r>
        <w:instrText xml:space="preserve"> PAGEREF _Toc97737183 \h </w:instrText>
      </w:r>
      <w:r w:rsidR="00E14C6B">
        <w:fldChar w:fldCharType="separate"/>
      </w:r>
      <w:r>
        <w:t>13</w:t>
      </w:r>
      <w:r w:rsidR="00E14C6B">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Repeater classes</w:t>
      </w:r>
      <w:r>
        <w:tab/>
      </w:r>
      <w:r w:rsidR="00E14C6B">
        <w:fldChar w:fldCharType="begin"/>
      </w:r>
      <w:r>
        <w:instrText xml:space="preserve"> PAGEREF _Toc97737184 \h </w:instrText>
      </w:r>
      <w:r w:rsidR="00E14C6B">
        <w:fldChar w:fldCharType="separate"/>
      </w:r>
      <w:r>
        <w:t>14</w:t>
      </w:r>
      <w:r w:rsidR="00E14C6B">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t>Regional requirements</w:t>
      </w:r>
      <w:r>
        <w:tab/>
      </w:r>
      <w:r w:rsidR="00E14C6B">
        <w:fldChar w:fldCharType="begin"/>
      </w:r>
      <w:r>
        <w:instrText xml:space="preserve"> PAGEREF _Toc97737185 \h </w:instrText>
      </w:r>
      <w:r w:rsidR="00E14C6B">
        <w:fldChar w:fldCharType="separate"/>
      </w:r>
      <w:r>
        <w:t>14</w:t>
      </w:r>
      <w:r w:rsidR="00E14C6B">
        <w:fldChar w:fldCharType="end"/>
      </w:r>
    </w:p>
    <w:p w:rsidR="004135F4" w:rsidRDefault="004135F4">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Applicability of requirements</w:t>
      </w:r>
      <w:r>
        <w:tab/>
      </w:r>
      <w:r w:rsidR="00E14C6B">
        <w:fldChar w:fldCharType="begin"/>
      </w:r>
      <w:r>
        <w:instrText xml:space="preserve"> PAGEREF _Toc97737186 \h </w:instrText>
      </w:r>
      <w:r w:rsidR="00E14C6B">
        <w:fldChar w:fldCharType="separate"/>
      </w:r>
      <w:r>
        <w:t>15</w:t>
      </w:r>
      <w:r w:rsidR="00E14C6B">
        <w:fldChar w:fldCharType="end"/>
      </w:r>
    </w:p>
    <w:p w:rsidR="004135F4" w:rsidRDefault="004135F4">
      <w:pPr>
        <w:pStyle w:val="1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w:t>
      </w:r>
      <w:r>
        <w:tab/>
      </w:r>
      <w:r w:rsidR="00E14C6B">
        <w:fldChar w:fldCharType="begin"/>
      </w:r>
      <w:r>
        <w:instrText xml:space="preserve"> PAGEREF _Toc97737187 \h </w:instrText>
      </w:r>
      <w:r w:rsidR="00E14C6B">
        <w:fldChar w:fldCharType="separate"/>
      </w:r>
      <w:r>
        <w:t>17</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.1</w:t>
      </w:r>
      <w:r>
        <w:rPr>
          <w:rFonts w:asciiTheme="minorHAnsi" w:hAnsiTheme="minorHAnsi" w:cstheme="minorBidi"/>
          <w:kern w:val="2"/>
          <w:sz w:val="21"/>
          <w:szCs w:val="22"/>
          <w:lang w:val="en-US" w:eastAsia="zh-CN"/>
        </w:rPr>
        <w:tab/>
      </w:r>
      <w:r>
        <w:rPr>
          <w:lang w:eastAsia="en-GB"/>
        </w:rPr>
        <w:t>NR-ARFCN and channel raster</w:t>
      </w:r>
      <w:r>
        <w:tab/>
      </w:r>
      <w:r w:rsidR="00E14C6B">
        <w:fldChar w:fldCharType="begin"/>
      </w:r>
      <w:r>
        <w:instrText xml:space="preserve"> PAGEREF _Toc97737188 \h </w:instrText>
      </w:r>
      <w:r w:rsidR="00E14C6B">
        <w:fldChar w:fldCharType="separate"/>
      </w:r>
      <w:r>
        <w:t>17</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w:t>
      </w:r>
      <w:r>
        <w:t>2</w:t>
      </w:r>
      <w:r>
        <w:rPr>
          <w:rFonts w:asciiTheme="minorHAnsi" w:hAnsiTheme="minorHAnsi" w:cstheme="minorBidi"/>
          <w:kern w:val="2"/>
          <w:sz w:val="21"/>
          <w:szCs w:val="22"/>
          <w:lang w:val="en-US" w:eastAsia="zh-CN"/>
        </w:rPr>
        <w:tab/>
      </w:r>
      <w:r>
        <w:rPr>
          <w:lang w:eastAsia="en-GB"/>
        </w:rPr>
        <w:t xml:space="preserve">Channel raster entries for each </w:t>
      </w:r>
      <w:r w:rsidRPr="000023CC">
        <w:rPr>
          <w:i/>
          <w:lang w:eastAsia="en-GB"/>
        </w:rPr>
        <w:t>operating band</w:t>
      </w:r>
      <w:r>
        <w:tab/>
      </w:r>
      <w:r w:rsidR="00E14C6B">
        <w:fldChar w:fldCharType="begin"/>
      </w:r>
      <w:r>
        <w:instrText xml:space="preserve"> PAGEREF _Toc97737189 \h </w:instrText>
      </w:r>
      <w:r w:rsidR="00E14C6B">
        <w:fldChar w:fldCharType="separate"/>
      </w:r>
      <w:r>
        <w:t>17</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en-GB"/>
        </w:rPr>
        <w:t>5.</w:t>
      </w:r>
      <w:r>
        <w:t>3</w:t>
      </w:r>
      <w:r>
        <w:rPr>
          <w:lang w:eastAsia="en-GB"/>
        </w:rPr>
        <w:t>.</w:t>
      </w:r>
      <w:r>
        <w:t>2</w:t>
      </w:r>
      <w:r>
        <w:rPr>
          <w:lang w:eastAsia="en-GB"/>
        </w:rPr>
        <w:t>.1</w:t>
      </w:r>
      <w:r>
        <w:rPr>
          <w:rFonts w:asciiTheme="minorHAnsi" w:hAnsiTheme="minorHAnsi" w:cstheme="minorBidi"/>
          <w:kern w:val="2"/>
          <w:sz w:val="21"/>
          <w:szCs w:val="22"/>
          <w:lang w:val="en-US" w:eastAsia="zh-CN"/>
        </w:rPr>
        <w:tab/>
      </w:r>
      <w:r>
        <w:rPr>
          <w:lang w:eastAsia="en-GB"/>
        </w:rPr>
        <w:t>Synchronization raster and numbering</w:t>
      </w:r>
      <w:r>
        <w:tab/>
      </w:r>
      <w:r w:rsidR="00E14C6B">
        <w:fldChar w:fldCharType="begin"/>
      </w:r>
      <w:r>
        <w:instrText xml:space="preserve"> PAGEREF _Toc97737190 \h </w:instrText>
      </w:r>
      <w:r w:rsidR="00E14C6B">
        <w:fldChar w:fldCharType="separate"/>
      </w:r>
      <w:r>
        <w:t>17</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en-GB"/>
        </w:rPr>
        <w:t>5.3.</w:t>
      </w:r>
      <w:r>
        <w:t>2</w:t>
      </w:r>
      <w:r>
        <w:rPr>
          <w:lang w:eastAsia="en-GB"/>
        </w:rPr>
        <w:t>.</w:t>
      </w:r>
      <w:r>
        <w:t>2</w:t>
      </w:r>
      <w:r>
        <w:rPr>
          <w:rFonts w:asciiTheme="minorHAnsi" w:hAnsiTheme="minorHAnsi" w:cstheme="minorBidi"/>
          <w:kern w:val="2"/>
          <w:sz w:val="21"/>
          <w:szCs w:val="22"/>
          <w:lang w:val="en-US" w:eastAsia="zh-CN"/>
        </w:rPr>
        <w:tab/>
      </w:r>
      <w:r>
        <w:rPr>
          <w:lang w:eastAsia="en-GB"/>
        </w:rPr>
        <w:t>Synchronization raster entries for each operating band</w:t>
      </w:r>
      <w:r>
        <w:tab/>
      </w:r>
      <w:r w:rsidR="00E14C6B">
        <w:fldChar w:fldCharType="begin"/>
      </w:r>
      <w:r>
        <w:instrText xml:space="preserve"> PAGEREF _Toc97737191 \h </w:instrText>
      </w:r>
      <w:r w:rsidR="00E14C6B">
        <w:fldChar w:fldCharType="separate"/>
      </w:r>
      <w:r>
        <w:t>18</w:t>
      </w:r>
      <w:r w:rsidR="00E14C6B">
        <w:fldChar w:fldCharType="end"/>
      </w:r>
    </w:p>
    <w:p w:rsidR="004135F4" w:rsidRDefault="004135F4">
      <w:pPr>
        <w:pStyle w:val="1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characteristics</w:t>
      </w:r>
      <w:r>
        <w:tab/>
      </w:r>
      <w:r w:rsidR="00E14C6B">
        <w:fldChar w:fldCharType="begin"/>
      </w:r>
      <w:r>
        <w:instrText xml:space="preserve"> PAGEREF _Toc97737192 \h </w:instrText>
      </w:r>
      <w:r w:rsidR="00E14C6B">
        <w:fldChar w:fldCharType="separate"/>
      </w:r>
      <w:r>
        <w:t>18</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E14C6B">
        <w:fldChar w:fldCharType="begin"/>
      </w:r>
      <w:r>
        <w:instrText xml:space="preserve"> PAGEREF _Toc97737193 \h </w:instrText>
      </w:r>
      <w:r w:rsidR="00E14C6B">
        <w:fldChar w:fldCharType="separate"/>
      </w:r>
      <w:r>
        <w:t>18</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E14C6B">
        <w:fldChar w:fldCharType="begin"/>
      </w:r>
      <w:r>
        <w:instrText xml:space="preserve"> PAGEREF _Toc97737194 \h </w:instrText>
      </w:r>
      <w:r w:rsidR="00E14C6B">
        <w:fldChar w:fldCharType="separate"/>
      </w:r>
      <w:r>
        <w:t>18</w:t>
      </w:r>
      <w:r w:rsidR="00E14C6B">
        <w:fldChar w:fldCharType="end"/>
      </w:r>
    </w:p>
    <w:p w:rsidR="004135F4" w:rsidRDefault="004135F4">
      <w:pPr>
        <w:pStyle w:val="31"/>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_Toc97737195 \h </w:instrText>
      </w:r>
      <w:r w:rsidR="00E14C6B">
        <w:fldChar w:fldCharType="separate"/>
      </w:r>
      <w:r>
        <w:t>18</w:t>
      </w:r>
      <w:r w:rsidR="00E14C6B">
        <w:fldChar w:fldCharType="end"/>
      </w:r>
    </w:p>
    <w:p w:rsidR="004135F4" w:rsidRDefault="004135F4">
      <w:pPr>
        <w:pStyle w:val="31"/>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_Toc97737196 \h </w:instrText>
      </w:r>
      <w:r w:rsidR="00E14C6B">
        <w:fldChar w:fldCharType="separate"/>
      </w:r>
      <w:r>
        <w:t>18</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E14C6B">
        <w:fldChar w:fldCharType="begin"/>
      </w:r>
      <w:r>
        <w:instrText xml:space="preserve"> PAGEREF _Toc97737197 \h </w:instrText>
      </w:r>
      <w:r w:rsidR="00E14C6B">
        <w:fldChar w:fldCharType="separate"/>
      </w:r>
      <w:r>
        <w:t>19</w:t>
      </w:r>
      <w:r w:rsidR="00E14C6B">
        <w:fldChar w:fldCharType="end"/>
      </w:r>
    </w:p>
    <w:p w:rsidR="004135F4" w:rsidRDefault="004135F4">
      <w:pPr>
        <w:pStyle w:val="31"/>
        <w:rPr>
          <w:rFonts w:asciiTheme="minorHAnsi" w:hAnsiTheme="minorHAnsi" w:cstheme="minorBidi"/>
          <w:kern w:val="2"/>
          <w:sz w:val="21"/>
          <w:szCs w:val="22"/>
          <w:lang w:val="en-US" w:eastAsia="zh-CN"/>
        </w:rPr>
      </w:pPr>
      <w:r w:rsidRPr="000023CC">
        <w:rPr>
          <w:lang w:val="en-US"/>
        </w:rPr>
        <w:t>6.3.1 General</w:t>
      </w:r>
      <w:r>
        <w:tab/>
      </w:r>
      <w:r w:rsidR="00E14C6B">
        <w:fldChar w:fldCharType="begin"/>
      </w:r>
      <w:r>
        <w:instrText xml:space="preserve"> PAGEREF _Toc97737198 \h </w:instrText>
      </w:r>
      <w:r w:rsidR="00E14C6B">
        <w:fldChar w:fldCharType="separate"/>
      </w:r>
      <w:r>
        <w:t>19</w:t>
      </w:r>
      <w:r w:rsidR="00E14C6B">
        <w:fldChar w:fldCharType="end"/>
      </w:r>
    </w:p>
    <w:p w:rsidR="004135F4" w:rsidRDefault="004135F4">
      <w:pPr>
        <w:pStyle w:val="31"/>
        <w:rPr>
          <w:rFonts w:asciiTheme="minorHAnsi" w:hAnsiTheme="minorHAnsi" w:cstheme="minorBidi"/>
          <w:kern w:val="2"/>
          <w:sz w:val="21"/>
          <w:szCs w:val="22"/>
          <w:lang w:val="en-US" w:eastAsia="zh-CN"/>
        </w:rPr>
      </w:pPr>
      <w:r w:rsidRPr="000023CC">
        <w:rPr>
          <w:lang w:val="en-US"/>
        </w:rPr>
        <w:t>6.3.2</w:t>
      </w:r>
      <w:r>
        <w:rPr>
          <w:rFonts w:asciiTheme="minorHAnsi" w:hAnsiTheme="minorHAnsi" w:cstheme="minorBidi"/>
          <w:kern w:val="2"/>
          <w:sz w:val="21"/>
          <w:szCs w:val="22"/>
          <w:lang w:val="en-US" w:eastAsia="zh-CN"/>
        </w:rPr>
        <w:tab/>
      </w:r>
      <w:r w:rsidRPr="000023CC">
        <w:rPr>
          <w:lang w:val="en-US"/>
        </w:rPr>
        <w:t>Minimum requirement</w:t>
      </w:r>
      <w:r>
        <w:tab/>
      </w:r>
      <w:r w:rsidR="00E14C6B">
        <w:fldChar w:fldCharType="begin"/>
      </w:r>
      <w:r>
        <w:instrText xml:space="preserve"> PAGEREF _Toc97737199 \h </w:instrText>
      </w:r>
      <w:r w:rsidR="00E14C6B">
        <w:fldChar w:fldCharType="separate"/>
      </w:r>
      <w:r>
        <w:t>19</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E14C6B">
        <w:fldChar w:fldCharType="begin"/>
      </w:r>
      <w:r>
        <w:instrText xml:space="preserve"> PAGEREF _Toc97737200 \h </w:instrText>
      </w:r>
      <w:r w:rsidR="00E14C6B">
        <w:fldChar w:fldCharType="separate"/>
      </w:r>
      <w:r>
        <w:t>19</w:t>
      </w:r>
      <w:r w:rsidR="00E14C6B">
        <w:fldChar w:fldCharType="end"/>
      </w:r>
    </w:p>
    <w:p w:rsidR="004135F4" w:rsidRDefault="004135F4">
      <w:pPr>
        <w:pStyle w:val="31"/>
        <w:rPr>
          <w:rFonts w:asciiTheme="minorHAnsi" w:hAnsiTheme="minorHAnsi" w:cstheme="minorBidi"/>
          <w:kern w:val="2"/>
          <w:sz w:val="21"/>
          <w:szCs w:val="22"/>
          <w:lang w:val="en-US" w:eastAsia="zh-CN"/>
        </w:rPr>
      </w:pPr>
      <w:r>
        <w:rPr>
          <w:lang w:eastAsia="zh-CN"/>
        </w:rPr>
        <w:t>6.4.1 General</w:t>
      </w:r>
      <w:r>
        <w:tab/>
      </w:r>
      <w:r w:rsidR="00E14C6B">
        <w:fldChar w:fldCharType="begin"/>
      </w:r>
      <w:r>
        <w:instrText xml:space="preserve"> PAGEREF _Toc97737201 \h </w:instrText>
      </w:r>
      <w:r w:rsidR="00E14C6B">
        <w:fldChar w:fldCharType="separate"/>
      </w:r>
      <w:r>
        <w:t>19</w:t>
      </w:r>
      <w:r w:rsidR="00E14C6B">
        <w:fldChar w:fldCharType="end"/>
      </w:r>
    </w:p>
    <w:p w:rsidR="004135F4" w:rsidRDefault="004135F4">
      <w:pPr>
        <w:pStyle w:val="31"/>
        <w:rPr>
          <w:rFonts w:asciiTheme="minorHAnsi" w:hAnsiTheme="minorHAnsi" w:cstheme="minorBidi"/>
          <w:kern w:val="2"/>
          <w:sz w:val="21"/>
          <w:szCs w:val="22"/>
          <w:lang w:val="en-US" w:eastAsia="zh-CN"/>
        </w:rPr>
      </w:pPr>
      <w:r>
        <w:t>6.4.2 Minimum requirement</w:t>
      </w:r>
      <w:r>
        <w:tab/>
      </w:r>
      <w:r w:rsidR="00E14C6B">
        <w:fldChar w:fldCharType="begin"/>
      </w:r>
      <w:r>
        <w:instrText xml:space="preserve"> PAGEREF _Toc97737202 \h </w:instrText>
      </w:r>
      <w:r w:rsidR="00E14C6B">
        <w:fldChar w:fldCharType="separate"/>
      </w:r>
      <w:r>
        <w:t>19</w:t>
      </w:r>
      <w:r w:rsidR="00E14C6B">
        <w:fldChar w:fldCharType="end"/>
      </w:r>
    </w:p>
    <w:p w:rsidR="004135F4" w:rsidRDefault="004135F4">
      <w:pPr>
        <w:pStyle w:val="20"/>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E14C6B">
        <w:fldChar w:fldCharType="begin"/>
      </w:r>
      <w:r>
        <w:instrText xml:space="preserve"> PAGEREF _Toc97737203 \h </w:instrText>
      </w:r>
      <w:r w:rsidR="00E14C6B">
        <w:fldChar w:fldCharType="separate"/>
      </w:r>
      <w:r>
        <w:t>20</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en-GB"/>
        </w:rPr>
        <w:t>6.5.2.1</w:t>
      </w:r>
      <w:r>
        <w:rPr>
          <w:rFonts w:asciiTheme="minorHAnsi" w:hAnsiTheme="minorHAnsi" w:cstheme="minorBidi"/>
          <w:kern w:val="2"/>
          <w:sz w:val="21"/>
          <w:szCs w:val="22"/>
          <w:lang w:val="en-US" w:eastAsia="zh-CN"/>
        </w:rPr>
        <w:tab/>
      </w:r>
      <w:r>
        <w:rPr>
          <w:lang w:eastAsia="en-GB"/>
        </w:rPr>
        <w:t>General</w:t>
      </w:r>
      <w:r>
        <w:tab/>
      </w:r>
      <w:r w:rsidR="00E14C6B">
        <w:fldChar w:fldCharType="begin"/>
      </w:r>
      <w:r>
        <w:instrText xml:space="preserve"> PAGEREF _Toc97737204 \h </w:instrText>
      </w:r>
      <w:r w:rsidR="00E14C6B">
        <w:fldChar w:fldCharType="separate"/>
      </w:r>
      <w:r>
        <w:t>20</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en-GB"/>
        </w:rPr>
        <w:t>6.5.2.2</w:t>
      </w:r>
      <w:r>
        <w:rPr>
          <w:rFonts w:asciiTheme="minorHAnsi" w:hAnsiTheme="minorHAnsi" w:cstheme="minorBidi"/>
          <w:kern w:val="2"/>
          <w:sz w:val="21"/>
          <w:szCs w:val="22"/>
          <w:lang w:val="en-US" w:eastAsia="zh-CN"/>
        </w:rPr>
        <w:tab/>
      </w:r>
      <w:r>
        <w:rPr>
          <w:lang w:eastAsia="en-GB"/>
        </w:rPr>
        <w:t>Minimum requirements</w:t>
      </w:r>
      <w:r>
        <w:tab/>
      </w:r>
      <w:r w:rsidR="00E14C6B">
        <w:fldChar w:fldCharType="begin"/>
      </w:r>
      <w:r>
        <w:instrText xml:space="preserve"> PAGEREF _Toc97737205 \h </w:instrText>
      </w:r>
      <w:r w:rsidR="00E14C6B">
        <w:fldChar w:fldCharType="separate"/>
      </w:r>
      <w:r>
        <w:t>21</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en-GB"/>
        </w:rPr>
        <w:t>6.5.3.1</w:t>
      </w:r>
      <w:r>
        <w:rPr>
          <w:rFonts w:asciiTheme="minorHAnsi" w:hAnsiTheme="minorHAnsi" w:cstheme="minorBidi"/>
          <w:kern w:val="2"/>
          <w:sz w:val="21"/>
          <w:szCs w:val="22"/>
          <w:lang w:val="en-US" w:eastAsia="zh-CN"/>
        </w:rPr>
        <w:tab/>
      </w:r>
      <w:r>
        <w:rPr>
          <w:lang w:eastAsia="en-GB"/>
        </w:rPr>
        <w:t>General</w:t>
      </w:r>
      <w:r>
        <w:tab/>
      </w:r>
      <w:r w:rsidR="00E14C6B">
        <w:fldChar w:fldCharType="begin"/>
      </w:r>
      <w:r>
        <w:instrText xml:space="preserve"> PAGEREF _Toc97737206 \h </w:instrText>
      </w:r>
      <w:r w:rsidR="00E14C6B">
        <w:fldChar w:fldCharType="separate"/>
      </w:r>
      <w:r>
        <w:t>25</w:t>
      </w:r>
      <w:r w:rsidR="00E14C6B">
        <w:fldChar w:fldCharType="end"/>
      </w:r>
    </w:p>
    <w:p w:rsidR="004135F4" w:rsidRDefault="004135F4">
      <w:pPr>
        <w:pStyle w:val="41"/>
        <w:rPr>
          <w:rFonts w:asciiTheme="minorHAnsi" w:hAnsiTheme="minorHAnsi" w:cstheme="minorBidi"/>
          <w:kern w:val="2"/>
          <w:sz w:val="21"/>
          <w:szCs w:val="22"/>
          <w:lang w:val="en-US" w:eastAsia="zh-CN"/>
        </w:rPr>
      </w:pPr>
      <w:r>
        <w:t>6.5.3.2</w:t>
      </w:r>
      <w:r>
        <w:rPr>
          <w:rFonts w:asciiTheme="minorHAnsi" w:hAnsiTheme="minorHAnsi" w:cstheme="minorBidi"/>
          <w:kern w:val="2"/>
          <w:sz w:val="21"/>
          <w:szCs w:val="22"/>
          <w:lang w:val="en-US" w:eastAsia="zh-CN"/>
        </w:rPr>
        <w:tab/>
      </w:r>
      <w:r>
        <w:t>Minimum requirements</w:t>
      </w:r>
      <w:r>
        <w:tab/>
      </w:r>
      <w:r w:rsidR="00E14C6B">
        <w:fldChar w:fldCharType="begin"/>
      </w:r>
      <w:r>
        <w:instrText xml:space="preserve"> PAGEREF _Toc97737207 \h </w:instrText>
      </w:r>
      <w:r w:rsidR="00E14C6B">
        <w:fldChar w:fldCharType="separate"/>
      </w:r>
      <w:r>
        <w:t>27</w:t>
      </w:r>
      <w:r w:rsidR="00E14C6B">
        <w:fldChar w:fldCharType="end"/>
      </w:r>
    </w:p>
    <w:p w:rsidR="004135F4" w:rsidRDefault="004135F4">
      <w:pPr>
        <w:pStyle w:val="20"/>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E14C6B">
        <w:fldChar w:fldCharType="begin"/>
      </w:r>
      <w:r>
        <w:instrText xml:space="preserve"> PAGEREF _Toc97737208 \h </w:instrText>
      </w:r>
      <w:r w:rsidR="00E14C6B">
        <w:fldChar w:fldCharType="separate"/>
      </w:r>
      <w:r>
        <w:t>51</w:t>
      </w:r>
      <w:r w:rsidR="00E14C6B">
        <w:fldChar w:fldCharType="end"/>
      </w:r>
    </w:p>
    <w:p w:rsidR="004135F4" w:rsidRDefault="004135F4">
      <w:pPr>
        <w:pStyle w:val="31"/>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Downlink Error vector magnitude</w:t>
      </w:r>
      <w:r>
        <w:tab/>
      </w:r>
      <w:r w:rsidR="00E14C6B">
        <w:fldChar w:fldCharType="begin"/>
      </w:r>
      <w:r>
        <w:instrText xml:space="preserve"> PAGEREF _Toc97737209 \h </w:instrText>
      </w:r>
      <w:r w:rsidR="00E14C6B">
        <w:fldChar w:fldCharType="separate"/>
      </w:r>
      <w:r>
        <w:t>51</w:t>
      </w:r>
      <w:r w:rsidR="00E14C6B">
        <w:fldChar w:fldCharType="end"/>
      </w:r>
    </w:p>
    <w:p w:rsidR="004135F4" w:rsidRDefault="004135F4">
      <w:pPr>
        <w:pStyle w:val="41"/>
        <w:rPr>
          <w:rFonts w:asciiTheme="minorHAnsi" w:hAnsiTheme="minorHAnsi" w:cstheme="minorBidi"/>
          <w:kern w:val="2"/>
          <w:sz w:val="21"/>
          <w:szCs w:val="22"/>
          <w:lang w:val="en-US" w:eastAsia="zh-CN"/>
        </w:rPr>
      </w:pPr>
      <w:r>
        <w:t>6.6.1.1</w:t>
      </w:r>
      <w:r>
        <w:rPr>
          <w:rFonts w:asciiTheme="minorHAnsi" w:hAnsiTheme="minorHAnsi" w:cstheme="minorBidi"/>
          <w:kern w:val="2"/>
          <w:sz w:val="21"/>
          <w:szCs w:val="22"/>
          <w:lang w:val="en-US" w:eastAsia="zh-CN"/>
        </w:rPr>
        <w:tab/>
      </w:r>
      <w:r>
        <w:t xml:space="preserve"> General</w:t>
      </w:r>
      <w:r>
        <w:tab/>
      </w:r>
      <w:r w:rsidR="00E14C6B">
        <w:fldChar w:fldCharType="begin"/>
      </w:r>
      <w:r>
        <w:instrText xml:space="preserve"> PAGEREF _Toc97737210 \h </w:instrText>
      </w:r>
      <w:r w:rsidR="00E14C6B">
        <w:fldChar w:fldCharType="separate"/>
      </w:r>
      <w:r>
        <w:t>51</w:t>
      </w:r>
      <w:r w:rsidR="00E14C6B">
        <w:fldChar w:fldCharType="end"/>
      </w:r>
    </w:p>
    <w:p w:rsidR="004135F4" w:rsidRDefault="004135F4">
      <w:pPr>
        <w:pStyle w:val="41"/>
        <w:rPr>
          <w:rFonts w:asciiTheme="minorHAnsi" w:hAnsiTheme="minorHAnsi" w:cstheme="minorBidi"/>
          <w:kern w:val="2"/>
          <w:sz w:val="21"/>
          <w:szCs w:val="22"/>
          <w:lang w:val="en-US" w:eastAsia="zh-CN"/>
        </w:rPr>
      </w:pPr>
      <w:r>
        <w:lastRenderedPageBreak/>
        <w:t>6.6.1.2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_Toc97737211 \h </w:instrText>
      </w:r>
      <w:r w:rsidR="00E14C6B">
        <w:fldChar w:fldCharType="separate"/>
      </w:r>
      <w:r>
        <w:t>51</w:t>
      </w:r>
      <w:r w:rsidR="00E14C6B">
        <w:fldChar w:fldCharType="end"/>
      </w:r>
    </w:p>
    <w:p w:rsidR="004135F4" w:rsidRDefault="004135F4">
      <w:pPr>
        <w:pStyle w:val="41"/>
        <w:rPr>
          <w:rFonts w:asciiTheme="minorHAnsi" w:hAnsiTheme="minorHAnsi" w:cstheme="minorBidi"/>
          <w:kern w:val="2"/>
          <w:sz w:val="21"/>
          <w:szCs w:val="22"/>
          <w:lang w:val="en-US" w:eastAsia="zh-CN"/>
        </w:rPr>
      </w:pPr>
      <w:r>
        <w:t>6.6.1.3</w:t>
      </w:r>
      <w:r>
        <w:rPr>
          <w:rFonts w:asciiTheme="minorHAnsi" w:hAnsiTheme="minorHAnsi" w:cstheme="minorBidi"/>
          <w:kern w:val="2"/>
          <w:sz w:val="21"/>
          <w:szCs w:val="22"/>
          <w:lang w:val="en-US" w:eastAsia="zh-CN"/>
        </w:rPr>
        <w:tab/>
      </w:r>
      <w:r>
        <w:t>EVM frame structure for measurement</w:t>
      </w:r>
      <w:r>
        <w:tab/>
      </w:r>
      <w:r w:rsidR="00E14C6B">
        <w:fldChar w:fldCharType="begin"/>
      </w:r>
      <w:r>
        <w:instrText xml:space="preserve"> PAGEREF _Toc97737212 \h </w:instrText>
      </w:r>
      <w:r w:rsidR="00E14C6B">
        <w:fldChar w:fldCharType="separate"/>
      </w:r>
      <w:r>
        <w:t>51</w:t>
      </w:r>
      <w:r w:rsidR="00E14C6B">
        <w:fldChar w:fldCharType="end"/>
      </w:r>
    </w:p>
    <w:p w:rsidR="004135F4" w:rsidRDefault="004135F4">
      <w:pPr>
        <w:pStyle w:val="31"/>
        <w:rPr>
          <w:rFonts w:asciiTheme="minorHAnsi" w:hAnsiTheme="minorHAnsi" w:cstheme="minorBidi"/>
          <w:kern w:val="2"/>
          <w:sz w:val="21"/>
          <w:szCs w:val="22"/>
          <w:lang w:val="en-US" w:eastAsia="zh-CN"/>
        </w:rPr>
      </w:pPr>
      <w:r>
        <w:rPr>
          <w:lang w:eastAsia="en-GB"/>
        </w:rPr>
        <w:t>6.6.2</w:t>
      </w:r>
      <w:r>
        <w:rPr>
          <w:rFonts w:asciiTheme="minorHAnsi" w:hAnsiTheme="minorHAnsi" w:cstheme="minorBidi"/>
          <w:kern w:val="2"/>
          <w:sz w:val="21"/>
          <w:szCs w:val="22"/>
          <w:lang w:val="en-US" w:eastAsia="zh-CN"/>
        </w:rPr>
        <w:tab/>
      </w:r>
      <w:r>
        <w:rPr>
          <w:lang w:eastAsia="en-GB"/>
        </w:rPr>
        <w:t>Uplink Error vector magnitude</w:t>
      </w:r>
      <w:r>
        <w:tab/>
      </w:r>
      <w:r w:rsidR="00E14C6B">
        <w:fldChar w:fldCharType="begin"/>
      </w:r>
      <w:r>
        <w:instrText xml:space="preserve"> PAGEREF _Toc97737213 \h </w:instrText>
      </w:r>
      <w:r w:rsidR="00E14C6B">
        <w:fldChar w:fldCharType="separate"/>
      </w:r>
      <w:r>
        <w:t>52</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en-GB"/>
        </w:rPr>
        <w:t>6.6.2.1</w:t>
      </w:r>
      <w:r>
        <w:rPr>
          <w:rFonts w:asciiTheme="minorHAnsi" w:hAnsiTheme="minorHAnsi" w:cstheme="minorBidi"/>
          <w:kern w:val="2"/>
          <w:sz w:val="21"/>
          <w:szCs w:val="22"/>
          <w:lang w:val="en-US" w:eastAsia="zh-CN"/>
        </w:rPr>
        <w:tab/>
      </w:r>
      <w:r>
        <w:rPr>
          <w:lang w:eastAsia="en-GB"/>
        </w:rPr>
        <w:t>General</w:t>
      </w:r>
      <w:r>
        <w:tab/>
      </w:r>
      <w:r w:rsidR="00E14C6B">
        <w:fldChar w:fldCharType="begin"/>
      </w:r>
      <w:r>
        <w:instrText xml:space="preserve"> PAGEREF _Toc97737214 \h </w:instrText>
      </w:r>
      <w:r w:rsidR="00E14C6B">
        <w:fldChar w:fldCharType="separate"/>
      </w:r>
      <w:r>
        <w:t>52</w:t>
      </w:r>
      <w:r w:rsidR="00E14C6B">
        <w:fldChar w:fldCharType="end"/>
      </w:r>
    </w:p>
    <w:p w:rsidR="004135F4" w:rsidRDefault="004135F4">
      <w:pPr>
        <w:pStyle w:val="41"/>
        <w:rPr>
          <w:rFonts w:asciiTheme="minorHAnsi" w:hAnsiTheme="minorHAnsi" w:cstheme="minorBidi"/>
          <w:kern w:val="2"/>
          <w:sz w:val="21"/>
          <w:szCs w:val="22"/>
          <w:lang w:val="en-US" w:eastAsia="zh-CN"/>
        </w:rPr>
      </w:pPr>
      <w:r>
        <w:t>6.6.2.2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_Toc97737215 \h </w:instrText>
      </w:r>
      <w:r w:rsidR="00E14C6B">
        <w:fldChar w:fldCharType="separate"/>
      </w:r>
      <w:r>
        <w:t>52</w:t>
      </w:r>
      <w:r w:rsidR="00E14C6B">
        <w:fldChar w:fldCharType="end"/>
      </w:r>
    </w:p>
    <w:p w:rsidR="004135F4" w:rsidRDefault="004135F4">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E14C6B">
        <w:fldChar w:fldCharType="begin"/>
      </w:r>
      <w:r>
        <w:instrText xml:space="preserve"> PAGEREF _Toc97737216 \h </w:instrText>
      </w:r>
      <w:r w:rsidR="00E14C6B">
        <w:fldChar w:fldCharType="separate"/>
      </w:r>
      <w:r>
        <w:t>53</w:t>
      </w:r>
      <w:r w:rsidR="00E14C6B">
        <w:fldChar w:fldCharType="end"/>
      </w:r>
    </w:p>
    <w:p w:rsidR="004135F4" w:rsidRDefault="004135F4">
      <w:pPr>
        <w:pStyle w:val="31"/>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General requirement</w:t>
      </w:r>
      <w:r>
        <w:tab/>
      </w:r>
      <w:r w:rsidR="00E14C6B">
        <w:fldChar w:fldCharType="begin"/>
      </w:r>
      <w:r>
        <w:instrText xml:space="preserve"> PAGEREF _Toc97737217 \h </w:instrText>
      </w:r>
      <w:r w:rsidR="00E14C6B">
        <w:fldChar w:fldCharType="separate"/>
      </w:r>
      <w:r>
        <w:t>53</w:t>
      </w:r>
      <w:r w:rsidR="00E14C6B">
        <w:fldChar w:fldCharType="end"/>
      </w:r>
    </w:p>
    <w:p w:rsidR="004135F4" w:rsidRDefault="004135F4">
      <w:pPr>
        <w:pStyle w:val="41"/>
        <w:rPr>
          <w:rFonts w:asciiTheme="minorHAnsi" w:hAnsiTheme="minorHAnsi" w:cstheme="minorBidi"/>
          <w:kern w:val="2"/>
          <w:sz w:val="21"/>
          <w:szCs w:val="22"/>
          <w:lang w:val="en-US" w:eastAsia="zh-CN"/>
        </w:rPr>
      </w:pPr>
      <w:r>
        <w:t>6.7.1.1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_Toc97737218 \h </w:instrText>
      </w:r>
      <w:r w:rsidR="00E14C6B">
        <w:fldChar w:fldCharType="separate"/>
      </w:r>
      <w:r>
        <w:t>53</w:t>
      </w:r>
      <w:r w:rsidR="00E14C6B">
        <w:fldChar w:fldCharType="end"/>
      </w:r>
    </w:p>
    <w:p w:rsidR="004135F4" w:rsidRDefault="004135F4">
      <w:pPr>
        <w:pStyle w:val="41"/>
        <w:rPr>
          <w:rFonts w:asciiTheme="minorHAnsi" w:hAnsiTheme="minorHAnsi" w:cstheme="minorBidi"/>
          <w:kern w:val="2"/>
          <w:sz w:val="21"/>
          <w:szCs w:val="22"/>
          <w:lang w:val="en-US" w:eastAsia="zh-CN"/>
        </w:rPr>
      </w:pPr>
      <w:r>
        <w:t>6.7.1.2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_Toc97737219 \h </w:instrText>
      </w:r>
      <w:r w:rsidR="00E14C6B">
        <w:fldChar w:fldCharType="separate"/>
      </w:r>
      <w:r>
        <w:t>53</w:t>
      </w:r>
      <w:r w:rsidR="00E14C6B">
        <w:fldChar w:fldCharType="end"/>
      </w:r>
    </w:p>
    <w:p w:rsidR="004135F4" w:rsidRDefault="004135F4">
      <w:pPr>
        <w:pStyle w:val="31"/>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rPr>
          <w:lang w:eastAsia="en-GB"/>
        </w:rPr>
        <w:t>Co-location with BS/repeater in other systems</w:t>
      </w:r>
      <w:r>
        <w:tab/>
      </w:r>
      <w:r w:rsidR="00E14C6B">
        <w:fldChar w:fldCharType="begin"/>
      </w:r>
      <w:r>
        <w:instrText xml:space="preserve"> PAGEREF _Toc97737220 \h </w:instrText>
      </w:r>
      <w:r w:rsidR="00E14C6B">
        <w:fldChar w:fldCharType="separate"/>
      </w:r>
      <w:r>
        <w:t>53</w:t>
      </w:r>
      <w:r w:rsidR="00E14C6B">
        <w:fldChar w:fldCharType="end"/>
      </w:r>
    </w:p>
    <w:p w:rsidR="004135F4" w:rsidRDefault="004135F4">
      <w:pPr>
        <w:pStyle w:val="41"/>
        <w:rPr>
          <w:rFonts w:asciiTheme="minorHAnsi" w:hAnsiTheme="minorHAnsi" w:cstheme="minorBidi"/>
          <w:kern w:val="2"/>
          <w:sz w:val="21"/>
          <w:szCs w:val="22"/>
          <w:lang w:val="en-US" w:eastAsia="zh-CN"/>
        </w:rPr>
      </w:pPr>
      <w:r>
        <w:t>6.7.2.1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_Toc97737221 \h </w:instrText>
      </w:r>
      <w:r w:rsidR="00E14C6B">
        <w:fldChar w:fldCharType="separate"/>
      </w:r>
      <w:r>
        <w:t>53</w:t>
      </w:r>
      <w:r w:rsidR="00E14C6B">
        <w:fldChar w:fldCharType="end"/>
      </w:r>
    </w:p>
    <w:p w:rsidR="004135F4" w:rsidRDefault="004135F4">
      <w:pPr>
        <w:pStyle w:val="41"/>
        <w:rPr>
          <w:rFonts w:asciiTheme="minorHAnsi" w:hAnsiTheme="minorHAnsi" w:cstheme="minorBidi"/>
          <w:kern w:val="2"/>
          <w:sz w:val="21"/>
          <w:szCs w:val="22"/>
          <w:lang w:val="en-US" w:eastAsia="zh-CN"/>
        </w:rPr>
      </w:pPr>
      <w:r>
        <w:t>6.7.2.2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_Toc97737222 \h </w:instrText>
      </w:r>
      <w:r w:rsidR="00E14C6B">
        <w:fldChar w:fldCharType="separate"/>
      </w:r>
      <w:r>
        <w:t>54</w:t>
      </w:r>
      <w:r w:rsidR="00E14C6B">
        <w:fldChar w:fldCharType="end"/>
      </w:r>
    </w:p>
    <w:p w:rsidR="004135F4" w:rsidRDefault="004135F4">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E14C6B">
        <w:fldChar w:fldCharType="begin"/>
      </w:r>
      <w:r>
        <w:instrText xml:space="preserve"> PAGEREF _Toc97737223 \h </w:instrText>
      </w:r>
      <w:r w:rsidR="00E14C6B">
        <w:fldChar w:fldCharType="separate"/>
      </w:r>
      <w:r>
        <w:t>54</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E14C6B">
        <w:fldChar w:fldCharType="begin"/>
      </w:r>
      <w:r>
        <w:instrText xml:space="preserve"> PAGEREF _Toc97737224 \h </w:instrText>
      </w:r>
      <w:r w:rsidR="00E14C6B">
        <w:fldChar w:fldCharType="separate"/>
      </w:r>
      <w:r>
        <w:t>56</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6.10  Transmit ON/OFF power</w:t>
      </w:r>
      <w:r>
        <w:tab/>
      </w:r>
      <w:r w:rsidR="00E14C6B">
        <w:fldChar w:fldCharType="begin"/>
      </w:r>
      <w:r>
        <w:instrText xml:space="preserve"> PAGEREF _Toc97737225 \h </w:instrText>
      </w:r>
      <w:r w:rsidR="00E14C6B">
        <w:fldChar w:fldCharType="separate"/>
      </w:r>
      <w:r>
        <w:t>58</w:t>
      </w:r>
      <w:r w:rsidR="00E14C6B">
        <w:fldChar w:fldCharType="end"/>
      </w:r>
    </w:p>
    <w:p w:rsidR="004135F4" w:rsidRDefault="004135F4">
      <w:pPr>
        <w:pStyle w:val="41"/>
        <w:rPr>
          <w:rFonts w:asciiTheme="minorHAnsi" w:hAnsiTheme="minorHAnsi" w:cstheme="minorBidi"/>
          <w:kern w:val="2"/>
          <w:sz w:val="21"/>
          <w:szCs w:val="22"/>
          <w:lang w:val="en-US" w:eastAsia="zh-CN"/>
        </w:rPr>
      </w:pPr>
      <w:r>
        <w:t>6.10.1.1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_Toc97737226 \h </w:instrText>
      </w:r>
      <w:r w:rsidR="00E14C6B">
        <w:fldChar w:fldCharType="separate"/>
      </w:r>
      <w:r>
        <w:t>58</w:t>
      </w:r>
      <w:r w:rsidR="00E14C6B">
        <w:fldChar w:fldCharType="end"/>
      </w:r>
    </w:p>
    <w:p w:rsidR="004135F4" w:rsidRDefault="004135F4">
      <w:pPr>
        <w:pStyle w:val="41"/>
        <w:rPr>
          <w:rFonts w:asciiTheme="minorHAnsi" w:hAnsiTheme="minorHAnsi" w:cstheme="minorBidi"/>
          <w:kern w:val="2"/>
          <w:sz w:val="21"/>
          <w:szCs w:val="22"/>
          <w:lang w:val="en-US" w:eastAsia="zh-CN"/>
        </w:rPr>
      </w:pPr>
      <w:r>
        <w:t>6.10.1.2</w:t>
      </w:r>
      <w:r>
        <w:rPr>
          <w:rFonts w:asciiTheme="minorHAnsi" w:hAnsiTheme="minorHAnsi" w:cstheme="minorBidi"/>
          <w:kern w:val="2"/>
          <w:sz w:val="21"/>
          <w:szCs w:val="22"/>
          <w:lang w:val="en-US" w:eastAsia="zh-CN"/>
        </w:rPr>
        <w:tab/>
      </w:r>
      <w:r>
        <w:t xml:space="preserve">Minimum requirement for </w:t>
      </w:r>
      <w:r w:rsidRPr="000023CC">
        <w:rPr>
          <w:i/>
        </w:rPr>
        <w:t>repeater type 1-C</w:t>
      </w:r>
      <w:r>
        <w:tab/>
      </w:r>
      <w:r w:rsidR="00E14C6B">
        <w:fldChar w:fldCharType="begin"/>
      </w:r>
      <w:r>
        <w:instrText xml:space="preserve"> PAGEREF _Toc97737227 \h </w:instrText>
      </w:r>
      <w:r w:rsidR="00E14C6B">
        <w:fldChar w:fldCharType="separate"/>
      </w:r>
      <w:r>
        <w:t>58</w:t>
      </w:r>
      <w:r w:rsidR="00E14C6B">
        <w:fldChar w:fldCharType="end"/>
      </w:r>
    </w:p>
    <w:p w:rsidR="004135F4" w:rsidRDefault="004135F4">
      <w:pPr>
        <w:pStyle w:val="41"/>
        <w:rPr>
          <w:rFonts w:asciiTheme="minorHAnsi" w:hAnsiTheme="minorHAnsi" w:cstheme="minorBidi"/>
          <w:kern w:val="2"/>
          <w:sz w:val="21"/>
          <w:szCs w:val="22"/>
          <w:lang w:val="en-US" w:eastAsia="zh-CN"/>
        </w:rPr>
      </w:pPr>
      <w:r>
        <w:t>6.10.2.1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_Toc97737228 \h </w:instrText>
      </w:r>
      <w:r w:rsidR="00E14C6B">
        <w:fldChar w:fldCharType="separate"/>
      </w:r>
      <w:r>
        <w:t>58</w:t>
      </w:r>
      <w:r w:rsidR="00E14C6B">
        <w:fldChar w:fldCharType="end"/>
      </w:r>
    </w:p>
    <w:p w:rsidR="004135F4" w:rsidRDefault="004135F4">
      <w:pPr>
        <w:pStyle w:val="41"/>
        <w:rPr>
          <w:rFonts w:asciiTheme="minorHAnsi" w:hAnsiTheme="minorHAnsi" w:cstheme="minorBidi"/>
          <w:kern w:val="2"/>
          <w:sz w:val="21"/>
          <w:szCs w:val="22"/>
          <w:lang w:val="en-US" w:eastAsia="zh-CN"/>
        </w:rPr>
      </w:pPr>
      <w:r>
        <w:t>6.10.2.2</w:t>
      </w:r>
      <w:r>
        <w:rPr>
          <w:rFonts w:asciiTheme="minorHAnsi" w:hAnsiTheme="minorHAnsi" w:cstheme="minorBidi"/>
          <w:kern w:val="2"/>
          <w:sz w:val="21"/>
          <w:szCs w:val="22"/>
          <w:lang w:val="en-US" w:eastAsia="zh-CN"/>
        </w:rPr>
        <w:tab/>
      </w:r>
      <w:r>
        <w:t xml:space="preserve">Minimum requirement for </w:t>
      </w:r>
      <w:r w:rsidRPr="000023CC">
        <w:rPr>
          <w:i/>
          <w:iCs/>
        </w:rPr>
        <w:t>repeater type 1-C</w:t>
      </w:r>
      <w:r>
        <w:tab/>
      </w:r>
      <w:r w:rsidR="00E14C6B">
        <w:fldChar w:fldCharType="begin"/>
      </w:r>
      <w:r>
        <w:instrText xml:space="preserve"> PAGEREF _Toc97737229 \h </w:instrText>
      </w:r>
      <w:r w:rsidR="00E14C6B">
        <w:fldChar w:fldCharType="separate"/>
      </w:r>
      <w:r>
        <w:t>59</w:t>
      </w:r>
      <w:r w:rsidR="00E14C6B">
        <w:fldChar w:fldCharType="end"/>
      </w:r>
    </w:p>
    <w:p w:rsidR="004135F4" w:rsidRDefault="004135F4">
      <w:pPr>
        <w:pStyle w:val="1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Radiated characteristics</w:t>
      </w:r>
      <w:r>
        <w:tab/>
      </w:r>
      <w:r w:rsidR="00E14C6B">
        <w:fldChar w:fldCharType="begin"/>
      </w:r>
      <w:r>
        <w:instrText xml:space="preserve"> PAGEREF _Toc97737230 \h </w:instrText>
      </w:r>
      <w:r w:rsidR="00E14C6B">
        <w:fldChar w:fldCharType="separate"/>
      </w:r>
      <w:r>
        <w:t>59</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rsidR="00E14C6B">
        <w:fldChar w:fldCharType="begin"/>
      </w:r>
      <w:r>
        <w:instrText xml:space="preserve"> PAGEREF _Toc97737231 \h </w:instrText>
      </w:r>
      <w:r w:rsidR="00E14C6B">
        <w:fldChar w:fldCharType="separate"/>
      </w:r>
      <w:r>
        <w:t>59</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OTA output power</w:t>
      </w:r>
      <w:r>
        <w:tab/>
      </w:r>
      <w:r w:rsidR="00E14C6B">
        <w:fldChar w:fldCharType="begin"/>
      </w:r>
      <w:r>
        <w:instrText xml:space="preserve"> PAGEREF _Toc97737232 \h </w:instrText>
      </w:r>
      <w:r w:rsidR="00E14C6B">
        <w:fldChar w:fldCharType="separate"/>
      </w:r>
      <w:r>
        <w:t>59</w:t>
      </w:r>
      <w:r w:rsidR="00E14C6B">
        <w:fldChar w:fldCharType="end"/>
      </w:r>
    </w:p>
    <w:p w:rsidR="004135F4" w:rsidRDefault="004135F4">
      <w:pPr>
        <w:pStyle w:val="31"/>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_Toc97737233 \h </w:instrText>
      </w:r>
      <w:r w:rsidR="00E14C6B">
        <w:fldChar w:fldCharType="separate"/>
      </w:r>
      <w:r>
        <w:t>59</w:t>
      </w:r>
      <w:r w:rsidR="00E14C6B">
        <w:fldChar w:fldCharType="end"/>
      </w:r>
    </w:p>
    <w:p w:rsidR="004135F4" w:rsidRDefault="004135F4">
      <w:pPr>
        <w:pStyle w:val="31"/>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_Toc97737234 \h </w:instrText>
      </w:r>
      <w:r w:rsidR="00E14C6B">
        <w:fldChar w:fldCharType="separate"/>
      </w:r>
      <w:r>
        <w:t>61</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OTA frequency stability</w:t>
      </w:r>
      <w:r>
        <w:tab/>
      </w:r>
      <w:r w:rsidR="00E14C6B">
        <w:fldChar w:fldCharType="begin"/>
      </w:r>
      <w:r>
        <w:instrText xml:space="preserve"> PAGEREF _Toc97737235 \h </w:instrText>
      </w:r>
      <w:r w:rsidR="00E14C6B">
        <w:fldChar w:fldCharType="separate"/>
      </w:r>
      <w:r>
        <w:t>61</w:t>
      </w:r>
      <w:r w:rsidR="00E14C6B">
        <w:fldChar w:fldCharType="end"/>
      </w:r>
    </w:p>
    <w:p w:rsidR="004135F4" w:rsidRDefault="004135F4">
      <w:pPr>
        <w:pStyle w:val="31"/>
        <w:rPr>
          <w:rFonts w:asciiTheme="minorHAnsi" w:hAnsiTheme="minorHAnsi" w:cstheme="minorBidi"/>
          <w:kern w:val="2"/>
          <w:sz w:val="21"/>
          <w:szCs w:val="22"/>
          <w:lang w:val="en-US" w:eastAsia="zh-CN"/>
        </w:rPr>
      </w:pPr>
      <w:r w:rsidRPr="000023CC">
        <w:rPr>
          <w:lang w:val="en-US"/>
        </w:rPr>
        <w:t xml:space="preserve">7.3.1 </w:t>
      </w:r>
      <w:r>
        <w:rPr>
          <w:rFonts w:asciiTheme="minorHAnsi" w:hAnsiTheme="minorHAnsi" w:cstheme="minorBidi"/>
          <w:kern w:val="2"/>
          <w:sz w:val="21"/>
          <w:szCs w:val="22"/>
          <w:lang w:val="en-US" w:eastAsia="zh-CN"/>
        </w:rPr>
        <w:tab/>
      </w:r>
      <w:r w:rsidRPr="000023CC">
        <w:rPr>
          <w:lang w:val="en-US"/>
        </w:rPr>
        <w:t>General</w:t>
      </w:r>
      <w:r>
        <w:tab/>
      </w:r>
      <w:r w:rsidR="00E14C6B">
        <w:fldChar w:fldCharType="begin"/>
      </w:r>
      <w:r>
        <w:instrText xml:space="preserve"> PAGEREF _Toc97737236 \h </w:instrText>
      </w:r>
      <w:r w:rsidR="00E14C6B">
        <w:fldChar w:fldCharType="separate"/>
      </w:r>
      <w:r>
        <w:t>61</w:t>
      </w:r>
      <w:r w:rsidR="00E14C6B">
        <w:fldChar w:fldCharType="end"/>
      </w:r>
    </w:p>
    <w:p w:rsidR="004135F4" w:rsidRDefault="004135F4">
      <w:pPr>
        <w:pStyle w:val="31"/>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_Toc97737237 \h </w:instrText>
      </w:r>
      <w:r w:rsidR="00E14C6B">
        <w:fldChar w:fldCharType="separate"/>
      </w:r>
      <w:r>
        <w:t>61</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OTA out of band gain</w:t>
      </w:r>
      <w:r>
        <w:tab/>
      </w:r>
      <w:r w:rsidR="00E14C6B">
        <w:fldChar w:fldCharType="begin"/>
      </w:r>
      <w:r>
        <w:instrText xml:space="preserve"> PAGEREF _Toc97737238 \h </w:instrText>
      </w:r>
      <w:r w:rsidR="00E14C6B">
        <w:fldChar w:fldCharType="separate"/>
      </w:r>
      <w:r>
        <w:t>61</w:t>
      </w:r>
      <w:r w:rsidR="00E14C6B">
        <w:fldChar w:fldCharType="end"/>
      </w:r>
    </w:p>
    <w:p w:rsidR="004135F4" w:rsidRDefault="004135F4">
      <w:pPr>
        <w:pStyle w:val="31"/>
        <w:rPr>
          <w:rFonts w:asciiTheme="minorHAnsi" w:hAnsiTheme="minorHAnsi" w:cstheme="minorBidi"/>
          <w:kern w:val="2"/>
          <w:sz w:val="21"/>
          <w:szCs w:val="22"/>
          <w:lang w:val="en-US" w:eastAsia="zh-CN"/>
        </w:rPr>
      </w:pPr>
      <w:r>
        <w:t>7.4.1 General</w:t>
      </w:r>
      <w:r>
        <w:tab/>
      </w:r>
      <w:r w:rsidR="00E14C6B">
        <w:fldChar w:fldCharType="begin"/>
      </w:r>
      <w:r>
        <w:instrText xml:space="preserve"> PAGEREF _Toc97737239 \h </w:instrText>
      </w:r>
      <w:r w:rsidR="00E14C6B">
        <w:fldChar w:fldCharType="separate"/>
      </w:r>
      <w:r>
        <w:t>61</w:t>
      </w:r>
      <w:r w:rsidR="00E14C6B">
        <w:fldChar w:fldCharType="end"/>
      </w:r>
    </w:p>
    <w:p w:rsidR="004135F4" w:rsidRDefault="004135F4">
      <w:pPr>
        <w:pStyle w:val="31"/>
        <w:rPr>
          <w:rFonts w:asciiTheme="minorHAnsi" w:hAnsiTheme="minorHAnsi" w:cstheme="minorBidi"/>
          <w:kern w:val="2"/>
          <w:sz w:val="21"/>
          <w:szCs w:val="22"/>
          <w:lang w:val="en-US" w:eastAsia="zh-CN"/>
        </w:rPr>
      </w:pPr>
      <w:r w:rsidRPr="000023CC">
        <w:rPr>
          <w:lang w:val="en-US"/>
        </w:rPr>
        <w:t>7.4.2 Minimum requirement</w:t>
      </w:r>
      <w:r>
        <w:tab/>
      </w:r>
      <w:r w:rsidR="00E14C6B">
        <w:fldChar w:fldCharType="begin"/>
      </w:r>
      <w:r>
        <w:instrText xml:space="preserve"> PAGEREF _Toc97737240 \h </w:instrText>
      </w:r>
      <w:r w:rsidR="00E14C6B">
        <w:fldChar w:fldCharType="separate"/>
      </w:r>
      <w:r>
        <w:t>62</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E14C6B">
        <w:fldChar w:fldCharType="begin"/>
      </w:r>
      <w:r>
        <w:instrText xml:space="preserve"> PAGEREF _Toc97737241 \h </w:instrText>
      </w:r>
      <w:r w:rsidR="00E14C6B">
        <w:fldChar w:fldCharType="separate"/>
      </w:r>
      <w:r>
        <w:t>62</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E14C6B">
        <w:fldChar w:fldCharType="begin"/>
      </w:r>
      <w:r>
        <w:instrText xml:space="preserve"> PAGEREF _Toc97737242 \h </w:instrText>
      </w:r>
      <w:r w:rsidR="00E14C6B">
        <w:fldChar w:fldCharType="separate"/>
      </w:r>
      <w:r>
        <w:t>70</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zh-CN"/>
        </w:rPr>
        <w:t>7</w:t>
      </w:r>
      <w:r>
        <w:rPr>
          <w:lang w:eastAsia="en-GB"/>
        </w:rPr>
        <w:t>.6.2.1</w:t>
      </w:r>
      <w:r>
        <w:rPr>
          <w:rFonts w:asciiTheme="minorHAnsi" w:hAnsiTheme="minorHAnsi" w:cstheme="minorBidi"/>
          <w:kern w:val="2"/>
          <w:sz w:val="21"/>
          <w:szCs w:val="22"/>
          <w:lang w:val="en-US" w:eastAsia="zh-CN"/>
        </w:rPr>
        <w:tab/>
      </w:r>
      <w:r>
        <w:rPr>
          <w:lang w:eastAsia="en-GB"/>
        </w:rPr>
        <w:t>General</w:t>
      </w:r>
      <w:r>
        <w:tab/>
      </w:r>
      <w:r w:rsidR="00E14C6B">
        <w:fldChar w:fldCharType="begin"/>
      </w:r>
      <w:r>
        <w:instrText xml:space="preserve"> PAGEREF _Toc97737243 \h </w:instrText>
      </w:r>
      <w:r w:rsidR="00E14C6B">
        <w:fldChar w:fldCharType="separate"/>
      </w:r>
      <w:r>
        <w:t>71</w:t>
      </w:r>
      <w:r w:rsidR="00E14C6B">
        <w:fldChar w:fldCharType="end"/>
      </w:r>
    </w:p>
    <w:p w:rsidR="004135F4" w:rsidRDefault="004135F4">
      <w:pPr>
        <w:pStyle w:val="41"/>
        <w:rPr>
          <w:rFonts w:asciiTheme="minorHAnsi" w:hAnsiTheme="minorHAnsi" w:cstheme="minorBidi"/>
          <w:kern w:val="2"/>
          <w:sz w:val="21"/>
          <w:szCs w:val="22"/>
          <w:lang w:val="en-US" w:eastAsia="zh-CN"/>
        </w:rPr>
      </w:pPr>
      <w:r>
        <w:rPr>
          <w:lang w:eastAsia="zh-CN"/>
        </w:rPr>
        <w:t>7</w:t>
      </w:r>
      <w:r>
        <w:rPr>
          <w:lang w:eastAsia="en-GB"/>
        </w:rPr>
        <w:t>.6.2.2</w:t>
      </w:r>
      <w:r>
        <w:rPr>
          <w:rFonts w:asciiTheme="minorHAnsi" w:hAnsiTheme="minorHAnsi" w:cstheme="minorBidi"/>
          <w:kern w:val="2"/>
          <w:sz w:val="21"/>
          <w:szCs w:val="22"/>
          <w:lang w:val="en-US" w:eastAsia="zh-CN"/>
        </w:rPr>
        <w:tab/>
      </w:r>
      <w:r>
        <w:rPr>
          <w:lang w:eastAsia="en-GB"/>
        </w:rPr>
        <w:t>Minimum requirement</w:t>
      </w:r>
      <w:r>
        <w:tab/>
      </w:r>
      <w:r w:rsidR="00E14C6B">
        <w:fldChar w:fldCharType="begin"/>
      </w:r>
      <w:r>
        <w:instrText xml:space="preserve"> PAGEREF _Toc97737244 \h </w:instrText>
      </w:r>
      <w:r w:rsidR="00E14C6B">
        <w:fldChar w:fldCharType="separate"/>
      </w:r>
      <w:r>
        <w:t>72</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E14C6B">
        <w:fldChar w:fldCharType="begin"/>
      </w:r>
      <w:r>
        <w:instrText xml:space="preserve"> PAGEREF _Toc97737245 \h </w:instrText>
      </w:r>
      <w:r w:rsidR="00E14C6B">
        <w:fldChar w:fldCharType="separate"/>
      </w:r>
      <w:r>
        <w:t>72</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7.8</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E14C6B">
        <w:fldChar w:fldCharType="begin"/>
      </w:r>
      <w:r>
        <w:instrText xml:space="preserve"> PAGEREF _Toc97737246 \h </w:instrText>
      </w:r>
      <w:r w:rsidR="00E14C6B">
        <w:fldChar w:fldCharType="separate"/>
      </w:r>
      <w:r>
        <w:t>73</w:t>
      </w:r>
      <w:r w:rsidR="00E14C6B">
        <w:fldChar w:fldCharType="end"/>
      </w:r>
    </w:p>
    <w:p w:rsidR="004135F4" w:rsidRDefault="004135F4">
      <w:pPr>
        <w:pStyle w:val="31"/>
        <w:rPr>
          <w:rFonts w:asciiTheme="minorHAnsi" w:hAnsiTheme="minorHAnsi" w:cstheme="minorBidi"/>
          <w:kern w:val="2"/>
          <w:sz w:val="21"/>
          <w:szCs w:val="22"/>
          <w:lang w:val="en-US" w:eastAsia="zh-CN"/>
        </w:rPr>
      </w:pPr>
      <w:r>
        <w:rPr>
          <w:lang w:eastAsia="zh-CN"/>
        </w:rPr>
        <w:t>7</w:t>
      </w:r>
      <w:r w:rsidRPr="000023CC">
        <w:rPr>
          <w:rFonts w:eastAsia="等线"/>
          <w:lang w:eastAsia="zh-CN"/>
        </w:rPr>
        <w:t>.8.1</w:t>
      </w:r>
      <w:r>
        <w:rPr>
          <w:rFonts w:asciiTheme="minorHAnsi" w:hAnsiTheme="minorHAnsi" w:cstheme="minorBidi"/>
          <w:kern w:val="2"/>
          <w:sz w:val="21"/>
          <w:szCs w:val="22"/>
          <w:lang w:val="en-US" w:eastAsia="zh-CN"/>
        </w:rPr>
        <w:tab/>
      </w:r>
      <w:r w:rsidRPr="000023CC">
        <w:rPr>
          <w:rFonts w:eastAsia="等线"/>
          <w:lang w:eastAsia="zh-CN"/>
        </w:rPr>
        <w:t>General</w:t>
      </w:r>
      <w:r>
        <w:tab/>
      </w:r>
      <w:r w:rsidR="00E14C6B">
        <w:fldChar w:fldCharType="begin"/>
      </w:r>
      <w:r>
        <w:instrText xml:space="preserve"> PAGEREF _Toc97737247 \h </w:instrText>
      </w:r>
      <w:r w:rsidR="00E14C6B">
        <w:fldChar w:fldCharType="separate"/>
      </w:r>
      <w:r>
        <w:t>73</w:t>
      </w:r>
      <w:r w:rsidR="00E14C6B">
        <w:fldChar w:fldCharType="end"/>
      </w:r>
    </w:p>
    <w:p w:rsidR="004135F4" w:rsidRDefault="004135F4">
      <w:pPr>
        <w:pStyle w:val="20"/>
        <w:rPr>
          <w:rFonts w:asciiTheme="minorHAnsi" w:hAnsiTheme="minorHAnsi" w:cstheme="minorBidi"/>
          <w:kern w:val="2"/>
          <w:sz w:val="21"/>
          <w:szCs w:val="22"/>
          <w:lang w:val="en-US" w:eastAsia="zh-CN"/>
        </w:rPr>
      </w:pPr>
      <w:r>
        <w:rPr>
          <w:lang w:eastAsia="zh-CN"/>
        </w:rPr>
        <w:t>7.9 OTA transmit ON/OFF power</w:t>
      </w:r>
      <w:r>
        <w:tab/>
      </w:r>
      <w:r w:rsidR="00E14C6B">
        <w:fldChar w:fldCharType="begin"/>
      </w:r>
      <w:r>
        <w:instrText xml:space="preserve"> PAGEREF _Toc97737248 \h </w:instrText>
      </w:r>
      <w:r w:rsidR="00E14C6B">
        <w:fldChar w:fldCharType="separate"/>
      </w:r>
      <w:r>
        <w:t>74</w:t>
      </w:r>
      <w:r w:rsidR="00E14C6B">
        <w:fldChar w:fldCharType="end"/>
      </w:r>
    </w:p>
    <w:p w:rsidR="004135F4" w:rsidRDefault="004135F4">
      <w:pPr>
        <w:pStyle w:val="41"/>
        <w:rPr>
          <w:rFonts w:asciiTheme="minorHAnsi" w:hAnsiTheme="minorHAnsi" w:cstheme="minorBidi"/>
          <w:kern w:val="2"/>
          <w:sz w:val="21"/>
          <w:szCs w:val="22"/>
          <w:lang w:val="en-US" w:eastAsia="zh-CN"/>
        </w:rPr>
      </w:pPr>
      <w:r>
        <w:t>7.9.2.1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_Toc97737249 \h </w:instrText>
      </w:r>
      <w:r w:rsidR="00E14C6B">
        <w:fldChar w:fldCharType="separate"/>
      </w:r>
      <w:r>
        <w:t>74</w:t>
      </w:r>
      <w:r w:rsidR="00E14C6B">
        <w:fldChar w:fldCharType="end"/>
      </w:r>
    </w:p>
    <w:p w:rsidR="004135F4" w:rsidRDefault="004135F4">
      <w:pPr>
        <w:pStyle w:val="41"/>
        <w:rPr>
          <w:rFonts w:asciiTheme="minorHAnsi" w:hAnsiTheme="minorHAnsi" w:cstheme="minorBidi"/>
          <w:kern w:val="2"/>
          <w:sz w:val="21"/>
          <w:szCs w:val="22"/>
          <w:lang w:val="en-US" w:eastAsia="zh-CN"/>
        </w:rPr>
      </w:pPr>
      <w:r>
        <w:t>7.9.2.2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E14C6B">
        <w:fldChar w:fldCharType="begin"/>
      </w:r>
      <w:r>
        <w:instrText xml:space="preserve"> PAGEREF _Toc97737250 \h </w:instrText>
      </w:r>
      <w:r w:rsidR="00E14C6B">
        <w:fldChar w:fldCharType="separate"/>
      </w:r>
      <w:r>
        <w:t>75</w:t>
      </w:r>
      <w:r w:rsidR="00E14C6B">
        <w:fldChar w:fldCharType="end"/>
      </w:r>
    </w:p>
    <w:p w:rsidR="004135F4" w:rsidRDefault="004135F4">
      <w:pPr>
        <w:pStyle w:val="41"/>
        <w:rPr>
          <w:rFonts w:asciiTheme="minorHAnsi" w:hAnsiTheme="minorHAnsi" w:cstheme="minorBidi"/>
          <w:kern w:val="2"/>
          <w:sz w:val="21"/>
          <w:szCs w:val="22"/>
          <w:lang w:val="en-US" w:eastAsia="zh-CN"/>
        </w:rPr>
      </w:pPr>
      <w:r>
        <w:t>7.9.3.1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_Toc97737251 \h </w:instrText>
      </w:r>
      <w:r w:rsidR="00E14C6B">
        <w:fldChar w:fldCharType="separate"/>
      </w:r>
      <w:r>
        <w:t>75</w:t>
      </w:r>
      <w:r w:rsidR="00E14C6B">
        <w:fldChar w:fldCharType="end"/>
      </w:r>
    </w:p>
    <w:p w:rsidR="004135F4" w:rsidRDefault="004135F4">
      <w:pPr>
        <w:pStyle w:val="41"/>
        <w:rPr>
          <w:rFonts w:asciiTheme="minorHAnsi" w:hAnsiTheme="minorHAnsi" w:cstheme="minorBidi"/>
          <w:kern w:val="2"/>
          <w:sz w:val="21"/>
          <w:szCs w:val="22"/>
          <w:lang w:val="en-US" w:eastAsia="zh-CN"/>
        </w:rPr>
      </w:pPr>
      <w:r>
        <w:t>7.9.3.2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E14C6B">
        <w:fldChar w:fldCharType="begin"/>
      </w:r>
      <w:r>
        <w:instrText xml:space="preserve"> PAGEREF _Toc97737252 \h </w:instrText>
      </w:r>
      <w:r w:rsidR="00E14C6B">
        <w:fldChar w:fldCharType="separate"/>
      </w:r>
      <w:r>
        <w:t>75</w:t>
      </w:r>
      <w:r w:rsidR="00E14C6B">
        <w:fldChar w:fldCharType="end"/>
      </w:r>
    </w:p>
    <w:p w:rsidR="004135F4" w:rsidRDefault="004135F4">
      <w:pPr>
        <w:pStyle w:val="80"/>
        <w:rPr>
          <w:rFonts w:asciiTheme="minorHAnsi" w:hAnsiTheme="minorHAnsi" w:cstheme="minorBidi"/>
          <w:b w:val="0"/>
          <w:kern w:val="2"/>
          <w:sz w:val="21"/>
          <w:szCs w:val="22"/>
          <w:lang w:val="en-US" w:eastAsia="zh-CN"/>
        </w:rPr>
      </w:pPr>
      <w:r>
        <w:lastRenderedPageBreak/>
        <w:t>Annex A (normative): Environmental requirements for the Repeater equipment</w:t>
      </w:r>
      <w:r>
        <w:tab/>
      </w:r>
      <w:r w:rsidR="00E14C6B">
        <w:fldChar w:fldCharType="begin"/>
      </w:r>
      <w:r>
        <w:instrText xml:space="preserve"> PAGEREF _Toc97737253 \h </w:instrText>
      </w:r>
      <w:r w:rsidR="00E14C6B">
        <w:fldChar w:fldCharType="separate"/>
      </w:r>
      <w:r>
        <w:t>76</w:t>
      </w:r>
      <w:r w:rsidR="00E14C6B">
        <w:fldChar w:fldCharType="end"/>
      </w:r>
    </w:p>
    <w:p w:rsidR="004135F4" w:rsidRDefault="004135F4">
      <w:pPr>
        <w:pStyle w:val="80"/>
        <w:rPr>
          <w:rFonts w:asciiTheme="minorHAnsi" w:hAnsiTheme="minorHAnsi" w:cstheme="minorBidi"/>
          <w:b w:val="0"/>
          <w:kern w:val="2"/>
          <w:sz w:val="21"/>
          <w:szCs w:val="22"/>
          <w:lang w:val="en-US" w:eastAsia="zh-CN"/>
        </w:rPr>
      </w:pPr>
      <w:r>
        <w:t>Annex B (informative): Change history</w:t>
      </w:r>
      <w:r>
        <w:tab/>
      </w:r>
      <w:r w:rsidR="00E14C6B">
        <w:fldChar w:fldCharType="begin"/>
      </w:r>
      <w:r>
        <w:instrText xml:space="preserve"> PAGEREF _Toc97737254 \h </w:instrText>
      </w:r>
      <w:r w:rsidR="00E14C6B">
        <w:fldChar w:fldCharType="separate"/>
      </w:r>
      <w:r>
        <w:t>77</w:t>
      </w:r>
      <w:r w:rsidR="00E14C6B">
        <w:fldChar w:fldCharType="end"/>
      </w:r>
    </w:p>
    <w:p w:rsidR="00080512" w:rsidRPr="004D3578" w:rsidRDefault="00E14C6B">
      <w:r w:rsidRPr="004D3578">
        <w:rPr>
          <w:noProof/>
          <w:sz w:val="22"/>
        </w:rPr>
        <w:fldChar w:fldCharType="end"/>
      </w:r>
    </w:p>
    <w:p w:rsidR="0074026F" w:rsidRPr="007B600E" w:rsidRDefault="00080512" w:rsidP="00787447">
      <w:pPr>
        <w:pStyle w:val="Guidance"/>
      </w:pPr>
      <w:r w:rsidRPr="004D3578">
        <w:br w:type="page"/>
      </w:r>
    </w:p>
    <w:p w:rsidR="00080512" w:rsidRDefault="00080512">
      <w:pPr>
        <w:pStyle w:val="10"/>
      </w:pPr>
      <w:bookmarkStart w:id="16" w:name="foreword"/>
      <w:bookmarkStart w:id="17" w:name="_Toc97737172"/>
      <w:bookmarkEnd w:id="16"/>
      <w:r w:rsidRPr="004D3578">
        <w:lastRenderedPageBreak/>
        <w:t>Foreword</w:t>
      </w:r>
      <w:bookmarkEnd w:id="17"/>
    </w:p>
    <w:p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0"/>
      </w:pPr>
      <w:bookmarkStart w:id="19" w:name="introduction"/>
      <w:bookmarkEnd w:id="19"/>
      <w:r w:rsidRPr="004D3578">
        <w:br w:type="page"/>
      </w:r>
      <w:bookmarkStart w:id="20" w:name="scope"/>
      <w:bookmarkStart w:id="21" w:name="_Toc97737173"/>
      <w:bookmarkEnd w:id="20"/>
      <w:r w:rsidRPr="004D3578">
        <w:lastRenderedPageBreak/>
        <w:t>1</w:t>
      </w:r>
      <w:r w:rsidRPr="004D3578">
        <w:tab/>
        <w:t>Scope</w:t>
      </w:r>
      <w:bookmarkEnd w:id="21"/>
    </w:p>
    <w:p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rsidR="00080512" w:rsidRPr="004D3578" w:rsidRDefault="00080512">
      <w:pPr>
        <w:pStyle w:val="10"/>
      </w:pPr>
      <w:bookmarkStart w:id="22" w:name="references"/>
      <w:bookmarkStart w:id="23" w:name="_Toc97737174"/>
      <w:bookmarkEnd w:id="22"/>
      <w:r w:rsidRPr="004D3578">
        <w:t>2</w:t>
      </w:r>
      <w:r w:rsidRPr="004D3578">
        <w:tab/>
        <w:t>References</w:t>
      </w:r>
      <w:bookmarkEnd w:id="23"/>
    </w:p>
    <w:p w:rsidR="008508AA" w:rsidRPr="004D3578" w:rsidRDefault="008508AA" w:rsidP="008508AA">
      <w:r w:rsidRPr="004D3578">
        <w:t>The following documents contain provisions which, through reference in this text, constitute provisions of the present document.</w:t>
      </w:r>
    </w:p>
    <w:p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rsidR="008508AA" w:rsidRPr="004D3578" w:rsidRDefault="008508AA" w:rsidP="008508AA">
      <w:pPr>
        <w:pStyle w:val="B1"/>
      </w:pPr>
      <w:r>
        <w:t>-</w:t>
      </w:r>
      <w:r>
        <w:tab/>
      </w:r>
      <w:r w:rsidRPr="004D3578">
        <w:t>For a specific reference, subsequent revisions do not apply.</w:t>
      </w:r>
    </w:p>
    <w:p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508AA" w:rsidRDefault="008508AA" w:rsidP="008508AA">
      <w:pPr>
        <w:pStyle w:val="EX"/>
      </w:pPr>
      <w:r w:rsidRPr="004D3578">
        <w:t>[1]</w:t>
      </w:r>
      <w:r w:rsidRPr="004D3578">
        <w:tab/>
        <w:t>3GPP TR 21.905: "Vocabulary for 3GPP Specifications".</w:t>
      </w:r>
    </w:p>
    <w:p w:rsidR="008508AA" w:rsidRDefault="008508AA" w:rsidP="008508AA">
      <w:pPr>
        <w:pStyle w:val="EX"/>
      </w:pPr>
      <w:r>
        <w:t>[2]</w:t>
      </w:r>
      <w:r>
        <w:tab/>
        <w:t>3GPP TS 38.104: “NR; Base Station (BS) radio transmission and reception”.</w:t>
      </w:r>
    </w:p>
    <w:p w:rsidR="008508AA" w:rsidRPr="00F2081F" w:rsidRDefault="008508AA" w:rsidP="008508AA">
      <w:pPr>
        <w:pStyle w:val="EX"/>
        <w:rPr>
          <w:lang w:val="sv-SE"/>
        </w:rPr>
      </w:pPr>
      <w:r w:rsidRPr="00F2081F">
        <w:rPr>
          <w:lang w:val="sv-SE"/>
        </w:rPr>
        <w:t>[3]</w:t>
      </w:r>
      <w:r w:rsidRPr="00F2081F">
        <w:rPr>
          <w:lang w:val="sv-SE"/>
        </w:rPr>
        <w:tab/>
        <w:t>3GPP TR 25.942: "RF system scenarios".</w:t>
      </w:r>
    </w:p>
    <w:p w:rsidR="008508AA" w:rsidRDefault="008508AA" w:rsidP="008508AA">
      <w:pPr>
        <w:pStyle w:val="EX"/>
      </w:pPr>
      <w:r>
        <w:t>[4]</w:t>
      </w:r>
      <w:r>
        <w:tab/>
        <w:t>Recommendation ITU-R SM.328: "Spectra and bandwidth of emissions".</w:t>
      </w:r>
    </w:p>
    <w:p w:rsidR="008508AA" w:rsidRDefault="008508AA" w:rsidP="008508AA">
      <w:pPr>
        <w:pStyle w:val="EX"/>
      </w:pPr>
      <w:r>
        <w:t>[5]</w:t>
      </w:r>
      <w:r>
        <w:tab/>
      </w:r>
      <w:r w:rsidRPr="00E26D09">
        <w:t>ITU-R Recommendation SM.329: "Unwanted emissions in the spurious domain".</w:t>
      </w:r>
    </w:p>
    <w:p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rsidR="008508AA" w:rsidRDefault="008508AA" w:rsidP="008508AA">
      <w:pPr>
        <w:pStyle w:val="EX"/>
        <w:ind w:left="1704" w:hanging="1420"/>
      </w:pPr>
      <w:r>
        <w:t>[7]</w:t>
      </w:r>
      <w:r>
        <w:tab/>
        <w:t>3GPP TS 38.115-1: “</w:t>
      </w:r>
      <w:r w:rsidRPr="00C874A3">
        <w:t>NR; Repeater conformance testing - Part 1: Conducted conformance testing</w:t>
      </w:r>
      <w:r>
        <w:t>”.</w:t>
      </w:r>
    </w:p>
    <w:p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rsidR="008508AA" w:rsidRPr="0006722E" w:rsidRDefault="008508AA" w:rsidP="008508AA">
      <w:pPr>
        <w:pStyle w:val="EX"/>
      </w:pPr>
      <w:r>
        <w:t>[9]</w:t>
      </w:r>
      <w:r>
        <w:tab/>
      </w:r>
      <w:r w:rsidRPr="00992827">
        <w:t>ERC Recommendation 74-01, "Unwanted emissions in the spurious domain".</w:t>
      </w:r>
    </w:p>
    <w:p w:rsidR="008508AA" w:rsidRDefault="008508AA" w:rsidP="008508AA">
      <w:pPr>
        <w:pStyle w:val="EX"/>
      </w:pPr>
      <w:r w:rsidRPr="00F95B02">
        <w:t>[</w:t>
      </w:r>
      <w:r>
        <w:t>10</w:t>
      </w:r>
      <w:r w:rsidRPr="00F95B02">
        <w:t>]</w:t>
      </w:r>
      <w:r w:rsidRPr="00F95B02">
        <w:tab/>
        <w:t>"Title 47 of the Code of Federal Regulations (CFR)", Federal Communications Commission.</w:t>
      </w:r>
      <w:r>
        <w:tab/>
      </w:r>
    </w:p>
    <w:p w:rsidR="008508AA" w:rsidRDefault="008508AA" w:rsidP="008508AA">
      <w:pPr>
        <w:pStyle w:val="EX"/>
      </w:pPr>
      <w:r>
        <w:rPr>
          <w:rFonts w:hint="eastAsia"/>
        </w:rPr>
        <w:t>[</w:t>
      </w:r>
      <w:r>
        <w:t>11</w:t>
      </w:r>
      <w:r>
        <w:rPr>
          <w:rFonts w:hint="eastAsia"/>
        </w:rPr>
        <w:t>]</w:t>
      </w:r>
      <w:r>
        <w:rPr>
          <w:rFonts w:hint="eastAsia"/>
        </w:rPr>
        <w:tab/>
      </w:r>
      <w:r>
        <w:t>3GPP TS 38.141-1: "NR; Base Station (BS) conformance testing; Part 1: Conducted conformance testing"</w:t>
      </w:r>
      <w:r>
        <w:rPr>
          <w:rFonts w:hint="eastAsia"/>
        </w:rPr>
        <w:t>.</w:t>
      </w:r>
    </w:p>
    <w:p w:rsidR="008508AA" w:rsidRDefault="008508AA" w:rsidP="008508AA">
      <w:pPr>
        <w:pStyle w:val="EX"/>
      </w:pPr>
      <w:r>
        <w:t>[12]</w:t>
      </w:r>
      <w:r>
        <w:tab/>
      </w:r>
      <w:r w:rsidRPr="00F95B02">
        <w:t>3GPP TS 38.141-2: "NR; Base Station (BS) conformance testing; Part 2: Radiated conformance testing".</w:t>
      </w:r>
    </w:p>
    <w:p w:rsidR="008508AA" w:rsidRDefault="008508AA" w:rsidP="008508AA">
      <w:pPr>
        <w:pStyle w:val="EX"/>
      </w:pPr>
      <w:r>
        <w:t>[13]</w:t>
      </w:r>
      <w:r>
        <w:tab/>
        <w:t>3GPP TS 38.101-1: “NR User Equipment (UE) radio transmission and reception; Part 1: Range 1 Standalone”.</w:t>
      </w:r>
    </w:p>
    <w:p w:rsidR="008508AA" w:rsidRDefault="008508AA" w:rsidP="008508AA">
      <w:pPr>
        <w:pStyle w:val="EX"/>
      </w:pPr>
      <w:r>
        <w:t>[14]</w:t>
      </w:r>
      <w:r>
        <w:tab/>
        <w:t xml:space="preserve">3GPP TS 38.101-2: “NR User Equipment (UE) radio transmission and reception: Part 2: Range 2 Standalone”. </w:t>
      </w:r>
    </w:p>
    <w:p w:rsidR="008508AA" w:rsidRDefault="008508AA" w:rsidP="008508AA">
      <w:pPr>
        <w:pStyle w:val="EX"/>
      </w:pPr>
      <w:r w:rsidRPr="00CF28C0">
        <w:lastRenderedPageBreak/>
        <w:t>[</w:t>
      </w:r>
      <w:r>
        <w:rPr>
          <w:lang w:eastAsia="zh-CN"/>
        </w:rPr>
        <w:t>15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r>
        <w:t>.</w:t>
      </w:r>
    </w:p>
    <w:p w:rsidR="008508AA" w:rsidRDefault="008508AA" w:rsidP="008508AA">
      <w:pPr>
        <w:pStyle w:val="EX"/>
      </w:pPr>
      <w:r>
        <w:t>[16]</w:t>
      </w:r>
      <w:r>
        <w:tab/>
      </w:r>
      <w:r w:rsidRPr="00803DF1">
        <w:rPr>
          <w:lang w:eastAsia="zh-CN"/>
        </w:rPr>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r>
        <w:rPr>
          <w:lang w:eastAsia="zh-CN"/>
        </w:rPr>
        <w:t>.</w:t>
      </w:r>
    </w:p>
    <w:p w:rsidR="008508AA" w:rsidRDefault="008508AA" w:rsidP="008508A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rsidR="008508AA" w:rsidRDefault="008508AA" w:rsidP="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rsidR="00080512" w:rsidRPr="004D3578" w:rsidRDefault="00080512">
      <w:pPr>
        <w:pStyle w:val="10"/>
      </w:pPr>
      <w:bookmarkStart w:id="24" w:name="definitions"/>
      <w:bookmarkStart w:id="25" w:name="_Toc97737175"/>
      <w:bookmarkEnd w:id="24"/>
      <w:r w:rsidRPr="004D3578">
        <w:t>3</w:t>
      </w:r>
      <w:r w:rsidRPr="004D3578">
        <w:tab/>
        <w:t>Definitions</w:t>
      </w:r>
      <w:r w:rsidR="00602AEA">
        <w:t xml:space="preserve"> of terms, symbols and abbreviations</w:t>
      </w:r>
      <w:bookmarkEnd w:id="25"/>
    </w:p>
    <w:p w:rsidR="00080512" w:rsidRPr="004D3578" w:rsidRDefault="00080512">
      <w:pPr>
        <w:pStyle w:val="2"/>
        <w:rPr>
          <w:lang w:eastAsia="zh-CN"/>
        </w:rPr>
      </w:pPr>
      <w:bookmarkStart w:id="26" w:name="_Toc97737176"/>
      <w:r w:rsidRPr="004D3578">
        <w:t>3.1</w:t>
      </w:r>
      <w:r w:rsidRPr="004D3578">
        <w:tab/>
      </w:r>
      <w:r w:rsidR="00C51D6E">
        <w:rPr>
          <w:rFonts w:hint="eastAsia"/>
          <w:lang w:eastAsia="zh-CN"/>
        </w:rPr>
        <w:t>Terms</w:t>
      </w:r>
      <w:bookmarkEnd w:id="26"/>
    </w:p>
    <w:p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rsidR="00376C5D" w:rsidRPr="00F95B02" w:rsidRDefault="00376C5D" w:rsidP="00376C5D">
      <w:r>
        <w:rPr>
          <w:b/>
        </w:rPr>
        <w:t>B</w:t>
      </w:r>
      <w:r w:rsidRPr="00F95B02">
        <w:rPr>
          <w:b/>
        </w:rPr>
        <w:t>eamwidth:</w:t>
      </w:r>
      <w:r w:rsidRPr="00F95B02">
        <w:t xml:space="preserve"> beam which has a half-power contour that is essentially elliptical, the half-power beamwidths in the two pattern cuts that respectively contain the major and minor axis of the ellipse</w:t>
      </w:r>
      <w:bookmarkStart w:id="27" w:name="_Hlk500327898"/>
      <w:bookmarkStart w:id="28" w:name="_Hlk490252228"/>
      <w:bookmarkStart w:id="29" w:name="_Hlk494631435"/>
    </w:p>
    <w:bookmarkEnd w:id="27"/>
    <w:p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rsidR="00376C5D" w:rsidRPr="00F95B02" w:rsidRDefault="00376C5D" w:rsidP="00376C5D">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28"/>
    <w:bookmarkEnd w:id="29"/>
    <w:p w:rsidR="00376C5D" w:rsidRPr="00F95B02" w:rsidRDefault="00376C5D" w:rsidP="00376C5D">
      <w:pPr>
        <w:rPr>
          <w:lang w:eastAsia="zh-CN"/>
        </w:rPr>
      </w:pPr>
      <w:r>
        <w:rPr>
          <w:rFonts w:cs="v5.0.0"/>
          <w:b/>
          <w:bCs/>
        </w:rPr>
        <w:t>M</w:t>
      </w:r>
      <w:r w:rsidRPr="00F95B02">
        <w:rPr>
          <w:rFonts w:cs="v5.0.0"/>
          <w:b/>
          <w:bCs/>
        </w:rPr>
        <w:t xml:space="preserve">aximum output power: </w:t>
      </w:r>
      <w:r w:rsidR="00D11E8F" w:rsidRPr="00D11E8F">
        <w:rPr>
          <w:lang w:eastAsia="zh-CN"/>
        </w:rPr>
        <w:t xml:space="preserve">mean power level measured within the </w:t>
      </w:r>
      <w:r w:rsidR="00D80EA8" w:rsidRPr="00D80EA8">
        <w:rPr>
          <w:i/>
          <w:lang w:eastAsia="zh-CN"/>
        </w:rPr>
        <w:t>passband</w:t>
      </w:r>
      <w:r w:rsidR="00D11E8F" w:rsidRPr="00D11E8F">
        <w:rPr>
          <w:lang w:eastAsia="zh-CN"/>
        </w:rPr>
        <w:t xml:space="preserve"> at the </w:t>
      </w:r>
      <w:r w:rsidR="00D80EA8" w:rsidRPr="00D80EA8">
        <w:rPr>
          <w:i/>
          <w:lang w:eastAsia="zh-CN"/>
        </w:rPr>
        <w:t>antenna connector</w:t>
      </w:r>
      <w:r w:rsidR="00D11E8F" w:rsidRPr="00D11E8F">
        <w:rPr>
          <w:lang w:eastAsia="zh-CN"/>
        </w:rPr>
        <w:t>, during the transmitter ON period in a specified reference condition</w:t>
      </w:r>
    </w:p>
    <w:p w:rsidR="00376C5D" w:rsidRPr="00F95B02" w:rsidRDefault="00376C5D" w:rsidP="00376C5D">
      <w:r>
        <w:rPr>
          <w:rFonts w:cs="v5.0.0"/>
          <w:b/>
          <w:bCs/>
        </w:rPr>
        <w:t>M</w:t>
      </w:r>
      <w:r w:rsidRPr="00F95B02">
        <w:rPr>
          <w:rFonts w:cs="v5.0.0"/>
          <w:b/>
          <w:bCs/>
        </w:rPr>
        <w:t xml:space="preserve">aximum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carrier TRP output</w:t>
      </w:r>
      <w:r w:rsidRPr="00F95B02">
        <w:t xml:space="preserve"> power (P</w:t>
      </w:r>
      <w:r w:rsidRPr="00F95B02">
        <w:rPr>
          <w:vertAlign w:val="subscript"/>
        </w:rPr>
        <w:t>rated,TRP</w:t>
      </w:r>
      <w:r w:rsidRPr="00F95B02">
        <w:t>)</w:t>
      </w:r>
    </w:p>
    <w:p w:rsidR="00376C5D" w:rsidRPr="00F95B02" w:rsidRDefault="00376C5D" w:rsidP="00376C5D">
      <w:r>
        <w:rPr>
          <w:b/>
        </w:rPr>
        <w:t>M</w:t>
      </w:r>
      <w:r w:rsidRPr="00F95B02">
        <w:rPr>
          <w:b/>
        </w:rPr>
        <w:t>easurement bandwidth</w:t>
      </w:r>
      <w:r w:rsidRPr="00F95B02">
        <w:t>: RF bandwidth in which an emission level is specified</w:t>
      </w:r>
    </w:p>
    <w:p w:rsidR="00376C5D" w:rsidRPr="00F95B02" w:rsidRDefault="00376C5D" w:rsidP="00376C5D">
      <w:r>
        <w:rPr>
          <w:b/>
        </w:rPr>
        <w:lastRenderedPageBreak/>
        <w:t>M</w:t>
      </w:r>
      <w:r w:rsidRPr="00F95B02">
        <w:rPr>
          <w:b/>
        </w:rPr>
        <w:t>ulti-band</w:t>
      </w:r>
      <w:r>
        <w:rPr>
          <w:b/>
        </w:rPr>
        <w:t xml:space="preserve"> repeater: </w:t>
      </w:r>
      <w:r w:rsidR="0026478B" w:rsidRPr="0026478B">
        <w:rPr>
          <w:i/>
          <w:iCs/>
        </w:rPr>
        <w:t>Repeater Type 1-C</w:t>
      </w:r>
      <w:r w:rsidRPr="002D1C3F">
        <w:t xml:space="preserve"> whose </w:t>
      </w:r>
      <w:r w:rsidR="00D80EA8" w:rsidRPr="00D80EA8">
        <w:rPr>
          <w:i/>
        </w:rPr>
        <w:t>antenna connector</w:t>
      </w:r>
      <w:r w:rsidRPr="002D1C3F">
        <w:t xml:space="preserve"> is associated with a transmitter and/or receiver that is characterized by the ability to process two or more </w:t>
      </w:r>
      <w:r w:rsidR="00D80EA8" w:rsidRPr="00D80EA8">
        <w:rPr>
          <w:i/>
        </w:rPr>
        <w:t>passband</w:t>
      </w:r>
      <w:r w:rsidR="0026478B" w:rsidRPr="0026478B">
        <w:rPr>
          <w:i/>
          <w:iCs/>
        </w:rPr>
        <w:t>(s)</w:t>
      </w:r>
      <w:r w:rsidRPr="002D1C3F">
        <w:t xml:space="preserve"> in common active RF components simultaneously, where at least one </w:t>
      </w:r>
      <w:r w:rsidR="00D80EA8" w:rsidRPr="00D80EA8">
        <w:rPr>
          <w:i/>
        </w:rPr>
        <w:t>passband</w:t>
      </w:r>
      <w:r w:rsidRPr="002D1C3F">
        <w:t xml:space="preserve"> is configured at a different operating band than the other </w:t>
      </w:r>
      <w:r w:rsidR="00D80EA8" w:rsidRPr="00D80EA8">
        <w:rPr>
          <w:i/>
        </w:rPr>
        <w:t>passband</w:t>
      </w:r>
      <w:r w:rsidR="0026478B" w:rsidRPr="0026478B">
        <w:rPr>
          <w:i/>
          <w:iCs/>
        </w:rPr>
        <w:t>(s)</w:t>
      </w:r>
      <w:r w:rsidRPr="002D1C3F">
        <w:t xml:space="preserve"> and where this different operating band is not a sub-band or superseding-band of another supported operating band </w:t>
      </w:r>
    </w:p>
    <w:p w:rsidR="00376C5D" w:rsidRDefault="00376C5D" w:rsidP="00376C5D">
      <w:pPr>
        <w:tabs>
          <w:tab w:val="left" w:pos="2448"/>
          <w:tab w:val="left" w:pos="9468"/>
        </w:tabs>
        <w:rPr>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rsidR="00376C5D" w:rsidRPr="00661A01" w:rsidRDefault="00376C5D" w:rsidP="00376C5D">
      <w:pPr>
        <w:pStyle w:val="Guidance"/>
        <w:rPr>
          <w:color w:val="000000" w:themeColor="text1"/>
        </w:rPr>
      </w:pPr>
      <w:r w:rsidRPr="00661A01">
        <w:rPr>
          <w:b/>
          <w:i w:val="0"/>
          <w:color w:val="000000" w:themeColor="text1"/>
        </w:rPr>
        <w:t>Passband: [</w:t>
      </w:r>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00D80EA8" w:rsidRPr="00D80EA8">
        <w:rPr>
          <w:color w:val="000000" w:themeColor="text1"/>
        </w:rPr>
        <w:t>passband</w:t>
      </w:r>
      <w:r w:rsidRPr="00661A01">
        <w:rPr>
          <w:i w:val="0"/>
          <w:color w:val="000000" w:themeColor="text1"/>
        </w:rPr>
        <w:t xml:space="preserve">, a repeater can have one or several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all channels within the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shall belong to a single operator or collaborating operators.]</w:t>
      </w:r>
    </w:p>
    <w:p w:rsidR="00376C5D" w:rsidRPr="00F95B02" w:rsidRDefault="00376C5D" w:rsidP="00376C5D">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rsidR="00376C5D" w:rsidRPr="00F95B02" w:rsidRDefault="00376C5D" w:rsidP="00376C5D">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00D80EA8" w:rsidRPr="00D80EA8">
        <w:rPr>
          <w:bCs/>
          <w:i/>
        </w:rPr>
        <w:t>passband</w:t>
      </w:r>
      <w:r w:rsidRPr="00F95B02">
        <w:rPr>
          <w:bCs/>
        </w:rPr>
        <w:t xml:space="preserve"> and the lower edge of the lowest used </w:t>
      </w:r>
      <w:r w:rsidR="00D80EA8" w:rsidRPr="00D80EA8">
        <w:rPr>
          <w:bCs/>
          <w:i/>
        </w:rPr>
        <w:t>passband</w:t>
      </w:r>
    </w:p>
    <w:p w:rsidR="00376C5D" w:rsidRPr="00F95B02" w:rsidRDefault="00376C5D" w:rsidP="00376C5D">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NR 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rsidR="00376C5D" w:rsidRDefault="00376C5D" w:rsidP="00376C5D">
      <w:r>
        <w:rPr>
          <w:b/>
        </w:rPr>
        <w:t>R</w:t>
      </w:r>
      <w:r w:rsidRPr="00661A01">
        <w:rPr>
          <w:b/>
        </w:rPr>
        <w:t>ated output power</w:t>
      </w:r>
      <w:r>
        <w:t xml:space="preserve">: </w:t>
      </w:r>
      <w:r w:rsidRPr="00F95B02">
        <w:t xml:space="preserve">mean power level associated with a </w:t>
      </w:r>
      <w:r w:rsidR="00D80EA8" w:rsidRPr="00D80EA8">
        <w:rPr>
          <w:i/>
        </w:rPr>
        <w:t>passband</w:t>
      </w:r>
      <w:r w:rsidRPr="00F95B02">
        <w:t xml:space="preserve"> the manufacturer has declared to be available at the </w:t>
      </w:r>
      <w:r w:rsidR="00D80EA8" w:rsidRPr="00D80EA8">
        <w:rPr>
          <w:i/>
        </w:rPr>
        <w:t>antenna connector</w:t>
      </w:r>
    </w:p>
    <w:p w:rsidR="00376C5D" w:rsidRDefault="00376C5D" w:rsidP="00376C5D">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rsidR="00376C5D" w:rsidRPr="00661A01" w:rsidRDefault="00376C5D" w:rsidP="00376C5D">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rsidR="00376C5D" w:rsidRPr="00661A01" w:rsidRDefault="00376C5D" w:rsidP="00376C5D">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rsidR="00376C5D" w:rsidRPr="00661A01" w:rsidRDefault="00376C5D" w:rsidP="00376C5D">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rsidR="00376C5D" w:rsidRPr="009638DC" w:rsidRDefault="00376C5D" w:rsidP="00376C5D">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r>
        <w:rPr>
          <w:i/>
          <w:lang w:eastAsia="sv-SE"/>
        </w:rPr>
        <w:t>NR repeater</w:t>
      </w:r>
    </w:p>
    <w:p w:rsidR="00376C5D" w:rsidRDefault="00376C5D" w:rsidP="00376C5D">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rsidR="00376C5D" w:rsidRPr="00F95B02" w:rsidRDefault="00376C5D" w:rsidP="00376C5D">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rsidR="00376C5D" w:rsidRPr="00F95B02" w:rsidRDefault="00376C5D" w:rsidP="00376C5D">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rsidR="00376C5D" w:rsidRPr="00F95B02" w:rsidRDefault="00376C5D" w:rsidP="00376C5D">
      <w:pPr>
        <w:pStyle w:val="NO"/>
      </w:pPr>
      <w:r w:rsidRPr="00F95B02">
        <w:t>NOTE:</w:t>
      </w:r>
      <w:r w:rsidRPr="00F95B02">
        <w:tab/>
        <w:t xml:space="preserve">The </w:t>
      </w:r>
      <w:r w:rsidRPr="00F95B02">
        <w:rPr>
          <w:i/>
        </w:rPr>
        <w:t>total radiated power</w:t>
      </w:r>
      <w:r w:rsidRPr="00F95B02">
        <w:t xml:space="preserve"> is the power radiating in all direction for</w:t>
      </w:r>
      <w:r w:rsidR="002E16EA">
        <w:t xml:space="preserve"> two orthogonal polarizations.</w:t>
      </w:r>
      <w:r w:rsidR="002E16EA">
        <w:rPr>
          <w:rFonts w:hint="eastAsia"/>
          <w:lang w:eastAsia="zh-CN"/>
        </w:rPr>
        <w:t xml:space="preserve"> </w:t>
      </w:r>
      <w:r w:rsidRPr="00F95B02">
        <w:rPr>
          <w:i/>
        </w:rPr>
        <w:t>Total radiated power</w:t>
      </w:r>
      <w:r w:rsidRPr="00F95B02">
        <w:t xml:space="preserve"> is defined in both the near-field region and the far-field region</w:t>
      </w:r>
    </w:p>
    <w:p w:rsidR="00376C5D" w:rsidRPr="00F95B02" w:rsidRDefault="00376C5D" w:rsidP="00376C5D">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NR repeater</w:t>
      </w:r>
      <w:r w:rsidRPr="00F95B02">
        <w:rPr>
          <w:lang w:eastAsia="zh-CN"/>
        </w:rPr>
        <w:t>, measured in resource block units</w:t>
      </w:r>
    </w:p>
    <w:p w:rsidR="00376C5D" w:rsidRPr="00F95B02" w:rsidRDefault="00376C5D" w:rsidP="00376C5D">
      <w:r>
        <w:rPr>
          <w:b/>
          <w:bCs/>
        </w:rPr>
        <w:lastRenderedPageBreak/>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rsidR="00376C5D" w:rsidRPr="00A65D56" w:rsidRDefault="00376C5D" w:rsidP="00376C5D">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rsidR="00376C5D" w:rsidRDefault="00376C5D" w:rsidP="00376C5D">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Time period during which the transmitter is switching from the OFF period to the ON period or vice versa</w:t>
      </w:r>
      <w:r w:rsidRPr="00444D1D">
        <w:rPr>
          <w:rFonts w:cs="v5.0.0"/>
          <w:lang w:eastAsia="ko-KR"/>
        </w:rPr>
        <w:t xml:space="preserve"> </w:t>
      </w:r>
    </w:p>
    <w:p w:rsidR="00080512" w:rsidRPr="004D3578" w:rsidRDefault="00080512">
      <w:pPr>
        <w:pStyle w:val="2"/>
      </w:pPr>
      <w:bookmarkStart w:id="30" w:name="_Toc97737177"/>
      <w:r w:rsidRPr="004D3578">
        <w:t>3.2</w:t>
      </w:r>
      <w:r w:rsidRPr="004D3578">
        <w:tab/>
        <w:t>Symbols</w:t>
      </w:r>
      <w:bookmarkEnd w:id="30"/>
    </w:p>
    <w:p w:rsidR="00777D49" w:rsidRPr="004D3578" w:rsidRDefault="00777D49" w:rsidP="00777D49">
      <w:pPr>
        <w:keepNext/>
      </w:pPr>
      <w:r w:rsidRPr="004D3578">
        <w:t>For the purposes of the present document, the following symbols apply:</w:t>
      </w:r>
    </w:p>
    <w:p w:rsidR="00777D49" w:rsidRPr="00661A01" w:rsidRDefault="00777D49" w:rsidP="00777D49">
      <w:pPr>
        <w:pStyle w:val="EW"/>
        <w:rPr>
          <w:color w:val="000000" w:themeColor="text1"/>
          <w:lang w:eastAsia="zh-CN"/>
        </w:rPr>
      </w:pPr>
      <w:r w:rsidRPr="00661A01">
        <w:rPr>
          <w:color w:val="000000" w:themeColor="text1"/>
          <w:lang w:eastAsia="zh-CN"/>
        </w:rPr>
        <w:t>F</w:t>
      </w:r>
      <w:r w:rsidRPr="00661A01">
        <w:rPr>
          <w:color w:val="000000" w:themeColor="text1"/>
          <w:vertAlign w:val="subscript"/>
          <w:lang w:eastAsia="zh-CN"/>
        </w:rPr>
        <w:t>FBWhigh</w:t>
      </w:r>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rsidR="00777D49" w:rsidRPr="00661A01" w:rsidRDefault="00777D49" w:rsidP="00777D49">
      <w:pPr>
        <w:pStyle w:val="EW"/>
        <w:rPr>
          <w:color w:val="000000" w:themeColor="text1"/>
        </w:rPr>
      </w:pPr>
      <w:r w:rsidRPr="00661A01">
        <w:rPr>
          <w:color w:val="000000" w:themeColor="text1"/>
          <w:lang w:eastAsia="zh-CN"/>
        </w:rPr>
        <w:t>F</w:t>
      </w:r>
      <w:r w:rsidRPr="00661A01">
        <w:rPr>
          <w:color w:val="000000" w:themeColor="text1"/>
          <w:vertAlign w:val="subscript"/>
          <w:lang w:eastAsia="zh-CN"/>
        </w:rPr>
        <w:t>FBWlow</w:t>
      </w:r>
      <w:r w:rsidRPr="00661A01">
        <w:rPr>
          <w:color w:val="000000" w:themeColor="text1"/>
          <w:lang w:eastAsia="zh-CN"/>
        </w:rPr>
        <w:tab/>
        <w:t xml:space="preserve">Lowest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rsidR="00777D49" w:rsidRDefault="00777D49" w:rsidP="00777D49">
      <w:pPr>
        <w:pStyle w:val="EW"/>
        <w:rPr>
          <w:color w:val="000000" w:themeColor="text1"/>
          <w:lang w:eastAsia="zh-CN"/>
        </w:rPr>
      </w:pPr>
      <w:r w:rsidRPr="00661A01">
        <w:rPr>
          <w:color w:val="000000" w:themeColor="text1"/>
          <w:lang w:eastAsia="zh-CN"/>
        </w:rPr>
        <w:t>P</w:t>
      </w:r>
      <w:r w:rsidRPr="00661A01">
        <w:rPr>
          <w:color w:val="000000" w:themeColor="text1"/>
          <w:vertAlign w:val="subscript"/>
          <w:lang w:eastAsia="zh-CN"/>
        </w:rPr>
        <w:t>rated,out</w:t>
      </w:r>
      <w:r w:rsidRPr="00661A01">
        <w:rPr>
          <w:color w:val="000000" w:themeColor="text1"/>
          <w:lang w:eastAsia="zh-CN"/>
        </w:rPr>
        <w:tab/>
        <w:t>Maximum rated output power conducted</w:t>
      </w:r>
    </w:p>
    <w:p w:rsidR="00214047" w:rsidRPr="00214047" w:rsidRDefault="00214047" w:rsidP="00214047">
      <w:pPr>
        <w:pStyle w:val="EW"/>
        <w:rPr>
          <w:lang w:eastAsia="zh-CN"/>
        </w:rPr>
      </w:pPr>
      <w:r w:rsidRPr="00214047">
        <w:rPr>
          <w:lang w:eastAsia="zh-CN"/>
        </w:rPr>
        <w:t>P</w:t>
      </w:r>
      <w:r w:rsidRPr="00214047">
        <w:rPr>
          <w:vertAlign w:val="subscript"/>
          <w:lang w:eastAsia="zh-CN"/>
        </w:rPr>
        <w:t>rated,out_AC</w:t>
      </w:r>
      <w:r w:rsidRPr="00214047">
        <w:rPr>
          <w:lang w:eastAsia="zh-CN"/>
        </w:rPr>
        <w:tab/>
        <w:t xml:space="preserve">Maximum rated output power at the </w:t>
      </w:r>
      <w:r w:rsidR="00D80EA8" w:rsidRPr="00D80EA8">
        <w:rPr>
          <w:i/>
          <w:lang w:eastAsia="zh-CN"/>
        </w:rPr>
        <w:t>antenna connector</w:t>
      </w:r>
    </w:p>
    <w:p w:rsidR="00777D49" w:rsidRPr="00214047" w:rsidRDefault="00777D49" w:rsidP="00777D49">
      <w:pPr>
        <w:pStyle w:val="EW"/>
        <w:rPr>
          <w:lang w:eastAsia="zh-CN"/>
        </w:rPr>
      </w:pPr>
      <w:r w:rsidRPr="00214047">
        <w:t>P</w:t>
      </w:r>
      <w:r w:rsidRPr="00214047">
        <w:rPr>
          <w:vertAlign w:val="subscript"/>
        </w:rPr>
        <w:t>rated,out,EIRP</w:t>
      </w:r>
      <w:r w:rsidRPr="00214047">
        <w:rPr>
          <w:vertAlign w:val="subscript"/>
        </w:rPr>
        <w:tab/>
      </w:r>
      <w:r w:rsidRPr="00214047">
        <w:rPr>
          <w:lang w:eastAsia="zh-CN"/>
        </w:rPr>
        <w:t>Maximum rated output power EIRP</w:t>
      </w:r>
    </w:p>
    <w:p w:rsidR="00777D49" w:rsidRPr="00214047" w:rsidRDefault="00777D49" w:rsidP="00777D49">
      <w:pPr>
        <w:pStyle w:val="EW"/>
        <w:rPr>
          <w:vertAlign w:val="subscript"/>
        </w:rPr>
      </w:pPr>
      <w:r w:rsidRPr="00214047">
        <w:t>P</w:t>
      </w:r>
      <w:r w:rsidRPr="00214047">
        <w:rPr>
          <w:vertAlign w:val="subscript"/>
        </w:rPr>
        <w:t>rated,out,TRP</w:t>
      </w:r>
      <w:r w:rsidRPr="00214047">
        <w:rPr>
          <w:vertAlign w:val="subscript"/>
        </w:rPr>
        <w:tab/>
      </w:r>
      <w:r w:rsidRPr="00214047">
        <w:rPr>
          <w:lang w:eastAsia="zh-CN"/>
        </w:rPr>
        <w:t>Maximum rated output power TRP</w:t>
      </w:r>
    </w:p>
    <w:p w:rsidR="00777D49" w:rsidRPr="00214047" w:rsidRDefault="00777D49" w:rsidP="00777D49">
      <w:pPr>
        <w:pStyle w:val="EW"/>
        <w:rPr>
          <w:i/>
          <w:lang w:eastAsia="zh-CN"/>
        </w:rPr>
      </w:pPr>
      <w:r w:rsidRPr="00214047">
        <w:rPr>
          <w:lang w:eastAsia="zh-CN"/>
        </w:rPr>
        <w:t>P</w:t>
      </w:r>
      <w:r w:rsidRPr="00214047">
        <w:rPr>
          <w:vertAlign w:val="subscript"/>
          <w:lang w:eastAsia="zh-CN"/>
        </w:rPr>
        <w:t>rated,in</w:t>
      </w:r>
      <w:r w:rsidRPr="00214047">
        <w:rPr>
          <w:lang w:eastAsia="zh-CN"/>
        </w:rPr>
        <w:tab/>
        <w:t xml:space="preserve">Input power intended to produce the </w:t>
      </w:r>
      <w:r w:rsidRPr="00214047">
        <w:rPr>
          <w:i/>
          <w:lang w:eastAsia="zh-CN"/>
        </w:rPr>
        <w:t>maximum rated output power</w:t>
      </w:r>
    </w:p>
    <w:p w:rsidR="00214047" w:rsidRPr="00214047" w:rsidRDefault="00214047" w:rsidP="00214047">
      <w:pPr>
        <w:pStyle w:val="EW"/>
        <w:rPr>
          <w:lang w:eastAsia="zh-CN"/>
        </w:rPr>
      </w:pPr>
      <w:r w:rsidRPr="00214047">
        <w:rPr>
          <w:lang w:eastAsia="zh-CN"/>
        </w:rPr>
        <w:t>P</w:t>
      </w:r>
      <w:r w:rsidRPr="00214047">
        <w:rPr>
          <w:vertAlign w:val="subscript"/>
          <w:lang w:eastAsia="zh-CN"/>
        </w:rPr>
        <w:t>rated,in_AC</w:t>
      </w:r>
      <w:r w:rsidRPr="00214047">
        <w:rPr>
          <w:lang w:eastAsia="zh-CN"/>
        </w:rPr>
        <w:tab/>
        <w:t>Input power intended to produce the maximum rated output power (P</w:t>
      </w:r>
      <w:r w:rsidRPr="00214047">
        <w:rPr>
          <w:vertAlign w:val="subscript"/>
          <w:lang w:eastAsia="zh-CN"/>
        </w:rPr>
        <w:t>rated,out</w:t>
      </w:r>
      <w:r w:rsidRPr="00214047">
        <w:rPr>
          <w:lang w:eastAsia="zh-CN"/>
        </w:rPr>
        <w:t xml:space="preserve">) at the </w:t>
      </w:r>
      <w:r w:rsidR="00D80EA8" w:rsidRPr="00D80EA8">
        <w:rPr>
          <w:i/>
          <w:lang w:eastAsia="zh-CN"/>
        </w:rPr>
        <w:t>antenna connector</w:t>
      </w:r>
    </w:p>
    <w:p w:rsidR="00777D49" w:rsidRPr="00214047" w:rsidRDefault="00777D49" w:rsidP="00777D49">
      <w:pPr>
        <w:pStyle w:val="EW"/>
        <w:rPr>
          <w:i/>
          <w:lang w:eastAsia="zh-CN"/>
        </w:rPr>
      </w:pPr>
      <w:r w:rsidRPr="00214047">
        <w:t>P</w:t>
      </w:r>
      <w:r w:rsidRPr="00214047">
        <w:rPr>
          <w:vertAlign w:val="subscript"/>
        </w:rPr>
        <w:t>max,out</w:t>
      </w:r>
      <w:r w:rsidRPr="00214047">
        <w:rPr>
          <w:vertAlign w:val="subscript"/>
        </w:rPr>
        <w:tab/>
      </w:r>
      <w:r w:rsidRPr="00214047">
        <w:rPr>
          <w:i/>
        </w:rPr>
        <w:t xml:space="preserve">Maximum carrier output power </w:t>
      </w:r>
      <w:r w:rsidRPr="00214047">
        <w:t>measured</w:t>
      </w:r>
      <w:r w:rsidRPr="00214047">
        <w:rPr>
          <w:i/>
        </w:rPr>
        <w:t xml:space="preserve"> </w:t>
      </w:r>
      <w:r w:rsidRPr="00214047">
        <w:t>per</w:t>
      </w:r>
      <w:r w:rsidRPr="00214047">
        <w:rPr>
          <w:i/>
        </w:rPr>
        <w:t xml:space="preserve"> </w:t>
      </w:r>
      <w:r w:rsidR="00D80EA8" w:rsidRPr="00D80EA8">
        <w:rPr>
          <w:i/>
        </w:rPr>
        <w:t>antenna connector</w:t>
      </w:r>
    </w:p>
    <w:p w:rsidR="00214047" w:rsidRPr="00214047" w:rsidRDefault="00214047" w:rsidP="00214047">
      <w:pPr>
        <w:pStyle w:val="EW"/>
        <w:rPr>
          <w:lang w:eastAsia="zh-CN"/>
        </w:rPr>
      </w:pPr>
      <w:r w:rsidRPr="00214047">
        <w:t>P</w:t>
      </w:r>
      <w:r w:rsidRPr="00214047">
        <w:rPr>
          <w:vertAlign w:val="subscript"/>
        </w:rPr>
        <w:t>max,out_AC</w:t>
      </w:r>
      <w:r w:rsidRPr="00214047">
        <w:rPr>
          <w:vertAlign w:val="subscript"/>
        </w:rPr>
        <w:tab/>
      </w:r>
      <w:r w:rsidRPr="00214047">
        <w:rPr>
          <w:i/>
        </w:rPr>
        <w:t xml:space="preserve">Maximum output power </w:t>
      </w:r>
      <w:r w:rsidRPr="00214047">
        <w:t>measured</w:t>
      </w:r>
      <w:r w:rsidRPr="00214047">
        <w:rPr>
          <w:i/>
        </w:rPr>
        <w:t xml:space="preserve"> </w:t>
      </w:r>
      <w:r w:rsidRPr="00214047">
        <w:t>per</w:t>
      </w:r>
      <w:r w:rsidRPr="00214047">
        <w:rPr>
          <w:i/>
        </w:rPr>
        <w:t xml:space="preserve"> </w:t>
      </w:r>
      <w:r w:rsidR="00D80EA8" w:rsidRPr="00D80EA8">
        <w:rPr>
          <w:i/>
        </w:rPr>
        <w:t>antenna connector</w:t>
      </w:r>
      <w:r w:rsidRPr="00214047">
        <w:rPr>
          <w:lang w:eastAsia="zh-CN"/>
        </w:rPr>
        <w:t xml:space="preserve"> at the </w:t>
      </w:r>
      <w:r w:rsidR="00D80EA8" w:rsidRPr="00D80EA8">
        <w:rPr>
          <w:i/>
          <w:lang w:eastAsia="zh-CN"/>
        </w:rPr>
        <w:t>antenna connector</w:t>
      </w:r>
    </w:p>
    <w:p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max,out,,EIRP</w:t>
      </w:r>
      <w:r w:rsidRPr="00661A01">
        <w:rPr>
          <w:color w:val="000000" w:themeColor="text1"/>
          <w:vertAlign w:val="subscript"/>
        </w:rPr>
        <w:tab/>
      </w:r>
      <w:r w:rsidRPr="00661A01">
        <w:rPr>
          <w:color w:val="000000" w:themeColor="text1"/>
          <w:lang w:eastAsia="zh-CN"/>
        </w:rPr>
        <w:t xml:space="preserve">The </w:t>
      </w:r>
      <w:r w:rsidRPr="00661A01">
        <w:rPr>
          <w:color w:val="000000" w:themeColor="text1"/>
        </w:rPr>
        <w:t>maximum EIRP</w:t>
      </w:r>
      <w:r w:rsidRPr="00661A01">
        <w:rPr>
          <w:i/>
          <w:color w:val="000000" w:themeColor="text1"/>
        </w:rPr>
        <w:t xml:space="preserve">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max,out,TRP</w:t>
      </w:r>
      <w:r w:rsidRPr="00661A01">
        <w:rPr>
          <w:color w:val="000000" w:themeColor="text1"/>
          <w:vertAlign w:val="subscript"/>
        </w:rPr>
        <w:tab/>
      </w:r>
      <w:r w:rsidRPr="00661A01">
        <w:rPr>
          <w:i/>
          <w:color w:val="000000" w:themeColor="text1"/>
        </w:rPr>
        <w:t xml:space="preserve">Maximum TRP output power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rsidR="00080512" w:rsidRPr="00777D49" w:rsidRDefault="00080512">
      <w:pPr>
        <w:pStyle w:val="EW"/>
      </w:pPr>
    </w:p>
    <w:p w:rsidR="00080512" w:rsidRPr="004D3578" w:rsidRDefault="00080512">
      <w:pPr>
        <w:pStyle w:val="2"/>
      </w:pPr>
      <w:bookmarkStart w:id="31" w:name="_Toc97737178"/>
      <w:r w:rsidRPr="004D3578">
        <w:t>3.3</w:t>
      </w:r>
      <w:r w:rsidRPr="004D3578">
        <w:tab/>
        <w:t>Abbreviations</w:t>
      </w:r>
      <w:bookmarkEnd w:id="31"/>
    </w:p>
    <w:p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50419" w:rsidRPr="00F95B02" w:rsidRDefault="00150419" w:rsidP="00150419">
      <w:pPr>
        <w:pStyle w:val="EW"/>
      </w:pPr>
      <w:bookmarkStart w:id="32" w:name="_Hlk494631454"/>
      <w:r w:rsidRPr="00F95B02">
        <w:t>ACLR</w:t>
      </w:r>
      <w:r w:rsidRPr="00F95B02">
        <w:tab/>
        <w:t>Adjacent Channel Leakage Ratio</w:t>
      </w:r>
    </w:p>
    <w:p w:rsidR="00150419" w:rsidRPr="00F95B02" w:rsidRDefault="00150419" w:rsidP="00150419">
      <w:pPr>
        <w:pStyle w:val="EW"/>
      </w:pPr>
      <w:r w:rsidRPr="00F95B02">
        <w:t>ACS</w:t>
      </w:r>
      <w:r w:rsidRPr="00F95B02">
        <w:tab/>
        <w:t>Adjacent Channel Selectivity</w:t>
      </w:r>
    </w:p>
    <w:p w:rsidR="00150419" w:rsidRPr="00F95B02" w:rsidRDefault="00150419" w:rsidP="00150419">
      <w:pPr>
        <w:pStyle w:val="EW"/>
      </w:pPr>
      <w:r w:rsidRPr="00F95B02">
        <w:t>BW</w:t>
      </w:r>
      <w:r w:rsidRPr="00F95B02">
        <w:tab/>
        <w:t>Bandwidth</w:t>
      </w:r>
    </w:p>
    <w:p w:rsidR="00150419" w:rsidRPr="00F95B02" w:rsidRDefault="00150419" w:rsidP="00150419">
      <w:pPr>
        <w:pStyle w:val="EW"/>
      </w:pPr>
      <w:r w:rsidRPr="00F95B02">
        <w:t>CACLR</w:t>
      </w:r>
      <w:r w:rsidRPr="00F95B02">
        <w:tab/>
        <w:t>Cumulative ACLR</w:t>
      </w:r>
    </w:p>
    <w:p w:rsidR="00150419" w:rsidRPr="00F95B02" w:rsidRDefault="00150419" w:rsidP="00150419">
      <w:pPr>
        <w:pStyle w:val="EW"/>
      </w:pPr>
      <w:r w:rsidRPr="00F95B02">
        <w:t>EIRP</w:t>
      </w:r>
      <w:r w:rsidRPr="00F95B02">
        <w:tab/>
        <w:t>Effective Isotropic Radiated Power</w:t>
      </w:r>
    </w:p>
    <w:p w:rsidR="00150419" w:rsidRPr="00F95B02" w:rsidRDefault="00150419" w:rsidP="00150419">
      <w:pPr>
        <w:pStyle w:val="EW"/>
        <w:rPr>
          <w:rFonts w:cs="v4.2.0"/>
        </w:rPr>
      </w:pPr>
      <w:r w:rsidRPr="00F95B02">
        <w:rPr>
          <w:rFonts w:cs="v4.2.0"/>
        </w:rPr>
        <w:t>EVM</w:t>
      </w:r>
      <w:r w:rsidRPr="00F95B02">
        <w:rPr>
          <w:rFonts w:cs="v4.2.0"/>
        </w:rPr>
        <w:tab/>
        <w:t>Error Vector Magnitude</w:t>
      </w:r>
    </w:p>
    <w:p w:rsidR="00150419" w:rsidRPr="00F95B02" w:rsidRDefault="00150419" w:rsidP="00150419">
      <w:pPr>
        <w:pStyle w:val="EW"/>
      </w:pPr>
      <w:r w:rsidRPr="00F95B02">
        <w:t>FBW</w:t>
      </w:r>
      <w:r w:rsidRPr="00F95B02">
        <w:tab/>
        <w:t>Fractional Bandwidth</w:t>
      </w:r>
    </w:p>
    <w:p w:rsidR="00150419" w:rsidRPr="00F95B02" w:rsidRDefault="00150419" w:rsidP="00150419">
      <w:pPr>
        <w:pStyle w:val="EW"/>
      </w:pPr>
      <w:r w:rsidRPr="00F95B02">
        <w:t>LA</w:t>
      </w:r>
      <w:r w:rsidRPr="00F95B02">
        <w:tab/>
        <w:t>Local Area</w:t>
      </w:r>
    </w:p>
    <w:p w:rsidR="00150419" w:rsidRPr="00F95B02" w:rsidRDefault="00150419" w:rsidP="00150419">
      <w:pPr>
        <w:pStyle w:val="EW"/>
      </w:pPr>
      <w:r w:rsidRPr="00F95B02">
        <w:t>MR</w:t>
      </w:r>
      <w:r w:rsidRPr="00F95B02">
        <w:tab/>
        <w:t>Medium Range</w:t>
      </w:r>
    </w:p>
    <w:p w:rsidR="00150419" w:rsidRPr="00F95B02" w:rsidRDefault="00150419" w:rsidP="00150419">
      <w:pPr>
        <w:pStyle w:val="EW"/>
      </w:pPr>
      <w:r w:rsidRPr="00F95B02">
        <w:lastRenderedPageBreak/>
        <w:t>NR</w:t>
      </w:r>
      <w:r w:rsidRPr="00F95B02">
        <w:tab/>
        <w:t>New Radio</w:t>
      </w:r>
    </w:p>
    <w:p w:rsidR="00150419" w:rsidRPr="00F95B02" w:rsidRDefault="00150419" w:rsidP="00150419">
      <w:pPr>
        <w:pStyle w:val="EW"/>
      </w:pPr>
      <w:r w:rsidRPr="00F95B02">
        <w:t>OBUE</w:t>
      </w:r>
      <w:r w:rsidRPr="00F95B02">
        <w:tab/>
        <w:t>Operating Band Unwanted Emissions</w:t>
      </w:r>
    </w:p>
    <w:p w:rsidR="00150419" w:rsidRPr="00F95B02" w:rsidRDefault="00150419" w:rsidP="00150419">
      <w:pPr>
        <w:pStyle w:val="EW"/>
        <w:rPr>
          <w:rFonts w:eastAsia="宋体"/>
          <w:lang w:val="en-US" w:eastAsia="zh-CN"/>
        </w:rPr>
      </w:pPr>
      <w:r w:rsidRPr="00F95B02">
        <w:t>OOB</w:t>
      </w:r>
      <w:r w:rsidRPr="00F95B02">
        <w:tab/>
        <w:t>Out-of-band</w:t>
      </w:r>
    </w:p>
    <w:p w:rsidR="00150419" w:rsidRPr="00F95B02" w:rsidRDefault="00150419" w:rsidP="00150419">
      <w:pPr>
        <w:pStyle w:val="EW"/>
      </w:pPr>
      <w:r w:rsidRPr="00F95B02">
        <w:t>OTA</w:t>
      </w:r>
      <w:r w:rsidRPr="00F95B02">
        <w:tab/>
        <w:t>Over-The-Air</w:t>
      </w:r>
    </w:p>
    <w:p w:rsidR="00150419" w:rsidRPr="00F95B02" w:rsidRDefault="00150419" w:rsidP="00150419">
      <w:pPr>
        <w:pStyle w:val="EW"/>
        <w:rPr>
          <w:lang w:val="fr-FR"/>
        </w:rPr>
      </w:pPr>
      <w:r w:rsidRPr="00F95B02">
        <w:rPr>
          <w:lang w:val="fr-FR"/>
        </w:rPr>
        <w:t>QAM</w:t>
      </w:r>
      <w:r w:rsidRPr="00F95B02">
        <w:rPr>
          <w:lang w:val="fr-FR"/>
        </w:rPr>
        <w:tab/>
        <w:t>Quadrature Amplitude Modulation</w:t>
      </w:r>
    </w:p>
    <w:p w:rsidR="00150419" w:rsidRPr="00F95B02" w:rsidRDefault="00150419" w:rsidP="00150419">
      <w:pPr>
        <w:pStyle w:val="EW"/>
        <w:rPr>
          <w:lang w:eastAsia="zh-CN"/>
        </w:rPr>
      </w:pPr>
      <w:r w:rsidRPr="00F95B02">
        <w:t>RF</w:t>
      </w:r>
      <w:r w:rsidRPr="00F95B02">
        <w:tab/>
        <w:t>Radio Frequency</w:t>
      </w:r>
    </w:p>
    <w:p w:rsidR="00150419" w:rsidRPr="00F95B02" w:rsidRDefault="00150419" w:rsidP="00150419">
      <w:pPr>
        <w:pStyle w:val="EW"/>
      </w:pPr>
      <w:r w:rsidRPr="00F95B02">
        <w:t>RIB</w:t>
      </w:r>
      <w:r w:rsidRPr="00F95B02">
        <w:tab/>
        <w:t>Radiated Interface Boundary</w:t>
      </w:r>
    </w:p>
    <w:p w:rsidR="00150419" w:rsidRPr="00F95B02" w:rsidRDefault="00150419" w:rsidP="00150419">
      <w:pPr>
        <w:pStyle w:val="EW"/>
        <w:rPr>
          <w:rFonts w:eastAsia="宋体"/>
          <w:lang w:val="fr-FR" w:eastAsia="zh-CN"/>
        </w:rPr>
      </w:pPr>
      <w:r w:rsidRPr="00F95B02">
        <w:rPr>
          <w:lang w:val="fr-FR"/>
        </w:rPr>
        <w:t>RB</w:t>
      </w:r>
      <w:r w:rsidRPr="00F95B02">
        <w:rPr>
          <w:lang w:val="fr-FR"/>
        </w:rPr>
        <w:tab/>
        <w:t>Resource Bloc</w:t>
      </w:r>
      <w:r w:rsidRPr="00F95B02">
        <w:rPr>
          <w:rFonts w:eastAsia="宋体" w:hint="eastAsia"/>
          <w:lang w:val="fr-FR" w:eastAsia="zh-CN"/>
        </w:rPr>
        <w:t>k</w:t>
      </w:r>
    </w:p>
    <w:p w:rsidR="00150419" w:rsidRPr="00F95B02" w:rsidRDefault="00150419" w:rsidP="00150419">
      <w:pPr>
        <w:pStyle w:val="EW"/>
        <w:rPr>
          <w:lang w:eastAsia="zh-CN"/>
        </w:rPr>
      </w:pPr>
      <w:r w:rsidRPr="00F95B02">
        <w:t>RX</w:t>
      </w:r>
      <w:r w:rsidRPr="00F95B02">
        <w:tab/>
        <w:t>Receiver</w:t>
      </w:r>
    </w:p>
    <w:p w:rsidR="00150419" w:rsidRPr="00F95B02" w:rsidRDefault="00150419" w:rsidP="00150419">
      <w:pPr>
        <w:pStyle w:val="EW"/>
      </w:pPr>
      <w:r w:rsidRPr="00F95B02">
        <w:t>TAB</w:t>
      </w:r>
      <w:r w:rsidRPr="00F95B02">
        <w:tab/>
        <w:t>Transceiver Array Boundary</w:t>
      </w:r>
    </w:p>
    <w:p w:rsidR="00150419" w:rsidRPr="00F95B02" w:rsidRDefault="00150419" w:rsidP="00150419">
      <w:pPr>
        <w:pStyle w:val="EW"/>
      </w:pPr>
      <w:r w:rsidRPr="00F95B02">
        <w:t>TX</w:t>
      </w:r>
      <w:r w:rsidRPr="00F95B02">
        <w:tab/>
        <w:t>Transmitter</w:t>
      </w:r>
    </w:p>
    <w:bookmarkEnd w:id="32"/>
    <w:p w:rsidR="00150419" w:rsidRDefault="00150419" w:rsidP="00150419">
      <w:pPr>
        <w:pStyle w:val="EW"/>
      </w:pPr>
      <w:r w:rsidRPr="00F95B02">
        <w:t>TRP</w:t>
      </w:r>
      <w:r w:rsidRPr="00F95B02">
        <w:tab/>
        <w:t>Total Radiated Power</w:t>
      </w:r>
    </w:p>
    <w:p w:rsidR="00150419" w:rsidRPr="00F95B02" w:rsidRDefault="00150419" w:rsidP="00150419">
      <w:pPr>
        <w:pStyle w:val="EW"/>
      </w:pPr>
      <w:r>
        <w:t>UL</w:t>
      </w:r>
      <w:r>
        <w:tab/>
        <w:t>Uplink</w:t>
      </w:r>
    </w:p>
    <w:p w:rsidR="00080512" w:rsidRPr="004D3578" w:rsidRDefault="00150419" w:rsidP="00150419">
      <w:pPr>
        <w:pStyle w:val="EW"/>
        <w:rPr>
          <w:lang w:eastAsia="zh-CN"/>
        </w:rPr>
      </w:pPr>
      <w:r w:rsidRPr="00F95B02">
        <w:rPr>
          <w:lang w:eastAsia="zh-CN"/>
        </w:rPr>
        <w:t>WA</w:t>
      </w:r>
      <w:r w:rsidRPr="00F95B02">
        <w:rPr>
          <w:lang w:eastAsia="zh-CN"/>
        </w:rPr>
        <w:tab/>
        <w:t>Wide Area</w:t>
      </w:r>
    </w:p>
    <w:p w:rsidR="00080512" w:rsidRPr="004D3578" w:rsidRDefault="00080512">
      <w:pPr>
        <w:pStyle w:val="10"/>
        <w:rPr>
          <w:lang w:eastAsia="zh-CN"/>
        </w:rPr>
      </w:pPr>
      <w:bookmarkStart w:id="33" w:name="clause4"/>
      <w:bookmarkStart w:id="34" w:name="_Toc97737179"/>
      <w:bookmarkEnd w:id="33"/>
      <w:r w:rsidRPr="004D3578">
        <w:t>4</w:t>
      </w:r>
      <w:r w:rsidRPr="004D3578">
        <w:tab/>
      </w:r>
      <w:r w:rsidR="00224CEF">
        <w:rPr>
          <w:rFonts w:hint="eastAsia"/>
          <w:lang w:eastAsia="zh-CN"/>
        </w:rPr>
        <w:t>General</w:t>
      </w:r>
      <w:bookmarkEnd w:id="34"/>
    </w:p>
    <w:p w:rsidR="00080512" w:rsidRPr="004D3578" w:rsidRDefault="0065715A">
      <w:pPr>
        <w:pStyle w:val="2"/>
      </w:pPr>
      <w:bookmarkStart w:id="35" w:name="_Toc97737180"/>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35"/>
    </w:p>
    <w:p w:rsidR="00BB2FD7" w:rsidRPr="00056702" w:rsidRDefault="00BB2FD7" w:rsidP="00BB2FD7">
      <w:bookmarkStart w:id="36"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BB2FD7" w:rsidRPr="00056702" w:rsidRDefault="00BB2FD7" w:rsidP="00BB2FD7">
      <w:r w:rsidRPr="00056702">
        <w:t>The measurement results returned by the test system are compared - without any modification - against the test requirements as defined by the shared risk principle.</w:t>
      </w:r>
    </w:p>
    <w:p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rsidR="0065715A" w:rsidRDefault="0065715A" w:rsidP="0065715A">
      <w:pPr>
        <w:pStyle w:val="2"/>
        <w:rPr>
          <w:lang w:eastAsia="zh-CN"/>
        </w:rPr>
      </w:pPr>
      <w:bookmarkStart w:id="37" w:name="_Toc97737181"/>
      <w:r>
        <w:t>4.</w:t>
      </w:r>
      <w:r w:rsidR="004D76D4">
        <w:rPr>
          <w:rFonts w:hint="eastAsia"/>
          <w:lang w:eastAsia="zh-CN"/>
        </w:rPr>
        <w:t>2</w:t>
      </w:r>
      <w:r w:rsidRPr="004D3578">
        <w:tab/>
      </w:r>
      <w:r>
        <w:rPr>
          <w:rFonts w:hint="eastAsia"/>
          <w:lang w:eastAsia="zh-CN"/>
        </w:rPr>
        <w:t>Conducted and radiated requirement reference points</w:t>
      </w:r>
      <w:bookmarkEnd w:id="37"/>
    </w:p>
    <w:p w:rsidR="007608E8" w:rsidRPr="00F95B02" w:rsidRDefault="007608E8" w:rsidP="007608E8">
      <w:pPr>
        <w:pStyle w:val="30"/>
      </w:pPr>
      <w:bookmarkStart w:id="38" w:name="_Toc97737182"/>
      <w:r w:rsidRPr="00F95B02">
        <w:t>4.</w:t>
      </w:r>
      <w:r w:rsidR="00F57FA1">
        <w:t>2</w:t>
      </w:r>
      <w:r w:rsidRPr="00F95B02">
        <w:t>.1</w:t>
      </w:r>
      <w:r w:rsidRPr="00F95B02">
        <w:tab/>
      </w:r>
      <w:r>
        <w:rPr>
          <w:rFonts w:hint="eastAsia"/>
          <w:i/>
        </w:rPr>
        <w:t>Repeater</w:t>
      </w:r>
      <w:r w:rsidRPr="00F95B02">
        <w:rPr>
          <w:i/>
        </w:rPr>
        <w:t xml:space="preserve"> type 1-C</w:t>
      </w:r>
      <w:bookmarkEnd w:id="38"/>
    </w:p>
    <w:p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rsidR="00891884" w:rsidRDefault="00E14C6B" w:rsidP="007E5588">
      <w:pPr>
        <w:rPr>
          <w:lang w:eastAsia="zh-CN"/>
        </w:rPr>
      </w:pPr>
      <w:r w:rsidRPr="00E14C6B">
        <w:rPr>
          <w:noProof/>
          <w:lang w:eastAsia="zh-CN"/>
        </w:rPr>
        <w:lastRenderedPageBreak/>
        <w:pict>
          <v:group id="Group 10" o:spid="_x0000_s2105"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2115"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2129" type="#_x0000_t5" style="position:absolute;left:17015;top:5374;width:2529;height:3152;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2128" type="#_x0000_t5" style="position:absolute;left:17015;top:12994;width:2529;height:3152;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2125"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2127" style="position:absolute;flip:x;visibility:visibl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2126" style="position:absolute;visibility:visibl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2122"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2124" style="position:absolute;rotation:180;visibility:visibl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2123" style="position:absolute;rotation:180;flip:y;visibility:visibl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2119"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2121" style="position:absolute;flip:x;visibility:visibl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2120" style="position:absolute;visibility:visibl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2116"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2118" style="position:absolute;flip:x y;visibility:visibl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2117" style="position:absolute;visibility:visibl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2114" style="position:absolute;left:6960;top:4640;width:18836;height:148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2113" type="#_x0000_t32" style="position:absolute;left:12282;top:3150;width:5946;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2112" type="#_x0000_t202" style="position:absolute;left:8325;width:13936;height:27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2111" type="#_x0000_t32" style="position:absolute;left:12678;top:20755;width:594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2110" type="#_x0000_t202" style="position:absolute;left:9075;top:20812;width:13937;height:27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2109" type="#_x0000_t32" style="position:absolute;left:25819;top:11845;width:2031;height:9465;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2108" type="#_x0000_t202" style="position:absolute;left:22996;top:20335;width:9665;height:44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2107" type="#_x0000_t32" style="position:absolute;left:4844;top:12459;width:1929;height:900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2106" type="#_x0000_t202" style="position:absolute;top:20881;width:9669;height:4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rsidRPr="00E14C6B">
        <w:rPr>
          <w:noProof/>
          <w:lang w:eastAsia="zh-CN"/>
        </w:rPr>
        <w:pict>
          <v:oval id="Oval 9" o:spid="_x0000_s2104" style="position:absolute;margin-left:164.6pt;margin-top:93.4pt;width:4.95pt;height:5.6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w:r>
      <w:r w:rsidRPr="00E14C6B">
        <w:rPr>
          <w:noProof/>
          <w:lang w:eastAsia="zh-CN"/>
        </w:rPr>
        <w:pict>
          <v:oval id="Oval 8" o:spid="_x0000_s2103" style="position:absolute;margin-left:312.6pt;margin-top:90.45pt;width:4.95pt;height:5.6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w:r>
    </w:p>
    <w:p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rsidR="007608E8" w:rsidRPr="00F95B02" w:rsidRDefault="007608E8" w:rsidP="007608E8">
      <w:pPr>
        <w:pStyle w:val="30"/>
      </w:pPr>
      <w:bookmarkStart w:id="39" w:name="_Toc97737183"/>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39"/>
    </w:p>
    <w:p w:rsidR="007608E8" w:rsidRDefault="00E14C6B" w:rsidP="00846BF2">
      <w:r w:rsidRPr="00E14C6B">
        <w:rPr>
          <w:noProof/>
        </w:rPr>
        <w:pict>
          <v:group id="Group 7" o:spid="_x0000_s2052" style="position:absolute;margin-left:30.05pt;margin-top:77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">
            <v:group id="Group 17983" o:spid="_x0000_s2054"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2057"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2060"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2080"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2088"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 id="Isosceles Triangle 17988" o:spid="_x0000_s2102" type="#_x0000_t5" style="position:absolute;left:37894;top:5685;width:2529;height:31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" filled="f" strokeweight=".5pt">
                        <v:textbox inset=",2.5mm,,2.5mm"/>
                      </v:shape>
                      <v:shape id="Isosceles Triangle 17989" o:spid="_x0000_s2101" type="#_x0000_t5" style="position:absolute;left:37894;top:13305;width:2529;height:31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" filled="f" strokeweight=".5pt">
                        <v:textbox inset=",2.5mm,,2.5mm"/>
                      </v:shape>
                      <v:group id="Group 17990" o:spid="_x0000_s2098"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2100" style="position:absolute;flip:x;visibility:visibl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" strokeweight="1.5pt">
                          <v:stroke joinstyle="miter"/>
                          <o:lock v:ext="edit" shapetype="f"/>
                        </v:line>
                        <v:line id="Straight Connector 17992" o:spid="_x0000_s2099" style="position:absolute;visibility:visibl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" strokeweight="1.5pt">
                          <v:stroke endarrow="oval" joinstyle="miter"/>
                          <o:lock v:ext="edit" shapetype="f"/>
                        </v:line>
                      </v:group>
                      <v:group id="Group 17993" o:spid="_x0000_s2095"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2097" style="position:absolute;rotation:180;visibility:visibl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" strokeweight="1.5pt">
                          <v:stroke joinstyle="miter"/>
                          <o:lock v:ext="edit" shapetype="f"/>
                        </v:line>
                        <v:line id="Straight Connector 17995" o:spid="_x0000_s2096" style="position:absolute;rotation:180;flip:y;visibility:visibl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" strokeweight="1.5pt">
                          <v:stroke endarrow="oval" joinstyle="miter"/>
                          <o:lock v:ext="edit" shapetype="f"/>
                        </v:line>
                      </v:group>
                      <v:group id="Group 17996" o:spid="_x0000_s2092"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2094" style="position:absolute;flip:x;visibility:visibl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" strokeweight="1.5pt">
                          <v:stroke joinstyle="miter"/>
                          <o:lock v:ext="edit" shapetype="f"/>
                        </v:line>
                        <v:line id="Straight Connector 17998" o:spid="_x0000_s2093" style="position:absolute;visibility:visibl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" strokeweight="1.5pt">
                          <v:stroke endarrow="oval" joinstyle="miter"/>
                          <o:lock v:ext="edit" shapetype="f"/>
                        </v:line>
                      </v:group>
                      <v:group id="Group 17999" o:spid="_x0000_s2089"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2091" style="position:absolute;flip:x y;visibility:visibl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" strokeweight="1.5pt">
                          <v:stroke joinstyle="miter"/>
                          <o:lock v:ext="edit" shapetype="f"/>
                        </v:line>
                        <v:line id="Straight Connector 18001" o:spid="_x0000_s2090" style="position:absolute;visibility:visibl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" strokeweight="1.5pt">
                          <v:stroke endarrow="oval" joinstyle="miter"/>
                          <o:lock v:ext="edit" shapetype="f"/>
                        </v:line>
                      </v:group>
                    </v:group>
                    <v:group id="Group 18002" o:spid="_x0000_s2085"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 id="Straight Arrow Connector 18003" o:spid="_x0000_s2087" type="#_x0000_t32" style="position:absolute;left:28721;top:9838;width:2900;height:16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" strokeweight="1.5pt">
                        <v:stroke endarrow="block" joinstyle="miter"/>
                      </v:shape>
                      <v:line id="Straight Connector 18004" o:spid="_x0000_s2086" style="position:absolute;flip:x;visibility:visibl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" strokeweight="1.5pt">
                        <v:stroke joinstyle="miter"/>
                        <o:lock v:ext="edit" shapetype="f"/>
                      </v:line>
                    </v:group>
                    <v:group id="Group 18005" o:spid="_x0000_s2082"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2084" type="#_x0000_t32" style="position:absolute;left:49760;top:9838;width:2901;height:16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" strokeweight="1.5pt">
                        <v:stroke endarrow="block" joinstyle="miter"/>
                      </v:shape>
                      <v:line id="Straight Connector 18007" o:spid="_x0000_s2083" style="position:absolute;flip:x;visibility:visibl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" strokeweight="1.5pt">
                        <v:stroke joinstyle="miter"/>
                        <o:lock v:ext="edit" shapetype="f"/>
                      </v:line>
                    </v:group>
                    <v:rect id="Rectangle 18008" o:spid="_x0000_s2081" style="position:absolute;left:27844;top:4210;width:23474;height:141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" filled="f" strokecolor="#0070c0" strokeweight=".5pt">
                      <v:textbox inset=",2.5mm,,2.5mm"/>
                    </v:rect>
                  </v:group>
                  <v:group id="Group 18009" o:spid="_x0000_s2073" style="position:absolute;left:49380;top:1173;width:18425;height:21923" coordorigin="49380,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2079" style="position:absolute;left:49380;top:1173;width:18425;height:189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" filled="f" strokeweight=".5pt">
                      <v:textbox inset=",2.5mm,,2.5mm"/>
                    </v:rect>
                    <v:rect id="Rectangle 18011" o:spid="_x0000_s2078" style="position:absolute;left:50517;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" filled="f" strokeweight=".5pt">
                      <v:stroke dashstyle="dash"/>
                      <v:textbox inset=",2.5mm,,2.5mm"/>
                    </v:rect>
                    <v:rect id="Rectangle 18012" o:spid="_x0000_s2077" style="position:absolute;left:59159;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" filled="f" strokeweight=".5pt">
                      <v:stroke dashstyle="dash"/>
                      <v:textbox inset=",2.5mm,,2.5mm"/>
                    </v:rect>
                    <v:shape id="TextBox 54" o:spid="_x0000_s2076" type="#_x0000_t202" style="position:absolute;left:49781;top:7119;width:8820;height:973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2075" type="#_x0000_t202" style="position:absolute;left:58501;top:7947;width:8821;height:65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2074" type="#_x0000_t202" style="position:absolute;left:51415;top:20273;width:15037;height:28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2066" style="position:absolute;left:8066;top:1173;width:18425;height:21923" coordorigin="8066,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2072" style="position:absolute;left:8066;top:1173;width:18425;height:189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" filled="f" strokeweight=".5pt">
                      <v:textbox inset=",2.5mm,,2.5mm"/>
                    </v:rect>
                    <v:rect id="Rectangle 18018" o:spid="_x0000_s2071" style="position:absolute;left:9203;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" filled="f" strokeweight=".5pt">
                      <v:stroke dashstyle="dash"/>
                      <v:textbox inset=",2.5mm,,2.5mm"/>
                    </v:rect>
                    <v:rect id="Rectangle 18019" o:spid="_x0000_s2070" style="position:absolute;left:17845;top:2406;width:7507;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" filled="f" strokeweight=".5pt">
                      <v:stroke dashstyle="dash"/>
                      <v:textbox inset=",2.5mm,,2.5mm"/>
                    </v:rect>
                    <v:shape id="TextBox 62" o:spid="_x0000_s2069" type="#_x0000_t202" style="position:absolute;left:8457;top:8457;width:8820;height:541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2068" type="#_x0000_t202" style="position:absolute;left:17188;top:7142;width:8820;height:104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2067" type="#_x0000_t202" style="position:absolute;left:9965;top:20273;width:15037;height:28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2065" type="#_x0000_t32" style="position:absolute;left:33421;top:2884;width:641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" strokecolor="black [3200]" strokeweight="2.25pt">
                    <v:stroke endarrow="block" joinstyle="miter"/>
                  </v:shape>
                  <v:shape id="TextBox 67" o:spid="_x0000_s2064" type="#_x0000_t202" style="position:absolute;left:29031;top:-1207;width:15037;height:32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2063" type="#_x0000_t32" style="position:absolute;left:33803;top:18262;width:641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" strokecolor="black [3200]" strokeweight="2.25pt">
                    <v:stroke startarrow="block" joinstyle="miter"/>
                  </v:shape>
                  <v:shape id="TextBox 69" o:spid="_x0000_s2062" type="#_x0000_t202" style="position:absolute;left:29809;top:18611;width:15036;height:31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2061" type="#_x0000_t202" style="position:absolute;left:-581;top:19592;width:8647;height:55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2059" type="#_x0000_t202" style="position:absolute;left:30800;top:27617;width:15031;height:29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2058" type="#_x0000_t88" style="position:absolute;left:36715;top:-3670;width:2441;height:59739;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" adj="74" strokecolor="black [3200]" strokeweight=".5pt">
                  <v:stroke joinstyle="miter"/>
                </v:shape>
              </v:group>
              <v:line id="Straight Connector 18030" o:spid="_x0000_s2056" style="position:absolute;visibility:visibl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" strokeweight="1.5pt">
                <v:stroke dashstyle="dash" joinstyle="miter"/>
              </v:line>
              <v:line id="Straight Connector 18031" o:spid="_x0000_s2055" style="position:absolute;visibility:visibl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" strokeweight="1.5pt">
                <v:stroke dashstyle="dash" joinstyle="miter"/>
              </v:line>
            </v:group>
            <v:shape id="TextBox 139" o:spid="_x0000_s2053" type="#_x0000_t202" style="position:absolute;left:61150;top:18415;width:7736;height:43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w:r>
      <w:r w:rsidR="007608E8" w:rsidRPr="00056702">
        <w:t xml:space="preserve">For </w:t>
      </w:r>
      <w:r w:rsidR="0026478B" w:rsidRPr="0026478B">
        <w:rPr>
          <w:i/>
          <w:iCs/>
        </w:rPr>
        <w:t>repeater type 2-O</w:t>
      </w:r>
      <w:r w:rsidR="007608E8" w:rsidRPr="00056702">
        <w:t>, the radiated characteristics are defined over the air (OTA), where the operating band specific radiated interface is referred to a</w:t>
      </w:r>
      <w:r w:rsidR="00F57FA1">
        <w:t>s</w:t>
      </w:r>
      <w:r w:rsidR="007608E8" w:rsidRPr="00056702">
        <w:t xml:space="preserve"> the Radiated Interface Boundary (RIB). Radiated requirements are also referred to as OTA requirements. The (spatial) characteristics in which the OTA requirements apply are detailed for each requirement.</w:t>
      </w:r>
    </w:p>
    <w:p w:rsidR="006222DB" w:rsidRPr="00F95B02" w:rsidRDefault="006222DB" w:rsidP="006222DB">
      <w:pPr>
        <w:jc w:val="center"/>
        <w:rPr>
          <w:lang w:eastAsia="zh-CN"/>
        </w:rPr>
      </w:pPr>
    </w:p>
    <w:p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rsidR="002B411B" w:rsidRDefault="002B411B" w:rsidP="007608E8">
      <w:pPr>
        <w:pStyle w:val="TF"/>
      </w:pPr>
    </w:p>
    <w:p w:rsidR="00F8257F" w:rsidRDefault="00F8257F" w:rsidP="007608E8">
      <w:pPr>
        <w:pStyle w:val="2"/>
        <w:rPr>
          <w:lang w:eastAsia="zh-CN"/>
        </w:rPr>
      </w:pPr>
      <w:bookmarkStart w:id="40" w:name="_Toc97737184"/>
      <w:r>
        <w:lastRenderedPageBreak/>
        <w:t>4.</w:t>
      </w:r>
      <w:r w:rsidR="004D76D4">
        <w:rPr>
          <w:rFonts w:hint="eastAsia"/>
          <w:lang w:eastAsia="zh-CN"/>
        </w:rPr>
        <w:t>3</w:t>
      </w:r>
      <w:r w:rsidRPr="004D3578">
        <w:tab/>
      </w:r>
      <w:r>
        <w:rPr>
          <w:rFonts w:hint="eastAsia"/>
          <w:lang w:eastAsia="zh-CN"/>
        </w:rPr>
        <w:t>Repeater classes</w:t>
      </w:r>
      <w:bookmarkEnd w:id="40"/>
    </w:p>
    <w:p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sidRPr="00846BF2">
        <w:rPr>
          <w:rFonts w:ascii="Arial" w:eastAsia="宋体" w:hAnsi="Arial" w:hint="eastAsia"/>
          <w:sz w:val="28"/>
          <w:lang w:eastAsia="zh-CN"/>
        </w:rPr>
        <w:t>4.</w:t>
      </w:r>
      <w:r w:rsidR="00F57FA1">
        <w:rPr>
          <w:rFonts w:ascii="Arial" w:eastAsia="宋体" w:hAnsi="Arial"/>
          <w:sz w:val="28"/>
          <w:lang w:eastAsia="zh-CN"/>
        </w:rPr>
        <w:t>3</w:t>
      </w:r>
      <w:r w:rsidRPr="00846BF2">
        <w:rPr>
          <w:rFonts w:ascii="Arial" w:eastAsia="宋体" w:hAnsi="Arial" w:hint="eastAsia"/>
          <w:sz w:val="28"/>
          <w:lang w:eastAsia="zh-CN"/>
        </w:rPr>
        <w:t xml:space="preserve">.1 </w:t>
      </w:r>
      <w:r w:rsidR="00D923AB">
        <w:rPr>
          <w:rFonts w:ascii="Arial" w:eastAsia="宋体" w:hAnsi="Arial" w:hint="eastAsia"/>
          <w:sz w:val="28"/>
          <w:lang w:eastAsia="zh-CN"/>
        </w:rPr>
        <w:tab/>
      </w:r>
      <w:r w:rsidRPr="00846BF2">
        <w:rPr>
          <w:rFonts w:ascii="Arial" w:eastAsia="宋体" w:hAnsi="Arial" w:hint="eastAsia"/>
          <w:sz w:val="28"/>
          <w:lang w:eastAsia="zh-CN"/>
        </w:rPr>
        <w:t>Repeater class for downlink</w:t>
      </w:r>
    </w:p>
    <w:p w:rsidR="00846BF2" w:rsidRPr="00846BF2" w:rsidRDefault="00846BF2" w:rsidP="00846BF2">
      <w:pPr>
        <w:rPr>
          <w:rFonts w:eastAsia="宋体"/>
        </w:rPr>
      </w:pPr>
      <w:r w:rsidRPr="00846BF2">
        <w:rPr>
          <w:rFonts w:eastAsia="宋体"/>
        </w:rPr>
        <w:t xml:space="preserve">The requirements in this specification apply to </w:t>
      </w:r>
      <w:r w:rsidRPr="00846BF2">
        <w:rPr>
          <w:rFonts w:eastAsia="宋体" w:hint="eastAsia"/>
        </w:rPr>
        <w:t xml:space="preserve">downlink </w:t>
      </w:r>
      <w:r w:rsidRPr="00846BF2">
        <w:rPr>
          <w:rFonts w:eastAsia="宋体"/>
        </w:rPr>
        <w:t xml:space="preserve">Wide Area </w:t>
      </w:r>
      <w:r w:rsidRPr="00846BF2">
        <w:rPr>
          <w:rFonts w:eastAsia="宋体" w:hint="eastAsia"/>
        </w:rPr>
        <w:t>repeater</w:t>
      </w:r>
      <w:r w:rsidRPr="00846BF2">
        <w:rPr>
          <w:rFonts w:eastAsia="宋体"/>
        </w:rPr>
        <w:t xml:space="preserve">s, </w:t>
      </w:r>
      <w:r w:rsidRPr="00846BF2">
        <w:rPr>
          <w:rFonts w:eastAsia="宋体" w:hint="eastAsia"/>
        </w:rPr>
        <w:t xml:space="preserve">downlink </w:t>
      </w:r>
      <w:r w:rsidRPr="00846BF2">
        <w:rPr>
          <w:rFonts w:eastAsia="宋体"/>
        </w:rPr>
        <w:t xml:space="preserve">Medium Range </w:t>
      </w:r>
      <w:r w:rsidRPr="00846BF2">
        <w:rPr>
          <w:rFonts w:eastAsia="宋体" w:hint="eastAsia"/>
        </w:rPr>
        <w:t>repeaters</w:t>
      </w:r>
      <w:r w:rsidRPr="00846BF2">
        <w:rPr>
          <w:rFonts w:eastAsia="宋体"/>
        </w:rPr>
        <w:t xml:space="preserve"> and </w:t>
      </w:r>
      <w:r w:rsidRPr="00846BF2">
        <w:rPr>
          <w:rFonts w:eastAsia="宋体" w:hint="eastAsia"/>
        </w:rPr>
        <w:t xml:space="preserve">downlink </w:t>
      </w:r>
      <w:r w:rsidRPr="00846BF2">
        <w:rPr>
          <w:rFonts w:eastAsia="宋体"/>
        </w:rPr>
        <w:t xml:space="preserve">Local Area </w:t>
      </w:r>
      <w:r w:rsidRPr="00846BF2">
        <w:rPr>
          <w:rFonts w:eastAsia="宋体" w:hint="eastAsia"/>
        </w:rPr>
        <w:t>repeaters</w:t>
      </w:r>
      <w:r w:rsidRPr="00846BF2">
        <w:rPr>
          <w:rFonts w:eastAsia="宋体"/>
        </w:rPr>
        <w:t xml:space="preserve"> unless otherwise stated. The associated deployment scenarios for each class</w:t>
      </w:r>
      <w:r w:rsidRPr="00846BF2" w:rsidDel="00FE57B4">
        <w:rPr>
          <w:rFonts w:eastAsia="宋体"/>
        </w:rPr>
        <w:t xml:space="preserve"> </w:t>
      </w:r>
      <w:r w:rsidRPr="00846BF2">
        <w:rPr>
          <w:rFonts w:eastAsia="宋体"/>
        </w:rPr>
        <w:t xml:space="preserve">are exactly the same for </w:t>
      </w:r>
      <w:r w:rsidRPr="00846BF2">
        <w:rPr>
          <w:rFonts w:eastAsia="宋体" w:hint="eastAsia"/>
        </w:rPr>
        <w:t>repeater</w:t>
      </w:r>
      <w:r w:rsidRPr="00846BF2">
        <w:rPr>
          <w:rFonts w:eastAsia="宋体"/>
        </w:rPr>
        <w:t xml:space="preserve"> with and without connectors.</w:t>
      </w:r>
    </w:p>
    <w:p w:rsidR="00846BF2" w:rsidRPr="00846BF2" w:rsidRDefault="00846BF2" w:rsidP="00846BF2">
      <w:pPr>
        <w:rPr>
          <w:rFonts w:eastAsia="宋体"/>
        </w:rPr>
      </w:pPr>
      <w:r w:rsidRPr="00846BF2">
        <w:rPr>
          <w:rFonts w:eastAsia="宋体"/>
        </w:rPr>
        <w:t xml:space="preserve">For </w:t>
      </w:r>
      <w:r w:rsidR="0026478B" w:rsidRPr="0026478B">
        <w:rPr>
          <w:rFonts w:eastAsia="宋体"/>
          <w:i/>
          <w:iCs/>
        </w:rPr>
        <w:t>repeater type 1-C</w:t>
      </w:r>
      <w:r w:rsidRPr="00846BF2">
        <w:rPr>
          <w:rFonts w:eastAsia="宋体" w:hint="eastAsia"/>
          <w:lang w:eastAsia="zh-CN"/>
        </w:rPr>
        <w:t xml:space="preserve"> and </w:t>
      </w:r>
      <w:r w:rsidR="0026478B" w:rsidRPr="0026478B">
        <w:rPr>
          <w:rFonts w:eastAsia="宋体"/>
          <w:i/>
          <w:iCs/>
        </w:rPr>
        <w:t>type 2-O</w:t>
      </w:r>
      <w:r w:rsidRPr="00846BF2">
        <w:rPr>
          <w:rFonts w:eastAsia="宋体"/>
        </w:rPr>
        <w:t xml:space="preserve">, </w:t>
      </w:r>
      <w:r w:rsidRPr="00846BF2">
        <w:rPr>
          <w:rFonts w:eastAsia="宋体" w:hint="eastAsia"/>
        </w:rPr>
        <w:t xml:space="preserve">repeater downlink </w:t>
      </w:r>
      <w:r w:rsidRPr="00846BF2">
        <w:rPr>
          <w:rFonts w:eastAsia="宋体"/>
        </w:rPr>
        <w:t>classes are defined as indicated below:</w:t>
      </w:r>
    </w:p>
    <w:p w:rsidR="00846BF2" w:rsidRPr="00846BF2" w:rsidRDefault="00846BF2" w:rsidP="00846BF2">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 xml:space="preserve">Wide Area </w:t>
      </w:r>
      <w:r w:rsidRPr="00846BF2">
        <w:rPr>
          <w:rFonts w:eastAsia="宋体" w:hint="eastAsia"/>
          <w:lang w:eastAsia="zh-CN"/>
        </w:rPr>
        <w:t>repeaters</w:t>
      </w:r>
      <w:r w:rsidRPr="00846BF2">
        <w:rPr>
          <w:rFonts w:eastAsia="宋体"/>
          <w:lang w:eastAsia="ja-JP"/>
        </w:rPr>
        <w:t xml:space="preserve"> are characterised by requirements derived from Macro Cell scenarios with a </w:t>
      </w:r>
      <w:r w:rsidRPr="00846BF2">
        <w:rPr>
          <w:rFonts w:eastAsia="宋体" w:hint="eastAsia"/>
          <w:lang w:eastAsia="zh-CN"/>
        </w:rPr>
        <w:t>repeater</w:t>
      </w:r>
      <w:r w:rsidRPr="00846BF2">
        <w:rPr>
          <w:rFonts w:eastAsia="宋体"/>
          <w:lang w:eastAsia="ja-JP"/>
        </w:rPr>
        <w:t xml:space="preserve"> to UE minimum distance along the ground equal to 35 m.</w:t>
      </w:r>
    </w:p>
    <w:p w:rsidR="00846BF2" w:rsidRPr="00846BF2" w:rsidRDefault="00846BF2" w:rsidP="00846BF2">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 xml:space="preserve">Medium Range </w:t>
      </w:r>
      <w:r w:rsidRPr="00846BF2">
        <w:rPr>
          <w:rFonts w:eastAsia="宋体" w:hint="eastAsia"/>
          <w:lang w:eastAsia="zh-CN"/>
        </w:rPr>
        <w:t>repeaters</w:t>
      </w:r>
      <w:r w:rsidRPr="00846BF2">
        <w:rPr>
          <w:rFonts w:eastAsia="宋体"/>
          <w:lang w:eastAsia="ja-JP"/>
        </w:rPr>
        <w:t xml:space="preserve"> are characterised by requirements derived from Micro Cell scenarios with a </w:t>
      </w:r>
      <w:r w:rsidRPr="00846BF2">
        <w:rPr>
          <w:rFonts w:eastAsia="宋体" w:hint="eastAsia"/>
          <w:lang w:eastAsia="zh-CN"/>
        </w:rPr>
        <w:t>repeater</w:t>
      </w:r>
      <w:r w:rsidRPr="00846BF2">
        <w:rPr>
          <w:rFonts w:eastAsia="宋体"/>
          <w:lang w:eastAsia="ja-JP"/>
        </w:rPr>
        <w:t xml:space="preserve"> to UE minimum distance along the ground equal to 5 m.</w:t>
      </w:r>
    </w:p>
    <w:p w:rsidR="00846BF2" w:rsidRPr="00846BF2" w:rsidRDefault="00846BF2" w:rsidP="00846BF2">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Local Area</w:t>
      </w:r>
      <w:r w:rsidRPr="00846BF2">
        <w:rPr>
          <w:rFonts w:eastAsia="宋体" w:hint="eastAsia"/>
          <w:lang w:eastAsia="zh-CN"/>
        </w:rPr>
        <w:t xml:space="preserve"> repeater</w:t>
      </w:r>
      <w:r w:rsidRPr="00846BF2">
        <w:rPr>
          <w:rFonts w:eastAsia="宋体"/>
          <w:lang w:eastAsia="ja-JP"/>
        </w:rPr>
        <w:t xml:space="preserve">s are characterised by requirements derived from Pico Cell scenarios with a </w:t>
      </w:r>
      <w:r w:rsidRPr="00846BF2">
        <w:rPr>
          <w:rFonts w:eastAsia="宋体" w:hint="eastAsia"/>
          <w:lang w:eastAsia="zh-CN"/>
        </w:rPr>
        <w:t>repeater</w:t>
      </w:r>
      <w:r w:rsidRPr="00846BF2">
        <w:rPr>
          <w:rFonts w:eastAsia="宋体"/>
          <w:lang w:eastAsia="ja-JP"/>
        </w:rPr>
        <w:t xml:space="preserve"> to UE minimum distance along the ground equal to 2 m.</w:t>
      </w:r>
    </w:p>
    <w:p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宋体" w:hAnsi="Arial"/>
          <w:sz w:val="28"/>
          <w:lang w:eastAsia="zh-CN"/>
        </w:rPr>
      </w:pPr>
      <w:r w:rsidRPr="00846BF2">
        <w:rPr>
          <w:rFonts w:ascii="Arial" w:eastAsia="宋体" w:hAnsi="Arial" w:hint="eastAsia"/>
          <w:sz w:val="28"/>
          <w:lang w:eastAsia="zh-CN"/>
        </w:rPr>
        <w:t>4.</w:t>
      </w:r>
      <w:r w:rsidR="00F57FA1">
        <w:rPr>
          <w:rFonts w:ascii="Arial" w:eastAsia="宋体" w:hAnsi="Arial"/>
          <w:sz w:val="28"/>
          <w:lang w:eastAsia="zh-CN"/>
        </w:rPr>
        <w:t>3</w:t>
      </w:r>
      <w:r w:rsidRPr="00846BF2">
        <w:rPr>
          <w:rFonts w:ascii="Arial" w:eastAsia="宋体" w:hAnsi="Arial" w:hint="eastAsia"/>
          <w:sz w:val="28"/>
          <w:lang w:eastAsia="zh-CN"/>
        </w:rPr>
        <w:t xml:space="preserve">.2 </w:t>
      </w:r>
      <w:r w:rsidR="00D923AB">
        <w:rPr>
          <w:rFonts w:ascii="Arial" w:eastAsia="宋体" w:hAnsi="Arial" w:hint="eastAsia"/>
          <w:sz w:val="28"/>
          <w:lang w:eastAsia="zh-CN"/>
        </w:rPr>
        <w:tab/>
      </w:r>
      <w:r w:rsidRPr="00846BF2">
        <w:rPr>
          <w:rFonts w:ascii="Arial" w:eastAsia="宋体" w:hAnsi="Arial" w:hint="eastAsia"/>
          <w:sz w:val="28"/>
          <w:lang w:eastAsia="zh-CN"/>
        </w:rPr>
        <w:t>Repeater class for uplink</w:t>
      </w:r>
    </w:p>
    <w:p w:rsidR="00846BF2" w:rsidRPr="00846BF2" w:rsidRDefault="00846BF2" w:rsidP="00846BF2">
      <w:pPr>
        <w:rPr>
          <w:rFonts w:eastAsia="宋体"/>
        </w:rPr>
      </w:pPr>
      <w:r w:rsidRPr="00846BF2">
        <w:rPr>
          <w:rFonts w:eastAsia="宋体"/>
        </w:rPr>
        <w:t xml:space="preserve">The requirements in this specification apply to </w:t>
      </w:r>
      <w:r w:rsidRPr="00846BF2">
        <w:rPr>
          <w:rFonts w:eastAsia="宋体" w:hint="eastAsia"/>
          <w:lang w:eastAsia="zh-CN"/>
        </w:rPr>
        <w:t>uplink</w:t>
      </w:r>
      <w:r w:rsidRPr="00846BF2">
        <w:rPr>
          <w:rFonts w:eastAsia="宋体" w:hint="eastAsia"/>
        </w:rPr>
        <w:t xml:space="preserve"> </w:t>
      </w:r>
      <w:r w:rsidRPr="00846BF2">
        <w:rPr>
          <w:rFonts w:eastAsia="宋体"/>
        </w:rPr>
        <w:t xml:space="preserve">Wide Area </w:t>
      </w:r>
      <w:r w:rsidRPr="00846BF2">
        <w:rPr>
          <w:rFonts w:eastAsia="宋体" w:hint="eastAsia"/>
        </w:rPr>
        <w:t>repeater</w:t>
      </w:r>
      <w:r w:rsidRPr="00846BF2">
        <w:rPr>
          <w:rFonts w:eastAsia="宋体"/>
        </w:rPr>
        <w:t>s</w:t>
      </w:r>
      <w:r w:rsidRPr="00846BF2">
        <w:rPr>
          <w:rFonts w:eastAsia="宋体" w:hint="eastAsia"/>
          <w:lang w:eastAsia="zh-CN"/>
        </w:rPr>
        <w:t xml:space="preserve"> </w:t>
      </w:r>
      <w:r w:rsidRPr="00846BF2">
        <w:rPr>
          <w:rFonts w:eastAsia="宋体"/>
        </w:rPr>
        <w:t xml:space="preserve">and </w:t>
      </w:r>
      <w:r w:rsidRPr="00846BF2">
        <w:rPr>
          <w:rFonts w:eastAsia="宋体" w:hint="eastAsia"/>
          <w:lang w:eastAsia="zh-CN"/>
        </w:rPr>
        <w:t>uplink</w:t>
      </w:r>
      <w:r w:rsidRPr="00846BF2">
        <w:rPr>
          <w:rFonts w:eastAsia="宋体" w:hint="eastAsia"/>
        </w:rPr>
        <w:t xml:space="preserve"> </w:t>
      </w:r>
      <w:r w:rsidRPr="00846BF2">
        <w:rPr>
          <w:rFonts w:eastAsia="宋体"/>
        </w:rPr>
        <w:t xml:space="preserve">Local Area </w:t>
      </w:r>
      <w:r w:rsidRPr="00846BF2">
        <w:rPr>
          <w:rFonts w:eastAsia="宋体" w:hint="eastAsia"/>
        </w:rPr>
        <w:t>repeaters</w:t>
      </w:r>
      <w:r w:rsidRPr="00846BF2">
        <w:rPr>
          <w:rFonts w:eastAsia="宋体"/>
        </w:rPr>
        <w:t xml:space="preserve"> unless otherwise stated. The associated deployment scenarios for each class</w:t>
      </w:r>
      <w:r w:rsidRPr="00846BF2" w:rsidDel="00FE57B4">
        <w:rPr>
          <w:rFonts w:eastAsia="宋体"/>
        </w:rPr>
        <w:t xml:space="preserve"> </w:t>
      </w:r>
      <w:r w:rsidRPr="00846BF2">
        <w:rPr>
          <w:rFonts w:eastAsia="宋体"/>
        </w:rPr>
        <w:t xml:space="preserve">are exactly the same for </w:t>
      </w:r>
      <w:r w:rsidRPr="00846BF2">
        <w:rPr>
          <w:rFonts w:eastAsia="宋体" w:hint="eastAsia"/>
        </w:rPr>
        <w:t>repeater</w:t>
      </w:r>
      <w:r w:rsidRPr="00846BF2">
        <w:rPr>
          <w:rFonts w:eastAsia="宋体"/>
        </w:rPr>
        <w:t xml:space="preserve"> with and without connectors.</w:t>
      </w:r>
    </w:p>
    <w:p w:rsidR="00846BF2" w:rsidRPr="00846BF2" w:rsidRDefault="00846BF2" w:rsidP="00846BF2">
      <w:pPr>
        <w:rPr>
          <w:rFonts w:eastAsia="宋体"/>
          <w:lang w:eastAsia="zh-CN"/>
        </w:rPr>
      </w:pPr>
      <w:r w:rsidRPr="00846BF2">
        <w:rPr>
          <w:rFonts w:eastAsia="宋体"/>
        </w:rPr>
        <w:t xml:space="preserve">For </w:t>
      </w:r>
      <w:r w:rsidR="0026478B" w:rsidRPr="0026478B">
        <w:rPr>
          <w:rFonts w:eastAsia="宋体"/>
          <w:i/>
          <w:iCs/>
        </w:rPr>
        <w:t>repeater type 1-C</w:t>
      </w:r>
      <w:r w:rsidRPr="00846BF2">
        <w:rPr>
          <w:rFonts w:eastAsia="宋体" w:hint="eastAsia"/>
          <w:lang w:eastAsia="zh-CN"/>
        </w:rPr>
        <w:t xml:space="preserve"> and </w:t>
      </w:r>
      <w:r w:rsidR="0026478B" w:rsidRPr="0026478B">
        <w:rPr>
          <w:rFonts w:eastAsia="宋体"/>
          <w:i/>
          <w:iCs/>
        </w:rPr>
        <w:t>type 2-O</w:t>
      </w:r>
      <w:r w:rsidRPr="00846BF2">
        <w:rPr>
          <w:rFonts w:eastAsia="宋体"/>
        </w:rPr>
        <w:t xml:space="preserve">, </w:t>
      </w:r>
      <w:r w:rsidRPr="00846BF2">
        <w:rPr>
          <w:rFonts w:eastAsia="宋体" w:hint="eastAsia"/>
        </w:rPr>
        <w:t xml:space="preserve">repeater </w:t>
      </w:r>
      <w:r w:rsidRPr="00846BF2">
        <w:rPr>
          <w:rFonts w:eastAsia="宋体" w:hint="eastAsia"/>
          <w:lang w:eastAsia="zh-CN"/>
        </w:rPr>
        <w:t>up</w:t>
      </w:r>
      <w:r w:rsidRPr="00846BF2">
        <w:rPr>
          <w:rFonts w:eastAsia="宋体" w:hint="eastAsia"/>
        </w:rPr>
        <w:t xml:space="preserve">link </w:t>
      </w:r>
      <w:r w:rsidRPr="00846BF2">
        <w:rPr>
          <w:rFonts w:eastAsia="宋体"/>
        </w:rPr>
        <w:t>classes are defined as indicated below:</w:t>
      </w:r>
    </w:p>
    <w:p w:rsidR="00846BF2" w:rsidRPr="00846BF2" w:rsidRDefault="00846BF2" w:rsidP="00846BF2">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Wide Area repeaters are characterised by requirements derived from Macro Cell and/or Micro Cell scenarios.</w:t>
      </w:r>
    </w:p>
    <w:p w:rsidR="00846BF2" w:rsidRPr="007111EC" w:rsidRDefault="00846BF2" w:rsidP="007111EC">
      <w:pPr>
        <w:overflowPunct w:val="0"/>
        <w:autoSpaceDE w:val="0"/>
        <w:autoSpaceDN w:val="0"/>
        <w:adjustRightInd w:val="0"/>
        <w:ind w:left="568" w:hanging="284"/>
        <w:textAlignment w:val="baseline"/>
        <w:rPr>
          <w:rFonts w:eastAsia="宋体"/>
          <w:lang w:eastAsia="zh-CN"/>
        </w:rPr>
      </w:pPr>
      <w:r w:rsidRPr="00846BF2">
        <w:rPr>
          <w:rFonts w:eastAsia="宋体"/>
          <w:lang w:eastAsia="ja-JP"/>
        </w:rPr>
        <w:t>-</w:t>
      </w:r>
      <w:r w:rsidRPr="00846BF2">
        <w:rPr>
          <w:rFonts w:eastAsia="宋体"/>
          <w:lang w:eastAsia="ja-JP"/>
        </w:rPr>
        <w:tab/>
        <w:t>Local Area repeaters are characterised by requirements derived from Pico Cell and/or Micro Cell scenarios.</w:t>
      </w:r>
    </w:p>
    <w:p w:rsidR="00080512" w:rsidRDefault="0065715A">
      <w:pPr>
        <w:pStyle w:val="2"/>
        <w:rPr>
          <w:lang w:eastAsia="zh-CN"/>
        </w:rPr>
      </w:pPr>
      <w:bookmarkStart w:id="41" w:name="_Toc97737185"/>
      <w:bookmarkEnd w:id="36"/>
      <w:r>
        <w:t>4.</w:t>
      </w:r>
      <w:r w:rsidR="004D76D4">
        <w:rPr>
          <w:rFonts w:hint="eastAsia"/>
          <w:lang w:eastAsia="zh-CN"/>
        </w:rPr>
        <w:t>4</w:t>
      </w:r>
      <w:r w:rsidR="00080512" w:rsidRPr="004D3578">
        <w:tab/>
      </w:r>
      <w:r w:rsidR="003110C9" w:rsidRPr="000B6B37">
        <w:t>Regional requirements</w:t>
      </w:r>
      <w:bookmarkEnd w:id="41"/>
    </w:p>
    <w:p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BD7485" w:rsidRPr="00056702" w:rsidRDefault="00BD7485" w:rsidP="00BD7485">
      <w:r w:rsidRPr="00056702">
        <w:t>Table 4.</w:t>
      </w:r>
      <w:r w:rsidR="007779E0">
        <w:t>4</w:t>
      </w:r>
      <w:r w:rsidRPr="00056702">
        <w:t>-1 lists all requirements in the present specification that may be applied differently in different regions.</w:t>
      </w:r>
    </w:p>
    <w:p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2902"/>
        <w:gridCol w:w="5508"/>
      </w:tblGrid>
      <w:tr w:rsidR="00BD7485" w:rsidRPr="00F95B02"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rsidR="00BD7485" w:rsidRPr="00F95B02" w:rsidRDefault="00BD7485" w:rsidP="0043494A">
            <w:pPr>
              <w:pStyle w:val="TAH"/>
              <w:rPr>
                <w:lang w:eastAsia="ja-JP"/>
              </w:rPr>
            </w:pPr>
            <w:r w:rsidRPr="00F95B02">
              <w:rPr>
                <w:lang w:eastAsia="ja-JP"/>
              </w:rPr>
              <w:t>Comments</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zh-CN"/>
              </w:rPr>
            </w:pPr>
            <w:r w:rsidRPr="006C5591">
              <w:t>5</w:t>
            </w:r>
            <w:r>
              <w:rPr>
                <w:rFonts w:hint="eastAsia"/>
                <w:lang w:eastAsia="zh-CN"/>
              </w:rPr>
              <w:t>.2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t xml:space="preserve">Some NR </w:t>
            </w:r>
            <w:r w:rsidRPr="00F95B02">
              <w:rPr>
                <w:i/>
              </w:rPr>
              <w:t>operating bands</w:t>
            </w:r>
            <w:r w:rsidRPr="00F95B02">
              <w:t xml:space="preserve"> may be applied regionally.</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rPr>
                <w:lang w:eastAsia="ja-JP"/>
              </w:rPr>
            </w:pPr>
            <w:r>
              <w:rPr>
                <w:rFonts w:hint="eastAsia"/>
                <w:lang w:eastAsia="ja-JP"/>
              </w:rPr>
              <w:t>6.</w:t>
            </w:r>
            <w:r>
              <w:rPr>
                <w:rFonts w:hint="eastAsia"/>
                <w:lang w:eastAsia="zh-CN"/>
              </w:rPr>
              <w:t>2</w:t>
            </w:r>
            <w:r>
              <w:rPr>
                <w:rFonts w:hint="eastAsia"/>
                <w:lang w:eastAsia="ja-JP"/>
              </w:rPr>
              <w:t>,</w:t>
            </w:r>
          </w:p>
          <w:p w:rsidR="00BD7485" w:rsidRPr="00F95B02" w:rsidRDefault="00BD7485" w:rsidP="0043494A">
            <w:pPr>
              <w:pStyle w:val="TAC"/>
              <w:rPr>
                <w:lang w:eastAsia="zh-CN"/>
              </w:rPr>
            </w:pPr>
            <w:r>
              <w:rPr>
                <w:rFonts w:hint="eastAsia"/>
                <w:lang w:eastAsia="zh-CN"/>
              </w:rPr>
              <w:t>7.2</w:t>
            </w:r>
          </w:p>
        </w:tc>
        <w:tc>
          <w:tcPr>
            <w:tcW w:w="1472"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ind w:left="284" w:hanging="284"/>
              <w:rPr>
                <w:rFonts w:cs="Arial"/>
              </w:rPr>
            </w:pPr>
            <w:r>
              <w:rPr>
                <w:rFonts w:cs="Arial" w:hint="eastAsia"/>
                <w:lang w:eastAsia="zh-CN"/>
              </w:rPr>
              <w:t>Repeater</w:t>
            </w:r>
            <w:r w:rsidRPr="00C6449B">
              <w:rPr>
                <w:rFonts w:cs="Arial"/>
              </w:rPr>
              <w:t xml:space="preserve"> output power</w:t>
            </w:r>
            <w:r>
              <w:rPr>
                <w:rFonts w:cs="Arial"/>
              </w:rPr>
              <w:t>,</w:t>
            </w:r>
          </w:p>
          <w:p w:rsidR="00BD7485" w:rsidRPr="00F95B02" w:rsidRDefault="00BD7485" w:rsidP="0043494A">
            <w:pPr>
              <w:pStyle w:val="TAC"/>
              <w:ind w:left="284" w:hanging="284"/>
              <w:rPr>
                <w:rFonts w:cs="Arial"/>
              </w:rPr>
            </w:pPr>
            <w:r>
              <w:rPr>
                <w:rFonts w:cs="Arial"/>
              </w:rPr>
              <w:t xml:space="preserve"> OTA repeater output power</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pPr>
            <w:r w:rsidRPr="00F95B02">
              <w:t>6.2.4</w:t>
            </w:r>
            <w:r>
              <w:t>,</w:t>
            </w:r>
          </w:p>
          <w:p w:rsidR="00BD7485" w:rsidRPr="00F95B02" w:rsidRDefault="00BD7485" w:rsidP="0043494A">
            <w:pPr>
              <w:pStyle w:val="TAC"/>
            </w:pPr>
            <w:r>
              <w:rPr>
                <w:rFonts w:hint="eastAsia"/>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ind w:left="284" w:hanging="284"/>
              <w:rPr>
                <w:rFonts w:cs="Arial"/>
              </w:rPr>
            </w:pPr>
            <w:r>
              <w:rPr>
                <w:rFonts w:cs="Arial"/>
              </w:rPr>
              <w:t>Repeater</w:t>
            </w:r>
            <w:r w:rsidRPr="00F95B02">
              <w:rPr>
                <w:rFonts w:cs="Arial"/>
              </w:rPr>
              <w:t xml:space="preserve"> output power</w:t>
            </w:r>
            <w:r>
              <w:rPr>
                <w:rFonts w:cs="Arial"/>
              </w:rPr>
              <w:t>,</w:t>
            </w:r>
          </w:p>
          <w:p w:rsidR="00BD7485" w:rsidRPr="00F95B02" w:rsidRDefault="00BD7485" w:rsidP="0043494A">
            <w:pPr>
              <w:pStyle w:val="TAC"/>
              <w:ind w:left="284" w:hanging="284"/>
              <w:rPr>
                <w:rFonts w:cs="Arial"/>
              </w:rPr>
            </w:pPr>
            <w:r>
              <w:rPr>
                <w:rFonts w:cs="Arial"/>
              </w:rPr>
              <w:t>OTA repeater output power</w:t>
            </w:r>
            <w:r w:rsidRPr="00F95B02">
              <w:rPr>
                <w:rFonts w:cs="Arial"/>
              </w:rPr>
              <w:t>:</w:t>
            </w:r>
          </w:p>
          <w:p w:rsidR="00BD7485" w:rsidRPr="00F95B02" w:rsidRDefault="00BD7485" w:rsidP="0043494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rsidR="00BD7485" w:rsidRPr="00392345" w:rsidRDefault="00BD7485" w:rsidP="0043494A">
            <w:pPr>
              <w:pStyle w:val="TAL"/>
              <w:rPr>
                <w:rFonts w:cs="Arial"/>
                <w:lang w:eastAsia="zh-CN"/>
              </w:rPr>
            </w:pPr>
            <w:r w:rsidRPr="00F95B02">
              <w:rPr>
                <w:rFonts w:cs="Arial"/>
              </w:rPr>
              <w:t xml:space="preserve">These requirements </w:t>
            </w:r>
            <w:r w:rsidRPr="00F95B02">
              <w:t>may be applied regionally</w:t>
            </w:r>
            <w:r w:rsidRPr="00F95B02">
              <w:rPr>
                <w:rFonts w:cs="Arial"/>
              </w:rPr>
              <w:t xml:space="preserve"> as additional </w:t>
            </w:r>
            <w:r>
              <w:rPr>
                <w:rFonts w:cs="Arial"/>
              </w:rPr>
              <w:t>repeater</w:t>
            </w:r>
            <w:r w:rsidRPr="00F95B02">
              <w:rPr>
                <w:rFonts w:cs="Arial"/>
              </w:rPr>
              <w:t xml:space="preserve"> output power requirements.</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7826D9" w:rsidRDefault="00BD7485" w:rsidP="0043494A">
            <w:pPr>
              <w:pStyle w:val="TH"/>
              <w:rPr>
                <w:b w:val="0"/>
                <w:sz w:val="18"/>
              </w:rPr>
            </w:pPr>
            <w:r w:rsidRPr="007826D9">
              <w:rPr>
                <w:rFonts w:hint="eastAsia"/>
                <w:b w:val="0"/>
                <w:sz w:val="18"/>
              </w:rPr>
              <w:t>6.5.3.</w:t>
            </w:r>
            <w:r w:rsidRPr="007826D9">
              <w:rPr>
                <w:b w:val="0"/>
                <w:sz w:val="18"/>
              </w:rPr>
              <w:t>3</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ja-JP"/>
              </w:rPr>
            </w:pPr>
            <w:r w:rsidRPr="00C6449B">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rPr>
              <w:t>.</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w:t>
            </w:r>
            <w:r w:rsidRPr="00F95B02">
              <w:rPr>
                <w:lang w:eastAsia="ja-JP"/>
              </w:rPr>
              <w:t>2,</w:t>
            </w:r>
          </w:p>
          <w:p w:rsidR="00BD7485" w:rsidRPr="00F95B02" w:rsidRDefault="00BD7485" w:rsidP="0043494A">
            <w:pPr>
              <w:pStyle w:val="TAC"/>
            </w:pPr>
            <w:r>
              <w:rPr>
                <w:rFonts w:hint="eastAsia"/>
                <w:lang w:eastAsia="zh-CN"/>
              </w:rPr>
              <w:t>7.5</w:t>
            </w:r>
            <w:r w:rsidRPr="00F95B02">
              <w:rPr>
                <w:lang w:eastAsia="ja-JP"/>
              </w:rPr>
              <w:t>.4.2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BD7485" w:rsidRPr="00F95B02" w:rsidRDefault="00BD7485" w:rsidP="0043494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rsidR="00BD7485" w:rsidRPr="00B43D4B" w:rsidRDefault="00BD7485" w:rsidP="0043494A">
            <w:pPr>
              <w:pStyle w:val="TAL"/>
              <w:rPr>
                <w:rFonts w:cs="Arial"/>
                <w:lang w:eastAsia="zh-CN"/>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pPr>
            <w:r w:rsidRPr="00F95B02">
              <w:t>6.</w:t>
            </w:r>
            <w:r>
              <w:rPr>
                <w:rFonts w:hint="eastAsia"/>
                <w:lang w:eastAsia="zh-CN"/>
              </w:rPr>
              <w:t>5</w:t>
            </w:r>
            <w:r w:rsidRPr="00F95B02">
              <w:t>.4.2.5.1,</w:t>
            </w:r>
          </w:p>
          <w:p w:rsidR="00BD7485" w:rsidRPr="00F95B02" w:rsidRDefault="00BD7485" w:rsidP="0043494A">
            <w:pPr>
              <w:pStyle w:val="TAC"/>
              <w:rPr>
                <w:rFonts w:cs="Arial"/>
                <w:lang w:eastAsia="ja-JP"/>
              </w:rPr>
            </w:pPr>
            <w:r>
              <w:rPr>
                <w:rFonts w:hint="eastAsia"/>
                <w:lang w:eastAsia="zh-CN"/>
              </w:rPr>
              <w:t>7.5</w:t>
            </w:r>
            <w:r w:rsidRPr="00F95B02">
              <w:t>.4.2.1.2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BD7485" w:rsidRPr="00F95B02" w:rsidRDefault="00BD7485" w:rsidP="0043494A">
            <w:pPr>
              <w:pStyle w:val="TAC"/>
              <w:rPr>
                <w:rFonts w:cs="Arial"/>
                <w:lang w:eastAsia="ja-JP"/>
              </w:rPr>
            </w:pPr>
            <w:r w:rsidRPr="00F95B02">
              <w:rPr>
                <w:rFonts w:cs="Arial"/>
                <w:lang w:eastAsia="ja-JP"/>
              </w:rPr>
              <w:t>OTA operating band unwanted emissions:</w:t>
            </w:r>
          </w:p>
          <w:p w:rsidR="00BD7485" w:rsidRPr="00F95B02" w:rsidRDefault="00BD7485" w:rsidP="0043494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may have to comply with the additional requirements, when deployed in regions where those limits are applied, and under the conditions declared by the manufacturer.</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.4.2</w:t>
            </w:r>
            <w:r w:rsidRPr="00F95B02">
              <w:rPr>
                <w:lang w:eastAsia="ja-JP"/>
              </w:rPr>
              <w:t>.5.2,</w:t>
            </w:r>
          </w:p>
          <w:p w:rsidR="00BD7485" w:rsidRPr="00F95B02" w:rsidRDefault="00BD7485" w:rsidP="0043494A">
            <w:pPr>
              <w:pStyle w:val="TAC"/>
            </w:pPr>
            <w:r>
              <w:rPr>
                <w:rFonts w:hint="eastAsia"/>
                <w:lang w:eastAsia="zh-CN"/>
              </w:rPr>
              <w:t>7.5</w:t>
            </w:r>
            <w:r w:rsidRPr="00F95B02">
              <w:rPr>
                <w:lang w:eastAsia="ja-JP"/>
              </w:rPr>
              <w:t>.4.2.1.1</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BD7485" w:rsidRPr="00F95B02" w:rsidRDefault="00BD7485" w:rsidP="0043494A">
            <w:pPr>
              <w:pStyle w:val="TAC"/>
              <w:rPr>
                <w:rFonts w:cs="Arial"/>
                <w:lang w:eastAsia="ja-JP"/>
              </w:rPr>
            </w:pPr>
            <w:r w:rsidRPr="00F95B02">
              <w:rPr>
                <w:rFonts w:cs="Arial"/>
                <w:lang w:eastAsia="ja-JP"/>
              </w:rPr>
              <w:t>OTA operating band unwanted emissions</w:t>
            </w:r>
          </w:p>
          <w:p w:rsidR="00BD7485" w:rsidRPr="00F95B02" w:rsidRDefault="00BD7485" w:rsidP="0043494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operating in Band n20 may have to comply with the additional requirements for protection of DTT, when deployed in certain regions.</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E055D9" w:rsidRDefault="00BD7485" w:rsidP="0043494A">
            <w:pPr>
              <w:pStyle w:val="TH"/>
            </w:pPr>
            <w:r w:rsidRPr="00E055D9">
              <w:rPr>
                <w:b w:val="0"/>
                <w:sz w:val="18"/>
              </w:rPr>
              <w:t>6.</w:t>
            </w:r>
            <w:r w:rsidRPr="00E055D9">
              <w:rPr>
                <w:b w:val="0"/>
                <w:sz w:val="18"/>
                <w:lang w:eastAsia="zh-CN"/>
              </w:rPr>
              <w:t>5</w:t>
            </w:r>
            <w:r w:rsidRPr="00E055D9">
              <w:rPr>
                <w:b w:val="0"/>
                <w:sz w:val="18"/>
              </w:rPr>
              <w:t>.4.3</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i/>
              </w:rPr>
              <w:t>.</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pPr>
            <w:r w:rsidRPr="00F95B02">
              <w:t>6.</w:t>
            </w:r>
            <w:r>
              <w:rPr>
                <w:rFonts w:hint="eastAsia"/>
                <w:lang w:eastAsia="zh-CN"/>
              </w:rPr>
              <w:t>5</w:t>
            </w:r>
            <w:r w:rsidRPr="00F95B02">
              <w:t>.5.2.1,</w:t>
            </w:r>
          </w:p>
          <w:p w:rsidR="00BD7485" w:rsidRPr="00F95B02" w:rsidRDefault="00BD7485" w:rsidP="0043494A">
            <w:pPr>
              <w:pStyle w:val="TAC"/>
              <w:rPr>
                <w:rFonts w:cs="Arial"/>
                <w:lang w:eastAsia="ja-JP"/>
              </w:rPr>
            </w:pPr>
            <w:r>
              <w:rPr>
                <w:rFonts w:hint="eastAsia"/>
                <w:lang w:eastAsia="zh-CN"/>
              </w:rPr>
              <w:t>7.5</w:t>
            </w:r>
            <w:r w:rsidRPr="00F95B02">
              <w:t>.5.2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rPr>
            </w:pPr>
            <w:r w:rsidRPr="00F95B02">
              <w:rPr>
                <w:rFonts w:cs="Arial"/>
              </w:rPr>
              <w:t>Tx spurious emissions,</w:t>
            </w:r>
          </w:p>
          <w:p w:rsidR="00BD7485" w:rsidRPr="00F95B02" w:rsidRDefault="00BD7485" w:rsidP="0043494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rPr>
                <w:rFonts w:cs="Arial"/>
                <w:lang w:eastAsia="ja-JP"/>
              </w:rPr>
              <w:t>Category A or Category B spurious emission limits, as defined i</w:t>
            </w:r>
            <w:r w:rsidR="007D619C">
              <w:rPr>
                <w:rFonts w:cs="Arial"/>
                <w:lang w:eastAsia="ja-JP"/>
              </w:rPr>
              <w:t>n ITU-R Recommendation SM.329 [</w:t>
            </w:r>
            <w:r w:rsidR="007D619C">
              <w:rPr>
                <w:rFonts w:cs="Arial" w:hint="eastAsia"/>
                <w:lang w:eastAsia="zh-CN"/>
              </w:rPr>
              <w:t>5</w:t>
            </w:r>
            <w:r w:rsidRPr="00F95B02">
              <w:rPr>
                <w:rFonts w:cs="Arial"/>
                <w:lang w:eastAsia="ja-JP"/>
              </w:rPr>
              <w:t>], may apply regionally.</w:t>
            </w:r>
          </w:p>
          <w:p w:rsidR="00BD7485" w:rsidRPr="008E2108" w:rsidRDefault="00BD7485" w:rsidP="0043494A">
            <w:pPr>
              <w:pStyle w:val="TAL"/>
            </w:pP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pPr>
            <w:r w:rsidRPr="00F95B02">
              <w:t>6.</w:t>
            </w:r>
            <w:r>
              <w:rPr>
                <w:rFonts w:hint="eastAsia"/>
                <w:lang w:eastAsia="zh-CN"/>
              </w:rPr>
              <w:t>5</w:t>
            </w:r>
            <w:r w:rsidRPr="00F95B02">
              <w:t>.5.2.3,</w:t>
            </w:r>
          </w:p>
          <w:p w:rsidR="00BD7485" w:rsidRPr="00F95B02" w:rsidRDefault="00BD7485" w:rsidP="0043494A">
            <w:pPr>
              <w:pStyle w:val="TAC"/>
            </w:pPr>
            <w:r>
              <w:rPr>
                <w:rFonts w:hint="eastAsia"/>
                <w:lang w:eastAsia="zh-CN"/>
              </w:rPr>
              <w:t>7.5</w:t>
            </w:r>
            <w:r w:rsidRPr="00F95B02">
              <w:t>.5.3.3</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rFonts w:cs="Arial"/>
              </w:rPr>
            </w:pPr>
            <w:r w:rsidRPr="00F95B02">
              <w:rPr>
                <w:rFonts w:cs="Arial"/>
              </w:rPr>
              <w:t>Tx spurious emissions: additional requirements,</w:t>
            </w:r>
          </w:p>
          <w:p w:rsidR="00BD7485" w:rsidRPr="00F95B02" w:rsidRDefault="00BD7485" w:rsidP="0043494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rFonts w:cs="Arial"/>
                <w:lang w:eastAsia="ja-JP"/>
              </w:rPr>
            </w:pPr>
            <w:r w:rsidRPr="00F95B02">
              <w:t xml:space="preserve">These requirements may be applied for the protection of system operating in frequency ranges other than the </w:t>
            </w:r>
            <w:r>
              <w:rPr>
                <w:rFonts w:hint="eastAsia"/>
                <w:lang w:eastAsia="zh-CN"/>
              </w:rPr>
              <w:t>repeater</w:t>
            </w:r>
            <w:r w:rsidRPr="00F95B02">
              <w:t xml:space="preserve"> </w:t>
            </w:r>
            <w:r w:rsidRPr="00F95B02">
              <w:rPr>
                <w:i/>
              </w:rPr>
              <w:t>operating band</w:t>
            </w:r>
            <w:r w:rsidRPr="00F95B02">
              <w:t>.</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H"/>
              <w:rPr>
                <w:lang w:eastAsia="ja-JP"/>
              </w:rPr>
            </w:pPr>
            <w:r w:rsidRPr="00064F16">
              <w:rPr>
                <w:b w:val="0"/>
                <w:sz w:val="18"/>
              </w:rPr>
              <w:t>6.</w:t>
            </w:r>
            <w:r w:rsidRPr="00064F16">
              <w:rPr>
                <w:rFonts w:hint="eastAsia"/>
                <w:b w:val="0"/>
                <w:sz w:val="18"/>
              </w:rPr>
              <w:t>5</w:t>
            </w:r>
            <w:r w:rsidRPr="00064F16">
              <w:rPr>
                <w:b w:val="0"/>
                <w:sz w:val="18"/>
              </w:rPr>
              <w:t>.5.3</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Pr>
                <w:rFonts w:hint="eastAsia"/>
                <w:i/>
                <w:lang w:eastAsia="zh-CN"/>
              </w:rPr>
              <w:t>repeater</w:t>
            </w:r>
            <w:r w:rsidRPr="00C6449B">
              <w:rPr>
                <w:i/>
              </w:rPr>
              <w:t xml:space="preserve">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D7485" w:rsidRPr="00F95B02"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eastAsia="ja-JP"/>
              </w:rPr>
            </w:pPr>
            <w:r w:rsidRPr="00F95B02">
              <w:rPr>
                <w:rFonts w:hint="eastAsia"/>
                <w:lang w:eastAsia="ja-JP"/>
              </w:rPr>
              <w:t>6.</w:t>
            </w:r>
            <w:r w:rsidRPr="00F95B02">
              <w:rPr>
                <w:lang w:eastAsia="ja-JP"/>
              </w:rPr>
              <w:t>7.2,</w:t>
            </w:r>
          </w:p>
          <w:p w:rsidR="00BD7485" w:rsidRPr="00F95B02" w:rsidRDefault="00BD7485" w:rsidP="0043494A">
            <w:pPr>
              <w:pStyle w:val="TAC"/>
            </w:pPr>
            <w:r>
              <w:rPr>
                <w:rFonts w:hint="eastAsia"/>
                <w:lang w:eastAsia="zh-CN"/>
              </w:rPr>
              <w:t>7.7</w:t>
            </w:r>
            <w:r w:rsidRPr="00F95B02">
              <w:rPr>
                <w:lang w:eastAsia="ja-JP"/>
              </w:rPr>
              <w:t>.2</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rPr>
                <w:lang w:val="sv-FI" w:eastAsia="ja-JP"/>
              </w:rPr>
            </w:pPr>
            <w:r>
              <w:rPr>
                <w:rFonts w:hint="eastAsia"/>
                <w:lang w:val="sv-FI" w:eastAsia="zh-CN"/>
              </w:rPr>
              <w:t>Input i</w:t>
            </w:r>
            <w:r w:rsidRPr="00F95B02">
              <w:rPr>
                <w:lang w:val="sv-FI" w:eastAsia="ja-JP"/>
              </w:rPr>
              <w:t>ntermodulation,</w:t>
            </w:r>
          </w:p>
          <w:p w:rsidR="00BD7485" w:rsidRPr="00F95B02" w:rsidRDefault="00BD7485" w:rsidP="0043494A">
            <w:pPr>
              <w:pStyle w:val="TAC"/>
              <w:rPr>
                <w:rFonts w:cs="Arial"/>
                <w:lang w:val="sv-FI"/>
              </w:rPr>
            </w:pPr>
            <w:r w:rsidRPr="00F95B02">
              <w:rPr>
                <w:rFonts w:hint="eastAsia"/>
                <w:lang w:val="sv-FI" w:eastAsia="ja-JP"/>
              </w:rPr>
              <w:t>OT</w:t>
            </w:r>
            <w:r w:rsidRPr="00F95B02">
              <w:rPr>
                <w:lang w:val="sv-FI" w:eastAsia="ja-JP"/>
              </w:rPr>
              <w:t>A intermodulation</w:t>
            </w:r>
          </w:p>
        </w:tc>
        <w:tc>
          <w:tcPr>
            <w:tcW w:w="2794"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w:t>
            </w:r>
            <w:r>
              <w:rPr>
                <w:rFonts w:hint="eastAsia"/>
                <w:lang w:eastAsia="ja-JP"/>
              </w:rPr>
              <w:t>repeater</w:t>
            </w:r>
            <w:r w:rsidRPr="00F95B02">
              <w:rPr>
                <w:rFonts w:hint="eastAsia"/>
                <w:lang w:eastAsia="ja-JP"/>
              </w:rPr>
              <w:t xml:space="preserve"> are not excluded from the requirement in Japan in Band n77, n78, n79.</w:t>
            </w:r>
          </w:p>
        </w:tc>
      </w:tr>
      <w:tr w:rsidR="00BD7485" w:rsidRPr="00C6449B"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rsidR="00BD7485" w:rsidRDefault="00BD7485" w:rsidP="0043494A">
            <w:pPr>
              <w:pStyle w:val="TAC"/>
              <w:rPr>
                <w:lang w:eastAsia="zh-CN"/>
              </w:rPr>
            </w:pPr>
            <w:r>
              <w:rPr>
                <w:rFonts w:hint="eastAsia"/>
                <w:lang w:eastAsia="ja-JP"/>
              </w:rPr>
              <w:t>6.</w:t>
            </w:r>
            <w:r>
              <w:rPr>
                <w:rFonts w:hint="eastAsia"/>
                <w:lang w:eastAsia="zh-CN"/>
              </w:rPr>
              <w:t>8</w:t>
            </w:r>
          </w:p>
        </w:tc>
        <w:tc>
          <w:tcPr>
            <w:tcW w:w="1472" w:type="pct"/>
            <w:tcBorders>
              <w:top w:val="single" w:sz="4" w:space="0" w:color="auto"/>
              <w:left w:val="single" w:sz="4" w:space="0" w:color="auto"/>
              <w:bottom w:val="single" w:sz="4" w:space="0" w:color="auto"/>
              <w:right w:val="single" w:sz="4" w:space="0" w:color="auto"/>
            </w:tcBorders>
          </w:tcPr>
          <w:p w:rsidR="00BD7485" w:rsidRPr="00F95B02" w:rsidRDefault="00BD7485" w:rsidP="0043494A">
            <w:pPr>
              <w:pStyle w:val="TAC"/>
            </w:pPr>
            <w:r>
              <w:rPr>
                <w:rFonts w:hint="eastAsia"/>
                <w:lang w:val="sv-FI" w:eastAsia="zh-CN"/>
              </w:rPr>
              <w:t>Output</w:t>
            </w:r>
            <w:r w:rsidRPr="007D7225">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rsidR="00BD7485" w:rsidRPr="00C6449B" w:rsidRDefault="00BD7485" w:rsidP="0043494A">
            <w:pPr>
              <w:pStyle w:val="TAL"/>
            </w:pPr>
            <w:r>
              <w:rPr>
                <w:rFonts w:cs="v5.0.0"/>
              </w:rPr>
              <w:t xml:space="preserve">For Band n41 and n90 operation in Japan, the </w:t>
            </w:r>
            <w:r>
              <w:rPr>
                <w:rFonts w:cs="Arial" w:hint="eastAsia"/>
                <w:lang w:eastAsia="zh-CN"/>
              </w:rPr>
              <w:t>repeater</w:t>
            </w:r>
            <w:r w:rsidRPr="00C6449B">
              <w:rPr>
                <w:rFonts w:cs="Arial"/>
                <w:lang w:eastAsia="ja-JP"/>
              </w:rPr>
              <w:t xml:space="preserve"> may have to comply with the additional requirements, when deployed in certain regions.</w:t>
            </w:r>
          </w:p>
        </w:tc>
      </w:tr>
    </w:tbl>
    <w:p w:rsidR="00550045" w:rsidRPr="00550045" w:rsidRDefault="00550045" w:rsidP="00305D6B">
      <w:pPr>
        <w:rPr>
          <w:lang w:eastAsia="zh-CN"/>
        </w:rPr>
      </w:pPr>
    </w:p>
    <w:p w:rsidR="00780404" w:rsidRDefault="00780404" w:rsidP="00780404">
      <w:pPr>
        <w:pStyle w:val="2"/>
        <w:rPr>
          <w:lang w:eastAsia="zh-CN"/>
        </w:rPr>
      </w:pPr>
      <w:bookmarkStart w:id="42" w:name="_Toc97737186"/>
      <w:r>
        <w:t>4.</w:t>
      </w:r>
      <w:r w:rsidR="004D76D4">
        <w:rPr>
          <w:rFonts w:hint="eastAsia"/>
          <w:lang w:eastAsia="zh-CN"/>
        </w:rPr>
        <w:t>5</w:t>
      </w:r>
      <w:r w:rsidRPr="004D3578">
        <w:tab/>
      </w:r>
      <w:r>
        <w:rPr>
          <w:rFonts w:hint="eastAsia"/>
          <w:lang w:eastAsia="zh-CN"/>
        </w:rPr>
        <w:t>Applicability of requirements</w:t>
      </w:r>
      <w:bookmarkEnd w:id="42"/>
    </w:p>
    <w:p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a8"/>
        <w:tblW w:w="0" w:type="auto"/>
        <w:jc w:val="center"/>
        <w:tblLayout w:type="fixed"/>
        <w:tblLook w:val="04A0"/>
      </w:tblPr>
      <w:tblGrid>
        <w:gridCol w:w="4325"/>
        <w:gridCol w:w="1753"/>
        <w:gridCol w:w="1781"/>
      </w:tblGrid>
      <w:tr w:rsidR="002B0021" w:rsidRPr="00392345" w:rsidTr="0043494A">
        <w:trPr>
          <w:cantSplit/>
          <w:jc w:val="center"/>
        </w:trPr>
        <w:tc>
          <w:tcPr>
            <w:tcW w:w="4325" w:type="dxa"/>
            <w:tcBorders>
              <w:bottom w:val="nil"/>
            </w:tcBorders>
          </w:tcPr>
          <w:p w:rsidR="002B0021" w:rsidRPr="00392345" w:rsidRDefault="002B0021" w:rsidP="0043494A">
            <w:pPr>
              <w:pStyle w:val="TAH"/>
            </w:pPr>
            <w:r w:rsidRPr="00F95B02">
              <w:rPr>
                <w:lang w:eastAsia="ja-JP"/>
              </w:rPr>
              <w:t>Requirement</w:t>
            </w:r>
          </w:p>
        </w:tc>
        <w:tc>
          <w:tcPr>
            <w:tcW w:w="3534" w:type="dxa"/>
            <w:gridSpan w:val="2"/>
            <w:shd w:val="clear" w:color="auto" w:fill="auto"/>
          </w:tcPr>
          <w:p w:rsidR="002B0021" w:rsidRPr="00392345" w:rsidRDefault="002B0021" w:rsidP="0043494A">
            <w:pPr>
              <w:pStyle w:val="TAH"/>
            </w:pPr>
            <w:r w:rsidRPr="00F95B02">
              <w:rPr>
                <w:lang w:eastAsia="ja-JP"/>
              </w:rPr>
              <w:t>Requirement set</w:t>
            </w:r>
          </w:p>
        </w:tc>
      </w:tr>
      <w:tr w:rsidR="002B0021" w:rsidRPr="00392345" w:rsidTr="0043494A">
        <w:trPr>
          <w:cantSplit/>
          <w:jc w:val="center"/>
        </w:trPr>
        <w:tc>
          <w:tcPr>
            <w:tcW w:w="4325" w:type="dxa"/>
            <w:tcBorders>
              <w:top w:val="nil"/>
            </w:tcBorders>
          </w:tcPr>
          <w:p w:rsidR="002B0021" w:rsidRPr="00E055D9" w:rsidRDefault="002B0021" w:rsidP="0043494A">
            <w:pPr>
              <w:pStyle w:val="TAH"/>
              <w:jc w:val="left"/>
              <w:rPr>
                <w:lang w:eastAsia="zh-CN"/>
              </w:rPr>
            </w:pPr>
          </w:p>
        </w:tc>
        <w:tc>
          <w:tcPr>
            <w:tcW w:w="1753" w:type="dxa"/>
          </w:tcPr>
          <w:p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rsidR="002B0021" w:rsidRPr="00392345" w:rsidRDefault="002B0021" w:rsidP="0043494A">
            <w:pPr>
              <w:pStyle w:val="TAC"/>
            </w:pPr>
            <w:r w:rsidRPr="00F95B02">
              <w:rPr>
                <w:lang w:eastAsia="ja-JP"/>
              </w:rPr>
              <w:t>6.2</w:t>
            </w:r>
          </w:p>
        </w:tc>
        <w:tc>
          <w:tcPr>
            <w:tcW w:w="1781" w:type="dxa"/>
            <w:tcBorders>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Frequency stability</w:t>
            </w:r>
          </w:p>
        </w:tc>
        <w:tc>
          <w:tcPr>
            <w:tcW w:w="1753" w:type="dxa"/>
          </w:tcPr>
          <w:p w:rsidR="002B0021" w:rsidRPr="00392345" w:rsidRDefault="002B0021" w:rsidP="0043494A">
            <w:pPr>
              <w:pStyle w:val="TAC"/>
            </w:pPr>
            <w:r w:rsidRPr="00F95B02">
              <w:rPr>
                <w:lang w:eastAsia="ja-JP"/>
              </w:rPr>
              <w:t>6.3</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Out of band gain</w:t>
            </w:r>
          </w:p>
        </w:tc>
        <w:tc>
          <w:tcPr>
            <w:tcW w:w="1753" w:type="dxa"/>
          </w:tcPr>
          <w:p w:rsidR="002B0021" w:rsidRPr="00392345" w:rsidRDefault="002B0021" w:rsidP="0043494A">
            <w:pPr>
              <w:pStyle w:val="TAC"/>
            </w:pPr>
            <w:r w:rsidRPr="00F95B02">
              <w:rPr>
                <w:lang w:eastAsia="ja-JP"/>
              </w:rPr>
              <w:t>6.4</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Unwanted emissions</w:t>
            </w:r>
          </w:p>
        </w:tc>
        <w:tc>
          <w:tcPr>
            <w:tcW w:w="1753" w:type="dxa"/>
          </w:tcPr>
          <w:p w:rsidR="002B0021" w:rsidRPr="00392345" w:rsidRDefault="002B0021" w:rsidP="0043494A">
            <w:pPr>
              <w:pStyle w:val="TAC"/>
            </w:pPr>
            <w:r w:rsidRPr="00F95B02">
              <w:rPr>
                <w:lang w:eastAsia="ja-JP"/>
              </w:rPr>
              <w:t>6.5</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Error Vector Magnitude</w:t>
            </w:r>
          </w:p>
        </w:tc>
        <w:tc>
          <w:tcPr>
            <w:tcW w:w="1753" w:type="dxa"/>
          </w:tcPr>
          <w:p w:rsidR="002B0021" w:rsidRPr="00392345" w:rsidRDefault="002B0021" w:rsidP="0043494A">
            <w:pPr>
              <w:pStyle w:val="TAC"/>
            </w:pPr>
            <w:r w:rsidRPr="00F95B02">
              <w:rPr>
                <w:lang w:eastAsia="ja-JP"/>
              </w:rPr>
              <w:t>6.6</w:t>
            </w:r>
          </w:p>
        </w:tc>
        <w:tc>
          <w:tcPr>
            <w:tcW w:w="1781" w:type="dxa"/>
            <w:tcBorders>
              <w:top w:val="nil"/>
              <w:bottom w:val="nil"/>
            </w:tcBorders>
          </w:tcPr>
          <w:p w:rsidR="002B0021" w:rsidRPr="00392345" w:rsidRDefault="002B0021" w:rsidP="0043494A">
            <w:pPr>
              <w:pStyle w:val="TAC"/>
            </w:pPr>
            <w:r w:rsidRPr="00F95B02">
              <w:rPr>
                <w:lang w:eastAsia="ja-JP"/>
              </w:rPr>
              <w:t>NA</w:t>
            </w: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Input intermodulation</w:t>
            </w:r>
          </w:p>
        </w:tc>
        <w:tc>
          <w:tcPr>
            <w:tcW w:w="1753" w:type="dxa"/>
          </w:tcPr>
          <w:p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Pr>
                <w:rFonts w:hint="eastAsia"/>
                <w:lang w:eastAsia="zh-CN"/>
              </w:rPr>
              <w:t>Output intermodulation</w:t>
            </w:r>
          </w:p>
        </w:tc>
        <w:tc>
          <w:tcPr>
            <w:tcW w:w="1753" w:type="dxa"/>
          </w:tcPr>
          <w:p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392345" w:rsidRDefault="002B0021" w:rsidP="0043494A">
            <w:pPr>
              <w:pStyle w:val="TAC"/>
            </w:pPr>
            <w:r w:rsidRPr="0031418B">
              <w:t>Adjacent Channel Rejection Ratio (ACRR)</w:t>
            </w:r>
          </w:p>
        </w:tc>
        <w:tc>
          <w:tcPr>
            <w:tcW w:w="1753" w:type="dxa"/>
          </w:tcPr>
          <w:p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Pr>
          <w:p w:rsidR="002B0021" w:rsidRPr="000A38F1" w:rsidRDefault="002B0021" w:rsidP="0043494A">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rsidR="002B0021" w:rsidRPr="00392345" w:rsidRDefault="002B0021" w:rsidP="0043494A">
            <w:pPr>
              <w:pStyle w:val="TAC"/>
            </w:pP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Repeater output power</w:t>
            </w:r>
          </w:p>
        </w:tc>
        <w:tc>
          <w:tcPr>
            <w:tcW w:w="1753" w:type="dxa"/>
            <w:tcBorders>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.2</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frequency stability</w:t>
            </w:r>
          </w:p>
        </w:tc>
        <w:tc>
          <w:tcPr>
            <w:tcW w:w="1753" w:type="dxa"/>
            <w:tcBorders>
              <w:top w:val="nil"/>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.3</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out of band gain</w:t>
            </w:r>
          </w:p>
        </w:tc>
        <w:tc>
          <w:tcPr>
            <w:tcW w:w="1753" w:type="dxa"/>
            <w:tcBorders>
              <w:top w:val="nil"/>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.4</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unwanted emissions</w:t>
            </w:r>
          </w:p>
        </w:tc>
        <w:tc>
          <w:tcPr>
            <w:tcW w:w="1753" w:type="dxa"/>
            <w:tcBorders>
              <w:top w:val="nil"/>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.5</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Error Vector Magnitude</w:t>
            </w:r>
          </w:p>
        </w:tc>
        <w:tc>
          <w:tcPr>
            <w:tcW w:w="1753" w:type="dxa"/>
            <w:tcBorders>
              <w:top w:val="nil"/>
              <w:bottom w:val="nil"/>
            </w:tcBorders>
          </w:tcPr>
          <w:p w:rsidR="002B0021" w:rsidRPr="00C23432" w:rsidRDefault="002B0021" w:rsidP="0043494A">
            <w:pPr>
              <w:pStyle w:val="TAC"/>
              <w:rPr>
                <w:lang w:eastAsia="zh-CN"/>
              </w:rPr>
            </w:pPr>
            <w:r>
              <w:rPr>
                <w:rFonts w:hint="eastAsia"/>
                <w:lang w:eastAsia="zh-CN"/>
              </w:rPr>
              <w:t>NA</w:t>
            </w:r>
          </w:p>
        </w:tc>
        <w:tc>
          <w:tcPr>
            <w:tcW w:w="1781" w:type="dxa"/>
          </w:tcPr>
          <w:p w:rsidR="002B0021" w:rsidRPr="00392345" w:rsidRDefault="002B0021" w:rsidP="0043494A">
            <w:pPr>
              <w:pStyle w:val="TAC"/>
            </w:pPr>
            <w:r>
              <w:rPr>
                <w:rFonts w:hint="eastAsia"/>
                <w:lang w:eastAsia="zh-CN"/>
              </w:rPr>
              <w:t>7</w:t>
            </w:r>
            <w:r w:rsidRPr="00F95B02">
              <w:rPr>
                <w:lang w:eastAsia="ja-JP"/>
              </w:rPr>
              <w:t>.6</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input intermodulation</w:t>
            </w:r>
          </w:p>
        </w:tc>
        <w:tc>
          <w:tcPr>
            <w:tcW w:w="1753" w:type="dxa"/>
            <w:tcBorders>
              <w:top w:val="nil"/>
              <w:bottom w:val="nil"/>
            </w:tcBorders>
          </w:tcPr>
          <w:p w:rsidR="002B0021" w:rsidRPr="00392345" w:rsidRDefault="002B0021" w:rsidP="0043494A">
            <w:pPr>
              <w:pStyle w:val="TAC"/>
            </w:pPr>
          </w:p>
        </w:tc>
        <w:tc>
          <w:tcPr>
            <w:tcW w:w="1781" w:type="dxa"/>
          </w:tcPr>
          <w:p w:rsidR="002B0021" w:rsidRPr="00392345" w:rsidRDefault="002B0021" w:rsidP="0043494A">
            <w:pPr>
              <w:pStyle w:val="TAC"/>
            </w:pPr>
            <w:r>
              <w:rPr>
                <w:rFonts w:hint="eastAsia"/>
                <w:lang w:eastAsia="zh-CN"/>
              </w:rPr>
              <w:t>7</w:t>
            </w:r>
            <w:r w:rsidRPr="00F95B02">
              <w:rPr>
                <w:lang w:eastAsia="ja-JP"/>
              </w:rPr>
              <w:t>.7</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OTA output intermodulation</w:t>
            </w:r>
          </w:p>
        </w:tc>
        <w:tc>
          <w:tcPr>
            <w:tcW w:w="1753" w:type="dxa"/>
            <w:tcBorders>
              <w:top w:val="nil"/>
              <w:bottom w:val="nil"/>
            </w:tcBorders>
          </w:tcPr>
          <w:p w:rsidR="002B0021" w:rsidRPr="00392345" w:rsidRDefault="002B0021" w:rsidP="0043494A">
            <w:pPr>
              <w:pStyle w:val="TAC"/>
            </w:pPr>
          </w:p>
        </w:tc>
        <w:tc>
          <w:tcPr>
            <w:tcW w:w="1781" w:type="dxa"/>
          </w:tcPr>
          <w:p w:rsidR="002B0021" w:rsidRPr="000A38F1" w:rsidRDefault="002B0021" w:rsidP="0043494A">
            <w:pPr>
              <w:pStyle w:val="TAC"/>
              <w:rPr>
                <w:lang w:eastAsia="zh-CN"/>
              </w:rPr>
            </w:pPr>
            <w:r>
              <w:rPr>
                <w:rFonts w:hint="eastAsia"/>
                <w:lang w:eastAsia="zh-CN"/>
              </w:rPr>
              <w:t>7</w:t>
            </w:r>
            <w:r w:rsidRPr="00F95B02">
              <w:rPr>
                <w:lang w:eastAsia="ja-JP"/>
              </w:rPr>
              <w:t>.</w:t>
            </w:r>
            <w:r>
              <w:rPr>
                <w:rFonts w:hint="eastAsia"/>
                <w:lang w:eastAsia="zh-CN"/>
              </w:rPr>
              <w:t>8</w:t>
            </w:r>
          </w:p>
        </w:tc>
      </w:tr>
      <w:tr w:rsidR="002B0021" w:rsidRPr="00392345" w:rsidTr="0043494A">
        <w:trPr>
          <w:cantSplit/>
          <w:jc w:val="center"/>
        </w:trPr>
        <w:tc>
          <w:tcPr>
            <w:tcW w:w="4325" w:type="dxa"/>
          </w:tcPr>
          <w:p w:rsidR="002B0021" w:rsidRPr="00F95B02" w:rsidRDefault="002B0021" w:rsidP="0043494A">
            <w:pPr>
              <w:pStyle w:val="TAC"/>
              <w:rPr>
                <w:lang w:eastAsia="ja-JP"/>
              </w:rPr>
            </w:pPr>
            <w:r>
              <w:rPr>
                <w:rFonts w:hint="eastAsia"/>
                <w:lang w:eastAsia="zh-CN"/>
              </w:rPr>
              <w:t xml:space="preserve">OTA </w:t>
            </w:r>
            <w:r w:rsidRPr="0031418B">
              <w:t>Adjacent Channel Rejection Ratio (ACRR)</w:t>
            </w:r>
          </w:p>
        </w:tc>
        <w:tc>
          <w:tcPr>
            <w:tcW w:w="1753" w:type="dxa"/>
            <w:tcBorders>
              <w:top w:val="nil"/>
              <w:bottom w:val="nil"/>
            </w:tcBorders>
          </w:tcPr>
          <w:p w:rsidR="002B0021" w:rsidRPr="00392345" w:rsidRDefault="002B0021" w:rsidP="0043494A">
            <w:pPr>
              <w:pStyle w:val="TAC"/>
            </w:pPr>
          </w:p>
        </w:tc>
        <w:tc>
          <w:tcPr>
            <w:tcW w:w="1781" w:type="dxa"/>
          </w:tcPr>
          <w:p w:rsidR="002B0021" w:rsidRPr="000A38F1" w:rsidRDefault="002B0021" w:rsidP="0043494A">
            <w:pPr>
              <w:pStyle w:val="TAC"/>
              <w:rPr>
                <w:lang w:eastAsia="zh-CN"/>
              </w:rPr>
            </w:pPr>
            <w:r>
              <w:rPr>
                <w:rFonts w:hint="eastAsia"/>
                <w:lang w:eastAsia="zh-CN"/>
              </w:rPr>
              <w:t>7.9</w:t>
            </w:r>
          </w:p>
        </w:tc>
      </w:tr>
      <w:tr w:rsidR="002B0021" w:rsidRPr="00392345" w:rsidTr="0043494A">
        <w:trPr>
          <w:cantSplit/>
          <w:jc w:val="center"/>
        </w:trPr>
        <w:tc>
          <w:tcPr>
            <w:tcW w:w="4325" w:type="dxa"/>
          </w:tcPr>
          <w:p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Borders>
              <w:top w:val="nil"/>
              <w:bottom w:val="single" w:sz="4" w:space="0" w:color="auto"/>
            </w:tcBorders>
          </w:tcPr>
          <w:p w:rsidR="002B0021" w:rsidRPr="00392345" w:rsidRDefault="002B0021" w:rsidP="0043494A">
            <w:pPr>
              <w:pStyle w:val="TAC"/>
            </w:pPr>
          </w:p>
        </w:tc>
        <w:tc>
          <w:tcPr>
            <w:tcW w:w="1781" w:type="dxa"/>
          </w:tcPr>
          <w:p w:rsidR="002B0021" w:rsidRPr="000A38F1" w:rsidRDefault="0000497D" w:rsidP="0043494A">
            <w:pPr>
              <w:pStyle w:val="TAC"/>
              <w:rPr>
                <w:lang w:eastAsia="zh-CN"/>
              </w:rPr>
            </w:pPr>
            <w:r>
              <w:rPr>
                <w:rFonts w:hint="eastAsia"/>
                <w:lang w:eastAsia="zh-CN"/>
              </w:rPr>
              <w:t>7.9</w:t>
            </w:r>
          </w:p>
        </w:tc>
      </w:tr>
    </w:tbl>
    <w:p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43" w:name="_Toc13080130"/>
      <w:bookmarkStart w:id="44" w:name="_Toc29811626"/>
      <w:bookmarkStart w:id="45" w:name="_Toc36817178"/>
      <w:bookmarkStart w:id="46" w:name="_Toc37260094"/>
      <w:bookmarkStart w:id="47" w:name="_Toc37267482"/>
      <w:bookmarkStart w:id="48" w:name="_Toc44712084"/>
      <w:bookmarkStart w:id="49" w:name="_Toc45893397"/>
      <w:bookmarkStart w:id="50" w:name="_Toc53178124"/>
      <w:bookmarkStart w:id="51" w:name="_Toc53178575"/>
      <w:bookmarkStart w:id="52" w:name="_Toc61178801"/>
      <w:bookmarkStart w:id="53" w:name="_Toc61179271"/>
      <w:bookmarkStart w:id="54" w:name="_Toc67916567"/>
      <w:bookmarkStart w:id="55" w:name="_Toc74663165"/>
      <w:bookmarkStart w:id="56" w:name="_Toc82621705"/>
      <w:bookmarkStart w:id="57" w:name="_Toc21127421"/>
      <w:r w:rsidRPr="00A8682C">
        <w:rPr>
          <w:rFonts w:ascii="Arial" w:eastAsia="宋体" w:hAnsi="Arial"/>
          <w:sz w:val="28"/>
          <w:lang w:eastAsia="zh-CN"/>
        </w:rPr>
        <w:t>4.</w:t>
      </w:r>
      <w:r w:rsidR="007748C9">
        <w:rPr>
          <w:rFonts w:ascii="Arial" w:eastAsia="宋体" w:hAnsi="Arial"/>
          <w:sz w:val="28"/>
          <w:lang w:eastAsia="zh-CN"/>
        </w:rPr>
        <w:t>6</w:t>
      </w:r>
      <w:r w:rsidRPr="00A8682C">
        <w:rPr>
          <w:rFonts w:ascii="Arial" w:eastAsia="宋体" w:hAnsi="Arial"/>
          <w:sz w:val="28"/>
          <w:lang w:eastAsia="zh-CN"/>
        </w:rPr>
        <w:tab/>
        <w:t xml:space="preserve">Requirements for contiguous and </w:t>
      </w:r>
      <w:r w:rsidRPr="00A8682C">
        <w:rPr>
          <w:rFonts w:ascii="Arial" w:eastAsia="宋体" w:hAnsi="Arial"/>
          <w:i/>
          <w:sz w:val="28"/>
          <w:lang w:eastAsia="zh-CN"/>
        </w:rPr>
        <w:t>non-contiguous spectrum</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A8682C" w:rsidRPr="00A8682C" w:rsidRDefault="00A8682C" w:rsidP="00A8682C">
      <w:pPr>
        <w:rPr>
          <w:rFonts w:eastAsia="宋体"/>
        </w:rPr>
      </w:pPr>
      <w:r w:rsidRPr="00A8682C">
        <w:rPr>
          <w:rFonts w:eastAsia="宋体"/>
        </w:rPr>
        <w:t xml:space="preserve">A spectrum allocation where a </w:t>
      </w:r>
      <w:r w:rsidRPr="00A8682C">
        <w:rPr>
          <w:rFonts w:eastAsia="宋体" w:hint="eastAsia"/>
          <w:lang w:eastAsia="zh-CN"/>
        </w:rPr>
        <w:t>repeater</w:t>
      </w:r>
      <w:r w:rsidRPr="00A8682C">
        <w:rPr>
          <w:rFonts w:eastAsia="宋体"/>
        </w:rPr>
        <w:t xml:space="preserve"> operates can either be contiguous or non-contiguous. Unless otherwise stated, the requirements in the present specification apply for </w:t>
      </w:r>
      <w:r w:rsidRPr="00A8682C">
        <w:rPr>
          <w:rFonts w:eastAsia="宋体" w:hint="eastAsia"/>
          <w:lang w:eastAsia="zh-CN"/>
        </w:rPr>
        <w:t>repeater</w:t>
      </w:r>
      <w:r w:rsidRPr="00A8682C">
        <w:rPr>
          <w:rFonts w:eastAsia="宋体"/>
        </w:rPr>
        <w:t xml:space="preserve"> configured for both contiguous spectrum operation and non-contiguous spectrum operation.</w:t>
      </w:r>
    </w:p>
    <w:p w:rsidR="00A8682C" w:rsidRPr="00A8682C" w:rsidRDefault="00A8682C" w:rsidP="00A8682C">
      <w:pPr>
        <w:rPr>
          <w:rFonts w:eastAsia="宋体"/>
        </w:rPr>
      </w:pPr>
      <w:r w:rsidRPr="00A8682C">
        <w:rPr>
          <w:rFonts w:eastAsia="宋体"/>
        </w:rPr>
        <w:t xml:space="preserve">For </w:t>
      </w:r>
      <w:r w:rsidRPr="00A8682C">
        <w:rPr>
          <w:rFonts w:eastAsia="宋体" w:hint="eastAsia"/>
          <w:lang w:eastAsia="zh-CN"/>
        </w:rPr>
        <w:t>repeater</w:t>
      </w:r>
      <w:r w:rsidRPr="00A8682C">
        <w:rPr>
          <w:rFonts w:eastAsia="宋体"/>
        </w:rPr>
        <w:t xml:space="preserve"> operation in non-contiguous spectrum, some requirements apply both at the </w:t>
      </w:r>
      <w:r w:rsidRPr="00A8682C">
        <w:rPr>
          <w:rFonts w:eastAsia="宋体" w:hint="eastAsia"/>
          <w:lang w:eastAsia="zh-CN"/>
        </w:rPr>
        <w:t>repeater</w:t>
      </w:r>
      <w:r w:rsidRPr="00A8682C">
        <w:rPr>
          <w:rFonts w:eastAsia="宋体"/>
        </w:rPr>
        <w:t xml:space="preserve"> </w:t>
      </w:r>
      <w:r w:rsidR="0026478B" w:rsidRPr="0026478B">
        <w:rPr>
          <w:rFonts w:eastAsia="宋体"/>
          <w:i/>
          <w:iCs/>
          <w:lang w:eastAsia="zh-CN"/>
        </w:rPr>
        <w:t>passband</w:t>
      </w:r>
      <w:r w:rsidRPr="00A8682C">
        <w:rPr>
          <w:rFonts w:eastAsia="宋体" w:hint="eastAsia"/>
          <w:lang w:eastAsia="zh-CN"/>
        </w:rPr>
        <w:t xml:space="preserve"> </w:t>
      </w:r>
      <w:r w:rsidRPr="00A8682C">
        <w:rPr>
          <w:rFonts w:eastAsia="宋体"/>
        </w:rPr>
        <w:t xml:space="preserve">edges and inside the sub-block gaps. For each such requirement, it is stated how the limits apply relative to the </w:t>
      </w:r>
      <w:r w:rsidRPr="00A8682C">
        <w:rPr>
          <w:rFonts w:eastAsia="宋体" w:hint="eastAsia"/>
          <w:lang w:eastAsia="zh-CN"/>
        </w:rPr>
        <w:t>repeater</w:t>
      </w:r>
      <w:r w:rsidR="0088361F">
        <w:rPr>
          <w:rFonts w:eastAsia="宋体" w:hint="eastAsia"/>
          <w:lang w:eastAsia="zh-CN"/>
        </w:rPr>
        <w:t xml:space="preserve"> </w:t>
      </w:r>
      <w:r w:rsidR="00D80EA8" w:rsidRPr="00D80EA8">
        <w:rPr>
          <w:rFonts w:eastAsia="宋体" w:hint="eastAsia"/>
          <w:i/>
          <w:lang w:eastAsia="zh-CN"/>
        </w:rPr>
        <w:t>passband</w:t>
      </w:r>
      <w:r w:rsidRPr="00A8682C">
        <w:rPr>
          <w:rFonts w:eastAsia="宋体" w:hint="eastAsia"/>
          <w:lang w:eastAsia="zh-CN"/>
        </w:rPr>
        <w:t xml:space="preserve"> </w:t>
      </w:r>
      <w:r w:rsidRPr="00A8682C">
        <w:rPr>
          <w:rFonts w:eastAsia="宋体"/>
        </w:rPr>
        <w:t>edges and the sub-block edges respectively.</w:t>
      </w:r>
    </w:p>
    <w:p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宋体" w:hAnsi="Arial"/>
          <w:sz w:val="28"/>
          <w:lang w:eastAsia="zh-CN"/>
        </w:rPr>
      </w:pPr>
      <w:bookmarkStart w:id="58" w:name="_Toc29811627"/>
      <w:bookmarkStart w:id="59" w:name="_Toc36817179"/>
      <w:bookmarkStart w:id="60" w:name="_Toc37260095"/>
      <w:bookmarkStart w:id="61" w:name="_Toc37267483"/>
      <w:bookmarkStart w:id="62" w:name="_Toc44712085"/>
      <w:bookmarkStart w:id="63" w:name="_Toc45893398"/>
      <w:bookmarkStart w:id="64" w:name="_Toc53178125"/>
      <w:bookmarkStart w:id="65" w:name="_Toc53178576"/>
      <w:bookmarkStart w:id="66" w:name="_Toc61178802"/>
      <w:bookmarkStart w:id="67" w:name="_Toc61179272"/>
      <w:bookmarkStart w:id="68" w:name="_Toc67916568"/>
      <w:bookmarkStart w:id="69" w:name="_Toc74663166"/>
      <w:bookmarkStart w:id="70" w:name="_Toc82621706"/>
      <w:r w:rsidRPr="00A8682C">
        <w:rPr>
          <w:rFonts w:ascii="Arial" w:eastAsia="宋体" w:hAnsi="Arial"/>
          <w:sz w:val="28"/>
          <w:lang w:eastAsia="zh-CN"/>
        </w:rPr>
        <w:t>4.</w:t>
      </w:r>
      <w:r w:rsidR="007748C9">
        <w:rPr>
          <w:rFonts w:ascii="Arial" w:eastAsia="宋体" w:hAnsi="Arial"/>
          <w:sz w:val="28"/>
          <w:lang w:eastAsia="zh-CN"/>
        </w:rPr>
        <w:t>7</w:t>
      </w:r>
      <w:r w:rsidRPr="00A8682C">
        <w:rPr>
          <w:rFonts w:ascii="Arial" w:eastAsia="宋体" w:hAnsi="Arial"/>
          <w:sz w:val="28"/>
          <w:lang w:eastAsia="zh-CN"/>
        </w:rPr>
        <w:tab/>
        <w:t xml:space="preserve">Requirements for </w:t>
      </w:r>
      <w:r w:rsidRPr="00A8682C">
        <w:rPr>
          <w:rFonts w:ascii="Arial" w:eastAsia="宋体" w:hAnsi="Arial" w:hint="eastAsia"/>
          <w:sz w:val="28"/>
          <w:lang w:eastAsia="zh-CN"/>
        </w:rPr>
        <w:t>repeater</w:t>
      </w:r>
      <w:r w:rsidRPr="00A8682C">
        <w:rPr>
          <w:rFonts w:ascii="Arial" w:eastAsia="宋体" w:hAnsi="Arial"/>
          <w:sz w:val="28"/>
          <w:lang w:eastAsia="zh-CN"/>
        </w:rPr>
        <w:t xml:space="preserve"> capable of multi-band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A8682C" w:rsidRPr="00A8682C" w:rsidRDefault="00A8682C" w:rsidP="00A8682C">
      <w:pPr>
        <w:rPr>
          <w:rFonts w:eastAsia="宋体"/>
        </w:rPr>
      </w:pPr>
      <w:r w:rsidRPr="00A8682C">
        <w:rPr>
          <w:rFonts w:eastAsia="宋体"/>
        </w:rPr>
        <w:t>For multi-band connector or multi-band RIB, the RF requirements in clause 6</w:t>
      </w:r>
      <w:r w:rsidRPr="00A8682C">
        <w:rPr>
          <w:rFonts w:eastAsia="宋体" w:hint="eastAsia"/>
          <w:lang w:eastAsia="zh-CN"/>
        </w:rPr>
        <w:t xml:space="preserve"> and 7</w:t>
      </w:r>
      <w:r w:rsidRPr="00A8682C">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宋体" w:hint="eastAsia"/>
          <w:lang w:eastAsia="zh-CN"/>
        </w:rPr>
        <w:t>repeater</w:t>
      </w:r>
      <w:r w:rsidRPr="00A8682C">
        <w:rPr>
          <w:rFonts w:eastAsia="宋体"/>
        </w:rPr>
        <w:t xml:space="preserve"> capable of multi-band operation, various structures in terms of combinations of different </w:t>
      </w:r>
      <w:r w:rsidRPr="00A8682C">
        <w:rPr>
          <w:rFonts w:eastAsia="宋体" w:hint="eastAsia"/>
          <w:lang w:eastAsia="zh-CN"/>
        </w:rPr>
        <w:t xml:space="preserve">downlink </w:t>
      </w:r>
      <w:r w:rsidRPr="00A8682C">
        <w:rPr>
          <w:rFonts w:eastAsia="宋体"/>
        </w:rPr>
        <w:t xml:space="preserve">and </w:t>
      </w:r>
      <w:r w:rsidRPr="00A8682C">
        <w:rPr>
          <w:rFonts w:eastAsia="宋体" w:hint="eastAsia"/>
          <w:lang w:eastAsia="zh-CN"/>
        </w:rPr>
        <w:t>uplink</w:t>
      </w:r>
      <w:r w:rsidRPr="00A8682C">
        <w:rPr>
          <w:rFonts w:eastAsia="宋体"/>
        </w:rPr>
        <w:t xml:space="preserve"> implementations (multi-band or single band) with mapping to one or more </w:t>
      </w:r>
      <w:r w:rsidR="00D80EA8" w:rsidRPr="00D80EA8">
        <w:rPr>
          <w:rFonts w:eastAsia="宋体"/>
          <w:i/>
        </w:rPr>
        <w:t>antenna connector</w:t>
      </w:r>
      <w:r w:rsidR="0026478B" w:rsidRPr="0026478B">
        <w:rPr>
          <w:rFonts w:eastAsia="宋体"/>
          <w:i/>
          <w:iCs/>
        </w:rPr>
        <w:t>s</w:t>
      </w:r>
      <w:r w:rsidRPr="00A8682C">
        <w:rPr>
          <w:rFonts w:eastAsia="宋体"/>
        </w:rPr>
        <w:t xml:space="preserve"> for </w:t>
      </w:r>
      <w:r w:rsidR="0026478B" w:rsidRPr="0026478B">
        <w:rPr>
          <w:rFonts w:eastAsia="宋体"/>
          <w:i/>
          <w:iCs/>
          <w:lang w:eastAsia="zh-CN"/>
        </w:rPr>
        <w:t>repeater</w:t>
      </w:r>
      <w:r w:rsidR="0026478B" w:rsidRPr="0026478B">
        <w:rPr>
          <w:rFonts w:eastAsia="宋体"/>
          <w:i/>
          <w:iCs/>
        </w:rPr>
        <w:t xml:space="preserve"> type 1-C</w:t>
      </w:r>
      <w:r w:rsidRPr="00A8682C">
        <w:rPr>
          <w:rFonts w:eastAsia="宋体"/>
        </w:rPr>
        <w:t xml:space="preserve"> in different ways are possible. For multi-band connector(s) the exclusions or provisions for multi-band apply. For single-band connector(s), the following applies:</w:t>
      </w:r>
    </w:p>
    <w:p w:rsidR="00A8682C" w:rsidRPr="00A8682C" w:rsidRDefault="00A8682C" w:rsidP="00A8682C">
      <w:pPr>
        <w:overflowPunct w:val="0"/>
        <w:autoSpaceDE w:val="0"/>
        <w:autoSpaceDN w:val="0"/>
        <w:adjustRightInd w:val="0"/>
        <w:ind w:left="568" w:hanging="284"/>
        <w:textAlignment w:val="baseline"/>
        <w:rPr>
          <w:rFonts w:eastAsia="宋体"/>
          <w:lang w:eastAsia="ja-JP"/>
        </w:rPr>
      </w:pPr>
      <w:r w:rsidRPr="00A8682C">
        <w:rPr>
          <w:rFonts w:eastAsia="宋体"/>
          <w:lang w:eastAsia="ja-JP"/>
        </w:rPr>
        <w:t>-</w:t>
      </w:r>
      <w:r w:rsidRPr="00A8682C">
        <w:rPr>
          <w:rFonts w:eastAsia="宋体"/>
          <w:lang w:eastAsia="ja-JP"/>
        </w:rPr>
        <w:tab/>
        <w:t xml:space="preserve">Single-band transmitter spurious emissions, </w:t>
      </w:r>
      <w:r w:rsidRPr="00A8682C">
        <w:rPr>
          <w:rFonts w:eastAsia="宋体"/>
          <w:i/>
          <w:lang w:eastAsia="ja-JP"/>
        </w:rPr>
        <w:t>operating band</w:t>
      </w:r>
      <w:r w:rsidRPr="00A8682C">
        <w:rPr>
          <w:rFonts w:eastAsia="宋体"/>
          <w:lang w:eastAsia="ja-JP"/>
        </w:rPr>
        <w:t xml:space="preserve"> unwanted emissions, ACLR, </w:t>
      </w:r>
      <w:r w:rsidRPr="00A8682C">
        <w:rPr>
          <w:rFonts w:eastAsia="宋体" w:hint="eastAsia"/>
          <w:lang w:eastAsia="zh-CN"/>
        </w:rPr>
        <w:t>output</w:t>
      </w:r>
      <w:r w:rsidRPr="00A8682C">
        <w:rPr>
          <w:rFonts w:eastAsia="宋体"/>
          <w:lang w:eastAsia="ja-JP"/>
        </w:rPr>
        <w:t xml:space="preserve"> intermodulation and </w:t>
      </w:r>
      <w:r w:rsidRPr="00A8682C">
        <w:rPr>
          <w:rFonts w:eastAsia="宋体" w:hint="eastAsia"/>
          <w:lang w:eastAsia="zh-CN"/>
        </w:rPr>
        <w:t>input</w:t>
      </w:r>
      <w:r w:rsidRPr="00A8682C">
        <w:rPr>
          <w:rFonts w:eastAsia="宋体"/>
          <w:lang w:eastAsia="ja-JP"/>
        </w:rPr>
        <w:t xml:space="preserve"> spurious emissions requirements apply to this </w:t>
      </w:r>
      <w:r w:rsidRPr="00A8682C">
        <w:rPr>
          <w:rFonts w:eastAsia="宋体"/>
          <w:i/>
          <w:lang w:eastAsia="ja-JP"/>
        </w:rPr>
        <w:t>connector</w:t>
      </w:r>
      <w:r w:rsidRPr="00A8682C">
        <w:rPr>
          <w:rFonts w:eastAsia="宋体"/>
          <w:lang w:eastAsia="ja-JP"/>
        </w:rPr>
        <w:t xml:space="preserve"> that is mapped to single-band.</w:t>
      </w:r>
    </w:p>
    <w:p w:rsidR="003110C9" w:rsidRPr="006922BF" w:rsidRDefault="00A8682C" w:rsidP="006922BF">
      <w:pPr>
        <w:overflowPunct w:val="0"/>
        <w:autoSpaceDE w:val="0"/>
        <w:autoSpaceDN w:val="0"/>
        <w:adjustRightInd w:val="0"/>
        <w:ind w:left="568" w:hanging="284"/>
        <w:textAlignment w:val="baseline"/>
        <w:rPr>
          <w:rFonts w:eastAsia="宋体"/>
          <w:lang w:eastAsia="zh-CN"/>
        </w:rPr>
      </w:pPr>
      <w:r w:rsidRPr="00A8682C">
        <w:rPr>
          <w:rFonts w:eastAsia="宋体"/>
          <w:lang w:eastAsia="ja-JP"/>
        </w:rPr>
        <w:t>-</w:t>
      </w:r>
      <w:r w:rsidRPr="00A8682C">
        <w:rPr>
          <w:rFonts w:eastAsia="宋体"/>
          <w:lang w:eastAsia="ja-JP"/>
        </w:rPr>
        <w:tab/>
        <w:t xml:space="preserve">If the </w:t>
      </w:r>
      <w:r w:rsidRPr="00A8682C">
        <w:rPr>
          <w:rFonts w:eastAsia="宋体" w:hint="eastAsia"/>
          <w:lang w:eastAsia="zh-CN"/>
        </w:rPr>
        <w:t>repeater</w:t>
      </w:r>
      <w:r w:rsidRPr="00A8682C">
        <w:rPr>
          <w:rFonts w:eastAsia="宋体"/>
          <w:lang w:eastAsia="ja-JP"/>
        </w:rPr>
        <w:t xml:space="preserve"> is configured </w:t>
      </w:r>
      <w:r w:rsidRPr="00A8682C">
        <w:rPr>
          <w:rFonts w:eastAsia="宋体"/>
          <w:lang w:eastAsia="zh-CN"/>
        </w:rPr>
        <w:t>for</w:t>
      </w:r>
      <w:r w:rsidRPr="00A8682C">
        <w:rPr>
          <w:rFonts w:eastAsia="宋体"/>
          <w:lang w:eastAsia="ja-JP"/>
        </w:rPr>
        <w:t xml:space="preserve"> single-band operation, single-band requirements shall apply to this </w:t>
      </w:r>
      <w:r w:rsidR="00D80EA8" w:rsidRPr="00D80EA8">
        <w:rPr>
          <w:rFonts w:eastAsia="宋体"/>
          <w:i/>
          <w:iCs/>
          <w:lang w:eastAsia="ja-JP"/>
        </w:rPr>
        <w:t>antenna connector</w:t>
      </w:r>
      <w:r w:rsidRPr="00A8682C">
        <w:rPr>
          <w:rFonts w:eastAsia="宋体"/>
          <w:lang w:eastAsia="zh-CN"/>
        </w:rPr>
        <w:t xml:space="preserve"> configured for single-band operation</w:t>
      </w:r>
      <w:r w:rsidRPr="00A8682C">
        <w:rPr>
          <w:rFonts w:eastAsia="宋体"/>
          <w:lang w:eastAsia="ja-JP"/>
        </w:rPr>
        <w:t xml:space="preserve"> and no exclusions or provisions for multi-band capable </w:t>
      </w:r>
      <w:r w:rsidRPr="00A8682C">
        <w:rPr>
          <w:rFonts w:eastAsia="宋体" w:hint="eastAsia"/>
          <w:lang w:eastAsia="zh-CN"/>
        </w:rPr>
        <w:t>repeater</w:t>
      </w:r>
      <w:r w:rsidRPr="00A8682C">
        <w:rPr>
          <w:rFonts w:eastAsia="宋体"/>
          <w:lang w:eastAsia="ja-JP"/>
        </w:rPr>
        <w:t xml:space="preserve"> are applicable. Single-band requirements </w:t>
      </w:r>
      <w:r w:rsidRPr="00A8682C">
        <w:rPr>
          <w:rFonts w:eastAsia="宋体"/>
          <w:lang w:eastAsia="zh-CN"/>
        </w:rPr>
        <w:t>are tested</w:t>
      </w:r>
      <w:r w:rsidRPr="00A8682C">
        <w:rPr>
          <w:rFonts w:eastAsia="宋体"/>
          <w:lang w:eastAsia="ja-JP"/>
        </w:rPr>
        <w:t xml:space="preserve"> separately at </w:t>
      </w:r>
      <w:r w:rsidRPr="00A8682C">
        <w:rPr>
          <w:rFonts w:eastAsia="宋体"/>
          <w:lang w:eastAsia="zh-CN"/>
        </w:rPr>
        <w:t>the</w:t>
      </w:r>
      <w:r w:rsidRPr="00A8682C">
        <w:rPr>
          <w:rFonts w:eastAsia="宋体"/>
          <w:lang w:eastAsia="ja-JP"/>
        </w:rPr>
        <w:t xml:space="preserve"> </w:t>
      </w:r>
      <w:r w:rsidR="00D80EA8" w:rsidRPr="00D80EA8">
        <w:rPr>
          <w:rFonts w:eastAsia="宋体"/>
          <w:i/>
          <w:iCs/>
          <w:lang w:eastAsia="ja-JP"/>
        </w:rPr>
        <w:t>antenna connector</w:t>
      </w:r>
      <w:r w:rsidRPr="00A8682C">
        <w:rPr>
          <w:rFonts w:eastAsia="宋体"/>
          <w:lang w:eastAsia="ja-JP"/>
        </w:rPr>
        <w:t xml:space="preserve"> </w:t>
      </w:r>
      <w:r w:rsidRPr="00A8682C">
        <w:rPr>
          <w:rFonts w:eastAsia="宋体"/>
          <w:lang w:eastAsia="zh-CN"/>
        </w:rPr>
        <w:t xml:space="preserve">configured for </w:t>
      </w:r>
      <w:r w:rsidRPr="00A8682C">
        <w:rPr>
          <w:rFonts w:eastAsia="宋体"/>
          <w:lang w:eastAsia="ja-JP"/>
        </w:rPr>
        <w:t>single-band</w:t>
      </w:r>
      <w:r w:rsidRPr="00A8682C">
        <w:rPr>
          <w:rFonts w:eastAsia="宋体"/>
          <w:lang w:eastAsia="zh-CN"/>
        </w:rPr>
        <w:t xml:space="preserve"> operation</w:t>
      </w:r>
      <w:r w:rsidRPr="00A8682C">
        <w:rPr>
          <w:rFonts w:eastAsia="宋体"/>
          <w:lang w:eastAsia="ja-JP"/>
        </w:rPr>
        <w:t xml:space="preserve">, with all other </w:t>
      </w:r>
      <w:r w:rsidRPr="00A8682C">
        <w:rPr>
          <w:rFonts w:eastAsia="宋体"/>
          <w:i/>
          <w:lang w:eastAsia="ja-JP"/>
        </w:rPr>
        <w:t>antenna connectors</w:t>
      </w:r>
      <w:r w:rsidRPr="00A8682C">
        <w:rPr>
          <w:rFonts w:eastAsia="宋体"/>
          <w:lang w:eastAsia="ja-JP"/>
        </w:rPr>
        <w:t xml:space="preserve"> terminated.</w:t>
      </w:r>
    </w:p>
    <w:p w:rsidR="00C403F9" w:rsidRPr="004D3578" w:rsidRDefault="00C403F9" w:rsidP="00C403F9">
      <w:pPr>
        <w:pStyle w:val="10"/>
        <w:rPr>
          <w:lang w:eastAsia="zh-CN"/>
        </w:rPr>
      </w:pPr>
      <w:bookmarkStart w:id="71" w:name="_Toc97737187"/>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71"/>
    </w:p>
    <w:p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2" w:name="_Toc53185292"/>
      <w:bookmarkStart w:id="73" w:name="_Toc53185668"/>
      <w:bookmarkStart w:id="74" w:name="_Toc57820143"/>
      <w:bookmarkStart w:id="75" w:name="_Toc57821070"/>
      <w:bookmarkStart w:id="76" w:name="_Toc61183346"/>
      <w:bookmarkStart w:id="77" w:name="_Toc61183740"/>
      <w:bookmarkStart w:id="78" w:name="_Toc61184132"/>
      <w:bookmarkStart w:id="79" w:name="_Toc61184524"/>
      <w:bookmarkStart w:id="80" w:name="_Toc61184914"/>
      <w:bookmarkStart w:id="81" w:name="_Toc66386257"/>
      <w:bookmarkStart w:id="82" w:name="_Toc74583098"/>
      <w:bookmarkStart w:id="83" w:name="_Toc76541911"/>
      <w:bookmarkStart w:id="84" w:name="_Toc82449893"/>
      <w:bookmarkStart w:id="85" w:name="_Toc82450541"/>
      <w:r w:rsidRPr="00641D55">
        <w:rPr>
          <w:rFonts w:ascii="Arial" w:eastAsia="Times New Roman" w:hAnsi="Arial"/>
          <w:sz w:val="32"/>
          <w:lang w:eastAsia="en-GB"/>
        </w:rPr>
        <w:t>5.1</w:t>
      </w:r>
      <w:r w:rsidRPr="00641D55">
        <w:rPr>
          <w:rFonts w:ascii="Arial" w:eastAsia="Times New Roman" w:hAnsi="Arial"/>
          <w:sz w:val="32"/>
          <w:lang w:eastAsia="en-GB"/>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DB32B2" w:rsidRPr="00641D55" w:rsidRDefault="00DB32B2" w:rsidP="00DB32B2">
      <w:pPr>
        <w:overflowPunct w:val="0"/>
        <w:autoSpaceDE w:val="0"/>
        <w:autoSpaceDN w:val="0"/>
        <w:adjustRightInd w:val="0"/>
        <w:textAlignment w:val="baseline"/>
        <w:rPr>
          <w:rFonts w:eastAsia="等线" w:cs="v5.0.0"/>
          <w:lang w:eastAsia="en-GB"/>
        </w:rPr>
      </w:pPr>
      <w:bookmarkStart w:id="86" w:name="_Hlk494631479"/>
      <w:r w:rsidRPr="00641D55">
        <w:rPr>
          <w:rFonts w:eastAsia="等线" w:cs="v5.0.0"/>
          <w:lang w:eastAsia="en-GB"/>
        </w:rPr>
        <w:t xml:space="preserve">The channel arrangements presented in this clause are based on the </w:t>
      </w:r>
      <w:r w:rsidRPr="00641D55">
        <w:rPr>
          <w:rFonts w:eastAsia="等线" w:cs="v5.0.0"/>
          <w:i/>
          <w:lang w:eastAsia="en-GB"/>
        </w:rPr>
        <w:t>operating bands</w:t>
      </w:r>
      <w:r w:rsidRPr="00641D55">
        <w:rPr>
          <w:rFonts w:eastAsia="等线" w:cs="v5.0.0"/>
          <w:lang w:eastAsia="en-GB"/>
        </w:rPr>
        <w:t xml:space="preserve"> defined in the present release of specifications.</w:t>
      </w:r>
    </w:p>
    <w:p w:rsidR="00DB32B2" w:rsidRPr="00641D55" w:rsidRDefault="00DB32B2" w:rsidP="00DB32B2">
      <w:pPr>
        <w:keepLines/>
        <w:overflowPunct w:val="0"/>
        <w:autoSpaceDE w:val="0"/>
        <w:autoSpaceDN w:val="0"/>
        <w:adjustRightInd w:val="0"/>
        <w:ind w:left="1135" w:hanging="851"/>
        <w:textAlignment w:val="baseline"/>
        <w:rPr>
          <w:rFonts w:eastAsia="等线"/>
          <w:lang w:eastAsia="en-GB"/>
        </w:rPr>
      </w:pPr>
      <w:r w:rsidRPr="00641D55">
        <w:rPr>
          <w:rFonts w:eastAsia="等线"/>
          <w:lang w:eastAsia="en-GB"/>
        </w:rPr>
        <w:t>NOTE:</w:t>
      </w:r>
      <w:r w:rsidRPr="00641D55">
        <w:rPr>
          <w:rFonts w:eastAsia="等线"/>
          <w:lang w:eastAsia="en-GB"/>
        </w:rPr>
        <w:tab/>
        <w:t xml:space="preserve">Other </w:t>
      </w:r>
      <w:r w:rsidRPr="00641D55">
        <w:rPr>
          <w:rFonts w:eastAsia="等线"/>
          <w:i/>
          <w:lang w:eastAsia="en-GB"/>
        </w:rPr>
        <w:t>operating bands</w:t>
      </w:r>
      <w:r w:rsidRPr="00641D55">
        <w:rPr>
          <w:rFonts w:eastAsia="等线"/>
          <w:lang w:eastAsia="en-GB"/>
        </w:rPr>
        <w:t xml:space="preserve"> may be considered in future releases.</w:t>
      </w:r>
    </w:p>
    <w:p w:rsidR="00DB32B2" w:rsidRPr="00641D55" w:rsidRDefault="00DB32B2" w:rsidP="00DB32B2">
      <w:pPr>
        <w:overflowPunct w:val="0"/>
        <w:autoSpaceDE w:val="0"/>
        <w:autoSpaceDN w:val="0"/>
        <w:adjustRightInd w:val="0"/>
        <w:textAlignment w:val="baseline"/>
        <w:rPr>
          <w:rFonts w:eastAsia="等线"/>
          <w:lang w:eastAsia="en-GB"/>
        </w:rPr>
      </w:pPr>
      <w:r w:rsidRPr="00641D55">
        <w:rPr>
          <w:rFonts w:eastAsia="等线"/>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rsidR="00DB32B2" w:rsidRPr="00C2149C" w:rsidRDefault="00DB32B2" w:rsidP="00C2149C">
      <w:pPr>
        <w:keepNext/>
        <w:keepLines/>
        <w:overflowPunct w:val="0"/>
        <w:autoSpaceDE w:val="0"/>
        <w:autoSpaceDN w:val="0"/>
        <w:adjustRightInd w:val="0"/>
        <w:spacing w:before="60"/>
        <w:jc w:val="center"/>
        <w:textAlignment w:val="baseline"/>
        <w:rPr>
          <w:rFonts w:ascii="Arial" w:eastAsia="等线" w:hAnsi="Arial"/>
          <w:b/>
          <w:lang w:eastAsia="zh-CN"/>
        </w:rPr>
      </w:pPr>
      <w:r w:rsidRPr="00641D55">
        <w:rPr>
          <w:rFonts w:ascii="Arial" w:eastAsia="等线" w:hAnsi="Arial"/>
          <w:b/>
          <w:lang w:eastAsia="en-GB"/>
        </w:rPr>
        <w:t>Table 5.1-1: Definition of frequency ranges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2"/>
        <w:gridCol w:w="1535"/>
        <w:gridCol w:w="4884"/>
      </w:tblGrid>
      <w:tr w:rsidR="00DB32B2" w:rsidRPr="005D46E4" w:rsidTr="000E6A6E">
        <w:trPr>
          <w:cantSplit/>
          <w:jc w:val="center"/>
        </w:trPr>
        <w:tc>
          <w:tcPr>
            <w:tcW w:w="0" w:type="auto"/>
            <w:gridSpan w:val="2"/>
            <w:shd w:val="clear" w:color="auto" w:fill="auto"/>
          </w:tcPr>
          <w:p w:rsidR="00DB32B2" w:rsidRPr="005D46E4" w:rsidRDefault="00DB32B2" w:rsidP="000E6A6E">
            <w:pPr>
              <w:pStyle w:val="TAH"/>
            </w:pPr>
            <w:r w:rsidRPr="005D46E4">
              <w:t>Frequency range designation</w:t>
            </w:r>
          </w:p>
        </w:tc>
        <w:tc>
          <w:tcPr>
            <w:tcW w:w="4884" w:type="dxa"/>
            <w:shd w:val="clear" w:color="auto" w:fill="auto"/>
          </w:tcPr>
          <w:p w:rsidR="00DB32B2" w:rsidRPr="005D46E4" w:rsidRDefault="00DB32B2" w:rsidP="000E6A6E">
            <w:pPr>
              <w:pStyle w:val="TAH"/>
            </w:pPr>
            <w:r w:rsidRPr="005D46E4">
              <w:t xml:space="preserve">Corresponding frequency range </w:t>
            </w:r>
          </w:p>
        </w:tc>
      </w:tr>
      <w:tr w:rsidR="00DB32B2" w:rsidRPr="005D46E4" w:rsidTr="000E6A6E">
        <w:trPr>
          <w:cantSplit/>
          <w:jc w:val="center"/>
        </w:trPr>
        <w:tc>
          <w:tcPr>
            <w:tcW w:w="0" w:type="auto"/>
            <w:gridSpan w:val="2"/>
            <w:shd w:val="clear" w:color="auto" w:fill="auto"/>
          </w:tcPr>
          <w:p w:rsidR="00DB32B2" w:rsidRPr="005D46E4" w:rsidRDefault="00DB32B2" w:rsidP="000E6A6E">
            <w:pPr>
              <w:pStyle w:val="TAC"/>
            </w:pPr>
            <w:r w:rsidRPr="005D46E4">
              <w:t>FR1</w:t>
            </w:r>
          </w:p>
        </w:tc>
        <w:tc>
          <w:tcPr>
            <w:tcW w:w="4884" w:type="dxa"/>
            <w:shd w:val="clear" w:color="auto" w:fill="auto"/>
          </w:tcPr>
          <w:p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rsidTr="000E6A6E">
        <w:trPr>
          <w:cantSplit/>
          <w:jc w:val="center"/>
        </w:trPr>
        <w:tc>
          <w:tcPr>
            <w:tcW w:w="0" w:type="auto"/>
            <w:vMerge w:val="restart"/>
            <w:shd w:val="clear" w:color="auto" w:fill="auto"/>
            <w:vAlign w:val="center"/>
          </w:tcPr>
          <w:p w:rsidR="00DB32B2" w:rsidRPr="005D46E4" w:rsidRDefault="00DB32B2" w:rsidP="000E6A6E">
            <w:pPr>
              <w:pStyle w:val="TAC"/>
            </w:pPr>
            <w:r w:rsidRPr="005D46E4">
              <w:t>FR2</w:t>
            </w:r>
          </w:p>
        </w:tc>
        <w:tc>
          <w:tcPr>
            <w:tcW w:w="0" w:type="auto"/>
            <w:shd w:val="clear" w:color="auto" w:fill="auto"/>
            <w:vAlign w:val="center"/>
          </w:tcPr>
          <w:p w:rsidR="00DB32B2" w:rsidRPr="005D46E4" w:rsidRDefault="00DB32B2" w:rsidP="000E6A6E">
            <w:pPr>
              <w:pStyle w:val="TAC"/>
            </w:pPr>
            <w:r w:rsidRPr="005D46E4">
              <w:t>FR2-1</w:t>
            </w:r>
          </w:p>
        </w:tc>
        <w:tc>
          <w:tcPr>
            <w:tcW w:w="4884" w:type="dxa"/>
            <w:shd w:val="clear" w:color="auto" w:fill="auto"/>
          </w:tcPr>
          <w:p w:rsidR="00DB32B2" w:rsidRPr="005D46E4" w:rsidRDefault="00DB32B2" w:rsidP="000E6A6E">
            <w:pPr>
              <w:pStyle w:val="TAC"/>
            </w:pPr>
            <w:r w:rsidRPr="005D46E4">
              <w:t>24250 MHz – 52600 MHz</w:t>
            </w:r>
          </w:p>
        </w:tc>
      </w:tr>
      <w:tr w:rsidR="00DB32B2" w:rsidRPr="005D46E4" w:rsidTr="000E6A6E">
        <w:trPr>
          <w:cantSplit/>
          <w:jc w:val="center"/>
        </w:trPr>
        <w:tc>
          <w:tcPr>
            <w:tcW w:w="0" w:type="auto"/>
            <w:vMerge/>
            <w:shd w:val="clear" w:color="auto" w:fill="auto"/>
          </w:tcPr>
          <w:p w:rsidR="00DB32B2" w:rsidRPr="005D46E4" w:rsidRDefault="00DB32B2" w:rsidP="000E6A6E">
            <w:pPr>
              <w:pStyle w:val="TAC"/>
            </w:pPr>
          </w:p>
        </w:tc>
        <w:tc>
          <w:tcPr>
            <w:tcW w:w="0" w:type="auto"/>
            <w:shd w:val="clear" w:color="auto" w:fill="auto"/>
          </w:tcPr>
          <w:p w:rsidR="00DB32B2" w:rsidRPr="005D46E4" w:rsidRDefault="00DB32B2" w:rsidP="000E6A6E">
            <w:pPr>
              <w:pStyle w:val="TAC"/>
            </w:pPr>
            <w:r w:rsidRPr="005D46E4">
              <w:t>FR2-2</w:t>
            </w:r>
          </w:p>
        </w:tc>
        <w:tc>
          <w:tcPr>
            <w:tcW w:w="4884" w:type="dxa"/>
            <w:shd w:val="clear" w:color="auto" w:fill="auto"/>
          </w:tcPr>
          <w:p w:rsidR="00DB32B2" w:rsidRPr="005D46E4" w:rsidRDefault="00DB32B2" w:rsidP="000E6A6E">
            <w:pPr>
              <w:pStyle w:val="TAC"/>
            </w:pPr>
            <w:r w:rsidRPr="005D46E4">
              <w:t>52600 MHz – 71000 MHz</w:t>
            </w:r>
          </w:p>
        </w:tc>
      </w:tr>
    </w:tbl>
    <w:p w:rsidR="00DB32B2" w:rsidRPr="005D46E4" w:rsidRDefault="00DB32B2" w:rsidP="00DB32B2">
      <w:pPr>
        <w:pStyle w:val="NO"/>
        <w:rPr>
          <w:lang w:eastAsia="zh-CN"/>
        </w:rPr>
      </w:pPr>
    </w:p>
    <w:p w:rsidR="00DB32B2" w:rsidRPr="00DB32B2" w:rsidRDefault="00DB32B2" w:rsidP="00DB32B2">
      <w:pPr>
        <w:overflowPunct w:val="0"/>
        <w:autoSpaceDE w:val="0"/>
        <w:autoSpaceDN w:val="0"/>
        <w:adjustRightInd w:val="0"/>
        <w:textAlignment w:val="baseline"/>
        <w:rPr>
          <w:rFonts w:eastAsia="等线"/>
          <w:lang w:eastAsia="zh-CN"/>
        </w:rPr>
      </w:pPr>
      <w:r w:rsidRPr="003030BC">
        <w:rPr>
          <w:rFonts w:eastAsia="等线"/>
          <w:lang w:eastAsia="en-GB"/>
        </w:rPr>
        <w:t>Whenever FR2 is referred, both FR2-1 and FR2-2 frequency sub-ranges shall be applied, unless otherwise stated.</w:t>
      </w:r>
    </w:p>
    <w:p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7" w:name="_Toc13080135"/>
      <w:bookmarkStart w:id="88" w:name="_Toc18916160"/>
      <w:bookmarkStart w:id="89" w:name="_Toc53185293"/>
      <w:bookmarkStart w:id="90" w:name="_Toc53185669"/>
      <w:bookmarkStart w:id="91" w:name="_Toc57820144"/>
      <w:bookmarkStart w:id="92" w:name="_Toc57821071"/>
      <w:bookmarkStart w:id="93" w:name="_Toc61183347"/>
      <w:bookmarkStart w:id="94" w:name="_Toc61183741"/>
      <w:bookmarkStart w:id="95" w:name="_Toc61184133"/>
      <w:bookmarkStart w:id="96" w:name="_Toc61184525"/>
      <w:bookmarkStart w:id="97" w:name="_Toc61184915"/>
      <w:bookmarkStart w:id="98" w:name="_Toc66386258"/>
      <w:bookmarkStart w:id="99" w:name="_Toc74583099"/>
      <w:bookmarkStart w:id="100" w:name="_Toc76541912"/>
      <w:bookmarkStart w:id="101" w:name="_Toc82449894"/>
      <w:bookmarkStart w:id="102" w:name="_Toc82450542"/>
      <w:r w:rsidRPr="00641D55">
        <w:rPr>
          <w:rFonts w:ascii="Arial" w:eastAsia="Times New Roman" w:hAnsi="Arial"/>
          <w:sz w:val="32"/>
          <w:lang w:eastAsia="en-GB"/>
        </w:rPr>
        <w:t>5.2</w:t>
      </w:r>
      <w:r w:rsidRPr="00641D55">
        <w:rPr>
          <w:rFonts w:ascii="Arial" w:eastAsia="Times New Roman" w:hAnsi="Arial"/>
          <w:sz w:val="32"/>
          <w:lang w:eastAsia="en-GB"/>
        </w:rPr>
        <w:tab/>
        <w:t>Operating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DB32B2" w:rsidRPr="00641D55" w:rsidRDefault="00DB32B2" w:rsidP="00DB32B2">
      <w:pPr>
        <w:overflowPunct w:val="0"/>
        <w:autoSpaceDE w:val="0"/>
        <w:autoSpaceDN w:val="0"/>
        <w:adjustRightInd w:val="0"/>
        <w:textAlignment w:val="baseline"/>
        <w:rPr>
          <w:rFonts w:eastAsia="Times New Roman"/>
        </w:rPr>
      </w:pPr>
      <w:r w:rsidRPr="00641D55">
        <w:rPr>
          <w:rFonts w:eastAsia="Yu Mincho"/>
          <w:lang w:eastAsia="en-GB"/>
        </w:rPr>
        <w:t xml:space="preserve">NR </w:t>
      </w:r>
      <w:r>
        <w:rPr>
          <w:rFonts w:hint="eastAsia"/>
        </w:rPr>
        <w:t>repeater</w:t>
      </w:r>
      <w:r w:rsidRPr="00641D55">
        <w:rPr>
          <w:rFonts w:eastAsia="Yu Mincho"/>
          <w:lang w:eastAsia="en-GB"/>
        </w:rPr>
        <w:t xml:space="preserve"> is designed to operate in the</w:t>
      </w:r>
      <w:r w:rsidRPr="00641D55">
        <w:rPr>
          <w:rFonts w:eastAsia="Yu Mincho"/>
          <w:i/>
          <w:lang w:eastAsia="en-GB"/>
        </w:rPr>
        <w:t xml:space="preserve"> operating bands</w:t>
      </w:r>
      <w:r w:rsidRPr="00641D55">
        <w:rPr>
          <w:rFonts w:eastAsia="Yu Mincho"/>
          <w:lang w:eastAsia="en-GB"/>
        </w:rPr>
        <w:t xml:space="preserve"> in FR1 </w:t>
      </w:r>
      <w:r>
        <w:rPr>
          <w:rFonts w:hint="eastAsia"/>
        </w:rPr>
        <w:t xml:space="preserve">and FR2-1 </w:t>
      </w:r>
      <w:r w:rsidRPr="00641D55">
        <w:rPr>
          <w:rFonts w:eastAsia="Times New Roman"/>
          <w:lang w:eastAsia="en-GB"/>
        </w:rPr>
        <w:t xml:space="preserve">defined in </w:t>
      </w:r>
      <w:r w:rsidR="00FC12DD" w:rsidRPr="00FC12DD">
        <w:rPr>
          <w:rFonts w:eastAsia="Times New Roman" w:hint="eastAsia"/>
          <w:lang w:eastAsia="en-GB"/>
        </w:rPr>
        <w:t xml:space="preserve">TS </w:t>
      </w:r>
      <w:r w:rsidRPr="00641D55">
        <w:rPr>
          <w:rFonts w:eastAsia="Times New Roman"/>
          <w:lang w:eastAsia="en-GB"/>
        </w:rPr>
        <w:t>38.104 [</w:t>
      </w:r>
      <w:r w:rsidR="00FC12DD">
        <w:rPr>
          <w:rFonts w:eastAsia="Times New Roman" w:hint="eastAsia"/>
          <w:lang w:eastAsia="en-GB"/>
        </w:rPr>
        <w:t>2</w:t>
      </w:r>
      <w:r w:rsidRPr="00641D55">
        <w:rPr>
          <w:rFonts w:eastAsia="Times New Roman"/>
          <w:lang w:eastAsia="en-GB"/>
        </w:rPr>
        <w:t>].</w:t>
      </w:r>
    </w:p>
    <w:p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3" w:name="_Toc13080145"/>
      <w:bookmarkStart w:id="104" w:name="_Toc18916162"/>
      <w:bookmarkStart w:id="105" w:name="_Toc53185301"/>
      <w:bookmarkStart w:id="106" w:name="_Toc53185677"/>
      <w:bookmarkStart w:id="107" w:name="_Toc57820152"/>
      <w:bookmarkStart w:id="108" w:name="_Toc57821079"/>
      <w:bookmarkStart w:id="109" w:name="_Toc61183355"/>
      <w:bookmarkStart w:id="110" w:name="_Toc61183749"/>
      <w:bookmarkStart w:id="111" w:name="_Toc61184141"/>
      <w:bookmarkStart w:id="112" w:name="_Toc61184533"/>
      <w:bookmarkStart w:id="113" w:name="_Toc61184923"/>
      <w:bookmarkStart w:id="114" w:name="_Toc66386266"/>
      <w:bookmarkStart w:id="115" w:name="_Toc74583107"/>
      <w:bookmarkStart w:id="116" w:name="_Toc76541920"/>
      <w:bookmarkStart w:id="117" w:name="_Toc82449902"/>
      <w:bookmarkStart w:id="118" w:name="_Toc82450550"/>
      <w:r w:rsidRPr="00641D55">
        <w:rPr>
          <w:rFonts w:ascii="Arial" w:eastAsia="Times New Roman" w:hAnsi="Arial"/>
          <w:sz w:val="32"/>
          <w:lang w:eastAsia="en-GB"/>
        </w:rPr>
        <w:t>5.</w:t>
      </w:r>
      <w:r>
        <w:rPr>
          <w:rFonts w:ascii="Arial" w:hAnsi="Arial" w:hint="eastAsia"/>
          <w:sz w:val="32"/>
        </w:rPr>
        <w:t>3</w:t>
      </w:r>
      <w:r w:rsidRPr="00641D55">
        <w:rPr>
          <w:rFonts w:ascii="Arial" w:eastAsia="Times New Roman" w:hAnsi="Arial"/>
          <w:sz w:val="32"/>
          <w:lang w:eastAsia="en-GB"/>
        </w:rPr>
        <w:tab/>
        <w:t>Channel arrangement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19" w:name="_Toc29811645"/>
      <w:bookmarkStart w:id="120" w:name="_Toc53185303"/>
      <w:bookmarkStart w:id="121" w:name="_Toc53185679"/>
      <w:bookmarkStart w:id="122" w:name="_Toc57820154"/>
      <w:bookmarkStart w:id="123" w:name="_Toc57821081"/>
      <w:bookmarkStart w:id="124" w:name="_Toc61183357"/>
      <w:bookmarkStart w:id="125" w:name="_Toc61183751"/>
      <w:bookmarkStart w:id="126" w:name="_Toc61184143"/>
      <w:bookmarkStart w:id="127" w:name="_Toc61184535"/>
      <w:bookmarkStart w:id="128" w:name="_Toc61184925"/>
      <w:bookmarkStart w:id="129" w:name="_Toc66386268"/>
      <w:bookmarkStart w:id="130" w:name="_Toc74583109"/>
      <w:bookmarkStart w:id="131" w:name="_Toc76541922"/>
      <w:bookmarkStart w:id="132" w:name="_Toc82449904"/>
      <w:bookmarkStart w:id="133" w:name="_Toc82450552"/>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1</w:t>
      </w:r>
      <w:r w:rsidRPr="00641D55">
        <w:rPr>
          <w:rFonts w:ascii="Arial" w:eastAsia="Yu Mincho" w:hAnsi="Arial"/>
          <w:sz w:val="28"/>
          <w:lang w:eastAsia="en-GB"/>
        </w:rPr>
        <w:tab/>
        <w:t>Channel raster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E14C6B" w:rsidRDefault="00DB32B2">
      <w:pPr>
        <w:pStyle w:val="40"/>
        <w:rPr>
          <w:lang w:eastAsia="en-GB"/>
        </w:rPr>
      </w:pPr>
      <w:bookmarkStart w:id="134" w:name="_Toc21127440"/>
      <w:bookmarkStart w:id="135" w:name="_Toc29811646"/>
      <w:bookmarkStart w:id="136" w:name="_Toc53185304"/>
      <w:bookmarkStart w:id="137" w:name="_Toc53185680"/>
      <w:bookmarkStart w:id="138" w:name="_Toc57820155"/>
      <w:bookmarkStart w:id="139" w:name="_Toc57821082"/>
      <w:bookmarkStart w:id="140" w:name="_Toc61183358"/>
      <w:bookmarkStart w:id="141" w:name="_Toc61183752"/>
      <w:bookmarkStart w:id="142" w:name="_Toc61184144"/>
      <w:bookmarkStart w:id="143" w:name="_Toc61184536"/>
      <w:bookmarkStart w:id="144" w:name="_Toc61184926"/>
      <w:bookmarkStart w:id="145" w:name="_Toc66386269"/>
      <w:bookmarkStart w:id="146" w:name="_Toc74583110"/>
      <w:bookmarkStart w:id="147" w:name="_Toc76541923"/>
      <w:bookmarkStart w:id="148" w:name="_Toc82449905"/>
      <w:bookmarkStart w:id="149" w:name="_Toc82450553"/>
      <w:bookmarkStart w:id="150" w:name="_Toc97737188"/>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151" w:name="_Hlk36742451"/>
      <w:r w:rsidRPr="00641D55">
        <w:rPr>
          <w:lang w:eastAsia="en-GB"/>
        </w:rPr>
        <w:t>NR-ARFCN and channel raster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rsidR="00E14C6B" w:rsidRDefault="00DB32B2">
      <w:pPr>
        <w:pStyle w:val="40"/>
        <w:rPr>
          <w:i/>
          <w:lang w:eastAsia="en-GB"/>
        </w:rPr>
      </w:pPr>
      <w:bookmarkStart w:id="152" w:name="_Toc21127442"/>
      <w:bookmarkStart w:id="153" w:name="_Toc29811649"/>
      <w:bookmarkStart w:id="154" w:name="_Toc53185306"/>
      <w:bookmarkStart w:id="155" w:name="_Toc53185682"/>
      <w:bookmarkStart w:id="156" w:name="_Toc57820157"/>
      <w:bookmarkStart w:id="157" w:name="_Toc57821084"/>
      <w:bookmarkStart w:id="158" w:name="_Toc61183360"/>
      <w:bookmarkStart w:id="159" w:name="_Toc61183754"/>
      <w:bookmarkStart w:id="160" w:name="_Toc61184146"/>
      <w:bookmarkStart w:id="161" w:name="_Toc61184538"/>
      <w:bookmarkStart w:id="162" w:name="_Toc61184928"/>
      <w:bookmarkStart w:id="163" w:name="_Toc66386271"/>
      <w:bookmarkStart w:id="164" w:name="_Toc74583112"/>
      <w:bookmarkStart w:id="165" w:name="_Toc76541925"/>
      <w:bookmarkStart w:id="166" w:name="_Toc82449907"/>
      <w:bookmarkStart w:id="167" w:name="_Toc82450555"/>
      <w:bookmarkStart w:id="168" w:name="_Toc97737189"/>
      <w:bookmarkStart w:id="169" w:name="_Toc21127443"/>
      <w:bookmarkStart w:id="170" w:name="_Toc29811650"/>
      <w:bookmarkStart w:id="171" w:name="_Toc53185307"/>
      <w:bookmarkStart w:id="172"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subclause 5.4.2.3.</w:t>
      </w:r>
    </w:p>
    <w:p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73" w:name="_Toc57820158"/>
      <w:bookmarkStart w:id="174" w:name="_Toc57821085"/>
      <w:bookmarkStart w:id="175" w:name="_Toc61183361"/>
      <w:bookmarkStart w:id="176" w:name="_Toc61183755"/>
      <w:bookmarkStart w:id="177" w:name="_Toc61184147"/>
      <w:bookmarkStart w:id="178" w:name="_Toc61184539"/>
      <w:bookmarkStart w:id="179" w:name="_Toc61184929"/>
      <w:bookmarkStart w:id="180" w:name="_Toc66386272"/>
      <w:bookmarkStart w:id="181" w:name="_Toc74583113"/>
      <w:bookmarkStart w:id="182" w:name="_Toc76541926"/>
      <w:bookmarkStart w:id="183" w:name="_Toc82449908"/>
      <w:bookmarkStart w:id="184" w:name="_Toc82450556"/>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2</w:t>
      </w:r>
      <w:r w:rsidRPr="00641D55">
        <w:rPr>
          <w:rFonts w:ascii="Arial" w:eastAsia="Yu Mincho" w:hAnsi="Arial"/>
          <w:sz w:val="28"/>
          <w:lang w:eastAsia="en-GB"/>
        </w:rPr>
        <w:tab/>
        <w:t>Synchronization raster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E14C6B" w:rsidRDefault="00DB32B2">
      <w:pPr>
        <w:pStyle w:val="40"/>
        <w:rPr>
          <w:lang w:eastAsia="en-GB"/>
        </w:rPr>
      </w:pPr>
      <w:bookmarkStart w:id="185" w:name="_Toc21127444"/>
      <w:bookmarkStart w:id="186" w:name="_Toc29811651"/>
      <w:bookmarkStart w:id="187" w:name="_Toc53185308"/>
      <w:bookmarkStart w:id="188" w:name="_Toc53185684"/>
      <w:bookmarkStart w:id="189" w:name="_Toc57820159"/>
      <w:bookmarkStart w:id="190" w:name="_Toc57821086"/>
      <w:bookmarkStart w:id="191" w:name="_Toc61183362"/>
      <w:bookmarkStart w:id="192" w:name="_Toc61183756"/>
      <w:bookmarkStart w:id="193" w:name="_Toc61184148"/>
      <w:bookmarkStart w:id="194" w:name="_Toc61184540"/>
      <w:bookmarkStart w:id="195" w:name="_Toc61184930"/>
      <w:bookmarkStart w:id="196" w:name="_Toc66386273"/>
      <w:bookmarkStart w:id="197" w:name="_Toc74583114"/>
      <w:bookmarkStart w:id="198" w:name="_Toc76541927"/>
      <w:bookmarkStart w:id="199" w:name="_Toc82449909"/>
      <w:bookmarkStart w:id="200" w:name="_Toc82450557"/>
      <w:bookmarkStart w:id="201" w:name="_Toc97737190"/>
      <w:bookmarkStart w:id="202" w:name="_Toc13080155"/>
      <w:bookmarkStart w:id="203" w:name="_Toc53185309"/>
      <w:bookmarkStart w:id="204"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subclause 5.4.3.1.</w:t>
      </w:r>
    </w:p>
    <w:p w:rsidR="00E14C6B" w:rsidRDefault="00DB32B2">
      <w:pPr>
        <w:pStyle w:val="40"/>
        <w:rPr>
          <w:lang w:eastAsia="en-GB"/>
        </w:rPr>
      </w:pPr>
      <w:bookmarkStart w:id="205" w:name="_Toc29811652"/>
      <w:bookmarkStart w:id="206" w:name="_Toc53185310"/>
      <w:bookmarkStart w:id="207" w:name="_Toc53185686"/>
      <w:bookmarkStart w:id="208" w:name="_Toc57820161"/>
      <w:bookmarkStart w:id="209" w:name="_Toc57821088"/>
      <w:bookmarkStart w:id="210" w:name="_Toc61183364"/>
      <w:bookmarkStart w:id="211" w:name="_Toc61183758"/>
      <w:bookmarkStart w:id="212" w:name="_Toc61184150"/>
      <w:bookmarkStart w:id="213" w:name="_Toc61184542"/>
      <w:bookmarkStart w:id="214" w:name="_Toc61184932"/>
      <w:bookmarkStart w:id="215" w:name="_Toc66386275"/>
      <w:bookmarkStart w:id="216" w:name="_Toc74583116"/>
      <w:bookmarkStart w:id="217" w:name="_Toc76541929"/>
      <w:bookmarkStart w:id="218" w:name="_Toc82449911"/>
      <w:bookmarkStart w:id="219" w:name="_Toc82450559"/>
      <w:bookmarkStart w:id="220" w:name="_Toc97737191"/>
      <w:bookmarkEnd w:id="202"/>
      <w:bookmarkEnd w:id="203"/>
      <w:bookmarkEnd w:id="204"/>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DB32B2" w:rsidRPr="00DB32B2" w:rsidRDefault="00DB32B2" w:rsidP="00DB32B2">
      <w:pPr>
        <w:overflowPunct w:val="0"/>
        <w:autoSpaceDE w:val="0"/>
        <w:autoSpaceDN w:val="0"/>
        <w:adjustRightInd w:val="0"/>
        <w:textAlignment w:val="baseline"/>
        <w:rPr>
          <w:lang w:eastAsia="zh-CN"/>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subclause 5.4.3.3.</w:t>
      </w:r>
    </w:p>
    <w:p w:rsidR="00573DE3" w:rsidRPr="000B6B37" w:rsidRDefault="00573DE3" w:rsidP="00573DE3">
      <w:pPr>
        <w:pStyle w:val="10"/>
        <w:rPr>
          <w:lang w:eastAsia="zh-CN"/>
        </w:rPr>
      </w:pPr>
      <w:bookmarkStart w:id="221" w:name="_Toc197274864"/>
      <w:bookmarkStart w:id="222" w:name="_Toc97737192"/>
      <w:r w:rsidRPr="000B6B37">
        <w:rPr>
          <w:lang w:eastAsia="zh-CN"/>
        </w:rPr>
        <w:t>6</w:t>
      </w:r>
      <w:r w:rsidRPr="000B6B37">
        <w:rPr>
          <w:lang w:eastAsia="zh-CN"/>
        </w:rPr>
        <w:tab/>
      </w:r>
      <w:bookmarkEnd w:id="221"/>
      <w:r w:rsidR="00155D67">
        <w:rPr>
          <w:rFonts w:hint="eastAsia"/>
          <w:lang w:eastAsia="zh-CN"/>
        </w:rPr>
        <w:t>Conducted characteristics</w:t>
      </w:r>
      <w:bookmarkEnd w:id="222"/>
    </w:p>
    <w:p w:rsidR="00325BE3" w:rsidRDefault="00325BE3" w:rsidP="00325BE3">
      <w:pPr>
        <w:pStyle w:val="2"/>
        <w:rPr>
          <w:lang w:eastAsia="zh-CN"/>
        </w:rPr>
      </w:pPr>
      <w:bookmarkStart w:id="223" w:name="_Toc97737193"/>
      <w:bookmarkStart w:id="224" w:name="_Toc152656520"/>
      <w:r>
        <w:rPr>
          <w:rFonts w:hint="eastAsia"/>
          <w:lang w:eastAsia="zh-CN"/>
        </w:rPr>
        <w:t>6.1</w:t>
      </w:r>
      <w:r w:rsidRPr="000B6B37">
        <w:tab/>
      </w:r>
      <w:r>
        <w:rPr>
          <w:rFonts w:hint="eastAsia"/>
          <w:lang w:eastAsia="zh-CN"/>
        </w:rPr>
        <w:t>General</w:t>
      </w:r>
      <w:bookmarkEnd w:id="223"/>
    </w:p>
    <w:p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rsidR="00945698" w:rsidRDefault="00945698" w:rsidP="00945698">
      <w:r>
        <w:t xml:space="preserve">Requirements apply in both DL and UL unless otherwise stated. </w:t>
      </w:r>
    </w:p>
    <w:p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rsidR="00EE5ED2" w:rsidRDefault="00EE5ED2" w:rsidP="00EE5ED2">
      <w:pPr>
        <w:pStyle w:val="2"/>
        <w:rPr>
          <w:lang w:eastAsia="zh-CN"/>
        </w:rPr>
      </w:pPr>
      <w:bookmarkStart w:id="225" w:name="_Toc97737194"/>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225"/>
    </w:p>
    <w:p w:rsidR="00945698" w:rsidRPr="0031418B" w:rsidRDefault="00945698" w:rsidP="00945698">
      <w:pPr>
        <w:pStyle w:val="30"/>
      </w:pPr>
      <w:bookmarkStart w:id="226" w:name="_Toc97737195"/>
      <w:r>
        <w:t>6.2.1</w:t>
      </w:r>
      <w:r w:rsidRPr="0031418B">
        <w:tab/>
      </w:r>
      <w:r>
        <w:t>General</w:t>
      </w:r>
      <w:bookmarkEnd w:id="226"/>
    </w:p>
    <w:p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rsidR="00945698" w:rsidRPr="00F95B02" w:rsidRDefault="00945698" w:rsidP="00945698">
      <w:pPr>
        <w:rPr>
          <w:lang w:eastAsia="zh-CN"/>
        </w:rPr>
      </w:pPr>
      <w:r w:rsidRPr="00F95B02">
        <w:t>The</w:t>
      </w:r>
      <w:r>
        <w:t xml:space="preserve"> maximum</w:t>
      </w:r>
      <w:r w:rsidRPr="00F95B02">
        <w:t xml:space="preserve"> </w:t>
      </w:r>
      <w:r w:rsidRPr="00F95B02">
        <w:rPr>
          <w:i/>
        </w:rPr>
        <w:t>rated output power</w:t>
      </w:r>
      <w:r w:rsidRPr="00F95B02">
        <w:t xml:space="preserve"> of the </w:t>
      </w:r>
      <w:r w:rsidRPr="00C46687">
        <w:rPr>
          <w:i/>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p>
    <w:p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5225"/>
        <w:gridCol w:w="2983"/>
      </w:tblGrid>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H"/>
            </w:pPr>
            <w:r w:rsidRPr="00F95B02">
              <w:t>P</w:t>
            </w:r>
            <w:r w:rsidRPr="00F95B02">
              <w:rPr>
                <w:vertAlign w:val="subscript"/>
              </w:rPr>
              <w:t>rate</w:t>
            </w:r>
            <w:r>
              <w:rPr>
                <w:vertAlign w:val="subscript"/>
              </w:rPr>
              <w:t>d,out_AC</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t>Note</w:t>
            </w:r>
            <w:r>
              <w:t xml:space="preserve"> 1</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rsidTr="0043494A">
        <w:trPr>
          <w:cantSplit/>
          <w:jc w:val="center"/>
        </w:trPr>
        <w:tc>
          <w:tcPr>
            <w:tcW w:w="8208" w:type="dxa"/>
            <w:gridSpan w:val="2"/>
            <w:shd w:val="clear" w:color="auto" w:fill="auto"/>
            <w:tcMar>
              <w:top w:w="15" w:type="dxa"/>
              <w:left w:w="108" w:type="dxa"/>
              <w:bottom w:w="0" w:type="dxa"/>
              <w:right w:w="108" w:type="dxa"/>
            </w:tcMar>
            <w:hideMark/>
          </w:tcPr>
          <w:p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p>
          <w:p w:rsidR="00945698" w:rsidRPr="00F95B02" w:rsidRDefault="00945698" w:rsidP="0043494A">
            <w:pPr>
              <w:pStyle w:val="TAN"/>
            </w:pPr>
            <w:r>
              <w:t>NOTE 2:   X = 10*log (</w:t>
            </w:r>
            <w:r w:rsidRPr="00ED3FA3">
              <w:t>ceil (</w:t>
            </w:r>
            <w:r w:rsidR="00D80EA8" w:rsidRPr="00D80EA8">
              <w:rPr>
                <w:i/>
              </w:rPr>
              <w:t>passband</w:t>
            </w:r>
            <w:r w:rsidRPr="00ED3FA3">
              <w:t xml:space="preserve"> bandwidth/[20MHz])</w:t>
            </w:r>
            <w:r>
              <w:t>)</w:t>
            </w:r>
          </w:p>
        </w:tc>
      </w:tr>
    </w:tbl>
    <w:p w:rsidR="00945698" w:rsidRPr="00F95B02" w:rsidRDefault="00945698" w:rsidP="00945698"/>
    <w:p w:rsidR="00945698" w:rsidRPr="00F95B02" w:rsidRDefault="00945698" w:rsidP="00945698">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5225"/>
        <w:gridCol w:w="2983"/>
      </w:tblGrid>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H"/>
            </w:pPr>
            <w:r w:rsidRPr="00F95B02">
              <w:t>P</w:t>
            </w:r>
            <w:r>
              <w:rPr>
                <w:vertAlign w:val="subscript"/>
              </w:rPr>
              <w:t>rated,out, AC</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t>Note</w:t>
            </w:r>
            <w:r>
              <w:t xml:space="preserve"> 1</w:t>
            </w:r>
          </w:p>
        </w:tc>
      </w:tr>
      <w:tr w:rsidR="00945698" w:rsidRPr="00F95B02" w:rsidTr="0043494A">
        <w:trPr>
          <w:cantSplit/>
          <w:jc w:val="center"/>
        </w:trPr>
        <w:tc>
          <w:tcPr>
            <w:tcW w:w="5225" w:type="dxa"/>
            <w:shd w:val="clear" w:color="auto" w:fill="auto"/>
            <w:tcMar>
              <w:top w:w="15" w:type="dxa"/>
              <w:left w:w="108" w:type="dxa"/>
              <w:bottom w:w="0" w:type="dxa"/>
              <w:right w:w="108" w:type="dxa"/>
            </w:tcMar>
            <w:hideMark/>
          </w:tcPr>
          <w:p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rsidTr="0043494A">
        <w:trPr>
          <w:cantSplit/>
          <w:jc w:val="center"/>
        </w:trPr>
        <w:tc>
          <w:tcPr>
            <w:tcW w:w="8208" w:type="dxa"/>
            <w:gridSpan w:val="2"/>
            <w:shd w:val="clear" w:color="auto" w:fill="auto"/>
            <w:tcMar>
              <w:top w:w="15" w:type="dxa"/>
              <w:left w:w="108" w:type="dxa"/>
              <w:bottom w:w="0" w:type="dxa"/>
              <w:right w:w="108" w:type="dxa"/>
            </w:tcMar>
            <w:hideMark/>
          </w:tcPr>
          <w:p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r w:rsidRPr="00F95B02">
              <w:t>.</w:t>
            </w:r>
          </w:p>
          <w:p w:rsidR="00945698" w:rsidRPr="00F95B02" w:rsidRDefault="00945698" w:rsidP="0043494A">
            <w:pPr>
              <w:pStyle w:val="TAN"/>
            </w:pPr>
            <w:r>
              <w:t>NOTE 2:   X = [10*log (ceil (</w:t>
            </w:r>
            <w:r w:rsidR="00D80EA8" w:rsidRPr="00D80EA8">
              <w:rPr>
                <w:i/>
              </w:rPr>
              <w:t>passband</w:t>
            </w:r>
            <w:r>
              <w:t xml:space="preserve"> bandwidth/20MHz</w:t>
            </w:r>
            <w:r w:rsidRPr="00ED3FA3">
              <w:t>)</w:t>
            </w:r>
            <w:r>
              <w:t>)]</w:t>
            </w:r>
          </w:p>
        </w:tc>
      </w:tr>
    </w:tbl>
    <w:p w:rsidR="00945698" w:rsidRPr="006B23E2" w:rsidRDefault="00945698" w:rsidP="00945698">
      <w:pPr>
        <w:rPr>
          <w:rFonts w:cs="v4.1.0"/>
          <w:snapToGrid w:val="0"/>
        </w:rPr>
      </w:pPr>
    </w:p>
    <w:p w:rsidR="00945698" w:rsidRPr="0031418B" w:rsidRDefault="00945698" w:rsidP="00945698">
      <w:pPr>
        <w:pStyle w:val="30"/>
      </w:pPr>
      <w:bookmarkStart w:id="227" w:name="_Toc503964248"/>
      <w:bookmarkStart w:id="228" w:name="_Toc97737196"/>
      <w:r>
        <w:t>6.2.2</w:t>
      </w:r>
      <w:r w:rsidRPr="0031418B">
        <w:tab/>
        <w:t>Minimum requirement</w:t>
      </w:r>
      <w:bookmarkEnd w:id="227"/>
      <w:bookmarkEnd w:id="228"/>
    </w:p>
    <w:p w:rsidR="00945698" w:rsidRDefault="00945698" w:rsidP="00945698">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26478B" w:rsidRPr="0026478B">
        <w:rPr>
          <w:rFonts w:cs="v4.1.0"/>
          <w:i/>
          <w:iCs/>
        </w:rPr>
        <w:t>passband</w:t>
      </w:r>
      <w:r>
        <w:rPr>
          <w:rFonts w:cs="v4.1.0"/>
        </w:rPr>
        <w:t xml:space="preserve"> of the repeater at:</w:t>
      </w:r>
    </w:p>
    <w:p w:rsidR="00945698" w:rsidRDefault="00945698" w:rsidP="00945698">
      <w:pPr>
        <w:ind w:leftChars="100" w:left="200"/>
        <w:rPr>
          <w:rFonts w:cs="v4.1.0"/>
        </w:rPr>
      </w:pPr>
      <w:r>
        <w:rPr>
          <w:rFonts w:cs="v4.1.0"/>
        </w:rPr>
        <w:lastRenderedPageBreak/>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w:t>
      </w:r>
    </w:p>
    <w:p w:rsidR="00945698" w:rsidRPr="0031418B" w:rsidRDefault="00945698" w:rsidP="00945698">
      <w:pPr>
        <w:rPr>
          <w:rFonts w:cs="v4.1.0"/>
        </w:rPr>
      </w:pPr>
      <w:r>
        <w:rPr>
          <w:rFonts w:cs="v4.1.0"/>
        </w:rPr>
        <w:t>Up to:</w:t>
      </w:r>
    </w:p>
    <w:p w:rsidR="00945698" w:rsidRPr="0031418B" w:rsidRDefault="00945698" w:rsidP="00945698">
      <w:pPr>
        <w:ind w:leftChars="100" w:left="200"/>
        <w:rPr>
          <w:rFonts w:cs="v4.1.0"/>
        </w:rPr>
      </w:pPr>
      <w:r>
        <w:rPr>
          <w:rFonts w:cs="v4.1.0"/>
        </w:rPr>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 plus 10dB</w:t>
      </w:r>
    </w:p>
    <w:p w:rsidR="00945698" w:rsidRPr="00F95B02" w:rsidRDefault="00945698" w:rsidP="00945698">
      <w:r w:rsidRPr="00F95B02">
        <w:t xml:space="preserve">In normal conditions, </w:t>
      </w:r>
      <w:r>
        <w:t xml:space="preserve">the measured output power, </w:t>
      </w:r>
      <w:r w:rsidRPr="00F95B02">
        <w:t>P</w:t>
      </w:r>
      <w:r>
        <w:rPr>
          <w:vertAlign w:val="subscript"/>
        </w:rPr>
        <w:t>max,out_AC</w:t>
      </w:r>
      <w:r w:rsidRPr="00F95B02">
        <w:t xml:space="preserve"> shall remain within +2 dB and -2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rsidR="00945698" w:rsidRPr="003A4D2D" w:rsidRDefault="00945698" w:rsidP="00945698">
      <w:r w:rsidRPr="00F95B02">
        <w:t xml:space="preserve">In extreme conditions, </w:t>
      </w:r>
      <w:r>
        <w:t xml:space="preserve">the measured output power, </w:t>
      </w:r>
      <w:r w:rsidRPr="00F95B02">
        <w:t>P</w:t>
      </w:r>
      <w:r>
        <w:rPr>
          <w:vertAlign w:val="subscript"/>
        </w:rPr>
        <w:t>max,out_AC</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rsidR="00E92BD5" w:rsidRDefault="00E92BD5" w:rsidP="00E92BD5">
      <w:pPr>
        <w:pStyle w:val="2"/>
        <w:rPr>
          <w:lang w:eastAsia="zh-CN"/>
        </w:rPr>
      </w:pPr>
      <w:bookmarkStart w:id="229" w:name="_Toc97737197"/>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229"/>
    </w:p>
    <w:p w:rsidR="006834C1" w:rsidRDefault="006834C1" w:rsidP="006834C1">
      <w:pPr>
        <w:pStyle w:val="30"/>
      </w:pPr>
      <w:bookmarkStart w:id="230" w:name="_Toc97737198"/>
      <w:r>
        <w:rPr>
          <w:lang w:val="en-US"/>
        </w:rPr>
        <w:t xml:space="preserve">6.3.1 </w:t>
      </w:r>
      <w:r w:rsidR="00D923AB">
        <w:rPr>
          <w:rFonts w:hint="eastAsia"/>
          <w:lang w:val="en-US" w:eastAsia="zh-CN"/>
        </w:rPr>
        <w:tab/>
      </w:r>
      <w:r>
        <w:rPr>
          <w:lang w:val="en-US"/>
        </w:rPr>
        <w:t>General</w:t>
      </w:r>
      <w:bookmarkEnd w:id="230"/>
    </w:p>
    <w:p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231" w:name="_Toc503964250"/>
    </w:p>
    <w:p w:rsidR="006834C1" w:rsidRPr="006834C1" w:rsidRDefault="006834C1" w:rsidP="006834C1">
      <w:pPr>
        <w:pStyle w:val="30"/>
        <w:rPr>
          <w:lang w:val="en-US"/>
        </w:rPr>
      </w:pPr>
      <w:bookmarkStart w:id="232" w:name="_Toc97737199"/>
      <w:r w:rsidRPr="006834C1">
        <w:rPr>
          <w:lang w:val="en-US"/>
        </w:rPr>
        <w:t>6.3.2</w:t>
      </w:r>
      <w:r w:rsidRPr="006834C1">
        <w:rPr>
          <w:lang w:val="en-US"/>
        </w:rPr>
        <w:tab/>
        <w:t>Minimum requirement</w:t>
      </w:r>
      <w:bookmarkEnd w:id="231"/>
      <w:bookmarkEnd w:id="232"/>
    </w:p>
    <w:p w:rsidR="006834C1" w:rsidRDefault="006834C1" w:rsidP="006834C1">
      <w:pPr>
        <w:spacing w:after="160"/>
        <w:rPr>
          <w:lang w:val="en-US"/>
        </w:rPr>
      </w:pPr>
      <w:r w:rsidRPr="00AF00AB">
        <w:rPr>
          <w:lang w:val="en-US"/>
        </w:rPr>
        <w:t>The frequency deviation of the output signal with respect to the input signal shall be no more than ±0,01 PPM.</w:t>
      </w:r>
    </w:p>
    <w:p w:rsidR="00325BE3" w:rsidRDefault="00325BE3" w:rsidP="00325BE3">
      <w:pPr>
        <w:pStyle w:val="2"/>
        <w:rPr>
          <w:lang w:eastAsia="zh-CN"/>
        </w:rPr>
      </w:pPr>
      <w:bookmarkStart w:id="233" w:name="_Toc97737200"/>
      <w:r>
        <w:rPr>
          <w:rFonts w:hint="eastAsia"/>
          <w:lang w:eastAsia="zh-CN"/>
        </w:rPr>
        <w:t>6.4</w:t>
      </w:r>
      <w:r w:rsidRPr="000B6B37">
        <w:tab/>
      </w:r>
      <w:r>
        <w:rPr>
          <w:rFonts w:hint="eastAsia"/>
          <w:lang w:eastAsia="zh-CN"/>
        </w:rPr>
        <w:t>Out of band gain</w:t>
      </w:r>
      <w:bookmarkEnd w:id="233"/>
    </w:p>
    <w:p w:rsidR="00C65CBC" w:rsidRDefault="00C65CBC" w:rsidP="00C65CBC">
      <w:pPr>
        <w:pStyle w:val="30"/>
        <w:rPr>
          <w:lang w:eastAsia="zh-CN"/>
        </w:rPr>
      </w:pPr>
      <w:bookmarkStart w:id="234" w:name="_Toc97737201"/>
      <w:bookmarkStart w:id="235" w:name="_Toc13080226"/>
      <w:bookmarkStart w:id="236" w:name="_Toc18916170"/>
      <w:r>
        <w:rPr>
          <w:lang w:eastAsia="zh-CN"/>
        </w:rPr>
        <w:t xml:space="preserve">6.4.1 </w:t>
      </w:r>
      <w:r w:rsidR="00D923AB">
        <w:rPr>
          <w:rFonts w:hint="eastAsia"/>
          <w:lang w:eastAsia="zh-CN"/>
        </w:rPr>
        <w:tab/>
      </w:r>
      <w:r>
        <w:rPr>
          <w:lang w:eastAsia="zh-CN"/>
        </w:rPr>
        <w:t>General</w:t>
      </w:r>
      <w:bookmarkEnd w:id="234"/>
    </w:p>
    <w:p w:rsidR="00C65CBC" w:rsidRPr="00255A4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rsidR="00C65CBC" w:rsidRDefault="00C65CBC" w:rsidP="00C65CBC">
      <w:pPr>
        <w:pStyle w:val="30"/>
      </w:pPr>
      <w:bookmarkStart w:id="237" w:name="_Toc503964252"/>
      <w:bookmarkStart w:id="238" w:name="_Toc97737202"/>
      <w:r>
        <w:t xml:space="preserve">6.4.2 </w:t>
      </w:r>
      <w:r w:rsidR="00D923AB">
        <w:rPr>
          <w:rFonts w:hint="eastAsia"/>
          <w:lang w:eastAsia="zh-CN"/>
        </w:rPr>
        <w:tab/>
      </w:r>
      <w:r w:rsidRPr="0031418B">
        <w:t>Minimum requirement</w:t>
      </w:r>
      <w:bookmarkEnd w:id="237"/>
      <w:bookmarkEnd w:id="238"/>
    </w:p>
    <w:p w:rsidR="00C65CBC" w:rsidRDefault="00C65CBC" w:rsidP="00C65CBC">
      <w:pPr>
        <w:spacing w:after="160"/>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rsidR="00C65CBC" w:rsidRDefault="00C65CBC" w:rsidP="00C65CBC">
      <w:pPr>
        <w:spacing w:after="160"/>
        <w:rPr>
          <w:lang w:val="en-US"/>
        </w:rPr>
      </w:pPr>
      <w:r w:rsidRPr="00AF00AB">
        <w:rPr>
          <w:lang w:val="en-US"/>
        </w:rPr>
        <w:t>In the intended application of the repeater, the out of band gain is less than lowest expected the coupling loss to the nearest source of emissions.</w:t>
      </w:r>
    </w:p>
    <w:p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2"/>
        <w:gridCol w:w="1633"/>
      </w:tblGrid>
      <w:tr w:rsidR="00C65CBC" w:rsidRPr="0031418B" w:rsidTr="0043494A">
        <w:trPr>
          <w:jc w:val="center"/>
        </w:trPr>
        <w:tc>
          <w:tcPr>
            <w:tcW w:w="3142" w:type="dxa"/>
          </w:tcPr>
          <w:p w:rsidR="00C65CBC" w:rsidRPr="00255A4C" w:rsidRDefault="00C65CBC" w:rsidP="0043494A">
            <w:pPr>
              <w:pStyle w:val="TAH"/>
              <w:rPr>
                <w:lang w:val="en-US"/>
              </w:rPr>
            </w:pPr>
            <w:r w:rsidRPr="00AF00AB">
              <w:rPr>
                <w:lang w:val="en-US"/>
              </w:rPr>
              <w:t>Frequency offset, f_offset_CW</w:t>
            </w:r>
          </w:p>
        </w:tc>
        <w:tc>
          <w:tcPr>
            <w:tcW w:w="1633" w:type="dxa"/>
          </w:tcPr>
          <w:p w:rsidR="00C65CBC" w:rsidRPr="0031418B" w:rsidRDefault="00C65CBC" w:rsidP="0043494A">
            <w:pPr>
              <w:pStyle w:val="TAH"/>
            </w:pPr>
            <w:r w:rsidRPr="0031418B">
              <w:t>Maximum gain</w:t>
            </w:r>
          </w:p>
        </w:tc>
      </w:tr>
      <w:tr w:rsidR="00C65CBC" w:rsidRPr="0031418B" w:rsidTr="0043494A">
        <w:trPr>
          <w:jc w:val="center"/>
        </w:trPr>
        <w:tc>
          <w:tcPr>
            <w:tcW w:w="3142" w:type="dxa"/>
          </w:tcPr>
          <w:p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rsidR="00C65CBC" w:rsidRPr="0031418B" w:rsidRDefault="00C65CBC" w:rsidP="0043494A">
            <w:pPr>
              <w:pStyle w:val="TAC"/>
            </w:pPr>
            <w:r w:rsidRPr="0031418B">
              <w:t>60 dB</w:t>
            </w:r>
          </w:p>
        </w:tc>
      </w:tr>
      <w:tr w:rsidR="00C65CBC" w:rsidRPr="0031418B" w:rsidTr="0043494A">
        <w:trPr>
          <w:jc w:val="center"/>
        </w:trPr>
        <w:tc>
          <w:tcPr>
            <w:tcW w:w="3142" w:type="dxa"/>
          </w:tcPr>
          <w:p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rsidR="00C65CBC" w:rsidRPr="0031418B" w:rsidRDefault="00C65CBC" w:rsidP="0043494A">
            <w:pPr>
              <w:pStyle w:val="TAC"/>
            </w:pPr>
            <w:r w:rsidRPr="0031418B">
              <w:t>45 dB</w:t>
            </w:r>
          </w:p>
        </w:tc>
      </w:tr>
      <w:tr w:rsidR="00C65CBC" w:rsidRPr="0031418B" w:rsidTr="0043494A">
        <w:trPr>
          <w:jc w:val="center"/>
        </w:trPr>
        <w:tc>
          <w:tcPr>
            <w:tcW w:w="3142" w:type="dxa"/>
          </w:tcPr>
          <w:p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rsidR="00C65CBC" w:rsidRPr="0031418B" w:rsidRDefault="00C65CBC" w:rsidP="0043494A">
            <w:pPr>
              <w:pStyle w:val="TAC"/>
            </w:pPr>
            <w:r w:rsidRPr="0031418B">
              <w:t>45 dB</w:t>
            </w:r>
          </w:p>
        </w:tc>
      </w:tr>
      <w:tr w:rsidR="00C65CBC" w:rsidRPr="0031418B" w:rsidTr="0043494A">
        <w:trPr>
          <w:jc w:val="center"/>
        </w:trPr>
        <w:tc>
          <w:tcPr>
            <w:tcW w:w="3142" w:type="dxa"/>
          </w:tcPr>
          <w:p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rsidR="00C65CBC" w:rsidRPr="0031418B" w:rsidRDefault="00C65CBC" w:rsidP="0043494A">
            <w:pPr>
              <w:pStyle w:val="TAC"/>
            </w:pPr>
            <w:r w:rsidRPr="0031418B">
              <w:t>35 dB</w:t>
            </w:r>
          </w:p>
        </w:tc>
      </w:tr>
    </w:tbl>
    <w:p w:rsidR="00C65CBC" w:rsidRDefault="00C65CBC" w:rsidP="00C65CBC">
      <w:pPr>
        <w:rPr>
          <w:rFonts w:cs="v4.1.0"/>
        </w:rPr>
      </w:pPr>
    </w:p>
    <w:p w:rsidR="00C65CBC" w:rsidRPr="00255A4C" w:rsidRDefault="00C65CBC" w:rsidP="00C65CBC">
      <w:pPr>
        <w:pStyle w:val="TH"/>
        <w:rPr>
          <w:lang w:val="en-US"/>
        </w:rPr>
      </w:pPr>
      <w:r w:rsidRPr="00AF00AB">
        <w:rPr>
          <w:lang w:val="en-US"/>
        </w:rPr>
        <w:lastRenderedPageBreak/>
        <w:t>Table 6.4.2-2</w:t>
      </w:r>
      <w:r w:rsidRPr="00AF00AB">
        <w:rPr>
          <w:noProof/>
          <w:lang w:val="en-US"/>
        </w:rPr>
        <w:t>: Out of band gain limits 1 for bands above 2496 MHz</w:t>
      </w:r>
    </w:p>
    <w:tbl>
      <w:tblPr>
        <w:tblW w:w="0" w:type="auto"/>
        <w:jc w:val="center"/>
        <w:tblCellMar>
          <w:left w:w="0" w:type="dxa"/>
          <w:right w:w="0" w:type="dxa"/>
        </w:tblCellMar>
        <w:tblLook w:val="04A0"/>
      </w:tblPr>
      <w:tblGrid>
        <w:gridCol w:w="3142"/>
        <w:gridCol w:w="1633"/>
      </w:tblGrid>
      <w:tr w:rsidR="00C65CBC"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H"/>
              <w:rPr>
                <w:rFonts w:eastAsia="宋体"/>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H"/>
            </w:pPr>
            <w:r>
              <w:t>Maximum gain</w:t>
            </w:r>
          </w:p>
        </w:tc>
      </w:tr>
      <w:tr w:rsidR="00C65CBC"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60 dB</w:t>
            </w:r>
          </w:p>
        </w:tc>
      </w:tr>
      <w:tr w:rsidR="00C65CBC"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45 dB</w:t>
            </w:r>
          </w:p>
        </w:tc>
      </w:tr>
      <w:tr w:rsidR="00C65CBC"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rsidR="00C65CBC" w:rsidRDefault="00C65CBC" w:rsidP="0043494A">
            <w:pPr>
              <w:pStyle w:val="TAC"/>
            </w:pPr>
            <w:r>
              <w:t>35 dB</w:t>
            </w:r>
          </w:p>
        </w:tc>
      </w:tr>
    </w:tbl>
    <w:p w:rsidR="00325BE3" w:rsidRDefault="00325BE3" w:rsidP="00325BE3">
      <w:pPr>
        <w:pStyle w:val="2"/>
        <w:rPr>
          <w:lang w:eastAsia="zh-CN"/>
        </w:rPr>
      </w:pPr>
      <w:bookmarkStart w:id="239" w:name="_Toc97737203"/>
      <w:r w:rsidRPr="007E346D">
        <w:t>6.</w:t>
      </w:r>
      <w:r>
        <w:rPr>
          <w:rFonts w:hint="eastAsia"/>
          <w:lang w:eastAsia="zh-CN"/>
        </w:rPr>
        <w:t>5</w:t>
      </w:r>
      <w:r w:rsidRPr="007E346D">
        <w:tab/>
      </w:r>
      <w:bookmarkEnd w:id="235"/>
      <w:bookmarkEnd w:id="236"/>
      <w:r>
        <w:rPr>
          <w:rFonts w:hint="eastAsia"/>
          <w:lang w:eastAsia="zh-CN"/>
        </w:rPr>
        <w:t>Unwanted emissions</w:t>
      </w:r>
      <w:bookmarkEnd w:id="239"/>
    </w:p>
    <w:p w:rsidR="00430642" w:rsidRPr="0045464A" w:rsidRDefault="00430642" w:rsidP="00430642">
      <w:pPr>
        <w:keepNext/>
        <w:keepLines/>
        <w:spacing w:before="120"/>
        <w:ind w:left="1134" w:hanging="1134"/>
        <w:outlineLvl w:val="2"/>
        <w:rPr>
          <w:rFonts w:ascii="Arial" w:hAnsi="Arial"/>
          <w:sz w:val="28"/>
          <w:lang w:eastAsia="en-GB"/>
        </w:rPr>
      </w:pPr>
      <w:bookmarkStart w:id="240" w:name="_Toc45893463"/>
      <w:bookmarkStart w:id="241" w:name="_Toc44712150"/>
      <w:bookmarkStart w:id="242" w:name="_Toc37267548"/>
      <w:bookmarkStart w:id="243" w:name="_Toc37260160"/>
      <w:bookmarkStart w:id="244" w:name="_Toc36817244"/>
      <w:bookmarkStart w:id="245" w:name="_Toc29811692"/>
      <w:bookmarkStart w:id="246" w:name="_Toc21127483"/>
      <w:bookmarkStart w:id="247" w:name="_Toc53185354"/>
      <w:bookmarkStart w:id="248" w:name="_Toc53185730"/>
      <w:bookmarkStart w:id="249" w:name="_Toc57820206"/>
      <w:bookmarkStart w:id="250" w:name="_Toc57821133"/>
      <w:bookmarkStart w:id="251" w:name="_Toc61183409"/>
      <w:bookmarkStart w:id="252" w:name="_Toc61183803"/>
      <w:bookmarkStart w:id="253" w:name="_Toc61184195"/>
      <w:bookmarkStart w:id="254" w:name="_Toc61184587"/>
      <w:bookmarkStart w:id="255" w:name="_Toc61184977"/>
      <w:bookmarkStart w:id="256" w:name="_Toc66386320"/>
      <w:bookmarkStart w:id="257" w:name="_Toc74583161"/>
      <w:bookmarkStart w:id="258" w:name="_Toc76541974"/>
      <w:bookmarkStart w:id="259" w:name="_Toc82449956"/>
      <w:bookmarkStart w:id="260" w:name="_Toc82450604"/>
      <w:r w:rsidRPr="0045464A">
        <w:rPr>
          <w:rFonts w:ascii="Arial" w:hAnsi="Arial"/>
          <w:sz w:val="28"/>
          <w:lang w:eastAsia="en-GB"/>
        </w:rPr>
        <w:t>6.5.1</w:t>
      </w:r>
      <w:r w:rsidRPr="0045464A">
        <w:rPr>
          <w:rFonts w:ascii="Arial" w:hAnsi="Arial"/>
          <w:sz w:val="28"/>
          <w:lang w:eastAsia="en-GB"/>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261" w:name="_Hlk497217795"/>
      <w:r w:rsidRPr="0045464A">
        <w:rPr>
          <w:rFonts w:cs="v5.0.0"/>
          <w:lang w:eastAsia="en-GB"/>
        </w:rPr>
        <w:t xml:space="preserve">Adjacent Channel Leakage power Ratio </w:t>
      </w:r>
      <w:bookmarkEnd w:id="261"/>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6.5.1-1: Maximum offset of OBUE outside the downlink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0"/>
        <w:gridCol w:w="3255"/>
        <w:gridCol w:w="1292"/>
      </w:tblGrid>
      <w:tr w:rsidR="00430642" w:rsidRPr="00656225"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zh-CN"/>
              </w:rPr>
            </w:pPr>
            <w:bookmarkStart w:id="262" w:name="OLE_LINK95"/>
            <w:bookmarkStart w:id="263" w:name="OLE_LINK96"/>
            <w:r w:rsidRPr="00656225">
              <w:rPr>
                <w:rFonts w:ascii="Arial" w:hAnsi="Arial"/>
                <w:b/>
                <w:sz w:val="18"/>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rsidR="00430642" w:rsidRPr="007759FF" w:rsidRDefault="0026478B" w:rsidP="0043494A">
            <w:pPr>
              <w:keepNext/>
              <w:keepLines/>
              <w:spacing w:after="0"/>
              <w:jc w:val="center"/>
              <w:rPr>
                <w:rFonts w:ascii="Arial" w:hAnsi="Arial"/>
                <w:i/>
                <w:iCs/>
                <w:sz w:val="18"/>
                <w:lang w:eastAsia="zh-CN"/>
              </w:rPr>
            </w:pPr>
            <w:bookmarkStart w:id="264" w:name="_Hlk502677945"/>
            <w:r w:rsidRPr="0026478B">
              <w:rPr>
                <w:rFonts w:ascii="Arial" w:hAnsi="Arial"/>
                <w:i/>
                <w:iCs/>
                <w:sz w:val="18"/>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bookmarkStart w:id="265" w:name="OLE_LINK66"/>
            <w:bookmarkStart w:id="266" w:name="OLE_LINK69"/>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bookmarkStart w:id="267" w:name="OLE_LINK21"/>
            <w:r w:rsidRPr="00656225">
              <w:rPr>
                <w:rFonts w:ascii="Arial" w:hAnsi="Arial"/>
                <w:sz w:val="18"/>
                <w:lang w:eastAsia="en-GB"/>
              </w:rPr>
              <w:t xml:space="preserve">&lt; </w:t>
            </w:r>
            <w:bookmarkEnd w:id="267"/>
            <w:r w:rsidRPr="00656225">
              <w:rPr>
                <w:rFonts w:ascii="Arial" w:hAnsi="Arial"/>
                <w:sz w:val="18"/>
                <w:lang w:eastAsia="en-GB"/>
              </w:rPr>
              <w:t xml:space="preserve">200 MHz  </w:t>
            </w:r>
            <w:bookmarkEnd w:id="265"/>
            <w:bookmarkEnd w:id="266"/>
          </w:p>
        </w:tc>
        <w:tc>
          <w:tcPr>
            <w:tcW w:w="1292"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bookmarkStart w:id="268" w:name="OLE_LINK64"/>
            <w:bookmarkStart w:id="269" w:name="OLE_LINK65"/>
            <w:r w:rsidRPr="00656225">
              <w:rPr>
                <w:rFonts w:ascii="Arial" w:hAnsi="Arial"/>
                <w:sz w:val="18"/>
                <w:lang w:eastAsia="en-GB"/>
              </w:rPr>
              <w:t xml:space="preserve">10 </w:t>
            </w:r>
            <w:bookmarkEnd w:id="268"/>
            <w:bookmarkEnd w:id="269"/>
          </w:p>
        </w:tc>
      </w:tr>
      <w:tr w:rsidR="00430642" w:rsidRPr="00656225"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430642" w:rsidRPr="00656225" w:rsidRDefault="00430642" w:rsidP="0043494A">
            <w:pPr>
              <w:keepNext/>
              <w:keepLines/>
              <w:spacing w:after="0"/>
              <w:jc w:val="center"/>
              <w:rPr>
                <w:rFonts w:ascii="Arial" w:hAnsi="Arial"/>
                <w:sz w:val="18"/>
                <w:lang w:eastAsia="zh-CN"/>
              </w:rPr>
            </w:pPr>
          </w:p>
        </w:tc>
        <w:tc>
          <w:tcPr>
            <w:tcW w:w="3255"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bookmarkEnd w:id="264"/>
      </w:tr>
      <w:bookmarkEnd w:id="262"/>
      <w:bookmarkEnd w:id="263"/>
    </w:tbl>
    <w:p w:rsidR="00430642" w:rsidRPr="0045464A" w:rsidRDefault="00430642" w:rsidP="00430642">
      <w:pPr>
        <w:rPr>
          <w:lang w:eastAsia="en-GB"/>
        </w:rPr>
      </w:pPr>
    </w:p>
    <w:p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6.5.1-2: Maximum offset of OBUE outside the uplink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7"/>
        <w:gridCol w:w="3255"/>
        <w:gridCol w:w="1292"/>
      </w:tblGrid>
      <w:tr w:rsidR="00430642" w:rsidRPr="00656225"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zh-CN"/>
              </w:rPr>
            </w:pPr>
            <w:r w:rsidRPr="00656225">
              <w:rPr>
                <w:rFonts w:ascii="Arial" w:hAnsi="Arial"/>
                <w:b/>
                <w:sz w:val="18"/>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430642" w:rsidRPr="007759FF" w:rsidRDefault="0026478B" w:rsidP="0043494A">
            <w:pPr>
              <w:keepNext/>
              <w:keepLines/>
              <w:spacing w:after="0"/>
              <w:jc w:val="center"/>
              <w:rPr>
                <w:rFonts w:ascii="Arial" w:hAnsi="Arial"/>
                <w:i/>
                <w:iCs/>
                <w:sz w:val="18"/>
                <w:lang w:eastAsia="zh-CN"/>
              </w:rPr>
            </w:pPr>
            <w:r w:rsidRPr="0026478B">
              <w:rPr>
                <w:rFonts w:ascii="Arial" w:hAnsi="Arial"/>
                <w:i/>
                <w:iCs/>
                <w:sz w:val="18"/>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10 </w:t>
            </w:r>
          </w:p>
        </w:tc>
      </w:tr>
      <w:tr w:rsidR="00430642" w:rsidRPr="00656225"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30642" w:rsidRPr="00656225" w:rsidRDefault="00430642" w:rsidP="0043494A">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tr>
    </w:tbl>
    <w:p w:rsidR="00430642" w:rsidRPr="0045464A" w:rsidRDefault="00430642" w:rsidP="00430642">
      <w:pPr>
        <w:rPr>
          <w:lang w:eastAsia="en-GB"/>
        </w:rPr>
      </w:pPr>
    </w:p>
    <w:p w:rsidR="00430642" w:rsidRPr="0045464A" w:rsidRDefault="00430642" w:rsidP="00430642">
      <w:pPr>
        <w:keepNext/>
        <w:keepLines/>
        <w:spacing w:before="120"/>
        <w:ind w:left="1134" w:hanging="1134"/>
        <w:outlineLvl w:val="2"/>
        <w:rPr>
          <w:rFonts w:ascii="Arial" w:hAnsi="Arial"/>
          <w:sz w:val="28"/>
          <w:lang w:eastAsia="en-GB"/>
        </w:rPr>
      </w:pPr>
      <w:bookmarkStart w:id="270" w:name="_Toc45893467"/>
      <w:bookmarkStart w:id="271" w:name="_Toc44712154"/>
      <w:bookmarkStart w:id="272" w:name="_Toc37267552"/>
      <w:bookmarkStart w:id="273" w:name="_Toc37260164"/>
      <w:bookmarkStart w:id="274" w:name="_Toc36817248"/>
      <w:bookmarkStart w:id="275" w:name="_Toc29811696"/>
      <w:bookmarkStart w:id="276" w:name="_Toc21127487"/>
      <w:bookmarkStart w:id="277" w:name="_Toc53185359"/>
      <w:bookmarkStart w:id="278" w:name="_Toc53185735"/>
      <w:bookmarkStart w:id="279" w:name="_Toc57820211"/>
      <w:bookmarkStart w:id="280" w:name="_Toc57821138"/>
      <w:bookmarkStart w:id="281" w:name="_Toc61183414"/>
      <w:bookmarkStart w:id="282" w:name="_Toc61183808"/>
      <w:bookmarkStart w:id="283" w:name="_Toc61184200"/>
      <w:bookmarkStart w:id="284" w:name="_Toc61184592"/>
      <w:bookmarkStart w:id="285" w:name="_Toc61184982"/>
      <w:bookmarkStart w:id="286" w:name="_Toc66386325"/>
      <w:bookmarkStart w:id="287" w:name="_Toc74583166"/>
      <w:bookmarkStart w:id="288" w:name="_Toc76541979"/>
      <w:bookmarkStart w:id="289" w:name="_Toc82449961"/>
      <w:bookmarkStart w:id="290" w:name="_Toc82450609"/>
      <w:r w:rsidRPr="0045464A">
        <w:rPr>
          <w:rFonts w:ascii="Arial" w:hAnsi="Arial"/>
          <w:sz w:val="28"/>
          <w:lang w:eastAsia="en-GB"/>
        </w:rPr>
        <w:t>6.5.2</w:t>
      </w:r>
      <w:r w:rsidRPr="0045464A">
        <w:rPr>
          <w:rFonts w:ascii="Arial" w:hAnsi="Arial"/>
          <w:sz w:val="28"/>
          <w:lang w:eastAsia="en-GB"/>
        </w:rPr>
        <w:tab/>
        <w:t>Adjacent Channel Leakage Power Ratio</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E14C6B" w:rsidRDefault="00430642">
      <w:pPr>
        <w:pStyle w:val="40"/>
        <w:rPr>
          <w:lang w:eastAsia="en-GB"/>
        </w:rPr>
      </w:pPr>
      <w:bookmarkStart w:id="291" w:name="_Toc45893468"/>
      <w:bookmarkStart w:id="292" w:name="_Toc44712155"/>
      <w:bookmarkStart w:id="293" w:name="_Toc37267553"/>
      <w:bookmarkStart w:id="294" w:name="_Toc37260165"/>
      <w:bookmarkStart w:id="295" w:name="_Toc36817249"/>
      <w:bookmarkStart w:id="296" w:name="_Toc29811697"/>
      <w:bookmarkStart w:id="297" w:name="_Toc21127488"/>
      <w:bookmarkStart w:id="298" w:name="_Toc53185360"/>
      <w:bookmarkStart w:id="299" w:name="_Toc53185736"/>
      <w:bookmarkStart w:id="300" w:name="_Toc57820212"/>
      <w:bookmarkStart w:id="301" w:name="_Toc57821139"/>
      <w:bookmarkStart w:id="302" w:name="_Toc61183415"/>
      <w:bookmarkStart w:id="303" w:name="_Toc61183809"/>
      <w:bookmarkStart w:id="304" w:name="_Toc61184201"/>
      <w:bookmarkStart w:id="305" w:name="_Toc61184593"/>
      <w:bookmarkStart w:id="306" w:name="_Toc61184983"/>
      <w:bookmarkStart w:id="307" w:name="_Toc66386326"/>
      <w:bookmarkStart w:id="308" w:name="_Toc74583167"/>
      <w:bookmarkStart w:id="309" w:name="_Toc76541980"/>
      <w:bookmarkStart w:id="310" w:name="_Toc82449962"/>
      <w:bookmarkStart w:id="311" w:name="_Toc82450610"/>
      <w:bookmarkStart w:id="312" w:name="_Toc97737204"/>
      <w:r w:rsidRPr="0045464A">
        <w:rPr>
          <w:lang w:eastAsia="en-GB"/>
        </w:rPr>
        <w:t>6.5.2.1</w:t>
      </w:r>
      <w:r w:rsidRPr="0045464A">
        <w:rPr>
          <w:lang w:eastAsia="en-GB"/>
        </w:rPr>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rsidR="00430642" w:rsidRPr="0045464A" w:rsidRDefault="00430642" w:rsidP="00430642">
      <w:pPr>
        <w:rPr>
          <w:lang w:eastAsia="en-GB"/>
        </w:rPr>
      </w:pPr>
      <w:bookmarkStart w:id="313"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rsidR="00430642" w:rsidRPr="0045464A" w:rsidRDefault="00430642" w:rsidP="00430642">
      <w:pPr>
        <w:rPr>
          <w:lang w:eastAsia="en-GB"/>
        </w:rPr>
      </w:pPr>
      <w:bookmarkStart w:id="314" w:name="_Hlk508123083"/>
      <w:r w:rsidRPr="0045464A">
        <w:rPr>
          <w:lang w:eastAsia="en-GB"/>
        </w:rPr>
        <w:lastRenderedPageBreak/>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314"/>
    <w:p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313"/>
    <w:p w:rsidR="00430642" w:rsidRPr="0045464A" w:rsidRDefault="00430642" w:rsidP="00430642">
      <w:pPr>
        <w:rPr>
          <w:lang w:eastAsia="en-GB"/>
        </w:rPr>
      </w:pPr>
      <w:r w:rsidRPr="0045464A">
        <w:rPr>
          <w:lang w:eastAsia="en-GB"/>
        </w:rPr>
        <w:t xml:space="preserve">The requirement shall apply during the </w:t>
      </w:r>
      <w:r w:rsidRPr="0045464A">
        <w:rPr>
          <w:i/>
          <w:lang w:eastAsia="en-GB"/>
        </w:rPr>
        <w:t>transmitter ON period</w:t>
      </w:r>
      <w:r w:rsidRPr="0045464A">
        <w:rPr>
          <w:lang w:eastAsia="en-GB"/>
        </w:rPr>
        <w:t>.</w:t>
      </w:r>
    </w:p>
    <w:p w:rsidR="00E14C6B" w:rsidRDefault="00430642">
      <w:pPr>
        <w:pStyle w:val="40"/>
        <w:rPr>
          <w:lang w:eastAsia="en-GB"/>
        </w:rPr>
      </w:pPr>
      <w:bookmarkStart w:id="315" w:name="_Toc45893469"/>
      <w:bookmarkStart w:id="316" w:name="_Toc44712156"/>
      <w:bookmarkStart w:id="317" w:name="_Toc37267554"/>
      <w:bookmarkStart w:id="318" w:name="_Toc37260166"/>
      <w:bookmarkStart w:id="319" w:name="_Toc36817250"/>
      <w:bookmarkStart w:id="320" w:name="_Toc29811698"/>
      <w:bookmarkStart w:id="321" w:name="_Toc13080199"/>
      <w:bookmarkStart w:id="322" w:name="_Toc53185361"/>
      <w:bookmarkStart w:id="323" w:name="_Toc53185737"/>
      <w:bookmarkStart w:id="324" w:name="_Toc57820213"/>
      <w:bookmarkStart w:id="325" w:name="_Toc57821140"/>
      <w:bookmarkStart w:id="326" w:name="_Toc61183416"/>
      <w:bookmarkStart w:id="327" w:name="_Toc61183810"/>
      <w:bookmarkStart w:id="328" w:name="_Toc61184202"/>
      <w:bookmarkStart w:id="329" w:name="_Toc61184594"/>
      <w:bookmarkStart w:id="330" w:name="_Toc61184984"/>
      <w:bookmarkStart w:id="331" w:name="_Toc66386327"/>
      <w:bookmarkStart w:id="332" w:name="_Toc74583168"/>
      <w:bookmarkStart w:id="333" w:name="_Toc76541981"/>
      <w:bookmarkStart w:id="334" w:name="_Toc82449963"/>
      <w:bookmarkStart w:id="335" w:name="_Toc82450611"/>
      <w:bookmarkStart w:id="336" w:name="_Toc97737205"/>
      <w:r w:rsidRPr="0045464A">
        <w:rPr>
          <w:lang w:eastAsia="en-GB"/>
        </w:rPr>
        <w:t>6.5.2.2</w:t>
      </w:r>
      <w:r w:rsidRPr="0045464A">
        <w:rPr>
          <w:lang w:eastAsia="en-GB"/>
        </w:rPr>
        <w:tab/>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Pr>
          <w:lang w:eastAsia="en-GB"/>
        </w:rPr>
        <w:t>Minimum requirements</w:t>
      </w:r>
      <w:bookmarkEnd w:id="336"/>
    </w:p>
    <w:p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宋体" w:cs="v5.0.0"/>
          <w:lang w:eastAsia="zh-CN"/>
        </w:rPr>
        <w:t>2</w:t>
      </w:r>
      <w:r w:rsidRPr="0045464A">
        <w:rPr>
          <w:rFonts w:cs="v5.0.0"/>
          <w:lang w:eastAsia="en-GB"/>
        </w:rPr>
        <w:t>.2</w:t>
      </w:r>
      <w:r w:rsidRPr="0045464A">
        <w:rPr>
          <w:rFonts w:cs="v5.0.0"/>
          <w:lang w:eastAsia="en-GB"/>
        </w:rPr>
        <w:noBreakHyphen/>
        <w:t xml:space="preserve">1 for </w:t>
      </w:r>
      <w:r w:rsidR="0026478B" w:rsidRPr="0026478B">
        <w:rPr>
          <w:rFonts w:cs="v5.0.0"/>
          <w:i/>
          <w:iCs/>
          <w:lang w:eastAsia="en-GB"/>
        </w:rPr>
        <w:t>repeater type 1-C</w:t>
      </w:r>
      <w:r w:rsidRPr="0045464A">
        <w:rPr>
          <w:rFonts w:cs="v5.0.0"/>
          <w:lang w:eastAsia="en-GB"/>
        </w:rPr>
        <w:t xml:space="preserve"> for DL and UL for Wide Area class.</w:t>
      </w:r>
    </w:p>
    <w:p w:rsidR="00430642" w:rsidRDefault="00430642" w:rsidP="00430642">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rsidR="00430642" w:rsidRPr="00F423B0" w:rsidRDefault="00430642" w:rsidP="00430642">
      <w:pPr>
        <w:rPr>
          <w:rFonts w:cs="v5.0.0"/>
          <w:lang w:eastAsia="en-GB"/>
        </w:rPr>
      </w:pP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t>Table 6.5.</w:t>
      </w:r>
      <w:r w:rsidRPr="0045464A">
        <w:rPr>
          <w:rFonts w:ascii="Arial" w:eastAsia="宋体" w:hAnsi="Arial"/>
          <w:b/>
          <w:lang w:eastAsia="zh-CN"/>
        </w:rPr>
        <w:t>2</w:t>
      </w:r>
      <w:r w:rsidRPr="0045464A">
        <w:rPr>
          <w:rFonts w:ascii="Arial" w:hAnsi="Arial"/>
          <w:b/>
          <w:lang w:eastAsia="en-GB"/>
        </w:rPr>
        <w:t xml:space="preserve">.2-1: </w:t>
      </w:r>
      <w:r w:rsidRPr="0045464A">
        <w:rPr>
          <w:rFonts w:ascii="Arial" w:hAnsi="Arial"/>
          <w:b/>
          <w:i/>
          <w:iCs/>
          <w:lang w:eastAsia="en-GB"/>
        </w:rPr>
        <w:t>Repeater type 1-C</w:t>
      </w:r>
      <w:r w:rsidRPr="0045464A">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203"/>
        <w:gridCol w:w="2192"/>
        <w:gridCol w:w="1949"/>
        <w:gridCol w:w="2059"/>
        <w:gridCol w:w="1032"/>
      </w:tblGrid>
      <w:tr w:rsidR="00430642" w:rsidRPr="00656225"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430642" w:rsidRPr="00656225" w:rsidRDefault="0026478B" w:rsidP="0043494A">
            <w:pPr>
              <w:keepNext/>
              <w:keepLines/>
              <w:spacing w:after="0"/>
              <w:jc w:val="center"/>
              <w:rPr>
                <w:rFonts w:ascii="Arial" w:hAnsi="Arial"/>
                <w:b/>
                <w:sz w:val="18"/>
                <w:lang w:eastAsia="en-GB"/>
              </w:rPr>
            </w:pPr>
            <w:r w:rsidRPr="0026478B">
              <w:rPr>
                <w:rFonts w:ascii="Arial" w:eastAsia="宋体" w:hAnsi="Arial"/>
                <w:b/>
                <w:i/>
                <w:iCs/>
                <w:sz w:val="18"/>
                <w:lang w:eastAsia="en-GB"/>
              </w:rPr>
              <w:t>Repeater type 1-C</w:t>
            </w:r>
            <w:r w:rsidR="00430642" w:rsidRPr="0045464A">
              <w:rPr>
                <w:rFonts w:ascii="Arial" w:eastAsia="宋体"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宋体" w:hAnsi="Arial"/>
                <w:b/>
                <w:sz w:val="18"/>
                <w:lang w:eastAsia="en-GB"/>
              </w:rPr>
              <w:t>of l</w:t>
            </w:r>
            <w:r w:rsidR="00430642" w:rsidRPr="0045464A">
              <w:rPr>
                <w:rFonts w:ascii="Arial" w:eastAsia="宋体"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宋体" w:hAnsi="Arial"/>
                <w:b/>
                <w:sz w:val="18"/>
                <w:lang w:eastAsia="en-GB"/>
              </w:rPr>
              <w:t>lowest</w:t>
            </w:r>
            <w:r w:rsidRPr="00656225">
              <w:rPr>
                <w:rFonts w:ascii="Arial" w:hAnsi="Arial"/>
                <w:b/>
                <w:sz w:val="18"/>
                <w:lang w:eastAsia="en-GB"/>
              </w:rPr>
              <w:t xml:space="preserve"> or above the </w:t>
            </w:r>
            <w:r w:rsidRPr="0045464A">
              <w:rPr>
                <w:rFonts w:ascii="Arial" w:eastAsia="宋体"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rsidR="00430642" w:rsidRPr="0045464A" w:rsidRDefault="00430642" w:rsidP="0043494A">
            <w:pPr>
              <w:keepNext/>
              <w:keepLines/>
              <w:spacing w:after="0"/>
              <w:rPr>
                <w:rFonts w:ascii="Arial" w:eastAsia="宋体"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rsidTr="0043494A">
        <w:trPr>
          <w:cantSplit/>
          <w:jc w:val="center"/>
        </w:trPr>
        <w:tc>
          <w:tcPr>
            <w:tcW w:w="2203" w:type="dxa"/>
            <w:tcBorders>
              <w:top w:val="nil"/>
              <w:left w:val="single" w:sz="4" w:space="0" w:color="auto"/>
              <w:bottom w:val="nil"/>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rsidTr="0043494A">
        <w:trPr>
          <w:cantSplit/>
          <w:jc w:val="center"/>
        </w:trPr>
        <w:tc>
          <w:tcPr>
            <w:tcW w:w="2203" w:type="dxa"/>
            <w:tcBorders>
              <w:top w:val="nil"/>
              <w:left w:val="single" w:sz="4" w:space="0" w:color="auto"/>
              <w:bottom w:val="nil"/>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v5.0.0"/>
                <w:sz w:val="18"/>
                <w:lang w:eastAsia="zh-CN"/>
              </w:rPr>
            </w:pPr>
            <w:r w:rsidRPr="0045464A">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宋体"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 (Note 3)</w:t>
            </w:r>
          </w:p>
        </w:tc>
      </w:tr>
      <w:tr w:rsidR="00430642" w:rsidRPr="00656225"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45464A">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宋体"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r w:rsidRPr="0045464A">
              <w:rPr>
                <w:rFonts w:ascii="Arial" w:eastAsia="宋体" w:hAnsi="Arial" w:cs="v5.0.0"/>
                <w:sz w:val="18"/>
                <w:lang w:eastAsia="zh-CN"/>
              </w:rPr>
              <w:t xml:space="preserve"> </w:t>
            </w:r>
            <w:r w:rsidRPr="00656225">
              <w:rPr>
                <w:rFonts w:ascii="Arial" w:hAnsi="Arial" w:cs="v5.0.0"/>
                <w:sz w:val="18"/>
                <w:lang w:eastAsia="en-GB"/>
              </w:rPr>
              <w:t>(Note 3)</w:t>
            </w:r>
          </w:p>
        </w:tc>
      </w:tr>
      <w:tr w:rsidR="00430642" w:rsidRPr="00656225"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宋体" w:hAnsi="Arial"/>
                <w:i/>
                <w:sz w:val="18"/>
                <w:lang w:eastAsia="en-GB"/>
              </w:rPr>
              <w:t>lowest/highest carrier</w:t>
            </w:r>
            <w:r w:rsidRPr="00656225">
              <w:rPr>
                <w:rFonts w:ascii="Arial" w:hAnsi="Arial"/>
                <w:sz w:val="18"/>
                <w:lang w:eastAsia="en-GB"/>
              </w:rPr>
              <w:t xml:space="preserve"> transmitted on the assigned channel frequency.</w:t>
            </w:r>
          </w:p>
          <w:p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rsidR="00430642" w:rsidRPr="0045464A" w:rsidRDefault="00430642" w:rsidP="0043494A">
            <w:pPr>
              <w:keepNext/>
              <w:keepLines/>
              <w:spacing w:after="0"/>
              <w:ind w:left="851" w:hanging="851"/>
              <w:rPr>
                <w:rFonts w:ascii="Arial" w:eastAsia="宋体"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宋体" w:hAnsi="Arial"/>
                <w:sz w:val="18"/>
                <w:lang w:eastAsia="zh-CN"/>
              </w:rPr>
              <w:t>The requirements are applicable when the band is also defined for E-UTRA or UTRA</w:t>
            </w:r>
            <w:r w:rsidRPr="00656225">
              <w:rPr>
                <w:rFonts w:ascii="Arial" w:hAnsi="Arial"/>
                <w:sz w:val="18"/>
                <w:lang w:eastAsia="en-GB"/>
              </w:rPr>
              <w:t>.</w:t>
            </w:r>
          </w:p>
        </w:tc>
      </w:tr>
    </w:tbl>
    <w:p w:rsidR="00430642" w:rsidRPr="0045464A" w:rsidRDefault="00430642" w:rsidP="00430642">
      <w:pPr>
        <w:rPr>
          <w:rFonts w:eastAsia="宋体"/>
          <w:lang w:eastAsia="en-GB"/>
        </w:rPr>
      </w:pPr>
    </w:p>
    <w:p w:rsidR="00430642" w:rsidRPr="0045464A" w:rsidRDefault="00430642" w:rsidP="00430642">
      <w:pPr>
        <w:rPr>
          <w:rFonts w:cs="v5.0.0"/>
          <w:lang w:eastAsia="en-GB"/>
        </w:rPr>
      </w:pPr>
      <w:r w:rsidRPr="0045464A">
        <w:rPr>
          <w:rFonts w:cs="v5.0.0"/>
          <w:lang w:eastAsia="en-GB"/>
        </w:rPr>
        <w:t xml:space="preserve">The ACLR absolute </w:t>
      </w:r>
      <w:bookmarkStart w:id="337" w:name="_Hlk508123340"/>
      <w:r>
        <w:rPr>
          <w:rFonts w:cs="v5.0.0"/>
          <w:i/>
          <w:lang w:eastAsia="en-GB"/>
        </w:rPr>
        <w:t>minimum requirement</w:t>
      </w:r>
      <w:r w:rsidRPr="0045464A">
        <w:rPr>
          <w:rFonts w:cs="v5.0.0"/>
          <w:lang w:eastAsia="en-GB"/>
        </w:rPr>
        <w:t xml:space="preserve"> is</w:t>
      </w:r>
      <w:bookmarkEnd w:id="337"/>
      <w:r w:rsidRPr="0045464A">
        <w:rPr>
          <w:rFonts w:cs="v5.0.0"/>
          <w:lang w:eastAsia="en-GB"/>
        </w:rPr>
        <w:t xml:space="preserve"> specified in table 6.5.</w:t>
      </w:r>
      <w:r w:rsidRPr="0045464A">
        <w:rPr>
          <w:rFonts w:eastAsia="宋体" w:cs="v5.0.0"/>
          <w:lang w:eastAsia="zh-CN"/>
        </w:rPr>
        <w:t>2</w:t>
      </w:r>
      <w:r w:rsidRPr="0045464A">
        <w:rPr>
          <w:rFonts w:cs="v5.0.0"/>
          <w:lang w:eastAsia="en-GB"/>
        </w:rPr>
        <w:t>.2</w:t>
      </w:r>
      <w:r w:rsidRPr="0045464A">
        <w:rPr>
          <w:rFonts w:cs="v5.0.0"/>
          <w:lang w:eastAsia="en-GB"/>
        </w:rPr>
        <w:noBreakHyphen/>
        <w:t>2.</w:t>
      </w:r>
    </w:p>
    <w:p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宋体" w:cs="v5.0.0"/>
          <w:lang w:eastAsia="zh-CN"/>
        </w:rPr>
        <w:t>2</w:t>
      </w:r>
      <w:r w:rsidRPr="0045464A">
        <w:rPr>
          <w:rFonts w:cs="v5.0.0"/>
          <w:lang w:eastAsia="en-GB"/>
        </w:rPr>
        <w:t>.2</w:t>
      </w:r>
      <w:r w:rsidRPr="0045464A">
        <w:rPr>
          <w:rFonts w:cs="v5.0.0"/>
          <w:lang w:eastAsia="en-GB"/>
        </w:rPr>
        <w:noBreakHyphen/>
        <w:t xml:space="preserve">1a for </w:t>
      </w:r>
      <w:r w:rsidR="0026478B" w:rsidRPr="0026478B">
        <w:rPr>
          <w:rFonts w:cs="v5.0.0"/>
          <w:i/>
          <w:iCs/>
          <w:lang w:eastAsia="en-GB"/>
        </w:rPr>
        <w:t>repeater type 1-C</w:t>
      </w:r>
      <w:r w:rsidRPr="0045464A">
        <w:rPr>
          <w:rFonts w:cs="v5.0.0"/>
          <w:lang w:eastAsia="en-GB"/>
        </w:rPr>
        <w:t xml:space="preserve"> for UL Local Area.</w:t>
      </w: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lastRenderedPageBreak/>
        <w:t>Table 6.5.</w:t>
      </w:r>
      <w:r w:rsidRPr="0045464A">
        <w:rPr>
          <w:rFonts w:ascii="Arial" w:eastAsia="宋体" w:hAnsi="Arial"/>
          <w:b/>
          <w:lang w:eastAsia="zh-CN"/>
        </w:rPr>
        <w:t>2</w:t>
      </w:r>
      <w:r w:rsidRPr="0045464A">
        <w:rPr>
          <w:rFonts w:ascii="Arial" w:hAnsi="Arial"/>
          <w:b/>
          <w:lang w:eastAsia="en-GB"/>
        </w:rPr>
        <w:t xml:space="preserve">.2-1a: </w:t>
      </w:r>
      <w:r w:rsidRPr="0045464A">
        <w:rPr>
          <w:rFonts w:ascii="Arial" w:hAnsi="Arial"/>
          <w:b/>
          <w:i/>
          <w:iCs/>
          <w:lang w:eastAsia="en-GB"/>
        </w:rPr>
        <w:t>Repeater type 1-C</w:t>
      </w:r>
      <w:r w:rsidRPr="0045464A">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203"/>
        <w:gridCol w:w="2192"/>
        <w:gridCol w:w="1949"/>
        <w:gridCol w:w="2059"/>
        <w:gridCol w:w="1032"/>
      </w:tblGrid>
      <w:tr w:rsidR="00430642" w:rsidRPr="00656225"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430642" w:rsidRPr="00656225" w:rsidRDefault="0026478B" w:rsidP="0043494A">
            <w:pPr>
              <w:keepNext/>
              <w:keepLines/>
              <w:spacing w:after="0"/>
              <w:jc w:val="center"/>
              <w:rPr>
                <w:rFonts w:ascii="Arial" w:hAnsi="Arial"/>
                <w:b/>
                <w:sz w:val="18"/>
                <w:lang w:eastAsia="en-GB"/>
              </w:rPr>
            </w:pPr>
            <w:r w:rsidRPr="0026478B">
              <w:rPr>
                <w:rFonts w:ascii="Arial" w:eastAsia="宋体" w:hAnsi="Arial"/>
                <w:b/>
                <w:i/>
                <w:iCs/>
                <w:sz w:val="18"/>
                <w:lang w:eastAsia="en-GB"/>
              </w:rPr>
              <w:t>Repeater type 1-C</w:t>
            </w:r>
            <w:r w:rsidR="00430642" w:rsidRPr="0045464A">
              <w:rPr>
                <w:rFonts w:ascii="Arial" w:eastAsia="宋体"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宋体" w:hAnsi="Arial"/>
                <w:b/>
                <w:sz w:val="18"/>
                <w:lang w:eastAsia="en-GB"/>
              </w:rPr>
              <w:t>of l</w:t>
            </w:r>
            <w:r w:rsidR="00430642" w:rsidRPr="0045464A">
              <w:rPr>
                <w:rFonts w:ascii="Arial" w:eastAsia="宋体"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宋体" w:hAnsi="Arial"/>
                <w:b/>
                <w:sz w:val="18"/>
                <w:lang w:eastAsia="en-GB"/>
              </w:rPr>
              <w:t>lowest</w:t>
            </w:r>
            <w:r w:rsidRPr="00656225">
              <w:rPr>
                <w:rFonts w:ascii="Arial" w:hAnsi="Arial"/>
                <w:b/>
                <w:sz w:val="18"/>
                <w:lang w:eastAsia="en-GB"/>
              </w:rPr>
              <w:t xml:space="preserve"> or above the </w:t>
            </w:r>
            <w:r w:rsidRPr="0045464A">
              <w:rPr>
                <w:rFonts w:ascii="Arial" w:eastAsia="宋体"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rsidR="00430642" w:rsidRPr="0045464A" w:rsidRDefault="00430642" w:rsidP="0043494A">
            <w:pPr>
              <w:keepNext/>
              <w:keepLines/>
              <w:spacing w:after="0"/>
              <w:rPr>
                <w:rFonts w:ascii="Arial" w:eastAsia="宋体"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rsidTr="0043494A">
        <w:trPr>
          <w:cantSplit/>
          <w:jc w:val="center"/>
        </w:trPr>
        <w:tc>
          <w:tcPr>
            <w:tcW w:w="2203" w:type="dxa"/>
            <w:tcBorders>
              <w:top w:val="nil"/>
              <w:left w:val="single" w:sz="4" w:space="0" w:color="auto"/>
              <w:bottom w:val="nil"/>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rsidTr="0043494A">
        <w:trPr>
          <w:cantSplit/>
          <w:jc w:val="center"/>
        </w:trPr>
        <w:tc>
          <w:tcPr>
            <w:tcW w:w="2203" w:type="dxa"/>
            <w:tcBorders>
              <w:top w:val="nil"/>
              <w:left w:val="single" w:sz="4" w:space="0" w:color="auto"/>
              <w:bottom w:val="nil"/>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v5.0.0"/>
                <w:sz w:val="18"/>
                <w:lang w:eastAsia="zh-CN"/>
              </w:rPr>
            </w:pPr>
            <w:r w:rsidRPr="0045464A">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宋体"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rsidR="00430642" w:rsidRPr="0045464A" w:rsidRDefault="00430642" w:rsidP="0043494A">
            <w:pPr>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45464A">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宋体"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宋体" w:hAnsi="Arial"/>
                <w:i/>
                <w:sz w:val="18"/>
                <w:lang w:eastAsia="en-GB"/>
              </w:rPr>
              <w:t>lowest/highest carrier</w:t>
            </w:r>
            <w:r w:rsidRPr="00656225">
              <w:rPr>
                <w:rFonts w:ascii="Arial" w:hAnsi="Arial"/>
                <w:sz w:val="18"/>
                <w:lang w:eastAsia="en-GB"/>
              </w:rPr>
              <w:t xml:space="preserve"> transmitted on the assigned channel frequency.</w:t>
            </w:r>
          </w:p>
          <w:p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nominal repeater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rsidR="00430642" w:rsidRPr="0045464A" w:rsidRDefault="00430642" w:rsidP="0043494A">
            <w:pPr>
              <w:keepNext/>
              <w:keepLines/>
              <w:spacing w:after="0"/>
              <w:ind w:left="851" w:hanging="851"/>
              <w:rPr>
                <w:rFonts w:ascii="Arial" w:eastAsia="宋体"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宋体" w:hAnsi="Arial"/>
                <w:sz w:val="18"/>
                <w:lang w:eastAsia="zh-CN"/>
              </w:rPr>
              <w:t>The requirements are applicable when the band is also defined for E-UTRA or UTRA</w:t>
            </w:r>
            <w:r w:rsidRPr="00656225">
              <w:rPr>
                <w:rFonts w:ascii="Arial" w:hAnsi="Arial"/>
                <w:sz w:val="18"/>
                <w:lang w:eastAsia="en-GB"/>
              </w:rPr>
              <w:t>.</w:t>
            </w:r>
          </w:p>
        </w:tc>
      </w:tr>
    </w:tbl>
    <w:p w:rsidR="00430642" w:rsidRPr="0045464A" w:rsidRDefault="00430642" w:rsidP="00430642">
      <w:pPr>
        <w:rPr>
          <w:rFonts w:cs="v5.0.0"/>
          <w:lang w:eastAsia="en-GB"/>
        </w:rPr>
      </w:pPr>
    </w:p>
    <w:p w:rsidR="00430642" w:rsidRPr="0045464A" w:rsidRDefault="00430642" w:rsidP="00430642">
      <w:pPr>
        <w:rPr>
          <w:rFonts w:cs="v5.0.0"/>
          <w:lang w:eastAsia="en-GB"/>
        </w:rPr>
      </w:pP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t>Table 6.5.</w:t>
      </w:r>
      <w:r w:rsidRPr="0045464A">
        <w:rPr>
          <w:rFonts w:ascii="Arial" w:eastAsia="宋体" w:hAnsi="Arial"/>
          <w:b/>
          <w:lang w:eastAsia="zh-CN"/>
        </w:rPr>
        <w:t>2</w:t>
      </w:r>
      <w:r w:rsidRPr="0045464A">
        <w:rPr>
          <w:rFonts w:ascii="Arial" w:hAnsi="Arial"/>
          <w:b/>
          <w:lang w:eastAsia="en-GB"/>
        </w:rPr>
        <w:t xml:space="preserve">.2-2: </w:t>
      </w:r>
      <w:r w:rsidRPr="0045464A">
        <w:rPr>
          <w:rFonts w:ascii="Arial" w:hAnsi="Arial"/>
          <w:b/>
          <w:i/>
          <w:iCs/>
          <w:lang w:eastAsia="en-GB"/>
        </w:rPr>
        <w:t>Repeater type 1-C</w:t>
      </w:r>
      <w:r w:rsidRPr="0045464A">
        <w:rPr>
          <w:rFonts w:ascii="Arial" w:hAnsi="Arial"/>
          <w:b/>
          <w:lang w:eastAsia="en-GB"/>
        </w:rPr>
        <w:t xml:space="preserve"> ACLR absolute limit 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83"/>
        <w:gridCol w:w="3359"/>
      </w:tblGrid>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45464A">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ACLR absolute </w:t>
            </w:r>
            <w:r w:rsidRPr="00656225">
              <w:rPr>
                <w:rFonts w:ascii="Arial" w:hAnsi="Arial"/>
                <w:b/>
                <w:i/>
                <w:sz w:val="18"/>
                <w:lang w:eastAsia="en-GB"/>
              </w:rPr>
              <w:t>limit</w:t>
            </w:r>
          </w:p>
        </w:tc>
      </w:tr>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sz w:val="18"/>
                <w:lang w:eastAsia="zh-CN"/>
              </w:rPr>
            </w:pPr>
            <w:r w:rsidRPr="00656225">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-13 dBm/MHz</w:t>
            </w:r>
          </w:p>
        </w:tc>
      </w:tr>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 xml:space="preserve">Category B Wide Area </w:t>
            </w:r>
            <w:r w:rsidRPr="00656225">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-15 dBm/MHz</w:t>
            </w:r>
          </w:p>
        </w:tc>
      </w:tr>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-25 dBm/MHz</w:t>
            </w:r>
          </w:p>
        </w:tc>
      </w:tr>
      <w:tr w:rsidR="00430642" w:rsidRPr="00656225"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-32 dBm/MHz</w:t>
            </w:r>
          </w:p>
        </w:tc>
      </w:tr>
    </w:tbl>
    <w:p w:rsidR="00430642" w:rsidRPr="0045464A" w:rsidRDefault="00430642" w:rsidP="00430642">
      <w:pPr>
        <w:rPr>
          <w:lang w:eastAsia="en-GB"/>
        </w:rPr>
      </w:pPr>
    </w:p>
    <w:p w:rsidR="00430642" w:rsidRPr="0045464A" w:rsidRDefault="00430642" w:rsidP="00430642">
      <w:pPr>
        <w:rPr>
          <w:rFonts w:cs="v5.0.0"/>
          <w:lang w:eastAsia="en-GB"/>
        </w:rPr>
      </w:pPr>
      <w:bookmarkStart w:id="338"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rsidR="00430642" w:rsidRPr="0045464A" w:rsidRDefault="00430642" w:rsidP="00430642">
      <w:pPr>
        <w:keepNext/>
        <w:keepLines/>
        <w:spacing w:before="60"/>
        <w:jc w:val="center"/>
        <w:rPr>
          <w:rFonts w:ascii="Arial" w:hAnsi="Arial"/>
          <w:b/>
          <w:lang w:val="en-US" w:eastAsia="en-GB"/>
        </w:rPr>
      </w:pPr>
      <w:r w:rsidRPr="0045464A">
        <w:rPr>
          <w:rFonts w:ascii="Arial" w:hAnsi="Arial"/>
          <w:b/>
          <w:lang w:val="en-US" w:eastAsia="en-GB"/>
        </w:rPr>
        <w:lastRenderedPageBreak/>
        <w:t xml:space="preserve">Table 6.5.2.2-3: </w:t>
      </w:r>
      <w:r w:rsidR="0026478B" w:rsidRPr="0026478B">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352"/>
        <w:gridCol w:w="1520"/>
        <w:gridCol w:w="2100"/>
        <w:gridCol w:w="1208"/>
        <w:gridCol w:w="1925"/>
        <w:gridCol w:w="752"/>
      </w:tblGrid>
      <w:tr w:rsidR="00430642" w:rsidRPr="00F57FA0" w:rsidTr="0043494A">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宋体" w:hAnsi="Arial" w:cs="Arial"/>
                <w:b/>
                <w:i/>
                <w:iCs/>
                <w:sz w:val="18"/>
                <w:szCs w:val="18"/>
                <w:lang w:eastAsia="zh-CN"/>
              </w:rPr>
              <w:t>Repeater type 1-C</w:t>
            </w:r>
            <w:r w:rsidR="00430642" w:rsidRPr="00F57FA0">
              <w:rPr>
                <w:rFonts w:ascii="Arial" w:eastAsia="宋体"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宋体"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17B5" w:rsidRPr="00F57FA0">
              <w:rPr>
                <w:rFonts w:ascii="Arial" w:hAnsi="Arial" w:cs="Arial"/>
                <w:b/>
                <w:sz w:val="18"/>
                <w:szCs w:val="18"/>
                <w:lang w:eastAsia="zh-CN"/>
              </w:rPr>
              <w:t>i</w:t>
            </w:r>
            <w:r w:rsidRPr="00F57FA0">
              <w:rPr>
                <w:rFonts w:ascii="Arial" w:hAnsi="Arial" w:cs="Arial"/>
                <w:b/>
                <w:sz w:val="18"/>
                <w:szCs w:val="18"/>
                <w:lang w:eastAsia="zh-CN"/>
              </w:rPr>
              <w:t>nter</w:t>
            </w:r>
            <w:r w:rsidR="004417B5"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宋体"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宋体" w:hAnsi="Arial" w:cs="Arial"/>
                <w:b/>
                <w:sz w:val="18"/>
                <w:szCs w:val="18"/>
                <w:lang w:eastAsia="zh-CN"/>
              </w:rPr>
              <w:t xml:space="preserve">sub-block or </w:t>
            </w:r>
            <w:r w:rsidRPr="0026478B">
              <w:rPr>
                <w:rFonts w:ascii="Arial" w:eastAsia="宋体" w:hAnsi="Arial" w:cs="Arial"/>
                <w:b/>
                <w:i/>
                <w:iCs/>
                <w:sz w:val="18"/>
                <w:szCs w:val="18"/>
                <w:lang w:eastAsia="zh-CN"/>
              </w:rPr>
              <w:t>repeater type 1-C</w:t>
            </w:r>
            <w:r w:rsidR="00430642" w:rsidRPr="00F57FA0">
              <w:rPr>
                <w:rFonts w:ascii="Arial" w:eastAsia="宋体"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r w:rsidRPr="00F57FA0">
              <w:rPr>
                <w:rFonts w:ascii="Arial" w:hAnsi="Arial" w:cs="Arial"/>
                <w:sz w:val="18"/>
                <w:szCs w:val="18"/>
                <w:lang w:eastAsia="en-GB"/>
              </w:rPr>
              <w:t>min(20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 xml:space="preserve">nominal channel bandwidth </w:t>
            </w:r>
            <w:r w:rsidR="0026478B" w:rsidRPr="0026478B">
              <w:rPr>
                <w:rFonts w:ascii="Arial" w:hAnsi="Arial" w:cs="Arial" w:hint="eastAsia"/>
                <w:sz w:val="18"/>
                <w:szCs w:val="18"/>
                <w:lang w:val="en-US" w:eastAsia="zh-CN"/>
              </w:rPr>
              <w:t>≤</w:t>
            </w:r>
            <w:r w:rsidR="0026478B"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r w:rsidRPr="00F57FA0">
              <w:rPr>
                <w:rFonts w:ascii="Arial" w:hAnsi="Arial" w:cs="Arial"/>
                <w:sz w:val="18"/>
                <w:szCs w:val="18"/>
                <w:lang w:eastAsia="en-GB"/>
              </w:rPr>
              <w:t>min(100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 bandwidth configuration of the assumed adjacent channel carrier.</w:t>
            </w:r>
          </w:p>
          <w:p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rsidR="00430642" w:rsidRPr="00F57FA0" w:rsidRDefault="00430642"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3:</w:t>
            </w:r>
            <w:r w:rsidRPr="00F57FA0">
              <w:rPr>
                <w:rFonts w:ascii="Arial" w:eastAsia="宋体"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宋体" w:hAnsi="Arial" w:cs="Arial"/>
                <w:sz w:val="18"/>
                <w:szCs w:val="18"/>
                <w:lang w:eastAsia="zh-CN"/>
              </w:rPr>
              <w:t xml:space="preserve"> at the other edge of the gap is ≤ 20 MHz.</w:t>
            </w:r>
          </w:p>
          <w:p w:rsidR="00430642" w:rsidRPr="00F57FA0" w:rsidRDefault="00430642"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4:</w:t>
            </w:r>
            <w:r w:rsidRPr="00F57FA0">
              <w:rPr>
                <w:rFonts w:ascii="Arial" w:eastAsia="宋体"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宋体" w:hAnsi="Arial" w:cs="Arial"/>
                <w:sz w:val="18"/>
                <w:szCs w:val="18"/>
                <w:lang w:eastAsia="zh-CN"/>
              </w:rPr>
              <w:t xml:space="preserve"> at the other edge of the gap is &gt; 20 MHz.</w:t>
            </w:r>
          </w:p>
        </w:tc>
      </w:tr>
      <w:bookmarkEnd w:id="338"/>
    </w:tbl>
    <w:p w:rsidR="00430642" w:rsidRPr="0045464A" w:rsidRDefault="00430642" w:rsidP="00430642">
      <w:pPr>
        <w:rPr>
          <w:szCs w:val="24"/>
          <w:lang w:eastAsia="en-GB"/>
        </w:rPr>
      </w:pPr>
    </w:p>
    <w:p w:rsidR="00430642" w:rsidRPr="0045464A" w:rsidRDefault="00430642" w:rsidP="00430642">
      <w:pPr>
        <w:rPr>
          <w:lang w:eastAsia="en-GB"/>
        </w:rPr>
      </w:pPr>
      <w:r w:rsidRPr="0045464A">
        <w:rPr>
          <w:lang w:eastAsia="en-GB"/>
        </w:rPr>
        <w:t xml:space="preserve">The Cumulative Adjacent Channel Leakage power Ratio (CACLR) in a </w:t>
      </w:r>
      <w:r w:rsidRPr="0045464A">
        <w:rPr>
          <w:i/>
          <w:lang w:eastAsia="en-GB"/>
        </w:rPr>
        <w:t xml:space="preserve">gap between </w:t>
      </w:r>
      <w:r w:rsidR="00D80EA8" w:rsidRPr="00D80EA8">
        <w:rPr>
          <w:i/>
          <w:lang w:eastAsia="en-GB"/>
        </w:rPr>
        <w:t>passband</w:t>
      </w:r>
      <w:r w:rsidRPr="0045464A">
        <w:rPr>
          <w:lang w:eastAsia="en-GB"/>
        </w:rPr>
        <w:t xml:space="preserve"> or the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w:t>
      </w:r>
      <w:r w:rsidRPr="0045464A">
        <w:rPr>
          <w:lang w:eastAsia="en-GB"/>
        </w:rPr>
        <w:t xml:space="preserve"> is the ratio of:</w:t>
      </w:r>
    </w:p>
    <w:p w:rsidR="00430642" w:rsidRPr="0045464A" w:rsidRDefault="00430642" w:rsidP="00430642">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00D80EA8" w:rsidRPr="00D80EA8">
        <w:rPr>
          <w:i/>
          <w:lang w:eastAsia="en-GB"/>
        </w:rPr>
        <w:t>passband</w:t>
      </w:r>
      <w:r w:rsidRPr="0045464A">
        <w:rPr>
          <w:lang w:eastAsia="en-GB"/>
        </w:rPr>
        <w:t xml:space="preserve"> or the </w:t>
      </w:r>
      <w:r w:rsidR="004444B9">
        <w:rPr>
          <w:i/>
          <w:lang w:eastAsia="en-GB"/>
        </w:rPr>
        <w:t>i</w:t>
      </w:r>
      <w:r w:rsidR="004444B9" w:rsidRPr="0045464A">
        <w:rPr>
          <w:i/>
          <w:lang w:eastAsia="en-GB"/>
        </w:rPr>
        <w:t>nter</w:t>
      </w:r>
      <w:r w:rsidR="004444B9">
        <w:rPr>
          <w:i/>
          <w:lang w:eastAsia="en-GB"/>
        </w:rPr>
        <w:t>-</w:t>
      </w:r>
      <w:r w:rsidR="00D80EA8" w:rsidRPr="00D80EA8">
        <w:rPr>
          <w:i/>
          <w:lang w:eastAsia="en-GB"/>
        </w:rPr>
        <w:t>passband</w:t>
      </w:r>
      <w:r w:rsidRPr="0045464A">
        <w:rPr>
          <w:i/>
          <w:lang w:eastAsia="en-GB"/>
        </w:rPr>
        <w:t xml:space="preserve"> gap</w:t>
      </w:r>
      <w:r w:rsidRPr="0045464A">
        <w:rPr>
          <w:lang w:eastAsia="en-GB"/>
        </w:rPr>
        <w:t>, and</w:t>
      </w:r>
    </w:p>
    <w:p w:rsidR="00430642" w:rsidRPr="0045464A" w:rsidRDefault="00430642" w:rsidP="00430642">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edges</w:t>
      </w:r>
      <w:r w:rsidRPr="0045464A">
        <w:rPr>
          <w:lang w:eastAsia="en-GB"/>
        </w:rPr>
        <w:t>.</w:t>
      </w:r>
    </w:p>
    <w:p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宋体"/>
          <w:lang w:eastAsia="zh-CN"/>
        </w:rPr>
        <w:t>6</w:t>
      </w:r>
      <w:r w:rsidRPr="0045464A">
        <w:rPr>
          <w:lang w:eastAsia="en-GB"/>
        </w:rPr>
        <w:t>.</w:t>
      </w:r>
    </w:p>
    <w:p w:rsidR="00430642" w:rsidRPr="0045464A" w:rsidRDefault="00430642" w:rsidP="00430642">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or the </w:t>
      </w:r>
      <w:r w:rsidR="004444B9">
        <w:rPr>
          <w:rFonts w:cs="v5.0.0"/>
          <w:i/>
          <w:lang w:eastAsia="en-GB"/>
        </w:rPr>
        <w:t>i</w:t>
      </w:r>
      <w:r w:rsidRPr="0045464A">
        <w:rPr>
          <w:rFonts w:cs="v5.0.0"/>
          <w:i/>
          <w:lang w:eastAsia="en-GB"/>
        </w:rPr>
        <w:t>nter</w:t>
      </w:r>
      <w:r w:rsidR="004444B9">
        <w:rPr>
          <w:rFonts w:cs="v5.0.0"/>
          <w:i/>
          <w:lang w:eastAsia="en-GB"/>
        </w:rPr>
        <w:t>-</w:t>
      </w:r>
      <w:r w:rsidR="00D80EA8"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lastRenderedPageBreak/>
        <w:t xml:space="preserve">Table </w:t>
      </w:r>
      <w:r w:rsidRPr="0045464A">
        <w:rPr>
          <w:rFonts w:ascii="Arial" w:eastAsia="宋体" w:hAnsi="Arial"/>
          <w:b/>
          <w:lang w:eastAsia="zh-CN"/>
        </w:rPr>
        <w:t>6.5.2.2-4</w:t>
      </w:r>
      <w:r w:rsidRPr="0045464A">
        <w:rPr>
          <w:rFonts w:ascii="Arial" w:hAnsi="Arial"/>
          <w:b/>
          <w:lang w:eastAsia="en-GB"/>
        </w:rPr>
        <w:t xml:space="preserve">: </w:t>
      </w:r>
      <w:r w:rsidRPr="0045464A">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 xml:space="preserve">CACLR </w:t>
      </w:r>
      <w:r w:rsidRPr="0045464A">
        <w:rPr>
          <w:rFonts w:ascii="Arial" w:eastAsia="宋体" w:hAnsi="Arial"/>
          <w:b/>
          <w:lang w:eastAsia="zh-CN"/>
        </w:rPr>
        <w:t xml:space="preserve">limit </w:t>
      </w:r>
      <w:r w:rsidRPr="0045464A">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336"/>
        <w:gridCol w:w="1507"/>
        <w:gridCol w:w="2017"/>
        <w:gridCol w:w="1203"/>
        <w:gridCol w:w="1913"/>
        <w:gridCol w:w="881"/>
      </w:tblGrid>
      <w:tr w:rsidR="00430642" w:rsidRPr="00F57FA0"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rsidR="00430642" w:rsidRPr="00F57FA0" w:rsidRDefault="0026478B" w:rsidP="0043494A">
            <w:pPr>
              <w:keepNext/>
              <w:keepLines/>
              <w:spacing w:after="0"/>
              <w:jc w:val="center"/>
              <w:rPr>
                <w:rFonts w:ascii="Arial" w:hAnsi="Arial"/>
                <w:b/>
                <w:sz w:val="18"/>
                <w:szCs w:val="18"/>
                <w:lang w:eastAsia="zh-CN"/>
              </w:rPr>
            </w:pPr>
            <w:r w:rsidRPr="0026478B">
              <w:rPr>
                <w:rFonts w:ascii="Arial" w:eastAsia="宋体" w:hAnsi="Arial"/>
                <w:b/>
                <w:bCs/>
                <w:i/>
                <w:sz w:val="18"/>
                <w:szCs w:val="18"/>
                <w:lang w:eastAsia="zh-CN"/>
              </w:rPr>
              <w:t>Repeater type 1-C</w:t>
            </w:r>
            <w:r w:rsidR="00430642" w:rsidRPr="00F57FA0">
              <w:rPr>
                <w:rFonts w:ascii="Arial" w:eastAsia="宋体" w:hAnsi="Arial"/>
                <w:b/>
                <w:sz w:val="18"/>
                <w:szCs w:val="18"/>
                <w:lang w:eastAsia="zh-CN"/>
              </w:rPr>
              <w:t xml:space="preserve"> nominal channel bandwidth</w:t>
            </w:r>
            <w:r w:rsidR="00430642" w:rsidRPr="00F57FA0">
              <w:rPr>
                <w:rFonts w:ascii="Arial" w:hAnsi="Arial"/>
                <w:b/>
                <w:sz w:val="18"/>
                <w:szCs w:val="18"/>
                <w:lang w:eastAsia="zh-CN"/>
              </w:rPr>
              <w:t xml:space="preserve"> </w:t>
            </w:r>
            <w:r w:rsidR="00430642" w:rsidRPr="00F57FA0">
              <w:rPr>
                <w:rFonts w:ascii="Arial" w:eastAsia="宋体" w:hAnsi="Arial"/>
                <w:b/>
                <w:sz w:val="18"/>
                <w:szCs w:val="18"/>
                <w:lang w:eastAsia="zh-CN"/>
              </w:rPr>
              <w:t>of l</w:t>
            </w:r>
            <w:r w:rsidR="00430642" w:rsidRPr="00F57FA0">
              <w:rPr>
                <w:rFonts w:ascii="Arial" w:eastAsia="宋体" w:hAnsi="Arial" w:cs="Arial"/>
                <w:b/>
                <w:sz w:val="18"/>
                <w:szCs w:val="18"/>
                <w:lang w:eastAsia="zh-CN"/>
              </w:rPr>
              <w:t>owest/highest carrier</w:t>
            </w:r>
            <w:r w:rsidR="00430642" w:rsidRPr="00F57FA0">
              <w:rPr>
                <w:rFonts w:ascii="Arial" w:hAnsi="Arial"/>
                <w:b/>
                <w:sz w:val="18"/>
                <w:szCs w:val="18"/>
                <w:lang w:eastAsia="zh-CN"/>
              </w:rPr>
              <w:t xml:space="preserve"> transmitted </w:t>
            </w:r>
            <w:r w:rsidR="00430642" w:rsidRPr="00F57FA0">
              <w:rPr>
                <w:rFonts w:ascii="Arial" w:hAnsi="Arial" w:cs="Arial"/>
                <w:b/>
                <w:sz w:val="18"/>
                <w:szCs w:val="18"/>
                <w:lang w:eastAsia="zh-CN"/>
              </w:rPr>
              <w:t>BW</w:t>
            </w:r>
            <w:r w:rsidR="00430642" w:rsidRPr="00F57FA0">
              <w:rPr>
                <w:rFonts w:ascii="Arial" w:hAnsi="Arial" w:cs="Arial"/>
                <w:b/>
                <w:sz w:val="18"/>
                <w:szCs w:val="18"/>
                <w:vertAlign w:val="subscript"/>
                <w:lang w:eastAsia="zh-CN"/>
              </w:rPr>
              <w:t>Channel</w:t>
            </w:r>
            <w:r w:rsidR="00430642"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44B9" w:rsidRPr="00F57FA0">
              <w:rPr>
                <w:rFonts w:ascii="Arial" w:hAnsi="Arial" w:cs="Arial"/>
                <w:b/>
                <w:sz w:val="18"/>
                <w:szCs w:val="18"/>
                <w:lang w:eastAsia="zh-CN"/>
              </w:rPr>
              <w:t>i</w:t>
            </w:r>
            <w:r w:rsidRPr="00F57FA0">
              <w:rPr>
                <w:rFonts w:ascii="Arial" w:hAnsi="Arial" w:cs="Arial"/>
                <w:b/>
                <w:sz w:val="18"/>
                <w:szCs w:val="18"/>
                <w:lang w:eastAsia="zh-CN"/>
              </w:rPr>
              <w:t>nter</w:t>
            </w:r>
            <w:r w:rsidR="004444B9"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7759FF" w:rsidP="0043494A">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00430642" w:rsidRPr="00F57FA0">
              <w:rPr>
                <w:rFonts w:ascii="Arial" w:hAnsi="Arial"/>
                <w:b/>
                <w:sz w:val="18"/>
                <w:szCs w:val="18"/>
                <w:lang w:eastAsia="zh-CN"/>
              </w:rPr>
              <w:t xml:space="preserve"> adjacent channel centre frequency offset below or above the </w:t>
            </w:r>
            <w:r w:rsidR="00430642" w:rsidRPr="00F57FA0">
              <w:rPr>
                <w:rFonts w:ascii="Arial" w:eastAsia="宋体" w:hAnsi="Arial"/>
                <w:b/>
                <w:sz w:val="18"/>
                <w:szCs w:val="18"/>
                <w:lang w:eastAsia="zh-CN"/>
              </w:rPr>
              <w:t xml:space="preserve">sub-block or </w:t>
            </w:r>
            <w:r w:rsidRPr="00F57FA0">
              <w:rPr>
                <w:rFonts w:ascii="Arial" w:eastAsia="宋体" w:hAnsi="Arial"/>
                <w:b/>
                <w:sz w:val="18"/>
                <w:szCs w:val="18"/>
                <w:lang w:eastAsia="zh-CN"/>
              </w:rPr>
              <w:t>Repeater type 1-C</w:t>
            </w:r>
            <w:r w:rsidR="00430642" w:rsidRPr="00F57FA0">
              <w:rPr>
                <w:rFonts w:ascii="Arial" w:eastAsia="宋体" w:hAnsi="Arial"/>
                <w:b/>
                <w:sz w:val="18"/>
                <w:szCs w:val="18"/>
                <w:lang w:eastAsia="zh-CN"/>
              </w:rPr>
              <w:t xml:space="preserve"> </w:t>
            </w:r>
            <w:r w:rsidR="0026478B" w:rsidRPr="0026478B">
              <w:rPr>
                <w:rFonts w:ascii="Arial" w:eastAsia="宋体" w:hAnsi="Arial"/>
                <w:b/>
                <w:i/>
                <w:iCs/>
                <w:sz w:val="18"/>
                <w:szCs w:val="18"/>
                <w:lang w:eastAsia="zh-CN"/>
              </w:rPr>
              <w:t>p</w:t>
            </w:r>
            <w:r w:rsidR="00D80EA8" w:rsidRPr="00F57FA0">
              <w:rPr>
                <w:rFonts w:ascii="Arial" w:eastAsia="宋体" w:hAnsi="Arial"/>
                <w:b/>
                <w:i/>
                <w:sz w:val="18"/>
                <w:szCs w:val="18"/>
                <w:lang w:eastAsia="zh-CN"/>
              </w:rPr>
              <w:t>assband</w:t>
            </w:r>
            <w:r w:rsidR="00430642" w:rsidRPr="00F57FA0">
              <w:rPr>
                <w:rFonts w:ascii="Arial" w:eastAsia="宋体"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eastAsia="宋体"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eastAsia="宋体"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eastAsia="宋体"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r w:rsidRPr="00F57FA0">
              <w:rPr>
                <w:rFonts w:ascii="Arial" w:hAnsi="Arial" w:cs="Arial"/>
                <w:sz w:val="18"/>
                <w:szCs w:val="18"/>
                <w:lang w:eastAsia="en-GB"/>
              </w:rPr>
              <w:t>.</w:t>
            </w:r>
          </w:p>
          <w:p w:rsidR="00430642" w:rsidRPr="00F57FA0" w:rsidRDefault="00430642"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3:</w:t>
            </w:r>
            <w:r w:rsidRPr="00F57FA0">
              <w:rPr>
                <w:rFonts w:ascii="Arial" w:eastAsia="宋体" w:hAnsi="Arial"/>
                <w:sz w:val="18"/>
                <w:szCs w:val="18"/>
                <w:lang w:eastAsia="zh-CN"/>
              </w:rPr>
              <w:tab/>
              <w:t xml:space="preserve">Applicable in case the </w:t>
            </w:r>
            <w:r w:rsidRPr="00F57FA0">
              <w:rPr>
                <w:rFonts w:ascii="Arial" w:eastAsia="宋体" w:hAnsi="Arial"/>
                <w:i/>
                <w:iCs/>
                <w:sz w:val="18"/>
                <w:szCs w:val="18"/>
                <w:lang w:eastAsia="zh-CN"/>
              </w:rPr>
              <w:t>repeater type 1-C</w:t>
            </w:r>
            <w:r w:rsidRPr="00F57FA0">
              <w:rPr>
                <w:rFonts w:ascii="Arial" w:eastAsia="宋体" w:hAnsi="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宋体" w:hAnsi="Arial"/>
                <w:sz w:val="18"/>
                <w:szCs w:val="18"/>
                <w:lang w:eastAsia="zh-CN"/>
              </w:rPr>
              <w:t xml:space="preserve"> at the other edge of the gap is </w:t>
            </w:r>
            <w:r w:rsidRPr="00F57FA0">
              <w:rPr>
                <w:rFonts w:ascii="Arial" w:eastAsia="宋体" w:hAnsi="Arial" w:cs="Arial"/>
                <w:sz w:val="18"/>
                <w:szCs w:val="18"/>
                <w:lang w:eastAsia="zh-CN"/>
              </w:rPr>
              <w:t>≤</w:t>
            </w:r>
            <w:r w:rsidRPr="00F57FA0">
              <w:rPr>
                <w:rFonts w:ascii="Arial" w:eastAsia="宋体" w:hAnsi="Arial"/>
                <w:sz w:val="18"/>
                <w:szCs w:val="18"/>
                <w:lang w:eastAsia="zh-CN"/>
              </w:rPr>
              <w:t xml:space="preserve"> 20 MHz.</w:t>
            </w:r>
          </w:p>
          <w:p w:rsidR="00430642" w:rsidRPr="00F57FA0" w:rsidRDefault="00430642"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4:</w:t>
            </w:r>
            <w:r w:rsidRPr="00F57FA0">
              <w:rPr>
                <w:rFonts w:ascii="Arial" w:eastAsia="宋体" w:hAnsi="Arial"/>
                <w:sz w:val="18"/>
                <w:szCs w:val="18"/>
                <w:lang w:eastAsia="zh-CN"/>
              </w:rPr>
              <w:tab/>
              <w:t xml:space="preserve">Applicable in case the </w:t>
            </w:r>
            <w:r w:rsidRPr="00F57FA0">
              <w:rPr>
                <w:rFonts w:ascii="Arial" w:eastAsia="宋体" w:hAnsi="Arial"/>
                <w:i/>
                <w:iCs/>
                <w:sz w:val="18"/>
                <w:szCs w:val="18"/>
                <w:lang w:eastAsia="zh-CN"/>
              </w:rPr>
              <w:t xml:space="preserve">repeater type 1-C </w:t>
            </w:r>
            <w:r w:rsidR="00D80EA8" w:rsidRPr="00F57FA0">
              <w:rPr>
                <w:rFonts w:ascii="Arial" w:eastAsia="宋体" w:hAnsi="Arial"/>
                <w:i/>
                <w:iCs/>
                <w:sz w:val="18"/>
                <w:szCs w:val="18"/>
                <w:lang w:eastAsia="zh-CN"/>
              </w:rPr>
              <w:t>passband</w:t>
            </w:r>
            <w:r w:rsidRPr="00F57FA0">
              <w:rPr>
                <w:rFonts w:ascii="Arial" w:eastAsia="宋体" w:hAnsi="Arial"/>
                <w:sz w:val="18"/>
                <w:szCs w:val="18"/>
                <w:lang w:eastAsia="zh-CN"/>
              </w:rPr>
              <w:t xml:space="preserve"> at the other edge of the gap is &gt; 20MHz.</w:t>
            </w:r>
          </w:p>
        </w:tc>
      </w:tr>
    </w:tbl>
    <w:p w:rsidR="00430642" w:rsidRPr="0045464A" w:rsidRDefault="00430642" w:rsidP="00430642">
      <w:pPr>
        <w:rPr>
          <w:rFonts w:cs="v5.0.0"/>
          <w:lang w:eastAsia="en-GB"/>
        </w:rPr>
      </w:pPr>
    </w:p>
    <w:p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lastRenderedPageBreak/>
        <w:t xml:space="preserve">Table </w:t>
      </w:r>
      <w:r w:rsidRPr="0045464A">
        <w:rPr>
          <w:rFonts w:ascii="Arial" w:eastAsia="宋体" w:hAnsi="Arial"/>
          <w:b/>
          <w:lang w:eastAsia="zh-CN"/>
        </w:rPr>
        <w:t>6.5.2.2-4</w:t>
      </w:r>
      <w:r w:rsidRPr="0045464A">
        <w:rPr>
          <w:rFonts w:ascii="Arial" w:hAnsi="Arial"/>
          <w:b/>
          <w:lang w:eastAsia="en-GB"/>
        </w:rPr>
        <w:t xml:space="preserve">a: </w:t>
      </w:r>
      <w:r w:rsidRPr="0045464A">
        <w:rPr>
          <w:rFonts w:ascii="Arial" w:hAnsi="Arial"/>
          <w:b/>
          <w:i/>
          <w:iCs/>
          <w:lang w:eastAsia="en-GB"/>
        </w:rPr>
        <w:t>Repeater type 1-C C</w:t>
      </w:r>
      <w:r w:rsidRPr="0045464A">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336"/>
        <w:gridCol w:w="1507"/>
        <w:gridCol w:w="2017"/>
        <w:gridCol w:w="1203"/>
        <w:gridCol w:w="1913"/>
        <w:gridCol w:w="881"/>
      </w:tblGrid>
      <w:tr w:rsidR="00430642" w:rsidRPr="00F57FA0"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宋体" w:hAnsi="Arial" w:cs="Arial"/>
                <w:b/>
                <w:i/>
                <w:iCs/>
                <w:sz w:val="18"/>
                <w:szCs w:val="18"/>
                <w:lang w:eastAsia="zh-CN"/>
              </w:rPr>
              <w:t>Repeater type 1-C</w:t>
            </w:r>
            <w:r w:rsidR="00430642" w:rsidRPr="00F57FA0">
              <w:rPr>
                <w:rFonts w:ascii="Arial" w:eastAsia="宋体"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宋体"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26478B" w:rsidRPr="0026478B">
              <w:rPr>
                <w:rFonts w:ascii="Arial" w:hAnsi="Arial" w:cs="Arial"/>
                <w:b/>
                <w:i/>
                <w:iCs/>
                <w:sz w:val="18"/>
                <w:szCs w:val="18"/>
                <w:lang w:eastAsia="zh-CN"/>
              </w:rPr>
              <w:t>inter-</w:t>
            </w:r>
            <w:r w:rsidR="00D80EA8"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26478B" w:rsidP="0043494A">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宋体" w:hAnsi="Arial" w:cs="Arial"/>
                <w:b/>
                <w:sz w:val="18"/>
                <w:szCs w:val="18"/>
                <w:lang w:eastAsia="zh-CN"/>
              </w:rPr>
              <w:t xml:space="preserve">sub-block or </w:t>
            </w:r>
            <w:r w:rsidRPr="0026478B">
              <w:rPr>
                <w:rFonts w:ascii="Arial" w:eastAsia="宋体" w:hAnsi="Arial" w:cs="Arial"/>
                <w:b/>
                <w:i/>
                <w:iCs/>
                <w:sz w:val="18"/>
                <w:szCs w:val="18"/>
                <w:lang w:eastAsia="zh-CN"/>
              </w:rPr>
              <w:t>Repeater type 1-C</w:t>
            </w:r>
            <w:r w:rsidR="00430642" w:rsidRPr="00F57FA0">
              <w:rPr>
                <w:rFonts w:ascii="Arial" w:eastAsia="宋体" w:hAnsi="Arial" w:cs="Arial"/>
                <w:b/>
                <w:sz w:val="18"/>
                <w:szCs w:val="18"/>
                <w:lang w:eastAsia="zh-CN"/>
              </w:rPr>
              <w:t xml:space="preserve"> </w:t>
            </w:r>
            <w:r w:rsidRPr="0026478B">
              <w:rPr>
                <w:rFonts w:ascii="Arial" w:eastAsia="宋体" w:hAnsi="Arial" w:cs="Arial"/>
                <w:b/>
                <w:i/>
                <w:iCs/>
                <w:sz w:val="18"/>
                <w:szCs w:val="18"/>
                <w:lang w:eastAsia="zh-CN"/>
              </w:rPr>
              <w:t>p</w:t>
            </w:r>
            <w:r w:rsidR="00D80EA8" w:rsidRPr="00F57FA0">
              <w:rPr>
                <w:rFonts w:ascii="Arial" w:eastAsia="宋体" w:hAnsi="Arial" w:cs="Arial"/>
                <w:b/>
                <w:i/>
                <w:sz w:val="18"/>
                <w:szCs w:val="18"/>
                <w:lang w:eastAsia="zh-CN"/>
              </w:rPr>
              <w:t>assband</w:t>
            </w:r>
            <w:r w:rsidR="00430642" w:rsidRPr="00F57FA0">
              <w:rPr>
                <w:rFonts w:ascii="Arial" w:eastAsia="宋体"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430642"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60</w:t>
            </w:r>
            <w:r w:rsidR="0097675B" w:rsidRPr="00F57FA0">
              <w:rPr>
                <w:rFonts w:ascii="Arial" w:hAnsi="Arial" w:cs="Arial"/>
                <w:sz w:val="18"/>
                <w:szCs w:val="18"/>
                <w:lang w:eastAsia="zh-CN"/>
              </w:rPr>
              <w:t xml:space="preserve"> </w:t>
            </w:r>
            <w:r w:rsidRPr="00F57FA0">
              <w:rPr>
                <w:rFonts w:ascii="Arial" w:hAnsi="Arial" w:cs="Arial"/>
                <w:sz w:val="18"/>
                <w:szCs w:val="18"/>
                <w:lang w:val="en-US" w:eastAsia="en-GB"/>
              </w:rPr>
              <w:t>(Note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430642" w:rsidRPr="00F57FA0" w:rsidRDefault="00430642" w:rsidP="0043494A">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rsidR="00430642" w:rsidRPr="00F57FA0" w:rsidRDefault="00430642"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3:</w:t>
            </w:r>
            <w:r w:rsidRPr="00F57FA0">
              <w:rPr>
                <w:rFonts w:ascii="Arial" w:eastAsia="宋体" w:hAnsi="Arial" w:cs="Arial"/>
                <w:sz w:val="18"/>
                <w:szCs w:val="18"/>
                <w:lang w:eastAsia="zh-CN"/>
              </w:rPr>
              <w:tab/>
              <w:t xml:space="preserve">Applicable in case the </w:t>
            </w:r>
            <w:r w:rsidRPr="00F57FA0">
              <w:rPr>
                <w:rFonts w:ascii="Arial" w:eastAsia="宋体" w:hAnsi="Arial" w:cs="Arial"/>
                <w:i/>
                <w:iCs/>
                <w:sz w:val="18"/>
                <w:szCs w:val="18"/>
                <w:lang w:eastAsia="zh-CN"/>
              </w:rPr>
              <w:t>repeater type 1-C</w:t>
            </w:r>
            <w:r w:rsidRPr="00F57FA0">
              <w:rPr>
                <w:rFonts w:ascii="Arial" w:eastAsia="宋体" w:hAnsi="Arial" w:cs="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宋体" w:hAnsi="Arial" w:cs="Arial"/>
                <w:sz w:val="18"/>
                <w:szCs w:val="18"/>
                <w:lang w:eastAsia="zh-CN"/>
              </w:rPr>
              <w:t xml:space="preserve"> at the other edge of the gap is ≤ 20 MHz.</w:t>
            </w:r>
          </w:p>
          <w:p w:rsidR="00430642" w:rsidRPr="00F57FA0" w:rsidRDefault="00430642"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4:</w:t>
            </w:r>
            <w:r w:rsidRPr="00F57FA0">
              <w:rPr>
                <w:rFonts w:ascii="Arial" w:eastAsia="宋体" w:hAnsi="Arial" w:cs="Arial"/>
                <w:sz w:val="18"/>
                <w:szCs w:val="18"/>
                <w:lang w:eastAsia="zh-CN"/>
              </w:rPr>
              <w:tab/>
              <w:t xml:space="preserve">Applicable in case the </w:t>
            </w:r>
            <w:r w:rsidRPr="00F57FA0">
              <w:rPr>
                <w:rFonts w:ascii="Arial" w:eastAsia="宋体" w:hAnsi="Arial" w:cs="Arial"/>
                <w:i/>
                <w:iCs/>
                <w:sz w:val="18"/>
                <w:szCs w:val="18"/>
                <w:lang w:eastAsia="zh-CN"/>
              </w:rPr>
              <w:t xml:space="preserve">repeater type 1-C </w:t>
            </w:r>
            <w:r w:rsidR="00D80EA8" w:rsidRPr="00F57FA0">
              <w:rPr>
                <w:rFonts w:ascii="Arial" w:hAnsi="Arial" w:cs="Arial"/>
                <w:i/>
                <w:sz w:val="18"/>
                <w:szCs w:val="18"/>
                <w:lang w:eastAsia="en-GB"/>
              </w:rPr>
              <w:t>passband</w:t>
            </w:r>
            <w:r w:rsidRPr="00F57FA0">
              <w:rPr>
                <w:rFonts w:ascii="Arial" w:eastAsia="宋体" w:hAnsi="Arial" w:cs="Arial"/>
                <w:sz w:val="18"/>
                <w:szCs w:val="18"/>
                <w:lang w:eastAsia="zh-CN"/>
              </w:rPr>
              <w:t xml:space="preserve"> at the other edge of the gap is &gt; 20 MHz.</w:t>
            </w:r>
          </w:p>
        </w:tc>
      </w:tr>
    </w:tbl>
    <w:p w:rsidR="00430642" w:rsidRPr="0045464A" w:rsidRDefault="00430642" w:rsidP="00430642">
      <w:pPr>
        <w:rPr>
          <w:rFonts w:cs="v5.0.0"/>
          <w:lang w:eastAsia="en-GB"/>
        </w:rPr>
      </w:pPr>
    </w:p>
    <w:p w:rsidR="00430642" w:rsidRPr="0045464A" w:rsidRDefault="00430642" w:rsidP="00430642">
      <w:pPr>
        <w:rPr>
          <w:rFonts w:cs="v5.0.0"/>
          <w:lang w:eastAsia="en-GB"/>
        </w:rPr>
      </w:pPr>
      <w:r w:rsidRPr="0045464A">
        <w:rPr>
          <w:rFonts w:cs="v5.0.0"/>
          <w:lang w:eastAsia="en-GB"/>
        </w:rPr>
        <w:t xml:space="preserve">The </w:t>
      </w:r>
      <w:r w:rsidRPr="0045464A">
        <w:rPr>
          <w:rFonts w:eastAsia="宋体"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宋体" w:cs="v5.0.0"/>
          <w:lang w:eastAsia="zh-CN"/>
        </w:rPr>
        <w:t>2</w:t>
      </w:r>
      <w:r w:rsidRPr="0045464A">
        <w:rPr>
          <w:rFonts w:cs="v5.0.0"/>
          <w:lang w:eastAsia="en-GB"/>
        </w:rPr>
        <w:t>.2</w:t>
      </w:r>
      <w:r w:rsidRPr="0045464A">
        <w:rPr>
          <w:rFonts w:cs="v5.0.0"/>
          <w:lang w:eastAsia="en-GB"/>
        </w:rPr>
        <w:noBreakHyphen/>
        <w:t>5.</w:t>
      </w:r>
    </w:p>
    <w:p w:rsidR="00430642" w:rsidRPr="0045464A" w:rsidRDefault="00430642" w:rsidP="00430642">
      <w:pPr>
        <w:keepNext/>
        <w:keepLines/>
        <w:spacing w:before="60"/>
        <w:jc w:val="center"/>
        <w:rPr>
          <w:rFonts w:ascii="Arial" w:eastAsia="宋体" w:hAnsi="Arial"/>
          <w:b/>
          <w:lang w:eastAsia="zh-CN"/>
        </w:rPr>
      </w:pPr>
      <w:r w:rsidRPr="0045464A">
        <w:rPr>
          <w:rFonts w:ascii="Arial" w:hAnsi="Arial"/>
          <w:b/>
          <w:lang w:eastAsia="en-GB"/>
        </w:rPr>
        <w:t>Table 6.5.</w:t>
      </w:r>
      <w:r w:rsidRPr="0045464A">
        <w:rPr>
          <w:rFonts w:ascii="Arial" w:eastAsia="宋体" w:hAnsi="Arial"/>
          <w:b/>
          <w:lang w:eastAsia="zh-CN"/>
        </w:rPr>
        <w:t>2</w:t>
      </w:r>
      <w:r w:rsidRPr="0045464A">
        <w:rPr>
          <w:rFonts w:ascii="Arial" w:hAnsi="Arial"/>
          <w:b/>
          <w:lang w:eastAsia="en-GB"/>
        </w:rPr>
        <w:t xml:space="preserve">.2-5: </w:t>
      </w:r>
      <w:r w:rsidRPr="0045464A">
        <w:rPr>
          <w:rFonts w:ascii="Arial" w:hAnsi="Arial"/>
          <w:b/>
          <w:i/>
          <w:iCs/>
          <w:lang w:eastAsia="en-GB"/>
        </w:rPr>
        <w:t>Repeater type 1-C</w:t>
      </w:r>
      <w:r w:rsidRPr="0045464A">
        <w:rPr>
          <w:rFonts w:ascii="Arial" w:hAnsi="Arial"/>
          <w:b/>
          <w:lang w:eastAsia="en-GB"/>
        </w:rPr>
        <w:t xml:space="preserve"> </w:t>
      </w:r>
      <w:r w:rsidRPr="0045464A">
        <w:rPr>
          <w:rFonts w:ascii="Arial" w:eastAsia="宋体" w:hAnsi="Arial"/>
          <w:b/>
          <w:lang w:val="en-US" w:eastAsia="zh-CN"/>
        </w:rPr>
        <w:t>C</w:t>
      </w:r>
      <w:r w:rsidRPr="0045464A">
        <w:rPr>
          <w:rFonts w:ascii="Arial" w:hAnsi="Arial"/>
          <w:b/>
          <w:lang w:eastAsia="en-GB"/>
        </w:rPr>
        <w:t xml:space="preserve">ACLR absolute </w:t>
      </w:r>
      <w:r w:rsidRPr="0045464A">
        <w:rPr>
          <w:rFonts w:ascii="Arial" w:hAnsi="Arial"/>
          <w:b/>
          <w:i/>
          <w:iCs/>
          <w:lang w:eastAsia="en-GB"/>
        </w:rPr>
        <w:t xml:space="preserve">limit </w:t>
      </w:r>
      <w:r w:rsidRPr="0045464A">
        <w:rPr>
          <w:rFonts w:ascii="Arial" w:hAnsi="Arial"/>
          <w:b/>
          <w:lang w:eastAsia="en-GB"/>
        </w:rPr>
        <w:t>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84"/>
        <w:gridCol w:w="3361"/>
      </w:tblGrid>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656225" w:rsidRDefault="0026478B" w:rsidP="0043494A">
            <w:pPr>
              <w:keepNext/>
              <w:keepLines/>
              <w:spacing w:after="0"/>
              <w:jc w:val="center"/>
              <w:rPr>
                <w:rFonts w:ascii="Arial" w:hAnsi="Arial" w:cs="v5.0.0"/>
                <w:b/>
                <w:sz w:val="18"/>
                <w:lang w:eastAsia="en-GB"/>
              </w:rPr>
            </w:pPr>
            <w:r w:rsidRPr="0026478B">
              <w:rPr>
                <w:rFonts w:ascii="Arial" w:eastAsia="宋体" w:hAnsi="Arial" w:cs="v5.0.0"/>
                <w:b/>
                <w:i/>
                <w:iCs/>
                <w:sz w:val="18"/>
                <w:lang w:eastAsia="en-GB"/>
              </w:rPr>
              <w:t>Repeater type 1-C</w:t>
            </w:r>
            <w:r w:rsidR="00430642" w:rsidRPr="0045464A">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b/>
                <w:sz w:val="18"/>
                <w:lang w:eastAsia="en-GB"/>
              </w:rPr>
            </w:pPr>
            <w:r w:rsidRPr="0045464A">
              <w:rPr>
                <w:rFonts w:ascii="Arial" w:eastAsia="宋体"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rsidR="00430642" w:rsidRPr="0045464A" w:rsidRDefault="00430642" w:rsidP="00430642">
      <w:pPr>
        <w:rPr>
          <w:szCs w:val="24"/>
          <w:lang w:eastAsia="en-GB"/>
        </w:rPr>
      </w:pPr>
    </w:p>
    <w:p w:rsidR="00430642" w:rsidRPr="0045464A" w:rsidRDefault="00430642" w:rsidP="00430642">
      <w:pPr>
        <w:keepNext/>
        <w:keepLines/>
        <w:spacing w:before="60"/>
        <w:jc w:val="center"/>
        <w:rPr>
          <w:rFonts w:ascii="Arial" w:hAnsi="Arial"/>
          <w:b/>
          <w:lang w:eastAsia="en-GB"/>
        </w:rPr>
      </w:pPr>
      <w:r w:rsidRPr="0045464A">
        <w:rPr>
          <w:rFonts w:ascii="Arial" w:hAnsi="Arial"/>
          <w:b/>
          <w:lang w:eastAsia="en-GB"/>
        </w:rPr>
        <w:t>Table 6.5.2.2-</w:t>
      </w:r>
      <w:r w:rsidRPr="0045464A">
        <w:rPr>
          <w:rFonts w:ascii="Arial" w:eastAsia="宋体" w:hAnsi="Arial"/>
          <w:b/>
          <w:lang w:eastAsia="zh-CN"/>
        </w:rPr>
        <w:t>6</w:t>
      </w:r>
      <w:r w:rsidRPr="0045464A">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96"/>
        <w:gridCol w:w="3824"/>
      </w:tblGrid>
      <w:tr w:rsidR="00430642" w:rsidRPr="00656225"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v5.0.0"/>
                <w:b/>
                <w:sz w:val="18"/>
                <w:lang w:eastAsia="en-GB"/>
              </w:rPr>
            </w:pPr>
            <w:r w:rsidRPr="0045464A">
              <w:rPr>
                <w:rFonts w:ascii="Arial" w:eastAsia="宋体" w:hAnsi="Arial" w:cs="v5.0.0"/>
                <w:b/>
                <w:sz w:val="18"/>
                <w:lang w:eastAsia="en-GB"/>
              </w:rPr>
              <w:t xml:space="preserve">RAT of the carrier adjacent to the </w:t>
            </w:r>
            <w:r w:rsidRPr="0045464A">
              <w:rPr>
                <w:rFonts w:ascii="Arial" w:eastAsia="宋体" w:hAnsi="Arial" w:cs="v5.0.0"/>
                <w:b/>
                <w:i/>
                <w:sz w:val="18"/>
                <w:lang w:eastAsia="en-GB"/>
              </w:rPr>
              <w:t>sub-block</w:t>
            </w:r>
            <w:r w:rsidRPr="0045464A">
              <w:rPr>
                <w:rFonts w:ascii="Arial" w:eastAsia="宋体" w:hAnsi="Arial" w:cs="v5.0.0"/>
                <w:b/>
                <w:sz w:val="18"/>
                <w:lang w:eastAsia="en-GB"/>
              </w:rPr>
              <w:t xml:space="preserve"> or </w:t>
            </w:r>
            <w:r w:rsidR="004444B9">
              <w:rPr>
                <w:rFonts w:ascii="Arial" w:eastAsia="宋体" w:hAnsi="Arial" w:cs="v5.0.0"/>
                <w:b/>
                <w:i/>
                <w:sz w:val="18"/>
                <w:lang w:eastAsia="en-GB"/>
              </w:rPr>
              <w:t>i</w:t>
            </w:r>
            <w:r w:rsidRPr="0045464A">
              <w:rPr>
                <w:rFonts w:ascii="Arial" w:eastAsia="宋体" w:hAnsi="Arial" w:cs="v5.0.0"/>
                <w:b/>
                <w:i/>
                <w:sz w:val="18"/>
                <w:lang w:eastAsia="en-GB"/>
              </w:rPr>
              <w:t>nter</w:t>
            </w:r>
            <w:r w:rsidR="004444B9">
              <w:rPr>
                <w:rFonts w:ascii="Arial" w:eastAsia="宋体" w:hAnsi="Arial" w:cs="v5.0.0"/>
                <w:b/>
                <w:i/>
                <w:sz w:val="18"/>
                <w:lang w:eastAsia="en-GB"/>
              </w:rPr>
              <w:t>-</w:t>
            </w:r>
            <w:r w:rsidR="00D80EA8" w:rsidRPr="00D80EA8">
              <w:rPr>
                <w:rFonts w:ascii="Arial" w:eastAsia="宋体" w:hAnsi="Arial" w:cs="v5.0.0"/>
                <w:b/>
                <w:i/>
                <w:sz w:val="18"/>
                <w:lang w:eastAsia="en-GB"/>
              </w:rPr>
              <w:t>passband</w:t>
            </w:r>
            <w:r w:rsidRPr="0045464A">
              <w:rPr>
                <w:rFonts w:ascii="Arial" w:eastAsia="宋体" w:hAnsi="Arial" w:cs="v5.0.0"/>
                <w:b/>
                <w:i/>
                <w:sz w:val="18"/>
                <w:lang w:eastAsia="en-GB"/>
              </w:rPr>
              <w:t xml:space="preserve"> gap</w:t>
            </w:r>
            <w:r w:rsidRPr="0045464A">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30642" w:rsidRPr="00656225"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430642" w:rsidRPr="0045464A" w:rsidRDefault="00430642" w:rsidP="0043494A">
            <w:pPr>
              <w:keepNext/>
              <w:keepLines/>
              <w:spacing w:after="0"/>
              <w:jc w:val="center"/>
              <w:rPr>
                <w:rFonts w:ascii="Arial" w:eastAsia="宋体" w:hAnsi="Arial" w:cs="Arial"/>
                <w:sz w:val="18"/>
                <w:lang w:eastAsia="en-GB"/>
              </w:rPr>
            </w:pPr>
            <w:r w:rsidRPr="0045464A">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rsidR="00430642" w:rsidRPr="00656225" w:rsidRDefault="00430642" w:rsidP="0043494A">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rsidR="006E7DAA" w:rsidRPr="0045464A" w:rsidRDefault="006E7DAA" w:rsidP="006E7DAA">
      <w:pPr>
        <w:keepNext/>
        <w:keepLines/>
        <w:spacing w:before="120"/>
        <w:ind w:left="1134" w:hanging="1134"/>
        <w:outlineLvl w:val="2"/>
        <w:rPr>
          <w:rFonts w:ascii="Arial" w:hAnsi="Arial"/>
          <w:sz w:val="28"/>
          <w:lang w:eastAsia="en-GB"/>
        </w:rPr>
      </w:pPr>
      <w:bookmarkStart w:id="339" w:name="_Toc45893472"/>
      <w:bookmarkStart w:id="340" w:name="_Toc44712159"/>
      <w:bookmarkStart w:id="341" w:name="_Toc37267557"/>
      <w:bookmarkStart w:id="342" w:name="_Toc37260169"/>
      <w:bookmarkStart w:id="343" w:name="_Toc36817253"/>
      <w:bookmarkStart w:id="344" w:name="_Toc29811701"/>
      <w:bookmarkStart w:id="345" w:name="_Toc21127492"/>
      <w:bookmarkStart w:id="346" w:name="_Toc53185363"/>
      <w:bookmarkStart w:id="347" w:name="_Toc53185739"/>
      <w:bookmarkStart w:id="348" w:name="_Toc57820215"/>
      <w:bookmarkStart w:id="349" w:name="_Toc57821142"/>
      <w:bookmarkStart w:id="350" w:name="_Toc61183418"/>
      <w:bookmarkStart w:id="351" w:name="_Toc61183812"/>
      <w:bookmarkStart w:id="352" w:name="_Toc61184204"/>
      <w:bookmarkStart w:id="353" w:name="_Toc61184596"/>
      <w:bookmarkStart w:id="354" w:name="_Toc61184986"/>
      <w:bookmarkStart w:id="355" w:name="_Toc66386329"/>
      <w:bookmarkStart w:id="356" w:name="_Toc74583170"/>
      <w:bookmarkStart w:id="357" w:name="_Toc76541983"/>
      <w:bookmarkStart w:id="358" w:name="_Toc82449965"/>
      <w:bookmarkStart w:id="359" w:name="_Toc82450613"/>
      <w:r w:rsidRPr="0045464A">
        <w:rPr>
          <w:rFonts w:ascii="Arial" w:hAnsi="Arial"/>
          <w:sz w:val="28"/>
          <w:lang w:eastAsia="en-GB"/>
        </w:rPr>
        <w:t>6.5.3</w:t>
      </w:r>
      <w:r w:rsidRPr="0045464A">
        <w:rPr>
          <w:rFonts w:ascii="Arial" w:hAnsi="Arial"/>
          <w:sz w:val="28"/>
          <w:lang w:eastAsia="en-GB"/>
        </w:rPr>
        <w:tab/>
        <w:t>Operating band unwanted emissions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45464A">
        <w:rPr>
          <w:rFonts w:ascii="Arial" w:hAnsi="Arial"/>
          <w:sz w:val="28"/>
          <w:lang w:eastAsia="en-GB"/>
        </w:rPr>
        <w:tab/>
      </w:r>
    </w:p>
    <w:p w:rsidR="00E14C6B" w:rsidRDefault="006E7DAA">
      <w:pPr>
        <w:pStyle w:val="40"/>
        <w:rPr>
          <w:lang w:eastAsia="en-GB"/>
        </w:rPr>
      </w:pPr>
      <w:bookmarkStart w:id="360" w:name="_Toc45893473"/>
      <w:bookmarkStart w:id="361" w:name="_Toc44712160"/>
      <w:bookmarkStart w:id="362" w:name="_Toc37267558"/>
      <w:bookmarkStart w:id="363" w:name="_Toc37260170"/>
      <w:bookmarkStart w:id="364" w:name="_Toc36817254"/>
      <w:bookmarkStart w:id="365" w:name="_Toc29811702"/>
      <w:bookmarkStart w:id="366" w:name="_Toc21127493"/>
      <w:bookmarkStart w:id="367" w:name="_Toc53185364"/>
      <w:bookmarkStart w:id="368" w:name="_Toc53185740"/>
      <w:bookmarkStart w:id="369" w:name="_Toc57820216"/>
      <w:bookmarkStart w:id="370" w:name="_Toc57821143"/>
      <w:bookmarkStart w:id="371" w:name="_Toc61183419"/>
      <w:bookmarkStart w:id="372" w:name="_Toc61183813"/>
      <w:bookmarkStart w:id="373" w:name="_Toc61184205"/>
      <w:bookmarkStart w:id="374" w:name="_Toc61184597"/>
      <w:bookmarkStart w:id="375" w:name="_Toc61184987"/>
      <w:bookmarkStart w:id="376" w:name="_Toc66386330"/>
      <w:bookmarkStart w:id="377" w:name="_Toc74583171"/>
      <w:bookmarkStart w:id="378" w:name="_Toc76541984"/>
      <w:bookmarkStart w:id="379" w:name="_Toc82449966"/>
      <w:bookmarkStart w:id="380" w:name="_Toc82450614"/>
      <w:bookmarkStart w:id="381" w:name="_Toc97737206"/>
      <w:r w:rsidRPr="0045464A">
        <w:rPr>
          <w:lang w:eastAsia="en-GB"/>
        </w:rPr>
        <w:t>6.5.3.1</w:t>
      </w:r>
      <w:r w:rsidRPr="0045464A">
        <w:rPr>
          <w:lang w:eastAsia="en-GB"/>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6E7DAA" w:rsidRPr="0045464A" w:rsidRDefault="006E7DAA" w:rsidP="006E7DAA">
      <w:pPr>
        <w:rPr>
          <w:rFonts w:cs="v5.0.0"/>
          <w:lang w:eastAsia="en-GB"/>
        </w:rPr>
      </w:pPr>
      <w:r w:rsidRPr="0045464A">
        <w:rPr>
          <w:lang w:eastAsia="en-GB"/>
        </w:rPr>
        <w:t xml:space="preserve">Unless otherwise stated, the </w:t>
      </w:r>
      <w:r w:rsidRPr="0045464A">
        <w:rPr>
          <w:rFonts w:eastAsia="宋体"/>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rFonts w:eastAsia="宋体"/>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rsidR="006E7DAA" w:rsidRPr="0045464A" w:rsidRDefault="006E7DAA" w:rsidP="006E7DAA">
      <w:pPr>
        <w:rPr>
          <w:rFonts w:eastAsia="宋体"/>
          <w:lang w:eastAsia="zh-CN"/>
        </w:rPr>
      </w:pPr>
      <w:r w:rsidRPr="0045464A">
        <w:rPr>
          <w:lang w:eastAsia="en-GB"/>
        </w:rPr>
        <w:t xml:space="preserve">Unless otherwise stated, the </w:t>
      </w:r>
      <w:r w:rsidRPr="0045464A">
        <w:rPr>
          <w:rFonts w:eastAsia="宋体"/>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rFonts w:eastAsia="宋体"/>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rsidR="006E7DAA" w:rsidRPr="0045464A" w:rsidRDefault="006E7DAA" w:rsidP="006E7DAA">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0026478B"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0026478B"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0026478B" w:rsidRPr="0026478B">
        <w:rPr>
          <w:rFonts w:cs="v5.0.0"/>
          <w:i/>
          <w:iCs/>
          <w:lang w:eastAsia="en-GB"/>
        </w:rPr>
        <w:t>inter-passband</w:t>
      </w:r>
      <w:r w:rsidR="004444B9" w:rsidRPr="004444B9" w:rsidDel="004444B9">
        <w:rPr>
          <w:rFonts w:cs="v5.0.0"/>
          <w:lang w:eastAsia="en-GB"/>
        </w:rPr>
        <w:t xml:space="preserve"> </w:t>
      </w:r>
      <w:r w:rsidRPr="0045464A">
        <w:rPr>
          <w:rFonts w:cs="v5.0.0"/>
          <w:i/>
          <w:lang w:eastAsia="zh-CN"/>
        </w:rPr>
        <w:t>gap</w:t>
      </w:r>
      <w:r w:rsidRPr="0045464A">
        <w:rPr>
          <w:rFonts w:cs="v5.0.0"/>
          <w:lang w:eastAsia="en-GB"/>
        </w:rPr>
        <w:t>.</w:t>
      </w:r>
    </w:p>
    <w:p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rsidR="006E7DAA" w:rsidRPr="0045464A" w:rsidRDefault="006E7DAA" w:rsidP="006E7DAA">
      <w:pPr>
        <w:ind w:left="568" w:hanging="284"/>
        <w:rPr>
          <w:lang w:eastAsia="en-GB"/>
        </w:rPr>
      </w:pPr>
      <w:r w:rsidRPr="0045464A">
        <w:rPr>
          <w:lang w:eastAsia="en-GB"/>
        </w:rPr>
        <w:t>-</w:t>
      </w:r>
      <w:r w:rsidRPr="0045464A">
        <w:rPr>
          <w:lang w:eastAsia="en-GB"/>
        </w:rPr>
        <w:tab/>
      </w:r>
      <w:bookmarkStart w:id="382" w:name="_Hlk497218315"/>
      <w:r w:rsidRPr="0045464A">
        <w:rPr>
          <w:lang w:eastAsia="en-GB"/>
        </w:rPr>
        <w:sym w:font="Symbol" w:char="F044"/>
      </w:r>
      <w:r w:rsidRPr="0045464A">
        <w:rPr>
          <w:lang w:eastAsia="en-GB"/>
        </w:rPr>
        <w:t>f</w:t>
      </w:r>
      <w:bookmarkEnd w:id="382"/>
      <w:r w:rsidRPr="0045464A">
        <w:rPr>
          <w:lang w:eastAsia="en-GB"/>
        </w:rPr>
        <w:t xml:space="preserve"> is the </w:t>
      </w:r>
      <w:bookmarkStart w:id="383"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383"/>
      <w:r w:rsidRPr="0045464A">
        <w:rPr>
          <w:lang w:eastAsia="en-GB"/>
        </w:rPr>
        <w:t>.</w:t>
      </w:r>
    </w:p>
    <w:p w:rsidR="006E7DAA" w:rsidRPr="0045464A" w:rsidRDefault="006E7DAA" w:rsidP="006E7DAA">
      <w:pPr>
        <w:ind w:left="568" w:hanging="284"/>
        <w:rPr>
          <w:lang w:eastAsia="en-GB"/>
        </w:rPr>
      </w:pPr>
      <w:r w:rsidRPr="0045464A">
        <w:rPr>
          <w:lang w:eastAsia="en-GB"/>
        </w:rPr>
        <w:t>-</w:t>
      </w:r>
      <w:r w:rsidRPr="0045464A">
        <w:rPr>
          <w:lang w:eastAsia="en-GB"/>
        </w:rPr>
        <w:tab/>
      </w:r>
      <w:bookmarkStart w:id="384" w:name="_Hlk497218343"/>
      <w:r w:rsidRPr="0045464A">
        <w:rPr>
          <w:lang w:eastAsia="en-GB"/>
        </w:rPr>
        <w:t xml:space="preserve">f_offset </w:t>
      </w:r>
      <w:bookmarkEnd w:id="384"/>
      <w:r w:rsidRPr="0045464A">
        <w:rPr>
          <w:lang w:eastAsia="en-GB"/>
        </w:rPr>
        <w:t xml:space="preserve">is the </w:t>
      </w:r>
      <w:bookmarkStart w:id="385"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385"/>
      <w:r w:rsidRPr="0045464A">
        <w:rPr>
          <w:lang w:eastAsia="en-GB"/>
        </w:rPr>
        <w:t>.</w:t>
      </w:r>
    </w:p>
    <w:p w:rsidR="006E7DAA" w:rsidRPr="0045464A" w:rsidRDefault="006E7DAA" w:rsidP="006E7DAA">
      <w:pPr>
        <w:ind w:left="568" w:hanging="284"/>
        <w:rPr>
          <w:lang w:eastAsia="en-GB"/>
        </w:rPr>
      </w:pPr>
      <w:r w:rsidRPr="0045464A">
        <w:rPr>
          <w:lang w:eastAsia="en-GB"/>
        </w:rPr>
        <w:t>-</w:t>
      </w:r>
      <w:r w:rsidRPr="0045464A">
        <w:rPr>
          <w:lang w:eastAsia="en-GB"/>
        </w:rPr>
        <w:tab/>
      </w:r>
      <w:bookmarkStart w:id="386" w:name="_Hlk497218367"/>
      <w:r w:rsidRPr="0045464A">
        <w:rPr>
          <w:lang w:eastAsia="en-GB"/>
        </w:rPr>
        <w:t>f_offset</w:t>
      </w:r>
      <w:r w:rsidRPr="0045464A">
        <w:rPr>
          <w:vertAlign w:val="subscript"/>
          <w:lang w:eastAsia="en-GB"/>
        </w:rPr>
        <w:t>max</w:t>
      </w:r>
      <w:bookmarkEnd w:id="386"/>
      <w:r w:rsidRPr="0045464A">
        <w:rPr>
          <w:lang w:eastAsia="en-GB"/>
        </w:rPr>
        <w:t xml:space="preserve"> is </w:t>
      </w:r>
      <w:bookmarkStart w:id="387"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387"/>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rsidR="006E7DAA" w:rsidRPr="0045464A" w:rsidRDefault="006E7DAA" w:rsidP="006E7DAA">
      <w:pPr>
        <w:ind w:left="568" w:hanging="284"/>
        <w:rPr>
          <w:lang w:eastAsia="en-GB"/>
        </w:rPr>
      </w:pPr>
      <w:r w:rsidRPr="0045464A">
        <w:rPr>
          <w:lang w:eastAsia="en-GB"/>
        </w:rPr>
        <w:t>-</w:t>
      </w:r>
      <w:r w:rsidRPr="0045464A">
        <w:rPr>
          <w:lang w:eastAsia="en-GB"/>
        </w:rPr>
        <w:tab/>
      </w:r>
      <w:bookmarkStart w:id="388"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388"/>
      <w:r w:rsidRPr="0045464A">
        <w:rPr>
          <w:lang w:eastAsia="en-GB"/>
        </w:rPr>
        <w:t>.</w:t>
      </w:r>
    </w:p>
    <w:p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宋体"/>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宋体"/>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rsidR="006E7DAA" w:rsidRPr="0045464A" w:rsidRDefault="006E7DAA" w:rsidP="006E7DAA">
      <w:pPr>
        <w:ind w:left="568" w:hanging="284"/>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rsidR="006E7DAA" w:rsidRPr="0045464A" w:rsidRDefault="006E7DAA" w:rsidP="006E7DAA">
      <w:pPr>
        <w:ind w:left="568" w:hanging="284"/>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rsidR="006E7DAA" w:rsidRPr="0045464A" w:rsidRDefault="006E7DAA" w:rsidP="006E7DAA">
      <w:pPr>
        <w:ind w:left="568" w:hanging="284"/>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rsidR="006E7DAA" w:rsidRPr="0045464A" w:rsidRDefault="006E7DAA" w:rsidP="006E7DAA">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rsidR="006E7DAA" w:rsidRPr="0045464A" w:rsidRDefault="006E7DAA" w:rsidP="006E7DAA">
      <w:pPr>
        <w:rPr>
          <w:lang w:eastAsia="en-GB"/>
        </w:rPr>
      </w:pPr>
      <w:r w:rsidRPr="0045464A">
        <w:rPr>
          <w:lang w:eastAsia="en-GB"/>
        </w:rPr>
        <w:t xml:space="preserve">In addition, inside any </w:t>
      </w:r>
      <w:r w:rsidRPr="0045464A">
        <w:rPr>
          <w:i/>
          <w:lang w:eastAsia="en-GB"/>
        </w:rPr>
        <w:t xml:space="preserve">gap between </w:t>
      </w:r>
      <w:r w:rsidR="00D80EA8"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00D80EA8"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Pr="0045464A">
        <w:rPr>
          <w:i/>
          <w:lang w:eastAsia="en-GB"/>
        </w:rPr>
        <w:t xml:space="preserve">gap between </w:t>
      </w:r>
      <w:r w:rsidR="00D80EA8" w:rsidRPr="00D80EA8">
        <w:rPr>
          <w:i/>
          <w:lang w:eastAsia="en-GB"/>
        </w:rPr>
        <w:t>passband</w:t>
      </w:r>
      <w:r w:rsidRPr="0045464A">
        <w:rPr>
          <w:lang w:eastAsia="en-GB"/>
        </w:rPr>
        <w:t xml:space="preserve"> bandwidth minus half of the bandwidth of the measuring filter.</w:t>
      </w:r>
    </w:p>
    <w:p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rsidR="006E7DAA" w:rsidRPr="0045464A" w:rsidRDefault="006E7DAA" w:rsidP="006E7DAA">
      <w:pPr>
        <w:rPr>
          <w:lang w:eastAsia="en-GB"/>
        </w:rPr>
      </w:pPr>
      <w:r w:rsidRPr="0045464A">
        <w:rPr>
          <w:lang w:eastAsia="en-GB"/>
        </w:rPr>
        <w:t xml:space="preserve">For Band n41 and n90 operation in Japan, the operating band unwanted emissions limits shall be applied to the sum of the emission power over all </w:t>
      </w:r>
      <w:r w:rsidR="00D80EA8" w:rsidRPr="00D80EA8">
        <w:rPr>
          <w:i/>
          <w:lang w:eastAsia="en-GB"/>
        </w:rPr>
        <w:t>antenna connector</w:t>
      </w:r>
      <w:r w:rsidR="0026478B" w:rsidRPr="0026478B">
        <w:rPr>
          <w:i/>
          <w:iCs/>
          <w:lang w:eastAsia="en-GB"/>
        </w:rPr>
        <w:t>s</w:t>
      </w:r>
      <w:r w:rsidRPr="0045464A">
        <w:rPr>
          <w:lang w:eastAsia="en-GB"/>
        </w:rPr>
        <w:t xml:space="preserve"> for </w:t>
      </w:r>
      <w:r w:rsidR="0026478B" w:rsidRPr="0026478B">
        <w:rPr>
          <w:i/>
          <w:iCs/>
          <w:lang w:eastAsia="en-GB"/>
        </w:rPr>
        <w:t>repeater type 1-C</w:t>
      </w:r>
      <w:r w:rsidRPr="0045464A">
        <w:rPr>
          <w:lang w:eastAsia="en-GB"/>
        </w:rPr>
        <w:t>.</w:t>
      </w:r>
    </w:p>
    <w:p w:rsidR="006E7DAA" w:rsidRPr="0045464A" w:rsidRDefault="006E7DAA" w:rsidP="006E7DAA">
      <w:pPr>
        <w:rPr>
          <w:rFonts w:cs="v5.0.0"/>
          <w:lang w:eastAsia="en-GB"/>
        </w:rPr>
      </w:pPr>
    </w:p>
    <w:p w:rsidR="00E14C6B" w:rsidRDefault="0026478B">
      <w:pPr>
        <w:pStyle w:val="40"/>
      </w:pPr>
      <w:bookmarkStart w:id="389" w:name="_Toc45893474"/>
      <w:bookmarkStart w:id="390" w:name="_Toc44712161"/>
      <w:bookmarkStart w:id="391" w:name="_Toc37267559"/>
      <w:bookmarkStart w:id="392" w:name="_Toc37260171"/>
      <w:bookmarkStart w:id="393" w:name="_Toc36817255"/>
      <w:bookmarkStart w:id="394" w:name="_Toc29811703"/>
      <w:bookmarkStart w:id="395" w:name="_Toc13080204"/>
      <w:bookmarkStart w:id="396" w:name="_Toc53185365"/>
      <w:bookmarkStart w:id="397" w:name="_Toc53185741"/>
      <w:bookmarkStart w:id="398" w:name="_Toc57820217"/>
      <w:bookmarkStart w:id="399" w:name="_Toc57821144"/>
      <w:bookmarkStart w:id="400" w:name="_Toc61183420"/>
      <w:bookmarkStart w:id="401" w:name="_Toc61183814"/>
      <w:bookmarkStart w:id="402" w:name="_Toc61184206"/>
      <w:bookmarkStart w:id="403" w:name="_Toc61184598"/>
      <w:bookmarkStart w:id="404" w:name="_Toc61184988"/>
      <w:bookmarkStart w:id="405" w:name="_Toc66386331"/>
      <w:bookmarkStart w:id="406" w:name="_Toc74583172"/>
      <w:bookmarkStart w:id="407" w:name="_Toc76541985"/>
      <w:bookmarkStart w:id="408" w:name="_Toc82449967"/>
      <w:bookmarkStart w:id="409" w:name="_Toc82450615"/>
      <w:bookmarkStart w:id="410" w:name="_Toc97737207"/>
      <w:r w:rsidRPr="0026478B">
        <w:lastRenderedPageBreak/>
        <w:t>6.5.3.2</w:t>
      </w:r>
      <w:r w:rsidRPr="0026478B">
        <w:tab/>
        <w:t>Minimum requirements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E7DAA" w:rsidRPr="0045464A" w:rsidRDefault="006E7DAA" w:rsidP="006E7DAA">
      <w:pPr>
        <w:keepNext/>
        <w:keepLines/>
        <w:spacing w:before="120"/>
        <w:ind w:left="1701" w:hanging="1701"/>
        <w:outlineLvl w:val="4"/>
        <w:rPr>
          <w:rFonts w:ascii="Arial" w:hAnsi="Arial"/>
          <w:sz w:val="22"/>
          <w:lang w:eastAsia="zh-CN"/>
        </w:rPr>
      </w:pPr>
      <w:bookmarkStart w:id="411" w:name="_Toc45893475"/>
      <w:bookmarkStart w:id="412" w:name="_Toc44712162"/>
      <w:bookmarkStart w:id="413" w:name="_Toc37267560"/>
      <w:bookmarkStart w:id="414" w:name="_Toc37260172"/>
      <w:bookmarkStart w:id="415" w:name="_Toc36817256"/>
      <w:bookmarkStart w:id="416" w:name="_Toc29811704"/>
      <w:bookmarkStart w:id="417" w:name="_Toc13080205"/>
      <w:bookmarkStart w:id="418" w:name="_Toc53185366"/>
      <w:bookmarkStart w:id="419" w:name="_Toc53185742"/>
      <w:bookmarkStart w:id="420" w:name="_Toc57820218"/>
      <w:bookmarkStart w:id="421" w:name="_Toc57821145"/>
      <w:bookmarkStart w:id="422" w:name="_Toc61183421"/>
      <w:bookmarkStart w:id="423" w:name="_Toc61183815"/>
      <w:bookmarkStart w:id="424" w:name="_Toc61184207"/>
      <w:bookmarkStart w:id="425" w:name="_Toc61184599"/>
      <w:bookmarkStart w:id="426" w:name="_Toc61184989"/>
      <w:bookmarkStart w:id="427" w:name="_Toc66386332"/>
      <w:bookmarkStart w:id="428" w:name="_Toc74583173"/>
      <w:bookmarkStart w:id="429" w:name="_Toc76541986"/>
      <w:bookmarkStart w:id="430" w:name="_Toc82449968"/>
      <w:bookmarkStart w:id="431" w:name="_Toc82450616"/>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.2.1</w:t>
      </w:r>
      <w:r w:rsidRPr="0045464A">
        <w:rPr>
          <w:rFonts w:ascii="Arial" w:hAnsi="Arial"/>
          <w:sz w:val="22"/>
          <w:lang w:eastAsia="en-GB"/>
        </w:rPr>
        <w:tab/>
      </w:r>
      <w:r>
        <w:rPr>
          <w:rFonts w:ascii="Arial" w:hAnsi="Arial"/>
          <w:i/>
          <w:sz w:val="22"/>
          <w:lang w:eastAsia="en-GB"/>
        </w:rPr>
        <w:t>M</w:t>
      </w:r>
      <w:r w:rsidRPr="009B2994">
        <w:rPr>
          <w:rFonts w:ascii="Arial" w:hAnsi="Arial"/>
          <w:i/>
          <w:sz w:val="22"/>
          <w:lang w:eastAsia="en-GB"/>
        </w:rPr>
        <w:t>inimum requirement</w:t>
      </w:r>
      <w:r>
        <w:rPr>
          <w:rFonts w:ascii="Arial" w:hAnsi="Arial"/>
          <w:i/>
          <w:sz w:val="22"/>
          <w:lang w:eastAsia="en-GB"/>
        </w:rPr>
        <w:t xml:space="preserve">s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zh-CN"/>
        </w:rPr>
        <w:t xml:space="preserve"> (Category A)</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6E7DAA" w:rsidRPr="0045464A" w:rsidRDefault="006E7DAA" w:rsidP="006E7DAA">
      <w:r w:rsidRPr="0045464A">
        <w:t xml:space="preserve">For BS operating in Bands n5, n8, n12, n13, n14, </w:t>
      </w:r>
      <w:r w:rsidRPr="0045464A">
        <w:rPr>
          <w:rFonts w:eastAsia="MS Mincho" w:hint="eastAsia"/>
          <w:lang w:val="en-US" w:eastAsia="ja-JP"/>
        </w:rPr>
        <w:t xml:space="preserve">n18, </w:t>
      </w:r>
      <w:r w:rsidRPr="0045464A">
        <w:rPr>
          <w:rFonts w:eastAsia="MS Mincho"/>
          <w:lang w:val="en-US" w:eastAsia="ja-JP"/>
        </w:rPr>
        <w:t xml:space="preserve">n26, </w:t>
      </w:r>
      <w:r w:rsidRPr="0045464A">
        <w:t xml:space="preserve">n28, n29, n71, n85, </w:t>
      </w:r>
      <w:r>
        <w:rPr>
          <w:lang w:eastAsia="en-GB"/>
        </w:rPr>
        <w:t>minimum requirements</w:t>
      </w:r>
      <w:r w:rsidRPr="0045464A">
        <w:rPr>
          <w:lang w:eastAsia="zh-CN"/>
        </w:rPr>
        <w:t xml:space="preserve"> are </w:t>
      </w:r>
      <w:r w:rsidRPr="0045464A">
        <w:t>specified in table 6.5.</w:t>
      </w:r>
      <w:r>
        <w:t>3</w:t>
      </w:r>
      <w:r w:rsidRPr="0045464A">
        <w:t>.2.1</w:t>
      </w:r>
      <w:r w:rsidRPr="0045464A">
        <w:noBreakHyphen/>
        <w:t>1.</w:t>
      </w:r>
    </w:p>
    <w:p w:rsidR="006E7DAA" w:rsidRPr="0045464A" w:rsidRDefault="006E7DAA" w:rsidP="006E7DAA">
      <w:pPr>
        <w:pStyle w:val="TH"/>
        <w:rPr>
          <w:rFonts w:cs="v5.0.0"/>
        </w:rPr>
      </w:pPr>
      <w:r w:rsidRPr="0045464A">
        <w:t>Table 6.5.</w:t>
      </w:r>
      <w:r>
        <w:t>3</w:t>
      </w:r>
      <w:r w:rsidRPr="0045464A">
        <w:t xml:space="preserve">.2.1-1: Wide Area </w:t>
      </w:r>
      <w:r w:rsidR="0026478B" w:rsidRPr="0026478B">
        <w:rPr>
          <w:i/>
          <w:iCs/>
        </w:rPr>
        <w:t>repeater type 1-C</w:t>
      </w:r>
      <w:r w:rsidRPr="0045464A">
        <w:t xml:space="preserve"> operating band unwanted emission </w:t>
      </w:r>
      <w:r>
        <w:rPr>
          <w:lang w:eastAsia="en-GB"/>
        </w:rPr>
        <w:t>minimum requirements</w:t>
      </w:r>
      <w:r w:rsidR="007B5861">
        <w:rPr>
          <w:lang w:eastAsia="en-GB"/>
        </w:rPr>
        <w:t xml:space="preserve">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E7DAA" w:rsidRPr="00656225" w:rsidTr="0043494A">
        <w:trPr>
          <w:cantSplit/>
          <w:jc w:val="center"/>
        </w:trPr>
        <w:tc>
          <w:tcPr>
            <w:tcW w:w="1953" w:type="dxa"/>
          </w:tcPr>
          <w:p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rsidR="006E7DAA" w:rsidRPr="00656225" w:rsidRDefault="006E7DAA" w:rsidP="0043494A">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rsidR="006E7DAA" w:rsidRPr="00656225" w:rsidRDefault="006E7DAA" w:rsidP="0043494A">
            <w:pPr>
              <w:pStyle w:val="TAH"/>
              <w:rPr>
                <w:rFonts w:cs="v5.0.0"/>
              </w:rPr>
            </w:pPr>
            <w:r w:rsidRPr="00656225">
              <w:rPr>
                <w:rFonts w:cs="v5.0.0"/>
                <w:i/>
              </w:rPr>
              <w:t>Measurement bandwidth</w:t>
            </w:r>
          </w:p>
        </w:tc>
      </w:tr>
      <w:tr w:rsidR="006E7DAA" w:rsidRPr="00656225" w:rsidTr="0043494A">
        <w:trPr>
          <w:cantSplit/>
          <w:jc w:val="center"/>
        </w:trPr>
        <w:tc>
          <w:tcPr>
            <w:tcW w:w="1953" w:type="dxa"/>
          </w:tcPr>
          <w:p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rsidR="006E7DAA" w:rsidRPr="00656225" w:rsidRDefault="006E7DAA" w:rsidP="0043494A">
            <w:pPr>
              <w:pStyle w:val="TAC"/>
              <w:rPr>
                <w:rFonts w:cs="Arial"/>
              </w:rPr>
            </w:pPr>
            <w:r>
              <w:rPr>
                <w:rFonts w:cs="Arial"/>
                <w:noProof/>
                <w:position w:val="-30"/>
                <w:lang w:val="en-US" w:eastAsia="zh-CN"/>
              </w:rPr>
              <w:drawing>
                <wp:inline distT="0" distB="0" distL="0" distR="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1953" w:type="dxa"/>
          </w:tcPr>
          <w:p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rsidR="006E7DAA" w:rsidRPr="00656225" w:rsidRDefault="006E7DAA" w:rsidP="0043494A">
            <w:pPr>
              <w:pStyle w:val="TAC"/>
              <w:rPr>
                <w:rFonts w:cs="Arial"/>
              </w:rPr>
            </w:pPr>
            <w:r w:rsidRPr="00656225">
              <w:rPr>
                <w:rFonts w:cs="Arial"/>
              </w:rPr>
              <w:t>-14 dBm</w:t>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1953" w:type="dxa"/>
          </w:tcPr>
          <w:p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rsidR="006E7DAA" w:rsidRPr="00656225" w:rsidRDefault="006E7DAA" w:rsidP="0043494A">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9814" w:type="dxa"/>
            <w:gridSpan w:val="4"/>
          </w:tcPr>
          <w:p w:rsidR="006E7DAA" w:rsidRPr="00656225" w:rsidRDefault="006E7DAA" w:rsidP="0043494A">
            <w:pPr>
              <w:pStyle w:val="TAN"/>
              <w:rPr>
                <w:rFonts w:cs="Arial"/>
              </w:rPr>
            </w:pPr>
            <w:r w:rsidRPr="00656225">
              <w:rPr>
                <w:rFonts w:cs="Arial"/>
              </w:rPr>
              <w:t>NOTE 1:</w:t>
            </w:r>
            <w:r w:rsidRPr="00656225">
              <w:rPr>
                <w:rFonts w:cs="Arial"/>
              </w:rPr>
              <w:tab/>
            </w:r>
            <w:r w:rsidRPr="00656225">
              <w:rPr>
                <w:lang w:eastAsia="en-GB"/>
              </w:rPr>
              <w:t xml:space="preserve">For a </w:t>
            </w:r>
            <w:r w:rsidR="0026478B"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sidRPr="00656225">
              <w:rPr>
                <w:lang w:eastAsia="en-GB"/>
              </w:rPr>
              <w:t xml:space="preserve">, where the emission limits within </w:t>
            </w:r>
            <w:r w:rsidRPr="00656225">
              <w:rPr>
                <w:i/>
                <w:lang w:eastAsia="en-GB"/>
              </w:rPr>
              <w:t xml:space="preserve">gaps between </w:t>
            </w:r>
            <w:r w:rsidR="00D80EA8" w:rsidRPr="00D80EA8">
              <w:rPr>
                <w:i/>
                <w:lang w:eastAsia="en-GB"/>
              </w:rPr>
              <w:t>passband</w:t>
            </w:r>
            <w:r w:rsidRPr="00656225">
              <w:rPr>
                <w:i/>
                <w:lang w:eastAsia="en-GB"/>
              </w:rPr>
              <w:t>s</w:t>
            </w:r>
            <w:r w:rsidRPr="00656225">
              <w:rPr>
                <w:lang w:eastAsia="en-GB"/>
              </w:rPr>
              <w:t xml:space="preserve"> shall be </w:t>
            </w:r>
            <w:r w:rsidRPr="00656225">
              <w:rPr>
                <w:lang w:eastAsia="en-GB"/>
              </w:rPr>
              <w:noBreakHyphen/>
              <w:t>13 dBm/1 MHz.</w:t>
            </w:r>
          </w:p>
          <w:p w:rsidR="006E7DAA" w:rsidRPr="00656225" w:rsidRDefault="006E7DAA" w:rsidP="0043494A">
            <w:pPr>
              <w:keepNext/>
              <w:keepLines/>
              <w:spacing w:after="0"/>
              <w:ind w:left="851" w:hanging="851"/>
              <w:rPr>
                <w:rFonts w:ascii="Arial" w:hAnsi="Arial"/>
                <w:sz w:val="18"/>
                <w:lang w:eastAsia="en-GB"/>
              </w:rPr>
            </w:pPr>
            <w:r w:rsidRPr="00656225">
              <w:rPr>
                <w:rFonts w:cs="Arial"/>
              </w:rPr>
              <w:t>NOTE 2:</w:t>
            </w:r>
            <w:r w:rsidRPr="00656225">
              <w:rPr>
                <w:rFonts w:cs="Arial"/>
              </w:rPr>
              <w:tab/>
            </w:r>
            <w:r w:rsidRPr="00656225">
              <w:rPr>
                <w:rFonts w:ascii="Arial" w:hAnsi="Arial"/>
                <w:sz w:val="18"/>
                <w:lang w:eastAsia="en-GB"/>
              </w:rPr>
              <w:t xml:space="preserve">For a </w:t>
            </w:r>
            <w:r w:rsidRPr="00656225">
              <w:rPr>
                <w:rFonts w:ascii="Arial" w:hAnsi="Arial"/>
                <w:i/>
                <w:sz w:val="18"/>
                <w:lang w:eastAsia="en-GB"/>
              </w:rPr>
              <w:t>multi-band connector</w:t>
            </w:r>
            <w:r w:rsidRPr="00656225">
              <w:rPr>
                <w:rFonts w:ascii="Arial" w:hAnsi="Arial"/>
                <w:sz w:val="18"/>
                <w:lang w:eastAsia="en-GB"/>
              </w:rPr>
              <w:t xml:space="preserve"> with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&lt; 2*Δf</w:t>
            </w:r>
            <w:r w:rsidRPr="00656225">
              <w:rPr>
                <w:rFonts w:ascii="Arial" w:hAnsi="Arial"/>
                <w:sz w:val="18"/>
                <w:vertAlign w:val="subscript"/>
                <w:lang w:eastAsia="en-GB"/>
              </w:rPr>
              <w:t>OBUE</w:t>
            </w:r>
            <w:r w:rsidRPr="00656225">
              <w:rPr>
                <w:rFonts w:ascii="Arial" w:hAnsi="Arial"/>
                <w:sz w:val="18"/>
                <w:lang w:eastAsia="en-GB"/>
              </w:rPr>
              <w:t xml:space="preserve"> the emission limits within the </w:t>
            </w:r>
            <w:r w:rsidR="004444B9" w:rsidRPr="004444B9">
              <w:rPr>
                <w:rFonts w:ascii="Arial" w:hAnsi="Arial"/>
                <w:i/>
                <w:sz w:val="18"/>
                <w:lang w:eastAsia="en-GB"/>
              </w:rPr>
              <w:t>inter-passband</w:t>
            </w:r>
            <w:r w:rsidRPr="00656225">
              <w:rPr>
                <w:rFonts w:ascii="Arial" w:hAnsi="Arial"/>
                <w:i/>
                <w:sz w:val="18"/>
                <w:lang w:eastAsia="en-GB"/>
              </w:rPr>
              <w:t xml:space="preserve"> gaps</w:t>
            </w:r>
            <w:r w:rsidRPr="00656225">
              <w:rPr>
                <w:rFonts w:ascii="Arial" w:hAnsi="Arial"/>
                <w:sz w:val="18"/>
                <w:lang w:eastAsia="en-GB"/>
              </w:rPr>
              <w:t xml:space="preserve"> is calculated as a cumulative sum of contributions from adjacent </w:t>
            </w:r>
            <w:r w:rsidRPr="00656225">
              <w:rPr>
                <w:rFonts w:ascii="Arial" w:hAnsi="Arial"/>
                <w:i/>
                <w:sz w:val="18"/>
                <w:lang w:eastAsia="en-GB"/>
              </w:rPr>
              <w:t>sub-blocks</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on each side of the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where the contribution from the far-end </w:t>
            </w:r>
            <w:r w:rsidRPr="00656225">
              <w:rPr>
                <w:rFonts w:ascii="Arial" w:hAnsi="Arial"/>
                <w:i/>
                <w:sz w:val="18"/>
                <w:lang w:eastAsia="en-GB"/>
              </w:rPr>
              <w:t>sub-block</w:t>
            </w:r>
            <w:r w:rsidRPr="00656225">
              <w:rPr>
                <w:rFonts w:ascii="Arial" w:hAnsi="Arial"/>
                <w:sz w:val="18"/>
                <w:lang w:eastAsia="en-GB"/>
              </w:rPr>
              <w:t xml:space="preserve"> or</w:t>
            </w:r>
            <w:r w:rsidR="00440792">
              <w:rPr>
                <w:rFonts w:ascii="Arial" w:hAnsi="Arial"/>
                <w:sz w:val="18"/>
                <w:lang w:eastAsia="en-GB"/>
              </w:rPr>
              <w:t xml:space="preserve"> </w:t>
            </w:r>
            <w:r w:rsidR="0026478B" w:rsidRPr="0026478B">
              <w:rPr>
                <w:rFonts w:ascii="Arial" w:hAnsi="Arial"/>
                <w:i/>
                <w:iCs/>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shall be scaled according to the </w:t>
            </w:r>
            <w:r w:rsidRPr="00656225">
              <w:rPr>
                <w:rFonts w:ascii="Arial" w:hAnsi="Arial"/>
                <w:i/>
                <w:sz w:val="18"/>
                <w:lang w:eastAsia="en-GB"/>
              </w:rPr>
              <w:t>measurement bandwidth</w:t>
            </w:r>
            <w:r w:rsidRPr="00656225">
              <w:rPr>
                <w:rFonts w:ascii="Arial" w:hAnsi="Arial"/>
                <w:sz w:val="18"/>
                <w:lang w:eastAsia="en-GB"/>
              </w:rPr>
              <w:t xml:space="preserve"> of the near-end </w:t>
            </w:r>
            <w:r w:rsidRPr="00656225">
              <w:rPr>
                <w:rFonts w:ascii="Arial" w:hAnsi="Arial"/>
                <w:i/>
                <w:sz w:val="18"/>
                <w:lang w:eastAsia="en-GB"/>
              </w:rPr>
              <w:t>sub-block</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w:t>
            </w:r>
          </w:p>
          <w:p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rsidR="006E7DAA" w:rsidRPr="0045464A" w:rsidRDefault="006E7DAA" w:rsidP="008C52B6">
      <w:pPr>
        <w:rPr>
          <w:lang w:eastAsia="en-GB"/>
        </w:rPr>
      </w:pPr>
    </w:p>
    <w:p w:rsidR="006E7DAA" w:rsidRPr="0045464A" w:rsidRDefault="006E7DAA" w:rsidP="006E7DAA">
      <w:r w:rsidRPr="0045464A">
        <w:t xml:space="preserve">For BS operating in Bands </w:t>
      </w:r>
      <w:r w:rsidRPr="0045464A">
        <w:rPr>
          <w:rFonts w:cs="v5.0.0"/>
        </w:rPr>
        <w:t xml:space="preserve">n1, n2, n3, n7, n24, n25, n30, n34, n38, n39, n40, n41, n48, n50, n65, n66, n70, </w:t>
      </w:r>
      <w:r w:rsidRPr="0045464A">
        <w:rPr>
          <w:rFonts w:cs="v5.0.0"/>
          <w:lang w:eastAsia="ja-JP"/>
        </w:rPr>
        <w:t xml:space="preserve">n74, </w:t>
      </w:r>
      <w:r w:rsidRPr="0045464A">
        <w:rPr>
          <w:rFonts w:cs="v5.0.0"/>
        </w:rPr>
        <w:t xml:space="preserve">n75, n77, n78, </w:t>
      </w:r>
      <w:r w:rsidRPr="0045464A">
        <w:t xml:space="preserve">n79, </w:t>
      </w:r>
      <w:r w:rsidRPr="0045464A">
        <w:rPr>
          <w:rFonts w:hint="eastAsia"/>
          <w:lang w:eastAsia="zh-CN"/>
        </w:rPr>
        <w:t>n90</w:t>
      </w:r>
      <w:r w:rsidRPr="0045464A">
        <w:rPr>
          <w:lang w:eastAsia="zh-CN"/>
        </w:rPr>
        <w:t xml:space="preserve">, n92, n94, </w:t>
      </w:r>
      <w:r>
        <w:rPr>
          <w:lang w:eastAsia="en-GB"/>
        </w:rPr>
        <w:t>minimum requirements</w:t>
      </w:r>
      <w:r w:rsidRPr="0045464A">
        <w:rPr>
          <w:rFonts w:cs="v5.0.0"/>
          <w:lang w:eastAsia="zh-CN"/>
        </w:rPr>
        <w:t xml:space="preserve"> are </w:t>
      </w:r>
      <w:r w:rsidRPr="0045464A">
        <w:t>specified in table 6.5.</w:t>
      </w:r>
      <w:r>
        <w:t>3</w:t>
      </w:r>
      <w:r w:rsidRPr="0045464A">
        <w:t>.2.1-2:</w:t>
      </w:r>
    </w:p>
    <w:p w:rsidR="006E7DAA" w:rsidRPr="0045464A" w:rsidRDefault="006E7DAA" w:rsidP="006E7DAA">
      <w:pPr>
        <w:rPr>
          <w:b/>
          <w:bCs/>
          <w:lang w:eastAsia="en-GB"/>
        </w:rPr>
      </w:pPr>
    </w:p>
    <w:p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s</w:t>
      </w:r>
      <w:r w:rsidR="007B5861">
        <w:rPr>
          <w:rFonts w:ascii="Arial" w:hAnsi="Arial"/>
          <w:b/>
          <w:lang w:eastAsia="en-GB"/>
        </w:rPr>
        <w:t xml:space="preserve">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2"/>
        <w:gridCol w:w="2975"/>
        <w:gridCol w:w="3454"/>
        <w:gridCol w:w="1429"/>
      </w:tblGrid>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13 dBm/1 MHz.</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rsidR="006E7DAA" w:rsidRPr="0045464A" w:rsidRDefault="006E7DAA" w:rsidP="006E7DAA">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bookmarkStart w:id="432" w:name="_Toc45893476"/>
      <w:bookmarkStart w:id="433" w:name="_Toc44712163"/>
      <w:bookmarkStart w:id="434" w:name="_Toc37267561"/>
      <w:bookmarkStart w:id="435" w:name="_Toc37260173"/>
      <w:bookmarkStart w:id="436" w:name="_Toc36817257"/>
      <w:bookmarkStart w:id="437" w:name="_Toc29811705"/>
      <w:bookmarkStart w:id="438" w:name="_Toc21127496"/>
      <w:bookmarkStart w:id="439" w:name="_Toc53185367"/>
      <w:bookmarkStart w:id="440" w:name="_Toc53185743"/>
      <w:bookmarkStart w:id="441" w:name="_Toc57820219"/>
      <w:bookmarkStart w:id="442" w:name="_Toc57821146"/>
      <w:bookmarkStart w:id="443" w:name="_Toc61183422"/>
      <w:bookmarkStart w:id="444" w:name="_Toc61183816"/>
      <w:bookmarkStart w:id="445" w:name="_Toc61184208"/>
      <w:bookmarkStart w:id="446" w:name="_Toc61184600"/>
      <w:bookmarkStart w:id="447" w:name="_Toc61184990"/>
      <w:bookmarkStart w:id="448" w:name="_Toc66386333"/>
      <w:bookmarkStart w:id="449" w:name="_Toc74583174"/>
      <w:bookmarkStart w:id="450" w:name="_Toc76541987"/>
      <w:bookmarkStart w:id="451" w:name="_Toc82449969"/>
      <w:bookmarkStart w:id="452" w:name="_Toc82450617"/>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.2.2</w:t>
      </w:r>
      <w:r w:rsidRPr="0045464A">
        <w:rPr>
          <w:rFonts w:ascii="Arial" w:hAnsi="Arial"/>
          <w:sz w:val="22"/>
          <w:lang w:eastAsia="en-GB"/>
        </w:rPr>
        <w:tab/>
      </w:r>
      <w:r>
        <w:rPr>
          <w:rFonts w:ascii="Arial" w:hAnsi="Arial"/>
          <w:sz w:val="22"/>
          <w:lang w:eastAsia="en-GB"/>
        </w:rPr>
        <w:t>M</w:t>
      </w:r>
      <w:r w:rsidRPr="009B2994">
        <w:rPr>
          <w:rFonts w:ascii="Arial" w:hAnsi="Arial"/>
          <w:sz w:val="22"/>
          <w:lang w:eastAsia="en-GB"/>
        </w:rPr>
        <w:t>inimum requirement</w:t>
      </w:r>
      <w:r>
        <w:rPr>
          <w:rFonts w:ascii="Arial" w:hAnsi="Arial"/>
          <w:sz w:val="22"/>
          <w:lang w:eastAsia="en-GB"/>
        </w:rPr>
        <w:t>s</w:t>
      </w:r>
      <w:r w:rsidRPr="009B2994" w:rsidDel="009B2994">
        <w:rPr>
          <w:rFonts w:ascii="Arial" w:hAnsi="Arial"/>
          <w:sz w:val="22"/>
          <w:lang w:eastAsia="en-GB"/>
        </w:rPr>
        <w:t xml:space="preserve">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en-GB"/>
        </w:rPr>
        <w:t xml:space="preserve"> (Category B)</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rsidR="006E7DAA" w:rsidRPr="0045464A" w:rsidRDefault="006E7DAA" w:rsidP="006E7DAA">
      <w:pPr>
        <w:keepNext/>
        <w:rPr>
          <w:rFonts w:cs="v5.0.0"/>
        </w:rPr>
      </w:pPr>
      <w:r w:rsidRPr="0045464A">
        <w:rPr>
          <w:rFonts w:cs="v5.0.0"/>
        </w:rPr>
        <w:t xml:space="preserve"> 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rsidR="006E7DAA" w:rsidRPr="0045464A" w:rsidRDefault="006E7DAA" w:rsidP="006E7DAA">
      <w:pPr>
        <w:keepNext/>
        <w:keepLines/>
        <w:spacing w:before="120"/>
        <w:ind w:left="1985" w:hanging="1985"/>
        <w:outlineLvl w:val="5"/>
        <w:rPr>
          <w:rFonts w:ascii="Arial" w:hAnsi="Arial"/>
          <w:lang w:eastAsia="en-GB"/>
        </w:rPr>
      </w:pPr>
      <w:bookmarkStart w:id="453" w:name="_Toc45893477"/>
      <w:bookmarkStart w:id="454" w:name="_Toc44712164"/>
      <w:bookmarkStart w:id="455" w:name="_Toc37267562"/>
      <w:bookmarkStart w:id="456" w:name="_Toc37260174"/>
      <w:bookmarkStart w:id="457" w:name="_Toc36817258"/>
      <w:bookmarkStart w:id="458" w:name="_Toc29811706"/>
      <w:bookmarkStart w:id="459" w:name="_Toc21127497"/>
      <w:bookmarkStart w:id="460" w:name="_Toc53185368"/>
      <w:bookmarkStart w:id="461" w:name="_Toc53185744"/>
      <w:bookmarkStart w:id="462" w:name="_Toc57820220"/>
      <w:bookmarkStart w:id="463" w:name="_Toc57821147"/>
      <w:bookmarkStart w:id="464" w:name="_Toc61183423"/>
      <w:bookmarkStart w:id="465" w:name="_Toc61183817"/>
      <w:bookmarkStart w:id="466" w:name="_Toc61184209"/>
      <w:bookmarkStart w:id="467" w:name="_Toc61184601"/>
      <w:bookmarkStart w:id="468" w:name="_Toc61184991"/>
      <w:bookmarkStart w:id="469" w:name="_Toc66386334"/>
      <w:bookmarkStart w:id="470" w:name="_Toc74583175"/>
      <w:bookmarkStart w:id="471" w:name="_Toc76541988"/>
      <w:bookmarkStart w:id="472" w:name="_Toc82449970"/>
      <w:bookmarkStart w:id="473" w:name="_Toc82450618"/>
      <w:r w:rsidRPr="0045464A">
        <w:rPr>
          <w:rFonts w:ascii="Arial" w:hAnsi="Arial"/>
          <w:lang w:eastAsia="en-GB"/>
        </w:rPr>
        <w:t>6.5.</w:t>
      </w:r>
      <w:r>
        <w:rPr>
          <w:rFonts w:ascii="Arial" w:hAnsi="Arial"/>
          <w:lang w:eastAsia="en-GB"/>
        </w:rPr>
        <w:t>3</w:t>
      </w:r>
      <w:r w:rsidRPr="0045464A">
        <w:rPr>
          <w:rFonts w:ascii="Arial" w:hAnsi="Arial"/>
          <w:lang w:eastAsia="en-GB"/>
        </w:rPr>
        <w:t>.2.2.1</w:t>
      </w:r>
      <w:r w:rsidRPr="0045464A">
        <w:rPr>
          <w:rFonts w:ascii="Arial" w:hAnsi="Arial"/>
          <w:lang w:eastAsia="en-GB"/>
        </w:rPr>
        <w:tab/>
        <w:t>Category B</w:t>
      </w:r>
      <w:r w:rsidRPr="0045464A">
        <w:rPr>
          <w:rFonts w:ascii="Arial" w:hAnsi="Arial"/>
          <w:lang w:eastAsia="zh-CN"/>
        </w:rPr>
        <w:t xml:space="preserve"> requirements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45464A">
        <w:rPr>
          <w:rFonts w:ascii="Arial" w:hAnsi="Arial"/>
          <w:lang w:eastAsia="zh-CN"/>
        </w:rPr>
        <w:t xml:space="preserve"> (Option 1)</w:t>
      </w:r>
    </w:p>
    <w:p w:rsidR="006E7DAA" w:rsidRPr="0045464A" w:rsidRDefault="006E7DAA" w:rsidP="006E7DAA">
      <w:r w:rsidRPr="0045464A">
        <w:t xml:space="preserve"> 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rsidR="006E7DAA" w:rsidRPr="0045464A" w:rsidRDefault="006E7DAA" w:rsidP="006E7DAA">
      <w:pPr>
        <w:pStyle w:val="TH"/>
        <w:rPr>
          <w:rFonts w:cs="v5.0.0"/>
        </w:rPr>
      </w:pPr>
      <w:r w:rsidRPr="0045464A">
        <w:t>Table 6.5.</w:t>
      </w:r>
      <w:r>
        <w:t>3</w:t>
      </w:r>
      <w:r w:rsidRPr="0045464A">
        <w:t xml:space="preserve">.2.2.1-1: Wide Area </w:t>
      </w:r>
      <w:r w:rsidR="0026478B"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E7DAA" w:rsidRPr="00656225" w:rsidTr="0043494A">
        <w:trPr>
          <w:cantSplit/>
          <w:jc w:val="center"/>
        </w:trPr>
        <w:tc>
          <w:tcPr>
            <w:tcW w:w="1953" w:type="dxa"/>
          </w:tcPr>
          <w:p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rsidR="006E7DAA" w:rsidRPr="00656225" w:rsidRDefault="006E7DAA" w:rsidP="0043494A">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rsidR="006E7DAA" w:rsidRPr="00656225" w:rsidRDefault="006E7DAA" w:rsidP="0043494A">
            <w:pPr>
              <w:pStyle w:val="TAH"/>
              <w:rPr>
                <w:rFonts w:cs="v5.0.0"/>
              </w:rPr>
            </w:pPr>
            <w:r w:rsidRPr="00656225">
              <w:rPr>
                <w:rFonts w:cs="v5.0.0"/>
                <w:i/>
              </w:rPr>
              <w:t>Measurement bandwidth</w:t>
            </w:r>
          </w:p>
        </w:tc>
      </w:tr>
      <w:tr w:rsidR="006E7DAA" w:rsidRPr="00656225" w:rsidTr="0043494A">
        <w:trPr>
          <w:cantSplit/>
          <w:jc w:val="center"/>
        </w:trPr>
        <w:tc>
          <w:tcPr>
            <w:tcW w:w="1953" w:type="dxa"/>
          </w:tcPr>
          <w:p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rsidR="006E7DAA" w:rsidRPr="00656225" w:rsidRDefault="006E7DAA" w:rsidP="0043494A">
            <w:pPr>
              <w:pStyle w:val="TAC"/>
              <w:rPr>
                <w:rFonts w:cs="Arial"/>
              </w:rPr>
            </w:pPr>
            <w:r>
              <w:rPr>
                <w:rFonts w:cs="Arial"/>
                <w:noProof/>
                <w:position w:val="-30"/>
                <w:lang w:val="en-US" w:eastAsia="zh-CN"/>
              </w:rPr>
              <w:drawing>
                <wp:inline distT="0" distB="0" distL="0" distR="0">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1953" w:type="dxa"/>
          </w:tcPr>
          <w:p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rsidR="006E7DAA" w:rsidRPr="00656225" w:rsidRDefault="006E7DAA" w:rsidP="0043494A">
            <w:pPr>
              <w:pStyle w:val="TAC"/>
              <w:rPr>
                <w:rFonts w:cs="Arial"/>
              </w:rPr>
            </w:pPr>
            <w:r w:rsidRPr="00656225">
              <w:rPr>
                <w:rFonts w:cs="Arial"/>
              </w:rPr>
              <w:t>-14 dBm</w:t>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1953" w:type="dxa"/>
          </w:tcPr>
          <w:p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rsidR="006E7DAA" w:rsidRPr="00656225" w:rsidRDefault="006E7DAA" w:rsidP="0043494A">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rsidR="006E7DAA" w:rsidRPr="00656225" w:rsidRDefault="006E7DAA" w:rsidP="0043494A">
            <w:pPr>
              <w:pStyle w:val="TAC"/>
              <w:rPr>
                <w:rFonts w:cs="Arial"/>
              </w:rPr>
            </w:pPr>
            <w:r w:rsidRPr="00656225">
              <w:rPr>
                <w:rFonts w:cs="Arial"/>
              </w:rPr>
              <w:t xml:space="preserve">100 kHz </w:t>
            </w:r>
          </w:p>
        </w:tc>
      </w:tr>
      <w:tr w:rsidR="006E7DAA" w:rsidRPr="00656225" w:rsidTr="0043494A">
        <w:trPr>
          <w:cantSplit/>
          <w:jc w:val="center"/>
        </w:trPr>
        <w:tc>
          <w:tcPr>
            <w:tcW w:w="9814" w:type="dxa"/>
            <w:gridSpan w:val="4"/>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iCs/>
                <w:sz w:val="18"/>
                <w:lang w:eastAsia="en-GB"/>
              </w:rPr>
              <w:t>p</w:t>
            </w:r>
            <w:r w:rsidR="0026478B" w:rsidRPr="0026478B">
              <w:rPr>
                <w:rFonts w:ascii="Arial" w:hAnsi="Arial" w:cs="Arial"/>
                <w:i/>
                <w:iCs/>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rsidR="006E7DAA" w:rsidRPr="0045464A" w:rsidRDefault="006E7DAA" w:rsidP="006E7DAA">
      <w:pPr>
        <w:keepNext/>
        <w:rPr>
          <w:rFonts w:cs="v5.0.0"/>
        </w:rPr>
      </w:pPr>
      <w:r w:rsidRPr="0045464A">
        <w:rPr>
          <w:rFonts w:cs="v5.0.0"/>
        </w:rPr>
        <w:t xml:space="preserve">For BS operating in Bands n1, n2, n3, n7, n25, n34, n38, n39, n40, n41, n48, n50, n65, n66, n70, n75, n77, n78, n79, </w:t>
      </w:r>
      <w:r w:rsidRPr="0045464A">
        <w:rPr>
          <w:rFonts w:cs="v5.0.0" w:hint="eastAsia"/>
          <w:lang w:eastAsia="zh-CN"/>
        </w:rPr>
        <w:t>n90</w:t>
      </w:r>
      <w:r w:rsidRPr="0045464A">
        <w:rPr>
          <w:rFonts w:cs="v5.0.0"/>
          <w:lang w:eastAsia="zh-CN"/>
        </w:rPr>
        <w:t xml:space="preserve">, n92, n94, </w:t>
      </w:r>
      <w:r>
        <w:rPr>
          <w:lang w:eastAsia="en-GB"/>
        </w:rPr>
        <w:t>minimum requirements</w:t>
      </w:r>
      <w:r w:rsidRPr="0045464A">
        <w:rPr>
          <w:rFonts w:cs="v5.0.0"/>
          <w:lang w:eastAsia="zh-CN"/>
        </w:rPr>
        <w:t xml:space="preserve"> are </w:t>
      </w:r>
      <w:r w:rsidRPr="0045464A">
        <w:rPr>
          <w:rFonts w:cs="v5.0.0"/>
        </w:rPr>
        <w:t>specified in tables 6.6.</w:t>
      </w:r>
      <w:r>
        <w:rPr>
          <w:rFonts w:cs="v5.0.0"/>
        </w:rPr>
        <w:t>3</w:t>
      </w:r>
      <w:r w:rsidRPr="0045464A">
        <w:rPr>
          <w:rFonts w:cs="v5.0.0"/>
        </w:rPr>
        <w:t>.2.2.1-2:</w:t>
      </w:r>
    </w:p>
    <w:p w:rsidR="006E7DAA" w:rsidRPr="0045464A" w:rsidRDefault="006E7DAA" w:rsidP="006E7DAA">
      <w:pPr>
        <w:keepNext/>
        <w:rPr>
          <w:rFonts w:cs="v5.0.0"/>
          <w:lang w:eastAsia="en-GB"/>
        </w:rPr>
      </w:pPr>
    </w:p>
    <w:p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.2.2.1-2: Wide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9B2994">
        <w:rPr>
          <w:rFonts w:ascii="Arial" w:hAnsi="Arial"/>
          <w:b/>
          <w:lang w:eastAsia="en-GB"/>
        </w:rPr>
        <w:t>minimum requirement</w:t>
      </w:r>
      <w:r>
        <w:rPr>
          <w:rFonts w:ascii="Arial" w:hAnsi="Arial"/>
          <w:b/>
          <w:lang w:eastAsia="en-GB"/>
        </w:rPr>
        <w:t>s</w:t>
      </w:r>
      <w:r w:rsidRPr="009B2994" w:rsidDel="009B2994">
        <w:rPr>
          <w:rFonts w:ascii="Arial" w:hAnsi="Arial"/>
          <w:b/>
          <w:lang w:eastAsia="en-GB"/>
        </w:rPr>
        <w:t xml:space="preserve"> </w:t>
      </w:r>
      <w:r w:rsidRPr="0045464A">
        <w:rPr>
          <w:rFonts w:ascii="Arial" w:hAnsi="Arial"/>
          <w:b/>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2"/>
        <w:gridCol w:w="2975"/>
        <w:gridCol w:w="3454"/>
        <w:gridCol w:w="1429"/>
      </w:tblGrid>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rsidR="006E7DAA" w:rsidRPr="0045464A" w:rsidRDefault="006E7DAA" w:rsidP="006E7DAA">
      <w:pPr>
        <w:rPr>
          <w:lang w:eastAsia="zh-CN"/>
        </w:rPr>
      </w:pPr>
    </w:p>
    <w:p w:rsidR="006E7DAA" w:rsidRPr="0045464A" w:rsidRDefault="006E7DAA" w:rsidP="006E7DAA">
      <w:pPr>
        <w:keepNext/>
        <w:keepLines/>
        <w:spacing w:before="120"/>
        <w:ind w:left="1985" w:hanging="1985"/>
        <w:outlineLvl w:val="5"/>
        <w:rPr>
          <w:rFonts w:ascii="Arial" w:hAnsi="Arial"/>
          <w:lang w:eastAsia="zh-CN"/>
        </w:rPr>
      </w:pPr>
      <w:r w:rsidRPr="0045464A">
        <w:rPr>
          <w:rFonts w:ascii="Arial" w:hAnsi="Arial"/>
          <w:lang w:eastAsia="en-GB"/>
        </w:rPr>
        <w:lastRenderedPageBreak/>
        <w:t>6.5.</w:t>
      </w:r>
      <w:r>
        <w:rPr>
          <w:rFonts w:ascii="Arial" w:hAnsi="Arial"/>
          <w:lang w:eastAsia="en-GB"/>
        </w:rPr>
        <w:t>3</w:t>
      </w:r>
      <w:r w:rsidRPr="0045464A">
        <w:rPr>
          <w:rFonts w:ascii="Arial" w:hAnsi="Arial"/>
          <w:lang w:eastAsia="en-GB"/>
        </w:rPr>
        <w:t>.2.2.2</w:t>
      </w:r>
      <w:r w:rsidRPr="0045464A">
        <w:rPr>
          <w:rFonts w:ascii="Arial" w:hAnsi="Arial"/>
          <w:lang w:eastAsia="en-GB"/>
        </w:rPr>
        <w:tab/>
        <w:t>Category B</w:t>
      </w:r>
      <w:r w:rsidRPr="0045464A">
        <w:rPr>
          <w:rFonts w:ascii="Arial" w:hAnsi="Arial"/>
          <w:lang w:eastAsia="zh-CN"/>
        </w:rPr>
        <w:t xml:space="preserve"> requirements (Option 2)</w:t>
      </w:r>
    </w:p>
    <w:p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rsidR="006E7DAA" w:rsidRPr="0045464A" w:rsidRDefault="006E7DAA" w:rsidP="006E7DAA">
      <w:pPr>
        <w:pStyle w:val="TH"/>
        <w:rPr>
          <w:rFonts w:cs="v5.0.0"/>
        </w:rPr>
      </w:pPr>
      <w:r w:rsidRPr="0045464A">
        <w:t>Table 6.5.</w:t>
      </w:r>
      <w:r>
        <w:t>3</w:t>
      </w:r>
      <w:r w:rsidRPr="0045464A">
        <w:t xml:space="preserve">.2.2.2-1: Regional Wide Area </w:t>
      </w:r>
      <w:r w:rsidR="0026478B"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E7DAA" w:rsidRPr="00656225" w:rsidTr="0043494A">
        <w:trPr>
          <w:cantSplit/>
          <w:jc w:val="center"/>
        </w:trPr>
        <w:tc>
          <w:tcPr>
            <w:tcW w:w="2127" w:type="dxa"/>
          </w:tcPr>
          <w:p w:rsidR="006E7DAA" w:rsidRPr="00656225" w:rsidRDefault="006E7DAA" w:rsidP="0043494A">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rsidR="006E7DAA" w:rsidRPr="00656225" w:rsidRDefault="006E7DAA" w:rsidP="0043494A">
            <w:pPr>
              <w:pStyle w:val="TAH"/>
              <w:rPr>
                <w:rFonts w:cs="Arial"/>
              </w:rPr>
            </w:pPr>
            <w:r w:rsidRPr="00656225">
              <w:rPr>
                <w:rFonts w:cs="Arial"/>
              </w:rPr>
              <w:t>Frequency offset of measurement filter centre frequency, f_offset</w:t>
            </w:r>
          </w:p>
        </w:tc>
        <w:tc>
          <w:tcPr>
            <w:tcW w:w="3455" w:type="dxa"/>
          </w:tcPr>
          <w:p w:rsidR="006E7DAA" w:rsidRPr="00656225" w:rsidRDefault="006E7DAA" w:rsidP="0043494A">
            <w:pPr>
              <w:pStyle w:val="TAH"/>
              <w:rPr>
                <w:rFonts w:cs="Arial"/>
              </w:rPr>
            </w:pPr>
            <w:r>
              <w:rPr>
                <w:lang w:eastAsia="en-GB"/>
              </w:rPr>
              <w:t>Minimum requirements</w:t>
            </w:r>
            <w:r w:rsidRPr="00656225">
              <w:rPr>
                <w:rFonts w:cs="Arial"/>
              </w:rPr>
              <w:t xml:space="preserve"> (Note 1, 2)</w:t>
            </w:r>
          </w:p>
        </w:tc>
        <w:tc>
          <w:tcPr>
            <w:tcW w:w="1430" w:type="dxa"/>
          </w:tcPr>
          <w:p w:rsidR="006E7DAA" w:rsidRPr="00656225" w:rsidRDefault="006E7DAA" w:rsidP="0043494A">
            <w:pPr>
              <w:pStyle w:val="TAH"/>
              <w:rPr>
                <w:rFonts w:cs="Arial"/>
              </w:rPr>
            </w:pPr>
            <w:r w:rsidRPr="00656225">
              <w:rPr>
                <w:rFonts w:cs="Arial"/>
                <w:i/>
              </w:rPr>
              <w:t>Measurement bandwidth</w:t>
            </w:r>
          </w:p>
        </w:tc>
      </w:tr>
      <w:tr w:rsidR="006E7DAA" w:rsidRPr="00656225" w:rsidTr="0043494A">
        <w:trPr>
          <w:cantSplit/>
          <w:jc w:val="center"/>
        </w:trPr>
        <w:tc>
          <w:tcPr>
            <w:tcW w:w="2127" w:type="dxa"/>
          </w:tcPr>
          <w:p w:rsidR="006E7DAA" w:rsidRPr="00656225" w:rsidRDefault="006E7DAA" w:rsidP="0043494A">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rsidR="006E7DAA" w:rsidRPr="00656225" w:rsidRDefault="006E7DAA" w:rsidP="0043494A">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rsidR="006E7DAA" w:rsidRPr="00656225" w:rsidRDefault="006E7DAA" w:rsidP="0043494A">
            <w:pPr>
              <w:pStyle w:val="TAC"/>
              <w:rPr>
                <w:rFonts w:cs="Arial"/>
              </w:rPr>
            </w:pPr>
            <w:r w:rsidRPr="00656225">
              <w:rPr>
                <w:rFonts w:cs="Arial"/>
              </w:rPr>
              <w:t>-14 dBm</w:t>
            </w:r>
          </w:p>
        </w:tc>
        <w:tc>
          <w:tcPr>
            <w:tcW w:w="1430" w:type="dxa"/>
          </w:tcPr>
          <w:p w:rsidR="006E7DAA" w:rsidRPr="00656225" w:rsidRDefault="006E7DAA" w:rsidP="0043494A">
            <w:pPr>
              <w:pStyle w:val="TAC"/>
              <w:rPr>
                <w:rFonts w:cs="Arial"/>
              </w:rPr>
            </w:pPr>
            <w:r w:rsidRPr="00656225">
              <w:rPr>
                <w:rFonts w:cs="Arial"/>
              </w:rPr>
              <w:t xml:space="preserve">30 kHz </w:t>
            </w:r>
          </w:p>
        </w:tc>
      </w:tr>
      <w:tr w:rsidR="006E7DAA" w:rsidRPr="00656225" w:rsidTr="0043494A">
        <w:trPr>
          <w:cantSplit/>
          <w:jc w:val="center"/>
        </w:trPr>
        <w:tc>
          <w:tcPr>
            <w:tcW w:w="2127" w:type="dxa"/>
          </w:tcPr>
          <w:p w:rsidR="006E7DAA" w:rsidRPr="00656225" w:rsidRDefault="006E7DAA" w:rsidP="0043494A">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rsidR="006E7DAA" w:rsidRPr="00656225" w:rsidRDefault="006E7DAA" w:rsidP="0043494A">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rsidR="006E7DAA" w:rsidRPr="00656225" w:rsidRDefault="006E7DAA" w:rsidP="0043494A">
            <w:pPr>
              <w:pStyle w:val="TAC"/>
              <w:rPr>
                <w:rFonts w:cs="Arial"/>
              </w:rPr>
            </w:pPr>
            <w:r w:rsidRPr="00656225">
              <w:rPr>
                <w:rFonts w:cs="Arial"/>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4pt" o:ole="" fillcolor="window">
                  <v:imagedata r:id="rId12" o:title=""/>
                </v:shape>
                <o:OLEObject Type="Embed" ProgID="Equation.3" ShapeID="_x0000_i1025" DrawAspect="Content" ObjectID="_1708409595" r:id="rId13"/>
              </w:object>
            </w:r>
          </w:p>
        </w:tc>
        <w:tc>
          <w:tcPr>
            <w:tcW w:w="1430" w:type="dxa"/>
          </w:tcPr>
          <w:p w:rsidR="006E7DAA" w:rsidRPr="00656225" w:rsidRDefault="006E7DAA" w:rsidP="0043494A">
            <w:pPr>
              <w:pStyle w:val="TAC"/>
              <w:rPr>
                <w:rFonts w:cs="Arial"/>
              </w:rPr>
            </w:pPr>
            <w:r w:rsidRPr="00656225">
              <w:rPr>
                <w:rFonts w:cs="Arial"/>
              </w:rPr>
              <w:t xml:space="preserve">30 kHz </w:t>
            </w:r>
          </w:p>
        </w:tc>
      </w:tr>
      <w:tr w:rsidR="006E7DAA" w:rsidRPr="00656225" w:rsidTr="0043494A">
        <w:trPr>
          <w:cantSplit/>
          <w:jc w:val="center"/>
        </w:trPr>
        <w:tc>
          <w:tcPr>
            <w:tcW w:w="2127" w:type="dxa"/>
          </w:tcPr>
          <w:p w:rsidR="006E7DAA" w:rsidRPr="00656225" w:rsidRDefault="006E7DAA" w:rsidP="0043494A">
            <w:pPr>
              <w:pStyle w:val="TAC"/>
              <w:rPr>
                <w:rFonts w:cs="v5.0.0"/>
              </w:rPr>
            </w:pPr>
            <w:r w:rsidRPr="00656225">
              <w:rPr>
                <w:rFonts w:cs="v5.0.0"/>
              </w:rPr>
              <w:t>(Note 4)</w:t>
            </w:r>
          </w:p>
        </w:tc>
        <w:tc>
          <w:tcPr>
            <w:tcW w:w="2976" w:type="dxa"/>
          </w:tcPr>
          <w:p w:rsidR="006E7DAA" w:rsidRPr="00656225" w:rsidRDefault="006E7DAA" w:rsidP="0043494A">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rsidR="006E7DAA" w:rsidRPr="00656225" w:rsidRDefault="006E7DAA" w:rsidP="0043494A">
            <w:pPr>
              <w:pStyle w:val="TAC"/>
              <w:rPr>
                <w:rFonts w:cs="Arial"/>
              </w:rPr>
            </w:pPr>
            <w:r w:rsidRPr="00656225">
              <w:rPr>
                <w:rFonts w:cs="Arial"/>
              </w:rPr>
              <w:t>-26 dBm</w:t>
            </w:r>
          </w:p>
        </w:tc>
        <w:tc>
          <w:tcPr>
            <w:tcW w:w="1430" w:type="dxa"/>
          </w:tcPr>
          <w:p w:rsidR="006E7DAA" w:rsidRPr="00656225" w:rsidRDefault="006E7DAA" w:rsidP="0043494A">
            <w:pPr>
              <w:pStyle w:val="TAC"/>
              <w:rPr>
                <w:rFonts w:cs="Arial"/>
              </w:rPr>
            </w:pPr>
            <w:r w:rsidRPr="00656225">
              <w:rPr>
                <w:rFonts w:cs="Arial"/>
              </w:rPr>
              <w:t xml:space="preserve">30 kHz </w:t>
            </w:r>
          </w:p>
        </w:tc>
      </w:tr>
      <w:tr w:rsidR="006E7DAA" w:rsidRPr="00656225" w:rsidTr="0043494A">
        <w:trPr>
          <w:cantSplit/>
          <w:jc w:val="center"/>
        </w:trPr>
        <w:tc>
          <w:tcPr>
            <w:tcW w:w="2127" w:type="dxa"/>
          </w:tcPr>
          <w:p w:rsidR="006E7DAA" w:rsidRPr="00656225" w:rsidRDefault="006E7DAA" w:rsidP="0043494A">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rsidR="006E7DAA" w:rsidRPr="00656225" w:rsidRDefault="006E7DAA" w:rsidP="0043494A">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rsidR="006E7DAA" w:rsidRPr="00656225" w:rsidRDefault="006E7DAA" w:rsidP="0043494A">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rsidR="006E7DAA" w:rsidRPr="00656225" w:rsidRDefault="006E7DAA" w:rsidP="0043494A">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rsidR="006E7DAA" w:rsidRPr="00656225" w:rsidRDefault="006E7DAA" w:rsidP="0043494A">
            <w:pPr>
              <w:pStyle w:val="TAC"/>
              <w:rPr>
                <w:rFonts w:cs="Arial"/>
              </w:rPr>
            </w:pPr>
            <w:r w:rsidRPr="00656225">
              <w:rPr>
                <w:rFonts w:cs="Arial"/>
              </w:rPr>
              <w:t>-13 dBm</w:t>
            </w:r>
          </w:p>
        </w:tc>
        <w:tc>
          <w:tcPr>
            <w:tcW w:w="1430" w:type="dxa"/>
          </w:tcPr>
          <w:p w:rsidR="006E7DAA" w:rsidRPr="00656225" w:rsidRDefault="006E7DAA" w:rsidP="0043494A">
            <w:pPr>
              <w:pStyle w:val="TAC"/>
              <w:rPr>
                <w:rFonts w:cs="Arial"/>
              </w:rPr>
            </w:pPr>
            <w:r w:rsidRPr="00656225">
              <w:rPr>
                <w:rFonts w:cs="Arial"/>
              </w:rPr>
              <w:t xml:space="preserve">1 MHz </w:t>
            </w:r>
          </w:p>
        </w:tc>
      </w:tr>
      <w:tr w:rsidR="006E7DAA" w:rsidRPr="00656225" w:rsidTr="0043494A">
        <w:trPr>
          <w:cantSplit/>
          <w:jc w:val="center"/>
        </w:trPr>
        <w:tc>
          <w:tcPr>
            <w:tcW w:w="2127" w:type="dxa"/>
          </w:tcPr>
          <w:p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rsidR="006E7DAA" w:rsidRPr="00656225" w:rsidRDefault="006E7DAA" w:rsidP="0043494A">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rsidR="006E7DAA" w:rsidRPr="00656225" w:rsidRDefault="006E7DAA" w:rsidP="0043494A">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rsidR="006E7DAA" w:rsidRPr="00656225" w:rsidRDefault="006E7DAA" w:rsidP="0043494A">
            <w:pPr>
              <w:pStyle w:val="TAC"/>
              <w:rPr>
                <w:rFonts w:cs="Arial"/>
              </w:rPr>
            </w:pPr>
            <w:r w:rsidRPr="00656225">
              <w:rPr>
                <w:rFonts w:cs="Arial"/>
              </w:rPr>
              <w:t xml:space="preserve">1 MHz </w:t>
            </w:r>
          </w:p>
        </w:tc>
      </w:tr>
      <w:tr w:rsidR="006E7DAA" w:rsidRPr="00656225" w:rsidTr="0043494A">
        <w:trPr>
          <w:cantSplit/>
          <w:jc w:val="center"/>
        </w:trPr>
        <w:tc>
          <w:tcPr>
            <w:tcW w:w="9988" w:type="dxa"/>
            <w:gridSpan w:val="4"/>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rsidR="006E7DAA" w:rsidRPr="00656225" w:rsidRDefault="006E7DAA" w:rsidP="0043494A">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rsidR="006E7DAA" w:rsidRPr="00656225" w:rsidRDefault="006E7DAA" w:rsidP="0043494A">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rsidR="006E7DAA" w:rsidRPr="0045464A" w:rsidRDefault="006E7DAA" w:rsidP="006E7DAA">
      <w:pPr>
        <w:rPr>
          <w:lang w:eastAsia="zh-CN"/>
        </w:rPr>
      </w:pPr>
    </w:p>
    <w:p w:rsidR="006E7DAA" w:rsidRPr="0045464A" w:rsidRDefault="006E7DAA" w:rsidP="006E7DAA">
      <w:pPr>
        <w:keepNext/>
        <w:keepLines/>
        <w:spacing w:before="120"/>
        <w:ind w:left="1701" w:hanging="1701"/>
        <w:outlineLvl w:val="4"/>
        <w:rPr>
          <w:rFonts w:ascii="Arial" w:hAnsi="Arial"/>
          <w:sz w:val="22"/>
          <w:lang w:eastAsia="en-GB"/>
        </w:rPr>
      </w:pPr>
      <w:bookmarkStart w:id="474" w:name="_Toc45893479"/>
      <w:bookmarkStart w:id="475" w:name="_Toc44712166"/>
      <w:bookmarkStart w:id="476" w:name="_Toc37267564"/>
      <w:bookmarkStart w:id="477" w:name="_Toc37260176"/>
      <w:bookmarkStart w:id="478" w:name="_Toc36817260"/>
      <w:bookmarkStart w:id="479" w:name="_Toc29811708"/>
      <w:bookmarkStart w:id="480" w:name="_Toc13080209"/>
      <w:bookmarkStart w:id="481" w:name="_Toc53185369"/>
      <w:bookmarkStart w:id="482" w:name="_Toc53185745"/>
      <w:bookmarkStart w:id="483" w:name="_Toc57820221"/>
      <w:bookmarkStart w:id="484" w:name="_Toc57821148"/>
      <w:bookmarkStart w:id="485" w:name="_Toc61183424"/>
      <w:bookmarkStart w:id="486" w:name="_Toc61183818"/>
      <w:bookmarkStart w:id="487" w:name="_Toc61184210"/>
      <w:bookmarkStart w:id="488" w:name="_Toc61184602"/>
      <w:bookmarkStart w:id="489" w:name="_Toc61184992"/>
      <w:bookmarkStart w:id="490" w:name="_Toc66386335"/>
      <w:bookmarkStart w:id="491" w:name="_Toc74583176"/>
      <w:bookmarkStart w:id="492" w:name="_Toc76541989"/>
      <w:bookmarkStart w:id="493" w:name="_Toc82449971"/>
      <w:bookmarkStart w:id="494" w:name="_Toc82450619"/>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.2.3</w:t>
      </w:r>
      <w:r w:rsidRPr="0045464A">
        <w:rPr>
          <w:rFonts w:ascii="Arial" w:hAnsi="Arial"/>
          <w:sz w:val="22"/>
          <w:lang w:eastAsia="en-GB"/>
        </w:rPr>
        <w:tab/>
      </w:r>
      <w:r>
        <w:rPr>
          <w:rFonts w:ascii="Arial" w:hAnsi="Arial"/>
          <w:sz w:val="22"/>
          <w:lang w:eastAsia="en-GB"/>
        </w:rPr>
        <w:t>M</w:t>
      </w:r>
      <w:r w:rsidRPr="004E62BD">
        <w:rPr>
          <w:rFonts w:ascii="Arial" w:hAnsi="Arial"/>
          <w:sz w:val="22"/>
          <w:lang w:eastAsia="en-GB"/>
        </w:rPr>
        <w:t>inimum requirement</w:t>
      </w:r>
      <w:r>
        <w:rPr>
          <w:rFonts w:ascii="Arial" w:hAnsi="Arial"/>
          <w:sz w:val="22"/>
          <w:lang w:eastAsia="en-GB"/>
        </w:rPr>
        <w:t>s</w:t>
      </w:r>
      <w:r w:rsidRPr="004E62BD" w:rsidDel="004E62BD">
        <w:rPr>
          <w:rFonts w:ascii="Arial" w:hAnsi="Arial"/>
          <w:sz w:val="22"/>
          <w:lang w:eastAsia="en-GB"/>
        </w:rPr>
        <w:t xml:space="preserve"> </w:t>
      </w:r>
      <w:r w:rsidRPr="0045464A">
        <w:rPr>
          <w:rFonts w:ascii="Arial" w:hAnsi="Arial"/>
          <w:sz w:val="22"/>
          <w:lang w:eastAsia="en-GB"/>
        </w:rPr>
        <w:t xml:space="preserve">for Medium Range </w:t>
      </w:r>
      <w:r w:rsidR="0026478B" w:rsidRPr="0026478B">
        <w:rPr>
          <w:rFonts w:ascii="Arial" w:hAnsi="Arial"/>
          <w:i/>
          <w:iCs/>
          <w:sz w:val="22"/>
          <w:lang w:eastAsia="en-GB"/>
        </w:rPr>
        <w:t>repeater type 1-C</w:t>
      </w:r>
      <w:r w:rsidRPr="0045464A">
        <w:rPr>
          <w:rFonts w:ascii="Arial" w:hAnsi="Arial"/>
          <w:sz w:val="22"/>
          <w:lang w:eastAsia="en-GB"/>
        </w:rPr>
        <w:t xml:space="preserve"> (Category A and B)</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45464A">
        <w:rPr>
          <w:rFonts w:ascii="Arial" w:hAnsi="Arial"/>
          <w:sz w:val="22"/>
          <w:lang w:eastAsia="en-GB"/>
        </w:rPr>
        <w:t xml:space="preserve"> for DL</w:t>
      </w:r>
    </w:p>
    <w:p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宋体"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宋体" w:cs="v5.0.0"/>
          <w:lang w:eastAsia="zh-CN"/>
        </w:rPr>
        <w:t>2</w:t>
      </w:r>
      <w:r w:rsidRPr="0045464A">
        <w:rPr>
          <w:rFonts w:cs="v5.0.0"/>
          <w:lang w:eastAsia="en-GB"/>
        </w:rPr>
        <w:t>.</w:t>
      </w:r>
    </w:p>
    <w:p w:rsidR="006E7DAA" w:rsidRPr="0045464A" w:rsidRDefault="006E7DAA" w:rsidP="006E7DAA">
      <w:pPr>
        <w:keepNext/>
        <w:rPr>
          <w:rFonts w:cs="v5.0.0"/>
          <w:lang w:eastAsia="zh-CN"/>
        </w:rPr>
      </w:pPr>
      <w:r w:rsidRPr="0045464A">
        <w:rPr>
          <w:lang w:eastAsia="zh-CN"/>
        </w:rPr>
        <w:t xml:space="preserve">For the tables in this clause </w:t>
      </w:r>
      <w:r w:rsidRPr="0045464A">
        <w:rPr>
          <w:lang w:eastAsia="en-GB"/>
        </w:rPr>
        <w:t xml:space="preserve">for </w:t>
      </w:r>
      <w:r w:rsidRPr="0045464A">
        <w:rPr>
          <w:i/>
          <w:iCs/>
          <w:lang w:eastAsia="en-GB"/>
        </w:rPr>
        <w:t>repeater type 1-C</w:t>
      </w:r>
      <w:r w:rsidRPr="0045464A">
        <w:rPr>
          <w:lang w:eastAsia="en-GB"/>
        </w:rPr>
        <w:t xml:space="preserve"> P</w:t>
      </w:r>
      <w:r w:rsidRPr="0045464A">
        <w:rPr>
          <w:vertAlign w:val="subscript"/>
          <w:lang w:eastAsia="en-GB"/>
        </w:rPr>
        <w:t>rated,x</w:t>
      </w:r>
      <w:r w:rsidRPr="0045464A">
        <w:rPr>
          <w:lang w:eastAsia="en-GB"/>
        </w:rPr>
        <w:t xml:space="preserve"> = P</w:t>
      </w:r>
      <w:r w:rsidRPr="0045464A">
        <w:rPr>
          <w:vertAlign w:val="subscript"/>
          <w:lang w:eastAsia="en-GB"/>
        </w:rPr>
        <w:t>rated,c,AC</w:t>
      </w:r>
      <w:r w:rsidRPr="0045464A">
        <w:rPr>
          <w:rFonts w:cs="v4.2.0"/>
          <w:lang w:eastAsia="en-GB"/>
        </w:rPr>
        <w:t xml:space="preserve"> – 10*log</w:t>
      </w:r>
      <w:r w:rsidRPr="0045464A">
        <w:rPr>
          <w:rFonts w:cs="v4.2.0"/>
          <w:vertAlign w:val="subscript"/>
          <w:lang w:eastAsia="en-GB"/>
        </w:rPr>
        <w:t>10</w:t>
      </w:r>
      <w:r w:rsidRPr="0045464A">
        <w:rPr>
          <w:rFonts w:cs="v4.2.0"/>
          <w:lang w:eastAsia="en-GB"/>
        </w:rPr>
        <w:t>(</w:t>
      </w:r>
      <w:r w:rsidRPr="0045464A">
        <w:rPr>
          <w:lang w:eastAsia="en-GB"/>
        </w:rPr>
        <w:t>N</w:t>
      </w:r>
      <w:r w:rsidRPr="0045464A">
        <w:rPr>
          <w:vertAlign w:val="subscript"/>
          <w:lang w:eastAsia="en-GB"/>
        </w:rPr>
        <w:t>TXU,countedpercell</w:t>
      </w:r>
      <w:r w:rsidRPr="0045464A">
        <w:rPr>
          <w:rFonts w:cs="v4.2.0"/>
          <w:lang w:eastAsia="en-GB"/>
        </w:rPr>
        <w:t>)</w:t>
      </w:r>
      <w:r w:rsidRPr="0045464A">
        <w:rPr>
          <w:rFonts w:cs="v4.2.0"/>
          <w:lang w:eastAsia="zh-CN"/>
        </w:rPr>
        <w:t xml:space="preserve">, </w:t>
      </w: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宋体" w:hAnsi="Arial"/>
          <w:b/>
          <w:lang w:eastAsia="zh-CN"/>
        </w:rPr>
        <w:t>1</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lang w:eastAsia="zh-CN"/>
        </w:rPr>
        <w:t>31</w:t>
      </w:r>
      <w:r w:rsidRPr="0045464A">
        <w:rPr>
          <w:rFonts w:ascii="Arial" w:hAnsi="Arial" w:cs="v5.0.0"/>
          <w:b/>
          <w:lang w:eastAsia="en-GB"/>
        </w:rPr>
        <w:t xml:space="preserve">&lt;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456"/>
        <w:gridCol w:w="1430"/>
      </w:tblGrid>
      <w:tr w:rsidR="006E7DAA" w:rsidRPr="00656225"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45464A" w:rsidRDefault="006E7DAA" w:rsidP="0043494A">
            <w:pPr>
              <w:keepNext/>
              <w:keepLines/>
              <w:spacing w:after="0"/>
              <w:jc w:val="center"/>
              <w:rPr>
                <w:rFonts w:ascii="Arial" w:eastAsia="宋体" w:hAnsi="Arial" w:cs="Arial"/>
                <w:b/>
                <w:sz w:val="18"/>
                <w:lang w:eastAsia="zh-CN"/>
              </w:rPr>
            </w:pPr>
            <w:r w:rsidRPr="00656225">
              <w:rPr>
                <w:rFonts w:ascii="Arial" w:hAnsi="Arial" w:cs="Arial"/>
                <w:b/>
                <w:i/>
                <w:sz w:val="18"/>
                <w:lang w:eastAsia="en-GB"/>
              </w:rPr>
              <w:t xml:space="preserve">Measurement bandwidth </w:t>
            </w:r>
          </w:p>
        </w:tc>
      </w:tr>
      <w:tr w:rsidR="006E7DAA" w:rsidRPr="00656225"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rsidR="006E7DAA" w:rsidRPr="00656225" w:rsidRDefault="006E7DAA" w:rsidP="0043494A">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宋体"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pBdr>
                <w:top w:val="single" w:sz="12" w:space="3" w:color="auto"/>
              </w:pBdr>
              <w:spacing w:after="0"/>
              <w:jc w:val="center"/>
              <w:rPr>
                <w:rFonts w:ascii="Arial" w:hAnsi="Arial" w:cs="v5.0.0"/>
                <w:sz w:val="18"/>
                <w:lang w:eastAsia="en-GB"/>
              </w:rPr>
            </w:pPr>
            <w:r w:rsidRPr="00656225">
              <w:rPr>
                <w:rFonts w:ascii="Arial" w:hAnsi="Arial"/>
                <w:sz w:val="18"/>
                <w:lang w:eastAsia="en-GB"/>
              </w:rPr>
              <w:t>100 kHz</w:t>
            </w:r>
          </w:p>
        </w:tc>
      </w:tr>
      <w:tr w:rsidR="006E7DAA" w:rsidRPr="00656225"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6E7DAA" w:rsidRPr="0045464A" w:rsidRDefault="006E7DAA" w:rsidP="0043494A">
            <w:pPr>
              <w:keepNext/>
              <w:keepLines/>
              <w:spacing w:after="0"/>
              <w:ind w:left="851" w:hanging="851"/>
              <w:rPr>
                <w:rFonts w:ascii="Arial" w:eastAsia="宋体"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rsidR="006E7DAA" w:rsidRPr="0045464A" w:rsidRDefault="006E7DAA" w:rsidP="006E7DAA">
      <w:pPr>
        <w:rPr>
          <w:lang w:eastAsia="zh-CN"/>
        </w:rPr>
      </w:pP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宋体" w:hAnsi="Arial"/>
          <w:b/>
          <w:lang w:eastAsia="zh-CN"/>
        </w:rPr>
        <w:t>2</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w:t>
      </w:r>
      <w:r w:rsidRPr="0045464A">
        <w:rPr>
          <w:rFonts w:ascii="Arial" w:hAnsi="Arial" w:cs="v5.0.0"/>
          <w:b/>
          <w:lang w:eastAsia="zh-CN"/>
        </w:rPr>
        <w:t>31</w:t>
      </w:r>
      <w:r w:rsidRPr="0045464A">
        <w:rPr>
          <w:rFonts w:ascii="Arial"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456"/>
        <w:gridCol w:w="1430"/>
      </w:tblGrid>
      <w:tr w:rsidR="006E7DAA" w:rsidRPr="00F57FA0"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eastAsia="宋体"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 xml:space="preserve">-29 dBm (Note </w:t>
            </w:r>
            <w:r w:rsidRPr="00F57FA0">
              <w:rPr>
                <w:rFonts w:ascii="Arial" w:eastAsia="宋体" w:hAnsi="Arial" w:cs="Arial"/>
                <w:sz w:val="18"/>
                <w:szCs w:val="18"/>
                <w:lang w:eastAsia="zh-CN"/>
              </w:rPr>
              <w:t>3</w:t>
            </w:r>
            <w:r w:rsidRPr="00F57FA0">
              <w:rPr>
                <w:rFonts w:ascii="Arial" w:hAnsi="Arial" w:cs="Arial"/>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pBdr>
                <w:top w:val="single" w:sz="12" w:space="3" w:color="auto"/>
              </w:pBdr>
              <w:spacing w:after="0"/>
              <w:jc w:val="center"/>
              <w:rPr>
                <w:rFonts w:ascii="Arial" w:hAnsi="Arial" w:cs="Arial"/>
                <w:sz w:val="18"/>
                <w:szCs w:val="18"/>
                <w:lang w:eastAsia="zh-CN"/>
              </w:rPr>
            </w:pPr>
            <w:r w:rsidRPr="00F57FA0">
              <w:rPr>
                <w:rFonts w:ascii="Arial" w:hAnsi="Arial" w:cs="Arial"/>
                <w:sz w:val="18"/>
                <w:szCs w:val="18"/>
                <w:lang w:eastAsia="en-GB"/>
              </w:rPr>
              <w:t>100 kHz</w:t>
            </w:r>
          </w:p>
        </w:tc>
      </w:tr>
      <w:tr w:rsidR="006E7DAA" w:rsidRPr="00F57FA0"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rsidR="006E7DAA" w:rsidRPr="00F57FA0" w:rsidRDefault="006E7DAA" w:rsidP="0043494A">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rsidR="006E7DAA" w:rsidRPr="0045464A" w:rsidRDefault="006E7DAA" w:rsidP="006E7DAA">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bookmarkStart w:id="495" w:name="_Toc45893480"/>
      <w:bookmarkStart w:id="496" w:name="_Toc44712167"/>
      <w:bookmarkStart w:id="497" w:name="_Toc37267565"/>
      <w:bookmarkStart w:id="498" w:name="_Toc37260177"/>
      <w:bookmarkStart w:id="499" w:name="_Toc36817261"/>
      <w:bookmarkStart w:id="500" w:name="_Toc29811709"/>
      <w:bookmarkStart w:id="501" w:name="_Toc13080210"/>
      <w:bookmarkStart w:id="502" w:name="_Toc53185370"/>
      <w:bookmarkStart w:id="503" w:name="_Toc53185746"/>
      <w:bookmarkStart w:id="504" w:name="_Toc57820222"/>
      <w:bookmarkStart w:id="505" w:name="_Toc57821149"/>
      <w:bookmarkStart w:id="506" w:name="_Toc61183425"/>
      <w:bookmarkStart w:id="507" w:name="_Toc61183819"/>
      <w:bookmarkStart w:id="508" w:name="_Toc61184211"/>
      <w:bookmarkStart w:id="509" w:name="_Toc61184603"/>
      <w:bookmarkStart w:id="510" w:name="_Toc61184993"/>
      <w:bookmarkStart w:id="511" w:name="_Toc66386336"/>
      <w:bookmarkStart w:id="512" w:name="_Toc74583177"/>
      <w:bookmarkStart w:id="513" w:name="_Toc76541990"/>
      <w:bookmarkStart w:id="514" w:name="_Toc82449972"/>
      <w:bookmarkStart w:id="515" w:name="_Toc82450620"/>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.2.4</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w:t>
      </w:r>
      <w:r w:rsidRPr="0045464A">
        <w:rPr>
          <w:rFonts w:ascii="Arial" w:hAnsi="Arial"/>
          <w:sz w:val="22"/>
          <w:lang w:eastAsia="zh-CN"/>
        </w:rPr>
        <w:t xml:space="preserve">for Local Area </w:t>
      </w:r>
      <w:r w:rsidR="0026478B" w:rsidRPr="0026478B">
        <w:rPr>
          <w:rFonts w:ascii="Arial" w:hAnsi="Arial"/>
          <w:i/>
          <w:iCs/>
          <w:sz w:val="22"/>
          <w:lang w:eastAsia="zh-CN"/>
        </w:rPr>
        <w:t>repeater type 1-C</w:t>
      </w:r>
      <w:r w:rsidRPr="0045464A">
        <w:rPr>
          <w:rFonts w:ascii="Arial" w:hAnsi="Arial"/>
          <w:sz w:val="22"/>
          <w:lang w:eastAsia="zh-CN"/>
        </w:rPr>
        <w:t xml:space="preserve"> (Category A and B)</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lastRenderedPageBreak/>
        <w:t xml:space="preserve">Table </w:t>
      </w:r>
      <w:r w:rsidRPr="0045464A">
        <w:rPr>
          <w:rFonts w:ascii="Arial" w:hAnsi="Arial" w:cs="v5.0.0"/>
          <w:b/>
          <w:lang w:eastAsia="en-GB"/>
        </w:rPr>
        <w:t>6.5.</w:t>
      </w:r>
      <w:r>
        <w:rPr>
          <w:rFonts w:ascii="Arial" w:hAnsi="Arial" w:cs="v5.0.0"/>
          <w:b/>
          <w:lang w:eastAsia="en-GB"/>
        </w:rPr>
        <w:t>3</w:t>
      </w:r>
      <w:r w:rsidRPr="0045464A">
        <w:rPr>
          <w:rFonts w:ascii="Arial" w:hAnsi="Arial" w:cs="v5.0.0"/>
          <w:b/>
          <w:lang w:eastAsia="en-GB"/>
        </w:rPr>
        <w:t>.2.4</w:t>
      </w:r>
      <w:r w:rsidRPr="0045464A">
        <w:rPr>
          <w:rFonts w:ascii="Arial" w:hAnsi="Arial" w:cs="v5.0.0"/>
          <w:b/>
          <w:lang w:eastAsia="zh-CN"/>
        </w:rPr>
        <w:t>-</w:t>
      </w:r>
      <w:r w:rsidRPr="0045464A">
        <w:rPr>
          <w:rFonts w:ascii="Arial" w:eastAsia="宋体" w:hAnsi="Arial"/>
          <w:b/>
          <w:lang w:eastAsia="zh-CN"/>
        </w:rPr>
        <w:t>1</w:t>
      </w:r>
      <w:r w:rsidRPr="0045464A">
        <w:rPr>
          <w:rFonts w:ascii="Arial" w:hAnsi="Arial"/>
          <w:b/>
          <w:lang w:eastAsia="en-GB"/>
        </w:rPr>
        <w:t xml:space="preserve">: Local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2"/>
        <w:gridCol w:w="2975"/>
        <w:gridCol w:w="3454"/>
        <w:gridCol w:w="1429"/>
      </w:tblGrid>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eastAsia="宋体"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 </w:t>
            </w:r>
            <w:r w:rsidRPr="00F57FA0">
              <w:rPr>
                <w:rFonts w:ascii="Arial"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6E7DAA" w:rsidRPr="00F57FA0" w:rsidRDefault="006E7DAA" w:rsidP="0043494A">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p>
          <w:p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rsidR="006E7DAA" w:rsidRPr="0045464A" w:rsidRDefault="006E7DAA" w:rsidP="006E7DAA">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bookmarkStart w:id="516" w:name="_Toc45893481"/>
      <w:bookmarkStart w:id="517" w:name="_Toc44712168"/>
      <w:bookmarkStart w:id="518" w:name="_Toc37267566"/>
      <w:bookmarkStart w:id="519" w:name="_Toc37260178"/>
      <w:bookmarkStart w:id="520" w:name="_Toc36817262"/>
      <w:bookmarkStart w:id="521" w:name="_Toc29811710"/>
      <w:bookmarkStart w:id="522" w:name="_Toc13080211"/>
      <w:bookmarkStart w:id="523" w:name="_Toc53185371"/>
      <w:bookmarkStart w:id="524" w:name="_Toc53185747"/>
      <w:bookmarkStart w:id="525" w:name="_Toc57820223"/>
      <w:bookmarkStart w:id="526" w:name="_Toc57821150"/>
      <w:bookmarkStart w:id="527" w:name="_Toc61183426"/>
      <w:bookmarkStart w:id="528" w:name="_Toc61183820"/>
      <w:bookmarkStart w:id="529" w:name="_Toc61184212"/>
      <w:bookmarkStart w:id="530" w:name="_Toc61184604"/>
      <w:bookmarkStart w:id="531" w:name="_Toc61184994"/>
      <w:bookmarkStart w:id="532" w:name="_Toc66386337"/>
      <w:bookmarkStart w:id="533" w:name="_Toc74583178"/>
      <w:bookmarkStart w:id="534" w:name="_Toc76541991"/>
      <w:bookmarkStart w:id="535" w:name="_Toc82449973"/>
      <w:bookmarkStart w:id="536" w:name="_Toc82450621"/>
      <w:bookmarkStart w:id="537" w:name="_Toc21127502"/>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.2.5</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for additional requirements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6E7DAA" w:rsidRPr="0045464A" w:rsidRDefault="006E7DAA" w:rsidP="006E7DAA">
      <w:pPr>
        <w:keepNext/>
        <w:keepLines/>
        <w:spacing w:before="120"/>
        <w:ind w:left="1985" w:hanging="1985"/>
        <w:outlineLvl w:val="5"/>
        <w:rPr>
          <w:rFonts w:ascii="Arial" w:hAnsi="Arial"/>
          <w:lang w:eastAsia="en-GB"/>
        </w:rPr>
      </w:pPr>
      <w:bookmarkStart w:id="538" w:name="_Toc45893482"/>
      <w:bookmarkStart w:id="539" w:name="_Toc44712169"/>
      <w:bookmarkStart w:id="540" w:name="_Toc37267567"/>
      <w:bookmarkStart w:id="541" w:name="_Toc37260179"/>
      <w:bookmarkStart w:id="542" w:name="_Toc36817263"/>
      <w:bookmarkStart w:id="543" w:name="_Toc29811711"/>
      <w:bookmarkStart w:id="544" w:name="_Toc53185372"/>
      <w:bookmarkStart w:id="545" w:name="_Toc53185748"/>
      <w:bookmarkStart w:id="546" w:name="_Toc57820224"/>
      <w:bookmarkStart w:id="547" w:name="_Toc57821151"/>
      <w:bookmarkStart w:id="548" w:name="_Toc61183427"/>
      <w:bookmarkStart w:id="549" w:name="_Toc61183821"/>
      <w:bookmarkStart w:id="550" w:name="_Toc61184213"/>
      <w:bookmarkStart w:id="551" w:name="_Toc61184605"/>
      <w:bookmarkStart w:id="552" w:name="_Toc61184995"/>
      <w:bookmarkStart w:id="553" w:name="_Toc66386338"/>
      <w:bookmarkStart w:id="554" w:name="_Toc74583179"/>
      <w:bookmarkStart w:id="555" w:name="_Toc76541992"/>
      <w:bookmarkStart w:id="556" w:name="_Toc82449974"/>
      <w:bookmarkStart w:id="557" w:name="_Toc82450622"/>
      <w:r w:rsidRPr="0045464A">
        <w:rPr>
          <w:rFonts w:ascii="Arial" w:hAnsi="Arial"/>
          <w:lang w:eastAsia="en-GB"/>
        </w:rPr>
        <w:t>6.5.</w:t>
      </w:r>
      <w:r>
        <w:rPr>
          <w:rFonts w:ascii="Arial" w:hAnsi="Arial"/>
          <w:lang w:eastAsia="en-GB"/>
        </w:rPr>
        <w:t>3</w:t>
      </w:r>
      <w:r w:rsidRPr="0045464A">
        <w:rPr>
          <w:rFonts w:ascii="Arial" w:hAnsi="Arial"/>
          <w:lang w:eastAsia="en-GB"/>
        </w:rPr>
        <w:t>.2.5.1</w:t>
      </w:r>
      <w:r w:rsidRPr="0045464A">
        <w:rPr>
          <w:rFonts w:ascii="Arial" w:hAnsi="Arial"/>
          <w:lang w:eastAsia="en-GB"/>
        </w:rPr>
        <w:tab/>
        <w:t>Limits in FCC Title 47</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rsidR="006E7DAA" w:rsidRPr="0045464A" w:rsidRDefault="006E7DAA" w:rsidP="006E7DAA">
      <w:pPr>
        <w:keepNext/>
        <w:keepLines/>
        <w:spacing w:before="120"/>
        <w:ind w:left="1985" w:hanging="1985"/>
        <w:rPr>
          <w:rFonts w:ascii="Arial" w:hAnsi="Arial"/>
        </w:rPr>
      </w:pPr>
      <w:bookmarkStart w:id="558" w:name="_Toc21127503"/>
      <w:bookmarkStart w:id="559" w:name="_Toc29811712"/>
      <w:bookmarkStart w:id="560" w:name="_Toc36817264"/>
      <w:bookmarkStart w:id="561" w:name="_Toc37260180"/>
      <w:bookmarkStart w:id="562" w:name="_Toc37267568"/>
      <w:bookmarkStart w:id="563" w:name="_Toc44712170"/>
      <w:bookmarkStart w:id="564" w:name="_Toc45893483"/>
      <w:r w:rsidRPr="0045464A">
        <w:rPr>
          <w:rFonts w:ascii="Arial" w:hAnsi="Arial"/>
        </w:rPr>
        <w:t>6.5.</w:t>
      </w:r>
      <w:r>
        <w:rPr>
          <w:rFonts w:ascii="Arial" w:hAnsi="Arial"/>
        </w:rPr>
        <w:t>3</w:t>
      </w:r>
      <w:r w:rsidRPr="0045464A">
        <w:rPr>
          <w:rFonts w:ascii="Arial" w:hAnsi="Arial"/>
        </w:rPr>
        <w:t>.2.5.2</w:t>
      </w:r>
      <w:r w:rsidRPr="0045464A">
        <w:rPr>
          <w:rFonts w:ascii="Arial" w:hAnsi="Arial"/>
        </w:rPr>
        <w:tab/>
        <w:t>Protection of DTT</w:t>
      </w:r>
      <w:bookmarkEnd w:id="558"/>
      <w:bookmarkEnd w:id="559"/>
      <w:bookmarkEnd w:id="560"/>
      <w:bookmarkEnd w:id="561"/>
      <w:bookmarkEnd w:id="562"/>
      <w:bookmarkEnd w:id="563"/>
      <w:bookmarkEnd w:id="564"/>
    </w:p>
    <w:p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3</w:t>
      </w:r>
      <w:r w:rsidRPr="0045464A">
        <w:rPr>
          <w:rFonts w:ascii="Arial" w:hAnsi="Arial"/>
          <w:b/>
        </w:rPr>
        <w:t xml:space="preserve">.2.5.2-1: Declared emissions </w:t>
      </w:r>
      <w:r>
        <w:rPr>
          <w:rFonts w:ascii="Arial" w:hAnsi="Arial"/>
          <w:b/>
          <w:i/>
        </w:rPr>
        <w:t>minimum requirement</w:t>
      </w:r>
      <w:r w:rsidRPr="0045464A">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2268"/>
        <w:gridCol w:w="2268"/>
      </w:tblGrid>
      <w:tr w:rsidR="006E7DAA" w:rsidRPr="00F57FA0" w:rsidTr="0043494A">
        <w:trPr>
          <w:cantSplit/>
          <w:jc w:val="center"/>
        </w:trPr>
        <w:tc>
          <w:tcPr>
            <w:tcW w:w="2410" w:type="dxa"/>
          </w:tcPr>
          <w:p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rsidTr="0043494A">
        <w:trPr>
          <w:cantSplit/>
          <w:jc w:val="center"/>
        </w:trPr>
        <w:tc>
          <w:tcPr>
            <w:tcW w:w="2410" w:type="dxa"/>
          </w:tcPr>
          <w:p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rsidR="006E7DAA" w:rsidRPr="0045464A" w:rsidRDefault="006E7DAA" w:rsidP="006E7DAA"/>
    <w:p w:rsidR="006E7DAA" w:rsidRPr="0045464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rsidR="006E7DAA" w:rsidRPr="0045464A" w:rsidRDefault="006E7DAA" w:rsidP="006E7DAA">
      <w:pPr>
        <w:rPr>
          <w:lang w:eastAsia="en-GB"/>
        </w:rPr>
      </w:pPr>
    </w:p>
    <w:p w:rsidR="006E7DAA" w:rsidRPr="0045464A" w:rsidRDefault="006E7DAA" w:rsidP="006E7DAA">
      <w:pPr>
        <w:keepNext/>
        <w:keepLines/>
        <w:spacing w:before="120"/>
        <w:ind w:left="1134" w:hanging="1134"/>
        <w:outlineLvl w:val="2"/>
        <w:rPr>
          <w:rFonts w:ascii="Arial" w:hAnsi="Arial"/>
          <w:sz w:val="28"/>
          <w:lang w:eastAsia="en-GB"/>
        </w:rPr>
      </w:pPr>
      <w:bookmarkStart w:id="565" w:name="_Toc45893488"/>
      <w:bookmarkStart w:id="566" w:name="_Toc44712175"/>
      <w:bookmarkStart w:id="567" w:name="_Toc37267573"/>
      <w:bookmarkStart w:id="568" w:name="_Toc37260185"/>
      <w:bookmarkStart w:id="569" w:name="_Toc36817268"/>
      <w:bookmarkStart w:id="570" w:name="_Toc29811716"/>
      <w:bookmarkStart w:id="571" w:name="_Toc21127507"/>
      <w:bookmarkStart w:id="572" w:name="_Toc53185374"/>
      <w:bookmarkStart w:id="573" w:name="_Toc53185750"/>
      <w:bookmarkStart w:id="574" w:name="_Toc57820226"/>
      <w:bookmarkStart w:id="575" w:name="_Toc57821153"/>
      <w:bookmarkStart w:id="576" w:name="_Toc61183429"/>
      <w:bookmarkStart w:id="577" w:name="_Toc61183823"/>
      <w:bookmarkStart w:id="578" w:name="_Toc61184215"/>
      <w:bookmarkStart w:id="579" w:name="_Toc61184607"/>
      <w:bookmarkStart w:id="580" w:name="_Toc61184997"/>
      <w:bookmarkStart w:id="581" w:name="_Toc66386340"/>
      <w:bookmarkStart w:id="582" w:name="_Toc74583181"/>
      <w:bookmarkStart w:id="583" w:name="_Toc76541994"/>
      <w:bookmarkStart w:id="584" w:name="_Toc82449976"/>
      <w:bookmarkStart w:id="585" w:name="_Toc82450624"/>
      <w:bookmarkStart w:id="586" w:name="_Hlk497677198"/>
      <w:r w:rsidRPr="0045464A">
        <w:rPr>
          <w:rFonts w:ascii="Arial" w:hAnsi="Arial"/>
          <w:sz w:val="28"/>
          <w:lang w:eastAsia="en-GB"/>
        </w:rPr>
        <w:lastRenderedPageBreak/>
        <w:t>6.5.</w:t>
      </w:r>
      <w:r>
        <w:rPr>
          <w:rFonts w:ascii="Arial" w:hAnsi="Arial"/>
          <w:sz w:val="28"/>
          <w:lang w:eastAsia="en-GB"/>
        </w:rPr>
        <w:t>4</w:t>
      </w:r>
      <w:r w:rsidRPr="0045464A">
        <w:rPr>
          <w:rFonts w:ascii="Arial" w:hAnsi="Arial"/>
          <w:sz w:val="28"/>
          <w:lang w:eastAsia="en-GB"/>
        </w:rPr>
        <w:tab/>
        <w:t>Transmitter spurious emissions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6E7DAA" w:rsidRPr="0045464A" w:rsidRDefault="006E7DAA" w:rsidP="006E7DAA">
      <w:pPr>
        <w:keepNext/>
        <w:keepLines/>
        <w:spacing w:before="120"/>
        <w:ind w:left="1418" w:hanging="1418"/>
        <w:outlineLvl w:val="3"/>
        <w:rPr>
          <w:rFonts w:ascii="Arial" w:hAnsi="Arial"/>
          <w:sz w:val="24"/>
          <w:lang w:eastAsia="en-GB"/>
        </w:rPr>
      </w:pPr>
      <w:bookmarkStart w:id="587" w:name="_Toc45893489"/>
      <w:bookmarkStart w:id="588" w:name="_Toc44712176"/>
      <w:bookmarkStart w:id="589" w:name="_Toc37267574"/>
      <w:bookmarkStart w:id="590" w:name="_Toc37260186"/>
      <w:bookmarkStart w:id="591" w:name="_Toc36817269"/>
      <w:bookmarkStart w:id="592" w:name="_Toc29811717"/>
      <w:bookmarkStart w:id="593" w:name="_Toc21127508"/>
      <w:bookmarkStart w:id="594" w:name="_Toc53185375"/>
      <w:bookmarkStart w:id="595" w:name="_Toc53185751"/>
      <w:bookmarkStart w:id="596" w:name="_Toc57820227"/>
      <w:bookmarkStart w:id="597" w:name="_Toc57821154"/>
      <w:bookmarkStart w:id="598" w:name="_Toc61183430"/>
      <w:bookmarkStart w:id="599" w:name="_Toc61183824"/>
      <w:bookmarkStart w:id="600" w:name="_Toc61184216"/>
      <w:bookmarkStart w:id="601" w:name="_Toc61184608"/>
      <w:bookmarkStart w:id="602" w:name="_Toc61184998"/>
      <w:bookmarkStart w:id="603" w:name="_Toc66386341"/>
      <w:bookmarkStart w:id="604" w:name="_Toc74583182"/>
      <w:bookmarkStart w:id="605" w:name="_Toc76541995"/>
      <w:bookmarkStart w:id="606" w:name="_Toc82449977"/>
      <w:bookmarkStart w:id="607" w:name="_Toc82450625"/>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.1</w:t>
      </w:r>
      <w:r w:rsidRPr="0045464A">
        <w:rPr>
          <w:rFonts w:ascii="Arial" w:hAnsi="Arial"/>
          <w:sz w:val="24"/>
          <w:lang w:eastAsia="en-GB"/>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rsidR="006E7DAA" w:rsidRDefault="006E7DAA" w:rsidP="006E7DAA">
      <w:pPr>
        <w:rPr>
          <w:rFonts w:cs="v5.0.0"/>
          <w:lang w:eastAsia="en-GB"/>
        </w:rPr>
      </w:pPr>
      <w:r w:rsidRPr="0045464A">
        <w:rPr>
          <w:rFonts w:cs="v5.0.0"/>
          <w:lang w:eastAsia="en-GB"/>
        </w:rPr>
        <w:t>Unless otherwise stated, all requirements are measured as mean power (RMS).</w:t>
      </w:r>
    </w:p>
    <w:p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rsidR="006E7DAA" w:rsidRPr="0045464A" w:rsidRDefault="006E7DAA" w:rsidP="006E7DAA">
      <w:pPr>
        <w:rPr>
          <w:rFonts w:cs="v5.0.0"/>
          <w:lang w:eastAsia="en-GB"/>
        </w:rPr>
      </w:pPr>
    </w:p>
    <w:p w:rsidR="006E7DAA" w:rsidRPr="0045464A" w:rsidRDefault="006E7DAA" w:rsidP="006E7DAA">
      <w:pPr>
        <w:keepNext/>
        <w:keepLines/>
        <w:spacing w:before="120"/>
        <w:ind w:left="1418" w:hanging="1418"/>
        <w:outlineLvl w:val="3"/>
        <w:rPr>
          <w:rFonts w:ascii="Arial" w:hAnsi="Arial"/>
          <w:sz w:val="24"/>
          <w:lang w:eastAsia="en-GB"/>
        </w:rPr>
      </w:pPr>
      <w:bookmarkStart w:id="608" w:name="_Toc45893490"/>
      <w:bookmarkStart w:id="609" w:name="_Toc44712177"/>
      <w:bookmarkStart w:id="610" w:name="_Toc37267575"/>
      <w:bookmarkStart w:id="611" w:name="_Toc37260187"/>
      <w:bookmarkStart w:id="612" w:name="_Toc36817270"/>
      <w:bookmarkStart w:id="613" w:name="_Toc29811718"/>
      <w:bookmarkStart w:id="614" w:name="_Toc13080219"/>
      <w:bookmarkStart w:id="615" w:name="_Toc53185376"/>
      <w:bookmarkStart w:id="616" w:name="_Toc53185752"/>
      <w:bookmarkStart w:id="617" w:name="_Toc57820228"/>
      <w:bookmarkStart w:id="618" w:name="_Toc57821155"/>
      <w:bookmarkStart w:id="619" w:name="_Toc61183431"/>
      <w:bookmarkStart w:id="620" w:name="_Toc61183825"/>
      <w:bookmarkStart w:id="621" w:name="_Toc61184217"/>
      <w:bookmarkStart w:id="622" w:name="_Toc61184609"/>
      <w:bookmarkStart w:id="623" w:name="_Toc61184999"/>
      <w:bookmarkStart w:id="624" w:name="_Toc66386342"/>
      <w:bookmarkStart w:id="625" w:name="_Toc74583183"/>
      <w:bookmarkStart w:id="626" w:name="_Toc76541996"/>
      <w:bookmarkStart w:id="627" w:name="_Toc82449978"/>
      <w:bookmarkStart w:id="628" w:name="_Toc82450626"/>
      <w:bookmarkStart w:id="629" w:name="_Toc21127510"/>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.2</w:t>
      </w:r>
      <w:r w:rsidRPr="0045464A">
        <w:rPr>
          <w:rFonts w:ascii="Arial" w:hAnsi="Arial"/>
          <w:sz w:val="24"/>
          <w:lang w:eastAsia="en-GB"/>
        </w:rPr>
        <w:tab/>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Pr>
          <w:rFonts w:ascii="Arial" w:hAnsi="Arial"/>
          <w:sz w:val="24"/>
          <w:lang w:eastAsia="en-GB"/>
        </w:rPr>
        <w:t>Minimum requirements</w:t>
      </w:r>
    </w:p>
    <w:p w:rsidR="006E7DAA" w:rsidRPr="0045464A" w:rsidRDefault="006E7DAA" w:rsidP="006E7DAA">
      <w:pPr>
        <w:keepNext/>
        <w:keepLines/>
        <w:spacing w:before="120"/>
        <w:ind w:left="1701" w:hanging="1701"/>
        <w:outlineLvl w:val="4"/>
        <w:rPr>
          <w:rFonts w:ascii="Arial" w:hAnsi="Arial"/>
          <w:sz w:val="22"/>
          <w:lang w:eastAsia="en-GB"/>
        </w:rPr>
      </w:pPr>
      <w:bookmarkStart w:id="630" w:name="_Toc45893491"/>
      <w:bookmarkStart w:id="631" w:name="_Toc44712178"/>
      <w:bookmarkStart w:id="632" w:name="_Toc37267576"/>
      <w:bookmarkStart w:id="633" w:name="_Toc37260188"/>
      <w:bookmarkStart w:id="634" w:name="_Toc36817271"/>
      <w:bookmarkStart w:id="635" w:name="_Toc29811719"/>
      <w:bookmarkStart w:id="636" w:name="_Toc53185377"/>
      <w:bookmarkStart w:id="637" w:name="_Toc53185753"/>
      <w:bookmarkStart w:id="638" w:name="_Toc57820229"/>
      <w:bookmarkStart w:id="639" w:name="_Toc57821156"/>
      <w:bookmarkStart w:id="640" w:name="_Toc61183432"/>
      <w:bookmarkStart w:id="641" w:name="_Toc61183826"/>
      <w:bookmarkStart w:id="642" w:name="_Toc61184218"/>
      <w:bookmarkStart w:id="643" w:name="_Toc61184610"/>
      <w:bookmarkStart w:id="644" w:name="_Toc61185000"/>
      <w:bookmarkStart w:id="645" w:name="_Toc66386343"/>
      <w:bookmarkStart w:id="646" w:name="_Toc74583184"/>
      <w:bookmarkStart w:id="647" w:name="_Toc76541997"/>
      <w:bookmarkStart w:id="648" w:name="_Toc82449979"/>
      <w:bookmarkStart w:id="649" w:name="_Toc82450627"/>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.2.1</w:t>
      </w:r>
      <w:r w:rsidRPr="0045464A">
        <w:rPr>
          <w:rFonts w:ascii="Arial" w:hAnsi="Arial"/>
          <w:sz w:val="22"/>
          <w:lang w:eastAsia="en-GB"/>
        </w:rPr>
        <w:tab/>
        <w:t>General transmitter spurious emissions requirements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418"/>
        <w:gridCol w:w="2519"/>
      </w:tblGrid>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rsidR="006E7DAA" w:rsidRDefault="006E7DAA" w:rsidP="006E7DAA">
      <w:pPr>
        <w:rPr>
          <w:lang w:eastAsia="en-GB"/>
        </w:rPr>
      </w:pP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lastRenderedPageBreak/>
        <w:t>Table 6.5.</w:t>
      </w:r>
      <w:r>
        <w:rPr>
          <w:rFonts w:ascii="Arial" w:hAnsi="Arial"/>
          <w:b/>
          <w:lang w:eastAsia="en-GB"/>
        </w:rPr>
        <w:t>4</w:t>
      </w:r>
      <w:r w:rsidRPr="0045464A">
        <w:rPr>
          <w:rFonts w:ascii="Arial" w:hAnsi="Arial"/>
          <w:b/>
          <w:lang w:eastAsia="en-GB"/>
        </w:rPr>
        <w:t xml:space="preserve">.2.1-2: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UL</w:t>
      </w:r>
      <w:r w:rsidRPr="0045464A">
        <w:rPr>
          <w:rFonts w:ascii="Arial" w:hAnsi="Arial"/>
          <w:b/>
          <w:lang w:eastAsia="en-GB"/>
        </w:rPr>
        <w:t xml:space="preserve"> in FR1, Category </w:t>
      </w:r>
      <w:r>
        <w:rPr>
          <w:rFonts w:ascii="Arial" w:hAnsi="Arial"/>
          <w:b/>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418"/>
        <w:gridCol w:w="2519"/>
      </w:tblGrid>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rsidR="006E7DAA" w:rsidRPr="0045464A" w:rsidRDefault="006E7DAA" w:rsidP="006E7DAA">
      <w:pPr>
        <w:rPr>
          <w:lang w:eastAsia="en-GB"/>
        </w:rPr>
      </w:pP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.2.1-</w:t>
      </w:r>
      <w:r>
        <w:rPr>
          <w:rFonts w:ascii="Arial" w:hAnsi="Arial"/>
          <w:b/>
          <w:lang w:eastAsia="en-GB"/>
        </w:rPr>
        <w:t>3</w:t>
      </w:r>
      <w:r w:rsidRPr="0045464A">
        <w:rPr>
          <w:rFonts w:ascii="Arial" w:hAnsi="Arial"/>
          <w:b/>
          <w:lang w:eastAsia="en-GB"/>
        </w:rPr>
        <w:t xml:space="preserve">: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sidRPr="0045464A">
        <w:rPr>
          <w:rFonts w:ascii="Arial" w:hAnsi="Arial"/>
          <w:b/>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418"/>
        <w:gridCol w:w="2519"/>
      </w:tblGrid>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rsidR="006E7DAA" w:rsidRPr="0045464A" w:rsidRDefault="006E7DAA" w:rsidP="006E7DAA">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bookmarkStart w:id="650" w:name="_Toc45893493"/>
      <w:bookmarkStart w:id="651" w:name="_Toc44712180"/>
      <w:bookmarkStart w:id="652" w:name="_Toc37267578"/>
      <w:bookmarkStart w:id="653" w:name="_Toc37260190"/>
      <w:bookmarkStart w:id="654" w:name="_Toc36817273"/>
      <w:bookmarkStart w:id="655" w:name="_Toc29811721"/>
      <w:bookmarkStart w:id="656" w:name="_Toc21127512"/>
      <w:bookmarkStart w:id="657" w:name="_Toc53185378"/>
      <w:bookmarkStart w:id="658" w:name="_Toc53185754"/>
      <w:bookmarkStart w:id="659" w:name="_Toc57820230"/>
      <w:bookmarkStart w:id="660" w:name="_Toc57821157"/>
      <w:bookmarkStart w:id="661" w:name="_Toc61183433"/>
      <w:bookmarkStart w:id="662" w:name="_Toc61183827"/>
      <w:bookmarkStart w:id="663" w:name="_Toc61184219"/>
      <w:bookmarkStart w:id="664" w:name="_Toc61184611"/>
      <w:bookmarkStart w:id="665" w:name="_Toc61185001"/>
      <w:bookmarkStart w:id="666" w:name="_Toc66386344"/>
      <w:bookmarkStart w:id="667" w:name="_Toc74583185"/>
      <w:bookmarkStart w:id="668" w:name="_Toc76541998"/>
      <w:bookmarkStart w:id="669" w:name="_Toc82449980"/>
      <w:bookmarkStart w:id="670" w:name="_Toc82450628"/>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.2.2</w:t>
      </w:r>
      <w:r w:rsidRPr="0045464A">
        <w:rPr>
          <w:rFonts w:ascii="Arial" w:hAnsi="Arial"/>
          <w:sz w:val="22"/>
          <w:lang w:eastAsia="en-GB"/>
        </w:rPr>
        <w:tab/>
        <w:t>Additional spurious emissions requirements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.2.2-1: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1"/>
        <w:gridCol w:w="1700"/>
        <w:gridCol w:w="851"/>
        <w:gridCol w:w="1417"/>
        <w:gridCol w:w="4421"/>
      </w:tblGrid>
      <w:tr w:rsidR="006E7DAA" w:rsidRPr="00656225"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586"/>
          <w:p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Note</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lastRenderedPageBreak/>
              <w:t>Band VI, XIX or</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宋体"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5150</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is not applicable to repeater operating in Band n46 or n96.</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lastRenderedPageBreak/>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NR Band n83</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n46 or n96.</w:t>
            </w: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p>
        </w:tc>
      </w:tr>
      <w:tr w:rsidR="006E7DAA" w:rsidRPr="00656225"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bl>
    <w:p w:rsidR="006E7DAA" w:rsidRPr="0045464A" w:rsidRDefault="006E7DAA" w:rsidP="006E7DAA">
      <w:pPr>
        <w:rPr>
          <w:lang w:eastAsia="en-GB"/>
        </w:rPr>
      </w:pPr>
    </w:p>
    <w:p w:rsidR="006E7DAA" w:rsidRPr="0045464A" w:rsidRDefault="006E7DAA" w:rsidP="006E7DAA">
      <w:pPr>
        <w:keepLines/>
        <w:ind w:left="1135" w:hanging="851"/>
      </w:pPr>
      <w:bookmarkStart w:id="671" w:name="_Toc45893494"/>
      <w:bookmarkStart w:id="672" w:name="_Toc44712181"/>
      <w:bookmarkStart w:id="673" w:name="_Toc37267579"/>
      <w:bookmarkStart w:id="674" w:name="_Toc37260191"/>
      <w:bookmarkStart w:id="675" w:name="_Toc36817274"/>
      <w:bookmarkStart w:id="676" w:name="_Toc29811722"/>
      <w:bookmarkStart w:id="677" w:name="_Toc21127513"/>
      <w:bookmarkStart w:id="678" w:name="_Toc53185379"/>
      <w:bookmarkStart w:id="679" w:name="_Toc53185755"/>
      <w:bookmarkStart w:id="680" w:name="_Toc57820231"/>
      <w:bookmarkStart w:id="681" w:name="_Toc57821158"/>
      <w:bookmarkStart w:id="682" w:name="_Toc61183434"/>
      <w:bookmarkStart w:id="683" w:name="_Toc61183828"/>
      <w:bookmarkStart w:id="684" w:name="_Toc61184220"/>
      <w:bookmarkStart w:id="685" w:name="_Toc61184612"/>
      <w:bookmarkStart w:id="686" w:name="_Toc61185002"/>
      <w:bookmarkStart w:id="687" w:name="_Toc66386345"/>
      <w:bookmarkStart w:id="688" w:name="_Toc74583186"/>
      <w:bookmarkStart w:id="689" w:name="_Toc76541999"/>
      <w:bookmarkStart w:id="690" w:name="_Toc82449981"/>
      <w:bookmarkStart w:id="691" w:name="_Toc82450629"/>
      <w:bookmarkStart w:id="692"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rsidR="006E7DAA" w:rsidRPr="0045464A" w:rsidRDefault="006E7DAA" w:rsidP="006E7DAA">
      <w:pPr>
        <w:keepLines/>
        <w:ind w:left="1135" w:hanging="851"/>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6E7DAA" w:rsidRPr="0045464A" w:rsidRDefault="006E7DAA" w:rsidP="006E7DAA">
      <w:pPr>
        <w:keepLines/>
        <w:ind w:left="1135" w:hanging="851"/>
      </w:pPr>
      <w:r w:rsidRPr="0045464A">
        <w:lastRenderedPageBreak/>
        <w:t>NOTE 3:</w:t>
      </w:r>
      <w:r w:rsidRPr="0045464A">
        <w:tab/>
        <w:t>For unsynchronized operation, special co-existence requirements may apply that are not covered by the 3GPP specifications.</w:t>
      </w:r>
    </w:p>
    <w:p w:rsidR="006E7DAA" w:rsidRPr="0045464A" w:rsidRDefault="006E7DAA" w:rsidP="006E7DAA">
      <w:pPr>
        <w:keepLines/>
        <w:ind w:left="1135" w:hanging="851"/>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rsidR="006E7DAA" w:rsidRPr="0045464A" w:rsidRDefault="006E7DAA" w:rsidP="006E7DAA">
      <w:pPr>
        <w:keepLines/>
        <w:ind w:left="1135" w:hanging="851"/>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693" w:name="_Hlk506220100"/>
      <w:r w:rsidRPr="0045464A">
        <w:t xml:space="preserve"> or E-UTRA Band 85 UL or NR Band n85 UL operating band</w:t>
      </w:r>
      <w:bookmarkEnd w:id="693"/>
      <w:r w:rsidRPr="0045464A">
        <w:t>.</w:t>
      </w:r>
    </w:p>
    <w:p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6E7DAA" w:rsidRPr="00656225" w:rsidTr="0043494A">
        <w:trPr>
          <w:cantSplit/>
          <w:jc w:val="center"/>
        </w:trPr>
        <w:tc>
          <w:tcPr>
            <w:tcW w:w="2538" w:type="dxa"/>
          </w:tcPr>
          <w:p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rsidTr="0043494A">
        <w:trPr>
          <w:cantSplit/>
          <w:jc w:val="center"/>
        </w:trPr>
        <w:tc>
          <w:tcPr>
            <w:tcW w:w="2538" w:type="dxa"/>
            <w:tcBorders>
              <w:top w:val="single" w:sz="4" w:space="0" w:color="auto"/>
            </w:tcBorders>
          </w:tcPr>
          <w:p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rsidR="006E7DAA" w:rsidRPr="0045464A" w:rsidRDefault="006E7DAA" w:rsidP="006E7DAA"/>
    <w:p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rsidR="006E7DAA" w:rsidRPr="0045464A" w:rsidRDefault="006E7DAA" w:rsidP="006E7DAA">
      <w:pPr>
        <w:keepNext/>
        <w:keepLines/>
        <w:spacing w:before="60"/>
        <w:jc w:val="center"/>
        <w:rPr>
          <w:rFonts w:ascii="Arial" w:hAnsi="Arial"/>
          <w:b/>
          <w:lang w:val="en-US" w:eastAsia="zh-CN"/>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.2.3-4</w:t>
      </w:r>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 NR repeater operating in </w:t>
      </w:r>
      <w:r w:rsidRPr="0045464A">
        <w:rPr>
          <w:rFonts w:ascii="Arial" w:hAnsi="Arial"/>
          <w:b/>
          <w:lang w:val="en-US" w:eastAsia="zh-CN"/>
        </w:rPr>
        <w:t>Band n50 and n75 within 1432 – 1452 MHz</w:t>
      </w:r>
      <w:r w:rsidRPr="0045464A">
        <w:rPr>
          <w:rFonts w:ascii="Arial" w:hAnsi="Arial"/>
          <w:b/>
        </w:rPr>
        <w:t>,</w:t>
      </w:r>
      <w:r w:rsidRPr="0045464A">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6E7DAA" w:rsidRPr="00656225"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rsidR="006E7DAA" w:rsidRPr="0045464A" w:rsidRDefault="006E7DAA" w:rsidP="006E7DAA"/>
    <w:p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rsidR="006E7DAA" w:rsidRPr="0045464A" w:rsidRDefault="006E7DAA" w:rsidP="006E7DAA">
      <w:pPr>
        <w:keepNext/>
        <w:keepLines/>
        <w:spacing w:before="60"/>
        <w:jc w:val="center"/>
        <w:rPr>
          <w:rFonts w:ascii="Arial" w:hAnsi="Arial"/>
          <w:b/>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w:t>
      </w:r>
      <w:r w:rsidRPr="0045464A">
        <w:rPr>
          <w:rFonts w:ascii="Arial" w:hAnsi="Arial"/>
          <w:b/>
        </w:rPr>
        <w:t xml:space="preserve">5: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3"/>
        <w:gridCol w:w="1939"/>
        <w:gridCol w:w="1939"/>
      </w:tblGrid>
      <w:tr w:rsidR="006E7DAA" w:rsidRPr="00BB0F5B" w:rsidTr="0043494A">
        <w:trPr>
          <w:cantSplit/>
          <w:jc w:val="center"/>
        </w:trPr>
        <w:tc>
          <w:tcPr>
            <w:tcW w:w="3023" w:type="dxa"/>
          </w:tcPr>
          <w:p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rsidTr="0043494A">
        <w:trPr>
          <w:cantSplit/>
          <w:jc w:val="center"/>
        </w:trPr>
        <w:tc>
          <w:tcPr>
            <w:tcW w:w="3023"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rsidTr="0043494A">
        <w:trPr>
          <w:cantSplit/>
          <w:jc w:val="center"/>
        </w:trPr>
        <w:tc>
          <w:tcPr>
            <w:tcW w:w="3023"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rsidR="006E7DAA" w:rsidRPr="0045464A" w:rsidRDefault="006E7DAA" w:rsidP="006E7DAA"/>
    <w:p w:rsidR="006E7DAA" w:rsidRPr="0045464A" w:rsidRDefault="006E7DAA" w:rsidP="006E7DAA">
      <w:pPr>
        <w:rPr>
          <w:rFonts w:cs="v5.0.0"/>
        </w:rPr>
      </w:pPr>
      <w:bookmarkStart w:id="694" w:name="_Hlk12453366"/>
      <w:r w:rsidRPr="0045464A">
        <w:lastRenderedPageBreak/>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rsidR="006E7DAA" w:rsidRPr="0045464A" w:rsidRDefault="006E7DAA" w:rsidP="006E7DAA">
      <w:pPr>
        <w:rPr>
          <w:rFonts w:cs="v5.0.0"/>
        </w:rPr>
      </w:pPr>
      <w:r w:rsidRPr="0045464A">
        <w:rPr>
          <w:rFonts w:cs="v5.0.0"/>
        </w:rPr>
        <w:t>The power of any spurious emission shall not exceed:</w:t>
      </w:r>
    </w:p>
    <w:p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.2.3-6: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6E7DAA" w:rsidRPr="00656225" w:rsidTr="0043494A">
        <w:trPr>
          <w:cantSplit/>
          <w:jc w:val="center"/>
        </w:trPr>
        <w:tc>
          <w:tcPr>
            <w:tcW w:w="2376"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rsidTr="0043494A">
        <w:trPr>
          <w:cantSplit/>
          <w:jc w:val="center"/>
        </w:trPr>
        <w:tc>
          <w:tcPr>
            <w:tcW w:w="23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rsidTr="0043494A">
        <w:trPr>
          <w:cantSplit/>
          <w:jc w:val="center"/>
        </w:trPr>
        <w:tc>
          <w:tcPr>
            <w:tcW w:w="23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694"/>
    </w:tbl>
    <w:p w:rsidR="006E7DAA" w:rsidRPr="0045464A" w:rsidRDefault="006E7DAA" w:rsidP="006E7DAA"/>
    <w:p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rsidR="006E7DAA" w:rsidRPr="0045464A" w:rsidRDefault="006E7DAA" w:rsidP="006E7DAA">
      <w:pPr>
        <w:keepNext/>
        <w:rPr>
          <w:rFonts w:cs="v3.8.0"/>
        </w:rPr>
      </w:pPr>
      <w:r w:rsidRPr="0045464A">
        <w:rPr>
          <w:rFonts w:cs="v3.8.0"/>
        </w:rPr>
        <w:t>The power of any spurious emission shall not exceed:</w:t>
      </w:r>
    </w:p>
    <w:p w:rsidR="006E7DAA" w:rsidRPr="0045464A" w:rsidRDefault="006E7DAA" w:rsidP="006E7DAA">
      <w:pPr>
        <w:keepNext/>
        <w:keepLines/>
        <w:spacing w:before="60"/>
        <w:jc w:val="center"/>
        <w:rPr>
          <w:rFonts w:ascii="Arial" w:hAnsi="Arial" w:cs="v3.8.0"/>
          <w:b/>
        </w:rPr>
      </w:pPr>
      <w:r w:rsidRPr="0045464A">
        <w:rPr>
          <w:rFonts w:ascii="Arial" w:hAnsi="Arial" w:cs="v5.0.0"/>
          <w:b/>
        </w:rPr>
        <w:t>Table 6.5.</w:t>
      </w:r>
      <w:r>
        <w:rPr>
          <w:rFonts w:ascii="Arial" w:hAnsi="Arial" w:cs="v5.0.0"/>
          <w:b/>
        </w:rPr>
        <w:t>4</w:t>
      </w:r>
      <w:r w:rsidRPr="0045464A">
        <w:rPr>
          <w:rFonts w:ascii="Arial" w:hAnsi="Arial" w:cs="v5.0.0"/>
          <w:b/>
        </w:rPr>
        <w:t xml:space="preserve">.2.3-7: Additional NR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rPr>
                <w:rFonts w:ascii="Arial" w:hAnsi="Arial" w:cs="v5.0.0"/>
                <w:sz w:val="18"/>
              </w:rPr>
            </w:pP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p>
        </w:tc>
      </w:tr>
    </w:tbl>
    <w:p w:rsidR="006E7DAA" w:rsidRPr="0045464A" w:rsidRDefault="006E7DAA" w:rsidP="006E7DAA"/>
    <w:p w:rsidR="006E7DAA" w:rsidRPr="0045464A" w:rsidRDefault="006E7DAA" w:rsidP="006E7DAA">
      <w:pPr>
        <w:rPr>
          <w:rFonts w:cs="v3.8.0"/>
        </w:rPr>
      </w:pPr>
      <w:bookmarkStart w:id="695" w:name="_Hlk349072"/>
      <w:r w:rsidRPr="0045464A">
        <w:rPr>
          <w:rFonts w:cs="v3.8.0"/>
        </w:rPr>
        <w:t>The following requirement may apply to repeater operating in Band n48 in certain regions. The power of any spurious emission shall not exceed:</w:t>
      </w:r>
    </w:p>
    <w:p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.2.3-8: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i/>
                <w:sz w:val="18"/>
                <w:lang w:eastAsia="ja-JP"/>
              </w:rPr>
              <w:t>Measurement Bandwidth</w:t>
            </w:r>
            <w:r w:rsidRPr="00656225">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Note</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rPr>
                <w:rFonts w:ascii="Arial" w:hAnsi="Arial" w:cs="v5.0.0"/>
                <w:sz w:val="18"/>
                <w:lang w:eastAsia="ja-JP"/>
              </w:rPr>
            </w:pPr>
            <w:r w:rsidRPr="00656225">
              <w:rPr>
                <w:rFonts w:ascii="Arial" w:hAnsi="Arial" w:cs="v5.0.0"/>
                <w:sz w:val="18"/>
                <w:lang w:eastAsia="ja-JP"/>
              </w:rPr>
              <w:t xml:space="preserve">Applicable 10 MHz from the assigned </w:t>
            </w:r>
            <w:r w:rsidR="00D80EA8" w:rsidRPr="00D80EA8">
              <w:rPr>
                <w:rFonts w:ascii="Arial" w:hAnsi="Arial" w:cs="v5.0.0"/>
                <w:i/>
                <w:sz w:val="18"/>
                <w:lang w:eastAsia="ja-JP"/>
              </w:rPr>
              <w:t>passband</w:t>
            </w:r>
            <w:r w:rsidRPr="00656225">
              <w:rPr>
                <w:rFonts w:ascii="Arial" w:hAnsi="Arial" w:cs="v5.0.0"/>
                <w:i/>
                <w:sz w:val="18"/>
                <w:lang w:eastAsia="ja-JP"/>
              </w:rPr>
              <w:t xml:space="preserve"> edge</w:t>
            </w:r>
            <w:r w:rsidRPr="00656225">
              <w:rPr>
                <w:rFonts w:ascii="Arial" w:hAnsi="Arial" w:cs="v5.0.0"/>
                <w:sz w:val="18"/>
                <w:lang w:eastAsia="ja-JP"/>
              </w:rPr>
              <w:t xml:space="preserve"> </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val="en-US" w:eastAsia="ja-JP"/>
              </w:rPr>
              <w:t xml:space="preserve">3100 MHz – </w:t>
            </w:r>
            <w:r w:rsidRPr="00656225">
              <w:rPr>
                <w:rFonts w:ascii="Arial" w:hAnsi="Arial"/>
                <w:noProof/>
                <w:sz w:val="18"/>
                <w:szCs w:val="21"/>
                <w:lang w:eastAsia="ja-JP"/>
              </w:rPr>
              <w:t>3530 </w:t>
            </w:r>
            <w:r w:rsidRPr="00656225">
              <w:rPr>
                <w:rFonts w:ascii="Arial" w:hAnsi="Arial"/>
                <w:noProof/>
                <w:sz w:val="18"/>
                <w:szCs w:val="21"/>
                <w:lang w:val="en-US" w:eastAsia="ja-JP"/>
              </w:rPr>
              <w:t>MHz</w:t>
            </w:r>
          </w:p>
          <w:p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eastAsia="ja-JP"/>
              </w:rPr>
              <w:t>3720 </w:t>
            </w:r>
            <w:r w:rsidRPr="00656225">
              <w:rPr>
                <w:rFonts w:ascii="Arial" w:hAnsi="Arial"/>
                <w:noProof/>
                <w:sz w:val="18"/>
                <w:szCs w:val="21"/>
                <w:lang w:val="en-US" w:eastAsia="ja-JP"/>
              </w:rPr>
              <w:t>MHz</w:t>
            </w:r>
            <w:r w:rsidRPr="00656225">
              <w:rPr>
                <w:rFonts w:ascii="Arial" w:hAnsi="Arial"/>
                <w:noProof/>
                <w:sz w:val="18"/>
                <w:szCs w:val="21"/>
                <w:lang w:eastAsia="ja-JP"/>
              </w:rPr>
              <w:t xml:space="preserve"> </w:t>
            </w:r>
            <w:r w:rsidRPr="00656225">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noProof/>
                <w:sz w:val="18"/>
                <w:szCs w:val="21"/>
                <w:lang w:eastAsia="zh-CN"/>
              </w:rPr>
            </w:pPr>
            <w:r w:rsidRPr="00656225">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keepNext/>
              <w:keepLines/>
              <w:spacing w:after="0"/>
              <w:jc w:val="center"/>
              <w:rPr>
                <w:rFonts w:ascii="Arial" w:hAnsi="Arial" w:cs="v5.0.0"/>
                <w:sz w:val="18"/>
                <w:szCs w:val="22"/>
                <w:lang w:eastAsia="ja-JP"/>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6E7DAA" w:rsidRPr="00656225" w:rsidRDefault="006E7DAA" w:rsidP="0043494A">
            <w:pPr>
              <w:rPr>
                <w:rFonts w:cs="v5.0.0"/>
              </w:rPr>
            </w:pPr>
          </w:p>
        </w:tc>
      </w:tr>
    </w:tbl>
    <w:p w:rsidR="006E7DAA" w:rsidRPr="0045464A" w:rsidRDefault="006E7DAA" w:rsidP="006E7DAA"/>
    <w:p w:rsidR="006E7DAA" w:rsidRPr="0045464A" w:rsidRDefault="006E7DAA" w:rsidP="006E7DAA">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95"/>
      <w:r w:rsidRPr="0045464A">
        <w:t>.</w:t>
      </w:r>
    </w:p>
    <w:p w:rsidR="006E7DAA" w:rsidRPr="0045464A" w:rsidRDefault="006E7DAA" w:rsidP="006E7DAA"/>
    <w:p w:rsidR="006E7DAA" w:rsidRPr="0045464A" w:rsidRDefault="006E7DAA" w:rsidP="006E7DAA">
      <w:pPr>
        <w:keepLines/>
        <w:ind w:left="1135" w:hanging="851"/>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rsidR="006E7DAA" w:rsidRPr="0045464A" w:rsidRDefault="006E7DAA" w:rsidP="006E7DAA">
      <w:r w:rsidRPr="0045464A">
        <w:t>The power of any spurious emission shall not exceed:</w:t>
      </w:r>
    </w:p>
    <w:p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rsidR="006E7DAA" w:rsidRPr="00656225" w:rsidRDefault="006E7DAA" w:rsidP="0043494A">
            <w:pPr>
              <w:keepNext/>
              <w:keepLines/>
              <w:spacing w:after="0"/>
              <w:jc w:val="center"/>
              <w:rPr>
                <w:rFonts w:ascii="Arial" w:hAnsi="Arial" w:cs="v5.0.0"/>
                <w:sz w:val="18"/>
              </w:rPr>
            </w:pPr>
            <w:r w:rsidRPr="00656225">
              <w:rPr>
                <w:rFonts w:ascii="Arial" w:hAnsi="Arial" w:cs="v5.0.0"/>
                <w:sz w:val="18"/>
              </w:rPr>
              <w:t xml:space="preserve">Applicable for offsets &gt; 37.5kHz from the </w:t>
            </w:r>
            <w:r w:rsidR="00D80EA8" w:rsidRPr="00D80EA8">
              <w:rPr>
                <w:rFonts w:ascii="Arial" w:hAnsi="Arial" w:cs="v5.0.0"/>
                <w:i/>
                <w:sz w:val="18"/>
              </w:rPr>
              <w:t>passband</w:t>
            </w:r>
            <w:r w:rsidRPr="00656225">
              <w:rPr>
                <w:rFonts w:ascii="Arial" w:hAnsi="Arial" w:cs="v5.0.0"/>
                <w:sz w:val="18"/>
              </w:rPr>
              <w:t xml:space="preserve"> edge</w:t>
            </w:r>
          </w:p>
        </w:tc>
      </w:tr>
    </w:tbl>
    <w:p w:rsidR="006E7DAA" w:rsidRPr="0045464A" w:rsidRDefault="006E7DAA" w:rsidP="006E7DAA"/>
    <w:p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rsidR="006E7DAA" w:rsidRPr="0045464A" w:rsidRDefault="006E7DAA" w:rsidP="006E7DAA">
      <w:pPr>
        <w:keepNext/>
        <w:keepLines/>
        <w:spacing w:before="60"/>
        <w:rPr>
          <w:rFonts w:cs="v3.8.0"/>
        </w:rPr>
      </w:pPr>
      <w:r w:rsidRPr="0045464A">
        <w:rPr>
          <w:rFonts w:cs="v3.8.0"/>
        </w:rPr>
        <w:t>The power of any spurious emission shall not exceed:</w:t>
      </w:r>
    </w:p>
    <w:p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.2.3-10: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321"/>
        <w:gridCol w:w="1783"/>
        <w:gridCol w:w="1981"/>
      </w:tblGrid>
      <w:tr w:rsidR="006E7DAA" w:rsidRPr="00656225" w:rsidTr="0043494A">
        <w:trPr>
          <w:cantSplit/>
          <w:trHeight w:val="365"/>
          <w:jc w:val="center"/>
        </w:trPr>
        <w:tc>
          <w:tcPr>
            <w:tcW w:w="3321" w:type="dxa"/>
          </w:tcPr>
          <w:p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783" w:type="dxa"/>
          </w:tcPr>
          <w:p w:rsidR="006E7DAA" w:rsidRPr="00656225" w:rsidRDefault="006E7DAA" w:rsidP="0043494A">
            <w:pPr>
              <w:keepNext/>
              <w:keepLines/>
              <w:spacing w:after="0"/>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rsidR="006E7DAA" w:rsidRPr="00656225" w:rsidRDefault="006E7DAA" w:rsidP="0043494A">
            <w:pPr>
              <w:keepNext/>
              <w:keepLines/>
              <w:spacing w:after="0"/>
              <w:jc w:val="center"/>
              <w:rPr>
                <w:rFonts w:ascii="Arial" w:hAnsi="Arial" w:cs="v5.0.0"/>
                <w:b/>
                <w:i/>
                <w:sz w:val="18"/>
              </w:rPr>
            </w:pPr>
            <w:r w:rsidRPr="00656225">
              <w:rPr>
                <w:rFonts w:ascii="Arial" w:hAnsi="Arial" w:cs="v5.0.0"/>
                <w:b/>
                <w:i/>
                <w:sz w:val="18"/>
              </w:rPr>
              <w:t>Measurement Bandwidth</w:t>
            </w:r>
          </w:p>
        </w:tc>
      </w:tr>
      <w:tr w:rsidR="006E7DAA" w:rsidRPr="00656225" w:rsidTr="0043494A">
        <w:trPr>
          <w:cantSplit/>
          <w:trHeight w:val="177"/>
          <w:jc w:val="center"/>
        </w:trPr>
        <w:tc>
          <w:tcPr>
            <w:tcW w:w="3321" w:type="dxa"/>
          </w:tcPr>
          <w:p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hint="eastAsia"/>
                <w:sz w:val="18"/>
                <w:lang w:eastAsia="zh-CN"/>
              </w:rPr>
              <w:t>1 MHz</w:t>
            </w:r>
          </w:p>
        </w:tc>
      </w:tr>
      <w:tr w:rsidR="006E7DAA" w:rsidRPr="00656225" w:rsidTr="0043494A">
        <w:trPr>
          <w:cantSplit/>
          <w:trHeight w:val="177"/>
          <w:jc w:val="center"/>
        </w:trPr>
        <w:tc>
          <w:tcPr>
            <w:tcW w:w="7085" w:type="dxa"/>
            <w:gridSpan w:val="3"/>
          </w:tcPr>
          <w:p w:rsidR="006E7DAA" w:rsidRPr="00656225" w:rsidRDefault="006E7DAA" w:rsidP="0043494A">
            <w:pPr>
              <w:keepNext/>
              <w:keepLines/>
              <w:spacing w:after="0"/>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rsidR="006E7DAA" w:rsidRPr="0045464A" w:rsidRDefault="006E7DAA" w:rsidP="006E7DAA"/>
    <w:p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1"/>
        <w:gridCol w:w="1695"/>
        <w:gridCol w:w="2201"/>
        <w:gridCol w:w="1999"/>
        <w:gridCol w:w="2161"/>
      </w:tblGrid>
      <w:tr w:rsidR="006E7DAA" w:rsidRPr="00656225"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Calibri"/>
                <w:b/>
                <w:sz w:val="18"/>
                <w:lang w:eastAsia="ja-JP"/>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rsidR="006E7DAA" w:rsidRPr="00656225" w:rsidRDefault="006E7DAA" w:rsidP="0043494A">
            <w:pPr>
              <w:keepNext/>
              <w:keepLines/>
              <w:spacing w:after="0"/>
              <w:jc w:val="center"/>
              <w:rPr>
                <w:rFonts w:ascii="Arial" w:hAnsi="Arial" w:cs="v5.0.0"/>
                <w:b/>
                <w:iCs/>
                <w:sz w:val="18"/>
                <w:lang w:eastAsia="ja-JP"/>
              </w:rPr>
            </w:pPr>
            <w:r w:rsidRPr="00656225">
              <w:rPr>
                <w:rFonts w:ascii="Arial" w:hAnsi="Arial" w:cs="v5.0.0"/>
                <w:b/>
                <w:i/>
                <w:iCs/>
                <w:sz w:val="18"/>
              </w:rPr>
              <w:t>Measurement bandwidth</w:t>
            </w:r>
            <w:r w:rsidRPr="00656225">
              <w:rPr>
                <w:rFonts w:ascii="Arial" w:hAnsi="Arial" w:cs="v5.0.0"/>
                <w:b/>
                <w:sz w:val="18"/>
              </w:rPr>
              <w:t xml:space="preserve"> [MHz]</w:t>
            </w:r>
          </w:p>
        </w:tc>
      </w:tr>
      <w:tr w:rsidR="006E7DAA" w:rsidRPr="00656225"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36"/>
                <w:szCs w:val="36"/>
              </w:rPr>
            </w:pPr>
            <w:r w:rsidRPr="00656225">
              <w:rPr>
                <w:rFonts w:ascii="Arial" w:hAnsi="Arial"/>
                <w:sz w:val="18"/>
              </w:rPr>
              <w:t>3430 – 3440</w:t>
            </w:r>
          </w:p>
          <w:p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r w:rsidR="006E7DAA" w:rsidRPr="00656225"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bl>
    <w:p w:rsidR="006E7DAA" w:rsidRPr="0045464A" w:rsidRDefault="006E7DAA" w:rsidP="006E7DAA"/>
    <w:p w:rsidR="006E7DAA" w:rsidRPr="0045464A" w:rsidRDefault="006E7DAA" w:rsidP="006E7DAA">
      <w:pPr>
        <w:keepLines/>
        <w:ind w:left="1135" w:hanging="851"/>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E7DAA" w:rsidRPr="0045464A" w:rsidRDefault="006E7DAA" w:rsidP="00B033C9">
      <w:pPr>
        <w:rPr>
          <w:lang w:eastAsia="en-GB"/>
        </w:rPr>
      </w:pPr>
    </w:p>
    <w:p w:rsidR="006E7DAA" w:rsidRPr="0045464A" w:rsidRDefault="006E7DAA" w:rsidP="006E7DAA">
      <w:pPr>
        <w:keepNext/>
        <w:keepLines/>
        <w:spacing w:before="120"/>
        <w:ind w:left="1701" w:hanging="1701"/>
        <w:outlineLvl w:val="4"/>
        <w:rPr>
          <w:rFonts w:ascii="Arial" w:hAnsi="Arial"/>
          <w:sz w:val="22"/>
          <w:lang w:eastAsia="en-GB"/>
        </w:rPr>
      </w:pPr>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w:t>
      </w:r>
      <w:r w:rsidR="00B033C9">
        <w:rPr>
          <w:rFonts w:ascii="Arial" w:hAnsi="Arial" w:hint="eastAsia"/>
          <w:sz w:val="22"/>
          <w:lang w:eastAsia="zh-CN"/>
        </w:rPr>
        <w:t>3</w:t>
      </w:r>
      <w:r w:rsidRPr="0045464A">
        <w:rPr>
          <w:rFonts w:ascii="Arial" w:hAnsi="Arial"/>
          <w:sz w:val="22"/>
          <w:lang w:eastAsia="en-GB"/>
        </w:rPr>
        <w:tab/>
        <w:t>Co-location with base stations</w:t>
      </w:r>
      <w:bookmarkEnd w:id="671"/>
      <w:bookmarkEnd w:id="672"/>
      <w:bookmarkEnd w:id="673"/>
      <w:bookmarkEnd w:id="674"/>
      <w:bookmarkEnd w:id="675"/>
      <w:bookmarkEnd w:id="676"/>
      <w:bookmarkEnd w:id="677"/>
      <w:r w:rsidRPr="0045464A">
        <w:rPr>
          <w:rFonts w:ascii="Arial" w:hAnsi="Arial"/>
          <w:sz w:val="22"/>
          <w:lang w:eastAsia="en-GB"/>
        </w:rPr>
        <w:t xml:space="preserve"> and </w:t>
      </w:r>
      <w:r w:rsidR="0026478B" w:rsidRPr="0026478B">
        <w:rPr>
          <w:rFonts w:ascii="Arial" w:hAnsi="Arial"/>
          <w:i/>
          <w:iCs/>
          <w:sz w:val="22"/>
          <w:lang w:eastAsia="en-GB"/>
        </w:rPr>
        <w:t>repeater type 1-C</w:t>
      </w:r>
      <w:r w:rsidR="00391406">
        <w:rPr>
          <w:rFonts w:ascii="Arial" w:hAnsi="Arial"/>
          <w:sz w:val="22"/>
          <w:lang w:eastAsia="en-GB"/>
        </w:rPr>
        <w:t xml:space="preserve"> </w:t>
      </w:r>
      <w:r w:rsidRPr="0045464A">
        <w:rPr>
          <w:rFonts w:ascii="Arial" w:hAnsi="Arial"/>
          <w:sz w:val="22"/>
          <w:lang w:eastAsia="en-GB"/>
        </w:rPr>
        <w:t>Nodes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rsidR="006E7DAA" w:rsidRPr="0045464A" w:rsidRDefault="006E7DAA" w:rsidP="006E7DAA">
      <w:pPr>
        <w:rPr>
          <w:lang w:eastAsia="en-GB"/>
        </w:rPr>
      </w:pPr>
      <w:r w:rsidRPr="0045464A">
        <w:rPr>
          <w:rFonts w:cs="v5.0.0"/>
          <w:lang w:eastAsia="en-GB"/>
        </w:rPr>
        <w:t>The requirements assume a 30 dB coupling loss between transmitter and receiver</w:t>
      </w:r>
      <w:r w:rsidRPr="0045464A">
        <w:rPr>
          <w:rFonts w:cs="v5.0.0"/>
          <w:lang w:eastAsia="zh-CN"/>
        </w:rPr>
        <w:t xml:space="preserve"> </w:t>
      </w:r>
      <w:r w:rsidRPr="0045464A">
        <w:rPr>
          <w:lang w:eastAsia="zh-CN"/>
        </w:rPr>
        <w:t xml:space="preserve">and are based on co-location with </w:t>
      </w:r>
      <w:r w:rsidRPr="0045464A">
        <w:rPr>
          <w:lang w:eastAsia="en-GB"/>
        </w:rPr>
        <w:t>same class</w:t>
      </w:r>
      <w:r w:rsidRPr="0045464A">
        <w:rPr>
          <w:rFonts w:cs="v5.0.0"/>
          <w:lang w:eastAsia="en-GB"/>
        </w:rPr>
        <w:t>.</w:t>
      </w:r>
    </w:p>
    <w:p w:rsidR="006E7DAA" w:rsidRPr="0045464A" w:rsidRDefault="006E7DAA" w:rsidP="006E7DAA">
      <w:pPr>
        <w:keepNext/>
        <w:rPr>
          <w:lang w:eastAsia="en-GB"/>
        </w:rPr>
      </w:pPr>
      <w:r w:rsidRPr="0045464A">
        <w:rPr>
          <w:lang w:eastAsia="en-GB"/>
        </w:rPr>
        <w:lastRenderedPageBreak/>
        <w:t xml:space="preserve">The </w:t>
      </w:r>
      <w:r>
        <w:rPr>
          <w:rFonts w:cs="v5.0.0"/>
          <w:i/>
          <w:lang w:eastAsia="en-GB"/>
        </w:rPr>
        <w:t>minimum requirements</w:t>
      </w:r>
      <w:r w:rsidRPr="0045464A">
        <w:rPr>
          <w:lang w:eastAsia="en-GB"/>
        </w:rPr>
        <w:t xml:space="preserve"> are in table 6.5.</w:t>
      </w:r>
      <w:r>
        <w:rPr>
          <w:lang w:eastAsia="en-GB"/>
        </w:rPr>
        <w:t>4</w:t>
      </w:r>
      <w:r w:rsidRPr="0045464A">
        <w:rPr>
          <w:lang w:eastAsia="en-GB"/>
        </w:rPr>
        <w:t xml:space="preserve">.2.4-1 for a </w:t>
      </w:r>
      <w:r w:rsidR="0026478B" w:rsidRPr="0026478B">
        <w:rPr>
          <w:i/>
          <w:iCs/>
          <w:lang w:eastAsia="en-GB"/>
        </w:rPr>
        <w:t>repeater type 1-C</w:t>
      </w:r>
      <w:r w:rsidRPr="0045464A">
        <w:rPr>
          <w:lang w:eastAsia="en-GB"/>
        </w:rPr>
        <w:t xml:space="preserve">. Requirements for co-location with a system listed in the first column apply, depending on the declared </w:t>
      </w:r>
      <w:r w:rsidR="0026478B" w:rsidRPr="0026478B">
        <w:rPr>
          <w:i/>
          <w:iCs/>
          <w:lang w:eastAsia="en-GB"/>
        </w:rPr>
        <w:t>repeater type 1-C</w:t>
      </w:r>
      <w:r w:rsidRPr="0045464A">
        <w:rPr>
          <w:lang w:eastAsia="en-GB"/>
        </w:rPr>
        <w:t xml:space="preserve"> class.</w:t>
      </w:r>
      <w:r w:rsidRPr="0045464A">
        <w:rPr>
          <w:rFonts w:cs="v5.0.0"/>
          <w:lang w:eastAsia="en-GB"/>
        </w:rPr>
        <w:t xml:space="preserve"> For </w:t>
      </w:r>
      <w:r w:rsidRPr="0045464A">
        <w:rPr>
          <w:rFonts w:cs="Arial"/>
          <w:lang w:eastAsia="en-GB"/>
        </w:rPr>
        <w:t xml:space="preserve">a </w:t>
      </w:r>
      <w:r w:rsidRPr="0045464A">
        <w:rPr>
          <w:rFonts w:cs="Arial"/>
          <w:i/>
          <w:lang w:eastAsia="en-GB"/>
        </w:rPr>
        <w:t>multi-band connector</w:t>
      </w:r>
      <w:r w:rsidRPr="0045464A">
        <w:rPr>
          <w:rFonts w:cs="v5.0.0"/>
          <w:lang w:eastAsia="en-GB"/>
        </w:rPr>
        <w:t>, the exclusions and conditions in the Note column of table 6.5.</w:t>
      </w:r>
      <w:r>
        <w:rPr>
          <w:rFonts w:cs="v5.0.0"/>
          <w:lang w:eastAsia="en-GB"/>
        </w:rPr>
        <w:t>4</w:t>
      </w:r>
      <w:r w:rsidRPr="0045464A">
        <w:rPr>
          <w:rFonts w:cs="v5.0.0"/>
          <w:lang w:eastAsia="en-GB"/>
        </w:rPr>
        <w:t xml:space="preserve">.2.4-1 shall apply for each supported </w:t>
      </w:r>
      <w:r w:rsidRPr="0045464A">
        <w:rPr>
          <w:rFonts w:cs="v5.0.0"/>
          <w:i/>
          <w:lang w:eastAsia="en-GB"/>
        </w:rPr>
        <w:t>operating band</w:t>
      </w:r>
      <w:r w:rsidRPr="0045464A">
        <w:rPr>
          <w:rFonts w:cs="v5.0.0"/>
          <w:lang w:eastAsia="en-GB"/>
        </w:rPr>
        <w:t>.</w:t>
      </w:r>
    </w:p>
    <w:p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.2.4-1: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6E7DAA" w:rsidRPr="00656225" w:rsidTr="0043494A">
        <w:trPr>
          <w:cantSplit/>
          <w:jc w:val="center"/>
        </w:trPr>
        <w:tc>
          <w:tcPr>
            <w:tcW w:w="2291" w:type="dxa"/>
            <w:tcBorders>
              <w:top w:val="single" w:sz="4" w:space="0" w:color="auto"/>
              <w:left w:val="single" w:sz="4" w:space="0" w:color="auto"/>
              <w:bottom w:val="nil"/>
              <w:right w:val="single" w:sz="4" w:space="0" w:color="auto"/>
            </w:tcBorders>
          </w:tcPr>
          <w:bookmarkEnd w:id="692"/>
          <w:p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rsidR="006E7DAA" w:rsidRPr="00656225" w:rsidRDefault="006E7DAA" w:rsidP="0043494A">
            <w:pPr>
              <w:pStyle w:val="TAH"/>
            </w:pPr>
            <w:r w:rsidRPr="00656225">
              <w:rPr>
                <w:rFonts w:cs="Arial"/>
              </w:rPr>
              <w:t>Note</w:t>
            </w:r>
          </w:p>
        </w:tc>
      </w:tr>
      <w:tr w:rsidR="006E7DAA" w:rsidRPr="00656225" w:rsidTr="0043494A">
        <w:trPr>
          <w:cantSplit/>
          <w:jc w:val="center"/>
        </w:trPr>
        <w:tc>
          <w:tcPr>
            <w:tcW w:w="2291" w:type="dxa"/>
            <w:tcBorders>
              <w:top w:val="nil"/>
              <w:left w:val="single" w:sz="4" w:space="0" w:color="auto"/>
              <w:bottom w:val="single" w:sz="4" w:space="0" w:color="auto"/>
              <w:right w:val="single" w:sz="4" w:space="0" w:color="auto"/>
            </w:tcBorders>
          </w:tcPr>
          <w:p w:rsidR="006E7DAA" w:rsidRPr="00656225" w:rsidRDefault="006E7DAA" w:rsidP="004349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rsidR="006E7DAA" w:rsidRPr="00656225" w:rsidRDefault="006E7DAA" w:rsidP="0043494A">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H"/>
              <w:rPr>
                <w:rFonts w:cs="v5.0.0"/>
              </w:rPr>
            </w:pPr>
            <w:r w:rsidRPr="00656225">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H"/>
            </w:pPr>
            <w:r w:rsidRPr="00656225">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H"/>
            </w:pPr>
            <w:r w:rsidRPr="00656225">
              <w:rPr>
                <w:rFonts w:cs="Arial"/>
              </w:rPr>
              <w:t>LA BS</w:t>
            </w:r>
          </w:p>
        </w:tc>
        <w:tc>
          <w:tcPr>
            <w:tcW w:w="1414" w:type="dxa"/>
            <w:tcBorders>
              <w:top w:val="nil"/>
              <w:left w:val="single" w:sz="4" w:space="0" w:color="auto"/>
              <w:bottom w:val="single" w:sz="4" w:space="0" w:color="auto"/>
              <w:right w:val="single" w:sz="4" w:space="0" w:color="auto"/>
            </w:tcBorders>
          </w:tcPr>
          <w:p w:rsidR="006E7DAA" w:rsidRPr="00656225" w:rsidRDefault="006E7DAA" w:rsidP="0043494A">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rsidR="006E7DAA" w:rsidRPr="00656225" w:rsidRDefault="006E7DAA" w:rsidP="0043494A">
            <w:pPr>
              <w:pStyle w:val="TAH"/>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1920 – 1980 MHz</w:t>
            </w:r>
          </w:p>
          <w:p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1850 – 1910 MHz</w:t>
            </w:r>
          </w:p>
          <w:p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XII or</w:t>
            </w:r>
          </w:p>
          <w:p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XIII or</w:t>
            </w:r>
          </w:p>
          <w:p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XIV or</w:t>
            </w:r>
          </w:p>
          <w:p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XXV or</w:t>
            </w:r>
          </w:p>
          <w:p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val="sv-SE"/>
              </w:rPr>
            </w:pPr>
            <w:r w:rsidRPr="00656225">
              <w:rPr>
                <w:rFonts w:cs="Arial"/>
                <w:lang w:val="sv-SE"/>
              </w:rPr>
              <w:t>UTRA FDD Band XXVI or</w:t>
            </w:r>
          </w:p>
          <w:p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1900 – 1920 MHz</w:t>
            </w:r>
          </w:p>
          <w:p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1850 – 1910 MHz</w:t>
            </w:r>
          </w:p>
          <w:p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r w:rsidR="006E7DAA" w:rsidRPr="00656225"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6E7DAA" w:rsidRPr="00656225" w:rsidRDefault="006E7DAA" w:rsidP="0043494A">
            <w:pPr>
              <w:pStyle w:val="TAC"/>
              <w:rPr>
                <w:rFonts w:cs="Arial"/>
              </w:rPr>
            </w:pPr>
          </w:p>
        </w:tc>
      </w:tr>
    </w:tbl>
    <w:p w:rsidR="006E7DAA" w:rsidRPr="0045464A" w:rsidRDefault="006E7DAA" w:rsidP="006E7DAA">
      <w:pPr>
        <w:rPr>
          <w:lang w:eastAsia="en-GB"/>
        </w:rPr>
      </w:pPr>
    </w:p>
    <w:p w:rsidR="006E7DAA" w:rsidRPr="0045464A" w:rsidRDefault="006E7DAA" w:rsidP="006E7DAA">
      <w:pPr>
        <w:keepLines/>
        <w:ind w:left="1135" w:hanging="851"/>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rsidR="006E7DAA" w:rsidRPr="0045464A" w:rsidRDefault="006E7DAA" w:rsidP="006E7DAA">
      <w:pPr>
        <w:keepLines/>
        <w:ind w:left="1135" w:hanging="851"/>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6E7DAA" w:rsidRPr="006E7DAA" w:rsidRDefault="006E7DAA" w:rsidP="006E7DAA">
      <w:pPr>
        <w:rPr>
          <w:lang w:eastAsia="zh-CN"/>
        </w:rPr>
      </w:pPr>
    </w:p>
    <w:p w:rsidR="00325BE3" w:rsidRDefault="00325BE3" w:rsidP="00325BE3">
      <w:pPr>
        <w:pStyle w:val="2"/>
        <w:rPr>
          <w:lang w:eastAsia="zh-CN"/>
        </w:rPr>
      </w:pPr>
      <w:bookmarkStart w:id="696" w:name="_Toc97737208"/>
      <w:r w:rsidRPr="007E346D">
        <w:t>6.</w:t>
      </w:r>
      <w:r>
        <w:rPr>
          <w:rFonts w:hint="eastAsia"/>
          <w:lang w:eastAsia="zh-CN"/>
        </w:rPr>
        <w:t>6</w:t>
      </w:r>
      <w:r w:rsidRPr="007E346D">
        <w:tab/>
      </w:r>
      <w:r>
        <w:rPr>
          <w:rFonts w:hint="eastAsia"/>
          <w:lang w:eastAsia="zh-CN"/>
        </w:rPr>
        <w:t>Error Vector Magnitude</w:t>
      </w:r>
      <w:bookmarkEnd w:id="696"/>
    </w:p>
    <w:p w:rsidR="00951572" w:rsidRPr="001F7A97" w:rsidRDefault="00951572" w:rsidP="00951572">
      <w:pPr>
        <w:pStyle w:val="30"/>
      </w:pPr>
      <w:bookmarkStart w:id="697" w:name="_Toc503964276"/>
      <w:bookmarkStart w:id="698" w:name="_Toc97737209"/>
      <w:r w:rsidRPr="001F7A97">
        <w:t>6.6.1</w:t>
      </w:r>
      <w:r w:rsidRPr="001F7A97">
        <w:tab/>
      </w:r>
      <w:bookmarkEnd w:id="697"/>
      <w:r w:rsidRPr="001F7A97">
        <w:t>Downlink Error vector magnitude</w:t>
      </w:r>
      <w:bookmarkEnd w:id="698"/>
    </w:p>
    <w:p w:rsidR="00951572" w:rsidRPr="001F7A97" w:rsidRDefault="00951572" w:rsidP="00951572">
      <w:pPr>
        <w:pStyle w:val="40"/>
      </w:pPr>
      <w:bookmarkStart w:id="699" w:name="_Toc97737210"/>
      <w:r w:rsidRPr="001F7A97">
        <w:t>6.6.1.1</w:t>
      </w:r>
      <w:r w:rsidRPr="001F7A97">
        <w:tab/>
      </w:r>
      <w:r w:rsidRPr="001F7A97">
        <w:tab/>
        <w:t>General</w:t>
      </w:r>
      <w:bookmarkEnd w:id="699"/>
      <w:r w:rsidRPr="001F7A97">
        <w:t xml:space="preserve"> </w:t>
      </w:r>
    </w:p>
    <w:p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700" w:name="_Hlk95332295"/>
      <w:r w:rsidRPr="00C25E55">
        <w:rPr>
          <w:rFonts w:eastAsia="Times New Roman"/>
        </w:rPr>
        <w:t xml:space="preserve">This difference is called the error vector. </w:t>
      </w:r>
      <w:bookmarkEnd w:id="700"/>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rsidR="00951572" w:rsidRPr="00B11B89" w:rsidRDefault="00951572" w:rsidP="00951572">
      <w:pPr>
        <w:rPr>
          <w:rFonts w:eastAsia="宋体"/>
          <w:lang w:eastAsia="zh-CN"/>
        </w:rPr>
      </w:pPr>
      <w:r w:rsidRPr="00B11B89">
        <w:rPr>
          <w:rFonts w:eastAsia="宋体"/>
          <w:lang w:eastAsia="zh-CN"/>
        </w:rPr>
        <w:t>The EVM requirement</w:t>
      </w:r>
      <w:r>
        <w:rPr>
          <w:rFonts w:eastAsia="宋体"/>
          <w:lang w:eastAsia="zh-CN"/>
        </w:rPr>
        <w:t xml:space="preserve"> is</w:t>
      </w:r>
      <w:r w:rsidRPr="00B11B89">
        <w:rPr>
          <w:rFonts w:eastAsia="宋体"/>
          <w:lang w:eastAsia="zh-CN"/>
        </w:rPr>
        <w:t xml:space="preserve"> applicable</w:t>
      </w:r>
      <w:r>
        <w:rPr>
          <w:rFonts w:eastAsia="宋体"/>
          <w:lang w:eastAsia="zh-CN"/>
        </w:rPr>
        <w:t xml:space="preserve"> for a repeater operating at an input power in the range</w:t>
      </w:r>
      <w:r w:rsidRPr="00B11B89">
        <w:rPr>
          <w:rFonts w:eastAsia="宋体"/>
          <w:lang w:eastAsia="zh-CN"/>
        </w:rPr>
        <w:t xml:space="preserve"> </w:t>
      </w:r>
      <w:r>
        <w:rPr>
          <w:rFonts w:eastAsia="宋体"/>
          <w:lang w:eastAsia="zh-CN"/>
        </w:rPr>
        <w:t>from what is required to reach the maximum output power to the minimum power level in table 6.6.1.1-1</w:t>
      </w:r>
      <w:r w:rsidRPr="00B11B89">
        <w:rPr>
          <w:rFonts w:eastAsia="宋体"/>
          <w:lang w:eastAsia="zh-CN"/>
        </w:rPr>
        <w:t>.</w:t>
      </w:r>
    </w:p>
    <w:p w:rsidR="00951572" w:rsidRPr="00B11B89"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B11B89">
        <w:rPr>
          <w:rFonts w:ascii="Arial" w:eastAsia="MS Mincho" w:hAnsi="Arial" w:cs="Arial"/>
          <w:b/>
          <w:lang w:val="en-US" w:eastAsia="sv-SE"/>
        </w:rPr>
        <w:t>Table 6.6.1.</w:t>
      </w:r>
      <w:r>
        <w:rPr>
          <w:rFonts w:ascii="Arial" w:eastAsia="MS Mincho" w:hAnsi="Arial" w:cs="Arial"/>
          <w:b/>
          <w:lang w:val="en-US" w:eastAsia="sv-SE"/>
        </w:rPr>
        <w:t>1</w:t>
      </w:r>
      <w:r w:rsidRPr="00B11B89">
        <w:rPr>
          <w:rFonts w:ascii="Arial" w:eastAsia="MS Mincho" w:hAnsi="Arial" w:cs="Arial"/>
          <w:b/>
          <w:lang w:val="en-US" w:eastAsia="sv-SE"/>
        </w:rPr>
        <w:t>-1: Minimum input power for EVM</w:t>
      </w:r>
    </w:p>
    <w:tbl>
      <w:tblPr>
        <w:tblStyle w:val="TableGrid9"/>
        <w:tblW w:w="0" w:type="auto"/>
        <w:jc w:val="center"/>
        <w:tblLook w:val="04A0"/>
      </w:tblPr>
      <w:tblGrid>
        <w:gridCol w:w="1838"/>
        <w:gridCol w:w="2640"/>
        <w:gridCol w:w="2126"/>
      </w:tblGrid>
      <w:tr w:rsidR="00951572" w:rsidRPr="00B11B89"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Minimum input power spectral density (dBm/MHz)</w:t>
            </w:r>
          </w:p>
        </w:tc>
      </w:tr>
      <w:tr w:rsidR="00951572" w:rsidRPr="00B11B89"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951572" w:rsidRPr="00B11B89" w:rsidRDefault="00951572" w:rsidP="0043494A">
            <w:pPr>
              <w:spacing w:after="0"/>
              <w:jc w:val="center"/>
              <w:rPr>
                <w:rFonts w:ascii="Arial" w:eastAsia="等线" w:hAnsi="Arial" w:cs="Arial"/>
                <w:sz w:val="18"/>
                <w:szCs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95F8F">
              <w:rPr>
                <w:rFonts w:ascii="Arial" w:eastAsia="等线"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zh-CN"/>
              </w:rPr>
            </w:pPr>
            <w:r w:rsidRPr="00B11B89">
              <w:rPr>
                <w:rFonts w:ascii="Arial" w:eastAsia="等线" w:hAnsi="Arial" w:cs="Arial"/>
                <w:sz w:val="18"/>
                <w:szCs w:val="18"/>
                <w:lang w:eastAsia="sv-SE"/>
              </w:rPr>
              <w:t>256QAM</w:t>
            </w:r>
            <w:r w:rsidRPr="00B11B89">
              <w:rPr>
                <w:rFonts w:ascii="Arial" w:eastAsia="等线" w:hAnsi="Arial" w:cs="Arial" w:hint="eastAsia"/>
                <w:sz w:val="18"/>
                <w:szCs w:val="18"/>
                <w:vertAlign w:val="superscript"/>
                <w:lang w:eastAsia="zh-CN"/>
              </w:rPr>
              <w:t>1</w:t>
            </w:r>
          </w:p>
        </w:tc>
      </w:tr>
      <w:tr w:rsidR="00951572" w:rsidRPr="00B11B89"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-75</w:t>
            </w:r>
          </w:p>
        </w:tc>
      </w:tr>
      <w:tr w:rsidR="00951572" w:rsidRPr="00B11B89"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-70</w:t>
            </w:r>
          </w:p>
        </w:tc>
      </w:tr>
      <w:tr w:rsidR="00951572" w:rsidRPr="00B11B89"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-67</w:t>
            </w:r>
          </w:p>
        </w:tc>
      </w:tr>
      <w:tr w:rsidR="00951572" w:rsidRPr="00B11B89"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951572" w:rsidRPr="00B11B89" w:rsidRDefault="00951572" w:rsidP="0043494A">
            <w:pPr>
              <w:textAlignment w:val="baseline"/>
              <w:rPr>
                <w:rFonts w:ascii="Arial" w:eastAsia="等线" w:hAnsi="Arial" w:cs="Arial"/>
                <w:sz w:val="18"/>
                <w:szCs w:val="18"/>
                <w:lang w:eastAsia="sv-SE"/>
              </w:rPr>
            </w:pPr>
            <w:r w:rsidRPr="00B11B89">
              <w:rPr>
                <w:rFonts w:ascii="Arial" w:eastAsia="等线" w:hAnsi="Arial" w:cs="Arial"/>
                <w:sz w:val="18"/>
                <w:szCs w:val="18"/>
                <w:lang w:eastAsia="sv-SE"/>
              </w:rPr>
              <w:t xml:space="preserve">Note 1: </w:t>
            </w:r>
            <w:r w:rsidRPr="00A62301">
              <w:rPr>
                <w:rFonts w:ascii="Arial" w:eastAsia="等线" w:hAnsi="Arial" w:cs="Arial"/>
                <w:sz w:val="18"/>
                <w:szCs w:val="18"/>
                <w:lang w:eastAsia="sv-SE"/>
              </w:rPr>
              <w:t>support of 256QAM is based on the declaration</w:t>
            </w:r>
          </w:p>
        </w:tc>
      </w:tr>
    </w:tbl>
    <w:p w:rsidR="00951572" w:rsidRPr="00C25E55" w:rsidRDefault="00951572" w:rsidP="00951572">
      <w:pPr>
        <w:rPr>
          <w:rFonts w:ascii="Arial" w:eastAsia="Times New Roman" w:hAnsi="Arial"/>
          <w:sz w:val="28"/>
          <w:lang w:eastAsia="en-GB"/>
        </w:rPr>
      </w:pPr>
    </w:p>
    <w:p w:rsidR="00951572" w:rsidRPr="001F7A97" w:rsidRDefault="00951572" w:rsidP="00951572">
      <w:pPr>
        <w:pStyle w:val="40"/>
      </w:pPr>
      <w:bookmarkStart w:id="701" w:name="_Toc503964271"/>
      <w:bookmarkStart w:id="702" w:name="_Toc97737211"/>
      <w:r w:rsidRPr="001F7A97">
        <w:t>6.6.1.2</w:t>
      </w:r>
      <w:r w:rsidRPr="001F7A97">
        <w:tab/>
        <w:t>Minimum requirement</w:t>
      </w:r>
      <w:bookmarkEnd w:id="701"/>
      <w:bookmarkEnd w:id="702"/>
    </w:p>
    <w:p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rsidR="00951572" w:rsidRPr="00C25E55" w:rsidRDefault="00951572" w:rsidP="00951572">
      <w:pPr>
        <w:keepNext/>
        <w:keepLines/>
        <w:spacing w:before="60"/>
        <w:jc w:val="center"/>
        <w:rPr>
          <w:rFonts w:ascii="Arial" w:eastAsia="宋体" w:hAnsi="Arial" w:cs="Arial"/>
          <w:b/>
          <w:lang w:val="en-US"/>
        </w:rPr>
      </w:pPr>
      <w:r w:rsidRPr="00C25E55">
        <w:rPr>
          <w:rFonts w:ascii="Arial" w:eastAsia="宋体" w:hAnsi="Arial" w:cs="Arial"/>
          <w:b/>
          <w:lang w:val="en-US"/>
        </w:rPr>
        <w:t>Table 6.6.1.</w:t>
      </w:r>
      <w:r>
        <w:rPr>
          <w:rFonts w:ascii="Arial" w:eastAsia="宋体" w:hAnsi="Arial" w:cs="Arial"/>
          <w:b/>
          <w:lang w:val="en-US"/>
        </w:rPr>
        <w:t>2</w:t>
      </w:r>
      <w:r w:rsidRPr="00C25E55">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3"/>
        <w:gridCol w:w="3539"/>
      </w:tblGrid>
      <w:tr w:rsidR="00951572" w:rsidRPr="00C25E55"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b/>
                <w:sz w:val="18"/>
                <w:lang w:val="en-US"/>
              </w:rPr>
            </w:pPr>
            <w:r w:rsidRPr="00C25E55">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b/>
                <w:sz w:val="18"/>
                <w:lang w:val="en-US"/>
              </w:rPr>
            </w:pPr>
            <w:r w:rsidRPr="00C25E55">
              <w:rPr>
                <w:rFonts w:ascii="Arial" w:eastAsia="宋体" w:hAnsi="Arial" w:cs="Arial"/>
                <w:b/>
                <w:sz w:val="18"/>
                <w:lang w:val="en-US"/>
              </w:rPr>
              <w:t>Required EVM</w:t>
            </w:r>
          </w:p>
        </w:tc>
      </w:tr>
      <w:tr w:rsidR="00951572" w:rsidRPr="00C25E55"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sz w:val="18"/>
                <w:lang w:val="en-US"/>
              </w:rPr>
            </w:pPr>
            <w:r w:rsidRPr="00C25E55">
              <w:rPr>
                <w:rFonts w:ascii="Arial" w:eastAsia="宋体" w:hAnsi="Arial" w:cs="Arial"/>
                <w:sz w:val="18"/>
                <w:lang w:val="en-US"/>
              </w:rPr>
              <w:t>QPSK</w:t>
            </w:r>
            <w:r>
              <w:rPr>
                <w:rFonts w:ascii="Arial" w:eastAsia="宋体" w:hAnsi="Arial" w:cs="Arial"/>
                <w:sz w:val="18"/>
                <w:lang w:val="en-US"/>
              </w:rPr>
              <w:t xml:space="preserve">, </w:t>
            </w:r>
            <w:r w:rsidRPr="00767192">
              <w:rPr>
                <w:rFonts w:ascii="Arial" w:eastAsia="宋体" w:hAnsi="Arial" w:cs="Arial"/>
                <w:sz w:val="18"/>
                <w:lang w:val="en-US"/>
              </w:rPr>
              <w:t>16QAM</w:t>
            </w:r>
            <w:r>
              <w:rPr>
                <w:rFonts w:ascii="Arial" w:eastAsia="宋体" w:hAnsi="Arial" w:cs="Arial"/>
                <w:sz w:val="18"/>
                <w:lang w:val="en-US"/>
              </w:rPr>
              <w:t xml:space="preserve">, </w:t>
            </w:r>
            <w:r w:rsidRPr="00767192">
              <w:rPr>
                <w:rFonts w:ascii="Arial" w:eastAsia="宋体"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sz w:val="18"/>
                <w:lang w:val="en-US"/>
              </w:rPr>
            </w:pPr>
            <w:r w:rsidRPr="00C25E55">
              <w:rPr>
                <w:rFonts w:ascii="Arial" w:eastAsia="宋体" w:hAnsi="Arial" w:cs="Arial"/>
                <w:sz w:val="18"/>
                <w:lang w:val="en-US"/>
              </w:rPr>
              <w:t>8 %</w:t>
            </w:r>
          </w:p>
        </w:tc>
      </w:tr>
      <w:tr w:rsidR="00951572" w:rsidRPr="00C25E55"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sz w:val="18"/>
                <w:lang w:val="en-US"/>
              </w:rPr>
            </w:pPr>
            <w:r w:rsidRPr="00C25E55">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宋体" w:hAnsi="Arial" w:cs="Arial"/>
                <w:sz w:val="18"/>
                <w:lang w:val="en-US"/>
              </w:rPr>
            </w:pPr>
            <w:r w:rsidRPr="00C25E55">
              <w:rPr>
                <w:rFonts w:ascii="Arial" w:eastAsia="宋体" w:hAnsi="Arial" w:cs="Arial"/>
                <w:sz w:val="18"/>
                <w:lang w:val="en-US"/>
              </w:rPr>
              <w:t xml:space="preserve">3.5 % </w:t>
            </w:r>
            <w:r w:rsidRPr="00C25E55">
              <w:rPr>
                <w:rFonts w:ascii="Arial" w:eastAsia="宋体" w:hAnsi="Arial" w:cs="Arial"/>
                <w:sz w:val="18"/>
                <w:vertAlign w:val="superscript"/>
                <w:lang w:val="en-US"/>
              </w:rPr>
              <w:t>1</w:t>
            </w:r>
          </w:p>
        </w:tc>
      </w:tr>
      <w:tr w:rsidR="00951572" w:rsidRPr="00C25E55"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rsidR="00951572" w:rsidRPr="00C25E55" w:rsidRDefault="00951572" w:rsidP="0043494A">
            <w:pPr>
              <w:keepNext/>
              <w:keepLines/>
              <w:spacing w:after="0"/>
              <w:jc w:val="both"/>
              <w:rPr>
                <w:rFonts w:ascii="Arial" w:eastAsia="宋体" w:hAnsi="Arial" w:cs="Arial"/>
                <w:sz w:val="18"/>
                <w:lang w:val="en-US"/>
              </w:rPr>
            </w:pPr>
            <w:r w:rsidRPr="00C25E55">
              <w:rPr>
                <w:rFonts w:ascii="Arial" w:eastAsia="宋体" w:hAnsi="Arial" w:cs="Arial"/>
                <w:sz w:val="18"/>
                <w:lang w:val="en-US"/>
              </w:rPr>
              <w:t xml:space="preserve">Note 1: </w:t>
            </w:r>
            <w:r w:rsidRPr="00A62301">
              <w:rPr>
                <w:rFonts w:ascii="Arial" w:eastAsia="宋体" w:hAnsi="Arial" w:cs="Arial"/>
                <w:sz w:val="18"/>
                <w:lang w:val="en-US"/>
              </w:rPr>
              <w:t>support of 256QAM is based on the declaration</w:t>
            </w:r>
            <w:r w:rsidRPr="00C25E55">
              <w:rPr>
                <w:rFonts w:ascii="Arial" w:eastAsia="宋体" w:hAnsi="Arial" w:cs="Arial"/>
                <w:sz w:val="18"/>
                <w:lang w:val="en-US"/>
              </w:rPr>
              <w:t>.</w:t>
            </w:r>
          </w:p>
        </w:tc>
      </w:tr>
    </w:tbl>
    <w:p w:rsidR="00951572" w:rsidRPr="00C25E55" w:rsidRDefault="00951572" w:rsidP="00951572">
      <w:pPr>
        <w:rPr>
          <w:rFonts w:eastAsia="等线"/>
        </w:rPr>
      </w:pPr>
    </w:p>
    <w:p w:rsidR="00951572" w:rsidRPr="001F7A97" w:rsidRDefault="00951572" w:rsidP="00951572">
      <w:pPr>
        <w:pStyle w:val="40"/>
      </w:pPr>
      <w:bookmarkStart w:id="703" w:name="_Toc97737212"/>
      <w:r w:rsidRPr="001F7A97">
        <w:t>6.6.1.</w:t>
      </w:r>
      <w:r>
        <w:t>3</w:t>
      </w:r>
      <w:r w:rsidRPr="001F7A97">
        <w:tab/>
        <w:t>EVM frame structure for measurement</w:t>
      </w:r>
      <w:bookmarkEnd w:id="703"/>
    </w:p>
    <w:p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rsidR="00951572" w:rsidRPr="00C25E55" w:rsidRDefault="00951572" w:rsidP="00951572">
      <w:pPr>
        <w:pStyle w:val="30"/>
        <w:rPr>
          <w:lang w:eastAsia="en-GB"/>
        </w:rPr>
      </w:pPr>
      <w:bookmarkStart w:id="704" w:name="_Toc97737213"/>
      <w:r w:rsidRPr="00C25E55">
        <w:rPr>
          <w:lang w:eastAsia="en-GB"/>
        </w:rPr>
        <w:t>6.6.2</w:t>
      </w:r>
      <w:r w:rsidRPr="00C25E55">
        <w:rPr>
          <w:lang w:eastAsia="en-GB"/>
        </w:rPr>
        <w:tab/>
        <w:t>Uplink Error vector magnitude</w:t>
      </w:r>
      <w:bookmarkEnd w:id="704"/>
    </w:p>
    <w:p w:rsidR="00951572" w:rsidRPr="001F7A97" w:rsidRDefault="00951572" w:rsidP="00951572">
      <w:pPr>
        <w:pStyle w:val="40"/>
        <w:rPr>
          <w:lang w:eastAsia="en-GB"/>
        </w:rPr>
      </w:pPr>
      <w:bookmarkStart w:id="705" w:name="_Toc97737214"/>
      <w:r w:rsidRPr="00C25E55">
        <w:rPr>
          <w:lang w:eastAsia="en-GB"/>
        </w:rPr>
        <w:t>6.6.2.1</w:t>
      </w:r>
      <w:r w:rsidRPr="00C25E55">
        <w:rPr>
          <w:lang w:eastAsia="en-GB"/>
        </w:rPr>
        <w:tab/>
      </w:r>
      <w:r>
        <w:rPr>
          <w:lang w:eastAsia="en-GB"/>
        </w:rPr>
        <w:t>General</w:t>
      </w:r>
      <w:bookmarkEnd w:id="705"/>
    </w:p>
    <w:p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rsidR="00951572" w:rsidRPr="00C25E55" w:rsidRDefault="00951572" w:rsidP="00951572">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 clause 6.3.3.</w:t>
      </w:r>
    </w:p>
    <w:p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rsidR="00951572" w:rsidRPr="004F281D"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4F281D">
        <w:rPr>
          <w:rFonts w:ascii="Arial" w:eastAsia="MS Mincho" w:hAnsi="Arial" w:cs="Arial"/>
          <w:b/>
          <w:lang w:val="en-US" w:eastAsia="sv-SE"/>
        </w:rPr>
        <w:t>Table 6.6.2.</w:t>
      </w:r>
      <w:r>
        <w:rPr>
          <w:rFonts w:ascii="Arial" w:eastAsia="MS Mincho" w:hAnsi="Arial" w:cs="Arial"/>
          <w:b/>
          <w:lang w:val="en-US" w:eastAsia="sv-SE"/>
        </w:rPr>
        <w:t>1</w:t>
      </w:r>
      <w:r w:rsidRPr="004F281D">
        <w:rPr>
          <w:rFonts w:ascii="Arial" w:eastAsia="MS Mincho" w:hAnsi="Arial" w:cs="Arial"/>
          <w:b/>
          <w:lang w:val="en-US" w:eastAsia="sv-SE"/>
        </w:rPr>
        <w:t>-1: Minimum input power for EVM</w:t>
      </w:r>
    </w:p>
    <w:tbl>
      <w:tblPr>
        <w:tblStyle w:val="TableGrid9"/>
        <w:tblW w:w="0" w:type="auto"/>
        <w:jc w:val="center"/>
        <w:tblLook w:val="04A0"/>
      </w:tblPr>
      <w:tblGrid>
        <w:gridCol w:w="1838"/>
        <w:gridCol w:w="2787"/>
        <w:gridCol w:w="2126"/>
      </w:tblGrid>
      <w:tr w:rsidR="00951572" w:rsidRPr="004F281D"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Minimum input power spectral density (dBm/MHz)</w:t>
            </w:r>
          </w:p>
        </w:tc>
      </w:tr>
      <w:tr w:rsidR="00951572" w:rsidRPr="004F281D"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951572" w:rsidRPr="004F281D" w:rsidRDefault="00951572" w:rsidP="0043494A">
            <w:pPr>
              <w:spacing w:after="0"/>
              <w:jc w:val="center"/>
              <w:rPr>
                <w:rFonts w:ascii="Arial" w:eastAsia="等线" w:hAnsi="Arial" w:cs="Arial"/>
                <w:sz w:val="18"/>
                <w:szCs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B95F8F">
              <w:rPr>
                <w:rFonts w:ascii="Arial" w:eastAsia="等线"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zh-CN"/>
              </w:rPr>
            </w:pPr>
            <w:r w:rsidRPr="004F281D">
              <w:rPr>
                <w:rFonts w:ascii="Arial" w:eastAsia="等线" w:hAnsi="Arial" w:cs="Arial"/>
                <w:sz w:val="18"/>
                <w:szCs w:val="18"/>
                <w:lang w:eastAsia="sv-SE"/>
              </w:rPr>
              <w:t>256QAM</w:t>
            </w:r>
            <w:r w:rsidRPr="004F281D">
              <w:rPr>
                <w:rFonts w:ascii="Arial" w:eastAsia="等线" w:hAnsi="Arial" w:cs="Arial"/>
                <w:sz w:val="18"/>
                <w:szCs w:val="18"/>
                <w:vertAlign w:val="superscript"/>
                <w:lang w:eastAsia="zh-CN"/>
              </w:rPr>
              <w:t>1</w:t>
            </w:r>
          </w:p>
        </w:tc>
      </w:tr>
      <w:tr w:rsidR="00951572" w:rsidRPr="004F281D"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-75</w:t>
            </w:r>
          </w:p>
        </w:tc>
      </w:tr>
      <w:tr w:rsidR="00951572" w:rsidRPr="004F281D"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-67</w:t>
            </w:r>
          </w:p>
        </w:tc>
      </w:tr>
      <w:tr w:rsidR="00951572" w:rsidRPr="004F281D"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951572" w:rsidRPr="004F281D" w:rsidRDefault="00951572" w:rsidP="0043494A">
            <w:pPr>
              <w:textAlignment w:val="baseline"/>
              <w:rPr>
                <w:rFonts w:ascii="Arial" w:eastAsia="等线" w:hAnsi="Arial" w:cs="Arial"/>
                <w:sz w:val="18"/>
                <w:szCs w:val="18"/>
                <w:lang w:eastAsia="sv-SE"/>
              </w:rPr>
            </w:pPr>
            <w:r w:rsidRPr="004F281D">
              <w:rPr>
                <w:rFonts w:ascii="Arial" w:eastAsia="等线" w:hAnsi="Arial" w:cs="Arial"/>
                <w:sz w:val="18"/>
                <w:szCs w:val="18"/>
                <w:lang w:eastAsia="sv-SE"/>
              </w:rPr>
              <w:t xml:space="preserve">Note 1: </w:t>
            </w:r>
            <w:r w:rsidRPr="00306847">
              <w:rPr>
                <w:rFonts w:ascii="Arial" w:eastAsia="等线" w:hAnsi="Arial" w:cs="Arial"/>
                <w:sz w:val="18"/>
                <w:szCs w:val="18"/>
                <w:lang w:eastAsia="sv-SE"/>
              </w:rPr>
              <w:t>support of 256QAM is based on the declaration</w:t>
            </w:r>
          </w:p>
        </w:tc>
      </w:tr>
    </w:tbl>
    <w:p w:rsidR="00951572" w:rsidRPr="00920631" w:rsidRDefault="00951572" w:rsidP="00951572">
      <w:pPr>
        <w:rPr>
          <w:rFonts w:eastAsia="MS Mincho"/>
        </w:rPr>
      </w:pPr>
    </w:p>
    <w:p w:rsidR="00951572" w:rsidRPr="001F7A97" w:rsidRDefault="00951572" w:rsidP="00951572">
      <w:pPr>
        <w:pStyle w:val="40"/>
      </w:pPr>
      <w:bookmarkStart w:id="706" w:name="_Toc97737215"/>
      <w:r w:rsidRPr="001F7A97">
        <w:t>6.6.2.2</w:t>
      </w:r>
      <w:r w:rsidRPr="001F7A97">
        <w:tab/>
        <w:t>Minimum requirement</w:t>
      </w:r>
      <w:bookmarkEnd w:id="706"/>
    </w:p>
    <w:p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rsidR="00951572" w:rsidRPr="00C25E55" w:rsidRDefault="00951572" w:rsidP="00951572">
      <w:pPr>
        <w:keepNext/>
        <w:keepLines/>
        <w:spacing w:before="60"/>
        <w:jc w:val="center"/>
        <w:rPr>
          <w:rFonts w:ascii="Arial" w:eastAsia="MS Mincho" w:hAnsi="Arial"/>
          <w:b/>
          <w:lang w:eastAsia="zh-CN"/>
        </w:rPr>
      </w:pPr>
      <w:r w:rsidRPr="00C25E55">
        <w:rPr>
          <w:rFonts w:ascii="Arial" w:eastAsia="MS Mincho" w:hAnsi="Arial"/>
          <w:b/>
        </w:rPr>
        <w:t>Table 6.6.2.</w:t>
      </w:r>
      <w:r>
        <w:rPr>
          <w:rFonts w:ascii="Arial" w:eastAsia="MS Mincho" w:hAnsi="Arial"/>
          <w:b/>
        </w:rPr>
        <w:t>2</w:t>
      </w:r>
      <w:r w:rsidRPr="00C25E55">
        <w:rPr>
          <w:rFonts w:ascii="Arial" w:eastAsia="MS Mincho" w:hAnsi="Arial"/>
          <w:b/>
        </w:rP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5"/>
        <w:gridCol w:w="1135"/>
        <w:gridCol w:w="2405"/>
      </w:tblGrid>
      <w:tr w:rsidR="00951572" w:rsidRPr="00C25E55"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rsidR="00951572" w:rsidRPr="00951572" w:rsidRDefault="00951572" w:rsidP="00951572">
      <w:pPr>
        <w:rPr>
          <w:lang w:eastAsia="zh-CN"/>
        </w:rPr>
      </w:pPr>
    </w:p>
    <w:p w:rsidR="005D3AFA" w:rsidRDefault="005D3AFA" w:rsidP="005D3AFA">
      <w:pPr>
        <w:pStyle w:val="2"/>
        <w:rPr>
          <w:lang w:eastAsia="zh-CN"/>
        </w:rPr>
      </w:pPr>
      <w:bookmarkStart w:id="707" w:name="_Toc97737216"/>
      <w:r w:rsidRPr="007E346D">
        <w:t>6.</w:t>
      </w:r>
      <w:r>
        <w:rPr>
          <w:rFonts w:hint="eastAsia"/>
          <w:lang w:eastAsia="zh-CN"/>
        </w:rPr>
        <w:t>7</w:t>
      </w:r>
      <w:r w:rsidRPr="007E346D">
        <w:tab/>
      </w:r>
      <w:r>
        <w:rPr>
          <w:rFonts w:hint="eastAsia"/>
          <w:lang w:eastAsia="zh-CN"/>
        </w:rPr>
        <w:t>Input intermodulation</w:t>
      </w:r>
      <w:bookmarkEnd w:id="707"/>
    </w:p>
    <w:p w:rsidR="00951572" w:rsidRPr="008940CD" w:rsidRDefault="00951572" w:rsidP="00951572">
      <w:pPr>
        <w:pStyle w:val="30"/>
      </w:pPr>
      <w:bookmarkStart w:id="708" w:name="_Toc97737217"/>
      <w:r w:rsidRPr="008940CD">
        <w:t>6.7.1</w:t>
      </w:r>
      <w:r w:rsidRPr="008940CD">
        <w:tab/>
        <w:t>General requirement</w:t>
      </w:r>
      <w:bookmarkEnd w:id="708"/>
    </w:p>
    <w:p w:rsidR="00951572" w:rsidRPr="001F7A97" w:rsidRDefault="00951572" w:rsidP="00951572">
      <w:pPr>
        <w:pStyle w:val="40"/>
      </w:pPr>
      <w:bookmarkStart w:id="709" w:name="_Toc97737218"/>
      <w:r w:rsidRPr="001F7A97">
        <w:t>6.7.1.1</w:t>
      </w:r>
      <w:r w:rsidRPr="001F7A97">
        <w:tab/>
        <w:t>General</w:t>
      </w:r>
      <w:bookmarkEnd w:id="709"/>
    </w:p>
    <w:p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rsidR="00951572" w:rsidRPr="00C25E55" w:rsidRDefault="00951572" w:rsidP="00951572">
      <w:pPr>
        <w:rPr>
          <w:rFonts w:eastAsia="Times New Roman"/>
          <w:lang w:eastAsia="en-GB"/>
        </w:rPr>
      </w:pPr>
      <w:r w:rsidRPr="00C25E55">
        <w:rPr>
          <w:rFonts w:eastAsia="Times New Roman"/>
          <w:lang w:eastAsia="en-GB"/>
        </w:rPr>
        <w:t>This requirement applies to the uplink and downlink of the repeater.</w:t>
      </w:r>
    </w:p>
    <w:p w:rsidR="00951572" w:rsidRPr="001F7A97" w:rsidRDefault="00951572" w:rsidP="00951572">
      <w:pPr>
        <w:pStyle w:val="40"/>
      </w:pPr>
      <w:bookmarkStart w:id="710" w:name="_Toc97737219"/>
      <w:r w:rsidRPr="001F7A97">
        <w:t>6.7.1.2</w:t>
      </w:r>
      <w:r w:rsidRPr="001F7A97">
        <w:tab/>
        <w:t>Minimum requirement</w:t>
      </w:r>
      <w:bookmarkEnd w:id="710"/>
    </w:p>
    <w:p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rsidR="00951572" w:rsidRPr="00C25E55" w:rsidRDefault="00951572" w:rsidP="00951572">
      <w:pPr>
        <w:overflowPunct w:val="0"/>
        <w:autoSpaceDE w:val="0"/>
        <w:autoSpaceDN w:val="0"/>
        <w:adjustRightInd w:val="0"/>
        <w:ind w:left="284"/>
        <w:rPr>
          <w:rFonts w:eastAsia="Times New Roman"/>
          <w:lang w:eastAsia="en-GB"/>
        </w:rPr>
      </w:pPr>
      <w:r w:rsidRPr="00C25E55">
        <w:rPr>
          <w:rFonts w:eastAsia="Times New Roman"/>
          <w:lang w:eastAsia="en-GB"/>
        </w:rPr>
        <w:t>-</w:t>
      </w:r>
      <w:r w:rsidRPr="00C25E55">
        <w:rPr>
          <w:rFonts w:eastAsia="Times New Roman"/>
          <w:lang w:eastAsia="en-GB"/>
        </w:rPr>
        <w:tab/>
        <w:t>f</w:t>
      </w:r>
      <w:r w:rsidRPr="00C25E55">
        <w:rPr>
          <w:rFonts w:eastAsia="Times New Roman"/>
          <w:vertAlign w:val="subscript"/>
          <w:lang w:eastAsia="en-GB"/>
        </w:rPr>
        <w:t>1</w:t>
      </w:r>
      <w:r w:rsidRPr="00C25E55">
        <w:rPr>
          <w:rFonts w:eastAsia="Times New Roman"/>
          <w:lang w:eastAsia="en-GB"/>
        </w:rPr>
        <w:t xml:space="preserve"> offset is the offset from the channel edge frequency of the first or last channel in the </w:t>
      </w:r>
      <w:r w:rsidR="00D80EA8" w:rsidRPr="00D80EA8">
        <w:rPr>
          <w:rFonts w:eastAsia="Times New Roman"/>
          <w:i/>
          <w:lang w:eastAsia="en-GB"/>
        </w:rPr>
        <w:t>passband</w:t>
      </w:r>
      <w:r w:rsidRPr="00C25E55">
        <w:rPr>
          <w:rFonts w:eastAsia="Times New Roman"/>
          <w:lang w:eastAsia="en-GB"/>
        </w:rPr>
        <w:t xml:space="preserve"> of the closer carrier.</w:t>
      </w:r>
    </w:p>
    <w:p w:rsidR="00951572" w:rsidRPr="00C25E55" w:rsidRDefault="00951572" w:rsidP="00951572">
      <w:pPr>
        <w:keepNext/>
        <w:keepLines/>
        <w:overflowPunct w:val="0"/>
        <w:autoSpaceDE w:val="0"/>
        <w:autoSpaceDN w:val="0"/>
        <w:adjustRightInd w:val="0"/>
        <w:spacing w:before="60"/>
        <w:jc w:val="center"/>
        <w:rPr>
          <w:rFonts w:ascii="Arial" w:eastAsia="Times New Roman" w:hAnsi="Arial" w:cs="Arial"/>
          <w:b/>
          <w:lang w:eastAsia="en-GB"/>
        </w:rPr>
      </w:pPr>
      <w:r w:rsidRPr="00C25E55">
        <w:rPr>
          <w:rFonts w:ascii="Arial" w:eastAsia="Osaka" w:hAnsi="Arial" w:cs="Arial"/>
          <w:b/>
          <w:lang w:eastAsia="en-GB"/>
        </w:rPr>
        <w:t xml:space="preserve">Table </w:t>
      </w:r>
      <w:r w:rsidRPr="00C25E55">
        <w:rPr>
          <w:rFonts w:ascii="Arial" w:eastAsia="Osaka" w:hAnsi="Arial" w:cs="Arial"/>
          <w:b/>
          <w:lang w:eastAsia="ja-JP"/>
        </w:rPr>
        <w:t>6.7.</w:t>
      </w:r>
      <w:r>
        <w:rPr>
          <w:rFonts w:ascii="Arial" w:eastAsia="Osaka" w:hAnsi="Arial" w:cs="Arial"/>
          <w:b/>
          <w:lang w:eastAsia="ja-JP"/>
        </w:rPr>
        <w:t>1</w:t>
      </w:r>
      <w:r w:rsidRPr="00C25E55">
        <w:rPr>
          <w:rFonts w:ascii="Arial" w:eastAsia="Osaka" w:hAnsi="Arial" w:cs="Arial"/>
          <w:b/>
          <w:lang w:eastAsia="ja-JP"/>
        </w:rPr>
        <w:t>.</w:t>
      </w:r>
      <w:r>
        <w:rPr>
          <w:rFonts w:ascii="Arial" w:eastAsia="Osaka" w:hAnsi="Arial" w:cs="Arial"/>
          <w:b/>
          <w:lang w:eastAsia="ja-JP"/>
        </w:rPr>
        <w:t>2</w:t>
      </w:r>
      <w:r w:rsidRPr="00C25E55">
        <w:rPr>
          <w:rFonts w:ascii="Arial" w:eastAsia="Osaka" w:hAnsi="Arial" w:cs="Arial"/>
          <w:b/>
          <w:lang w:eastAsia="ja-JP"/>
        </w:rPr>
        <w:t>-1</w:t>
      </w:r>
      <w:r w:rsidRPr="00C25E55">
        <w:rPr>
          <w:rFonts w:ascii="Arial" w:eastAsia="Osaka" w:hAnsi="Arial" w:cs="Arial"/>
          <w:b/>
          <w:lang w:eastAsia="en-GB"/>
        </w:rPr>
        <w:t xml:space="preserve">: </w:t>
      </w:r>
      <w:r w:rsidRPr="00C25E55">
        <w:rPr>
          <w:rFonts w:ascii="Arial" w:eastAsia="Times New Roman"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4"/>
        <w:gridCol w:w="1707"/>
        <w:gridCol w:w="1933"/>
        <w:gridCol w:w="1701"/>
      </w:tblGrid>
      <w:tr w:rsidR="00951572" w:rsidRPr="00C25E55"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rsidR="00951572" w:rsidRPr="00815F70" w:rsidRDefault="00951572" w:rsidP="00951572">
      <w:pPr>
        <w:pStyle w:val="30"/>
        <w:rPr>
          <w:lang w:eastAsia="en-GB"/>
        </w:rPr>
      </w:pPr>
      <w:bookmarkStart w:id="711" w:name="_Toc97737220"/>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711"/>
    </w:p>
    <w:p w:rsidR="00951572" w:rsidRPr="001F7A97" w:rsidRDefault="00951572" w:rsidP="00951572">
      <w:pPr>
        <w:pStyle w:val="40"/>
      </w:pPr>
      <w:bookmarkStart w:id="712" w:name="_Toc97737221"/>
      <w:r w:rsidRPr="001F7A97">
        <w:t>6.7.</w:t>
      </w:r>
      <w:r>
        <w:t>2</w:t>
      </w:r>
      <w:r w:rsidRPr="001F7A97">
        <w:t>.1</w:t>
      </w:r>
      <w:r w:rsidRPr="001F7A97">
        <w:tab/>
        <w:t>General</w:t>
      </w:r>
      <w:bookmarkEnd w:id="712"/>
    </w:p>
    <w:p w:rsidR="00951572" w:rsidRDefault="00951572" w:rsidP="00951572">
      <w:pPr>
        <w:rPr>
          <w:rFonts w:eastAsia="等线"/>
        </w:rPr>
      </w:pPr>
      <w:r w:rsidRPr="00E1092C">
        <w:rPr>
          <w:rFonts w:eastAsia="等线"/>
        </w:rPr>
        <w:t xml:space="preserve">This additional </w:t>
      </w:r>
      <w:r>
        <w:rPr>
          <w:rFonts w:eastAsia="等线"/>
        </w:rPr>
        <w:t>input intermodulation</w:t>
      </w:r>
      <w:r w:rsidRPr="00E1092C">
        <w:rPr>
          <w:rFonts w:eastAsia="等线"/>
        </w:rPr>
        <w:t xml:space="preserve"> requirement may be applied for the protection of </w:t>
      </w:r>
      <w:r w:rsidRPr="00E1092C">
        <w:rPr>
          <w:rFonts w:eastAsia="宋体"/>
          <w:lang w:val="en-US" w:eastAsia="zh-CN"/>
        </w:rPr>
        <w:t xml:space="preserve">NR </w:t>
      </w:r>
      <w:r>
        <w:rPr>
          <w:rFonts w:eastAsia="等线" w:hint="eastAsia"/>
          <w:lang w:eastAsia="zh-CN"/>
        </w:rPr>
        <w:t>repeater</w:t>
      </w:r>
      <w:r w:rsidRPr="00E1092C">
        <w:rPr>
          <w:rFonts w:eastAsia="等线"/>
        </w:rPr>
        <w:t xml:space="preserve"> receivers when GSM, CDMA, UTRA</w:t>
      </w:r>
      <w:r w:rsidRPr="00E1092C">
        <w:rPr>
          <w:rFonts w:eastAsia="宋体"/>
          <w:lang w:val="en-US" w:eastAsia="zh-CN"/>
        </w:rPr>
        <w:t xml:space="preserve">, </w:t>
      </w:r>
      <w:r w:rsidRPr="00E1092C">
        <w:rPr>
          <w:rFonts w:eastAsia="等线"/>
        </w:rPr>
        <w:t>E-UTRA</w:t>
      </w:r>
      <w:r>
        <w:rPr>
          <w:rFonts w:eastAsia="等线"/>
        </w:rPr>
        <w:t xml:space="preserve">, </w:t>
      </w:r>
      <w:r w:rsidRPr="00E1092C">
        <w:rPr>
          <w:rFonts w:eastAsia="宋体"/>
          <w:lang w:val="en-US" w:eastAsia="zh-CN"/>
        </w:rPr>
        <w:t>NR BS</w:t>
      </w:r>
      <w:r>
        <w:rPr>
          <w:rFonts w:eastAsia="宋体"/>
          <w:lang w:val="en-US" w:eastAsia="zh-CN"/>
        </w:rPr>
        <w:t xml:space="preserve"> or repeater</w:t>
      </w:r>
      <w:r w:rsidRPr="00E1092C">
        <w:rPr>
          <w:rFonts w:eastAsia="等线"/>
        </w:rPr>
        <w:t xml:space="preserve"> operating in a different frequency band are co-located with a</w:t>
      </w:r>
      <w:r w:rsidRPr="00E1092C">
        <w:rPr>
          <w:rFonts w:eastAsia="宋体"/>
          <w:lang w:val="en-US" w:eastAsia="zh-CN"/>
        </w:rPr>
        <w:t xml:space="preserve"> NR</w:t>
      </w:r>
      <w:r w:rsidRPr="00E1092C">
        <w:rPr>
          <w:rFonts w:eastAsia="等线"/>
        </w:rPr>
        <w:t xml:space="preserve"> </w:t>
      </w:r>
      <w:r>
        <w:rPr>
          <w:rFonts w:eastAsia="等线"/>
        </w:rPr>
        <w:t>repeater</w:t>
      </w:r>
      <w:r w:rsidRPr="00E1092C">
        <w:rPr>
          <w:rFonts w:eastAsia="等线"/>
        </w:rPr>
        <w:t xml:space="preserve">. </w:t>
      </w:r>
    </w:p>
    <w:p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等线"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rsidR="00951572" w:rsidRPr="001F7A97" w:rsidRDefault="00951572" w:rsidP="00951572">
      <w:pPr>
        <w:pStyle w:val="40"/>
      </w:pPr>
      <w:bookmarkStart w:id="713" w:name="_Toc97737222"/>
      <w:r w:rsidRPr="001F7A97">
        <w:t>6.7.</w:t>
      </w:r>
      <w:r>
        <w:t>2</w:t>
      </w:r>
      <w:r w:rsidRPr="001F7A97">
        <w:t>.2</w:t>
      </w:r>
      <w:r w:rsidRPr="001F7A97">
        <w:tab/>
        <w:t>Minimum requirement</w:t>
      </w:r>
      <w:bookmarkEnd w:id="713"/>
    </w:p>
    <w:p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rsidR="00951572" w:rsidRPr="00E1092C" w:rsidRDefault="00951572" w:rsidP="00951572">
      <w:pPr>
        <w:keepNext/>
        <w:keepLines/>
        <w:spacing w:before="60"/>
        <w:jc w:val="center"/>
        <w:rPr>
          <w:rFonts w:ascii="Arial" w:eastAsia="等线"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3"/>
        <w:gridCol w:w="2129"/>
        <w:gridCol w:w="2117"/>
        <w:gridCol w:w="1739"/>
        <w:gridCol w:w="1619"/>
      </w:tblGrid>
      <w:tr w:rsidR="00951572" w:rsidRPr="00E1092C"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eastAsia="宋体" w:hAnsi="Arial" w:cs="Arial"/>
                <w:sz w:val="18"/>
                <w:lang w:val="en-US" w:eastAsia="zh-CN"/>
              </w:rPr>
              <w:t xml:space="preserve">x (Note </w:t>
            </w:r>
            <w:r>
              <w:rPr>
                <w:rFonts w:ascii="Arial" w:eastAsia="宋体" w:hAnsi="Arial" w:cs="Arial"/>
                <w:sz w:val="18"/>
                <w:lang w:val="en-US" w:eastAsia="zh-CN"/>
              </w:rPr>
              <w:t>1</w:t>
            </w:r>
            <w:r w:rsidRPr="00E1092C">
              <w:rPr>
                <w:rFonts w:ascii="Arial" w:eastAsia="宋体"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951572" w:rsidRPr="00815F70" w:rsidRDefault="00951572" w:rsidP="0043494A">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NR </w:t>
            </w:r>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rsidR="00951572" w:rsidRPr="00815F70"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rsidR="00951572"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rsidR="00951572" w:rsidRDefault="00951572" w:rsidP="0043494A">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00D80EA8"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rsidR="00951572" w:rsidRPr="00CD5C89" w:rsidRDefault="00951572" w:rsidP="0043494A">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rsidR="00951572" w:rsidRDefault="00951572" w:rsidP="00951572">
      <w:pPr>
        <w:keepNext/>
        <w:keepLines/>
        <w:spacing w:before="60"/>
        <w:jc w:val="center"/>
        <w:rPr>
          <w:rFonts w:ascii="Arial" w:eastAsia="Osaka" w:hAnsi="Arial" w:cs="Arial"/>
          <w:b/>
          <w:lang w:val="en-US"/>
        </w:rPr>
      </w:pPr>
    </w:p>
    <w:p w:rsidR="00951572" w:rsidRPr="00E1092C" w:rsidRDefault="00951572" w:rsidP="00951572">
      <w:pPr>
        <w:keepNext/>
        <w:keepLines/>
        <w:spacing w:before="60"/>
        <w:jc w:val="center"/>
        <w:rPr>
          <w:rFonts w:ascii="Arial" w:eastAsia="等线"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3"/>
        <w:gridCol w:w="2754"/>
        <w:gridCol w:w="2094"/>
        <w:gridCol w:w="2096"/>
      </w:tblGrid>
      <w:tr w:rsidR="00951572" w:rsidRPr="00E1092C"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rsidR="00951572" w:rsidRPr="00E1092C" w:rsidRDefault="00951572" w:rsidP="0043494A">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rsidR="00951572" w:rsidRDefault="00951572" w:rsidP="0043494A">
            <w:pPr>
              <w:keepNext/>
              <w:keepLines/>
              <w:spacing w:after="0"/>
              <w:jc w:val="center"/>
              <w:rPr>
                <w:rFonts w:ascii="Arial" w:hAnsi="Arial" w:cs="Arial"/>
                <w:sz w:val="18"/>
                <w:lang w:val="en-US" w:eastAsia="ja-JP"/>
              </w:rPr>
            </w:pPr>
            <w:r w:rsidRPr="00CD5C89">
              <w:rPr>
                <w:lang w:eastAsia="zh-CN"/>
              </w:rPr>
              <w:t>P</w:t>
            </w:r>
            <w:r w:rsidRPr="00CD5C89">
              <w:rPr>
                <w:vertAlign w:val="subscript"/>
                <w:lang w:eastAsia="zh-CN"/>
              </w:rPr>
              <w:t>rated,out_AC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951572" w:rsidRPr="004215D8"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00D80EA8" w:rsidRPr="00D80EA8">
              <w:rPr>
                <w:rFonts w:ascii="Arial" w:hAnsi="Arial" w:cs="Arial"/>
                <w:i/>
                <w:sz w:val="18"/>
                <w:lang w:val="en-US" w:eastAsia="ja-JP"/>
              </w:rPr>
              <w:t>passband</w:t>
            </w:r>
            <w:r w:rsidRPr="004215D8">
              <w:rPr>
                <w:rFonts w:ascii="Arial" w:hAnsi="Arial" w:cs="Arial"/>
                <w:sz w:val="18"/>
                <w:lang w:val="en-US" w:eastAsia="ja-JP"/>
              </w:rPr>
              <w:t>.</w:t>
            </w:r>
          </w:p>
          <w:p w:rsidR="00951572"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rsidR="005D3AFA" w:rsidRDefault="005D3AFA" w:rsidP="00FF54A4">
      <w:pPr>
        <w:pStyle w:val="2"/>
        <w:rPr>
          <w:lang w:eastAsia="zh-CN"/>
        </w:rPr>
      </w:pPr>
      <w:bookmarkStart w:id="714" w:name="_Toc97737223"/>
      <w:r w:rsidRPr="007E346D">
        <w:t>6.</w:t>
      </w:r>
      <w:r>
        <w:rPr>
          <w:rFonts w:hint="eastAsia"/>
          <w:lang w:eastAsia="zh-CN"/>
        </w:rPr>
        <w:t>8</w:t>
      </w:r>
      <w:r w:rsidRPr="007E346D">
        <w:tab/>
      </w:r>
      <w:r>
        <w:rPr>
          <w:rFonts w:hint="eastAsia"/>
          <w:lang w:eastAsia="zh-CN"/>
        </w:rPr>
        <w:t>Output intermodulation</w:t>
      </w:r>
      <w:bookmarkEnd w:id="714"/>
    </w:p>
    <w:p w:rsidR="00626476" w:rsidRDefault="00626476" w:rsidP="00626476">
      <w:pPr>
        <w:keepNext/>
        <w:keepLines/>
        <w:ind w:left="1134" w:hanging="1134"/>
        <w:outlineLvl w:val="2"/>
        <w:rPr>
          <w:rFonts w:ascii="Arial" w:eastAsia="宋体" w:hAnsi="Arial"/>
          <w:sz w:val="28"/>
          <w:lang w:eastAsia="zh-CN"/>
        </w:rPr>
      </w:pPr>
      <w:bookmarkStart w:id="715" w:name="_Toc44712185"/>
      <w:bookmarkStart w:id="716" w:name="_Toc37260195"/>
      <w:bookmarkStart w:id="717" w:name="_Toc21127517"/>
      <w:bookmarkStart w:id="718" w:name="_Toc53178671"/>
      <w:bookmarkStart w:id="719" w:name="_Toc29811726"/>
      <w:bookmarkStart w:id="720" w:name="_Toc37267583"/>
      <w:bookmarkStart w:id="721" w:name="_Toc45893498"/>
      <w:bookmarkStart w:id="722" w:name="_Toc53178220"/>
      <w:bookmarkStart w:id="723" w:name="_Toc36817278"/>
      <w:r>
        <w:rPr>
          <w:rFonts w:ascii="Arial" w:eastAsia="宋体" w:hAnsi="Arial"/>
          <w:sz w:val="28"/>
        </w:rPr>
        <w:t>6.</w:t>
      </w:r>
      <w:r>
        <w:rPr>
          <w:rFonts w:ascii="Arial" w:eastAsia="宋体" w:hAnsi="Arial" w:hint="eastAsia"/>
          <w:sz w:val="28"/>
          <w:lang w:val="en-US" w:eastAsia="zh-CN"/>
        </w:rPr>
        <w:t>8</w:t>
      </w:r>
      <w:r>
        <w:rPr>
          <w:rFonts w:ascii="Arial" w:eastAsia="宋体" w:hAnsi="Arial"/>
          <w:sz w:val="28"/>
        </w:rPr>
        <w:t>.1</w:t>
      </w:r>
      <w:r>
        <w:rPr>
          <w:rFonts w:ascii="Arial" w:eastAsia="宋体" w:hAnsi="Arial"/>
          <w:sz w:val="28"/>
        </w:rPr>
        <w:tab/>
      </w:r>
      <w:r>
        <w:rPr>
          <w:rFonts w:ascii="Arial" w:eastAsia="宋体" w:hAnsi="Arial"/>
          <w:sz w:val="28"/>
          <w:lang w:eastAsia="zh-CN"/>
        </w:rPr>
        <w:t>General</w:t>
      </w:r>
      <w:bookmarkEnd w:id="715"/>
      <w:bookmarkEnd w:id="716"/>
      <w:bookmarkEnd w:id="717"/>
      <w:bookmarkEnd w:id="718"/>
      <w:bookmarkEnd w:id="719"/>
      <w:bookmarkEnd w:id="720"/>
      <w:bookmarkEnd w:id="721"/>
      <w:bookmarkEnd w:id="722"/>
      <w:bookmarkEnd w:id="723"/>
    </w:p>
    <w:p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宋体"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rsidR="00626476" w:rsidRDefault="00626476" w:rsidP="00626476">
      <w:r>
        <w:rPr>
          <w:rFonts w:eastAsia="宋体"/>
          <w:lang w:eastAsia="zh-CN"/>
        </w:rPr>
        <w:t xml:space="preserve">For </w:t>
      </w:r>
      <w:r>
        <w:rPr>
          <w:rFonts w:eastAsia="宋体" w:hint="eastAsia"/>
          <w:i/>
          <w:lang w:val="en-US" w:eastAsia="zh-CN"/>
        </w:rPr>
        <w:t>repeater</w:t>
      </w:r>
      <w:r>
        <w:rPr>
          <w:rFonts w:eastAsia="宋体"/>
          <w:i/>
          <w:lang w:eastAsia="zh-CN"/>
        </w:rPr>
        <w:t xml:space="preserve"> type 1-C</w:t>
      </w:r>
      <w:r>
        <w:rPr>
          <w:rFonts w:eastAsia="宋体"/>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rsidR="00626476" w:rsidRDefault="00626476" w:rsidP="00626476">
      <w:pPr>
        <w:keepNext/>
        <w:keepLines/>
        <w:ind w:left="1134" w:hanging="1134"/>
        <w:outlineLvl w:val="2"/>
        <w:rPr>
          <w:rFonts w:ascii="Arial" w:eastAsia="Times New Roman" w:hAnsi="Arial"/>
          <w:sz w:val="28"/>
          <w:lang w:eastAsia="zh-CN"/>
        </w:rPr>
      </w:pPr>
      <w:bookmarkStart w:id="724" w:name="_Toc53178221"/>
      <w:bookmarkStart w:id="725" w:name="_Toc45893499"/>
      <w:bookmarkStart w:id="726" w:name="_Toc53178672"/>
      <w:bookmarkStart w:id="727" w:name="_Toc37267584"/>
      <w:bookmarkStart w:id="728" w:name="_Toc29811727"/>
      <w:bookmarkStart w:id="729" w:name="_Toc37260196"/>
      <w:bookmarkStart w:id="730" w:name="_Toc44712186"/>
      <w:bookmarkStart w:id="731" w:name="_Toc36817279"/>
      <w:bookmarkStart w:id="732" w:name="_Toc13080228"/>
      <w:r>
        <w:rPr>
          <w:rFonts w:ascii="Arial" w:eastAsia="Times New Roman" w:hAnsi="Arial"/>
          <w:sz w:val="28"/>
        </w:rPr>
        <w:t>6.</w:t>
      </w:r>
      <w:r>
        <w:rPr>
          <w:rFonts w:ascii="Arial" w:eastAsia="宋体"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724"/>
      <w:bookmarkEnd w:id="725"/>
      <w:bookmarkEnd w:id="726"/>
      <w:bookmarkEnd w:id="727"/>
      <w:bookmarkEnd w:id="728"/>
      <w:bookmarkEnd w:id="729"/>
      <w:bookmarkEnd w:id="730"/>
      <w:bookmarkEnd w:id="731"/>
      <w:bookmarkEnd w:id="732"/>
    </w:p>
    <w:p w:rsidR="00626476" w:rsidRDefault="00626476" w:rsidP="00626476">
      <w:pPr>
        <w:keepNext/>
        <w:keepLines/>
        <w:ind w:left="1418" w:hanging="1418"/>
        <w:outlineLvl w:val="3"/>
        <w:rPr>
          <w:rFonts w:ascii="Arial" w:eastAsia="宋体" w:hAnsi="Arial"/>
          <w:sz w:val="24"/>
        </w:rPr>
      </w:pPr>
      <w:bookmarkStart w:id="733" w:name="_Toc44712187"/>
      <w:bookmarkStart w:id="734" w:name="_Toc29811728"/>
      <w:bookmarkStart w:id="735" w:name="_Toc45893500"/>
      <w:bookmarkStart w:id="736" w:name="_Toc37267585"/>
      <w:bookmarkStart w:id="737" w:name="_Toc53178673"/>
      <w:bookmarkStart w:id="738" w:name="_Toc37260197"/>
      <w:bookmarkStart w:id="739" w:name="_Toc36817280"/>
      <w:bookmarkStart w:id="740" w:name="_Toc53178222"/>
      <w:r>
        <w:rPr>
          <w:rFonts w:ascii="Arial" w:eastAsia="宋体" w:hAnsi="Arial"/>
          <w:sz w:val="24"/>
          <w:lang w:eastAsia="zh-CN"/>
        </w:rPr>
        <w:t>6</w:t>
      </w:r>
      <w:r>
        <w:rPr>
          <w:rFonts w:ascii="Arial" w:eastAsia="宋体" w:hAnsi="Arial"/>
          <w:sz w:val="24"/>
        </w:rPr>
        <w:t>.</w:t>
      </w:r>
      <w:r>
        <w:rPr>
          <w:rFonts w:ascii="Arial" w:eastAsia="宋体" w:hAnsi="Arial" w:hint="eastAsia"/>
          <w:sz w:val="24"/>
          <w:lang w:val="en-US" w:eastAsia="zh-CN"/>
        </w:rPr>
        <w:t>8</w:t>
      </w:r>
      <w:r>
        <w:rPr>
          <w:rFonts w:ascii="Arial" w:eastAsia="宋体" w:hAnsi="Arial"/>
          <w:sz w:val="24"/>
        </w:rPr>
        <w:t>.</w:t>
      </w:r>
      <w:r>
        <w:rPr>
          <w:rFonts w:ascii="Arial" w:eastAsia="宋体" w:hAnsi="Arial"/>
          <w:sz w:val="24"/>
          <w:lang w:eastAsia="zh-CN"/>
        </w:rPr>
        <w:t>2</w:t>
      </w:r>
      <w:r>
        <w:rPr>
          <w:rFonts w:ascii="Arial" w:eastAsia="宋体" w:hAnsi="Arial"/>
          <w:sz w:val="24"/>
        </w:rPr>
        <w:t>.</w:t>
      </w:r>
      <w:r>
        <w:rPr>
          <w:rFonts w:ascii="Arial" w:eastAsia="宋体" w:hAnsi="Arial"/>
          <w:sz w:val="24"/>
          <w:lang w:eastAsia="zh-CN"/>
        </w:rPr>
        <w:t>1</w:t>
      </w:r>
      <w:r>
        <w:rPr>
          <w:rFonts w:ascii="Arial" w:eastAsia="宋体" w:hAnsi="Arial"/>
          <w:sz w:val="24"/>
        </w:rPr>
        <w:tab/>
      </w:r>
      <w:r>
        <w:rPr>
          <w:rFonts w:ascii="Arial" w:eastAsia="宋体" w:hAnsi="Arial" w:hint="eastAsia"/>
          <w:sz w:val="24"/>
          <w:lang w:val="en-US" w:eastAsia="zh-CN"/>
        </w:rPr>
        <w:t>Minimum</w:t>
      </w:r>
      <w:r>
        <w:rPr>
          <w:rFonts w:ascii="Arial" w:eastAsia="宋体" w:hAnsi="Arial"/>
          <w:sz w:val="24"/>
        </w:rPr>
        <w:t xml:space="preserve"> requirements</w:t>
      </w:r>
      <w:bookmarkEnd w:id="733"/>
      <w:bookmarkEnd w:id="734"/>
      <w:bookmarkEnd w:id="735"/>
      <w:bookmarkEnd w:id="736"/>
      <w:bookmarkEnd w:id="737"/>
      <w:bookmarkEnd w:id="738"/>
      <w:bookmarkEnd w:id="739"/>
      <w:bookmarkEnd w:id="740"/>
    </w:p>
    <w:p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rsidR="00626476" w:rsidRDefault="00626476" w:rsidP="00626476">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Pr>
          <w:rFonts w:hint="eastAsia"/>
          <w:i/>
          <w:lang w:val="en-US" w:eastAsia="zh-CN"/>
        </w:rPr>
        <w:t>Maximum rated</w:t>
      </w:r>
      <w:r>
        <w:rPr>
          <w:i/>
        </w:rPr>
        <w:t xml:space="preserve"> output power</w:t>
      </w:r>
      <w:r>
        <w:rPr>
          <w:lang w:eastAsia="zh-CN"/>
        </w:rPr>
        <w:t xml:space="preserve"> (P</w:t>
      </w:r>
      <w:r>
        <w:rPr>
          <w:vertAlign w:val="subscript"/>
          <w:lang w:eastAsia="zh-CN"/>
        </w:rPr>
        <w:t>rated,</w:t>
      </w:r>
      <w:r>
        <w:rPr>
          <w:rFonts w:hint="eastAsia"/>
          <w:vertAlign w:val="subscript"/>
          <w:lang w:val="en-US" w:eastAsia="zh-CN"/>
        </w:rPr>
        <w:t>out</w:t>
      </w:r>
      <w:r>
        <w:rPr>
          <w:lang w:eastAsia="zh-CN"/>
        </w:rPr>
        <w:t xml:space="preserve">) at </w:t>
      </w:r>
      <w:r w:rsidR="00D80EA8" w:rsidRPr="00D80EA8">
        <w:rPr>
          <w:i/>
          <w:lang w:eastAsia="zh-CN"/>
        </w:rPr>
        <w:t>antenna connector</w:t>
      </w:r>
      <w:r>
        <w:rPr>
          <w:lang w:eastAsia="zh-CN"/>
        </w:rPr>
        <w:t xml:space="preserve"> </w:t>
      </w:r>
      <w:r>
        <w:t xml:space="preserve">in the </w:t>
      </w:r>
      <w:r w:rsidR="00D80EA8" w:rsidRPr="00D80EA8">
        <w:rPr>
          <w:rFonts w:hint="eastAsia"/>
          <w:i/>
          <w:lang w:val="en-US" w:eastAsia="zh-CN"/>
        </w:rPr>
        <w:t>passband</w:t>
      </w:r>
      <w:r>
        <w:t xml:space="preserve"> – 30 dB.</w:t>
      </w:r>
    </w:p>
    <w:p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rsidR="00626476" w:rsidRDefault="00626476" w:rsidP="00626476">
      <w:pPr>
        <w:pStyle w:val="TH"/>
        <w:rPr>
          <w:rFonts w:eastAsia="宋体"/>
          <w:lang w:val="en-US" w:eastAsia="zh-CN"/>
        </w:rPr>
      </w:pPr>
      <w:bookmarkStart w:id="741" w:name="_Toc53178223"/>
      <w:bookmarkStart w:id="742" w:name="_Toc36817281"/>
      <w:bookmarkStart w:id="743" w:name="_Toc29811729"/>
      <w:bookmarkStart w:id="744" w:name="_Toc44712188"/>
      <w:bookmarkStart w:id="745" w:name="_Toc37267586"/>
      <w:bookmarkStart w:id="746" w:name="_Toc37260198"/>
      <w:bookmarkStart w:id="747" w:name="_Toc45893501"/>
      <w:bookmarkStart w:id="748" w:name="_Toc53178674"/>
      <w:bookmarkStart w:id="749" w:name="_Toc21127520"/>
      <w:r>
        <w:t xml:space="preserve">Table </w:t>
      </w:r>
      <w:r>
        <w:rPr>
          <w:rFonts w:eastAsia="宋体"/>
          <w:lang w:eastAsia="zh-CN"/>
        </w:rPr>
        <w:t>6.</w:t>
      </w:r>
      <w:r>
        <w:rPr>
          <w:rFonts w:eastAsia="宋体" w:hint="eastAsia"/>
          <w:lang w:val="en-US" w:eastAsia="zh-CN"/>
        </w:rPr>
        <w:t>8</w:t>
      </w:r>
      <w:r>
        <w:rPr>
          <w:rFonts w:eastAsia="宋体"/>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9"/>
        <w:gridCol w:w="3781"/>
      </w:tblGrid>
      <w:tr w:rsidR="00626476" w:rsidTr="0043494A">
        <w:trPr>
          <w:cantSplit/>
          <w:tblHeader/>
          <w:jc w:val="center"/>
        </w:trPr>
        <w:tc>
          <w:tcPr>
            <w:tcW w:w="4629" w:type="dxa"/>
          </w:tcPr>
          <w:p w:rsidR="00626476" w:rsidRDefault="00626476" w:rsidP="0043494A">
            <w:pPr>
              <w:pStyle w:val="TAH"/>
            </w:pPr>
            <w:r>
              <w:t>Parameter</w:t>
            </w:r>
          </w:p>
        </w:tc>
        <w:tc>
          <w:tcPr>
            <w:tcW w:w="3781" w:type="dxa"/>
          </w:tcPr>
          <w:p w:rsidR="00626476" w:rsidRDefault="00626476" w:rsidP="0043494A">
            <w:pPr>
              <w:pStyle w:val="TAH"/>
            </w:pPr>
            <w:r>
              <w:t>Value</w:t>
            </w:r>
          </w:p>
        </w:tc>
      </w:tr>
      <w:tr w:rsidR="00626476" w:rsidTr="0043494A">
        <w:trPr>
          <w:cantSplit/>
          <w:jc w:val="center"/>
        </w:trPr>
        <w:tc>
          <w:tcPr>
            <w:tcW w:w="4629" w:type="dxa"/>
          </w:tcPr>
          <w:p w:rsidR="00626476" w:rsidRDefault="00626476" w:rsidP="0043494A">
            <w:pPr>
              <w:pStyle w:val="TAL"/>
              <w:rPr>
                <w:szCs w:val="18"/>
              </w:rPr>
            </w:pPr>
            <w:r>
              <w:rPr>
                <w:szCs w:val="18"/>
              </w:rPr>
              <w:t>Wanted signal type</w:t>
            </w:r>
          </w:p>
        </w:tc>
        <w:tc>
          <w:tcPr>
            <w:tcW w:w="3781" w:type="dxa"/>
          </w:tcPr>
          <w:p w:rsidR="00626476" w:rsidRDefault="00626476" w:rsidP="0043494A">
            <w:pPr>
              <w:pStyle w:val="TAL"/>
              <w:rPr>
                <w:szCs w:val="18"/>
                <w:lang w:val="en-US" w:eastAsia="zh-CN"/>
              </w:rPr>
            </w:pPr>
            <w:r>
              <w:rPr>
                <w:rFonts w:hint="eastAsia"/>
                <w:szCs w:val="18"/>
                <w:lang w:val="en-US" w:eastAsia="zh-CN"/>
              </w:rPr>
              <w:t xml:space="preserve">NR signal, the maximum </w:t>
            </w:r>
            <w:r w:rsidR="00D80EA8" w:rsidRPr="00D80EA8">
              <w:rPr>
                <w:rFonts w:hint="eastAsia"/>
                <w:i/>
                <w:iCs/>
                <w:szCs w:val="18"/>
                <w:lang w:val="en-US" w:eastAsia="zh-CN"/>
              </w:rPr>
              <w:t>passband</w:t>
            </w:r>
            <w:r>
              <w:rPr>
                <w:rFonts w:hint="eastAsia"/>
                <w:szCs w:val="18"/>
                <w:lang w:val="en-US" w:eastAsia="zh-CN"/>
              </w:rPr>
              <w:t xml:space="preserve"> bandwidth with lowest SCS supported on that band</w:t>
            </w:r>
          </w:p>
        </w:tc>
      </w:tr>
      <w:tr w:rsidR="00626476" w:rsidTr="0043494A">
        <w:trPr>
          <w:cantSplit/>
          <w:jc w:val="center"/>
        </w:trPr>
        <w:tc>
          <w:tcPr>
            <w:tcW w:w="4629" w:type="dxa"/>
          </w:tcPr>
          <w:p w:rsidR="00626476" w:rsidRDefault="00626476" w:rsidP="0043494A">
            <w:pPr>
              <w:pStyle w:val="TAL"/>
              <w:rPr>
                <w:szCs w:val="18"/>
                <w:lang w:eastAsia="zh-CN"/>
              </w:rPr>
            </w:pPr>
            <w:r>
              <w:rPr>
                <w:szCs w:val="18"/>
              </w:rPr>
              <w:t>Interfering signal type</w:t>
            </w:r>
          </w:p>
        </w:tc>
        <w:tc>
          <w:tcPr>
            <w:tcW w:w="3781" w:type="dxa"/>
          </w:tcPr>
          <w:p w:rsidR="00626476" w:rsidRDefault="00626476" w:rsidP="0043494A">
            <w:pPr>
              <w:pStyle w:val="TAL"/>
              <w:rPr>
                <w:szCs w:val="18"/>
                <w:lang w:val="en-US" w:eastAsia="zh-CN"/>
              </w:rPr>
            </w:pPr>
            <w:r>
              <w:rPr>
                <w:rFonts w:hint="eastAsia"/>
                <w:szCs w:val="18"/>
                <w:lang w:val="en-US" w:eastAsia="zh-CN"/>
              </w:rPr>
              <w:t xml:space="preserve">NR signal, the minimum </w:t>
            </w:r>
            <w:r w:rsidR="00D80EA8" w:rsidRPr="00D80EA8">
              <w:rPr>
                <w:rFonts w:hint="eastAsia"/>
                <w:i/>
                <w:iCs/>
                <w:szCs w:val="18"/>
                <w:lang w:val="en-US" w:eastAsia="zh-CN"/>
              </w:rPr>
              <w:t>passband</w:t>
            </w:r>
            <w:r>
              <w:rPr>
                <w:rFonts w:hint="eastAsia"/>
                <w:i/>
                <w:iCs/>
                <w:szCs w:val="18"/>
                <w:lang w:val="en-US" w:eastAsia="zh-CN"/>
              </w:rPr>
              <w:t xml:space="preserve"> </w:t>
            </w:r>
            <w:r>
              <w:rPr>
                <w:rFonts w:hint="eastAsia"/>
                <w:szCs w:val="18"/>
                <w:lang w:val="en-US" w:eastAsia="zh-CN"/>
              </w:rPr>
              <w:t>bandwidth with 15kHz SCS supported on that band</w:t>
            </w:r>
          </w:p>
        </w:tc>
      </w:tr>
      <w:tr w:rsidR="00626476" w:rsidTr="0043494A">
        <w:trPr>
          <w:cantSplit/>
          <w:jc w:val="center"/>
        </w:trPr>
        <w:tc>
          <w:tcPr>
            <w:tcW w:w="4629" w:type="dxa"/>
          </w:tcPr>
          <w:p w:rsidR="00626476" w:rsidRDefault="00626476" w:rsidP="0043494A">
            <w:pPr>
              <w:pStyle w:val="TAL"/>
              <w:rPr>
                <w:szCs w:val="18"/>
              </w:rPr>
            </w:pPr>
            <w:r>
              <w:rPr>
                <w:szCs w:val="18"/>
              </w:rPr>
              <w:t>Interfering signal level</w:t>
            </w:r>
          </w:p>
        </w:tc>
        <w:tc>
          <w:tcPr>
            <w:tcW w:w="3781" w:type="dxa"/>
          </w:tcPr>
          <w:p w:rsidR="00626476" w:rsidRDefault="00626476" w:rsidP="0043494A">
            <w:pPr>
              <w:pStyle w:val="TAL"/>
              <w:rPr>
                <w:szCs w:val="18"/>
              </w:rPr>
            </w:pPr>
            <w:r>
              <w:rPr>
                <w:rFonts w:hint="eastAsia"/>
                <w:i/>
                <w:lang w:val="en-US" w:eastAsia="zh-CN"/>
              </w:rPr>
              <w:t xml:space="preserve">Maximum </w:t>
            </w:r>
            <w:r>
              <w:rPr>
                <w:i/>
              </w:rPr>
              <w:t>Rated output power</w:t>
            </w:r>
            <w:r>
              <w:t xml:space="preserve"> (</w:t>
            </w:r>
            <w:r>
              <w:rPr>
                <w:lang w:eastAsia="zh-CN"/>
              </w:rPr>
              <w:t>P</w:t>
            </w:r>
            <w:r>
              <w:rPr>
                <w:vertAlign w:val="subscript"/>
                <w:lang w:eastAsia="zh-CN"/>
              </w:rPr>
              <w:t>rated,</w:t>
            </w:r>
            <w:r>
              <w:rPr>
                <w:rFonts w:hint="eastAsia"/>
                <w:vertAlign w:val="subscript"/>
                <w:lang w:val="en-US" w:eastAsia="zh-CN"/>
              </w:rPr>
              <w:t>out</w:t>
            </w:r>
            <w:r>
              <w:t xml:space="preserve">) in the </w:t>
            </w:r>
            <w:r w:rsidR="00D80EA8" w:rsidRPr="00D80EA8">
              <w:rPr>
                <w:rFonts w:hint="eastAsia"/>
                <w:i/>
                <w:lang w:val="en-US" w:eastAsia="zh-CN"/>
              </w:rPr>
              <w:t>passband</w:t>
            </w:r>
            <w:r>
              <w:t xml:space="preserve"> – 30 dB</w:t>
            </w:r>
          </w:p>
        </w:tc>
      </w:tr>
      <w:tr w:rsidR="00626476" w:rsidTr="0043494A">
        <w:trPr>
          <w:cantSplit/>
          <w:jc w:val="center"/>
        </w:trPr>
        <w:tc>
          <w:tcPr>
            <w:tcW w:w="4629" w:type="dxa"/>
          </w:tcPr>
          <w:p w:rsidR="00626476" w:rsidRDefault="00626476" w:rsidP="0043494A">
            <w:pPr>
              <w:pStyle w:val="TAL"/>
              <w:rPr>
                <w:szCs w:val="18"/>
                <w:lang w:eastAsia="zh-CN"/>
              </w:rPr>
            </w:pPr>
            <w:r>
              <w:rPr>
                <w:szCs w:val="18"/>
              </w:rPr>
              <w:t xml:space="preserve">Interfering signal centre frequency offset from </w:t>
            </w:r>
            <w:r>
              <w:rPr>
                <w:szCs w:val="18"/>
                <w:lang w:eastAsia="zh-CN"/>
              </w:rPr>
              <w:t xml:space="preserve">the </w:t>
            </w:r>
            <w:r>
              <w:rPr>
                <w:szCs w:val="18"/>
              </w:rP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rsidR="00626476" w:rsidRDefault="00626476" w:rsidP="0043494A">
            <w:pPr>
              <w:pStyle w:val="TAL"/>
              <w:rPr>
                <w:rFonts w:eastAsia="宋体"/>
                <w:szCs w:val="18"/>
                <w:lang w:val="en-US" w:eastAsia="zh-CN"/>
              </w:rPr>
            </w:pPr>
            <w:r w:rsidRPr="00A32196">
              <w:rPr>
                <w:position w:val="-28"/>
              </w:rPr>
              <w:object w:dxaOrig="3560" w:dyaOrig="679">
                <v:shape id="Object 3" o:spid="_x0000_i1026" type="#_x0000_t75" style="width:177.75pt;height:33.75pt;mso-wrap-style:square;mso-position-horizontal-relative:page;mso-position-vertical-relative:page" o:ole="">
                  <v:fill o:detectmouseclick="t"/>
                  <v:imagedata r:id="rId16" o:title=""/>
                </v:shape>
                <o:OLEObject Type="Embed" ProgID="Equation.KSEE3" ShapeID="Object 3" DrawAspect="Content" ObjectID="_1708409596" r:id="rId17">
                  <o:FieldCodes>\* MERGEFORMAT</o:FieldCodes>
                </o:OLEObject>
              </w:object>
            </w:r>
            <w:r>
              <w:t>, for n=1, 2 and 3</w:t>
            </w:r>
            <w:r>
              <w:rPr>
                <w:szCs w:val="18"/>
              </w:rPr>
              <w:t xml:space="preserve"> </w:t>
            </w:r>
          </w:p>
        </w:tc>
      </w:tr>
      <w:tr w:rsidR="00626476" w:rsidTr="0043494A">
        <w:trPr>
          <w:cantSplit/>
          <w:jc w:val="center"/>
        </w:trPr>
        <w:tc>
          <w:tcPr>
            <w:tcW w:w="8410" w:type="dxa"/>
            <w:gridSpan w:val="2"/>
          </w:tcPr>
          <w:p w:rsidR="00626476" w:rsidRDefault="00626476" w:rsidP="0043494A">
            <w:pPr>
              <w:pStyle w:val="TAN"/>
              <w:rPr>
                <w:rFonts w:eastAsia="宋体"/>
                <w:lang w:val="en-US" w:eastAsia="zh-CN"/>
              </w:rPr>
            </w:pPr>
            <w:r>
              <w:t>NOTE:</w:t>
            </w:r>
            <w:r>
              <w:tab/>
              <w:t xml:space="preserve">Interfering signal positions that are partially or completely outside of the </w:t>
            </w:r>
            <w:r w:rsidR="00D80EA8" w:rsidRPr="00D80EA8">
              <w:rPr>
                <w:rFonts w:hint="eastAsia"/>
                <w:i/>
                <w:iCs/>
                <w:lang w:val="en-US" w:eastAsia="zh-CN"/>
              </w:rPr>
              <w:t>passband</w:t>
            </w:r>
            <w:r>
              <w:t xml:space="preserve"> of the repeater are excluded from the requirement.</w:t>
            </w:r>
          </w:p>
        </w:tc>
      </w:tr>
    </w:tbl>
    <w:p w:rsidR="00626476" w:rsidRDefault="00626476" w:rsidP="001E4E95">
      <w:pPr>
        <w:rPr>
          <w:lang w:eastAsia="zh-CN"/>
        </w:rPr>
      </w:pPr>
    </w:p>
    <w:p w:rsidR="00626476" w:rsidRDefault="00626476" w:rsidP="00626476">
      <w:pPr>
        <w:keepNext/>
        <w:keepLines/>
        <w:ind w:left="1418" w:hanging="1418"/>
        <w:outlineLvl w:val="3"/>
        <w:rPr>
          <w:rFonts w:ascii="Arial" w:eastAsia="宋体" w:hAnsi="Arial"/>
          <w:sz w:val="24"/>
          <w:lang w:eastAsia="zh-CN"/>
        </w:rPr>
      </w:pPr>
      <w:r>
        <w:rPr>
          <w:rFonts w:ascii="Arial" w:eastAsia="宋体" w:hAnsi="Arial"/>
          <w:sz w:val="24"/>
          <w:lang w:eastAsia="zh-CN"/>
        </w:rPr>
        <w:t>6</w:t>
      </w:r>
      <w:r>
        <w:rPr>
          <w:rFonts w:ascii="Arial" w:eastAsia="宋体" w:hAnsi="Arial"/>
          <w:sz w:val="24"/>
        </w:rPr>
        <w:t>.</w:t>
      </w:r>
      <w:r>
        <w:rPr>
          <w:rFonts w:ascii="Arial" w:eastAsia="宋体" w:hAnsi="Arial" w:hint="eastAsia"/>
          <w:sz w:val="24"/>
          <w:lang w:val="en-US" w:eastAsia="zh-CN"/>
        </w:rPr>
        <w:t>8</w:t>
      </w:r>
      <w:r>
        <w:rPr>
          <w:rFonts w:ascii="Arial" w:eastAsia="宋体" w:hAnsi="Arial"/>
          <w:sz w:val="24"/>
        </w:rPr>
        <w:t>.</w:t>
      </w:r>
      <w:r>
        <w:rPr>
          <w:rFonts w:ascii="Arial" w:eastAsia="宋体" w:hAnsi="Arial"/>
          <w:sz w:val="24"/>
          <w:lang w:eastAsia="zh-CN"/>
        </w:rPr>
        <w:t>2</w:t>
      </w:r>
      <w:r>
        <w:rPr>
          <w:rFonts w:ascii="Arial" w:eastAsia="宋体" w:hAnsi="Arial"/>
          <w:sz w:val="24"/>
        </w:rPr>
        <w:t>.</w:t>
      </w:r>
      <w:r>
        <w:rPr>
          <w:rFonts w:ascii="Arial" w:eastAsia="宋体" w:hAnsi="Arial"/>
          <w:sz w:val="24"/>
          <w:lang w:eastAsia="zh-CN"/>
        </w:rPr>
        <w:t>2</w:t>
      </w:r>
      <w:r>
        <w:rPr>
          <w:rFonts w:ascii="Arial" w:eastAsia="宋体" w:hAnsi="Arial"/>
          <w:sz w:val="24"/>
        </w:rPr>
        <w:tab/>
        <w:t>A</w:t>
      </w:r>
      <w:r>
        <w:rPr>
          <w:rFonts w:ascii="Arial" w:eastAsia="宋体" w:hAnsi="Arial"/>
          <w:sz w:val="24"/>
          <w:lang w:eastAsia="zh-CN"/>
        </w:rPr>
        <w:t>dditional</w:t>
      </w:r>
      <w:r>
        <w:rPr>
          <w:rFonts w:ascii="Arial" w:eastAsia="宋体" w:hAnsi="Arial"/>
          <w:sz w:val="24"/>
        </w:rPr>
        <w:t xml:space="preserve"> requirement</w:t>
      </w:r>
      <w:r>
        <w:rPr>
          <w:rFonts w:ascii="Arial" w:eastAsia="宋体" w:hAnsi="Arial"/>
          <w:sz w:val="24"/>
          <w:lang w:eastAsia="zh-CN"/>
        </w:rPr>
        <w:t>s</w:t>
      </w:r>
      <w:bookmarkEnd w:id="741"/>
      <w:bookmarkEnd w:id="742"/>
      <w:bookmarkEnd w:id="743"/>
      <w:bookmarkEnd w:id="744"/>
      <w:bookmarkEnd w:id="745"/>
      <w:bookmarkEnd w:id="746"/>
      <w:bookmarkEnd w:id="747"/>
      <w:bookmarkEnd w:id="748"/>
      <w:bookmarkEnd w:id="749"/>
    </w:p>
    <w:p w:rsidR="00626476" w:rsidRDefault="00626476" w:rsidP="00626476">
      <w:pPr>
        <w:rPr>
          <w:rFonts w:eastAsia="Times New Roman"/>
        </w:rPr>
      </w:pPr>
      <w:r>
        <w:rPr>
          <w:rFonts w:eastAsia="Times New Roman"/>
        </w:rPr>
        <w:t>For</w:t>
      </w:r>
      <w:r>
        <w:rPr>
          <w:rFonts w:eastAsia="宋体" w:hint="eastAsia"/>
          <w:lang w:val="en-US" w:eastAsia="zh-CN"/>
        </w:rPr>
        <w:t xml:space="preserve"> repeater supporting</w:t>
      </w:r>
      <w:r>
        <w:rPr>
          <w:rFonts w:eastAsia="Times New Roman"/>
        </w:rPr>
        <w:t xml:space="preserve"> Band n41 and n90 operation in Japan, the sum of </w:t>
      </w:r>
      <w:r>
        <w:rPr>
          <w:rFonts w:eastAsia="宋体"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宋体" w:hint="eastAsia"/>
          <w:lang w:val="en-US" w:eastAsia="zh-CN"/>
        </w:rPr>
        <w:t>.</w:t>
      </w:r>
      <w:r>
        <w:rPr>
          <w:rFonts w:eastAsia="Times New Roman"/>
        </w:rPr>
        <w:t>5 in the presence of an NR interfering signal according to table 6.</w:t>
      </w:r>
      <w:r>
        <w:rPr>
          <w:rFonts w:eastAsia="宋体" w:hint="eastAsia"/>
          <w:lang w:val="en-US" w:eastAsia="zh-CN"/>
        </w:rPr>
        <w:t>8</w:t>
      </w:r>
      <w:r>
        <w:rPr>
          <w:rFonts w:eastAsia="Times New Roman"/>
        </w:rPr>
        <w:t>.2.2-1.</w:t>
      </w:r>
    </w:p>
    <w:p w:rsidR="00626476" w:rsidRDefault="00626476" w:rsidP="00626476">
      <w:pPr>
        <w:keepNext/>
        <w:keepLines/>
        <w:spacing w:before="60"/>
        <w:jc w:val="center"/>
        <w:rPr>
          <w:rFonts w:ascii="Arial" w:eastAsia="Times New Roman" w:hAnsi="Arial"/>
          <w:b/>
        </w:rPr>
      </w:pPr>
      <w:r>
        <w:rPr>
          <w:rFonts w:ascii="Arial" w:eastAsia="Times New Roman" w:hAnsi="Arial"/>
          <w:b/>
        </w:rPr>
        <w:t>Table 6.</w:t>
      </w:r>
      <w:r>
        <w:rPr>
          <w:rFonts w:ascii="Arial" w:eastAsia="宋体" w:hAnsi="Arial" w:hint="eastAsia"/>
          <w:b/>
          <w:lang w:val="en-US" w:eastAsia="zh-CN"/>
        </w:rPr>
        <w:t>8</w:t>
      </w:r>
      <w:r>
        <w:rPr>
          <w:rFonts w:ascii="Arial" w:eastAsia="Times New Roman" w:hAnsi="Arial"/>
          <w:b/>
        </w:rPr>
        <w:t xml:space="preserve">.2.2-1 Interfering and wanted signals for the additional </w:t>
      </w:r>
      <w:r>
        <w:rPr>
          <w:rFonts w:ascii="Arial" w:eastAsia="宋体" w:hAnsi="Arial" w:hint="eastAsia"/>
          <w:b/>
          <w:lang w:val="en-US" w:eastAsia="zh-CN"/>
        </w:rPr>
        <w:t>output</w:t>
      </w:r>
      <w:r>
        <w:rPr>
          <w:rFonts w:ascii="Arial" w:eastAsia="Times New Roman" w:hAnsi="Arial"/>
          <w:b/>
        </w:rPr>
        <w:t xml:space="preserve"> intermodulation requirement for</w:t>
      </w:r>
      <w:r>
        <w:rPr>
          <w:rFonts w:ascii="Arial" w:eastAsia="宋体" w:hAnsi="Arial" w:hint="eastAsia"/>
          <w:b/>
          <w:lang w:val="en-US" w:eastAsia="zh-CN"/>
        </w:rPr>
        <w:t xml:space="preserve"> </w:t>
      </w:r>
      <w:r>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856"/>
        <w:gridCol w:w="5275"/>
      </w:tblGrid>
      <w:tr w:rsidR="00626476" w:rsidTr="0043494A">
        <w:trPr>
          <w:cantSplit/>
          <w:jc w:val="center"/>
        </w:trPr>
        <w:tc>
          <w:tcPr>
            <w:tcW w:w="3856" w:type="dxa"/>
          </w:tcPr>
          <w:p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rsidTr="0043494A">
        <w:trPr>
          <w:cantSplit/>
          <w:jc w:val="center"/>
        </w:trPr>
        <w:tc>
          <w:tcPr>
            <w:tcW w:w="3856"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宋体" w:hAnsi="Arial" w:cs="Arial"/>
                <w:sz w:val="18"/>
              </w:rPr>
              <w:t>single (NOTE)</w:t>
            </w:r>
          </w:p>
        </w:tc>
      </w:tr>
      <w:tr w:rsidR="00626476" w:rsidTr="0043494A">
        <w:trPr>
          <w:cantSplit/>
          <w:jc w:val="center"/>
        </w:trPr>
        <w:tc>
          <w:tcPr>
            <w:tcW w:w="3856"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宋体" w:hAnsi="Arial" w:cs="Arial" w:hint="eastAsia"/>
                <w:i/>
                <w:sz w:val="18"/>
                <w:lang w:val="en-US" w:eastAsia="zh-CN"/>
              </w:rPr>
              <w:t>passband</w:t>
            </w:r>
            <w:r>
              <w:rPr>
                <w:rFonts w:ascii="Arial" w:eastAsia="Times New Roman" w:hAnsi="Arial" w:cs="Arial"/>
                <w:i/>
                <w:sz w:val="18"/>
              </w:rPr>
              <w:t xml:space="preserve"> bandwidth</w:t>
            </w:r>
          </w:p>
        </w:tc>
      </w:tr>
      <w:tr w:rsidR="00626476" w:rsidTr="0043494A">
        <w:trPr>
          <w:cantSplit/>
          <w:jc w:val="center"/>
        </w:trPr>
        <w:tc>
          <w:tcPr>
            <w:tcW w:w="3856"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rsidR="00626476" w:rsidRPr="00F57FA0" w:rsidRDefault="0026478B" w:rsidP="0043494A">
            <w:pPr>
              <w:keepNext/>
              <w:keepLines/>
              <w:spacing w:after="0"/>
              <w:rPr>
                <w:rFonts w:ascii="Arial" w:eastAsia="Times New Roman" w:hAnsi="Arial" w:cs="Arial"/>
                <w:sz w:val="18"/>
                <w:szCs w:val="18"/>
              </w:rPr>
            </w:pPr>
            <w:r w:rsidRPr="0026478B">
              <w:rPr>
                <w:rFonts w:ascii="Arial" w:eastAsia="宋体" w:hAnsi="Arial" w:cs="Arial"/>
                <w:i/>
                <w:sz w:val="18"/>
                <w:szCs w:val="18"/>
                <w:lang w:val="en-US" w:eastAsia="zh-CN"/>
              </w:rPr>
              <w:t xml:space="preserve">Maximum </w:t>
            </w:r>
            <w:r w:rsidRPr="0026478B">
              <w:rPr>
                <w:rFonts w:ascii="Arial" w:hAnsi="Arial" w:cs="Arial"/>
                <w:i/>
                <w:sz w:val="18"/>
                <w:szCs w:val="18"/>
              </w:rPr>
              <w:t>Rated output power</w:t>
            </w:r>
            <w:r w:rsidRPr="0026478B">
              <w:rPr>
                <w:rFonts w:ascii="Arial" w:hAnsi="Arial" w:cs="Arial"/>
                <w:iCs/>
                <w:sz w:val="18"/>
                <w:szCs w:val="18"/>
              </w:rPr>
              <w:t xml:space="preserve"> (</w:t>
            </w:r>
            <w:r w:rsidRPr="0026478B">
              <w:rPr>
                <w:rFonts w:ascii="Arial" w:hAnsi="Arial" w:cs="Arial"/>
                <w:iCs/>
                <w:sz w:val="18"/>
                <w:szCs w:val="18"/>
                <w:lang w:eastAsia="zh-CN"/>
              </w:rPr>
              <w:t>P</w:t>
            </w:r>
            <w:r w:rsidRPr="0026478B">
              <w:rPr>
                <w:rFonts w:ascii="Arial" w:hAnsi="Arial" w:cs="Arial"/>
                <w:iCs/>
                <w:sz w:val="18"/>
                <w:szCs w:val="18"/>
                <w:vertAlign w:val="subscript"/>
                <w:lang w:eastAsia="zh-CN"/>
              </w:rPr>
              <w:t>rated,</w:t>
            </w:r>
            <w:r w:rsidRPr="0026478B">
              <w:rPr>
                <w:rFonts w:ascii="Arial" w:eastAsia="宋体" w:hAnsi="Arial" w:cs="Arial"/>
                <w:iCs/>
                <w:sz w:val="18"/>
                <w:szCs w:val="18"/>
                <w:vertAlign w:val="subscript"/>
                <w:lang w:val="en-US" w:eastAsia="zh-CN"/>
              </w:rPr>
              <w:t>out</w:t>
            </w:r>
            <w:r w:rsidRPr="0026478B">
              <w:rPr>
                <w:rFonts w:ascii="Arial" w:hAnsi="Arial" w:cs="Arial"/>
                <w:iCs/>
                <w:sz w:val="18"/>
                <w:szCs w:val="18"/>
              </w:rPr>
              <w:t xml:space="preserve">) in the </w:t>
            </w:r>
            <w:r w:rsidRPr="0026478B">
              <w:rPr>
                <w:rFonts w:ascii="Arial" w:eastAsia="宋体" w:hAnsi="Arial" w:cs="Arial"/>
                <w:i/>
                <w:sz w:val="18"/>
                <w:szCs w:val="18"/>
                <w:lang w:val="en-US" w:eastAsia="zh-CN"/>
              </w:rPr>
              <w:t>passband</w:t>
            </w:r>
            <w:r w:rsidRPr="0026478B">
              <w:rPr>
                <w:rFonts w:ascii="Arial" w:hAnsi="Arial" w:cs="Arial"/>
                <w:iCs/>
                <w:sz w:val="18"/>
                <w:szCs w:val="18"/>
              </w:rPr>
              <w:t xml:space="preserve"> – 30 dB</w:t>
            </w:r>
          </w:p>
        </w:tc>
      </w:tr>
      <w:tr w:rsidR="00626476" w:rsidTr="0043494A">
        <w:trPr>
          <w:cantSplit/>
          <w:jc w:val="center"/>
        </w:trPr>
        <w:tc>
          <w:tcPr>
            <w:tcW w:w="3856"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宋体" w:hAnsi="Arial" w:cs="Arial"/>
                <w:sz w:val="18"/>
              </w:rPr>
              <w:t xml:space="preserve">the lower/upper </w:t>
            </w:r>
            <w:r w:rsidR="00D80EA8" w:rsidRPr="00D80EA8">
              <w:rPr>
                <w:rFonts w:ascii="Arial" w:eastAsia="宋体" w:hAnsi="Arial" w:cs="Arial" w:hint="eastAsia"/>
                <w:i/>
                <w:sz w:val="18"/>
                <w:lang w:val="en-US" w:eastAsia="zh-CN"/>
              </w:rPr>
              <w:t>passband</w:t>
            </w:r>
            <w:r>
              <w:rPr>
                <w:rFonts w:ascii="Arial" w:eastAsia="宋体" w:hAnsi="Arial" w:cs="Arial"/>
                <w:sz w:val="18"/>
              </w:rPr>
              <w:t xml:space="preserve"> centre frequency of the</w:t>
            </w:r>
            <w:r>
              <w:rPr>
                <w:rFonts w:ascii="Arial" w:eastAsia="Times New Roman" w:hAnsi="Arial" w:cs="Arial"/>
                <w:sz w:val="18"/>
              </w:rPr>
              <w:t xml:space="preserve"> wanted signal </w:t>
            </w:r>
          </w:p>
        </w:tc>
        <w:tc>
          <w:tcPr>
            <w:tcW w:w="5275" w:type="dxa"/>
          </w:tcPr>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rsidTr="0043494A">
        <w:trPr>
          <w:cantSplit/>
          <w:jc w:val="center"/>
        </w:trPr>
        <w:tc>
          <w:tcPr>
            <w:tcW w:w="9131" w:type="dxa"/>
            <w:gridSpan w:val="2"/>
          </w:tcPr>
          <w:p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宋体" w:hAnsi="Arial" w:cs="Arial" w:hint="eastAsia"/>
                <w:i/>
                <w:iCs/>
                <w:sz w:val="18"/>
                <w:lang w:val="en-US" w:eastAsia="zh-CN"/>
              </w:rPr>
              <w:t>passband</w:t>
            </w:r>
            <w:r>
              <w:rPr>
                <w:rFonts w:ascii="Arial" w:eastAsia="Times New Roman" w:hAnsi="Arial" w:cs="Arial"/>
                <w:sz w:val="18"/>
              </w:rPr>
              <w:t xml:space="preserve"> allocated within 2545-2645 MHz.</w:t>
            </w:r>
          </w:p>
        </w:tc>
      </w:tr>
    </w:tbl>
    <w:p w:rsidR="005D3AFA" w:rsidRPr="005D3AFA" w:rsidRDefault="005D3AFA" w:rsidP="005D3AFA">
      <w:pPr>
        <w:pStyle w:val="2"/>
      </w:pPr>
      <w:bookmarkStart w:id="750" w:name="_Toc97737224"/>
      <w:r>
        <w:rPr>
          <w:rFonts w:hint="eastAsia"/>
          <w:lang w:eastAsia="zh-CN"/>
        </w:rPr>
        <w:t>6.9</w:t>
      </w:r>
      <w:r>
        <w:rPr>
          <w:rFonts w:hint="eastAsia"/>
          <w:lang w:eastAsia="zh-CN"/>
        </w:rPr>
        <w:tab/>
      </w:r>
      <w:r w:rsidRPr="0031418B">
        <w:t>Adjacent Channel Rejection Ratio (ACRR)</w:t>
      </w:r>
      <w:bookmarkEnd w:id="750"/>
    </w:p>
    <w:p w:rsidR="007D639E" w:rsidRPr="00716AB3" w:rsidRDefault="007D639E" w:rsidP="00716AB3">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51" w:name="_Toc53178562"/>
      <w:bookmarkStart w:id="752" w:name="_Toc36817165"/>
      <w:bookmarkStart w:id="753" w:name="_Toc21127407"/>
      <w:bookmarkStart w:id="754" w:name="_Toc37267469"/>
      <w:bookmarkStart w:id="755" w:name="_Toc45893384"/>
      <w:bookmarkStart w:id="756" w:name="_Toc53178111"/>
      <w:bookmarkStart w:id="757" w:name="_Toc29811613"/>
      <w:bookmarkStart w:id="758" w:name="_Toc44712071"/>
      <w:bookmarkStart w:id="759" w:name="_Toc37260081"/>
      <w:r w:rsidRPr="00716AB3">
        <w:rPr>
          <w:rFonts w:ascii="Arial" w:eastAsia="等线" w:hAnsi="Arial" w:hint="eastAsia"/>
          <w:sz w:val="28"/>
        </w:rPr>
        <w:t>6.9.1</w:t>
      </w:r>
      <w:r w:rsidRPr="00716AB3">
        <w:rPr>
          <w:rFonts w:ascii="Arial" w:eastAsia="等线" w:hAnsi="Arial"/>
          <w:sz w:val="28"/>
        </w:rPr>
        <w:tab/>
      </w:r>
      <w:bookmarkEnd w:id="751"/>
      <w:bookmarkEnd w:id="752"/>
      <w:bookmarkEnd w:id="753"/>
      <w:bookmarkEnd w:id="754"/>
      <w:bookmarkEnd w:id="755"/>
      <w:bookmarkEnd w:id="756"/>
      <w:bookmarkEnd w:id="757"/>
      <w:bookmarkEnd w:id="758"/>
      <w:bookmarkEnd w:id="759"/>
      <w:r w:rsidRPr="00716AB3">
        <w:rPr>
          <w:rFonts w:ascii="Arial" w:eastAsia="等线" w:hAnsi="Arial" w:hint="eastAsia"/>
          <w:sz w:val="28"/>
        </w:rPr>
        <w:t>General</w:t>
      </w:r>
    </w:p>
    <w:p w:rsidR="007D639E" w:rsidRDefault="007D639E" w:rsidP="007D639E">
      <w:pPr>
        <w:rPr>
          <w:rFonts w:eastAsia="等线" w:cs="v5.0.0"/>
        </w:rPr>
      </w:pP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sidR="00D80EA8" w:rsidRPr="00D80EA8">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sidR="00D80EA8" w:rsidRPr="00D80EA8">
        <w:rPr>
          <w:rFonts w:eastAsia="等线" w:cs="v5.0.0"/>
          <w:i/>
          <w:iCs/>
        </w:rPr>
        <w:t>passband</w:t>
      </w:r>
      <w:r>
        <w:rPr>
          <w:rFonts w:eastAsia="等线" w:cs="v5.0.0"/>
        </w:rPr>
        <w:t xml:space="preserve">. The carrier in the </w:t>
      </w:r>
      <w:r w:rsidR="00D80EA8" w:rsidRPr="00D80EA8">
        <w:rPr>
          <w:rFonts w:eastAsia="等线" w:cs="v5.0.0"/>
          <w:i/>
          <w:iCs/>
        </w:rPr>
        <w:t>passband</w:t>
      </w:r>
      <w:r>
        <w:rPr>
          <w:rFonts w:eastAsia="等线" w:cs="v5.0.0"/>
        </w:rPr>
        <w:t xml:space="preserve"> and in the adjacent channel shall be of the same type (reference carrier) and both are assumed to have a ban</w:t>
      </w:r>
      <w:r w:rsidRPr="00E37579">
        <w:rPr>
          <w:rFonts w:eastAsia="等线"/>
        </w:rPr>
        <w:t xml:space="preserve">dwidth of </w:t>
      </w:r>
      <w:r w:rsidRPr="00E37579">
        <w:rPr>
          <w:rFonts w:eastAsia="等线"/>
          <w:sz w:val="18"/>
        </w:rPr>
        <w:t xml:space="preserve">min{100 MHz, </w:t>
      </w:r>
      <w:r w:rsidR="00D80EA8" w:rsidRPr="00E37579">
        <w:rPr>
          <w:rFonts w:eastAsia="等线"/>
          <w:i/>
          <w:sz w:val="18"/>
        </w:rPr>
        <w:t>passband</w:t>
      </w:r>
      <w:r w:rsidRPr="00E37579">
        <w:rPr>
          <w:rFonts w:eastAsia="等线"/>
          <w:sz w:val="18"/>
        </w:rPr>
        <w:t xml:space="preserve"> BW}</w:t>
      </w:r>
      <w:r w:rsidRPr="00E37579">
        <w:rPr>
          <w:rFonts w:eastAsia="等线"/>
        </w:rPr>
        <w:t>.</w:t>
      </w:r>
    </w:p>
    <w:p w:rsidR="007D639E" w:rsidRDefault="007D639E" w:rsidP="007D639E">
      <w:pPr>
        <w:rPr>
          <w:rFonts w:eastAsia="等线" w:cs="v4.2.0"/>
        </w:rPr>
      </w:pPr>
      <w:r>
        <w:rPr>
          <w:rFonts w:eastAsia="等线" w:cs="v4.2.0"/>
        </w:rPr>
        <w:t>The requirement shall apply to the uplink and downlink of the Repeater, where the donor link is maintained via antennas (</w:t>
      </w:r>
      <w:r>
        <w:rPr>
          <w:rFonts w:eastAsia="等线" w:cs="v4.2.0" w:hint="eastAsia"/>
        </w:rPr>
        <w:t>wireless</w:t>
      </w:r>
      <w:r>
        <w:rPr>
          <w:rFonts w:eastAsia="等线" w:cs="v4.2.0"/>
        </w:rPr>
        <w:t xml:space="preserve"> Repeater).</w:t>
      </w:r>
    </w:p>
    <w:p w:rsidR="007D639E" w:rsidRDefault="007D639E" w:rsidP="007D639E">
      <w:pPr>
        <w:rPr>
          <w:rFonts w:eastAsia="等线" w:cs="v4.2.0"/>
        </w:rPr>
      </w:pPr>
      <w:r>
        <w:rPr>
          <w:rFonts w:eastAsia="等线" w:cs="v4.2.0" w:hint="eastAsia"/>
        </w:rPr>
        <w:t>The requirement is differentiated between uplink and downlink.</w:t>
      </w:r>
    </w:p>
    <w:p w:rsidR="007D639E" w:rsidRDefault="007D639E" w:rsidP="007D639E">
      <w:pPr>
        <w:rPr>
          <w:rFonts w:eastAsia="等线"/>
        </w:rPr>
      </w:pPr>
      <w:r>
        <w:rPr>
          <w:rFonts w:eastAsia="等线"/>
        </w:rPr>
        <w:t xml:space="preserve">The requirement shall apply during the </w:t>
      </w:r>
      <w:r>
        <w:rPr>
          <w:rFonts w:eastAsia="等线"/>
          <w:i/>
        </w:rPr>
        <w:t>transmitter ON period</w:t>
      </w:r>
      <w:r>
        <w:rPr>
          <w:rFonts w:eastAsia="等线"/>
        </w:rPr>
        <w:t>.</w:t>
      </w:r>
    </w:p>
    <w:p w:rsidR="007D639E" w:rsidRDefault="007D639E" w:rsidP="007D63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等线" w:hAnsi="Arial" w:hint="eastAsia"/>
          <w:sz w:val="28"/>
        </w:rPr>
        <w:t>6.9.2</w:t>
      </w:r>
      <w:r>
        <w:rPr>
          <w:rFonts w:ascii="Arial" w:eastAsia="Times New Roman" w:hAnsi="Arial"/>
          <w:sz w:val="28"/>
          <w:lang w:eastAsia="en-GB"/>
        </w:rPr>
        <w:tab/>
        <w:t>Minimum Requirements</w:t>
      </w:r>
    </w:p>
    <w:p w:rsidR="007D639E" w:rsidRDefault="007D639E" w:rsidP="007D639E">
      <w:pPr>
        <w:rPr>
          <w:rFonts w:eastAsia="等线" w:cs="v4.2.0"/>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below 2496</w:t>
      </w:r>
      <w:r w:rsidR="00571CC9">
        <w:rPr>
          <w:rFonts w:eastAsia="等线" w:cs="v4.2.0"/>
        </w:rPr>
        <w:t xml:space="preserve"> </w:t>
      </w:r>
      <w:r>
        <w:rPr>
          <w:rFonts w:eastAsia="等线" w:cs="v4.2.0" w:hint="eastAsia"/>
        </w:rPr>
        <w:t xml:space="preserve">MHz, the ACRR requirements in table 6.9.2.1-1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shall be higher than the value specified in the Table </w:t>
      </w:r>
      <w:r>
        <w:rPr>
          <w:rFonts w:eastAsia="等线" w:cs="v4.2.0" w:hint="eastAsia"/>
        </w:rPr>
        <w:t>6.9.2.1-1</w:t>
      </w:r>
      <w:r>
        <w:rPr>
          <w:rFonts w:eastAsia="等线" w:cs="v4.2.0"/>
        </w:rPr>
        <w:t>.</w:t>
      </w:r>
    </w:p>
    <w:p w:rsidR="007D639E" w:rsidRDefault="007D639E" w:rsidP="007D639E">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hint="eastAsia"/>
          <w:b/>
        </w:rPr>
        <w:t>6.9.2.1</w:t>
      </w:r>
      <w:r>
        <w:rPr>
          <w:rFonts w:ascii="Arial" w:eastAsia="Times New Roman" w:hAnsi="Arial" w:cs="v4.2.0"/>
          <w:b/>
          <w:lang w:eastAsia="en-GB"/>
        </w:rPr>
        <w:t>-</w:t>
      </w:r>
      <w:r>
        <w:rPr>
          <w:rFonts w:ascii="Arial" w:eastAsia="等线" w:hAnsi="Arial" w:cs="v4.2.0" w:hint="eastAsia"/>
          <w:b/>
        </w:rPr>
        <w:t>1</w:t>
      </w:r>
      <w:r>
        <w:rPr>
          <w:rFonts w:ascii="Arial" w:eastAsia="Times New Roman" w:hAnsi="Arial" w:cs="v4.2.0"/>
          <w:b/>
          <w:lang w:eastAsia="en-GB"/>
        </w:rPr>
        <w:t>: Repeater</w:t>
      </w:r>
      <w:r>
        <w:rPr>
          <w:rFonts w:ascii="Arial" w:eastAsia="等线" w:hAnsi="Arial" w:cs="v4.2.0" w:hint="eastAsia"/>
          <w:b/>
        </w:rPr>
        <w:t xml:space="preserve"> Downlink</w:t>
      </w:r>
      <w:r>
        <w:rPr>
          <w:rFonts w:ascii="Arial" w:eastAsia="Times New Roman" w:hAnsi="Arial" w:cs="v4.2.0"/>
          <w:b/>
          <w:lang w:eastAsia="en-GB"/>
        </w:rPr>
        <w:t xml:space="preserve"> ACRR</w:t>
      </w:r>
      <w:r>
        <w:rPr>
          <w:rFonts w:ascii="Arial" w:eastAsia="等线" w:hAnsi="Arial" w:cs="v4.2.0" w:hint="eastAsia"/>
          <w:b/>
        </w:rPr>
        <w:t xml:space="preserve"> </w:t>
      </w:r>
      <w:r>
        <w:rPr>
          <w:rFonts w:ascii="Arial" w:eastAsia="等线" w:hAnsi="Arial" w:cs="v4.2.0" w:hint="eastAsia"/>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639E" w:rsidTr="0043494A">
        <w:trPr>
          <w:jc w:val="center"/>
        </w:trPr>
        <w:tc>
          <w:tcPr>
            <w:tcW w:w="2061"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rsidR="007D639E" w:rsidRDefault="007D639E" w:rsidP="0043494A">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hint="eastAsia"/>
                <w:b/>
                <w:sz w:val="18"/>
              </w:rPr>
              <w:t>Repeater Class</w:t>
            </w:r>
          </w:p>
        </w:tc>
        <w:tc>
          <w:tcPr>
            <w:tcW w:w="3600" w:type="dxa"/>
          </w:tcPr>
          <w:p w:rsidR="007D639E" w:rsidRDefault="007D639E" w:rsidP="0043494A">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hint="eastAsia"/>
                <w:b/>
                <w:sz w:val="18"/>
              </w:rPr>
              <w:t xml:space="preserve"> frequency edge of </w:t>
            </w:r>
            <w:r w:rsidR="00D80EA8" w:rsidRPr="00D80EA8">
              <w:rPr>
                <w:rFonts w:ascii="Arial" w:eastAsia="等线" w:hAnsi="Arial" w:cs="v4.2.0" w:hint="eastAsia"/>
                <w:b/>
                <w:i/>
                <w:sz w:val="18"/>
              </w:rPr>
              <w:t>passband</w:t>
            </w:r>
            <w:r>
              <w:rPr>
                <w:rFonts w:ascii="Arial" w:eastAsia="等线" w:hAnsi="Arial" w:cs="v4.2.0" w:hint="eastAsia"/>
                <w:b/>
                <w:sz w:val="18"/>
              </w:rPr>
              <w:t xml:space="preserve"> (MHz)</w:t>
            </w:r>
          </w:p>
        </w:tc>
        <w:tc>
          <w:tcPr>
            <w:tcW w:w="1620"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rsidTr="0043494A">
        <w:trPr>
          <w:jc w:val="center"/>
        </w:trPr>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UTRA, E-UTRA, NR</w:t>
            </w: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Wide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hint="eastAsia"/>
                <w:sz w:val="18"/>
              </w:rPr>
              <w:t>45</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hint="eastAsia"/>
                <w:sz w:val="18"/>
              </w:rPr>
              <w:t>Medium Range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hint="eastAsia"/>
                <w:sz w:val="18"/>
              </w:rPr>
              <w:t>45</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Local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33</w:t>
            </w:r>
          </w:p>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(Note 1)</w:t>
            </w:r>
          </w:p>
        </w:tc>
      </w:tr>
      <w:tr w:rsidR="007D639E" w:rsidTr="0043494A">
        <w:trPr>
          <w:jc w:val="center"/>
        </w:trPr>
        <w:tc>
          <w:tcPr>
            <w:tcW w:w="9342" w:type="dxa"/>
            <w:gridSpan w:val="4"/>
          </w:tcPr>
          <w:p w:rsidR="007D639E" w:rsidRDefault="007D639E" w:rsidP="0043494A">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hint="eastAsia"/>
                <w:sz w:val="18"/>
              </w:rPr>
              <w:t>This</w:t>
            </w:r>
            <w:r>
              <w:rPr>
                <w:rFonts w:ascii="Arial" w:eastAsia="Times New Roman" w:hAnsi="Arial" w:cs="Arial" w:hint="eastAsia"/>
                <w:sz w:val="18"/>
              </w:rPr>
              <w:t xml:space="preserve"> requirement</w:t>
            </w:r>
            <w:r>
              <w:rPr>
                <w:rFonts w:ascii="Arial" w:eastAsia="等线" w:hAnsi="Arial" w:cs="Arial" w:hint="eastAsia"/>
                <w:sz w:val="18"/>
              </w:rPr>
              <w:t xml:space="preserve"> does</w:t>
            </w:r>
            <w:r>
              <w:rPr>
                <w:rFonts w:ascii="Arial" w:eastAsia="Times New Roman" w:hAnsi="Arial" w:cs="Arial" w:hint="eastAsia"/>
                <w:sz w:val="18"/>
              </w:rPr>
              <w:t xml:space="preserve"> not applicable if </w:t>
            </w:r>
            <w:r>
              <w:rPr>
                <w:rFonts w:ascii="Arial" w:eastAsia="等线"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等线" w:hAnsi="Arial" w:cs="Arial" w:hint="eastAsia"/>
                <w:sz w:val="18"/>
              </w:rPr>
              <w:t>occupies the</w:t>
            </w:r>
            <w:r>
              <w:rPr>
                <w:rFonts w:ascii="Arial" w:eastAsia="Times New Roman" w:hAnsi="Arial" w:cs="Arial" w:hint="eastAsia"/>
                <w:sz w:val="18"/>
              </w:rPr>
              <w:t xml:space="preserve"> </w:t>
            </w:r>
            <w:r>
              <w:rPr>
                <w:rFonts w:ascii="Arial" w:eastAsia="等线" w:hAnsi="Arial" w:cs="Arial" w:hint="eastAsia"/>
                <w:sz w:val="18"/>
              </w:rPr>
              <w:t xml:space="preserve">entire </w:t>
            </w:r>
            <w:r>
              <w:rPr>
                <w:rFonts w:ascii="Arial" w:eastAsia="等线" w:hAnsi="Arial" w:cs="Arial" w:hint="eastAsia"/>
                <w:i/>
                <w:iCs/>
                <w:sz w:val="18"/>
              </w:rPr>
              <w:t>operating</w:t>
            </w:r>
            <w:r>
              <w:rPr>
                <w:rFonts w:ascii="Arial" w:eastAsia="Times New Roman" w:hAnsi="Arial" w:cs="Arial" w:hint="eastAsia"/>
                <w:i/>
                <w:iCs/>
                <w:sz w:val="18"/>
              </w:rPr>
              <w:t xml:space="preserve"> band</w:t>
            </w:r>
            <w:r>
              <w:rPr>
                <w:rFonts w:ascii="Arial" w:eastAsia="等线" w:hAnsi="Arial" w:cs="Arial" w:hint="eastAsia"/>
                <w:sz w:val="18"/>
              </w:rPr>
              <w:t>.</w:t>
            </w:r>
          </w:p>
        </w:tc>
      </w:tr>
    </w:tbl>
    <w:p w:rsidR="007D639E" w:rsidRDefault="007D639E" w:rsidP="007D639E">
      <w:pPr>
        <w:overflowPunct w:val="0"/>
        <w:autoSpaceDE w:val="0"/>
        <w:autoSpaceDN w:val="0"/>
        <w:adjustRightInd w:val="0"/>
        <w:textAlignment w:val="baseline"/>
        <w:rPr>
          <w:rFonts w:eastAsia="Times New Roman" w:cs="v4.2.0"/>
          <w:lang w:eastAsia="en-GB"/>
        </w:rPr>
      </w:pPr>
    </w:p>
    <w:p w:rsidR="007D639E" w:rsidRDefault="007D639E" w:rsidP="007D639E">
      <w:pPr>
        <w:rPr>
          <w:rFonts w:eastAsia="等线" w:cs="v4.2.0"/>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above 2496</w:t>
      </w:r>
      <w:r w:rsidR="00571CC9">
        <w:rPr>
          <w:rFonts w:eastAsia="等线" w:cs="v4.2.0"/>
        </w:rPr>
        <w:t xml:space="preserve"> </w:t>
      </w:r>
      <w:r>
        <w:rPr>
          <w:rFonts w:eastAsia="等线" w:cs="v4.2.0" w:hint="eastAsia"/>
        </w:rPr>
        <w:t xml:space="preserve">MHz, the ACRR requirements in table 6.9.2.1-1a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shall be higher than the value specified in the Table </w:t>
      </w:r>
      <w:r>
        <w:rPr>
          <w:rFonts w:eastAsia="等线" w:cs="v4.2.0" w:hint="eastAsia"/>
        </w:rPr>
        <w:t>6.9.2.1-1a</w:t>
      </w:r>
      <w:r>
        <w:rPr>
          <w:rFonts w:eastAsia="等线" w:cs="v4.2.0"/>
        </w:rPr>
        <w:t>.</w:t>
      </w:r>
    </w:p>
    <w:p w:rsidR="007D639E" w:rsidRDefault="007D639E" w:rsidP="007D639E">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t xml:space="preserve">Table </w:t>
      </w:r>
      <w:r>
        <w:rPr>
          <w:rFonts w:ascii="Arial" w:eastAsia="等线" w:hAnsi="Arial" w:cs="v4.2.0" w:hint="eastAsia"/>
          <w:b/>
        </w:rPr>
        <w:t>6.9.2.1</w:t>
      </w:r>
      <w:r>
        <w:rPr>
          <w:rFonts w:ascii="Arial" w:eastAsia="Times New Roman" w:hAnsi="Arial" w:cs="v4.2.0"/>
          <w:b/>
          <w:lang w:eastAsia="en-GB"/>
        </w:rPr>
        <w:t>-</w:t>
      </w:r>
      <w:r>
        <w:rPr>
          <w:rFonts w:ascii="Arial" w:eastAsia="等线" w:hAnsi="Arial" w:cs="v4.2.0" w:hint="eastAsia"/>
          <w:b/>
        </w:rPr>
        <w:t>1a</w:t>
      </w:r>
      <w:r>
        <w:rPr>
          <w:rFonts w:ascii="Arial" w:eastAsia="Times New Roman" w:hAnsi="Arial" w:cs="v4.2.0"/>
          <w:b/>
          <w:lang w:eastAsia="en-GB"/>
        </w:rPr>
        <w:t>: Repeater</w:t>
      </w:r>
      <w:r>
        <w:rPr>
          <w:rFonts w:ascii="Arial" w:eastAsia="等线" w:hAnsi="Arial" w:cs="v4.2.0" w:hint="eastAsia"/>
          <w:b/>
        </w:rPr>
        <w:t xml:space="preserve"> Downlink</w:t>
      </w:r>
      <w:r>
        <w:rPr>
          <w:rFonts w:ascii="Arial" w:eastAsia="Times New Roman" w:hAnsi="Arial" w:cs="v4.2.0"/>
          <w:b/>
          <w:lang w:eastAsia="en-GB"/>
        </w:rPr>
        <w:t xml:space="preserve"> ACRR</w:t>
      </w:r>
      <w:r>
        <w:rPr>
          <w:rFonts w:ascii="Arial" w:eastAsia="等线" w:hAnsi="Arial" w:cs="v4.2.0" w:hint="eastAsia"/>
          <w:b/>
        </w:rPr>
        <w:t xml:space="preserve"> </w:t>
      </w:r>
      <w:r>
        <w:rPr>
          <w:rFonts w:ascii="Arial" w:eastAsia="等线" w:hAnsi="Arial" w:cs="v4.2.0" w:hint="eastAsia"/>
          <w:b/>
          <w:lang w:val="en-US" w:eastAsia="zh-CN"/>
        </w:rPr>
        <w:t>above 2496</w:t>
      </w:r>
      <w:r w:rsidR="00571CC9">
        <w:rPr>
          <w:rFonts w:ascii="Arial" w:eastAsia="等线" w:hAnsi="Arial" w:cs="v4.2.0"/>
          <w:b/>
          <w:lang w:val="en-US" w:eastAsia="zh-CN"/>
        </w:rPr>
        <w:t xml:space="preserve"> </w:t>
      </w:r>
      <w:r>
        <w:rPr>
          <w:rFonts w:ascii="Arial" w:eastAsia="等线"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639E" w:rsidTr="0043494A">
        <w:trPr>
          <w:jc w:val="center"/>
        </w:trPr>
        <w:tc>
          <w:tcPr>
            <w:tcW w:w="2061"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rsidR="007D639E" w:rsidRDefault="007D639E" w:rsidP="0043494A">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hint="eastAsia"/>
                <w:b/>
                <w:sz w:val="18"/>
              </w:rPr>
              <w:t>Repeater Class</w:t>
            </w:r>
          </w:p>
        </w:tc>
        <w:tc>
          <w:tcPr>
            <w:tcW w:w="3600" w:type="dxa"/>
          </w:tcPr>
          <w:p w:rsidR="007D639E" w:rsidRDefault="007D639E" w:rsidP="0043494A">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hint="eastAsia"/>
                <w:b/>
                <w:sz w:val="18"/>
              </w:rPr>
              <w:t xml:space="preserve"> frequency edge of </w:t>
            </w:r>
            <w:r w:rsidR="00D80EA8" w:rsidRPr="00D80EA8">
              <w:rPr>
                <w:rFonts w:ascii="Arial" w:eastAsia="等线" w:hAnsi="Arial" w:cs="v4.2.0" w:hint="eastAsia"/>
                <w:b/>
                <w:i/>
                <w:sz w:val="18"/>
              </w:rPr>
              <w:t>passband</w:t>
            </w:r>
            <w:r>
              <w:rPr>
                <w:rFonts w:ascii="Arial" w:eastAsia="等线" w:hAnsi="Arial" w:cs="v4.2.0" w:hint="eastAsia"/>
                <w:b/>
                <w:sz w:val="18"/>
              </w:rPr>
              <w:t xml:space="preserve"> (MHz)</w:t>
            </w:r>
          </w:p>
        </w:tc>
        <w:tc>
          <w:tcPr>
            <w:tcW w:w="1620"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rsidTr="0043494A">
        <w:trPr>
          <w:jc w:val="center"/>
        </w:trPr>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UTRA, E-UTRA, NR</w:t>
            </w: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Wide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hint="eastAsia"/>
                <w:sz w:val="18"/>
              </w:rPr>
              <w:t>33</w:t>
            </w:r>
            <w:r>
              <w:rPr>
                <w:rFonts w:ascii="Arial" w:eastAsia="Times New Roman" w:hAnsi="Arial" w:cs="v5.0.0"/>
                <w:sz w:val="18"/>
                <w:lang w:eastAsia="en-GB"/>
              </w:rPr>
              <w:t>dB</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hint="eastAsia"/>
                <w:sz w:val="18"/>
              </w:rPr>
              <w:t>Medium Range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hint="eastAsia"/>
                <w:sz w:val="18"/>
              </w:rPr>
              <w:t>33</w:t>
            </w:r>
            <w:r>
              <w:rPr>
                <w:rFonts w:ascii="Arial" w:eastAsia="Times New Roman" w:hAnsi="Arial" w:cs="v5.0.0"/>
                <w:sz w:val="18"/>
                <w:lang w:eastAsia="en-GB"/>
              </w:rPr>
              <w:t>dB</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Local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[33</w:t>
            </w:r>
            <w:r>
              <w:rPr>
                <w:rFonts w:ascii="Arial" w:eastAsia="Times New Roman" w:hAnsi="Arial" w:cs="v5.0.0"/>
                <w:sz w:val="18"/>
                <w:lang w:eastAsia="en-GB"/>
              </w:rPr>
              <w:t>dB</w:t>
            </w:r>
            <w:r>
              <w:rPr>
                <w:rFonts w:ascii="Arial" w:eastAsia="等线" w:hAnsi="Arial" w:cs="v5.0.0" w:hint="eastAsia"/>
                <w:sz w:val="18"/>
              </w:rPr>
              <w:t>]</w:t>
            </w:r>
          </w:p>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(Note 1)</w:t>
            </w:r>
          </w:p>
        </w:tc>
      </w:tr>
      <w:tr w:rsidR="007D639E" w:rsidTr="0043494A">
        <w:trPr>
          <w:jc w:val="center"/>
        </w:trPr>
        <w:tc>
          <w:tcPr>
            <w:tcW w:w="9342" w:type="dxa"/>
            <w:gridSpan w:val="4"/>
          </w:tcPr>
          <w:p w:rsidR="007D639E" w:rsidRDefault="007D639E" w:rsidP="0043494A">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hint="eastAsia"/>
                <w:sz w:val="18"/>
              </w:rPr>
              <w:t>This</w:t>
            </w:r>
            <w:r>
              <w:rPr>
                <w:rFonts w:ascii="Arial" w:eastAsia="Times New Roman" w:hAnsi="Arial" w:cs="Arial" w:hint="eastAsia"/>
                <w:sz w:val="18"/>
              </w:rPr>
              <w:t xml:space="preserve"> requirement</w:t>
            </w:r>
            <w:r>
              <w:rPr>
                <w:rFonts w:ascii="Arial" w:eastAsia="等线" w:hAnsi="Arial" w:cs="Arial" w:hint="eastAsia"/>
                <w:sz w:val="18"/>
              </w:rPr>
              <w:t xml:space="preserve"> does</w:t>
            </w:r>
            <w:r>
              <w:rPr>
                <w:rFonts w:ascii="Arial" w:eastAsia="Times New Roman" w:hAnsi="Arial" w:cs="Arial" w:hint="eastAsia"/>
                <w:sz w:val="18"/>
              </w:rPr>
              <w:t xml:space="preserve"> not applicable if </w:t>
            </w:r>
            <w:r>
              <w:rPr>
                <w:rFonts w:ascii="Arial" w:eastAsia="等线"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等线" w:hAnsi="Arial" w:cs="Arial" w:hint="eastAsia"/>
                <w:sz w:val="18"/>
              </w:rPr>
              <w:t>occupies the</w:t>
            </w:r>
            <w:r>
              <w:rPr>
                <w:rFonts w:ascii="Arial" w:eastAsia="Times New Roman" w:hAnsi="Arial" w:cs="Arial" w:hint="eastAsia"/>
                <w:sz w:val="18"/>
              </w:rPr>
              <w:t xml:space="preserve"> </w:t>
            </w:r>
            <w:r>
              <w:rPr>
                <w:rFonts w:ascii="Arial" w:eastAsia="等线" w:hAnsi="Arial" w:cs="Arial" w:hint="eastAsia"/>
                <w:sz w:val="18"/>
              </w:rPr>
              <w:t xml:space="preserve">entire </w:t>
            </w:r>
            <w:r>
              <w:rPr>
                <w:rFonts w:ascii="Arial" w:eastAsia="等线" w:hAnsi="Arial" w:cs="Arial" w:hint="eastAsia"/>
                <w:i/>
                <w:iCs/>
                <w:sz w:val="18"/>
              </w:rPr>
              <w:t>operating</w:t>
            </w:r>
            <w:r>
              <w:rPr>
                <w:rFonts w:ascii="Arial" w:eastAsia="Times New Roman" w:hAnsi="Arial" w:cs="Arial" w:hint="eastAsia"/>
                <w:i/>
                <w:iCs/>
                <w:sz w:val="18"/>
              </w:rPr>
              <w:t xml:space="preserve"> band</w:t>
            </w:r>
            <w:r>
              <w:rPr>
                <w:rFonts w:ascii="Arial" w:eastAsia="等线" w:hAnsi="Arial" w:cs="Arial" w:hint="eastAsia"/>
                <w:sz w:val="18"/>
              </w:rPr>
              <w:t>.</w:t>
            </w:r>
          </w:p>
        </w:tc>
      </w:tr>
    </w:tbl>
    <w:p w:rsidR="007D639E" w:rsidRDefault="007D639E" w:rsidP="007D639E">
      <w:pPr>
        <w:overflowPunct w:val="0"/>
        <w:autoSpaceDE w:val="0"/>
        <w:autoSpaceDN w:val="0"/>
        <w:adjustRightInd w:val="0"/>
        <w:textAlignment w:val="baseline"/>
        <w:rPr>
          <w:rFonts w:eastAsia="Times New Roman" w:cs="v4.2.0"/>
          <w:lang w:eastAsia="en-GB"/>
        </w:rPr>
      </w:pPr>
    </w:p>
    <w:p w:rsidR="007D639E" w:rsidRDefault="007D639E" w:rsidP="007D639E">
      <w:pPr>
        <w:rPr>
          <w:rFonts w:eastAsia="Times New Roman" w:cs="v4.2.0"/>
          <w:lang w:eastAsia="en-GB"/>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below 2496</w:t>
      </w:r>
      <w:r w:rsidR="00571CC9">
        <w:rPr>
          <w:rFonts w:eastAsia="等线" w:cs="v4.2.0"/>
        </w:rPr>
        <w:t xml:space="preserve"> </w:t>
      </w:r>
      <w:r>
        <w:rPr>
          <w:rFonts w:eastAsia="等线" w:cs="v4.2.0" w:hint="eastAsia"/>
        </w:rPr>
        <w:t xml:space="preserve">MHz, the ACRR requirements in table 6.9.2.1-2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 xml:space="preserve">shall be higher than the value specified in the Table </w:t>
      </w:r>
      <w:r>
        <w:rPr>
          <w:rFonts w:eastAsia="等线" w:cs="v4.2.0" w:hint="eastAsia"/>
        </w:rPr>
        <w:t>6.9.2.1-2</w:t>
      </w:r>
      <w:r>
        <w:rPr>
          <w:rFonts w:eastAsia="等线" w:cs="v4.2.0"/>
        </w:rPr>
        <w:t>.</w:t>
      </w:r>
    </w:p>
    <w:p w:rsidR="007D639E" w:rsidRDefault="007D639E" w:rsidP="007D639E">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hint="eastAsia"/>
          <w:b/>
        </w:rPr>
        <w:t>6.9.2.1</w:t>
      </w:r>
      <w:r>
        <w:rPr>
          <w:rFonts w:ascii="Arial" w:eastAsia="Times New Roman" w:hAnsi="Arial" w:cs="v4.2.0"/>
          <w:b/>
          <w:lang w:eastAsia="en-GB"/>
        </w:rPr>
        <w:t>-</w:t>
      </w:r>
      <w:r>
        <w:rPr>
          <w:rFonts w:ascii="Arial" w:eastAsia="等线" w:hAnsi="Arial" w:cs="v4.2.0" w:hint="eastAsia"/>
          <w:b/>
        </w:rPr>
        <w:t>2</w:t>
      </w:r>
      <w:r>
        <w:rPr>
          <w:rFonts w:ascii="Arial" w:eastAsia="Times New Roman" w:hAnsi="Arial" w:cs="v4.2.0"/>
          <w:b/>
          <w:lang w:eastAsia="en-GB"/>
        </w:rPr>
        <w:t>: Repeater</w:t>
      </w:r>
      <w:r>
        <w:rPr>
          <w:rFonts w:ascii="Arial" w:eastAsia="等线" w:hAnsi="Arial" w:cs="v4.2.0" w:hint="eastAsia"/>
          <w:b/>
        </w:rPr>
        <w:t xml:space="preserve"> Uplink</w:t>
      </w:r>
      <w:r>
        <w:rPr>
          <w:rFonts w:ascii="Arial" w:eastAsia="Times New Roman" w:hAnsi="Arial" w:cs="v4.2.0"/>
          <w:b/>
          <w:lang w:eastAsia="en-GB"/>
        </w:rPr>
        <w:t xml:space="preserve"> ACRR</w:t>
      </w:r>
      <w:r>
        <w:rPr>
          <w:rFonts w:ascii="Arial" w:eastAsia="宋体" w:hAnsi="Arial" w:cs="v4.2.0" w:hint="eastAsia"/>
          <w:b/>
          <w:lang w:val="en-US" w:eastAsia="zh-CN"/>
        </w:rPr>
        <w:t xml:space="preserve"> below 2496</w:t>
      </w:r>
      <w:r w:rsidR="00571CC9">
        <w:rPr>
          <w:rFonts w:ascii="Arial" w:eastAsia="宋体" w:hAnsi="Arial" w:cs="v4.2.0"/>
          <w:b/>
          <w:lang w:val="en-US" w:eastAsia="zh-CN"/>
        </w:rPr>
        <w:t xml:space="preserve"> </w:t>
      </w:r>
      <w:r>
        <w:rPr>
          <w:rFonts w:ascii="Arial" w:eastAsia="宋体"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639E" w:rsidTr="0043494A">
        <w:trPr>
          <w:jc w:val="center"/>
        </w:trPr>
        <w:tc>
          <w:tcPr>
            <w:tcW w:w="2061"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rsidR="007D639E" w:rsidRDefault="007D639E" w:rsidP="0043494A">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hint="eastAsia"/>
                <w:b/>
                <w:sz w:val="18"/>
              </w:rPr>
              <w:t>Repeater Class</w:t>
            </w:r>
          </w:p>
        </w:tc>
        <w:tc>
          <w:tcPr>
            <w:tcW w:w="3600" w:type="dxa"/>
          </w:tcPr>
          <w:p w:rsidR="007D639E" w:rsidRDefault="007D639E" w:rsidP="0043494A">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hint="eastAsia"/>
                <w:b/>
                <w:sz w:val="18"/>
              </w:rPr>
              <w:t xml:space="preserve"> frequency edge of </w:t>
            </w:r>
            <w:r w:rsidR="00D80EA8" w:rsidRPr="00D80EA8">
              <w:rPr>
                <w:rFonts w:ascii="Arial" w:eastAsia="等线" w:hAnsi="Arial" w:cs="v4.2.0" w:hint="eastAsia"/>
                <w:b/>
                <w:i/>
                <w:sz w:val="18"/>
              </w:rPr>
              <w:t>passband</w:t>
            </w:r>
            <w:r>
              <w:rPr>
                <w:rFonts w:ascii="Arial" w:eastAsia="等线" w:hAnsi="Arial" w:cs="v4.2.0" w:hint="eastAsia"/>
                <w:b/>
                <w:sz w:val="18"/>
              </w:rPr>
              <w:t xml:space="preserve"> (MHz)</w:t>
            </w:r>
          </w:p>
        </w:tc>
        <w:tc>
          <w:tcPr>
            <w:tcW w:w="1620"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rsidTr="0043494A">
        <w:trPr>
          <w:jc w:val="center"/>
        </w:trPr>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UTRA, E-UTRA, NR</w:t>
            </w: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Wide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hint="eastAsia"/>
                <w:sz w:val="18"/>
              </w:rPr>
              <w:t>33</w:t>
            </w:r>
            <w:r>
              <w:rPr>
                <w:rFonts w:ascii="Arial" w:eastAsia="Times New Roman" w:hAnsi="Arial" w:cs="v5.0.0"/>
                <w:sz w:val="18"/>
                <w:lang w:eastAsia="en-GB"/>
              </w:rPr>
              <w:t>dB</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Local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hint="eastAsia"/>
                <w:sz w:val="18"/>
              </w:rPr>
              <w:t>33</w:t>
            </w:r>
            <w:r>
              <w:rPr>
                <w:rFonts w:ascii="Arial" w:eastAsia="Times New Roman" w:hAnsi="Arial" w:cs="v5.0.0"/>
                <w:sz w:val="18"/>
                <w:lang w:eastAsia="en-GB"/>
              </w:rPr>
              <w:t>dB</w:t>
            </w:r>
          </w:p>
          <w:p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rPr>
            </w:pPr>
            <w:r>
              <w:rPr>
                <w:rFonts w:ascii="Arial" w:eastAsia="等线" w:hAnsi="Arial" w:cs="v5.0.0" w:hint="eastAsia"/>
                <w:sz w:val="18"/>
              </w:rPr>
              <w:t>(Note 1)</w:t>
            </w:r>
          </w:p>
        </w:tc>
      </w:tr>
      <w:tr w:rsidR="007D639E" w:rsidTr="0043494A">
        <w:trPr>
          <w:jc w:val="center"/>
        </w:trPr>
        <w:tc>
          <w:tcPr>
            <w:tcW w:w="9342" w:type="dxa"/>
            <w:gridSpan w:val="4"/>
          </w:tcPr>
          <w:p w:rsidR="007D639E" w:rsidRDefault="007D639E" w:rsidP="0043494A">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hint="eastAsia"/>
                <w:sz w:val="18"/>
              </w:rPr>
              <w:t>This</w:t>
            </w:r>
            <w:r>
              <w:rPr>
                <w:rFonts w:ascii="Arial" w:eastAsia="Times New Roman" w:hAnsi="Arial" w:cs="Arial" w:hint="eastAsia"/>
                <w:sz w:val="18"/>
              </w:rPr>
              <w:t xml:space="preserve"> requirement</w:t>
            </w:r>
            <w:r>
              <w:rPr>
                <w:rFonts w:ascii="Arial" w:eastAsia="等线" w:hAnsi="Arial" w:cs="Arial" w:hint="eastAsia"/>
                <w:sz w:val="18"/>
              </w:rPr>
              <w:t xml:space="preserve"> does</w:t>
            </w:r>
            <w:r>
              <w:rPr>
                <w:rFonts w:ascii="Arial" w:eastAsia="Times New Roman" w:hAnsi="Arial" w:cs="Arial" w:hint="eastAsia"/>
                <w:sz w:val="18"/>
              </w:rPr>
              <w:t xml:space="preserve"> not applicable if </w:t>
            </w:r>
            <w:r>
              <w:rPr>
                <w:rFonts w:ascii="Arial" w:eastAsia="等线"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等线" w:hAnsi="Arial" w:cs="Arial" w:hint="eastAsia"/>
                <w:sz w:val="18"/>
              </w:rPr>
              <w:t>occupies the</w:t>
            </w:r>
            <w:r>
              <w:rPr>
                <w:rFonts w:ascii="Arial" w:eastAsia="Times New Roman" w:hAnsi="Arial" w:cs="Arial" w:hint="eastAsia"/>
                <w:sz w:val="18"/>
              </w:rPr>
              <w:t xml:space="preserve"> </w:t>
            </w:r>
            <w:r>
              <w:rPr>
                <w:rFonts w:ascii="Arial" w:eastAsia="等线" w:hAnsi="Arial" w:cs="Arial" w:hint="eastAsia"/>
                <w:sz w:val="18"/>
              </w:rPr>
              <w:t xml:space="preserve">entire </w:t>
            </w:r>
            <w:r>
              <w:rPr>
                <w:rFonts w:ascii="Arial" w:eastAsia="等线" w:hAnsi="Arial" w:cs="Arial" w:hint="eastAsia"/>
                <w:i/>
                <w:iCs/>
                <w:sz w:val="18"/>
              </w:rPr>
              <w:t>operating</w:t>
            </w:r>
            <w:r>
              <w:rPr>
                <w:rFonts w:ascii="Arial" w:eastAsia="Times New Roman" w:hAnsi="Arial" w:cs="Arial" w:hint="eastAsia"/>
                <w:i/>
                <w:iCs/>
                <w:sz w:val="18"/>
              </w:rPr>
              <w:t xml:space="preserve"> band</w:t>
            </w:r>
            <w:r>
              <w:rPr>
                <w:rFonts w:ascii="Arial" w:eastAsia="等线" w:hAnsi="Arial" w:cs="Arial" w:hint="eastAsia"/>
                <w:sz w:val="18"/>
              </w:rPr>
              <w:t>.</w:t>
            </w:r>
          </w:p>
        </w:tc>
      </w:tr>
    </w:tbl>
    <w:p w:rsidR="007D639E" w:rsidRDefault="007D639E" w:rsidP="007D639E">
      <w:pPr>
        <w:overflowPunct w:val="0"/>
        <w:autoSpaceDE w:val="0"/>
        <w:autoSpaceDN w:val="0"/>
        <w:adjustRightInd w:val="0"/>
        <w:textAlignment w:val="baseline"/>
        <w:rPr>
          <w:rFonts w:eastAsia="Times New Roman" w:cs="v4.2.0"/>
          <w:lang w:eastAsia="en-GB"/>
        </w:rPr>
      </w:pPr>
    </w:p>
    <w:p w:rsidR="007D639E" w:rsidRDefault="007D639E" w:rsidP="007D639E">
      <w:pPr>
        <w:rPr>
          <w:rFonts w:eastAsia="等线" w:cs="v4.2.0"/>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above 2496</w:t>
      </w:r>
      <w:r w:rsidR="00571CC9">
        <w:rPr>
          <w:rFonts w:eastAsia="等线" w:cs="v4.2.0"/>
        </w:rPr>
        <w:t xml:space="preserve"> </w:t>
      </w:r>
      <w:r>
        <w:rPr>
          <w:rFonts w:eastAsia="等线" w:cs="v4.2.0" w:hint="eastAsia"/>
        </w:rPr>
        <w:t xml:space="preserve">MHz, the ACRR requirements in table 6.9.2.1-2a shall apply in uplink. </w:t>
      </w:r>
      <w:r>
        <w:rPr>
          <w:rFonts w:eastAsia="等线" w:cs="v4.2.0"/>
        </w:rPr>
        <w:t xml:space="preserve">In normal conditions the </w:t>
      </w:r>
      <w:r>
        <w:rPr>
          <w:rFonts w:eastAsia="等线" w:cs="v5.0.0"/>
        </w:rPr>
        <w:t>ACRR</w:t>
      </w:r>
      <w:r>
        <w:rPr>
          <w:rFonts w:eastAsia="等线" w:cs="v5.0.0" w:hint="eastAsia"/>
        </w:rPr>
        <w:t xml:space="preserve"> for uplink</w:t>
      </w:r>
      <w:r>
        <w:rPr>
          <w:rFonts w:eastAsia="等线" w:cs="v4.2.0"/>
        </w:rPr>
        <w:t xml:space="preserve"> shall be higher than the value specified in the Table </w:t>
      </w:r>
      <w:r>
        <w:rPr>
          <w:rFonts w:eastAsia="等线" w:cs="v4.2.0" w:hint="eastAsia"/>
        </w:rPr>
        <w:t>6.9.2.1-2a</w:t>
      </w:r>
      <w:r>
        <w:rPr>
          <w:rFonts w:eastAsia="等线" w:cs="v4.2.0"/>
        </w:rPr>
        <w:t>.</w:t>
      </w:r>
    </w:p>
    <w:p w:rsidR="007D639E" w:rsidRDefault="007D639E" w:rsidP="007D639E">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hint="eastAsia"/>
          <w:b/>
        </w:rPr>
        <w:t>6.9.2.1</w:t>
      </w:r>
      <w:r>
        <w:rPr>
          <w:rFonts w:ascii="Arial" w:eastAsia="Times New Roman" w:hAnsi="Arial" w:cs="v4.2.0"/>
          <w:b/>
          <w:lang w:eastAsia="en-GB"/>
        </w:rPr>
        <w:t>-</w:t>
      </w:r>
      <w:r>
        <w:rPr>
          <w:rFonts w:ascii="Arial" w:eastAsia="等线" w:hAnsi="Arial" w:cs="v4.2.0" w:hint="eastAsia"/>
          <w:b/>
        </w:rPr>
        <w:t>2a</w:t>
      </w:r>
      <w:r>
        <w:rPr>
          <w:rFonts w:ascii="Arial" w:eastAsia="Times New Roman" w:hAnsi="Arial" w:cs="v4.2.0"/>
          <w:b/>
          <w:lang w:eastAsia="en-GB"/>
        </w:rPr>
        <w:t>: Repeater</w:t>
      </w:r>
      <w:r>
        <w:rPr>
          <w:rFonts w:ascii="Arial" w:eastAsia="等线" w:hAnsi="Arial" w:cs="v4.2.0" w:hint="eastAsia"/>
          <w:b/>
        </w:rPr>
        <w:t xml:space="preserve"> Uplink</w:t>
      </w:r>
      <w:r>
        <w:rPr>
          <w:rFonts w:ascii="Arial" w:eastAsia="Times New Roman" w:hAnsi="Arial" w:cs="v4.2.0"/>
          <w:b/>
          <w:lang w:eastAsia="en-GB"/>
        </w:rPr>
        <w:t xml:space="preserve"> ACRR</w:t>
      </w:r>
      <w:r>
        <w:rPr>
          <w:rFonts w:ascii="Arial" w:eastAsia="宋体" w:hAnsi="Arial" w:cs="v4.2.0" w:hint="eastAsia"/>
          <w:b/>
          <w:lang w:val="en-US" w:eastAsia="zh-CN"/>
        </w:rPr>
        <w:t xml:space="preserve"> </w:t>
      </w:r>
      <w:r>
        <w:rPr>
          <w:rFonts w:ascii="Arial" w:eastAsia="等线" w:hAnsi="Arial" w:cs="v4.2.0" w:hint="eastAsia"/>
          <w:b/>
          <w:lang w:val="en-US" w:eastAsia="zh-CN"/>
        </w:rPr>
        <w:t>above 2496</w:t>
      </w:r>
      <w:r w:rsidR="00571CC9">
        <w:rPr>
          <w:rFonts w:ascii="Arial" w:eastAsia="等线" w:hAnsi="Arial" w:cs="v4.2.0"/>
          <w:b/>
          <w:lang w:val="en-US" w:eastAsia="zh-CN"/>
        </w:rPr>
        <w:t xml:space="preserve"> </w:t>
      </w:r>
      <w:r>
        <w:rPr>
          <w:rFonts w:ascii="Arial" w:eastAsia="等线"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639E" w:rsidTr="0043494A">
        <w:trPr>
          <w:jc w:val="center"/>
        </w:trPr>
        <w:tc>
          <w:tcPr>
            <w:tcW w:w="2061"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rsidR="007D639E" w:rsidRDefault="007D639E" w:rsidP="0043494A">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hint="eastAsia"/>
                <w:b/>
                <w:sz w:val="18"/>
              </w:rPr>
              <w:t>Repeater Class</w:t>
            </w:r>
          </w:p>
        </w:tc>
        <w:tc>
          <w:tcPr>
            <w:tcW w:w="3600" w:type="dxa"/>
          </w:tcPr>
          <w:p w:rsidR="007D639E" w:rsidRDefault="007D639E" w:rsidP="0043494A">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hint="eastAsia"/>
                <w:b/>
                <w:sz w:val="18"/>
              </w:rPr>
              <w:t xml:space="preserve"> frequency edge of </w:t>
            </w:r>
            <w:r w:rsidR="00D80EA8" w:rsidRPr="00D80EA8">
              <w:rPr>
                <w:rFonts w:ascii="Arial" w:eastAsia="等线" w:hAnsi="Arial" w:cs="v4.2.0" w:hint="eastAsia"/>
                <w:b/>
                <w:i/>
                <w:sz w:val="18"/>
              </w:rPr>
              <w:t>passband</w:t>
            </w:r>
            <w:r>
              <w:rPr>
                <w:rFonts w:ascii="Arial" w:eastAsia="等线" w:hAnsi="Arial" w:cs="v4.2.0" w:hint="eastAsia"/>
                <w:b/>
                <w:sz w:val="18"/>
              </w:rPr>
              <w:t xml:space="preserve"> (MHz)</w:t>
            </w:r>
          </w:p>
        </w:tc>
        <w:tc>
          <w:tcPr>
            <w:tcW w:w="1620" w:type="dxa"/>
          </w:tcPr>
          <w:p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rsidTr="0043494A">
        <w:trPr>
          <w:jc w:val="center"/>
        </w:trPr>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UTRA, E-UTRA, NR</w:t>
            </w:r>
          </w:p>
        </w:tc>
        <w:tc>
          <w:tcPr>
            <w:tcW w:w="2061"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Wide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hint="eastAsia"/>
                <w:sz w:val="18"/>
              </w:rPr>
              <w:t>33</w:t>
            </w:r>
            <w:r>
              <w:rPr>
                <w:rFonts w:ascii="Arial" w:eastAsia="Times New Roman" w:hAnsi="Arial" w:cs="v5.0.0"/>
                <w:sz w:val="18"/>
                <w:lang w:eastAsia="en-GB"/>
              </w:rPr>
              <w:t>dB</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restart"/>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hint="eastAsia"/>
                <w:sz w:val="18"/>
              </w:rPr>
              <w:t>Local Area repeater</w:t>
            </w: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5</w:t>
            </w:r>
            <w:r>
              <w:rPr>
                <w:rFonts w:ascii="Arial" w:eastAsia="等线" w:hAnsi="Arial" w:cs="v5.0.0" w:hint="eastAsia"/>
                <w:sz w:val="18"/>
              </w:rPr>
              <w:t>MHz</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20dBc (Note 1</w:t>
            </w:r>
            <w:r>
              <w:rPr>
                <w:rFonts w:ascii="Arial" w:eastAsia="等线" w:hAnsi="Arial" w:cs="v5.0.0"/>
                <w:sz w:val="18"/>
              </w:rPr>
              <w:t>, Note 2</w:t>
            </w:r>
            <w:r>
              <w:rPr>
                <w:rFonts w:ascii="Arial" w:eastAsia="等线" w:hAnsi="Arial" w:cs="v5.0.0" w:hint="eastAsia"/>
                <w:sz w:val="18"/>
              </w:rPr>
              <w:t>)</w:t>
            </w:r>
          </w:p>
        </w:tc>
      </w:tr>
      <w:tr w:rsidR="007D639E" w:rsidTr="0043494A">
        <w:trPr>
          <w:jc w:val="center"/>
        </w:trPr>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sz w:val="18"/>
              </w:rPr>
            </w:pPr>
          </w:p>
        </w:tc>
        <w:tc>
          <w:tcPr>
            <w:tcW w:w="360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min</w:t>
            </w:r>
            <w:r>
              <w:rPr>
                <w:rFonts w:ascii="Arial" w:eastAsia="等线" w:hAnsi="Arial" w:cs="v5.0.0" w:hint="eastAsia"/>
                <w:sz w:val="18"/>
              </w:rPr>
              <w:t xml:space="preserve">{100 MHz, </w:t>
            </w:r>
            <w:r w:rsidR="00D80EA8" w:rsidRPr="00D80EA8">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v5.0.0"/>
                <w:sz w:val="18"/>
              </w:rPr>
              <w:t>/2</w:t>
            </w:r>
          </w:p>
        </w:tc>
        <w:tc>
          <w:tcPr>
            <w:tcW w:w="1620" w:type="dxa"/>
            <w:vAlign w:val="center"/>
          </w:tcPr>
          <w:p w:rsidR="007D639E" w:rsidRDefault="007D639E" w:rsidP="0043494A">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hint="eastAsia"/>
                <w:sz w:val="18"/>
              </w:rPr>
              <w:t>33dBc (Note 1)</w:t>
            </w:r>
          </w:p>
        </w:tc>
      </w:tr>
      <w:tr w:rsidR="007D639E" w:rsidTr="0043494A">
        <w:trPr>
          <w:jc w:val="center"/>
        </w:trPr>
        <w:tc>
          <w:tcPr>
            <w:tcW w:w="9342" w:type="dxa"/>
            <w:gridSpan w:val="4"/>
          </w:tcPr>
          <w:p w:rsidR="007D639E" w:rsidRDefault="007D639E" w:rsidP="0043494A">
            <w:pPr>
              <w:keepNext/>
              <w:keepLines/>
              <w:overflowPunct w:val="0"/>
              <w:autoSpaceDE w:val="0"/>
              <w:autoSpaceDN w:val="0"/>
              <w:adjustRightInd w:val="0"/>
              <w:ind w:left="851" w:hanging="851"/>
              <w:textAlignment w:val="baseline"/>
              <w:rPr>
                <w:rFonts w:ascii="Arial" w:eastAsia="等线"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hint="eastAsia"/>
                <w:sz w:val="18"/>
              </w:rPr>
              <w:t>This</w:t>
            </w:r>
            <w:r>
              <w:rPr>
                <w:rFonts w:ascii="Arial" w:eastAsia="Times New Roman" w:hAnsi="Arial" w:cs="Arial" w:hint="eastAsia"/>
                <w:sz w:val="18"/>
              </w:rPr>
              <w:t xml:space="preserve"> requirement</w:t>
            </w:r>
            <w:r>
              <w:rPr>
                <w:rFonts w:ascii="Arial" w:eastAsia="等线" w:hAnsi="Arial" w:cs="Arial" w:hint="eastAsia"/>
                <w:sz w:val="18"/>
              </w:rPr>
              <w:t xml:space="preserve"> does</w:t>
            </w:r>
            <w:r>
              <w:rPr>
                <w:rFonts w:ascii="Arial" w:eastAsia="Times New Roman" w:hAnsi="Arial" w:cs="Arial" w:hint="eastAsia"/>
                <w:sz w:val="18"/>
              </w:rPr>
              <w:t xml:space="preserve"> not applicable if </w:t>
            </w:r>
            <w:r>
              <w:rPr>
                <w:rFonts w:ascii="Arial" w:eastAsia="等线"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等线" w:hAnsi="Arial" w:cs="Arial" w:hint="eastAsia"/>
                <w:sz w:val="18"/>
              </w:rPr>
              <w:t>occupies the</w:t>
            </w:r>
            <w:r>
              <w:rPr>
                <w:rFonts w:ascii="Arial" w:eastAsia="Times New Roman" w:hAnsi="Arial" w:cs="Arial" w:hint="eastAsia"/>
                <w:sz w:val="18"/>
              </w:rPr>
              <w:t xml:space="preserve"> </w:t>
            </w:r>
            <w:r>
              <w:rPr>
                <w:rFonts w:ascii="Arial" w:eastAsia="等线" w:hAnsi="Arial" w:cs="Arial" w:hint="eastAsia"/>
                <w:sz w:val="18"/>
              </w:rPr>
              <w:t xml:space="preserve">entire </w:t>
            </w:r>
            <w:r>
              <w:rPr>
                <w:rFonts w:ascii="Arial" w:eastAsia="等线" w:hAnsi="Arial" w:cs="Arial" w:hint="eastAsia"/>
                <w:i/>
                <w:iCs/>
                <w:sz w:val="18"/>
              </w:rPr>
              <w:t>operating</w:t>
            </w:r>
            <w:r>
              <w:rPr>
                <w:rFonts w:ascii="Arial" w:eastAsia="Times New Roman" w:hAnsi="Arial" w:cs="Arial" w:hint="eastAsia"/>
                <w:i/>
                <w:iCs/>
                <w:sz w:val="18"/>
              </w:rPr>
              <w:t xml:space="preserve"> band</w:t>
            </w:r>
            <w:r>
              <w:rPr>
                <w:rFonts w:ascii="Arial" w:eastAsia="等线" w:hAnsi="Arial" w:cs="Arial" w:hint="eastAsia"/>
                <w:sz w:val="18"/>
              </w:rPr>
              <w:t>.</w:t>
            </w:r>
          </w:p>
          <w:p w:rsidR="007D639E" w:rsidRDefault="007D639E" w:rsidP="0043494A">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2:</w:t>
            </w:r>
            <w:r>
              <w:rPr>
                <w:rFonts w:ascii="Arial" w:eastAsia="等线" w:hAnsi="Arial" w:cs="v5.0.0"/>
                <w:sz w:val="18"/>
              </w:rPr>
              <w:t xml:space="preserve">  In this case, the channel within the </w:t>
            </w:r>
            <w:r w:rsidR="00D80EA8" w:rsidRPr="00D80EA8">
              <w:rPr>
                <w:rFonts w:ascii="Arial" w:eastAsia="等线" w:hAnsi="Arial" w:cs="v5.0.0"/>
                <w:i/>
                <w:sz w:val="18"/>
              </w:rPr>
              <w:t>passband</w:t>
            </w:r>
            <w:r>
              <w:rPr>
                <w:rFonts w:ascii="Arial" w:eastAsia="等线" w:hAnsi="Arial" w:cs="v5.0.0"/>
                <w:sz w:val="18"/>
              </w:rPr>
              <w:t xml:space="preserve"> and the adjacent channel are assumed to have a bandwidth of 10</w:t>
            </w:r>
            <w:r w:rsidR="00571CC9">
              <w:rPr>
                <w:rFonts w:ascii="Arial" w:eastAsia="等线" w:hAnsi="Arial" w:cs="v5.0.0"/>
                <w:sz w:val="18"/>
              </w:rPr>
              <w:t xml:space="preserve"> </w:t>
            </w:r>
            <w:r>
              <w:rPr>
                <w:rFonts w:ascii="Arial" w:eastAsia="等线" w:hAnsi="Arial" w:cs="v5.0.0"/>
                <w:sz w:val="18"/>
              </w:rPr>
              <w:t>MHz</w:t>
            </w:r>
          </w:p>
        </w:tc>
      </w:tr>
    </w:tbl>
    <w:p w:rsidR="00EA1126" w:rsidRPr="005D3AFA" w:rsidRDefault="00EA1126" w:rsidP="00EA1126">
      <w:pPr>
        <w:pStyle w:val="2"/>
        <w:rPr>
          <w:lang w:eastAsia="zh-CN"/>
        </w:rPr>
      </w:pPr>
      <w:bookmarkStart w:id="760" w:name="_Toc97737225"/>
      <w:r>
        <w:rPr>
          <w:rFonts w:hint="eastAsia"/>
          <w:lang w:eastAsia="zh-CN"/>
        </w:rPr>
        <w:t>6.10</w:t>
      </w:r>
      <w:r w:rsidR="00593E5F">
        <w:rPr>
          <w:rFonts w:hint="eastAsia"/>
          <w:lang w:eastAsia="zh-CN"/>
        </w:rPr>
        <w:t xml:space="preserve"> </w:t>
      </w:r>
      <w:r w:rsidR="006946BE">
        <w:rPr>
          <w:rFonts w:hint="eastAsia"/>
          <w:lang w:eastAsia="zh-CN"/>
        </w:rPr>
        <w:t>Transmit ON/OFF power</w:t>
      </w:r>
      <w:bookmarkEnd w:id="760"/>
    </w:p>
    <w:p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61" w:name="_Toc21127463"/>
      <w:bookmarkStart w:id="762" w:name="_Toc29811672"/>
      <w:bookmarkStart w:id="763" w:name="_Toc36817224"/>
      <w:bookmarkStart w:id="764" w:name="_Toc37260140"/>
      <w:bookmarkStart w:id="765" w:name="_Toc37267528"/>
      <w:bookmarkStart w:id="766" w:name="_Toc44712130"/>
      <w:bookmarkStart w:id="767" w:name="_Toc45893443"/>
      <w:bookmarkStart w:id="768" w:name="_Toc53178170"/>
      <w:bookmarkStart w:id="769" w:name="_Toc53178621"/>
      <w:bookmarkStart w:id="770" w:name="_Toc61178847"/>
      <w:bookmarkStart w:id="771" w:name="_Toc61179317"/>
      <w:bookmarkStart w:id="772" w:name="_Toc67916613"/>
      <w:bookmarkStart w:id="773" w:name="_Toc74663211"/>
      <w:bookmarkStart w:id="774" w:name="_Toc82621751"/>
      <w:r w:rsidRPr="00DC5617">
        <w:rPr>
          <w:rFonts w:ascii="Arial" w:eastAsia="等线" w:hAnsi="Arial"/>
          <w:sz w:val="28"/>
        </w:rPr>
        <w:t>6.</w:t>
      </w:r>
      <w:r w:rsidRPr="00DC5617">
        <w:rPr>
          <w:rFonts w:ascii="Arial" w:eastAsia="等线" w:hAnsi="Arial" w:hint="eastAsia"/>
          <w:sz w:val="28"/>
        </w:rPr>
        <w:t>10</w:t>
      </w:r>
      <w:r w:rsidRPr="00DC5617">
        <w:rPr>
          <w:rFonts w:ascii="Arial" w:eastAsia="等线" w:hAnsi="Arial"/>
          <w:sz w:val="28"/>
        </w:rPr>
        <w:t>.1</w:t>
      </w:r>
      <w:r w:rsidRPr="00DC5617">
        <w:rPr>
          <w:rFonts w:ascii="Arial" w:eastAsia="等线" w:hAnsi="Arial"/>
          <w:sz w:val="28"/>
        </w:rPr>
        <w:tab/>
        <w:t>Transmitter OFF power</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E14C6B" w:rsidRDefault="00DC5617">
      <w:pPr>
        <w:pStyle w:val="40"/>
      </w:pPr>
      <w:bookmarkStart w:id="775" w:name="_Toc21127464"/>
      <w:bookmarkStart w:id="776" w:name="_Toc29811673"/>
      <w:bookmarkStart w:id="777" w:name="_Toc36817225"/>
      <w:bookmarkStart w:id="778" w:name="_Toc37260141"/>
      <w:bookmarkStart w:id="779" w:name="_Toc37267529"/>
      <w:bookmarkStart w:id="780" w:name="_Toc44712131"/>
      <w:bookmarkStart w:id="781" w:name="_Toc45893444"/>
      <w:bookmarkStart w:id="782" w:name="_Toc53178171"/>
      <w:bookmarkStart w:id="783" w:name="_Toc53178622"/>
      <w:bookmarkStart w:id="784" w:name="_Toc61178848"/>
      <w:bookmarkStart w:id="785" w:name="_Toc61179318"/>
      <w:bookmarkStart w:id="786" w:name="_Toc67916614"/>
      <w:bookmarkStart w:id="787" w:name="_Toc74663212"/>
      <w:bookmarkStart w:id="788" w:name="_Toc82621752"/>
      <w:bookmarkStart w:id="789" w:name="_Toc97737226"/>
      <w:r w:rsidRPr="00DC5617">
        <w:t>6.</w:t>
      </w:r>
      <w:r w:rsidRPr="00DC5617">
        <w:rPr>
          <w:rFonts w:hint="eastAsia"/>
        </w:rPr>
        <w:t>10</w:t>
      </w:r>
      <w:r w:rsidRPr="00DC5617">
        <w:t>.1.1</w:t>
      </w:r>
      <w:r w:rsidRPr="00DC5617">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Transmit OFF power requirements apply only to TDD operation of the </w:t>
      </w:r>
      <w:r w:rsidRPr="00DC5617">
        <w:rPr>
          <w:rFonts w:eastAsia="等线" w:hint="eastAsia"/>
        </w:rPr>
        <w:t>repeater</w:t>
      </w:r>
      <w:r w:rsidRPr="00DC5617">
        <w:rPr>
          <w:rFonts w:eastAsia="等线"/>
        </w:rPr>
        <w:t>.</w:t>
      </w:r>
      <w:r w:rsidRPr="00DC5617">
        <w:rPr>
          <w:rFonts w:eastAsia="等线" w:hint="eastAsia"/>
        </w:rPr>
        <w:t xml:space="preserve"> The requirement applies to both downlink and uplink of the repeater.</w:t>
      </w:r>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Transmitter OFF power is defined as the mean power measured over 70/N us filtered with a square filter of bandwidth equal to the </w:t>
      </w:r>
      <w:r w:rsidRPr="00DC5617">
        <w:rPr>
          <w:rFonts w:eastAsia="等线"/>
          <w:i/>
        </w:rPr>
        <w:t>transmission bandwidth configuration</w:t>
      </w:r>
      <w:r w:rsidRPr="00DC5617">
        <w:rPr>
          <w:rFonts w:eastAsia="等线"/>
        </w:rPr>
        <w:t xml:space="preserve"> of the </w:t>
      </w:r>
      <w:r w:rsidRPr="00DC5617">
        <w:rPr>
          <w:rFonts w:eastAsia="等线" w:hint="eastAsia"/>
        </w:rPr>
        <w:t>repeater</w:t>
      </w:r>
      <w:r w:rsidRPr="00DC5617">
        <w:rPr>
          <w:rFonts w:eastAsia="等线"/>
        </w:rPr>
        <w:t xml:space="preserve"> (BW</w:t>
      </w:r>
      <w:r w:rsidRPr="00DC5617">
        <w:rPr>
          <w:rFonts w:eastAsia="等线"/>
          <w:vertAlign w:val="subscript"/>
        </w:rPr>
        <w:t>Config</w:t>
      </w:r>
      <w:r w:rsidRPr="00DC5617">
        <w:rPr>
          <w:rFonts w:eastAsia="等线"/>
        </w:rPr>
        <w:t xml:space="preserve">) centred on the assigned channel frequency during the </w:t>
      </w:r>
      <w:r w:rsidRPr="00DC5617">
        <w:rPr>
          <w:rFonts w:eastAsia="等线"/>
          <w:i/>
        </w:rPr>
        <w:t>transmitter OFF period</w:t>
      </w:r>
      <w:r w:rsidRPr="00DC5617">
        <w:rPr>
          <w:rFonts w:eastAsia="等线"/>
        </w:rPr>
        <w:t>. N = SCS/15, where SCS is Sub Carrier Spacing in kHz.</w:t>
      </w:r>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For </w:t>
      </w:r>
      <w:r w:rsidRPr="00DC5617">
        <w:rPr>
          <w:rFonts w:eastAsia="等线"/>
          <w:i/>
        </w:rPr>
        <w:t>multi-band connectors</w:t>
      </w:r>
      <w:r w:rsidRPr="00DC5617">
        <w:rPr>
          <w:rFonts w:eastAsia="等线"/>
        </w:rPr>
        <w:t xml:space="preserve"> and for </w:t>
      </w:r>
      <w:r w:rsidRPr="00DC5617">
        <w:rPr>
          <w:rFonts w:eastAsia="等线"/>
          <w:i/>
        </w:rPr>
        <w:t xml:space="preserve">single band connectors </w:t>
      </w:r>
      <w:r w:rsidRPr="00DC5617">
        <w:rPr>
          <w:rFonts w:eastAsia="等线"/>
        </w:rPr>
        <w:t xml:space="preserve">supporting transmission in multiple </w:t>
      </w:r>
      <w:r w:rsidRPr="00DC5617">
        <w:rPr>
          <w:rFonts w:eastAsia="等线"/>
          <w:i/>
        </w:rPr>
        <w:t>operating bands</w:t>
      </w:r>
      <w:r w:rsidRPr="00DC5617">
        <w:rPr>
          <w:rFonts w:eastAsia="等线"/>
        </w:rPr>
        <w:t xml:space="preserve">, the requirement is only applicable during the </w:t>
      </w:r>
      <w:r w:rsidRPr="00DC5617">
        <w:rPr>
          <w:rFonts w:eastAsia="等线"/>
          <w:i/>
        </w:rPr>
        <w:t>transmitter OFF period</w:t>
      </w:r>
      <w:r w:rsidRPr="00DC5617">
        <w:rPr>
          <w:rFonts w:eastAsia="等线"/>
        </w:rPr>
        <w:t xml:space="preserve"> in all supported </w:t>
      </w:r>
      <w:r w:rsidRPr="00DC5617">
        <w:rPr>
          <w:rFonts w:eastAsia="等线"/>
          <w:i/>
        </w:rPr>
        <w:t>operating bands</w:t>
      </w:r>
      <w:r w:rsidRPr="00DC5617">
        <w:rPr>
          <w:rFonts w:eastAsia="等线"/>
        </w:rPr>
        <w:t>.</w:t>
      </w:r>
    </w:p>
    <w:p w:rsidR="00E14C6B" w:rsidRDefault="00DC5617">
      <w:pPr>
        <w:pStyle w:val="40"/>
      </w:pPr>
      <w:bookmarkStart w:id="790" w:name="_Toc13080175"/>
      <w:bookmarkStart w:id="791" w:name="_Toc29811674"/>
      <w:bookmarkStart w:id="792" w:name="_Toc36817226"/>
      <w:bookmarkStart w:id="793" w:name="_Toc37260142"/>
      <w:bookmarkStart w:id="794" w:name="_Toc37267530"/>
      <w:bookmarkStart w:id="795" w:name="_Toc44712132"/>
      <w:bookmarkStart w:id="796" w:name="_Toc45893445"/>
      <w:bookmarkStart w:id="797" w:name="_Toc53178172"/>
      <w:bookmarkStart w:id="798" w:name="_Toc53178623"/>
      <w:bookmarkStart w:id="799" w:name="_Toc61178849"/>
      <w:bookmarkStart w:id="800" w:name="_Toc61179319"/>
      <w:bookmarkStart w:id="801" w:name="_Toc67916615"/>
      <w:bookmarkStart w:id="802" w:name="_Toc74663213"/>
      <w:bookmarkStart w:id="803" w:name="_Toc82621753"/>
      <w:bookmarkStart w:id="804" w:name="_Toc97737227"/>
      <w:bookmarkStart w:id="805" w:name="_Toc21127468"/>
      <w:bookmarkStart w:id="806" w:name="_Hlk497658476"/>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For </w:t>
      </w:r>
      <w:r w:rsidR="0026478B" w:rsidRPr="0026478B">
        <w:rPr>
          <w:rFonts w:eastAsia="等线"/>
          <w:i/>
          <w:iCs/>
        </w:rPr>
        <w:t>repeater</w:t>
      </w:r>
      <w:r w:rsidRPr="00C84912">
        <w:rPr>
          <w:rFonts w:eastAsia="等线"/>
          <w:i/>
          <w:iCs/>
        </w:rPr>
        <w:t xml:space="preserve"> type 1-C</w:t>
      </w:r>
      <w:r w:rsidRPr="00DC5617">
        <w:rPr>
          <w:rFonts w:eastAsia="等线" w:hint="eastAsia"/>
          <w:i/>
        </w:rPr>
        <w:t xml:space="preserve"> downlink</w:t>
      </w:r>
      <w:r w:rsidRPr="00DC5617">
        <w:rPr>
          <w:rFonts w:eastAsia="等线"/>
        </w:rPr>
        <w:t xml:space="preserve">, the requirements for transmitter OFF power spectral density shall be less than -85 dBm/MHz per </w:t>
      </w:r>
      <w:r w:rsidR="00D80EA8" w:rsidRPr="00D80EA8">
        <w:rPr>
          <w:rFonts w:eastAsia="等线"/>
          <w:i/>
        </w:rPr>
        <w:t>antenna connector</w:t>
      </w:r>
      <w:r w:rsidRPr="00DC5617">
        <w:rPr>
          <w:rFonts w:eastAsia="等线"/>
        </w:rPr>
        <w:t>.</w:t>
      </w:r>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For </w:t>
      </w:r>
      <w:r w:rsidR="0026478B" w:rsidRPr="0026478B">
        <w:rPr>
          <w:rFonts w:eastAsia="等线"/>
          <w:i/>
          <w:iCs/>
        </w:rPr>
        <w:t>repeater</w:t>
      </w:r>
      <w:r w:rsidRPr="00C84912">
        <w:rPr>
          <w:rFonts w:eastAsia="等线"/>
          <w:i/>
          <w:iCs/>
        </w:rPr>
        <w:t xml:space="preserve"> type 1-C</w:t>
      </w:r>
      <w:r w:rsidRPr="00DC5617">
        <w:rPr>
          <w:rFonts w:eastAsia="等线" w:hint="eastAsia"/>
          <w:i/>
        </w:rPr>
        <w:t xml:space="preserve"> uplink</w:t>
      </w:r>
      <w:r w:rsidRPr="00DC5617">
        <w:rPr>
          <w:rFonts w:eastAsia="等线"/>
        </w:rPr>
        <w:t>, the requirements for transmitter OFF power spectral density shall be less than -50dBm / (SCS*(12*N</w:t>
      </w:r>
      <w:r w:rsidRPr="00DC5617">
        <w:rPr>
          <w:rFonts w:eastAsia="等线"/>
          <w:vertAlign w:val="subscript"/>
        </w:rPr>
        <w:t>RB</w:t>
      </w:r>
      <w:r w:rsidRPr="00DC5617">
        <w:rPr>
          <w:rFonts w:eastAsia="等线"/>
        </w:rPr>
        <w:t>+1)/1000)</w:t>
      </w:r>
      <w:r w:rsidRPr="00DC5617">
        <w:rPr>
          <w:rFonts w:eastAsia="等线" w:hint="eastAsia"/>
        </w:rPr>
        <w:t xml:space="preserve"> MHz</w:t>
      </w:r>
      <w:r w:rsidRPr="00DC5617">
        <w:rPr>
          <w:rFonts w:eastAsia="等线"/>
        </w:rPr>
        <w:t xml:space="preserve"> per </w:t>
      </w:r>
      <w:r w:rsidR="00D80EA8" w:rsidRPr="00D80EA8">
        <w:rPr>
          <w:rFonts w:eastAsia="等线"/>
          <w:i/>
        </w:rPr>
        <w:t>antenna connector</w:t>
      </w:r>
      <w:r w:rsidRPr="00DC5617">
        <w:rPr>
          <w:rFonts w:eastAsia="等线" w:hint="eastAsia"/>
          <w:i/>
        </w:rPr>
        <w:t>,</w:t>
      </w:r>
      <w:r w:rsidRPr="00DC5617">
        <w:rPr>
          <w:rFonts w:eastAsia="等线"/>
        </w:rPr>
        <w:t xml:space="preserve"> where SCS is Sub Carrier Spacing in kHz</w:t>
      </w:r>
      <w:r w:rsidRPr="00DC5617">
        <w:rPr>
          <w:rFonts w:eastAsia="等线" w:hint="eastAsia"/>
        </w:rPr>
        <w:t>.</w:t>
      </w:r>
    </w:p>
    <w:p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807" w:name="_Toc13080177"/>
      <w:bookmarkStart w:id="808" w:name="_Toc29811676"/>
      <w:bookmarkStart w:id="809" w:name="_Toc36817228"/>
      <w:bookmarkStart w:id="810" w:name="_Toc37260144"/>
      <w:bookmarkStart w:id="811" w:name="_Toc37267532"/>
      <w:bookmarkStart w:id="812" w:name="_Toc44712134"/>
      <w:bookmarkStart w:id="813" w:name="_Toc45893447"/>
      <w:bookmarkStart w:id="814" w:name="_Toc53178174"/>
      <w:bookmarkStart w:id="815" w:name="_Toc53178625"/>
      <w:bookmarkStart w:id="816" w:name="_Toc61178851"/>
      <w:bookmarkStart w:id="817" w:name="_Toc61179321"/>
      <w:bookmarkStart w:id="818" w:name="_Toc67916617"/>
      <w:bookmarkStart w:id="819" w:name="_Toc74663215"/>
      <w:bookmarkStart w:id="820" w:name="_Toc82621755"/>
      <w:r w:rsidRPr="00DC5617">
        <w:rPr>
          <w:rFonts w:ascii="Arial" w:eastAsia="等线" w:hAnsi="Arial"/>
          <w:sz w:val="28"/>
        </w:rPr>
        <w:t>6.</w:t>
      </w:r>
      <w:r w:rsidRPr="00DC5617">
        <w:rPr>
          <w:rFonts w:ascii="Arial" w:eastAsia="等线" w:hAnsi="Arial" w:hint="eastAsia"/>
          <w:sz w:val="28"/>
        </w:rPr>
        <w:t>10</w:t>
      </w:r>
      <w:r w:rsidRPr="00DC5617">
        <w:rPr>
          <w:rFonts w:ascii="Arial" w:eastAsia="等线" w:hAnsi="Arial"/>
          <w:sz w:val="28"/>
        </w:rPr>
        <w:t>.2</w:t>
      </w:r>
      <w:r w:rsidRPr="00DC5617">
        <w:rPr>
          <w:rFonts w:ascii="Arial" w:eastAsia="等线" w:hAnsi="Arial"/>
          <w:sz w:val="28"/>
        </w:rPr>
        <w:tab/>
      </w:r>
      <w:r w:rsidRPr="00DC5617">
        <w:rPr>
          <w:rFonts w:ascii="Arial" w:eastAsia="等线" w:hAnsi="Arial"/>
          <w:i/>
          <w:sz w:val="28"/>
        </w:rPr>
        <w:t>Transmitter transient period</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E14C6B" w:rsidRDefault="00DC5617">
      <w:pPr>
        <w:pStyle w:val="40"/>
      </w:pPr>
      <w:bookmarkStart w:id="821" w:name="_Toc29811677"/>
      <w:bookmarkStart w:id="822" w:name="_Toc36817229"/>
      <w:bookmarkStart w:id="823" w:name="_Toc37260145"/>
      <w:bookmarkStart w:id="824" w:name="_Toc37267533"/>
      <w:bookmarkStart w:id="825" w:name="_Toc44712135"/>
      <w:bookmarkStart w:id="826" w:name="_Toc45893448"/>
      <w:bookmarkStart w:id="827" w:name="_Toc53178175"/>
      <w:bookmarkStart w:id="828" w:name="_Toc53178626"/>
      <w:bookmarkStart w:id="829" w:name="_Toc61178852"/>
      <w:bookmarkStart w:id="830" w:name="_Toc61179322"/>
      <w:bookmarkStart w:id="831" w:name="_Toc67916618"/>
      <w:bookmarkStart w:id="832" w:name="_Toc74663216"/>
      <w:bookmarkStart w:id="833" w:name="_Toc82621756"/>
      <w:bookmarkStart w:id="834" w:name="_Toc97737228"/>
      <w:r w:rsidRPr="00DC5617">
        <w:t>6.</w:t>
      </w:r>
      <w:r w:rsidRPr="00DC5617">
        <w:rPr>
          <w:rFonts w:hint="eastAsia"/>
        </w:rPr>
        <w:t>10</w:t>
      </w:r>
      <w:r w:rsidRPr="00DC5617">
        <w:t>.2.1</w:t>
      </w:r>
      <w:r w:rsidRPr="00DC5617">
        <w:tab/>
        <w:t>General</w:t>
      </w:r>
      <w:bookmarkEnd w:id="805"/>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DC5617" w:rsidRPr="00DC5617" w:rsidRDefault="00DC5617" w:rsidP="00DC5617">
      <w:pPr>
        <w:overflowPunct w:val="0"/>
        <w:autoSpaceDE w:val="0"/>
        <w:autoSpaceDN w:val="0"/>
        <w:adjustRightInd w:val="0"/>
        <w:textAlignment w:val="baseline"/>
        <w:rPr>
          <w:rFonts w:eastAsia="等线"/>
        </w:rPr>
      </w:pPr>
      <w:r w:rsidRPr="00DC5617">
        <w:rPr>
          <w:rFonts w:eastAsia="等线"/>
          <w:i/>
        </w:rPr>
        <w:t>Transmitter transient period</w:t>
      </w:r>
      <w:r w:rsidRPr="00DC5617">
        <w:rPr>
          <w:rFonts w:eastAsia="等线"/>
        </w:rPr>
        <w:t xml:space="preserve"> requirements apply only to TDD operation of the </w:t>
      </w:r>
      <w:r w:rsidRPr="00DC5617">
        <w:rPr>
          <w:rFonts w:eastAsia="等线" w:hint="eastAsia"/>
        </w:rPr>
        <w:t>repeater</w:t>
      </w:r>
      <w:r w:rsidRPr="00DC5617">
        <w:rPr>
          <w:rFonts w:eastAsia="等线"/>
        </w:rPr>
        <w:t>.</w:t>
      </w:r>
      <w:r w:rsidRPr="00DC5617">
        <w:rPr>
          <w:rFonts w:eastAsia="等线" w:hint="eastAsia"/>
        </w:rPr>
        <w:t xml:space="preserve"> The requirement applies to both downlink and uplink of the repeater.</w:t>
      </w:r>
    </w:p>
    <w:p w:rsidR="00DC5617" w:rsidRPr="00DC5617" w:rsidRDefault="00DC5617" w:rsidP="00DC5617">
      <w:pPr>
        <w:overflowPunct w:val="0"/>
        <w:autoSpaceDE w:val="0"/>
        <w:autoSpaceDN w:val="0"/>
        <w:adjustRightInd w:val="0"/>
        <w:textAlignment w:val="baseline"/>
        <w:rPr>
          <w:rFonts w:eastAsia="等线"/>
        </w:rPr>
      </w:pPr>
      <w:r w:rsidRPr="00DC5617">
        <w:rPr>
          <w:rFonts w:eastAsia="等线"/>
        </w:rPr>
        <w:t xml:space="preserve">The </w:t>
      </w:r>
      <w:r w:rsidRPr="00DC5617">
        <w:rPr>
          <w:rFonts w:eastAsia="等线"/>
          <w:i/>
        </w:rPr>
        <w:t>transmitter transient period</w:t>
      </w:r>
      <w:r w:rsidRPr="00DC5617">
        <w:rPr>
          <w:rFonts w:eastAsia="等线"/>
        </w:rPr>
        <w:t xml:space="preserve"> is the time period during which the transmitter is changing from the </w:t>
      </w:r>
      <w:r w:rsidRPr="00DC5617">
        <w:rPr>
          <w:rFonts w:eastAsia="等线"/>
          <w:i/>
        </w:rPr>
        <w:t xml:space="preserve">transmitter OFF period </w:t>
      </w:r>
      <w:r w:rsidRPr="00DC5617">
        <w:rPr>
          <w:rFonts w:eastAsia="等线"/>
        </w:rPr>
        <w:t xml:space="preserve">to the </w:t>
      </w:r>
      <w:r w:rsidRPr="00DC5617">
        <w:rPr>
          <w:rFonts w:eastAsia="等线"/>
          <w:i/>
        </w:rPr>
        <w:t>transmitter ON period</w:t>
      </w:r>
      <w:r w:rsidRPr="00DC5617">
        <w:rPr>
          <w:rFonts w:eastAsia="等线"/>
        </w:rPr>
        <w:t xml:space="preserve"> or vice versa. The </w:t>
      </w:r>
      <w:r w:rsidRPr="00DC5617">
        <w:rPr>
          <w:rFonts w:eastAsia="等线"/>
          <w:i/>
        </w:rPr>
        <w:t>transmitter transient period</w:t>
      </w:r>
      <w:r w:rsidRPr="00DC5617">
        <w:rPr>
          <w:rFonts w:eastAsia="等线"/>
        </w:rPr>
        <w:t xml:space="preserve"> is illustrated in figure 6.</w:t>
      </w:r>
      <w:r w:rsidRPr="00DC5617">
        <w:rPr>
          <w:rFonts w:eastAsia="等线" w:hint="eastAsia"/>
        </w:rPr>
        <w:t>10</w:t>
      </w:r>
      <w:r w:rsidRPr="00DC5617">
        <w:rPr>
          <w:rFonts w:eastAsia="等线"/>
        </w:rPr>
        <w:t>.2.1-1.</w:t>
      </w:r>
    </w:p>
    <w:p w:rsidR="00DC5617" w:rsidRPr="00DC5617" w:rsidRDefault="00DC5617" w:rsidP="00DC5617">
      <w:pPr>
        <w:keepNext/>
        <w:keepLines/>
        <w:overflowPunct w:val="0"/>
        <w:autoSpaceDE w:val="0"/>
        <w:autoSpaceDN w:val="0"/>
        <w:adjustRightInd w:val="0"/>
        <w:spacing w:before="60"/>
        <w:jc w:val="center"/>
        <w:textAlignment w:val="baseline"/>
        <w:rPr>
          <w:rFonts w:ascii="Arial" w:eastAsia="等线" w:hAnsi="Arial"/>
          <w:b/>
        </w:rPr>
      </w:pPr>
      <w:r w:rsidRPr="00DC5617">
        <w:rPr>
          <w:rFonts w:eastAsia="Times New Roman"/>
          <w:noProof/>
          <w:lang w:val="en-US" w:eastAsia="zh-CN"/>
        </w:rPr>
        <w:drawing>
          <wp:inline distT="0" distB="0" distL="0" distR="0">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rsidR="00DC5617" w:rsidRPr="00DC5617" w:rsidRDefault="00DC5617" w:rsidP="00DC5617">
      <w:pPr>
        <w:keepLines/>
        <w:overflowPunct w:val="0"/>
        <w:autoSpaceDE w:val="0"/>
        <w:autoSpaceDN w:val="0"/>
        <w:adjustRightInd w:val="0"/>
        <w:spacing w:after="240"/>
        <w:jc w:val="center"/>
        <w:textAlignment w:val="baseline"/>
        <w:rPr>
          <w:rFonts w:ascii="Arial" w:eastAsia="等线" w:hAnsi="Arial"/>
          <w:b/>
        </w:rPr>
      </w:pPr>
      <w:r w:rsidRPr="00DC5617">
        <w:rPr>
          <w:rFonts w:ascii="Arial" w:eastAsia="等线" w:hAnsi="Arial"/>
          <w:b/>
        </w:rPr>
        <w:t>Figure 6.</w:t>
      </w:r>
      <w:r w:rsidRPr="00DC5617">
        <w:rPr>
          <w:rFonts w:ascii="Arial" w:eastAsia="等线" w:hAnsi="Arial" w:hint="eastAsia"/>
          <w:b/>
        </w:rPr>
        <w:t>10</w:t>
      </w:r>
      <w:r w:rsidRPr="00DC5617">
        <w:rPr>
          <w:rFonts w:ascii="Arial" w:eastAsia="等线" w:hAnsi="Arial"/>
          <w:b/>
        </w:rPr>
        <w:t xml:space="preserve">.2.1-1: Example of relations between transmitter ON period, transmitter OFF period and </w:t>
      </w:r>
      <w:r w:rsidRPr="00DC5617">
        <w:rPr>
          <w:rFonts w:ascii="Arial" w:eastAsia="等线" w:hAnsi="Arial"/>
          <w:b/>
          <w:i/>
        </w:rPr>
        <w:t>transmitter transient period</w:t>
      </w:r>
    </w:p>
    <w:bookmarkEnd w:id="806"/>
    <w:p w:rsidR="00DC5617" w:rsidRPr="00DC5617" w:rsidRDefault="00DC5617" w:rsidP="00DC5617">
      <w:pPr>
        <w:overflowPunct w:val="0"/>
        <w:autoSpaceDE w:val="0"/>
        <w:autoSpaceDN w:val="0"/>
        <w:adjustRightInd w:val="0"/>
        <w:textAlignment w:val="baseline"/>
        <w:rPr>
          <w:rFonts w:eastAsia="等线" w:cs="v5.0.0"/>
        </w:rPr>
      </w:pPr>
      <w:r w:rsidRPr="00DC5617">
        <w:rPr>
          <w:rFonts w:eastAsia="等线" w:cs="v5.0.0"/>
        </w:rPr>
        <w:t xml:space="preserve">For </w:t>
      </w:r>
      <w:r w:rsidRPr="00DC5617">
        <w:rPr>
          <w:rFonts w:eastAsia="等线" w:cs="v5.0.0" w:hint="eastAsia"/>
          <w:i/>
          <w:iCs/>
        </w:rPr>
        <w:t>repeater</w:t>
      </w:r>
      <w:r w:rsidRPr="00DC5617">
        <w:rPr>
          <w:rFonts w:eastAsia="等线" w:cs="v5.0.0"/>
          <w:i/>
          <w:iCs/>
        </w:rPr>
        <w:t xml:space="preserve"> type 1-C </w:t>
      </w:r>
      <w:r w:rsidRPr="00DC5617">
        <w:rPr>
          <w:rFonts w:eastAsia="等线" w:cs="v5.0.0"/>
        </w:rPr>
        <w:t>this requirement</w:t>
      </w:r>
      <w:r w:rsidRPr="00DC5617">
        <w:rPr>
          <w:rFonts w:eastAsia="Times New Roman" w:cs="v5.0.0"/>
        </w:rPr>
        <w:t xml:space="preserve"> shall be applied</w:t>
      </w:r>
      <w:r w:rsidRPr="00DC5617">
        <w:rPr>
          <w:rFonts w:eastAsia="等线" w:cs="v5.0.0"/>
        </w:rPr>
        <w:t xml:space="preserve"> at the</w:t>
      </w:r>
      <w:r w:rsidRPr="00DC5617">
        <w:rPr>
          <w:rFonts w:eastAsia="等线" w:cs="v5.0.0"/>
          <w:i/>
        </w:rPr>
        <w:t xml:space="preserve"> </w:t>
      </w:r>
      <w:r w:rsidR="00D80EA8" w:rsidRPr="00D80EA8">
        <w:rPr>
          <w:rFonts w:eastAsia="等线" w:cs="v5.0.0"/>
          <w:i/>
        </w:rPr>
        <w:t>antenna connector</w:t>
      </w:r>
      <w:r w:rsidRPr="00DC5617">
        <w:rPr>
          <w:rFonts w:eastAsia="等线" w:cs="v5.0.0"/>
        </w:rPr>
        <w:t xml:space="preserve"> supporting transmission in the </w:t>
      </w:r>
      <w:r w:rsidRPr="00DC5617">
        <w:rPr>
          <w:rFonts w:eastAsia="等线" w:cs="v5.0.0"/>
          <w:i/>
          <w:iCs/>
        </w:rPr>
        <w:t>operating ban</w:t>
      </w:r>
      <w:r w:rsidRPr="00DC5617">
        <w:rPr>
          <w:rFonts w:eastAsia="等线" w:cs="v5.0.0"/>
        </w:rPr>
        <w:t xml:space="preserve">d. </w:t>
      </w:r>
      <w:r w:rsidRPr="00DC5617">
        <w:rPr>
          <w:rFonts w:eastAsia="等线" w:cs="v5.0.0" w:hint="eastAsia"/>
          <w:lang w:eastAsia="zh-CN"/>
        </w:rPr>
        <w:t>[</w:t>
      </w:r>
      <w:r w:rsidRPr="00DC5617">
        <w:rPr>
          <w:rFonts w:eastAsia="等线" w:cs="v5.0.0"/>
        </w:rPr>
        <w:t>The beginning and end point of downlink and uplink bursts are referenced to the slot timing at the input</w:t>
      </w:r>
      <w:r w:rsidRPr="00DC5617">
        <w:rPr>
          <w:rFonts w:eastAsia="等线" w:cs="v5.0.0" w:hint="eastAsia"/>
          <w:lang w:eastAsia="zh-CN"/>
        </w:rPr>
        <w:t>.]</w:t>
      </w:r>
    </w:p>
    <w:p w:rsidR="00E14C6B" w:rsidRDefault="00DC5617">
      <w:pPr>
        <w:pStyle w:val="40"/>
      </w:pPr>
      <w:bookmarkStart w:id="835" w:name="_Toc13080179"/>
      <w:bookmarkStart w:id="836" w:name="_Toc21127469"/>
      <w:bookmarkStart w:id="837" w:name="_Toc29811678"/>
      <w:bookmarkStart w:id="838" w:name="_Toc36817230"/>
      <w:bookmarkStart w:id="839" w:name="_Toc37260146"/>
      <w:bookmarkStart w:id="840" w:name="_Toc37267534"/>
      <w:bookmarkStart w:id="841" w:name="_Toc44712136"/>
      <w:bookmarkStart w:id="842" w:name="_Toc45893449"/>
      <w:bookmarkStart w:id="843" w:name="_Toc53178176"/>
      <w:bookmarkStart w:id="844" w:name="_Toc53178627"/>
      <w:bookmarkStart w:id="845" w:name="_Toc61178853"/>
      <w:bookmarkStart w:id="846" w:name="_Toc61179323"/>
      <w:bookmarkStart w:id="847" w:name="_Toc67916619"/>
      <w:bookmarkStart w:id="848" w:name="_Toc74663217"/>
      <w:bookmarkStart w:id="849" w:name="_Toc82621757"/>
      <w:bookmarkStart w:id="850" w:name="_Toc97737229"/>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DC5617" w:rsidRPr="00DC5617" w:rsidRDefault="00DC5617" w:rsidP="00DC5617">
      <w:pPr>
        <w:overflowPunct w:val="0"/>
        <w:autoSpaceDE w:val="0"/>
        <w:autoSpaceDN w:val="0"/>
        <w:adjustRightInd w:val="0"/>
        <w:textAlignment w:val="baseline"/>
        <w:rPr>
          <w:rFonts w:eastAsia="等线"/>
        </w:rPr>
      </w:pPr>
      <w:bookmarkStart w:id="851" w:name="_Hlk505635830"/>
      <w:r w:rsidRPr="00DC5617">
        <w:rPr>
          <w:rFonts w:eastAsia="等线"/>
        </w:rPr>
        <w:t xml:space="preserve">For </w:t>
      </w:r>
      <w:r w:rsidR="0026478B" w:rsidRPr="0026478B">
        <w:rPr>
          <w:rFonts w:eastAsia="等线"/>
          <w:i/>
          <w:iCs/>
        </w:rPr>
        <w:t>repeater</w:t>
      </w:r>
      <w:r w:rsidRPr="00C84912">
        <w:rPr>
          <w:rFonts w:eastAsia="等线"/>
          <w:i/>
          <w:iCs/>
        </w:rPr>
        <w:t xml:space="preserve"> type 1-C</w:t>
      </w:r>
      <w:r w:rsidRPr="00DC5617">
        <w:rPr>
          <w:rFonts w:eastAsia="等线"/>
        </w:rPr>
        <w:t xml:space="preserve">, the </w:t>
      </w:r>
      <w:r w:rsidRPr="00DC5617">
        <w:rPr>
          <w:rFonts w:eastAsia="等线"/>
          <w:i/>
        </w:rPr>
        <w:t>transmitter transient period</w:t>
      </w:r>
      <w:r w:rsidRPr="00DC5617">
        <w:rPr>
          <w:rFonts w:eastAsia="等线"/>
        </w:rPr>
        <w:t xml:space="preserve"> shall be shorter than the values listed in the minimum requirement table 6.</w:t>
      </w:r>
      <w:r w:rsidRPr="00DC5617">
        <w:rPr>
          <w:rFonts w:eastAsia="等线" w:hint="eastAsia"/>
        </w:rPr>
        <w:t>10</w:t>
      </w:r>
      <w:r w:rsidRPr="00DC5617">
        <w:rPr>
          <w:rFonts w:eastAsia="等线"/>
        </w:rPr>
        <w:t>.2.2-1.</w:t>
      </w:r>
    </w:p>
    <w:bookmarkEnd w:id="851"/>
    <w:p w:rsidR="00DC5617" w:rsidRPr="00DC5617" w:rsidRDefault="00DC5617" w:rsidP="00DC5617">
      <w:pPr>
        <w:keepNext/>
        <w:keepLines/>
        <w:overflowPunct w:val="0"/>
        <w:autoSpaceDE w:val="0"/>
        <w:autoSpaceDN w:val="0"/>
        <w:adjustRightInd w:val="0"/>
        <w:spacing w:before="60"/>
        <w:jc w:val="center"/>
        <w:textAlignment w:val="baseline"/>
        <w:rPr>
          <w:rFonts w:ascii="Arial" w:eastAsia="等线" w:hAnsi="Arial"/>
          <w:b/>
        </w:rPr>
      </w:pPr>
      <w:r w:rsidRPr="00DC5617">
        <w:rPr>
          <w:rFonts w:ascii="Arial" w:eastAsia="等线" w:hAnsi="Arial"/>
          <w:b/>
        </w:rPr>
        <w:t>Table 6.</w:t>
      </w:r>
      <w:r w:rsidRPr="00DC5617">
        <w:rPr>
          <w:rFonts w:ascii="Arial" w:eastAsia="等线" w:hAnsi="Arial" w:hint="eastAsia"/>
          <w:b/>
        </w:rPr>
        <w:t>10</w:t>
      </w:r>
      <w:r w:rsidRPr="00DC5617">
        <w:rPr>
          <w:rFonts w:ascii="Arial" w:eastAsia="等线" w:hAnsi="Arial"/>
          <w:b/>
        </w:rPr>
        <w:t xml:space="preserve">.2.2-1: Minimum requirement for the </w:t>
      </w:r>
      <w:r w:rsidRPr="00DC5617">
        <w:rPr>
          <w:rFonts w:ascii="Arial" w:eastAsia="等线" w:hAnsi="Arial"/>
          <w:b/>
          <w:i/>
        </w:rPr>
        <w:t>transmitter transient period</w:t>
      </w:r>
      <w:r w:rsidRPr="00DC5617">
        <w:rPr>
          <w:rFonts w:ascii="Arial" w:eastAsia="等线" w:hAnsi="Arial"/>
          <w:b/>
        </w:rPr>
        <w:t xml:space="preserve"> for </w:t>
      </w:r>
      <w:r w:rsidRPr="00DC5617">
        <w:rPr>
          <w:rFonts w:ascii="Arial" w:eastAsia="等线" w:hAnsi="Arial" w:hint="eastAsia"/>
          <w:b/>
          <w:i/>
        </w:rPr>
        <w:t>repeater</w:t>
      </w:r>
      <w:r w:rsidRPr="00DC5617">
        <w:rPr>
          <w:rFonts w:ascii="Arial" w:eastAsia="等线" w:hAnsi="Arial"/>
          <w:b/>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7"/>
        <w:gridCol w:w="3969"/>
      </w:tblGrid>
      <w:tr w:rsidR="00DC5617" w:rsidRPr="00DC561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b/>
                <w:sz w:val="18"/>
              </w:rPr>
            </w:pPr>
            <w:r w:rsidRPr="00DC5617">
              <w:rPr>
                <w:rFonts w:ascii="Arial" w:eastAsia="等线"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b/>
                <w:sz w:val="18"/>
              </w:rPr>
            </w:pPr>
            <w:r w:rsidRPr="00DC5617">
              <w:rPr>
                <w:rFonts w:ascii="Arial" w:eastAsia="等线" w:hAnsi="Arial"/>
                <w:b/>
                <w:sz w:val="18"/>
              </w:rPr>
              <w:t>Transient period length (µs)</w:t>
            </w:r>
          </w:p>
        </w:tc>
      </w:tr>
      <w:tr w:rsidR="00DC5617" w:rsidRPr="00DC561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sz w:val="18"/>
              </w:rPr>
            </w:pPr>
            <w:r w:rsidRPr="00DC5617">
              <w:rPr>
                <w:rFonts w:ascii="Arial" w:eastAsia="等线"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sz w:val="18"/>
              </w:rPr>
            </w:pPr>
            <w:r w:rsidRPr="00DC5617">
              <w:rPr>
                <w:rFonts w:ascii="Arial" w:eastAsia="等线" w:hAnsi="Arial"/>
                <w:sz w:val="18"/>
              </w:rPr>
              <w:t>10</w:t>
            </w:r>
          </w:p>
        </w:tc>
      </w:tr>
      <w:tr w:rsidR="00DC5617" w:rsidRPr="00DC561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sz w:val="18"/>
              </w:rPr>
            </w:pPr>
            <w:r w:rsidRPr="00DC5617">
              <w:rPr>
                <w:rFonts w:ascii="Arial" w:eastAsia="等线"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rsidR="00DC5617" w:rsidRPr="00DC5617" w:rsidRDefault="00DC5617" w:rsidP="00DC5617">
            <w:pPr>
              <w:keepNext/>
              <w:keepLines/>
              <w:overflowPunct w:val="0"/>
              <w:autoSpaceDE w:val="0"/>
              <w:autoSpaceDN w:val="0"/>
              <w:adjustRightInd w:val="0"/>
              <w:jc w:val="center"/>
              <w:textAlignment w:val="baseline"/>
              <w:rPr>
                <w:rFonts w:ascii="Arial" w:eastAsia="等线" w:hAnsi="Arial"/>
                <w:sz w:val="18"/>
              </w:rPr>
            </w:pPr>
            <w:r w:rsidRPr="00DC5617">
              <w:rPr>
                <w:rFonts w:ascii="Arial" w:eastAsia="等线" w:hAnsi="Arial"/>
                <w:sz w:val="18"/>
              </w:rPr>
              <w:t>10</w:t>
            </w:r>
          </w:p>
        </w:tc>
      </w:tr>
    </w:tbl>
    <w:p w:rsidR="00EA1126" w:rsidRPr="00325BE3" w:rsidRDefault="00EA1126" w:rsidP="00573DE3">
      <w:pPr>
        <w:pStyle w:val="Guidance"/>
        <w:rPr>
          <w:lang w:eastAsia="zh-CN"/>
        </w:rPr>
      </w:pPr>
    </w:p>
    <w:p w:rsidR="000C10A9" w:rsidRPr="007E346D" w:rsidRDefault="00803367" w:rsidP="000C10A9">
      <w:pPr>
        <w:pStyle w:val="10"/>
      </w:pPr>
      <w:bookmarkStart w:id="852" w:name="_Toc18916181"/>
      <w:bookmarkStart w:id="853" w:name="_Toc97737230"/>
      <w:r>
        <w:rPr>
          <w:rFonts w:hint="eastAsia"/>
          <w:lang w:eastAsia="zh-CN"/>
        </w:rPr>
        <w:t>7</w:t>
      </w:r>
      <w:r w:rsidR="000C10A9" w:rsidRPr="007E346D">
        <w:tab/>
        <w:t>Radiated characteristics</w:t>
      </w:r>
      <w:bookmarkEnd w:id="852"/>
      <w:bookmarkEnd w:id="853"/>
    </w:p>
    <w:p w:rsidR="00774CAC" w:rsidRDefault="00803367" w:rsidP="00774CAC">
      <w:pPr>
        <w:pStyle w:val="2"/>
        <w:rPr>
          <w:lang w:eastAsia="zh-CN"/>
        </w:rPr>
      </w:pPr>
      <w:bookmarkStart w:id="854" w:name="_Toc97737231"/>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854"/>
    </w:p>
    <w:p w:rsidR="00774CAC" w:rsidRDefault="00803367" w:rsidP="00774CAC">
      <w:pPr>
        <w:pStyle w:val="2"/>
        <w:rPr>
          <w:lang w:eastAsia="zh-CN"/>
        </w:rPr>
      </w:pPr>
      <w:bookmarkStart w:id="855" w:name="_Toc97737232"/>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855"/>
    </w:p>
    <w:p w:rsidR="00D13C5E" w:rsidRPr="00D13C5E" w:rsidRDefault="00D13C5E" w:rsidP="00D13C5E">
      <w:pPr>
        <w:pStyle w:val="30"/>
        <w:rPr>
          <w:lang w:eastAsia="zh-CN"/>
        </w:rPr>
      </w:pPr>
      <w:bookmarkStart w:id="856" w:name="_Toc97737233"/>
      <w:r>
        <w:rPr>
          <w:rFonts w:hint="eastAsia"/>
          <w:lang w:eastAsia="zh-CN"/>
        </w:rPr>
        <w:t>7</w:t>
      </w:r>
      <w:r>
        <w:t>.2.1</w:t>
      </w:r>
      <w:r w:rsidRPr="0031418B">
        <w:tab/>
      </w:r>
      <w:r>
        <w:t>General</w:t>
      </w:r>
      <w:bookmarkEnd w:id="856"/>
    </w:p>
    <w:p w:rsidR="00D13C5E" w:rsidRPr="00F95B02" w:rsidRDefault="00D13C5E" w:rsidP="00D13C5E">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xxx</w:t>
      </w:r>
      <w:r w:rsidRPr="00F95B02">
        <w:rPr>
          <w:rFonts w:cs="v5.0.0"/>
          <w:snapToGrid w:val="0"/>
          <w:lang w:eastAsia="zh-CN"/>
        </w:rPr>
        <w:t>-2 [</w:t>
      </w:r>
      <w:r>
        <w:rPr>
          <w:rFonts w:cs="v5.0.0"/>
          <w:snapToGrid w:val="0"/>
          <w:lang w:eastAsia="zh-CN"/>
        </w:rPr>
        <w:t>xx</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rsidR="00D13C5E" w:rsidRPr="00F95B02" w:rsidRDefault="00D13C5E" w:rsidP="00D13C5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rsidR="00D13C5E" w:rsidRPr="00F95B02" w:rsidRDefault="00D13C5E" w:rsidP="00D13C5E">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xxx</w:t>
      </w:r>
      <w:r w:rsidRPr="00F95B02">
        <w:t xml:space="preserve">-2 </w:t>
      </w:r>
      <w:r>
        <w:rPr>
          <w:lang w:eastAsia="en-GB"/>
        </w:rPr>
        <w:t>[xx</w:t>
      </w:r>
      <w:r w:rsidRPr="00F95B02">
        <w:rPr>
          <w:lang w:eastAsia="en-GB"/>
        </w:rPr>
        <w:t>].</w:t>
      </w:r>
    </w:p>
    <w:p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D13C5E" w:rsidRDefault="00D13C5E" w:rsidP="00D13C5E">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p>
    <w:p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p>
    <w:p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p>
    <w:p w:rsidR="00D13C5E" w:rsidRPr="00F95B02" w:rsidRDefault="00D13C5E" w:rsidP="00D13C5E">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rsidR="00D13C5E" w:rsidRPr="00F95B02" w:rsidRDefault="00D13C5E" w:rsidP="00D13C5E">
      <w:pPr>
        <w:pStyle w:val="TH"/>
      </w:pPr>
      <w:r>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tblPr>
      <w:tblGrid>
        <w:gridCol w:w="2150"/>
        <w:gridCol w:w="2378"/>
        <w:gridCol w:w="2410"/>
      </w:tblGrid>
      <w:tr w:rsidR="00D13C5E" w:rsidRPr="00F95B02"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H"/>
            </w:pPr>
            <w:r w:rsidRPr="00F95B02">
              <w:t>P</w:t>
            </w:r>
            <w:r>
              <w:rPr>
                <w:vertAlign w:val="subscript"/>
              </w:rPr>
              <w:t>rated,out</w:t>
            </w:r>
            <w:r w:rsidRPr="00F95B02">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rsidR="00D13C5E" w:rsidRPr="00F95B02" w:rsidRDefault="00D13C5E" w:rsidP="000E6A6E">
            <w:pPr>
              <w:pStyle w:val="TAH"/>
            </w:pPr>
            <w:r w:rsidRPr="00F95B02">
              <w:t>P</w:t>
            </w:r>
            <w:r>
              <w:rPr>
                <w:vertAlign w:val="subscript"/>
              </w:rPr>
              <w:t>rated,out,EIRP</w:t>
            </w:r>
          </w:p>
        </w:tc>
      </w:tr>
      <w:tr w:rsidR="00D13C5E" w:rsidRPr="00F95B02"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C"/>
            </w:pPr>
            <w:r w:rsidRPr="00F95B02">
              <w:t>(note</w:t>
            </w:r>
            <w:r w:rsidR="00F57FA0">
              <w:t xml:space="preserve"> </w:t>
            </w:r>
            <w:r>
              <w:t>1</w:t>
            </w:r>
            <w:r w:rsidRPr="00F95B02">
              <w:t>)</w:t>
            </w:r>
          </w:p>
        </w:tc>
        <w:tc>
          <w:tcPr>
            <w:tcW w:w="2410" w:type="dxa"/>
            <w:tcBorders>
              <w:top w:val="single" w:sz="6" w:space="0" w:color="000000"/>
              <w:left w:val="single" w:sz="6" w:space="0" w:color="000000"/>
              <w:bottom w:val="single" w:sz="6" w:space="0" w:color="000000"/>
              <w:right w:val="single" w:sz="6" w:space="0" w:color="000000"/>
            </w:tcBorders>
          </w:tcPr>
          <w:p w:rsidR="00D13C5E" w:rsidRPr="00F95B02" w:rsidRDefault="00D13C5E" w:rsidP="000E6A6E">
            <w:pPr>
              <w:pStyle w:val="TAC"/>
            </w:pPr>
            <w:r w:rsidRPr="00F95B02">
              <w:t>(note</w:t>
            </w:r>
            <w:r>
              <w:t xml:space="preserve"> 2</w:t>
            </w:r>
            <w:r w:rsidRPr="00F95B02">
              <w:t>)</w:t>
            </w:r>
          </w:p>
        </w:tc>
      </w:tr>
      <w:tr w:rsidR="00D13C5E" w:rsidRPr="00F95B02"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Pr="00F95B02" w:rsidRDefault="00D13C5E" w:rsidP="000E6A6E">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rsidR="00D13C5E" w:rsidRPr="00F95B02" w:rsidRDefault="00D13C5E" w:rsidP="000E6A6E">
            <w:pPr>
              <w:pStyle w:val="TAC"/>
            </w:pPr>
            <w:r w:rsidRPr="00F95B02">
              <w:rPr>
                <w:rFonts w:hint="eastAsia"/>
              </w:rPr>
              <w:t>≤</w:t>
            </w:r>
            <w:r>
              <w:t xml:space="preserve"> + 55 + X </w:t>
            </w:r>
            <w:r w:rsidRPr="00F95B02">
              <w:t>dBm</w:t>
            </w:r>
            <w:r>
              <w:t>, Note 3</w:t>
            </w:r>
          </w:p>
        </w:tc>
      </w:tr>
      <w:tr w:rsidR="00D13C5E" w:rsidRPr="00F95B02"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13C5E" w:rsidRDefault="00D13C5E" w:rsidP="000E6A6E">
            <w:pPr>
              <w:pStyle w:val="TAN"/>
            </w:pPr>
            <w:r w:rsidRPr="00F95B02">
              <w:t>NOTE</w:t>
            </w:r>
            <w:r>
              <w:t>1</w:t>
            </w:r>
            <w:r w:rsidRPr="00F95B02">
              <w:t>:</w:t>
            </w:r>
            <w:r w:rsidRPr="00F95B02">
              <w:tab/>
              <w:t xml:space="preserve">There is no upper limit for the </w:t>
            </w:r>
            <w:r w:rsidRPr="00F95B02">
              <w:rPr>
                <w:bCs/>
              </w:rPr>
              <w:t>P</w:t>
            </w:r>
            <w:r>
              <w:rPr>
                <w:bCs/>
                <w:vertAlign w:val="subscript"/>
              </w:rPr>
              <w:t>rated,out</w:t>
            </w:r>
            <w:r w:rsidRPr="00F95B02">
              <w:rPr>
                <w:bCs/>
                <w:vertAlign w:val="subscript"/>
              </w:rPr>
              <w:t>,TRP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rsidR="00D13C5E" w:rsidRDefault="00D13C5E" w:rsidP="000E6A6E">
            <w:pPr>
              <w:pStyle w:val="TAN"/>
            </w:pPr>
            <w:r w:rsidRPr="00F95B02">
              <w:t>NOTE</w:t>
            </w:r>
            <w:r>
              <w:t>2</w:t>
            </w:r>
            <w:r w:rsidRPr="00F95B02">
              <w:t>:</w:t>
            </w:r>
            <w:r w:rsidRPr="00F95B02">
              <w:tab/>
              <w:t xml:space="preserve">There is no upper limit for the </w:t>
            </w:r>
            <w:r w:rsidRPr="00F95B02">
              <w:rPr>
                <w:bCs/>
              </w:rPr>
              <w:t>P</w:t>
            </w:r>
            <w:r>
              <w:rPr>
                <w:bCs/>
                <w:vertAlign w:val="subscript"/>
              </w:rPr>
              <w:t>rated,out,E</w:t>
            </w:r>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rsidR="00D13C5E" w:rsidRPr="00F95B02" w:rsidRDefault="00D13C5E" w:rsidP="000E6A6E">
            <w:pPr>
              <w:pStyle w:val="TAN"/>
            </w:pPr>
            <w:r>
              <w:t>NOTE3:    X = [10*log (ceil (</w:t>
            </w:r>
            <w:r w:rsidR="00D80EA8" w:rsidRPr="00D80EA8">
              <w:rPr>
                <w:i/>
              </w:rPr>
              <w:t>passband</w:t>
            </w:r>
            <w:r>
              <w:t xml:space="preserve"> bandwidth/10</w:t>
            </w:r>
            <w:r w:rsidRPr="00ED3FA3">
              <w:t>0MHz)</w:t>
            </w:r>
            <w:r>
              <w:t>)]</w:t>
            </w:r>
          </w:p>
        </w:tc>
      </w:tr>
    </w:tbl>
    <w:p w:rsidR="00D13C5E" w:rsidRPr="00091FAD" w:rsidRDefault="00D13C5E" w:rsidP="00D13C5E">
      <w:pPr>
        <w:rPr>
          <w:lang w:eastAsia="zh-CN"/>
        </w:rPr>
      </w:pPr>
    </w:p>
    <w:p w:rsidR="00D13C5E" w:rsidRPr="0031418B" w:rsidRDefault="00571CC9" w:rsidP="00D13C5E">
      <w:pPr>
        <w:pStyle w:val="30"/>
      </w:pPr>
      <w:bookmarkStart w:id="857" w:name="_Toc97737234"/>
      <w:r>
        <w:t>7</w:t>
      </w:r>
      <w:r w:rsidR="00D13C5E">
        <w:t>.2.2</w:t>
      </w:r>
      <w:r w:rsidR="00D13C5E" w:rsidRPr="0031418B">
        <w:tab/>
        <w:t>Minimum requirement</w:t>
      </w:r>
      <w:bookmarkEnd w:id="857"/>
    </w:p>
    <w:p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rsidR="00D13C5E" w:rsidRDefault="00D13C5E" w:rsidP="00D13C5E">
      <w:pPr>
        <w:ind w:leftChars="100" w:left="200"/>
        <w:rPr>
          <w:lang w:eastAsia="sv-SE"/>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E9751B">
        <w:rPr>
          <w:rFonts w:cs="v4.1.0"/>
          <w:i/>
        </w:rPr>
        <w:t>rated output power</w:t>
      </w:r>
      <w:r>
        <w:rPr>
          <w:rFonts w:cs="v4.1.0"/>
        </w:rPr>
        <w:t xml:space="preserve"> (</w:t>
      </w:r>
      <w:r>
        <w:rPr>
          <w:lang w:eastAsia="sv-SE"/>
        </w:rPr>
        <w:t>P</w:t>
      </w:r>
      <w:r>
        <w:rPr>
          <w:vertAlign w:val="subscript"/>
          <w:lang w:eastAsia="sv-SE"/>
        </w:rPr>
        <w:t>rated,in</w:t>
      </w:r>
      <w:r w:rsidRPr="00E9751B">
        <w:rPr>
          <w:lang w:eastAsia="sv-SE"/>
        </w:rPr>
        <w:t>)</w:t>
      </w:r>
    </w:p>
    <w:p w:rsidR="00D13C5E" w:rsidRPr="0031418B" w:rsidRDefault="00D13C5E" w:rsidP="00D13C5E">
      <w:pPr>
        <w:rPr>
          <w:rFonts w:cs="v4.1.0"/>
        </w:rPr>
      </w:pPr>
      <w:r>
        <w:rPr>
          <w:rFonts w:cs="v4.1.0" w:hint="eastAsia"/>
        </w:rPr>
        <w:t>U</w:t>
      </w:r>
      <w:r>
        <w:rPr>
          <w:rFonts w:cs="v4.1.0"/>
        </w:rPr>
        <w:t>p to:</w:t>
      </w:r>
    </w:p>
    <w:p w:rsidR="00D13C5E" w:rsidRPr="0031418B" w:rsidRDefault="00D13C5E" w:rsidP="00D13C5E">
      <w:pPr>
        <w:ind w:leftChars="100" w:left="200"/>
        <w:rPr>
          <w:rFonts w:cs="v4.1.0"/>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w:t>
      </w:r>
      <w:r>
        <w:rPr>
          <w:lang w:eastAsia="sv-SE"/>
        </w:rPr>
        <w:t>P</w:t>
      </w:r>
      <w:r>
        <w:rPr>
          <w:vertAlign w:val="subscript"/>
          <w:lang w:eastAsia="sv-SE"/>
        </w:rPr>
        <w:t>rated,in</w:t>
      </w:r>
      <w:r w:rsidRPr="002D1D7D">
        <w:rPr>
          <w:lang w:eastAsia="sv-SE"/>
        </w:rPr>
        <w:t>)</w:t>
      </w:r>
      <w:r>
        <w:rPr>
          <w:rFonts w:cs="v4.1.0"/>
        </w:rPr>
        <w:t xml:space="preserve"> plus 10dB</w:t>
      </w:r>
    </w:p>
    <w:p w:rsidR="00D13C5E" w:rsidRPr="00F95B02" w:rsidRDefault="00D13C5E" w:rsidP="00D13C5E">
      <w:r w:rsidRPr="00F95B02">
        <w:t xml:space="preserve">In normal conditions, </w:t>
      </w:r>
      <w:r>
        <w:t xml:space="preserve">the measured output power, </w:t>
      </w:r>
      <w:r w:rsidRPr="00F95B02">
        <w:t>P</w:t>
      </w:r>
      <w:r>
        <w:rPr>
          <w:vertAlign w:val="subscript"/>
        </w:rPr>
        <w:t>max,out,EIRP</w:t>
      </w:r>
      <w:r w:rsidRPr="00F95B02">
        <w:t xml:space="preserve"> shall remain within +2 dB and -2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rsidR="00D13C5E" w:rsidRDefault="00D13C5E" w:rsidP="00D13C5E">
      <w:r w:rsidRPr="00F95B02">
        <w:t xml:space="preserve">In extreme conditions, </w:t>
      </w:r>
      <w:r>
        <w:t xml:space="preserve">the measured output power, </w:t>
      </w:r>
      <w:r w:rsidRPr="00F95B02">
        <w:t>P</w:t>
      </w:r>
      <w:r>
        <w:rPr>
          <w:vertAlign w:val="subscript"/>
        </w:rPr>
        <w:t>max,out,,EIRP</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rsidR="00D13C5E" w:rsidRPr="00F02857" w:rsidRDefault="00D13C5E" w:rsidP="00D13C5E">
      <w:r w:rsidRPr="00F95B02">
        <w:t xml:space="preserve">In normal conditions, the </w:t>
      </w:r>
      <w:r>
        <w:rPr>
          <w:i/>
        </w:rPr>
        <w:t>repeater</w:t>
      </w:r>
      <w:r w:rsidRPr="00F95B02">
        <w:rPr>
          <w:i/>
        </w:rPr>
        <w:t xml:space="preserve"> type 2-O</w:t>
      </w:r>
      <w:r w:rsidRPr="00F95B02">
        <w:t xml:space="preserve"> </w:t>
      </w:r>
      <w:r w:rsidRPr="00F95B02">
        <w:rPr>
          <w:i/>
        </w:rPr>
        <w:t>maximum TRP output power</w:t>
      </w:r>
      <w:r w:rsidRPr="00F95B02">
        <w:t>, P</w:t>
      </w:r>
      <w:r w:rsidRPr="00F95B02">
        <w:rPr>
          <w:vertAlign w:val="subscript"/>
        </w:rPr>
        <w:t>max,</w:t>
      </w:r>
      <w:r>
        <w:rPr>
          <w:vertAlign w:val="subscript"/>
        </w:rPr>
        <w:t>out</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Pr>
          <w:vertAlign w:val="subscript"/>
        </w:rPr>
        <w:t>rated,out</w:t>
      </w:r>
      <w:r w:rsidRPr="00F95B02">
        <w:rPr>
          <w:vertAlign w:val="subscript"/>
        </w:rPr>
        <w:t>,TRP</w:t>
      </w:r>
      <w:r w:rsidRPr="00F95B02">
        <w:t>, as declared by the manufacturer.</w:t>
      </w:r>
    </w:p>
    <w:p w:rsidR="00774CAC" w:rsidRDefault="00803367" w:rsidP="00774CAC">
      <w:pPr>
        <w:pStyle w:val="2"/>
        <w:rPr>
          <w:lang w:eastAsia="zh-CN"/>
        </w:rPr>
      </w:pPr>
      <w:bookmarkStart w:id="858" w:name="_Toc97737235"/>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858"/>
    </w:p>
    <w:p w:rsidR="00066B70" w:rsidRDefault="00066B70" w:rsidP="00066B70">
      <w:pPr>
        <w:pStyle w:val="30"/>
      </w:pPr>
      <w:bookmarkStart w:id="859" w:name="_Toc97737236"/>
      <w:r>
        <w:rPr>
          <w:lang w:val="en-US"/>
        </w:rPr>
        <w:t xml:space="preserve">7.3.1 </w:t>
      </w:r>
      <w:r>
        <w:rPr>
          <w:lang w:val="en-US"/>
        </w:rPr>
        <w:tab/>
        <w:t>General</w:t>
      </w:r>
      <w:bookmarkEnd w:id="859"/>
    </w:p>
    <w:p w:rsidR="00066B70" w:rsidRPr="00571CC9" w:rsidRDefault="0026478B" w:rsidP="00066B70">
      <w:r w:rsidRPr="0026478B">
        <w:t>Frequency stability is the ability to maintain the same frequency on the output signal with respect to the input signal.</w:t>
      </w:r>
    </w:p>
    <w:p w:rsidR="00066B70" w:rsidRDefault="00066B70" w:rsidP="00066B70">
      <w:pPr>
        <w:pStyle w:val="30"/>
      </w:pPr>
      <w:bookmarkStart w:id="860" w:name="_Toc97737237"/>
      <w:r>
        <w:t>7.3</w:t>
      </w:r>
      <w:r w:rsidRPr="0031418B">
        <w:t>.</w:t>
      </w:r>
      <w:r>
        <w:t>2</w:t>
      </w:r>
      <w:r w:rsidRPr="0031418B">
        <w:tab/>
        <w:t>Minimum requirement</w:t>
      </w:r>
      <w:bookmarkEnd w:id="860"/>
    </w:p>
    <w:p w:rsidR="00066B70" w:rsidRPr="00255A4C" w:rsidRDefault="00066B70" w:rsidP="00066B70">
      <w:pPr>
        <w:rPr>
          <w:lang w:val="en-US"/>
        </w:rPr>
      </w:pPr>
      <w:r w:rsidRPr="00AF00AB">
        <w:rPr>
          <w:lang w:val="en-US"/>
        </w:rPr>
        <w:t>The frequency deviation of the output signal with respect to the input signal shall be no more than ±0,01 PPM.</w:t>
      </w:r>
    </w:p>
    <w:p w:rsidR="00774CAC" w:rsidRDefault="00803367" w:rsidP="00774CAC">
      <w:pPr>
        <w:pStyle w:val="2"/>
        <w:rPr>
          <w:lang w:eastAsia="zh-CN"/>
        </w:rPr>
      </w:pPr>
      <w:bookmarkStart w:id="861" w:name="_Toc97737238"/>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861"/>
    </w:p>
    <w:p w:rsidR="00066B70" w:rsidRDefault="00066B70" w:rsidP="00066B70">
      <w:pPr>
        <w:pStyle w:val="30"/>
      </w:pPr>
      <w:bookmarkStart w:id="862" w:name="_Toc97737239"/>
      <w:r>
        <w:t>7.4.1 General</w:t>
      </w:r>
      <w:bookmarkEnd w:id="862"/>
    </w:p>
    <w:p w:rsidR="00066B70" w:rsidRPr="00255A4C" w:rsidRDefault="00066B70" w:rsidP="00066B70">
      <w:pPr>
        <w:rPr>
          <w:lang w:val="en-US" w:eastAsia="zh-CN"/>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rsidR="00066B70" w:rsidRDefault="00066B70" w:rsidP="00066B70">
      <w:pPr>
        <w:pStyle w:val="30"/>
      </w:pPr>
      <w:bookmarkStart w:id="863" w:name="_Toc97737240"/>
      <w:r>
        <w:rPr>
          <w:lang w:val="en-US"/>
        </w:rPr>
        <w:t>7.4.2 Minimum requirement</w:t>
      </w:r>
      <w:bookmarkEnd w:id="863"/>
    </w:p>
    <w:p w:rsidR="00066B70" w:rsidRPr="00255A4C" w:rsidRDefault="00066B70" w:rsidP="00066B70">
      <w:pPr>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rsidR="00066B70" w:rsidRPr="00255A4C" w:rsidRDefault="00066B70" w:rsidP="00066B70">
      <w:pPr>
        <w:rPr>
          <w:lang w:val="en-US"/>
        </w:rPr>
      </w:pPr>
      <w:r w:rsidRPr="00AF00AB">
        <w:rPr>
          <w:lang w:val="en-US"/>
        </w:rPr>
        <w:t>In the intended application of the repeater, the out of band gain is less than lowest expected the coupling loss to the nearest source of emissions.</w:t>
      </w:r>
    </w:p>
    <w:p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tblPr>
      <w:tblGrid>
        <w:gridCol w:w="5390"/>
        <w:gridCol w:w="1260"/>
      </w:tblGrid>
      <w:tr w:rsidR="00066B70"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6B70" w:rsidRPr="00255A4C" w:rsidRDefault="00066B70" w:rsidP="0043494A">
            <w:pPr>
              <w:pStyle w:val="TAH"/>
              <w:rPr>
                <w:rFonts w:eastAsia="宋体"/>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B70" w:rsidRDefault="00066B70" w:rsidP="0043494A">
            <w:pPr>
              <w:pStyle w:val="TAH"/>
            </w:pPr>
            <w:r>
              <w:t>Maximum gain</w:t>
            </w:r>
          </w:p>
        </w:tc>
      </w:tr>
      <w:tr w:rsidR="00066B70"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066B70" w:rsidRDefault="00066B70" w:rsidP="0043494A">
            <w:pPr>
              <w:pStyle w:val="TAC"/>
            </w:pPr>
            <w:r>
              <w:t>68 dB</w:t>
            </w:r>
          </w:p>
        </w:tc>
      </w:tr>
      <w:tr w:rsidR="00066B70"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066B70" w:rsidRDefault="00066B70" w:rsidP="0043494A">
            <w:pPr>
              <w:pStyle w:val="TAC"/>
            </w:pPr>
            <w:r>
              <w:t>55 dB</w:t>
            </w:r>
          </w:p>
        </w:tc>
      </w:tr>
      <w:tr w:rsidR="00066B70"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066B70" w:rsidRDefault="00066B70" w:rsidP="0043494A">
            <w:pPr>
              <w:pStyle w:val="TAC"/>
            </w:pPr>
            <w:r>
              <w:t>35 dB</w:t>
            </w:r>
          </w:p>
        </w:tc>
      </w:tr>
    </w:tbl>
    <w:p w:rsidR="00774CAC" w:rsidRDefault="00803367" w:rsidP="00774CAC">
      <w:pPr>
        <w:pStyle w:val="2"/>
        <w:rPr>
          <w:lang w:eastAsia="zh-CN"/>
        </w:rPr>
      </w:pPr>
      <w:bookmarkStart w:id="864" w:name="_Toc97737241"/>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864"/>
    </w:p>
    <w:p w:rsidR="0043494A" w:rsidRPr="00991FDA" w:rsidRDefault="0043494A" w:rsidP="0043494A">
      <w:pPr>
        <w:keepNext/>
        <w:keepLines/>
        <w:spacing w:before="120"/>
        <w:ind w:left="1134" w:hanging="1134"/>
        <w:outlineLvl w:val="2"/>
        <w:rPr>
          <w:rFonts w:ascii="Arial" w:hAnsi="Arial"/>
          <w:sz w:val="28"/>
          <w:lang w:eastAsia="en-GB"/>
        </w:rPr>
      </w:pPr>
      <w:bookmarkStart w:id="865" w:name="_Toc45893649"/>
      <w:bookmarkStart w:id="866" w:name="_Toc44712336"/>
      <w:bookmarkStart w:id="867" w:name="_Toc37267733"/>
      <w:bookmarkStart w:id="868" w:name="_Toc37260345"/>
      <w:bookmarkStart w:id="869" w:name="_Toc36817423"/>
      <w:bookmarkStart w:id="870" w:name="_Toc29811871"/>
      <w:bookmarkStart w:id="871" w:name="_Toc21127662"/>
      <w:bookmarkStart w:id="872" w:name="_Toc53185486"/>
      <w:bookmarkStart w:id="873" w:name="_Toc53185862"/>
      <w:bookmarkStart w:id="874" w:name="_Toc57820348"/>
      <w:bookmarkStart w:id="875" w:name="_Toc57821275"/>
      <w:bookmarkStart w:id="876" w:name="_Toc61183551"/>
      <w:bookmarkStart w:id="877" w:name="_Toc61183945"/>
      <w:bookmarkStart w:id="878" w:name="_Toc61184337"/>
      <w:bookmarkStart w:id="879" w:name="_Toc61184729"/>
      <w:bookmarkStart w:id="880" w:name="_Toc61185119"/>
      <w:bookmarkStart w:id="881" w:name="_Toc66386463"/>
      <w:bookmarkStart w:id="882" w:name="_Toc74583366"/>
      <w:bookmarkStart w:id="883" w:name="_Toc76542179"/>
      <w:bookmarkStart w:id="884" w:name="_Toc82450161"/>
      <w:bookmarkStart w:id="885" w:name="_Toc8245080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.1</w:t>
      </w:r>
      <w:r w:rsidRPr="00991FDA">
        <w:rPr>
          <w:rFonts w:ascii="Arial" w:hAnsi="Arial"/>
          <w:sz w:val="28"/>
          <w:lang w:eastAsia="en-GB"/>
        </w:rP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3494A" w:rsidRPr="00991FDA" w:rsidRDefault="0043494A" w:rsidP="0043494A">
      <w:pPr>
        <w:rPr>
          <w:lang w:eastAsia="en-GB"/>
        </w:rPr>
      </w:pPr>
      <w:bookmarkStart w:id="886"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rsidR="0043494A" w:rsidRPr="00CF4F73" w:rsidRDefault="0043494A" w:rsidP="0043494A">
      <w:pPr>
        <w:keepNext/>
        <w:keepLines/>
        <w:spacing w:before="60"/>
        <w:jc w:val="center"/>
        <w:rPr>
          <w:rFonts w:ascii="Arial" w:hAnsi="Arial"/>
          <w:b/>
          <w:i/>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.1-1: Maximum offset Δf</w:t>
      </w:r>
      <w:r w:rsidRPr="00991FDA">
        <w:rPr>
          <w:rFonts w:ascii="Arial" w:hAnsi="Arial"/>
          <w:b/>
          <w:vertAlign w:val="subscript"/>
          <w:lang w:eastAsia="en-GB"/>
        </w:rPr>
        <w:t>OBUE</w:t>
      </w:r>
      <w:r w:rsidRPr="00991FDA">
        <w:rPr>
          <w:rFonts w:ascii="Arial" w:hAnsi="Arial"/>
          <w:b/>
          <w:lang w:eastAsia="en-GB"/>
        </w:rPr>
        <w:t xml:space="preserve"> outside the downlink </w:t>
      </w:r>
      <w:r w:rsidRPr="00991FDA">
        <w:rPr>
          <w:rFonts w:ascii="Arial" w:hAnsi="Arial"/>
          <w:b/>
          <w:i/>
          <w:lang w:eastAsia="en-GB"/>
        </w:rPr>
        <w:t xml:space="preserve">operating band </w:t>
      </w:r>
      <w:r w:rsidRPr="00991FDA">
        <w:rPr>
          <w:rFonts w:ascii="Arial" w:hAnsi="Arial"/>
          <w:b/>
          <w:iCs/>
          <w:lang w:eastAsia="en-GB"/>
        </w:rPr>
        <w:t xml:space="preserve">for </w:t>
      </w:r>
      <w:r>
        <w:rPr>
          <w:rFonts w:ascii="Arial" w:hAnsi="Arial"/>
          <w:b/>
          <w:i/>
          <w:lang w:eastAsia="en-GB"/>
        </w:rPr>
        <w:t>repeater</w:t>
      </w:r>
      <w:r w:rsidRPr="00CF4F73">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5"/>
        <w:gridCol w:w="3801"/>
        <w:gridCol w:w="1784"/>
      </w:tblGrid>
      <w:tr w:rsidR="0043494A" w:rsidRPr="00991FDA"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886"/>
    </w:tbl>
    <w:p w:rsidR="0043494A" w:rsidRPr="00991FDA" w:rsidRDefault="0043494A" w:rsidP="0043494A">
      <w:pPr>
        <w:rPr>
          <w:lang w:eastAsia="en-GB"/>
        </w:rPr>
      </w:pPr>
    </w:p>
    <w:p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rsidR="0043494A" w:rsidRPr="00991FDA" w:rsidRDefault="0043494A" w:rsidP="0043494A">
      <w:pPr>
        <w:keepNext/>
        <w:keepLines/>
        <w:spacing w:before="120"/>
        <w:ind w:left="1134" w:hanging="1134"/>
        <w:outlineLvl w:val="2"/>
        <w:rPr>
          <w:rFonts w:ascii="Arial" w:hAnsi="Arial"/>
          <w:sz w:val="28"/>
          <w:lang w:eastAsia="en-GB"/>
        </w:rPr>
      </w:pPr>
      <w:bookmarkStart w:id="887" w:name="_Toc45893653"/>
      <w:bookmarkStart w:id="888" w:name="_Toc44712340"/>
      <w:bookmarkStart w:id="889" w:name="_Toc37267737"/>
      <w:bookmarkStart w:id="890" w:name="_Toc37260349"/>
      <w:bookmarkStart w:id="891" w:name="_Toc36817427"/>
      <w:bookmarkStart w:id="892" w:name="_Toc29811875"/>
      <w:bookmarkStart w:id="893" w:name="_Toc21127666"/>
      <w:bookmarkStart w:id="894" w:name="_Toc53185491"/>
      <w:bookmarkStart w:id="895" w:name="_Toc53185867"/>
      <w:bookmarkStart w:id="896" w:name="_Toc57820353"/>
      <w:bookmarkStart w:id="897" w:name="_Toc57821280"/>
      <w:bookmarkStart w:id="898" w:name="_Toc61183556"/>
      <w:bookmarkStart w:id="899" w:name="_Toc61183950"/>
      <w:bookmarkStart w:id="900" w:name="_Toc61184342"/>
      <w:bookmarkStart w:id="901" w:name="_Toc61184734"/>
      <w:bookmarkStart w:id="902" w:name="_Toc61185124"/>
      <w:bookmarkStart w:id="903" w:name="_Toc66386468"/>
      <w:bookmarkStart w:id="904" w:name="_Toc74583371"/>
      <w:bookmarkStart w:id="905" w:name="_Toc76542184"/>
      <w:bookmarkStart w:id="906" w:name="_Toc82450166"/>
      <w:bookmarkStart w:id="907" w:name="_Toc82450814"/>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2</w:t>
      </w:r>
      <w:r w:rsidRPr="00991FDA">
        <w:rPr>
          <w:rFonts w:ascii="Arial" w:hAnsi="Arial"/>
          <w:sz w:val="28"/>
          <w:lang w:eastAsia="en-GB"/>
        </w:rPr>
        <w:tab/>
        <w:t>OTA Adjacent Channel Leakage Power Ratio (ACLR)</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43494A" w:rsidRPr="00991FDA" w:rsidRDefault="0043494A" w:rsidP="0043494A">
      <w:pPr>
        <w:keepNext/>
        <w:keepLines/>
        <w:spacing w:before="120"/>
        <w:ind w:left="1418" w:hanging="1418"/>
        <w:outlineLvl w:val="3"/>
        <w:rPr>
          <w:rFonts w:ascii="Arial" w:hAnsi="Arial"/>
          <w:sz w:val="24"/>
          <w:lang w:eastAsia="en-GB"/>
        </w:rPr>
      </w:pPr>
      <w:bookmarkStart w:id="908" w:name="_Toc45893654"/>
      <w:bookmarkStart w:id="909" w:name="_Toc44712341"/>
      <w:bookmarkStart w:id="910" w:name="_Toc37267738"/>
      <w:bookmarkStart w:id="911" w:name="_Toc37260350"/>
      <w:bookmarkStart w:id="912" w:name="_Toc36817428"/>
      <w:bookmarkStart w:id="913" w:name="_Toc29811876"/>
      <w:bookmarkStart w:id="914" w:name="_Toc21127667"/>
      <w:bookmarkStart w:id="915" w:name="_Toc53185492"/>
      <w:bookmarkStart w:id="916" w:name="_Toc53185868"/>
      <w:bookmarkStart w:id="917" w:name="_Toc57820354"/>
      <w:bookmarkStart w:id="918" w:name="_Toc57821281"/>
      <w:bookmarkStart w:id="919" w:name="_Toc61183557"/>
      <w:bookmarkStart w:id="920" w:name="_Toc61183951"/>
      <w:bookmarkStart w:id="921" w:name="_Toc61184343"/>
      <w:bookmarkStart w:id="922" w:name="_Toc61184735"/>
      <w:bookmarkStart w:id="923" w:name="_Toc61185125"/>
      <w:bookmarkStart w:id="924" w:name="_Toc66386469"/>
      <w:bookmarkStart w:id="925" w:name="_Toc74583372"/>
      <w:bookmarkStart w:id="926" w:name="_Toc76542185"/>
      <w:bookmarkStart w:id="927" w:name="_Toc82450167"/>
      <w:bookmarkStart w:id="928" w:name="_Toc8245081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.1</w:t>
      </w:r>
      <w:r w:rsidRPr="00991FDA">
        <w:rPr>
          <w:rFonts w:ascii="Arial" w:hAnsi="Arial"/>
          <w:sz w:val="24"/>
          <w:lang w:eastAsia="en-GB"/>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3494A" w:rsidRPr="00991FDA" w:rsidRDefault="0043494A" w:rsidP="0043494A">
      <w:pPr>
        <w:rPr>
          <w:lang w:eastAsia="en-GB"/>
        </w:rPr>
      </w:pPr>
      <w:bookmarkStart w:id="929" w:name="_Hlk47639108"/>
      <w:r w:rsidRPr="00991FDA">
        <w:rPr>
          <w:lang w:eastAsia="en-GB"/>
        </w:rPr>
        <w:t xml:space="preserve">OTA Adjacent Channel Leakage power Ratio (ACLR) is the ratio of the filtered mean power centred on the assigned channel frequency </w:t>
      </w:r>
      <w:bookmarkEnd w:id="929"/>
      <w:r w:rsidRPr="00991FDA">
        <w:rPr>
          <w:lang w:eastAsia="en-GB"/>
        </w:rPr>
        <w:t>to the filtered mean power centred on an adjacent channel frequency. The measured power is TRP.</w:t>
      </w:r>
    </w:p>
    <w:p w:rsidR="0043494A" w:rsidRPr="00991FDA" w:rsidRDefault="0043494A" w:rsidP="0043494A">
      <w:pPr>
        <w:rPr>
          <w:lang w:eastAsia="en-GB"/>
        </w:rPr>
      </w:pPr>
      <w:r w:rsidRPr="00991FDA">
        <w:rPr>
          <w:lang w:eastAsia="en-GB"/>
        </w:rPr>
        <w:t xml:space="preserve">The requirement </w:t>
      </w:r>
      <w:r w:rsidRPr="00991FDA">
        <w:rPr>
          <w:rFonts w:eastAsia="宋体"/>
          <w:lang w:val="en-US" w:eastAsia="zh-CN"/>
        </w:rPr>
        <w:t xml:space="preserve">shall be applied </w:t>
      </w:r>
      <w:r w:rsidRPr="00991FDA">
        <w:rPr>
          <w:lang w:eastAsia="en-GB"/>
        </w:rPr>
        <w:t xml:space="preserve">per RIB during the </w:t>
      </w:r>
      <w:r w:rsidRPr="00991FDA">
        <w:rPr>
          <w:i/>
          <w:lang w:eastAsia="en-GB"/>
        </w:rPr>
        <w:t>transmitter ON period</w:t>
      </w:r>
      <w:r w:rsidRPr="00991FDA">
        <w:rPr>
          <w:lang w:eastAsia="en-GB"/>
        </w:rPr>
        <w:t>.</w:t>
      </w:r>
    </w:p>
    <w:p w:rsidR="0043494A" w:rsidRPr="00991FDA" w:rsidRDefault="0043494A" w:rsidP="0043494A">
      <w:pPr>
        <w:keepNext/>
        <w:keepLines/>
        <w:spacing w:before="120"/>
        <w:ind w:left="1418" w:hanging="1418"/>
        <w:outlineLvl w:val="3"/>
        <w:rPr>
          <w:rFonts w:ascii="Arial" w:hAnsi="Arial"/>
          <w:sz w:val="24"/>
          <w:lang w:eastAsia="en-GB"/>
        </w:rPr>
      </w:pPr>
      <w:bookmarkStart w:id="930" w:name="_Toc45893656"/>
      <w:bookmarkStart w:id="931" w:name="_Toc44712343"/>
      <w:bookmarkStart w:id="932" w:name="_Toc37267740"/>
      <w:bookmarkStart w:id="933" w:name="_Toc37260352"/>
      <w:bookmarkStart w:id="934" w:name="_Toc36817430"/>
      <w:bookmarkStart w:id="935" w:name="_Toc29811878"/>
      <w:bookmarkStart w:id="936" w:name="_Toc21127669"/>
      <w:bookmarkStart w:id="937" w:name="_Toc53185494"/>
      <w:bookmarkStart w:id="938" w:name="_Toc53185870"/>
      <w:bookmarkStart w:id="939" w:name="_Toc57820356"/>
      <w:bookmarkStart w:id="940" w:name="_Toc57821283"/>
      <w:bookmarkStart w:id="941" w:name="_Toc61183559"/>
      <w:bookmarkStart w:id="942" w:name="_Toc61183953"/>
      <w:bookmarkStart w:id="943" w:name="_Toc61184345"/>
      <w:bookmarkStart w:id="944" w:name="_Toc61184737"/>
      <w:bookmarkStart w:id="945" w:name="_Toc61185127"/>
      <w:bookmarkStart w:id="946" w:name="_Toc66386471"/>
      <w:bookmarkStart w:id="947" w:name="_Toc74583374"/>
      <w:bookmarkStart w:id="948" w:name="_Toc76542187"/>
      <w:bookmarkStart w:id="949" w:name="_Toc82450169"/>
      <w:bookmarkStart w:id="950" w:name="_Toc8245081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bookmarkEnd w:id="930"/>
      <w:bookmarkEnd w:id="931"/>
      <w:bookmarkEnd w:id="932"/>
      <w:bookmarkEnd w:id="933"/>
      <w:bookmarkEnd w:id="934"/>
      <w:bookmarkEnd w:id="935"/>
      <w:bookmarkEnd w:id="936"/>
      <w:r>
        <w:rPr>
          <w:rFonts w:ascii="Arial" w:hAnsi="Arial"/>
          <w:i/>
          <w:sz w:val="24"/>
          <w:lang w:eastAsia="en-GB"/>
        </w:rPr>
        <w:t>repeater</w:t>
      </w:r>
      <w:r w:rsidRPr="00991FDA">
        <w:rPr>
          <w:rFonts w:ascii="Arial" w:hAnsi="Arial"/>
          <w:i/>
          <w:sz w:val="24"/>
          <w:lang w:eastAsia="en-GB"/>
        </w:rPr>
        <w:t xml:space="preserve"> type 2-O</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3494A" w:rsidRDefault="0043494A" w:rsidP="0043494A">
      <w:pPr>
        <w:rPr>
          <w:lang w:eastAsia="en-GB"/>
        </w:rPr>
      </w:pPr>
      <w:bookmarkStart w:id="951"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951"/>
    <w:p w:rsidR="0043494A" w:rsidRPr="00991FDA" w:rsidRDefault="0043494A" w:rsidP="0043494A">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宋体"/>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952" w:name="_Hlk515966152"/>
      <w:r w:rsidRPr="00991FDA">
        <w:rPr>
          <w:lang w:eastAsia="en-GB"/>
        </w:rPr>
        <w:t>whichever is less stringent, shall apply.</w:t>
      </w:r>
    </w:p>
    <w:bookmarkEnd w:id="952"/>
    <w:p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rsidR="0043494A" w:rsidRPr="00991FDA" w:rsidRDefault="0043494A" w:rsidP="0043494A">
      <w:pPr>
        <w:ind w:left="568" w:hanging="284"/>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rsidR="0043494A" w:rsidRPr="00991FDA" w:rsidRDefault="0043494A" w:rsidP="0043494A">
      <w:pPr>
        <w:ind w:left="568" w:hanging="284"/>
        <w:rPr>
          <w:lang w:eastAsia="en-GB"/>
        </w:rPr>
      </w:pPr>
      <w:r w:rsidRPr="00991FDA">
        <w:rPr>
          <w:lang w:eastAsia="en-GB"/>
        </w:rPr>
        <w:t>b)</w:t>
      </w:r>
      <w:r w:rsidRPr="00991FDA">
        <w:rPr>
          <w:lang w:eastAsia="en-GB"/>
        </w:rPr>
        <w:tab/>
        <w:t xml:space="preserve">the filtered mean power centred on a frequency channel adjacent to one of the respective </w:t>
      </w:r>
      <w:r w:rsidRPr="00991FDA">
        <w:rPr>
          <w:i/>
          <w:lang w:eastAsia="en-GB"/>
        </w:rPr>
        <w:t>sub-block</w:t>
      </w:r>
      <w:r w:rsidRPr="00991FDA">
        <w:rPr>
          <w:lang w:eastAsia="en-GB"/>
        </w:rPr>
        <w:t xml:space="preserve"> edges.</w:t>
      </w:r>
    </w:p>
    <w:p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rsidR="0043494A" w:rsidRPr="00F423B0" w:rsidRDefault="0043494A" w:rsidP="0043494A">
      <w:pPr>
        <w:rPr>
          <w:rFonts w:cs="v5.0.0"/>
          <w:lang w:eastAsia="en-GB"/>
        </w:rPr>
      </w:pPr>
      <w:bookmarkStart w:id="953"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953"/>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rsidR="0043494A" w:rsidRPr="00991FDA" w:rsidRDefault="0043494A" w:rsidP="0043494A">
      <w:pPr>
        <w:rPr>
          <w:rFonts w:eastAsia="宋体"/>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-1: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2115"/>
        <w:gridCol w:w="1824"/>
        <w:gridCol w:w="1607"/>
        <w:gridCol w:w="2844"/>
      </w:tblGrid>
      <w:tr w:rsidR="0043494A" w:rsidRPr="00991FDA"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28 (Note 3)</w:t>
            </w:r>
          </w:p>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rsidR="0043494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-1</w:t>
      </w:r>
      <w:r>
        <w:rPr>
          <w:rFonts w:ascii="Arial" w:hAnsi="Arial"/>
          <w:b/>
          <w:lang w:eastAsia="en-GB"/>
        </w:rPr>
        <w:t>a</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2115"/>
        <w:gridCol w:w="1824"/>
        <w:gridCol w:w="1607"/>
        <w:gridCol w:w="2844"/>
      </w:tblGrid>
      <w:tr w:rsidR="0043494A" w:rsidRPr="00991FDA"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rsidR="0043494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693"/>
      </w:tblGrid>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-3: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57"/>
        <w:gridCol w:w="1680"/>
        <w:gridCol w:w="1968"/>
        <w:gridCol w:w="1267"/>
        <w:gridCol w:w="2071"/>
        <w:gridCol w:w="1230"/>
      </w:tblGrid>
      <w:tr w:rsidR="0043494A" w:rsidRPr="00F57FA0"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宋体"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宋体" w:hAnsi="Arial" w:cs="Arial"/>
                <w:b/>
                <w:sz w:val="18"/>
                <w:szCs w:val="18"/>
                <w:lang w:eastAsia="zh-CN"/>
              </w:rPr>
              <w:t xml:space="preserve">of </w:t>
            </w:r>
            <w:r w:rsidRPr="00F57FA0">
              <w:rPr>
                <w:rFonts w:ascii="Arial" w:eastAsia="宋体" w:hAnsi="Arial" w:cs="Arial"/>
                <w:b/>
                <w:i/>
                <w:sz w:val="18"/>
                <w:szCs w:val="18"/>
                <w:lang w:eastAsia="zh-CN"/>
              </w:rPr>
              <w:t>lowest/highest carrier</w:t>
            </w:r>
            <w:r w:rsidRPr="00F57FA0">
              <w:rPr>
                <w:rFonts w:ascii="Arial" w:hAnsi="Arial" w:cs="Arial"/>
                <w:b/>
                <w:sz w:val="18"/>
                <w:szCs w:val="18"/>
                <w:lang w:eastAsia="zh-CN"/>
              </w:rPr>
              <w:t xml:space="preserve"> transmitted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宋体"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r w:rsidRPr="00F57FA0">
              <w:rPr>
                <w:rFonts w:ascii="Arial" w:eastAsia="宋体" w:hAnsi="Arial" w:cs="Arial"/>
                <w:b/>
                <w:i/>
                <w:sz w:val="18"/>
                <w:szCs w:val="18"/>
                <w:lang w:eastAsia="zh-CN"/>
              </w:rPr>
              <w:t>sub-block</w:t>
            </w:r>
            <w:r w:rsidRPr="00F57FA0">
              <w:rPr>
                <w:rFonts w:ascii="Arial" w:eastAsia="宋体"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494A" w:rsidRPr="00F57FA0"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rsidR="0043494A"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eastAsia="宋体"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rsidR="0043494A" w:rsidRPr="00F57FA0" w:rsidRDefault="0026478B" w:rsidP="0043494A">
            <w:pPr>
              <w:keepNext/>
              <w:keepLines/>
              <w:spacing w:after="0"/>
              <w:jc w:val="center"/>
              <w:rPr>
                <w:rFonts w:ascii="Arial" w:eastAsia="宋体"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w:t>
            </w:r>
            <w:r w:rsidRPr="00F57FA0">
              <w:rPr>
                <w:rFonts w:ascii="Arial" w:hAnsi="Arial" w:cs="Arial"/>
                <w:i/>
                <w:sz w:val="18"/>
                <w:szCs w:val="18"/>
                <w:lang w:eastAsia="zh-CN"/>
              </w:rPr>
              <w:t xml:space="preserve"> bandwidth</w:t>
            </w:r>
            <w:r w:rsidR="00EB7CC8">
              <w:rPr>
                <w:rFonts w:ascii="Arial" w:hAnsi="Arial" w:cs="Arial" w:hint="eastAsia"/>
                <w:i/>
                <w:sz w:val="18"/>
                <w:szCs w:val="18"/>
                <w:lang w:eastAsia="zh-CN"/>
              </w:rPr>
              <w:t xml:space="preserve"> </w:t>
            </w:r>
            <w:r w:rsidRPr="00F57FA0">
              <w:rPr>
                <w:rFonts w:ascii="Arial" w:hAnsi="Arial" w:cs="Arial"/>
                <w:i/>
                <w:sz w:val="18"/>
                <w:szCs w:val="18"/>
                <w:lang w:eastAsia="zh-CN"/>
              </w:rPr>
              <w:t>configuration</w:t>
            </w:r>
            <w:r w:rsidRPr="00F57FA0">
              <w:rPr>
                <w:rFonts w:ascii="Arial" w:hAnsi="Arial" w:cs="Arial"/>
                <w:sz w:val="18"/>
                <w:szCs w:val="18"/>
                <w:lang w:eastAsia="zh-CN"/>
              </w:rPr>
              <w:t xml:space="preserve"> of the assumed adjacent channel carrier.</w:t>
            </w:r>
          </w:p>
          <w:p w:rsidR="0043494A" w:rsidRPr="00F57FA0" w:rsidRDefault="0043494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w:t>
            </w:r>
            <w:r w:rsidRPr="00F57FA0">
              <w:rPr>
                <w:rFonts w:ascii="Arial" w:hAnsi="Arial" w:cs="Arial"/>
                <w:i/>
                <w:sz w:val="18"/>
                <w:szCs w:val="18"/>
                <w:lang w:eastAsia="en-GB"/>
              </w:rPr>
              <w:t xml:space="preserve"> 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rsidR="0043494A" w:rsidRPr="00F57FA0" w:rsidRDefault="0043494A"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3:</w:t>
            </w:r>
            <w:r w:rsidRPr="00F57FA0">
              <w:rPr>
                <w:rFonts w:ascii="Arial" w:eastAsia="宋体" w:hAnsi="Arial" w:cs="Arial"/>
                <w:sz w:val="18"/>
                <w:szCs w:val="18"/>
                <w:lang w:eastAsia="zh-CN"/>
              </w:rPr>
              <w:tab/>
              <w:t>Applicable to bands defined within the frequency spectrum range of 24.25 – 33.4 GHz.</w:t>
            </w:r>
          </w:p>
          <w:p w:rsidR="0043494A" w:rsidRPr="00F57FA0" w:rsidRDefault="0043494A"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4:</w:t>
            </w:r>
            <w:r w:rsidRPr="00F57FA0">
              <w:rPr>
                <w:rFonts w:ascii="Arial" w:eastAsia="宋体" w:hAnsi="Arial" w:cs="Arial"/>
                <w:sz w:val="18"/>
                <w:szCs w:val="18"/>
                <w:lang w:eastAsia="zh-CN"/>
              </w:rPr>
              <w:tab/>
              <w:t>Applicable to bands defined within the frequency spectrum range of 37 – 52.6 GHz.</w:t>
            </w:r>
          </w:p>
          <w:p w:rsidR="0043494A" w:rsidRPr="00F57FA0" w:rsidRDefault="0043494A"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5:</w:t>
            </w:r>
            <w:r w:rsidRPr="00F57FA0">
              <w:rPr>
                <w:rFonts w:ascii="Arial" w:eastAsia="宋体" w:hAnsi="Arial" w:cs="Arial"/>
                <w:sz w:val="18"/>
                <w:szCs w:val="18"/>
                <w:lang w:eastAsia="zh-CN"/>
              </w:rPr>
              <w:tab/>
              <w:t xml:space="preserve">Applicable in case the </w:t>
            </w:r>
            <w:r w:rsidRPr="00F57FA0">
              <w:rPr>
                <w:rFonts w:ascii="Arial" w:eastAsia="宋体"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宋体" w:hAnsi="Arial" w:cs="Arial"/>
                <w:sz w:val="18"/>
                <w:szCs w:val="18"/>
                <w:lang w:eastAsia="zh-CN"/>
              </w:rPr>
              <w:t xml:space="preserve"> at the other edge of the gap is ≤ 100 MHz.</w:t>
            </w:r>
          </w:p>
          <w:p w:rsidR="0043494A" w:rsidRPr="00F57FA0" w:rsidRDefault="0043494A" w:rsidP="0043494A">
            <w:pPr>
              <w:keepNext/>
              <w:keepLines/>
              <w:spacing w:after="0"/>
              <w:ind w:left="851" w:hanging="851"/>
              <w:rPr>
                <w:rFonts w:ascii="Arial" w:eastAsia="宋体" w:hAnsi="Arial" w:cs="Arial"/>
                <w:sz w:val="18"/>
                <w:szCs w:val="18"/>
                <w:lang w:eastAsia="zh-CN"/>
              </w:rPr>
            </w:pPr>
            <w:r w:rsidRPr="00F57FA0">
              <w:rPr>
                <w:rFonts w:ascii="Arial" w:eastAsia="宋体" w:hAnsi="Arial" w:cs="Arial"/>
                <w:sz w:val="18"/>
                <w:szCs w:val="18"/>
                <w:lang w:eastAsia="zh-CN"/>
              </w:rPr>
              <w:t>NOTE 6:</w:t>
            </w:r>
            <w:r w:rsidRPr="00F57FA0">
              <w:rPr>
                <w:rFonts w:ascii="Arial" w:eastAsia="宋体" w:hAnsi="Arial" w:cs="Arial"/>
                <w:sz w:val="18"/>
                <w:szCs w:val="18"/>
                <w:lang w:eastAsia="zh-CN"/>
              </w:rPr>
              <w:tab/>
              <w:t xml:space="preserve">Applicable in case the </w:t>
            </w:r>
            <w:r w:rsidRPr="00F57FA0">
              <w:rPr>
                <w:rFonts w:ascii="Arial" w:eastAsia="宋体"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宋体" w:hAnsi="Arial" w:cs="Arial"/>
                <w:sz w:val="18"/>
                <w:szCs w:val="18"/>
                <w:lang w:eastAsia="zh-CN"/>
              </w:rPr>
              <w:t xml:space="preserve"> at the other edge of the gap is &gt; 100 MHz.</w:t>
            </w:r>
          </w:p>
        </w:tc>
      </w:tr>
    </w:tbl>
    <w:p w:rsidR="0043494A" w:rsidRPr="00991FDA" w:rsidRDefault="0043494A" w:rsidP="0043494A">
      <w:pPr>
        <w:rPr>
          <w:szCs w:val="24"/>
          <w:lang w:eastAsia="en-GB"/>
        </w:rPr>
      </w:pPr>
    </w:p>
    <w:p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-4: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
        <w:gridCol w:w="1718"/>
        <w:gridCol w:w="1458"/>
        <w:gridCol w:w="2022"/>
        <w:gridCol w:w="1303"/>
        <w:gridCol w:w="2161"/>
        <w:gridCol w:w="1283"/>
        <w:gridCol w:w="30"/>
      </w:tblGrid>
      <w:tr w:rsidR="0043494A" w:rsidRPr="00F57FA0"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eastAsia="宋体"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宋体" w:hAnsi="Arial"/>
                <w:b/>
                <w:sz w:val="18"/>
                <w:szCs w:val="18"/>
                <w:lang w:eastAsia="zh-CN"/>
              </w:rPr>
              <w:t xml:space="preserve">of </w:t>
            </w:r>
            <w:r w:rsidRPr="00F57FA0">
              <w:rPr>
                <w:rFonts w:ascii="Arial" w:eastAsia="宋体" w:hAnsi="Arial"/>
                <w:b/>
                <w:i/>
                <w:sz w:val="18"/>
                <w:szCs w:val="18"/>
                <w:lang w:eastAsia="zh-CN"/>
              </w:rPr>
              <w:t>l</w:t>
            </w:r>
            <w:r w:rsidRPr="00F57FA0">
              <w:rPr>
                <w:rFonts w:ascii="Arial" w:eastAsia="宋体" w:hAnsi="Arial" w:cs="Arial"/>
                <w:b/>
                <w:i/>
                <w:sz w:val="18"/>
                <w:szCs w:val="18"/>
                <w:lang w:eastAsia="zh-CN"/>
              </w:rPr>
              <w:t>owest/highest carrier</w:t>
            </w:r>
            <w:r w:rsidRPr="00F57FA0">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eastAsia="宋体"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r w:rsidRPr="00F57FA0">
              <w:rPr>
                <w:rFonts w:ascii="Arial" w:eastAsia="宋体" w:hAnsi="Arial"/>
                <w:b/>
                <w:i/>
                <w:sz w:val="18"/>
                <w:szCs w:val="18"/>
                <w:lang w:eastAsia="zh-CN"/>
              </w:rPr>
              <w:t>sub-block</w:t>
            </w:r>
            <w:r w:rsidRPr="00F57FA0">
              <w:rPr>
                <w:rFonts w:ascii="Arial" w:eastAsia="宋体"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494A" w:rsidRPr="00F57FA0"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rsidR="0043494A" w:rsidRPr="00F57FA0" w:rsidRDefault="0026478B" w:rsidP="0043494A">
            <w:pPr>
              <w:keepNext/>
              <w:keepLines/>
              <w:spacing w:after="0"/>
              <w:jc w:val="center"/>
              <w:rPr>
                <w:rFonts w:ascii="Arial" w:eastAsia="宋体"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eastAsia="宋体"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rsidR="0043494A" w:rsidRPr="00F57FA0" w:rsidRDefault="0026478B" w:rsidP="0043494A">
            <w:pPr>
              <w:keepNext/>
              <w:keepLines/>
              <w:spacing w:after="0"/>
              <w:jc w:val="center"/>
              <w:rPr>
                <w:rFonts w:ascii="Arial" w:eastAsia="宋体"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rsidTr="0043494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rsidR="0043494A" w:rsidRPr="00F57FA0" w:rsidRDefault="0043494A"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rsidR="0043494A" w:rsidRPr="00F57FA0" w:rsidRDefault="0043494A" w:rsidP="0043494A">
            <w:pPr>
              <w:keepNext/>
              <w:keepLines/>
              <w:spacing w:after="0"/>
              <w:ind w:left="851" w:hanging="851"/>
              <w:rPr>
                <w:rFonts w:ascii="Arial" w:hAnsi="Arial" w:cs="v5.0.0"/>
                <w:sz w:val="18"/>
                <w:szCs w:val="18"/>
                <w:lang w:eastAsia="en-GB"/>
              </w:rPr>
            </w:pPr>
            <w:r w:rsidRPr="00F57FA0">
              <w:rPr>
                <w:rFonts w:ascii="Arial" w:hAnsi="Arial"/>
                <w:sz w:val="18"/>
                <w:szCs w:val="18"/>
                <w:lang w:eastAsia="en-GB"/>
              </w:rPr>
              <w:t>NOTE 2:</w:t>
            </w:r>
            <w:r w:rsidRPr="00F57FA0">
              <w:rPr>
                <w:rFonts w:ascii="Arial" w:hAnsi="Arial"/>
                <w:sz w:val="18"/>
                <w:szCs w:val="18"/>
                <w:lang w:eastAsia="en-GB"/>
              </w:rPr>
              <w:tab/>
              <w:t>With SCS that provides nominal</w:t>
            </w:r>
            <w:r w:rsidRPr="00F57FA0">
              <w:rPr>
                <w:rFonts w:ascii="Arial" w:hAnsi="Arial" w:cs="Arial"/>
                <w:sz w:val="18"/>
                <w:szCs w:val="18"/>
                <w:lang w:eastAsia="en-GB"/>
              </w:rPr>
              <w:t xml:space="preserve">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p>
          <w:p w:rsidR="0043494A" w:rsidRPr="00F57FA0" w:rsidRDefault="0043494A"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3:</w:t>
            </w:r>
            <w:r w:rsidRPr="00F57FA0">
              <w:rPr>
                <w:rFonts w:ascii="Arial" w:eastAsia="宋体" w:hAnsi="Arial"/>
                <w:sz w:val="18"/>
                <w:szCs w:val="18"/>
                <w:lang w:eastAsia="zh-CN"/>
              </w:rPr>
              <w:tab/>
              <w:t>Applicable to bands defined within the frequency spectrum range of 24.25 – 33.4 GHz.</w:t>
            </w:r>
          </w:p>
          <w:p w:rsidR="0043494A" w:rsidRPr="00F57FA0" w:rsidRDefault="0043494A"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4:</w:t>
            </w:r>
            <w:r w:rsidRPr="00F57FA0">
              <w:rPr>
                <w:rFonts w:ascii="Arial" w:eastAsia="宋体" w:hAnsi="Arial"/>
                <w:sz w:val="18"/>
                <w:szCs w:val="18"/>
                <w:lang w:eastAsia="zh-CN"/>
              </w:rPr>
              <w:tab/>
              <w:t>Applicable to bands defined within the frequency spectrum range of 37 – 52.6 GHz.</w:t>
            </w:r>
          </w:p>
          <w:p w:rsidR="0043494A" w:rsidRPr="00F57FA0" w:rsidRDefault="0043494A"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5:</w:t>
            </w:r>
            <w:r w:rsidRPr="00F57FA0">
              <w:rPr>
                <w:rFonts w:ascii="Arial" w:eastAsia="宋体"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宋体" w:hAnsi="Arial"/>
                <w:sz w:val="18"/>
                <w:szCs w:val="18"/>
                <w:lang w:eastAsia="zh-CN"/>
              </w:rPr>
              <w:t xml:space="preserve"> at the other edge of the gap is </w:t>
            </w:r>
            <w:r w:rsidRPr="00F57FA0">
              <w:rPr>
                <w:rFonts w:ascii="Arial" w:eastAsia="宋体" w:hAnsi="Arial" w:cs="Arial"/>
                <w:sz w:val="18"/>
                <w:szCs w:val="18"/>
                <w:lang w:eastAsia="zh-CN"/>
              </w:rPr>
              <w:t>≤</w:t>
            </w:r>
            <w:r w:rsidRPr="00F57FA0">
              <w:rPr>
                <w:rFonts w:ascii="Arial" w:eastAsia="宋体" w:hAnsi="Arial"/>
                <w:sz w:val="18"/>
                <w:szCs w:val="18"/>
                <w:lang w:eastAsia="zh-CN"/>
              </w:rPr>
              <w:t xml:space="preserve"> 100 MHz.</w:t>
            </w:r>
          </w:p>
          <w:p w:rsidR="0043494A" w:rsidRPr="00F57FA0" w:rsidRDefault="0043494A" w:rsidP="0043494A">
            <w:pPr>
              <w:keepNext/>
              <w:keepLines/>
              <w:spacing w:after="0"/>
              <w:ind w:left="851" w:hanging="851"/>
              <w:rPr>
                <w:rFonts w:ascii="Arial" w:eastAsia="宋体" w:hAnsi="Arial"/>
                <w:sz w:val="18"/>
                <w:szCs w:val="18"/>
                <w:lang w:eastAsia="zh-CN"/>
              </w:rPr>
            </w:pPr>
            <w:r w:rsidRPr="00F57FA0">
              <w:rPr>
                <w:rFonts w:ascii="Arial" w:eastAsia="宋体" w:hAnsi="Arial"/>
                <w:sz w:val="18"/>
                <w:szCs w:val="18"/>
                <w:lang w:eastAsia="zh-CN"/>
              </w:rPr>
              <w:t>NOTE 6:</w:t>
            </w:r>
            <w:r w:rsidRPr="00F57FA0">
              <w:rPr>
                <w:rFonts w:ascii="Arial" w:eastAsia="宋体"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宋体" w:hAnsi="Arial"/>
                <w:sz w:val="18"/>
                <w:szCs w:val="18"/>
                <w:lang w:eastAsia="zh-CN"/>
              </w:rPr>
              <w:t xml:space="preserve"> at the other edge of the gap is &gt; 100 MHz.</w:t>
            </w:r>
          </w:p>
        </w:tc>
      </w:tr>
    </w:tbl>
    <w:p w:rsidR="0043494A" w:rsidRPr="00991FDA" w:rsidRDefault="0043494A" w:rsidP="0043494A">
      <w:pPr>
        <w:rPr>
          <w:szCs w:val="24"/>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w:t>
      </w:r>
      <w:r w:rsidRPr="00991FDA">
        <w:rPr>
          <w:rFonts w:ascii="Arial" w:eastAsia="宋体" w:hAnsi="Arial"/>
          <w:b/>
          <w:lang w:eastAsia="en-GB"/>
        </w:rPr>
        <w:t>5</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w:t>
      </w:r>
      <w:r w:rsidRPr="00991FDA">
        <w:rPr>
          <w:rFonts w:ascii="Arial" w:eastAsia="宋体" w:hAnsi="Arial"/>
          <w:b/>
          <w:lang w:eastAsia="en-GB"/>
        </w:rPr>
        <w:t>C</w:t>
      </w:r>
      <w:r w:rsidRPr="00991FDA">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2693"/>
      </w:tblGrid>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eastAsia="宋体" w:hAnsi="Arial"/>
                <w:b/>
                <w:sz w:val="18"/>
                <w:lang w:val="en-US" w:eastAsia="zh-CN"/>
              </w:rPr>
              <w:t>C</w:t>
            </w:r>
            <w:r w:rsidRPr="00991FDA">
              <w:rPr>
                <w:rFonts w:ascii="Arial" w:hAnsi="Arial"/>
                <w:b/>
                <w:sz w:val="18"/>
                <w:lang w:eastAsia="en-GB"/>
              </w:rPr>
              <w:t>ACLR absolute limit</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96"/>
        <w:gridCol w:w="3824"/>
      </w:tblGrid>
      <w:tr w:rsidR="0043494A" w:rsidRPr="00991FDA"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43494A" w:rsidRPr="00991FDA" w:rsidRDefault="0043494A" w:rsidP="0043494A">
            <w:pPr>
              <w:keepNext/>
              <w:keepLines/>
              <w:spacing w:after="0"/>
              <w:jc w:val="center"/>
              <w:rPr>
                <w:rFonts w:ascii="Arial" w:eastAsia="宋体" w:hAnsi="Arial"/>
                <w:b/>
                <w:sz w:val="18"/>
                <w:lang w:eastAsia="en-GB"/>
              </w:rPr>
            </w:pPr>
            <w:r w:rsidRPr="00991FDA">
              <w:rPr>
                <w:rFonts w:ascii="Arial" w:eastAsia="宋体" w:hAnsi="Arial"/>
                <w:b/>
                <w:sz w:val="18"/>
                <w:lang w:eastAsia="en-GB"/>
              </w:rPr>
              <w:t xml:space="preserve">RAT of the carrier adjacent to the </w:t>
            </w:r>
            <w:r>
              <w:rPr>
                <w:rFonts w:ascii="Arial" w:eastAsia="宋体" w:hAnsi="Arial"/>
                <w:b/>
                <w:i/>
                <w:sz w:val="18"/>
                <w:lang w:eastAsia="en-GB"/>
              </w:rPr>
              <w:t>gap between passbands</w:t>
            </w:r>
            <w:r w:rsidRPr="00991FDA">
              <w:rPr>
                <w:rFonts w:ascii="Arial" w:eastAsia="宋体"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3494A" w:rsidRPr="00991FDA" w:rsidTr="0043494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rsidR="0043494A" w:rsidRPr="00991FDA" w:rsidRDefault="0043494A" w:rsidP="0043494A">
            <w:pPr>
              <w:keepNext/>
              <w:keepLines/>
              <w:spacing w:after="0"/>
              <w:jc w:val="center"/>
              <w:rPr>
                <w:rFonts w:ascii="Arial" w:eastAsia="宋体" w:hAnsi="Arial"/>
                <w:sz w:val="18"/>
                <w:lang w:eastAsia="en-GB"/>
              </w:rPr>
            </w:pPr>
            <w:r w:rsidRPr="00991FDA">
              <w:rPr>
                <w:rFonts w:ascii="Arial" w:eastAsia="宋体"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nominal</w:t>
            </w:r>
            <w:r w:rsidRPr="00991FDA">
              <w:rPr>
                <w:rFonts w:ascii="Arial" w:hAnsi="Arial"/>
                <w:i/>
                <w:sz w:val="18"/>
                <w:lang w:eastAsia="en-GB"/>
              </w:rPr>
              <w:t xml:space="preserve"> bandwidth configuration</w:t>
            </w:r>
          </w:p>
        </w:tc>
      </w:tr>
    </w:tbl>
    <w:p w:rsidR="0043494A" w:rsidRPr="00991FDA" w:rsidRDefault="0043494A" w:rsidP="0043494A">
      <w:pPr>
        <w:rPr>
          <w:lang w:eastAsia="zh-CN"/>
        </w:rPr>
      </w:pPr>
    </w:p>
    <w:p w:rsidR="0043494A" w:rsidRPr="00991FDA" w:rsidRDefault="0043494A" w:rsidP="0043494A">
      <w:pPr>
        <w:keepNext/>
        <w:keepLines/>
        <w:spacing w:before="120"/>
        <w:ind w:left="1134" w:hanging="1134"/>
        <w:outlineLvl w:val="2"/>
        <w:rPr>
          <w:rFonts w:ascii="Arial" w:hAnsi="Arial"/>
          <w:sz w:val="28"/>
          <w:lang w:eastAsia="en-GB"/>
        </w:rPr>
      </w:pPr>
      <w:bookmarkStart w:id="954" w:name="_Toc21127670"/>
      <w:bookmarkStart w:id="955" w:name="_Toc29811879"/>
      <w:bookmarkStart w:id="956" w:name="_Toc36817431"/>
      <w:bookmarkStart w:id="957" w:name="_Toc37260353"/>
      <w:bookmarkStart w:id="958" w:name="_Toc37267741"/>
      <w:bookmarkStart w:id="959" w:name="_Toc44712344"/>
      <w:bookmarkStart w:id="960" w:name="_Toc45893657"/>
      <w:bookmarkStart w:id="961" w:name="_Toc53185496"/>
      <w:bookmarkStart w:id="962" w:name="_Toc53185872"/>
      <w:bookmarkStart w:id="963" w:name="_Toc57820358"/>
      <w:bookmarkStart w:id="964" w:name="_Toc57821285"/>
      <w:bookmarkStart w:id="965" w:name="_Toc61183561"/>
      <w:bookmarkStart w:id="966" w:name="_Toc61183955"/>
      <w:bookmarkStart w:id="967" w:name="_Toc61184347"/>
      <w:bookmarkStart w:id="968" w:name="_Toc61184739"/>
      <w:bookmarkStart w:id="969" w:name="_Toc61185129"/>
      <w:bookmarkStart w:id="970" w:name="_Toc66386473"/>
      <w:bookmarkStart w:id="971" w:name="_Toc74583376"/>
      <w:bookmarkStart w:id="972" w:name="_Toc76542189"/>
      <w:bookmarkStart w:id="973" w:name="_Toc82450171"/>
      <w:bookmarkStart w:id="974" w:name="_Toc8245081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3</w:t>
      </w:r>
      <w:r w:rsidRPr="00991FDA">
        <w:rPr>
          <w:rFonts w:ascii="Arial" w:hAnsi="Arial"/>
          <w:sz w:val="28"/>
          <w:lang w:eastAsia="en-GB"/>
        </w:rPr>
        <w:tab/>
        <w:t>OTA</w:t>
      </w:r>
      <w:bookmarkStart w:id="975" w:name="_Hlk496084370"/>
      <w:r w:rsidRPr="00991FDA">
        <w:rPr>
          <w:rFonts w:ascii="Arial" w:hAnsi="Arial"/>
          <w:sz w:val="28"/>
          <w:lang w:eastAsia="en-GB"/>
        </w:rPr>
        <w:t xml:space="preserve"> operating band unwanted emissions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43494A" w:rsidRPr="00991FDA" w:rsidRDefault="0043494A" w:rsidP="0043494A">
      <w:pPr>
        <w:keepNext/>
        <w:keepLines/>
        <w:spacing w:before="120"/>
        <w:ind w:left="1418" w:hanging="1418"/>
        <w:outlineLvl w:val="3"/>
        <w:rPr>
          <w:rFonts w:ascii="Arial" w:hAnsi="Arial"/>
          <w:sz w:val="24"/>
          <w:lang w:eastAsia="en-GB"/>
        </w:rPr>
      </w:pPr>
      <w:bookmarkStart w:id="976" w:name="_Toc45893658"/>
      <w:bookmarkStart w:id="977" w:name="_Toc44712345"/>
      <w:bookmarkStart w:id="978" w:name="_Toc37267742"/>
      <w:bookmarkStart w:id="979" w:name="_Toc37260354"/>
      <w:bookmarkStart w:id="980" w:name="_Toc36817432"/>
      <w:bookmarkStart w:id="981" w:name="_Toc29811880"/>
      <w:bookmarkStart w:id="982" w:name="_Toc21127671"/>
      <w:bookmarkStart w:id="983" w:name="_Toc53185497"/>
      <w:bookmarkStart w:id="984" w:name="_Toc53185873"/>
      <w:bookmarkStart w:id="985" w:name="_Toc57820359"/>
      <w:bookmarkStart w:id="986" w:name="_Toc57821286"/>
      <w:bookmarkStart w:id="987" w:name="_Toc61183562"/>
      <w:bookmarkStart w:id="988" w:name="_Toc61183956"/>
      <w:bookmarkStart w:id="989" w:name="_Toc61184348"/>
      <w:bookmarkStart w:id="990" w:name="_Toc61184740"/>
      <w:bookmarkStart w:id="991" w:name="_Toc61185130"/>
      <w:bookmarkStart w:id="992" w:name="_Toc66386474"/>
      <w:bookmarkStart w:id="993" w:name="_Toc74583377"/>
      <w:bookmarkStart w:id="994" w:name="_Toc76542190"/>
      <w:bookmarkStart w:id="995" w:name="_Toc82450172"/>
      <w:bookmarkStart w:id="996" w:name="_Toc82450820"/>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.1</w:t>
      </w:r>
      <w:r w:rsidRPr="00991FDA">
        <w:rPr>
          <w:rFonts w:ascii="Arial" w:hAnsi="Arial"/>
          <w:sz w:val="24"/>
          <w:lang w:eastAsia="en-GB"/>
        </w:rP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rsidR="0043494A" w:rsidRPr="00991FDA" w:rsidRDefault="0043494A" w:rsidP="0043494A">
      <w:pPr>
        <w:rPr>
          <w:lang w:eastAsia="en-GB"/>
        </w:rPr>
      </w:pPr>
      <w:r w:rsidRPr="00991FDA">
        <w:rPr>
          <w:lang w:eastAsia="en-GB"/>
        </w:rPr>
        <w:t>The OTA limits for operating band unwanted emissions are specified as TRP per RIB unless otherwise stated.</w:t>
      </w:r>
    </w:p>
    <w:p w:rsidR="0043494A" w:rsidRPr="00991FDA" w:rsidRDefault="0043494A" w:rsidP="0043494A">
      <w:pPr>
        <w:keepNext/>
        <w:keepLines/>
        <w:spacing w:before="120"/>
        <w:ind w:left="1418" w:hanging="1418"/>
        <w:outlineLvl w:val="3"/>
        <w:rPr>
          <w:rFonts w:ascii="Arial" w:hAnsi="Arial"/>
          <w:sz w:val="24"/>
          <w:lang w:eastAsia="en-GB"/>
        </w:rPr>
      </w:pPr>
      <w:bookmarkStart w:id="997" w:name="_Toc45893663"/>
      <w:bookmarkStart w:id="998" w:name="_Toc44712350"/>
      <w:bookmarkStart w:id="999" w:name="_Toc37267747"/>
      <w:bookmarkStart w:id="1000" w:name="_Toc37260359"/>
      <w:bookmarkStart w:id="1001" w:name="_Toc36817437"/>
      <w:bookmarkStart w:id="1002" w:name="_Toc29811885"/>
      <w:bookmarkStart w:id="1003" w:name="_Toc21127676"/>
      <w:bookmarkStart w:id="1004" w:name="_Toc53185502"/>
      <w:bookmarkStart w:id="1005" w:name="_Toc53185878"/>
      <w:bookmarkStart w:id="1006" w:name="_Toc57820364"/>
      <w:bookmarkStart w:id="1007" w:name="_Toc57821291"/>
      <w:bookmarkStart w:id="1008" w:name="_Toc61183567"/>
      <w:bookmarkStart w:id="1009" w:name="_Toc61183961"/>
      <w:bookmarkStart w:id="1010" w:name="_Toc61184353"/>
      <w:bookmarkStart w:id="1011" w:name="_Toc61184745"/>
      <w:bookmarkStart w:id="1012" w:name="_Toc61185135"/>
      <w:bookmarkStart w:id="1013" w:name="_Toc66386479"/>
      <w:bookmarkStart w:id="1014" w:name="_Toc74583382"/>
      <w:bookmarkStart w:id="1015" w:name="_Toc76542195"/>
      <w:bookmarkStart w:id="1016" w:name="_Toc82450177"/>
      <w:bookmarkStart w:id="1017" w:name="_Toc8245082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3494A" w:rsidRPr="00991FDA" w:rsidRDefault="0043494A" w:rsidP="0043494A">
      <w:pPr>
        <w:keepNext/>
        <w:keepLines/>
        <w:spacing w:before="120"/>
        <w:ind w:left="1701" w:hanging="1701"/>
        <w:outlineLvl w:val="4"/>
        <w:rPr>
          <w:rFonts w:ascii="Arial" w:hAnsi="Arial"/>
          <w:sz w:val="22"/>
          <w:lang w:eastAsia="en-GB"/>
        </w:rPr>
      </w:pPr>
      <w:bookmarkStart w:id="1018" w:name="_Toc45893664"/>
      <w:bookmarkStart w:id="1019" w:name="_Toc44712351"/>
      <w:bookmarkStart w:id="1020" w:name="_Toc37267748"/>
      <w:bookmarkStart w:id="1021" w:name="_Toc37260360"/>
      <w:bookmarkStart w:id="1022" w:name="_Toc36817438"/>
      <w:bookmarkStart w:id="1023" w:name="_Toc29811886"/>
      <w:bookmarkStart w:id="1024" w:name="_Toc21127677"/>
      <w:bookmarkStart w:id="1025" w:name="_Toc53185503"/>
      <w:bookmarkStart w:id="1026" w:name="_Toc53185879"/>
      <w:bookmarkStart w:id="1027" w:name="_Toc57820365"/>
      <w:bookmarkStart w:id="1028" w:name="_Toc57821292"/>
      <w:bookmarkStart w:id="1029" w:name="_Toc61183568"/>
      <w:bookmarkStart w:id="1030" w:name="_Toc61183962"/>
      <w:bookmarkStart w:id="1031" w:name="_Toc61184354"/>
      <w:bookmarkStart w:id="1032" w:name="_Toc61184746"/>
      <w:bookmarkStart w:id="1033" w:name="_Toc61185136"/>
      <w:bookmarkStart w:id="1034" w:name="_Toc66386480"/>
      <w:bookmarkStart w:id="1035" w:name="_Toc74583383"/>
      <w:bookmarkStart w:id="1036" w:name="_Toc76542196"/>
      <w:bookmarkStart w:id="1037" w:name="_Toc82450178"/>
      <w:bookmarkStart w:id="1038" w:name="_Toc82450826"/>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3494A" w:rsidRPr="00991FDA" w:rsidRDefault="0043494A" w:rsidP="0043494A">
      <w:pPr>
        <w:rPr>
          <w:lang w:eastAsia="en-GB"/>
        </w:rPr>
      </w:pPr>
      <w:bookmarkStart w:id="1039"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rsidR="0043494A" w:rsidRPr="00991FDA" w:rsidRDefault="0043494A" w:rsidP="0043494A">
      <w:pPr>
        <w:rPr>
          <w:lang w:eastAsia="en-GB"/>
        </w:rPr>
      </w:pPr>
      <w:r w:rsidRPr="00991FDA">
        <w:rPr>
          <w:lang w:eastAsia="en-GB"/>
        </w:rPr>
        <w:t xml:space="preserve">Out-of-band emissions in FR2 are limited by OTA operating band unwanted emission limits. </w:t>
      </w:r>
    </w:p>
    <w:p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宋体"/>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宋体"/>
          <w:lang w:eastAsia="zh-CN"/>
        </w:rPr>
        <w:t xml:space="preserve"> </w:t>
      </w:r>
      <w:r w:rsidRPr="00991FDA">
        <w:rPr>
          <w:rFonts w:cs="v5.0.0"/>
          <w:lang w:eastAsia="en-GB"/>
        </w:rPr>
        <w:t>Δf</w:t>
      </w:r>
      <w:r w:rsidRPr="00991FDA">
        <w:rPr>
          <w:rFonts w:cs="v5.0.0"/>
          <w:vertAlign w:val="subscript"/>
          <w:lang w:eastAsia="en-GB"/>
        </w:rPr>
        <w:t>OBUE</w:t>
      </w:r>
      <w:r w:rsidRPr="00991FDA">
        <w:rPr>
          <w:rFonts w:eastAsia="宋体"/>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rsidR="0043494A" w:rsidRPr="00991FDA" w:rsidRDefault="0043494A" w:rsidP="0043494A">
      <w:pPr>
        <w:rPr>
          <w:rFonts w:eastAsia="宋体"/>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039"/>
    <w:p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宋体"/>
          <w:lang w:eastAsia="en-GB"/>
        </w:rPr>
        <w:t xml:space="preserve">For </w:t>
      </w:r>
      <w:r w:rsidRPr="00991FDA">
        <w:rPr>
          <w:rFonts w:eastAsia="宋体"/>
          <w:lang w:val="en-US" w:eastAsia="zh-CN"/>
        </w:rPr>
        <w:t xml:space="preserve">a </w:t>
      </w:r>
      <w:r w:rsidRPr="00991FDA">
        <w:rPr>
          <w:rFonts w:eastAsia="宋体"/>
          <w:i/>
          <w:iCs/>
          <w:lang w:val="en-US" w:eastAsia="zh-CN"/>
        </w:rPr>
        <w:t>RIB</w:t>
      </w:r>
      <w:r w:rsidRPr="00991FDA">
        <w:rPr>
          <w:rFonts w:eastAsia="宋体"/>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宋体"/>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r>
      <w:r w:rsidRPr="00991FDA">
        <w:rPr>
          <w:rFonts w:cs="v5.0.0"/>
          <w:lang w:eastAsia="en-GB"/>
        </w:rPr>
        <w:sym w:font="Symbol" w:char="F044"/>
      </w:r>
      <w:r w:rsidRPr="00991FDA">
        <w:rPr>
          <w:rFonts w:cs="v5.0.0"/>
          <w:lang w:eastAsia="en-GB"/>
        </w:rPr>
        <w:t>f</w:t>
      </w:r>
      <w:r w:rsidRPr="00991FDA">
        <w:rPr>
          <w:lang w:eastAsia="en-GB"/>
        </w:rPr>
        <w:t xml:space="preserve"> </w:t>
      </w:r>
      <w:r w:rsidRPr="00991FDA">
        <w:rPr>
          <w:rFonts w:cs="v5.0.0"/>
          <w:lang w:eastAsia="en-GB"/>
        </w:rPr>
        <w:t xml:space="preserve">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 xml:space="preserve">frequency and the nominal -3dB point of the measuring filter closest to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en-GB"/>
        </w:rPr>
        <w:t xml:space="preserve"> edge</w:t>
      </w:r>
      <w:r w:rsidRPr="00991FDA">
        <w:rPr>
          <w:rFonts w:cs="v5.0.0"/>
          <w:lang w:eastAsia="en-GB"/>
        </w:rPr>
        <w:t>.</w:t>
      </w:r>
    </w:p>
    <w:p w:rsidR="0043494A" w:rsidRPr="00991FDA" w:rsidRDefault="0043494A" w:rsidP="0043494A">
      <w:pPr>
        <w:keepNext/>
        <w:ind w:left="568" w:hanging="284"/>
        <w:rPr>
          <w:rFonts w:cs="v5.0.0"/>
          <w:lang w:eastAsia="en-GB"/>
        </w:rPr>
      </w:pPr>
      <w:r w:rsidRPr="00991FDA">
        <w:rPr>
          <w:rFonts w:cs="v5.0.0"/>
          <w:lang w:eastAsia="en-GB"/>
        </w:rPr>
        <w:t>-</w:t>
      </w:r>
      <w:r w:rsidRPr="00991FDA">
        <w:rPr>
          <w:rFonts w:cs="v5.0.0"/>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frequency and the centre of the measuring filter.</w:t>
      </w:r>
    </w:p>
    <w:p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t>f_offset</w:t>
      </w:r>
      <w:r w:rsidRPr="00991FDA">
        <w:rPr>
          <w:rFonts w:cs="v5.0.0"/>
          <w:vertAlign w:val="subscript"/>
          <w:lang w:eastAsia="en-GB"/>
        </w:rPr>
        <w:t>max</w:t>
      </w:r>
      <w:r w:rsidRPr="00991FDA">
        <w:rPr>
          <w:rFonts w:cs="v5.0.0"/>
          <w:lang w:eastAsia="en-GB"/>
        </w:rPr>
        <w:t xml:space="preserve"> is the offset to the frequency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outside </w:t>
      </w:r>
      <w:r w:rsidRPr="00991FDA">
        <w:rPr>
          <w:rFonts w:cs="v5.0.0"/>
          <w:lang w:eastAsia="ja-JP"/>
        </w:rPr>
        <w:t>the</w:t>
      </w:r>
      <w:r w:rsidRPr="00991FDA">
        <w:rPr>
          <w:rFonts w:cs="v5.0.0"/>
          <w:i/>
          <w:lang w:eastAsia="en-GB"/>
        </w:rPr>
        <w:t xml:space="preserve"> </w:t>
      </w:r>
      <w:r w:rsidRPr="00991FDA">
        <w:rPr>
          <w:lang w:eastAsia="en-GB"/>
        </w:rPr>
        <w:t xml:space="preserve">downlink </w:t>
      </w:r>
      <w:r w:rsidRPr="00991FDA">
        <w:rPr>
          <w:i/>
          <w:lang w:eastAsia="en-GB"/>
        </w:rPr>
        <w:t>operating band</w:t>
      </w:r>
      <w:r w:rsidRPr="00991FDA">
        <w:rPr>
          <w:rFonts w:cs="v5.0.0"/>
          <w:lang w:eastAsia="en-GB"/>
        </w:rPr>
        <w:t xml:space="preserve">, where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is defined in table </w:t>
      </w:r>
      <w:r>
        <w:rPr>
          <w:rFonts w:cs="v5.0.0"/>
          <w:lang w:eastAsia="ja-JP"/>
        </w:rPr>
        <w:t>7</w:t>
      </w:r>
      <w:r w:rsidRPr="00991FDA">
        <w:rPr>
          <w:rFonts w:cs="v5.0.0"/>
          <w:lang w:eastAsia="ja-JP"/>
        </w:rPr>
        <w:t>.</w:t>
      </w:r>
      <w:r>
        <w:rPr>
          <w:rFonts w:cs="v5.0.0"/>
          <w:lang w:eastAsia="ja-JP"/>
        </w:rPr>
        <w:t>5</w:t>
      </w:r>
      <w:r w:rsidRPr="00991FDA">
        <w:rPr>
          <w:rFonts w:cs="v5.0.0"/>
          <w:lang w:eastAsia="ja-JP"/>
        </w:rPr>
        <w:t>.1-1</w:t>
      </w:r>
      <w:r w:rsidRPr="00991FDA">
        <w:rPr>
          <w:rFonts w:cs="v5.0.0"/>
          <w:lang w:eastAsia="en-GB"/>
        </w:rPr>
        <w:t>.</w:t>
      </w:r>
    </w:p>
    <w:p w:rsidR="0043494A" w:rsidRPr="00991FDA" w:rsidRDefault="0043494A" w:rsidP="0043494A">
      <w:pPr>
        <w:ind w:left="568" w:hanging="284"/>
        <w:rPr>
          <w:lang w:eastAsia="en-GB"/>
        </w:rPr>
      </w:pPr>
      <w:r w:rsidRPr="00991FDA">
        <w:rPr>
          <w:rFonts w:cs="v5.0.0"/>
          <w:lang w:eastAsia="en-GB"/>
        </w:rPr>
        <w:t>-</w:t>
      </w:r>
      <w:r w:rsidRPr="00991FDA">
        <w:rPr>
          <w:rFonts w:cs="v5.0.0"/>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rsidR="0043494A" w:rsidRPr="00991FDA" w:rsidRDefault="0043494A" w:rsidP="0043494A">
      <w:pPr>
        <w:rPr>
          <w:lang w:eastAsia="en-GB"/>
        </w:rPr>
      </w:pPr>
      <w:r w:rsidRPr="00991FDA">
        <w:rPr>
          <w:rFonts w:eastAsia="宋体"/>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宋体"/>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宋体"/>
          <w:lang w:val="en-US" w:eastAsia="zh-CN"/>
        </w:rPr>
        <w:t xml:space="preserve">clauses </w:t>
      </w:r>
      <w:r>
        <w:rPr>
          <w:rFonts w:eastAsia="宋体"/>
          <w:lang w:val="en-US" w:eastAsia="zh-CN"/>
        </w:rPr>
        <w:t>7</w:t>
      </w:r>
      <w:r w:rsidRPr="00991FDA">
        <w:rPr>
          <w:rFonts w:eastAsia="宋体"/>
          <w:lang w:val="en-US" w:eastAsia="zh-CN"/>
        </w:rPr>
        <w:t>.</w:t>
      </w:r>
      <w:r>
        <w:rPr>
          <w:rFonts w:eastAsia="宋体"/>
          <w:lang w:val="en-US" w:eastAsia="zh-CN"/>
        </w:rPr>
        <w:t>5</w:t>
      </w:r>
      <w:r w:rsidRPr="00991FDA">
        <w:rPr>
          <w:rFonts w:eastAsia="宋体"/>
          <w:lang w:val="en-US" w:eastAsia="zh-CN"/>
        </w:rPr>
        <w:t>.</w:t>
      </w:r>
      <w:r>
        <w:rPr>
          <w:rFonts w:eastAsia="宋体"/>
          <w:lang w:val="en-US" w:eastAsia="zh-CN"/>
        </w:rPr>
        <w:t>3</w:t>
      </w:r>
      <w:r w:rsidRPr="00991FDA">
        <w:rPr>
          <w:rFonts w:eastAsia="宋体"/>
          <w:lang w:val="en-US" w:eastAsia="zh-CN"/>
        </w:rPr>
        <w:t>.</w:t>
      </w:r>
      <w:r>
        <w:rPr>
          <w:rFonts w:eastAsia="宋体"/>
          <w:lang w:val="en-US" w:eastAsia="zh-CN"/>
        </w:rPr>
        <w:t>2</w:t>
      </w:r>
      <w:r w:rsidRPr="00991FDA">
        <w:rPr>
          <w:rFonts w:eastAsia="宋体"/>
          <w:lang w:val="en-US" w:eastAsia="zh-CN"/>
        </w:rPr>
        <w:t xml:space="preserve">.2 and </w:t>
      </w:r>
      <w:r>
        <w:rPr>
          <w:rFonts w:eastAsia="宋体"/>
          <w:lang w:val="en-US" w:eastAsia="zh-CN"/>
        </w:rPr>
        <w:t>7</w:t>
      </w:r>
      <w:r w:rsidRPr="00991FDA">
        <w:rPr>
          <w:rFonts w:eastAsia="宋体"/>
          <w:lang w:val="en-US" w:eastAsia="zh-CN"/>
        </w:rPr>
        <w:t>.</w:t>
      </w:r>
      <w:r>
        <w:rPr>
          <w:rFonts w:eastAsia="宋体"/>
          <w:lang w:val="en-US" w:eastAsia="zh-CN"/>
        </w:rPr>
        <w:t>5</w:t>
      </w:r>
      <w:r w:rsidRPr="00991FDA">
        <w:rPr>
          <w:rFonts w:eastAsia="宋体"/>
          <w:lang w:val="en-US" w:eastAsia="zh-CN"/>
        </w:rPr>
        <w:t>.</w:t>
      </w:r>
      <w:r>
        <w:rPr>
          <w:rFonts w:eastAsia="宋体"/>
          <w:lang w:val="en-US" w:eastAsia="zh-CN"/>
        </w:rPr>
        <w:t>3</w:t>
      </w:r>
      <w:r w:rsidRPr="00991FDA">
        <w:rPr>
          <w:rFonts w:eastAsia="宋体"/>
          <w:lang w:val="en-US" w:eastAsia="zh-CN"/>
        </w:rPr>
        <w:t>.</w:t>
      </w:r>
      <w:r>
        <w:rPr>
          <w:rFonts w:eastAsia="宋体"/>
          <w:lang w:val="en-US" w:eastAsia="zh-CN"/>
        </w:rPr>
        <w:t>2</w:t>
      </w:r>
      <w:r w:rsidRPr="00991FDA">
        <w:rPr>
          <w:rFonts w:eastAsia="宋体"/>
          <w:lang w:val="en-US" w:eastAsia="zh-CN"/>
        </w:rPr>
        <w:t xml:space="preserve">.3 </w:t>
      </w:r>
      <w:r w:rsidRPr="00991FDA">
        <w:rPr>
          <w:lang w:eastAsia="en-GB"/>
        </w:rPr>
        <w:t>below, where in this case:</w:t>
      </w:r>
    </w:p>
    <w:p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rsidR="0043494A" w:rsidRPr="00991FDA" w:rsidRDefault="0043494A" w:rsidP="0043494A">
      <w:pPr>
        <w:ind w:left="568" w:hanging="284"/>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rsidR="0043494A" w:rsidRPr="00991FDA" w:rsidRDefault="0043494A" w:rsidP="0043494A">
      <w:pPr>
        <w:ind w:left="568" w:hanging="284"/>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rsidR="0043494A" w:rsidRPr="00991FDA" w:rsidRDefault="0043494A" w:rsidP="0043494A">
      <w:pPr>
        <w:keepNext/>
        <w:keepLines/>
        <w:spacing w:before="120"/>
        <w:ind w:left="1701" w:hanging="1701"/>
        <w:outlineLvl w:val="4"/>
        <w:rPr>
          <w:rFonts w:ascii="Arial" w:hAnsi="Arial"/>
          <w:sz w:val="22"/>
          <w:lang w:eastAsia="en-GB"/>
        </w:rPr>
      </w:pPr>
      <w:bookmarkStart w:id="1040" w:name="_Toc45893665"/>
      <w:bookmarkStart w:id="1041" w:name="_Toc44712352"/>
      <w:bookmarkStart w:id="1042" w:name="_Toc37267749"/>
      <w:bookmarkStart w:id="1043" w:name="_Toc37260361"/>
      <w:bookmarkStart w:id="1044" w:name="_Toc36817439"/>
      <w:bookmarkStart w:id="1045" w:name="_Toc29811887"/>
      <w:bookmarkStart w:id="1046" w:name="_Toc21127678"/>
      <w:bookmarkStart w:id="1047" w:name="_Toc53185504"/>
      <w:bookmarkStart w:id="1048" w:name="_Toc53185880"/>
      <w:bookmarkStart w:id="1049" w:name="_Toc57820366"/>
      <w:bookmarkStart w:id="1050" w:name="_Toc57821293"/>
      <w:bookmarkStart w:id="1051" w:name="_Toc61183569"/>
      <w:bookmarkStart w:id="1052" w:name="_Toc61183963"/>
      <w:bookmarkStart w:id="1053" w:name="_Toc61184355"/>
      <w:bookmarkStart w:id="1054" w:name="_Toc61184747"/>
      <w:bookmarkStart w:id="1055" w:name="_Toc61185137"/>
      <w:bookmarkStart w:id="1056" w:name="_Toc66386481"/>
      <w:bookmarkStart w:id="1057" w:name="_Toc74583384"/>
      <w:bookmarkStart w:id="1058" w:name="_Toc76542197"/>
      <w:bookmarkStart w:id="1059" w:name="_Toc82450179"/>
      <w:bookmarkStart w:id="1060" w:name="_Toc82450827"/>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A)</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.2</w:t>
      </w:r>
      <w:r w:rsidRPr="00991FDA">
        <w:rPr>
          <w:rFonts w:cs="v5.0.0"/>
          <w:lang w:eastAsia="en-GB"/>
        </w:rPr>
        <w:noBreakHyphen/>
        <w:t xml:space="preserve">1 and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5</w:t>
      </w:r>
      <w:r w:rsidRPr="00991FDA">
        <w:rPr>
          <w:rFonts w:cs="v5.0.0"/>
          <w:lang w:eastAsia="en-GB"/>
        </w:rPr>
        <w:t>.2-2.</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2551"/>
        <w:gridCol w:w="1560"/>
      </w:tblGrid>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8472" w:type="dxa"/>
            <w:gridSpan w:val="4"/>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495"/>
        <w:gridCol w:w="2693"/>
        <w:gridCol w:w="1560"/>
      </w:tblGrid>
      <w:tr w:rsidR="0043494A" w:rsidRPr="00991FDA" w:rsidTr="0043494A">
        <w:tc>
          <w:tcPr>
            <w:tcW w:w="172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rsidTr="0043494A">
        <w:tc>
          <w:tcPr>
            <w:tcW w:w="172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72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8472" w:type="dxa"/>
            <w:gridSpan w:val="4"/>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rsidR="0043494A" w:rsidRPr="00991FDA" w:rsidRDefault="0043494A" w:rsidP="0043494A">
      <w:pPr>
        <w:rPr>
          <w:lang w:eastAsia="en-GB"/>
        </w:rPr>
      </w:pPr>
    </w:p>
    <w:p w:rsidR="0043494A" w:rsidRPr="00991FDA" w:rsidRDefault="0043494A" w:rsidP="0043494A">
      <w:pPr>
        <w:keepNext/>
        <w:keepLines/>
        <w:spacing w:before="120"/>
        <w:ind w:left="1701" w:hanging="1701"/>
        <w:outlineLvl w:val="4"/>
        <w:rPr>
          <w:rFonts w:ascii="Arial" w:hAnsi="Arial"/>
          <w:sz w:val="22"/>
          <w:lang w:eastAsia="en-GB"/>
        </w:rPr>
      </w:pPr>
      <w:bookmarkStart w:id="1061" w:name="_Toc45893666"/>
      <w:bookmarkStart w:id="1062" w:name="_Toc44712353"/>
      <w:bookmarkStart w:id="1063" w:name="_Toc37267750"/>
      <w:bookmarkStart w:id="1064" w:name="_Toc37260362"/>
      <w:bookmarkStart w:id="1065" w:name="_Toc36817440"/>
      <w:bookmarkStart w:id="1066" w:name="_Toc29811888"/>
      <w:bookmarkStart w:id="1067" w:name="_Toc21127679"/>
      <w:bookmarkStart w:id="1068" w:name="_Toc53185505"/>
      <w:bookmarkStart w:id="1069" w:name="_Toc53185881"/>
      <w:bookmarkStart w:id="1070" w:name="_Toc57820367"/>
      <w:bookmarkStart w:id="1071" w:name="_Toc57821294"/>
      <w:bookmarkStart w:id="1072" w:name="_Toc61183570"/>
      <w:bookmarkStart w:id="1073" w:name="_Toc61183964"/>
      <w:bookmarkStart w:id="1074" w:name="_Toc61184356"/>
      <w:bookmarkStart w:id="1075" w:name="_Toc61184748"/>
      <w:bookmarkStart w:id="1076" w:name="_Toc61185138"/>
      <w:bookmarkStart w:id="1077" w:name="_Toc66386482"/>
      <w:bookmarkStart w:id="1078" w:name="_Toc74583385"/>
      <w:bookmarkStart w:id="1079" w:name="_Toc76542198"/>
      <w:bookmarkStart w:id="1080" w:name="_Toc82450180"/>
      <w:bookmarkStart w:id="1081" w:name="_Toc8245082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B)</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2551"/>
        <w:gridCol w:w="1560"/>
      </w:tblGrid>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rsidTr="0043494A">
        <w:tc>
          <w:tcPr>
            <w:tcW w:w="8472" w:type="dxa"/>
            <w:gridSpan w:val="4"/>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552"/>
        <w:gridCol w:w="2551"/>
        <w:gridCol w:w="1560"/>
      </w:tblGrid>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rsidTr="0043494A">
        <w:tc>
          <w:tcPr>
            <w:tcW w:w="180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rsidTr="0043494A">
        <w:tc>
          <w:tcPr>
            <w:tcW w:w="8472" w:type="dxa"/>
            <w:gridSpan w:val="4"/>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rsidR="0043494A" w:rsidRPr="00991FDA" w:rsidRDefault="0043494A" w:rsidP="0043494A">
      <w:pPr>
        <w:rPr>
          <w:lang w:eastAsia="en-GB"/>
        </w:rPr>
      </w:pPr>
    </w:p>
    <w:p w:rsidR="0043494A" w:rsidRPr="00991FDA" w:rsidRDefault="0043494A" w:rsidP="0043494A">
      <w:pPr>
        <w:keepNext/>
        <w:keepLines/>
        <w:spacing w:before="120"/>
        <w:ind w:left="1701" w:hanging="1701"/>
        <w:outlineLvl w:val="4"/>
        <w:rPr>
          <w:rFonts w:ascii="Arial" w:hAnsi="Arial"/>
          <w:sz w:val="22"/>
          <w:lang w:eastAsia="en-GB"/>
        </w:rPr>
      </w:pPr>
      <w:bookmarkStart w:id="1082" w:name="_Toc45893667"/>
      <w:bookmarkStart w:id="1083" w:name="_Toc44712354"/>
      <w:bookmarkStart w:id="1084" w:name="_Toc53185506"/>
      <w:bookmarkStart w:id="1085" w:name="_Toc53185882"/>
      <w:bookmarkStart w:id="1086" w:name="_Toc57820368"/>
      <w:bookmarkStart w:id="1087" w:name="_Toc57821295"/>
      <w:bookmarkStart w:id="1088" w:name="_Toc61183571"/>
      <w:bookmarkStart w:id="1089" w:name="_Toc61183965"/>
      <w:bookmarkStart w:id="1090" w:name="_Toc61184357"/>
      <w:bookmarkStart w:id="1091" w:name="_Toc61184749"/>
      <w:bookmarkStart w:id="1092" w:name="_Toc61185139"/>
      <w:bookmarkStart w:id="1093" w:name="_Toc66386483"/>
      <w:bookmarkStart w:id="1094" w:name="_Toc74583386"/>
      <w:bookmarkStart w:id="1095" w:name="_Toc76542199"/>
      <w:bookmarkStart w:id="1096" w:name="_Toc82450181"/>
      <w:bookmarkStart w:id="1097" w:name="_Toc8245082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.4</w:t>
      </w:r>
      <w:r w:rsidRPr="00991FDA">
        <w:rPr>
          <w:rFonts w:ascii="Arial" w:hAnsi="Arial"/>
          <w:sz w:val="22"/>
          <w:lang w:eastAsia="en-GB"/>
        </w:rPr>
        <w:tab/>
        <w:t>Additional OTA operating band unwanted emission requirements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43494A" w:rsidRPr="00991FDA" w:rsidRDefault="0043494A" w:rsidP="0043494A">
      <w:pPr>
        <w:keepNext/>
        <w:keepLines/>
        <w:spacing w:before="120"/>
        <w:ind w:left="1985" w:hanging="1985"/>
        <w:rPr>
          <w:rFonts w:ascii="Arial" w:hAnsi="Arial"/>
          <w:lang w:eastAsia="en-GB"/>
        </w:rPr>
      </w:pPr>
      <w:bookmarkStart w:id="1098" w:name="_Toc44712355"/>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3</w:t>
      </w:r>
      <w:r w:rsidRPr="00991FDA">
        <w:rPr>
          <w:rFonts w:ascii="Arial" w:hAnsi="Arial"/>
          <w:lang w:eastAsia="en-GB"/>
        </w:rPr>
        <w:t>.</w:t>
      </w:r>
      <w:r>
        <w:rPr>
          <w:rFonts w:ascii="Arial" w:hAnsi="Arial"/>
          <w:lang w:eastAsia="en-GB"/>
        </w:rPr>
        <w:t>2</w:t>
      </w:r>
      <w:r w:rsidRPr="00991FDA">
        <w:rPr>
          <w:rFonts w:ascii="Arial" w:hAnsi="Arial"/>
          <w:lang w:eastAsia="en-GB"/>
        </w:rPr>
        <w:t>.4.1</w:t>
      </w:r>
      <w:r w:rsidRPr="00991FDA">
        <w:rPr>
          <w:rFonts w:ascii="Arial" w:hAnsi="Arial"/>
          <w:lang w:eastAsia="en-GB"/>
        </w:rPr>
        <w:tab/>
        <w:t>Protection of Earth Exploration Satellite Service</w:t>
      </w:r>
      <w:bookmarkEnd w:id="1098"/>
    </w:p>
    <w:p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.4.1-1: OBUE limits for protection of Earth Exploration Satellite Service</w:t>
      </w:r>
      <w:r>
        <w:rPr>
          <w:rFonts w:ascii="Arial" w:hAnsi="Arial"/>
          <w:b/>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295"/>
        <w:gridCol w:w="227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rsidR="0043494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295"/>
        <w:gridCol w:w="227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rsidR="0043494A" w:rsidRPr="00991FDA" w:rsidRDefault="0043494A" w:rsidP="0043494A">
      <w:pPr>
        <w:rPr>
          <w:lang w:eastAsia="en-GB"/>
        </w:rPr>
      </w:pPr>
    </w:p>
    <w:p w:rsidR="0043494A" w:rsidRPr="00991FDA" w:rsidRDefault="0043494A" w:rsidP="0043494A">
      <w:pPr>
        <w:keepNext/>
        <w:keepLines/>
        <w:spacing w:before="120"/>
        <w:ind w:left="1134" w:hanging="1134"/>
        <w:outlineLvl w:val="2"/>
        <w:rPr>
          <w:rFonts w:ascii="Arial" w:hAnsi="Arial"/>
          <w:sz w:val="28"/>
          <w:lang w:eastAsia="en-GB"/>
        </w:rPr>
      </w:pPr>
      <w:bookmarkStart w:id="1099" w:name="_Toc45893668"/>
      <w:bookmarkStart w:id="1100" w:name="_Toc44712356"/>
      <w:bookmarkStart w:id="1101" w:name="_Toc37267751"/>
      <w:bookmarkStart w:id="1102" w:name="_Toc37260363"/>
      <w:bookmarkStart w:id="1103" w:name="_Toc36817441"/>
      <w:bookmarkStart w:id="1104" w:name="_Toc29811889"/>
      <w:bookmarkStart w:id="1105" w:name="_Toc21127680"/>
      <w:bookmarkStart w:id="1106" w:name="_Toc53185507"/>
      <w:bookmarkStart w:id="1107" w:name="_Toc53185883"/>
      <w:bookmarkStart w:id="1108" w:name="_Toc57820369"/>
      <w:bookmarkStart w:id="1109" w:name="_Toc57821296"/>
      <w:bookmarkStart w:id="1110" w:name="_Toc61183572"/>
      <w:bookmarkStart w:id="1111" w:name="_Toc61183966"/>
      <w:bookmarkStart w:id="1112" w:name="_Toc61184358"/>
      <w:bookmarkStart w:id="1113" w:name="_Toc61184750"/>
      <w:bookmarkStart w:id="1114" w:name="_Toc61185140"/>
      <w:bookmarkStart w:id="1115" w:name="_Toc66386484"/>
      <w:bookmarkStart w:id="1116" w:name="_Toc74583387"/>
      <w:bookmarkStart w:id="1117" w:name="_Toc76542200"/>
      <w:bookmarkStart w:id="1118" w:name="_Toc82450182"/>
      <w:bookmarkStart w:id="1119" w:name="_Toc82450830"/>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4</w:t>
      </w:r>
      <w:r w:rsidRPr="00991FDA">
        <w:rPr>
          <w:rFonts w:ascii="Arial" w:hAnsi="Arial"/>
          <w:sz w:val="28"/>
          <w:lang w:eastAsia="en-GB"/>
        </w:rPr>
        <w:tab/>
        <w:t>OTA transmitter spurious emissions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rsidR="0043494A" w:rsidRPr="00991FDA" w:rsidRDefault="0043494A" w:rsidP="0043494A">
      <w:pPr>
        <w:keepNext/>
        <w:keepLines/>
        <w:spacing w:before="120"/>
        <w:ind w:left="1418" w:hanging="1418"/>
        <w:outlineLvl w:val="3"/>
        <w:rPr>
          <w:rFonts w:ascii="Arial" w:hAnsi="Arial"/>
          <w:sz w:val="24"/>
          <w:lang w:eastAsia="en-GB"/>
        </w:rPr>
      </w:pPr>
      <w:bookmarkStart w:id="1120" w:name="_Toc45893669"/>
      <w:bookmarkStart w:id="1121" w:name="_Toc44712357"/>
      <w:bookmarkStart w:id="1122" w:name="_Toc37267752"/>
      <w:bookmarkStart w:id="1123" w:name="_Toc37260364"/>
      <w:bookmarkStart w:id="1124" w:name="_Toc36817442"/>
      <w:bookmarkStart w:id="1125" w:name="_Toc29811890"/>
      <w:bookmarkStart w:id="1126" w:name="_Toc21127681"/>
      <w:bookmarkStart w:id="1127" w:name="_Toc53185508"/>
      <w:bookmarkStart w:id="1128" w:name="_Toc53185884"/>
      <w:bookmarkStart w:id="1129" w:name="_Toc57820370"/>
      <w:bookmarkStart w:id="1130" w:name="_Toc57821297"/>
      <w:bookmarkStart w:id="1131" w:name="_Toc61183573"/>
      <w:bookmarkStart w:id="1132" w:name="_Toc61183967"/>
      <w:bookmarkStart w:id="1133" w:name="_Toc61184359"/>
      <w:bookmarkStart w:id="1134" w:name="_Toc61184751"/>
      <w:bookmarkStart w:id="1135" w:name="_Toc61185141"/>
      <w:bookmarkStart w:id="1136" w:name="_Toc66386485"/>
      <w:bookmarkStart w:id="1137" w:name="_Toc74583388"/>
      <w:bookmarkStart w:id="1138" w:name="_Toc76542201"/>
      <w:bookmarkStart w:id="1139" w:name="_Toc82450183"/>
      <w:bookmarkStart w:id="1140" w:name="_Toc82450831"/>
      <w:bookmarkStart w:id="1141" w:name="_Hlk494698976"/>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.1</w:t>
      </w:r>
      <w:r w:rsidRPr="00991FDA">
        <w:rPr>
          <w:rFonts w:ascii="Arial" w:hAnsi="Arial"/>
          <w:sz w:val="24"/>
          <w:lang w:eastAsia="en-GB"/>
        </w:rPr>
        <w:tab/>
        <w:t>General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3494A" w:rsidRPr="00991FDA" w:rsidRDefault="0043494A" w:rsidP="0043494A">
      <w:pPr>
        <w:rPr>
          <w:rFonts w:cs="v5.0.0"/>
          <w:lang w:eastAsia="en-GB"/>
        </w:rPr>
      </w:pPr>
      <w:r w:rsidRPr="00991FDA">
        <w:rPr>
          <w:rFonts w:cs="v5.0.0"/>
          <w:lang w:eastAsia="en-GB"/>
        </w:rPr>
        <w:t>Unless otherwise stated, all requirements are measured as mean power.</w:t>
      </w:r>
    </w:p>
    <w:p w:rsidR="0043494A" w:rsidRPr="00991FDA" w:rsidRDefault="0043494A" w:rsidP="0043494A">
      <w:pPr>
        <w:rPr>
          <w:lang w:eastAsia="en-GB"/>
        </w:rPr>
      </w:pPr>
      <w:r w:rsidRPr="00991FDA">
        <w:rPr>
          <w:lang w:eastAsia="en-GB"/>
        </w:rPr>
        <w:t>The OTA spurious emissions limits are specified as TRP per RIB unless otherwise stated.</w:t>
      </w:r>
    </w:p>
    <w:p w:rsidR="0043494A" w:rsidRPr="00991FDA" w:rsidRDefault="0043494A" w:rsidP="0043494A">
      <w:pPr>
        <w:keepNext/>
        <w:keepLines/>
        <w:spacing w:before="120"/>
        <w:ind w:left="1418" w:hanging="1418"/>
        <w:outlineLvl w:val="3"/>
        <w:rPr>
          <w:rFonts w:ascii="Arial" w:hAnsi="Arial"/>
          <w:sz w:val="24"/>
          <w:lang w:eastAsia="en-GB"/>
        </w:rPr>
      </w:pPr>
      <w:bookmarkStart w:id="1142" w:name="_Toc45893676"/>
      <w:bookmarkStart w:id="1143" w:name="_Toc44712364"/>
      <w:bookmarkStart w:id="1144" w:name="_Toc37267759"/>
      <w:bookmarkStart w:id="1145" w:name="_Toc37260371"/>
      <w:bookmarkStart w:id="1146" w:name="_Toc36817449"/>
      <w:bookmarkStart w:id="1147" w:name="_Toc29811897"/>
      <w:bookmarkStart w:id="1148" w:name="_Toc21127688"/>
      <w:bookmarkStart w:id="1149" w:name="_Toc53185514"/>
      <w:bookmarkStart w:id="1150" w:name="_Toc53185890"/>
      <w:bookmarkStart w:id="1151" w:name="_Toc57820376"/>
      <w:bookmarkStart w:id="1152" w:name="_Toc57821303"/>
      <w:bookmarkStart w:id="1153" w:name="_Toc61183579"/>
      <w:bookmarkStart w:id="1154" w:name="_Toc61183973"/>
      <w:bookmarkStart w:id="1155" w:name="_Toc61184365"/>
      <w:bookmarkStart w:id="1156" w:name="_Toc61184757"/>
      <w:bookmarkStart w:id="1157" w:name="_Toc61185147"/>
      <w:bookmarkStart w:id="1158" w:name="_Toc66386491"/>
      <w:bookmarkStart w:id="1159" w:name="_Toc74583394"/>
      <w:bookmarkStart w:id="1160" w:name="_Toc76542207"/>
      <w:bookmarkStart w:id="1161" w:name="_Toc82450189"/>
      <w:bookmarkStart w:id="1162" w:name="_Toc8245083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rsidR="0043494A" w:rsidRPr="00991FDA" w:rsidRDefault="0043494A" w:rsidP="0043494A">
      <w:pPr>
        <w:keepNext/>
        <w:keepLines/>
        <w:spacing w:before="120"/>
        <w:ind w:left="1701" w:hanging="1701"/>
        <w:outlineLvl w:val="4"/>
        <w:rPr>
          <w:rFonts w:ascii="Arial" w:hAnsi="Arial"/>
          <w:sz w:val="22"/>
          <w:lang w:eastAsia="en-GB"/>
        </w:rPr>
      </w:pPr>
      <w:bookmarkStart w:id="1163" w:name="_Toc45893677"/>
      <w:bookmarkStart w:id="1164" w:name="_Toc44712365"/>
      <w:bookmarkStart w:id="1165" w:name="_Toc37267760"/>
      <w:bookmarkStart w:id="1166" w:name="_Toc37260372"/>
      <w:bookmarkStart w:id="1167" w:name="_Toc36817450"/>
      <w:bookmarkStart w:id="1168" w:name="_Toc29811898"/>
      <w:bookmarkStart w:id="1169" w:name="_Toc21127689"/>
      <w:bookmarkStart w:id="1170" w:name="_Toc53185515"/>
      <w:bookmarkStart w:id="1171" w:name="_Toc53185891"/>
      <w:bookmarkStart w:id="1172" w:name="_Toc57820377"/>
      <w:bookmarkStart w:id="1173" w:name="_Toc57821304"/>
      <w:bookmarkStart w:id="1174" w:name="_Toc61183580"/>
      <w:bookmarkStart w:id="1175" w:name="_Toc61183974"/>
      <w:bookmarkStart w:id="1176" w:name="_Toc61184366"/>
      <w:bookmarkStart w:id="1177" w:name="_Toc61184758"/>
      <w:bookmarkStart w:id="1178" w:name="_Toc61185148"/>
      <w:bookmarkStart w:id="1179" w:name="_Toc66386492"/>
      <w:bookmarkStart w:id="1180" w:name="_Toc74583395"/>
      <w:bookmarkStart w:id="1181" w:name="_Toc76542208"/>
      <w:bookmarkStart w:id="1182" w:name="_Toc82450190"/>
      <w:bookmarkStart w:id="1183" w:name="_Toc8245083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rsidR="0043494A" w:rsidRPr="00991FDA" w:rsidRDefault="0043494A" w:rsidP="0043494A">
      <w:pPr>
        <w:keepNext/>
        <w:keepLines/>
        <w:spacing w:before="120"/>
        <w:ind w:left="1701" w:hanging="1701"/>
        <w:outlineLvl w:val="4"/>
        <w:rPr>
          <w:rFonts w:ascii="Arial" w:hAnsi="Arial"/>
          <w:sz w:val="22"/>
          <w:lang w:eastAsia="en-GB"/>
        </w:rPr>
      </w:pPr>
      <w:bookmarkStart w:id="1184" w:name="_Toc45893678"/>
      <w:bookmarkStart w:id="1185" w:name="_Toc44712366"/>
      <w:bookmarkStart w:id="1186" w:name="_Toc37267761"/>
      <w:bookmarkStart w:id="1187" w:name="_Toc37260373"/>
      <w:bookmarkStart w:id="1188" w:name="_Toc36817451"/>
      <w:bookmarkStart w:id="1189" w:name="_Toc29811899"/>
      <w:bookmarkStart w:id="1190" w:name="_Toc21127690"/>
      <w:bookmarkStart w:id="1191" w:name="_Toc53185516"/>
      <w:bookmarkStart w:id="1192" w:name="_Toc53185892"/>
      <w:bookmarkStart w:id="1193" w:name="_Toc57820378"/>
      <w:bookmarkStart w:id="1194" w:name="_Toc57821305"/>
      <w:bookmarkStart w:id="1195" w:name="_Toc61183581"/>
      <w:bookmarkStart w:id="1196" w:name="_Toc61183975"/>
      <w:bookmarkStart w:id="1197" w:name="_Toc61184367"/>
      <w:bookmarkStart w:id="1198" w:name="_Toc61184759"/>
      <w:bookmarkStart w:id="1199" w:name="_Toc61185149"/>
      <w:bookmarkStart w:id="1200" w:name="_Toc66386493"/>
      <w:bookmarkStart w:id="1201" w:name="_Toc74583396"/>
      <w:bookmarkStart w:id="1202" w:name="_Toc76542209"/>
      <w:bookmarkStart w:id="1203" w:name="_Toc82450191"/>
      <w:bookmarkStart w:id="1204" w:name="_Toc8245083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General OTA transmitter spurious emissions requirements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rsidR="0043494A" w:rsidRPr="00991FDA" w:rsidRDefault="0043494A" w:rsidP="0043494A">
      <w:pPr>
        <w:keepNext/>
        <w:keepLines/>
        <w:spacing w:before="120"/>
        <w:ind w:left="1985" w:hanging="1985"/>
        <w:outlineLvl w:val="5"/>
        <w:rPr>
          <w:rFonts w:ascii="Arial" w:hAnsi="Arial"/>
          <w:lang w:eastAsia="en-GB"/>
        </w:rPr>
      </w:pPr>
      <w:bookmarkStart w:id="1205" w:name="_Toc45893679"/>
      <w:bookmarkStart w:id="1206" w:name="_Toc44712367"/>
      <w:bookmarkStart w:id="1207" w:name="_Toc37267762"/>
      <w:bookmarkStart w:id="1208" w:name="_Toc37260374"/>
      <w:bookmarkStart w:id="1209" w:name="_Toc36817452"/>
      <w:bookmarkStart w:id="1210" w:name="_Toc29811900"/>
      <w:bookmarkStart w:id="1211" w:name="_Toc21127691"/>
      <w:bookmarkStart w:id="1212" w:name="_Toc53185517"/>
      <w:bookmarkStart w:id="1213" w:name="_Toc53185893"/>
      <w:bookmarkStart w:id="1214" w:name="_Toc57820379"/>
      <w:bookmarkStart w:id="1215" w:name="_Toc57821306"/>
      <w:bookmarkStart w:id="1216" w:name="_Toc61183582"/>
      <w:bookmarkStart w:id="1217" w:name="_Toc61183976"/>
      <w:bookmarkStart w:id="1218" w:name="_Toc61184368"/>
      <w:bookmarkStart w:id="1219" w:name="_Toc61184760"/>
      <w:bookmarkStart w:id="1220" w:name="_Toc61185150"/>
      <w:bookmarkStart w:id="1221" w:name="_Toc66386494"/>
      <w:bookmarkStart w:id="1222" w:name="_Toc74583397"/>
      <w:bookmarkStart w:id="1223" w:name="_Toc76542210"/>
      <w:bookmarkStart w:id="1224" w:name="_Toc82450192"/>
      <w:bookmarkStart w:id="1225" w:name="_Toc82450840"/>
      <w:bookmarkEnd w:id="11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.2.1</w:t>
      </w:r>
      <w:r w:rsidRPr="00991FDA">
        <w:rPr>
          <w:rFonts w:ascii="Arial" w:hAnsi="Arial"/>
          <w:lang w:eastAsia="en-GB"/>
        </w:rPr>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rsidR="0043494A" w:rsidRPr="00991FDA" w:rsidRDefault="0043494A" w:rsidP="0043494A">
      <w:pPr>
        <w:keepNext/>
        <w:keepLines/>
        <w:spacing w:before="120"/>
        <w:ind w:left="1985" w:hanging="1985"/>
        <w:outlineLvl w:val="5"/>
        <w:rPr>
          <w:rFonts w:ascii="Arial" w:hAnsi="Arial"/>
          <w:lang w:eastAsia="en-GB"/>
        </w:rPr>
      </w:pPr>
      <w:bookmarkStart w:id="1226" w:name="_Toc45893680"/>
      <w:bookmarkStart w:id="1227" w:name="_Toc44712368"/>
      <w:bookmarkStart w:id="1228" w:name="_Toc37267763"/>
      <w:bookmarkStart w:id="1229" w:name="_Toc37260375"/>
      <w:bookmarkStart w:id="1230" w:name="_Toc36817453"/>
      <w:bookmarkStart w:id="1231" w:name="_Toc29811901"/>
      <w:bookmarkStart w:id="1232" w:name="_Toc21127692"/>
      <w:bookmarkStart w:id="1233" w:name="_Toc53185518"/>
      <w:bookmarkStart w:id="1234" w:name="_Toc53185894"/>
      <w:bookmarkStart w:id="1235" w:name="_Toc57820380"/>
      <w:bookmarkStart w:id="1236" w:name="_Toc57821307"/>
      <w:bookmarkStart w:id="1237" w:name="_Toc61183583"/>
      <w:bookmarkStart w:id="1238" w:name="_Toc61183977"/>
      <w:bookmarkStart w:id="1239" w:name="_Toc61184369"/>
      <w:bookmarkStart w:id="1240" w:name="_Toc61184761"/>
      <w:bookmarkStart w:id="1241" w:name="_Toc61185151"/>
      <w:bookmarkStart w:id="1242" w:name="_Toc66386495"/>
      <w:bookmarkStart w:id="1243" w:name="_Toc74583398"/>
      <w:bookmarkStart w:id="1244" w:name="_Toc76542211"/>
      <w:bookmarkStart w:id="1245" w:name="_Toc82450193"/>
      <w:bookmarkStart w:id="1246" w:name="_Toc824508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.2.2</w:t>
      </w:r>
      <w:r w:rsidRPr="00991FDA">
        <w:rPr>
          <w:rFonts w:ascii="Arial" w:hAnsi="Arial"/>
          <w:lang w:eastAsia="en-GB"/>
        </w:rPr>
        <w:tab/>
        <w:t>OTA transmitter spurious emissions (Category A)</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.2.2-1: </w:t>
      </w:r>
      <w:r>
        <w:rPr>
          <w:rFonts w:ascii="Arial" w:hAnsi="Arial"/>
          <w:b/>
          <w:lang w:eastAsia="en-GB"/>
        </w:rPr>
        <w:t>Repeater</w:t>
      </w:r>
      <w:r w:rsidRPr="00991FDA">
        <w:rPr>
          <w:rFonts w:ascii="Arial" w:hAnsi="Arial"/>
          <w:b/>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052"/>
        <w:gridCol w:w="1440"/>
        <w:gridCol w:w="260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676F24">
              <w:rPr>
                <w:rFonts w:ascii="Arial" w:hAnsi="Arial"/>
                <w:sz w:val="18"/>
                <w:lang w:eastAsia="en-GB"/>
              </w:rPr>
              <w:t>Bandwidth as in ITU-R SM.329 [</w:t>
            </w:r>
            <w:r w:rsidR="00676F24">
              <w:rPr>
                <w:rFonts w:ascii="Arial" w:hAnsi="Arial" w:hint="eastAsia"/>
                <w:sz w:val="18"/>
                <w:lang w:eastAsia="zh-CN"/>
              </w:rPr>
              <w:t>5</w:t>
            </w:r>
            <w:r w:rsidRPr="00991FDA">
              <w:rPr>
                <w:rFonts w:ascii="Arial" w:hAnsi="Arial"/>
                <w:sz w:val="18"/>
                <w:lang w:eastAsia="en-GB"/>
              </w:rPr>
              <w:t>], s4.1</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 xml:space="preserve">Upper </w:t>
            </w:r>
            <w:r w:rsidR="00676F24">
              <w:rPr>
                <w:rFonts w:ascii="Arial" w:hAnsi="Arial"/>
                <w:sz w:val="18"/>
                <w:lang w:eastAsia="en-GB"/>
              </w:rPr>
              <w:t>frequency as in ITU-R SM.329 [</w:t>
            </w:r>
            <w:r w:rsidR="00676F24">
              <w:rPr>
                <w:rFonts w:ascii="Arial" w:hAnsi="Arial" w:hint="eastAsia"/>
                <w:sz w:val="18"/>
                <w:lang w:eastAsia="zh-CN"/>
              </w:rPr>
              <w:t>5</w:t>
            </w:r>
            <w:r w:rsidRPr="00991FDA">
              <w:rPr>
                <w:rFonts w:ascii="Arial" w:hAnsi="Arial"/>
                <w:sz w:val="18"/>
                <w:lang w:eastAsia="en-GB"/>
              </w:rPr>
              <w:t>], s2.5 table 1.</w:t>
            </w:r>
          </w:p>
        </w:tc>
      </w:tr>
    </w:tbl>
    <w:p w:rsidR="0043494A" w:rsidRPr="00991FDA" w:rsidRDefault="0043494A" w:rsidP="0043494A">
      <w:pPr>
        <w:rPr>
          <w:lang w:eastAsia="en-GB"/>
        </w:rPr>
      </w:pPr>
    </w:p>
    <w:p w:rsidR="0043494A" w:rsidRPr="00991FDA" w:rsidRDefault="0043494A" w:rsidP="0043494A">
      <w:pPr>
        <w:keepNext/>
        <w:keepLines/>
        <w:spacing w:before="120"/>
        <w:ind w:left="1985" w:hanging="1985"/>
        <w:outlineLvl w:val="5"/>
        <w:rPr>
          <w:rFonts w:ascii="Arial" w:hAnsi="Arial"/>
          <w:lang w:eastAsia="en-GB"/>
        </w:rPr>
      </w:pPr>
      <w:bookmarkStart w:id="1247" w:name="_Toc45893681"/>
      <w:bookmarkStart w:id="1248" w:name="_Toc44712369"/>
      <w:bookmarkStart w:id="1249" w:name="_Toc37267764"/>
      <w:bookmarkStart w:id="1250" w:name="_Toc37260376"/>
      <w:bookmarkStart w:id="1251" w:name="_Toc36817454"/>
      <w:bookmarkStart w:id="1252" w:name="_Toc29811902"/>
      <w:bookmarkStart w:id="1253" w:name="_Toc21127693"/>
      <w:bookmarkStart w:id="1254" w:name="_Toc53185519"/>
      <w:bookmarkStart w:id="1255" w:name="_Toc53185895"/>
      <w:bookmarkStart w:id="1256" w:name="_Toc57820381"/>
      <w:bookmarkStart w:id="1257" w:name="_Toc57821308"/>
      <w:bookmarkStart w:id="1258" w:name="_Toc61183584"/>
      <w:bookmarkStart w:id="1259" w:name="_Toc61183978"/>
      <w:bookmarkStart w:id="1260" w:name="_Toc61184370"/>
      <w:bookmarkStart w:id="1261" w:name="_Toc61184762"/>
      <w:bookmarkStart w:id="1262" w:name="_Toc61185152"/>
      <w:bookmarkStart w:id="1263" w:name="_Toc66386496"/>
      <w:bookmarkStart w:id="1264" w:name="_Toc74583399"/>
      <w:bookmarkStart w:id="1265" w:name="_Toc76542212"/>
      <w:bookmarkStart w:id="1266" w:name="_Toc82450194"/>
      <w:bookmarkStart w:id="1267" w:name="_Toc82450842"/>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.2.3</w:t>
      </w:r>
      <w:r w:rsidRPr="00991FDA">
        <w:rPr>
          <w:rFonts w:ascii="Arial" w:hAnsi="Arial"/>
          <w:lang w:eastAsia="en-GB"/>
        </w:rPr>
        <w:tab/>
        <w:t>OTA transmitter spurious emissions (Category B)</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.2.3-1: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052"/>
        <w:gridCol w:w="1440"/>
        <w:gridCol w:w="260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A04A31">
              <w:rPr>
                <w:rFonts w:ascii="Arial" w:hAnsi="Arial"/>
                <w:sz w:val="18"/>
                <w:lang w:eastAsia="en-GB"/>
              </w:rPr>
              <w:t>Bandwidth as in ITU-R SM.329 [</w:t>
            </w:r>
            <w:r w:rsidR="00A04A31">
              <w:rPr>
                <w:rFonts w:ascii="Arial" w:hAnsi="Arial" w:hint="eastAsia"/>
                <w:sz w:val="18"/>
                <w:lang w:eastAsia="zh-CN"/>
              </w:rPr>
              <w:t>5</w:t>
            </w:r>
            <w:r w:rsidRPr="00991FDA">
              <w:rPr>
                <w:rFonts w:ascii="Arial" w:hAnsi="Arial"/>
                <w:sz w:val="18"/>
                <w:lang w:eastAsia="en-GB"/>
              </w:rPr>
              <w:t>], s4.1</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Limit and bandwidth a</w:t>
            </w:r>
            <w:r w:rsidR="00A04A31">
              <w:rPr>
                <w:rFonts w:ascii="Arial" w:hAnsi="Arial"/>
                <w:sz w:val="18"/>
                <w:lang w:eastAsia="en-GB"/>
              </w:rPr>
              <w:t>s in ERC Recommendation 74-01 [</w:t>
            </w:r>
            <w:r w:rsidRPr="00991FDA">
              <w:rPr>
                <w:rFonts w:ascii="Arial" w:hAnsi="Arial"/>
                <w:sz w:val="18"/>
                <w:lang w:eastAsia="en-GB"/>
              </w:rPr>
              <w:t>9], Annex 2.</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 xml:space="preserve">Upper </w:t>
            </w:r>
            <w:r w:rsidR="00A04A31">
              <w:rPr>
                <w:rFonts w:ascii="Arial" w:hAnsi="Arial"/>
                <w:sz w:val="18"/>
                <w:lang w:eastAsia="en-GB"/>
              </w:rPr>
              <w:t>frequency as in ITU-R SM.329 [</w:t>
            </w:r>
            <w:r w:rsidR="00A04A31">
              <w:rPr>
                <w:rFonts w:ascii="Arial" w:hAnsi="Arial" w:hint="eastAsia"/>
                <w:sz w:val="18"/>
                <w:lang w:eastAsia="zh-CN"/>
              </w:rPr>
              <w:t>5</w:t>
            </w:r>
            <w:r w:rsidRPr="00991FDA">
              <w:rPr>
                <w:rFonts w:ascii="Arial" w:hAnsi="Arial"/>
                <w:sz w:val="18"/>
                <w:lang w:eastAsia="en-GB"/>
              </w:rPr>
              <w:t>], s2.5 table 1.</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The step frequencies F</w:t>
            </w:r>
            <w:r w:rsidRPr="00991FDA">
              <w:rPr>
                <w:rFonts w:ascii="Arial" w:hAnsi="Arial"/>
                <w:sz w:val="18"/>
                <w:vertAlign w:val="subscript"/>
                <w:lang w:eastAsia="en-GB"/>
              </w:rPr>
              <w:t>step,X</w:t>
            </w:r>
            <w:r w:rsidRPr="00991FDA">
              <w:rPr>
                <w:rFonts w:ascii="Arial" w:hAnsi="Arial"/>
                <w:sz w:val="18"/>
                <w:lang w:eastAsia="en-GB"/>
              </w:rPr>
              <w:t xml:space="preserve"> are defined in Table 9.7.5.3.2.3-2.</w:t>
            </w:r>
          </w:p>
        </w:tc>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.2.3-2: Step frequencies for defining the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Look w:val="04A0"/>
      </w:tblPr>
      <w:tblGrid>
        <w:gridCol w:w="1912"/>
        <w:gridCol w:w="1031"/>
        <w:gridCol w:w="1134"/>
        <w:gridCol w:w="1134"/>
        <w:gridCol w:w="1196"/>
        <w:gridCol w:w="1019"/>
        <w:gridCol w:w="1134"/>
      </w:tblGrid>
      <w:tr w:rsidR="0043494A" w:rsidRPr="00991FDA"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F</w:t>
            </w:r>
            <w:r w:rsidRPr="00991FDA">
              <w:rPr>
                <w:rFonts w:ascii="Arial" w:hAnsi="Arial"/>
                <w:sz w:val="18"/>
                <w:vertAlign w:val="subscript"/>
                <w:lang w:eastAsia="en-GB"/>
              </w:rPr>
              <w:t>step,</w:t>
            </w:r>
            <w:r w:rsidRPr="00991FDA">
              <w:rPr>
                <w:rFonts w:ascii="Arial" w:hAnsi="Arial"/>
                <w:sz w:val="18"/>
                <w:vertAlign w:val="subscript"/>
                <w:lang w:eastAsia="zh-CN"/>
              </w:rPr>
              <w:t>X</w:t>
            </w:r>
            <w:r w:rsidRPr="00991FDA">
              <w:rPr>
                <w:rFonts w:ascii="Arial" w:hAnsi="Arial"/>
                <w:sz w:val="18"/>
                <w:lang w:eastAsia="zh-CN"/>
              </w:rPr>
              <w:t xml:space="preserve"> are based on </w:t>
            </w:r>
            <w:r w:rsidRPr="00991FDA">
              <w:rPr>
                <w:rFonts w:ascii="Arial" w:hAnsi="Arial"/>
                <w:sz w:val="18"/>
                <w:lang w:eastAsia="en-GB"/>
              </w:rPr>
              <w:t xml:space="preserve">ERC Recommendation 74-01 </w:t>
            </w:r>
            <w:r w:rsidR="007C5F97">
              <w:rPr>
                <w:rFonts w:ascii="Arial" w:hAnsi="Arial"/>
                <w:sz w:val="18"/>
                <w:lang w:eastAsia="zh-CN"/>
              </w:rPr>
              <w:t>[</w:t>
            </w:r>
            <w:r w:rsidRPr="00991FDA">
              <w:rPr>
                <w:rFonts w:ascii="Arial" w:hAnsi="Arial"/>
                <w:sz w:val="18"/>
                <w:lang w:eastAsia="zh-CN"/>
              </w:rPr>
              <w:t>9]</w:t>
            </w:r>
            <w:r w:rsidRPr="00991FDA">
              <w:rPr>
                <w:rFonts w:ascii="Arial" w:hAnsi="Arial"/>
                <w:sz w:val="18"/>
                <w:lang w:eastAsia="en-GB"/>
              </w:rPr>
              <w:t>, Annex 2</w:t>
            </w:r>
            <w:r w:rsidRPr="00991FDA">
              <w:rPr>
                <w:rFonts w:ascii="Arial" w:hAnsi="Arial"/>
                <w:sz w:val="18"/>
                <w:lang w:eastAsia="zh-CN"/>
              </w:rPr>
              <w:t>.</w:t>
            </w:r>
          </w:p>
          <w:p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F</w:t>
            </w:r>
            <w:r w:rsidRPr="00991FDA">
              <w:rPr>
                <w:rFonts w:ascii="Arial" w:hAnsi="Arial"/>
                <w:sz w:val="18"/>
                <w:vertAlign w:val="subscript"/>
                <w:lang w:eastAsia="en-GB"/>
              </w:rPr>
              <w:t>step,3</w:t>
            </w:r>
            <w:r w:rsidRPr="00991FDA">
              <w:rPr>
                <w:rFonts w:ascii="Arial" w:hAnsi="Arial"/>
                <w:sz w:val="18"/>
                <w:lang w:eastAsia="en-GB"/>
              </w:rPr>
              <w:t xml:space="preserve"> and F</w:t>
            </w:r>
            <w:r w:rsidRPr="00991FDA">
              <w:rPr>
                <w:rFonts w:ascii="Arial" w:hAnsi="Arial"/>
                <w:sz w:val="18"/>
                <w:vertAlign w:val="subscript"/>
                <w:lang w:eastAsia="en-GB"/>
              </w:rPr>
              <w:t>step,4</w:t>
            </w:r>
            <w:r w:rsidRPr="00991FDA">
              <w:rPr>
                <w:rFonts w:ascii="Arial" w:hAnsi="Arial"/>
                <w:sz w:val="18"/>
                <w:lang w:eastAsia="en-GB"/>
              </w:rPr>
              <w:t xml:space="preserve"> are aligned with the values for Δf</w:t>
            </w:r>
            <w:r w:rsidRPr="00991FDA">
              <w:rPr>
                <w:rFonts w:ascii="Arial" w:hAnsi="Arial"/>
                <w:sz w:val="18"/>
                <w:vertAlign w:val="subscript"/>
                <w:lang w:eastAsia="en-GB"/>
              </w:rPr>
              <w:t>OBUE</w:t>
            </w:r>
            <w:r w:rsidRPr="00991FDA">
              <w:rPr>
                <w:rFonts w:ascii="Arial" w:hAnsi="Arial"/>
                <w:sz w:val="18"/>
                <w:lang w:eastAsia="en-GB"/>
              </w:rPr>
              <w:t xml:space="preserve"> in Table 9.7.1-1 and Table 9.7.1-2.</w:t>
            </w:r>
          </w:p>
        </w:tc>
      </w:tr>
    </w:tbl>
    <w:p w:rsidR="0043494A" w:rsidRPr="00991FDA" w:rsidRDefault="0043494A" w:rsidP="0043494A">
      <w:pPr>
        <w:keepNext/>
        <w:keepLines/>
        <w:spacing w:before="120"/>
        <w:ind w:left="1701" w:hanging="1701"/>
        <w:outlineLvl w:val="4"/>
        <w:rPr>
          <w:rFonts w:ascii="Arial" w:hAnsi="Arial"/>
          <w:sz w:val="22"/>
          <w:lang w:eastAsia="en-GB"/>
        </w:rPr>
      </w:pPr>
      <w:bookmarkStart w:id="1268" w:name="_Toc45893682"/>
      <w:bookmarkStart w:id="1269" w:name="_Toc44712370"/>
      <w:bookmarkStart w:id="1270" w:name="_Toc37267765"/>
      <w:bookmarkStart w:id="1271" w:name="_Toc37260377"/>
      <w:bookmarkStart w:id="1272" w:name="_Toc36817455"/>
      <w:bookmarkStart w:id="1273" w:name="_Toc29811903"/>
      <w:bookmarkStart w:id="1274" w:name="_Toc21127694"/>
      <w:bookmarkStart w:id="1275" w:name="_Toc53185520"/>
      <w:bookmarkStart w:id="1276" w:name="_Toc53185896"/>
      <w:bookmarkStart w:id="1277" w:name="_Toc57820382"/>
      <w:bookmarkStart w:id="1278" w:name="_Toc57821309"/>
      <w:bookmarkStart w:id="1279" w:name="_Toc61183585"/>
      <w:bookmarkStart w:id="1280" w:name="_Toc61183979"/>
      <w:bookmarkStart w:id="1281" w:name="_Toc61184371"/>
      <w:bookmarkStart w:id="1282" w:name="_Toc61184763"/>
      <w:bookmarkStart w:id="1283" w:name="_Toc61185153"/>
      <w:bookmarkStart w:id="1284" w:name="_Toc66386497"/>
      <w:bookmarkStart w:id="1285" w:name="_Toc74583400"/>
      <w:bookmarkStart w:id="1286" w:name="_Toc76542213"/>
      <w:bookmarkStart w:id="1287" w:name="_Toc82450195"/>
      <w:bookmarkStart w:id="1288" w:name="_Toc82450843"/>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Additional OTA transmitter spurious emissions requirements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43494A" w:rsidRPr="00991FDA" w:rsidRDefault="0043494A" w:rsidP="0043494A">
      <w:pPr>
        <w:rPr>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43494A" w:rsidRPr="00991FDA" w:rsidRDefault="0043494A" w:rsidP="0043494A">
      <w:pPr>
        <w:keepNext/>
        <w:keepLines/>
        <w:spacing w:before="120"/>
        <w:ind w:left="1985" w:hanging="1985"/>
        <w:outlineLvl w:val="5"/>
        <w:rPr>
          <w:rFonts w:ascii="Arial" w:hAnsi="Arial"/>
          <w:lang w:eastAsia="en-GB"/>
        </w:rPr>
      </w:pPr>
      <w:bookmarkStart w:id="1289" w:name="_Toc45893683"/>
      <w:bookmarkStart w:id="1290" w:name="_Toc44712371"/>
      <w:bookmarkStart w:id="1291" w:name="_Toc53185521"/>
      <w:bookmarkStart w:id="1292" w:name="_Toc53185897"/>
      <w:bookmarkStart w:id="1293" w:name="_Toc57820383"/>
      <w:bookmarkStart w:id="1294" w:name="_Toc57821310"/>
      <w:bookmarkStart w:id="1295" w:name="_Toc61183586"/>
      <w:bookmarkStart w:id="1296" w:name="_Toc61183980"/>
      <w:bookmarkStart w:id="1297" w:name="_Toc61184372"/>
      <w:bookmarkStart w:id="1298" w:name="_Toc61184764"/>
      <w:bookmarkStart w:id="1299" w:name="_Toc61185154"/>
      <w:bookmarkStart w:id="1300" w:name="_Toc66386498"/>
      <w:bookmarkStart w:id="1301" w:name="_Toc74583401"/>
      <w:bookmarkStart w:id="1302" w:name="_Toc76542214"/>
      <w:bookmarkStart w:id="1303" w:name="_Toc82450196"/>
      <w:bookmarkStart w:id="1304" w:name="_Toc82450844"/>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.3.1</w:t>
      </w:r>
      <w:r w:rsidRPr="00991FDA">
        <w:rPr>
          <w:rFonts w:ascii="Arial" w:hAnsi="Arial"/>
          <w:lang w:eastAsia="en-GB"/>
        </w:rPr>
        <w:tab/>
        <w:t>Limits for protection of Earth Exploration Satellite Service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rsidR="0043494A" w:rsidRPr="00991FDA" w:rsidRDefault="0043494A" w:rsidP="0043494A">
      <w:pPr>
        <w:keepNext/>
        <w:keepLines/>
        <w:spacing w:before="60"/>
        <w:jc w:val="center"/>
        <w:rPr>
          <w:rFonts w:ascii="Arial" w:hAnsi="Arial"/>
          <w:b/>
          <w:lang w:eastAsia="en-GB"/>
        </w:rPr>
      </w:pPr>
      <w:bookmarkStart w:id="1305" w:name="_Hlk41916699"/>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.3.1-1: Limits for protection of Earth Exploration Satellite Service</w:t>
      </w:r>
      <w:r>
        <w:rPr>
          <w:rFonts w:ascii="Arial" w:hAnsi="Arial"/>
          <w:b/>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052"/>
        <w:gridCol w:w="1440"/>
        <w:gridCol w:w="260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1305"/>
      </w:tr>
    </w:tbl>
    <w:p w:rsidR="0043494A" w:rsidRPr="00991FDA" w:rsidRDefault="0043494A" w:rsidP="0043494A">
      <w:pPr>
        <w:rPr>
          <w:lang w:eastAsia="en-GB"/>
        </w:rPr>
      </w:pPr>
    </w:p>
    <w:p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.4.</w:t>
      </w:r>
      <w:r>
        <w:rPr>
          <w:rFonts w:ascii="Arial" w:hAnsi="Arial"/>
          <w:b/>
          <w:lang w:eastAsia="en-GB"/>
        </w:rPr>
        <w:t>2</w:t>
      </w:r>
      <w:r w:rsidRPr="00991FDA">
        <w:rPr>
          <w:rFonts w:ascii="Arial" w:hAnsi="Arial"/>
          <w:b/>
          <w:lang w:eastAsia="en-GB"/>
        </w:rPr>
        <w:t>.</w:t>
      </w:r>
      <w:r>
        <w:rPr>
          <w:rFonts w:ascii="Arial" w:hAnsi="Arial"/>
          <w:b/>
          <w:lang w:eastAsia="en-GB"/>
        </w:rPr>
        <w:t>3</w:t>
      </w:r>
      <w:r w:rsidRPr="00991FDA">
        <w:rPr>
          <w:rFonts w:ascii="Arial" w:hAnsi="Arial"/>
          <w:b/>
          <w:lang w:eastAsia="en-GB"/>
        </w:rPr>
        <w:t>.1-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295"/>
        <w:gridCol w:w="2274"/>
      </w:tblGrid>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rsidR="0043494A" w:rsidRPr="00991FDA" w:rsidRDefault="0043494A" w:rsidP="0043494A">
      <w:pPr>
        <w:rPr>
          <w:lang w:eastAsia="en-GB"/>
        </w:rPr>
      </w:pPr>
    </w:p>
    <w:p w:rsidR="00774CAC" w:rsidRDefault="00803367" w:rsidP="00774CAC">
      <w:pPr>
        <w:pStyle w:val="2"/>
        <w:rPr>
          <w:lang w:eastAsia="zh-CN"/>
        </w:rPr>
      </w:pPr>
      <w:bookmarkStart w:id="1306" w:name="_Toc9773724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306"/>
    </w:p>
    <w:p w:rsidR="00335340" w:rsidRDefault="00335340"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rsidR="00335340" w:rsidRPr="003F1B56"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rsidR="00335340" w:rsidRDefault="00335340" w:rsidP="00335340">
      <w:pPr>
        <w:pStyle w:val="affb"/>
        <w:spacing w:after="180"/>
      </w:pPr>
      <w:r>
        <w:rPr>
          <w:rFonts w:eastAsia="等线"/>
        </w:rPr>
        <w:t xml:space="preserve">The </w:t>
      </w:r>
      <w:r w:rsidRPr="00D36904">
        <w:rPr>
          <w:rFonts w:eastAsia="等线"/>
        </w:rPr>
        <w:t>Error Vector Magnitude (EVM)</w:t>
      </w:r>
      <w:r>
        <w:rPr>
          <w:rFonts w:eastAsia="等线"/>
        </w:rPr>
        <w:t xml:space="preserve"> is a measure of the difference between the symbols provided at the input of the repeater and the measured signal symbols at the output of the repeater after the equalization by the measurement equipment</w:t>
      </w:r>
      <w:r w:rsidRPr="00D36904">
        <w:rPr>
          <w:rFonts w:eastAsia="等线"/>
        </w:rPr>
        <w:t xml:space="preserve">. </w:t>
      </w:r>
      <w:r w:rsidRPr="00A741A0">
        <w:rPr>
          <w:rFonts w:eastAsia="等线"/>
        </w:rPr>
        <w:t xml:space="preserve">This difference is called the error vector. </w:t>
      </w:r>
      <w:r w:rsidRPr="00D36904">
        <w:rPr>
          <w:rFonts w:eastAsia="等线"/>
        </w:rPr>
        <w:t xml:space="preserve">Details about how the EVM is determined are specified in </w:t>
      </w:r>
      <w:r>
        <w:rPr>
          <w:rFonts w:eastAsia="等线"/>
        </w:rPr>
        <w:t xml:space="preserve">TS 38.104 </w:t>
      </w:r>
      <w:r w:rsidRPr="00D36904">
        <w:rPr>
          <w:rFonts w:eastAsia="等线"/>
        </w:rPr>
        <w:t>Annex C for FR2.</w:t>
      </w:r>
      <w:r w:rsidRPr="00632D67">
        <w:t xml:space="preserve"> </w:t>
      </w:r>
      <w:r w:rsidRPr="006D1E31">
        <w:t>The EVM result is defined as the square root of the ratio of the mean error vector power to the mean reference power expressed in percent.</w:t>
      </w:r>
    </w:p>
    <w:p w:rsidR="00335340" w:rsidRDefault="00335340" w:rsidP="00335340">
      <w:pPr>
        <w:rPr>
          <w:rFonts w:eastAsia="等线" w:cs="v5.0.0"/>
        </w:rPr>
      </w:pPr>
      <w:r w:rsidRPr="00D36904">
        <w:rPr>
          <w:rFonts w:eastAsia="等线" w:cs="v5.0.0"/>
        </w:rPr>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Pr>
          <w:rFonts w:eastAsia="等线" w:cs="v5.0.0"/>
          <w:i/>
        </w:rPr>
        <w:t xml:space="preserve"> </w:t>
      </w:r>
      <w:r>
        <w:rPr>
          <w:rFonts w:eastAsia="等线"/>
        </w:rPr>
        <w:t>on the transmit side and</w:t>
      </w:r>
      <w:r>
        <w:rPr>
          <w:lang w:eastAsia="en-GB"/>
        </w:rPr>
        <w:t xml:space="preserve"> the AoA of the incident wave of the received signal</w:t>
      </w:r>
      <w:r>
        <w:rPr>
          <w:rFonts w:eastAsia="等线"/>
        </w:rPr>
        <w:t xml:space="preserve"> is in the reference direction at the receive side</w:t>
      </w:r>
      <w:r w:rsidRPr="00D36904">
        <w:rPr>
          <w:rFonts w:eastAsia="等线" w:cs="v5.0.0"/>
        </w:rPr>
        <w:t>.</w:t>
      </w:r>
    </w:p>
    <w:p w:rsidR="00335340" w:rsidRDefault="00335340" w:rsidP="00335340">
      <w:r>
        <w:rPr>
          <w:rFonts w:eastAsia="等线" w:cs="v5.0.0"/>
        </w:rPr>
        <w:t>The EVM requirement is applicable when the repeater is operating with an input power level within the range from what is required to reach the rated output EIRP (</w:t>
      </w:r>
      <w:r w:rsidRPr="00F95B02">
        <w:t>P</w:t>
      </w:r>
      <w:r>
        <w:rPr>
          <w:vertAlign w:val="subscript"/>
        </w:rPr>
        <w:t>rated,out,EIRP</w:t>
      </w:r>
      <w:r w:rsidRPr="003F1B56">
        <w:t xml:space="preserve">) </w:t>
      </w:r>
      <w:r>
        <w:t xml:space="preserve">to the minimum power levels in table </w:t>
      </w:r>
      <w:r w:rsidR="00571CC9">
        <w:t>7</w:t>
      </w:r>
      <w:r>
        <w:t>.6.1.1-1.</w:t>
      </w:r>
    </w:p>
    <w:p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a8"/>
        <w:tblW w:w="5000" w:type="pct"/>
        <w:tblLook w:val="04A0"/>
      </w:tblPr>
      <w:tblGrid>
        <w:gridCol w:w="697"/>
        <w:gridCol w:w="1797"/>
        <w:gridCol w:w="1473"/>
        <w:gridCol w:w="1473"/>
        <w:gridCol w:w="1473"/>
        <w:gridCol w:w="1471"/>
        <w:gridCol w:w="1473"/>
      </w:tblGrid>
      <w:tr w:rsidR="00335340" w:rsidRPr="00BC7579" w:rsidTr="0043494A">
        <w:tc>
          <w:tcPr>
            <w:tcW w:w="354" w:type="pct"/>
            <w:vMerge w:val="restar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rsidTr="0043494A">
        <w:tc>
          <w:tcPr>
            <w:tcW w:w="354" w:type="pct"/>
            <w:vMerge/>
          </w:tcPr>
          <w:p w:rsidR="00335340" w:rsidRPr="00544D42" w:rsidRDefault="00335340" w:rsidP="0043494A">
            <w:pPr>
              <w:rPr>
                <w:rFonts w:ascii="Arial" w:hAnsi="Arial" w:cs="Arial"/>
                <w:sz w:val="18"/>
                <w:szCs w:val="18"/>
                <w:lang w:eastAsia="sv-SE"/>
              </w:rPr>
            </w:pPr>
          </w:p>
        </w:tc>
        <w:tc>
          <w:tcPr>
            <w:tcW w:w="2406" w:type="pct"/>
            <w:gridSpan w:val="3"/>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rsidTr="0043494A">
        <w:tc>
          <w:tcPr>
            <w:tcW w:w="354" w:type="pct"/>
            <w:vMerge/>
          </w:tcPr>
          <w:p w:rsidR="00335340" w:rsidRPr="00544D42" w:rsidRDefault="00335340" w:rsidP="0043494A">
            <w:pPr>
              <w:rPr>
                <w:rFonts w:ascii="Arial" w:hAnsi="Arial" w:cs="Arial"/>
                <w:sz w:val="18"/>
                <w:szCs w:val="18"/>
                <w:lang w:eastAsia="sv-SE"/>
              </w:rPr>
            </w:pPr>
          </w:p>
        </w:tc>
        <w:tc>
          <w:tcPr>
            <w:tcW w:w="912" w:type="pct"/>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rsidTr="0043494A">
        <w:tc>
          <w:tcPr>
            <w:tcW w:w="354"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rsidTr="0043494A">
        <w:tc>
          <w:tcPr>
            <w:tcW w:w="5000" w:type="pct"/>
            <w:gridSpan w:val="7"/>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rsidR="00335340" w:rsidRDefault="00335340" w:rsidP="00335340">
      <w:pPr>
        <w:rPr>
          <w:rFonts w:eastAsia="等线" w:cs="v5.0.0"/>
        </w:rPr>
      </w:pPr>
    </w:p>
    <w:p w:rsidR="00335340" w:rsidRPr="00FB0503" w:rsidRDefault="00335340" w:rsidP="00335340">
      <w:pPr>
        <w:rPr>
          <w:rFonts w:eastAsia="等线" w:cs="v5.0.0"/>
        </w:rPr>
      </w:pPr>
      <w:r>
        <w:rPr>
          <w:rFonts w:eastAsia="等线" w:cs="v5.0.0"/>
        </w:rPr>
        <w:t>W</w:t>
      </w:r>
      <w:r>
        <w:rPr>
          <w:rFonts w:eastAsia="等线" w:cs="v5.0.0" w:hint="eastAsia"/>
        </w:rPr>
        <w:t xml:space="preserve">here </w:t>
      </w:r>
      <w:r>
        <w:rPr>
          <w:rFonts w:eastAsia="等线" w:cs="v5.0.0"/>
        </w:rPr>
        <w:t>G</w:t>
      </w:r>
      <w:r w:rsidRPr="003F1B56">
        <w:rPr>
          <w:rFonts w:eastAsia="等线" w:cs="v5.0.0"/>
          <w:vertAlign w:val="subscript"/>
        </w:rPr>
        <w:t>RX_ANT</w:t>
      </w:r>
      <w:r>
        <w:rPr>
          <w:rFonts w:eastAsia="等线" w:cs="v5.0.0"/>
        </w:rPr>
        <w:t xml:space="preserve"> is the gain of the receive side antennas and is based on EIRP and TRP declaration.</w:t>
      </w:r>
    </w:p>
    <w:p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ab/>
        <w:t>Minimum requirement</w:t>
      </w:r>
    </w:p>
    <w:p w:rsidR="00335340" w:rsidRPr="00E9009D" w:rsidRDefault="00335340" w:rsidP="00335340">
      <w:pPr>
        <w:pStyle w:val="affb"/>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rsidR="00335340" w:rsidRPr="00E9009D" w:rsidRDefault="00335340" w:rsidP="00335340">
      <w:pPr>
        <w:keepNext/>
        <w:keepLines/>
        <w:spacing w:before="60"/>
        <w:jc w:val="center"/>
        <w:rPr>
          <w:rFonts w:ascii="Arial" w:eastAsia="宋体" w:hAnsi="Arial" w:cs="Arial"/>
          <w:b/>
          <w:lang w:val="en-US"/>
        </w:rPr>
      </w:pPr>
      <w:r w:rsidRPr="00E9009D">
        <w:rPr>
          <w:rFonts w:ascii="Arial" w:eastAsia="宋体" w:hAnsi="Arial" w:cs="Arial"/>
          <w:b/>
          <w:lang w:val="en-US"/>
        </w:rPr>
        <w:t xml:space="preserve">Table </w:t>
      </w:r>
      <w:r w:rsidR="00571CC9">
        <w:rPr>
          <w:rFonts w:ascii="Arial" w:eastAsia="宋体" w:hAnsi="Arial" w:cs="Arial"/>
          <w:b/>
          <w:lang w:val="en-US"/>
        </w:rPr>
        <w:t>7</w:t>
      </w:r>
      <w:r w:rsidRPr="00E9009D">
        <w:rPr>
          <w:rFonts w:ascii="Arial" w:eastAsia="宋体" w:hAnsi="Arial" w:cs="Arial"/>
          <w:b/>
          <w:lang w:val="en-US"/>
        </w:rPr>
        <w:t>.</w:t>
      </w:r>
      <w:r>
        <w:rPr>
          <w:rFonts w:ascii="Arial" w:eastAsia="宋体" w:hAnsi="Arial" w:cs="Arial"/>
          <w:b/>
          <w:lang w:val="en-US"/>
        </w:rPr>
        <w:t>6</w:t>
      </w:r>
      <w:r w:rsidRPr="00E9009D">
        <w:rPr>
          <w:rFonts w:ascii="Arial" w:eastAsia="宋体" w:hAnsi="Arial" w:cs="Arial"/>
          <w:b/>
          <w:lang w:val="en-US"/>
        </w:rPr>
        <w:t>.</w:t>
      </w:r>
      <w:r>
        <w:rPr>
          <w:rFonts w:ascii="Arial" w:eastAsia="宋体" w:hAnsi="Arial" w:cs="Arial"/>
          <w:b/>
          <w:lang w:val="en-US"/>
        </w:rPr>
        <w:t>1</w:t>
      </w:r>
      <w:r w:rsidRPr="00E9009D">
        <w:rPr>
          <w:rFonts w:ascii="Arial" w:eastAsia="宋体" w:hAnsi="Arial" w:cs="Arial"/>
          <w:b/>
          <w:lang w:val="en-US"/>
        </w:rPr>
        <w:t>.</w:t>
      </w:r>
      <w:r>
        <w:rPr>
          <w:rFonts w:ascii="Arial" w:eastAsia="宋体" w:hAnsi="Arial" w:cs="Arial"/>
          <w:b/>
          <w:lang w:val="en-US"/>
        </w:rPr>
        <w:t>2</w:t>
      </w:r>
      <w:r w:rsidRPr="00E9009D">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3"/>
        <w:gridCol w:w="3539"/>
      </w:tblGrid>
      <w:tr w:rsidR="00335340" w:rsidRPr="00BC7579"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rsidR="00335340" w:rsidRPr="00BC7579" w:rsidRDefault="00335340" w:rsidP="0043494A">
            <w:pPr>
              <w:keepNext/>
              <w:keepLines/>
              <w:spacing w:after="0"/>
              <w:jc w:val="center"/>
              <w:rPr>
                <w:rFonts w:ascii="Arial" w:eastAsia="宋体" w:hAnsi="Arial" w:cs="Arial"/>
                <w:b/>
                <w:sz w:val="18"/>
                <w:szCs w:val="18"/>
                <w:lang w:val="en-US"/>
              </w:rPr>
            </w:pPr>
            <w:r w:rsidRPr="00BC7579">
              <w:rPr>
                <w:rFonts w:ascii="Arial" w:eastAsia="宋体"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b/>
                <w:sz w:val="18"/>
                <w:szCs w:val="18"/>
                <w:lang w:val="en-US"/>
              </w:rPr>
            </w:pPr>
            <w:r w:rsidRPr="00BC7579">
              <w:rPr>
                <w:rFonts w:ascii="Arial" w:eastAsia="宋体" w:hAnsi="Arial" w:cs="Arial"/>
                <w:b/>
                <w:sz w:val="18"/>
                <w:szCs w:val="18"/>
                <w:lang w:val="en-US"/>
              </w:rPr>
              <w:t>Required EVM</w:t>
            </w:r>
          </w:p>
        </w:tc>
      </w:tr>
      <w:tr w:rsidR="00335340" w:rsidRPr="00BC7579"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12.5%</w:t>
            </w:r>
          </w:p>
        </w:tc>
      </w:tr>
      <w:tr w:rsidR="00335340" w:rsidRPr="00BC7579"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rsidR="00335340" w:rsidRPr="00BC7579" w:rsidRDefault="00335340" w:rsidP="0043494A">
            <w:pPr>
              <w:keepNext/>
              <w:keepLines/>
              <w:spacing w:after="0"/>
              <w:jc w:val="center"/>
              <w:rPr>
                <w:rFonts w:ascii="Arial" w:eastAsia="宋体" w:hAnsi="Arial" w:cs="Arial"/>
                <w:sz w:val="18"/>
                <w:szCs w:val="18"/>
                <w:lang w:val="en-US"/>
              </w:rPr>
            </w:pPr>
            <w:r w:rsidRPr="00BC7579">
              <w:rPr>
                <w:rFonts w:ascii="Arial" w:eastAsia="宋体"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rsidR="00335340" w:rsidRPr="00BC7579" w:rsidRDefault="00335340" w:rsidP="0043494A">
            <w:pPr>
              <w:keepNext/>
              <w:keepLines/>
              <w:spacing w:after="0"/>
              <w:jc w:val="both"/>
              <w:rPr>
                <w:rFonts w:ascii="Arial" w:eastAsia="宋体" w:hAnsi="Arial" w:cs="Arial"/>
                <w:sz w:val="18"/>
                <w:szCs w:val="18"/>
                <w:lang w:val="en-US" w:eastAsia="zh-CN"/>
              </w:rPr>
            </w:pPr>
            <w:r w:rsidRPr="00BC7579">
              <w:rPr>
                <w:rFonts w:ascii="Arial" w:eastAsia="宋体" w:hAnsi="Arial" w:cs="Arial"/>
                <w:sz w:val="18"/>
                <w:szCs w:val="18"/>
                <w:lang w:val="en-US" w:eastAsia="zh-CN"/>
              </w:rPr>
              <w:t xml:space="preserve">Note 1: </w:t>
            </w:r>
            <w:r w:rsidRPr="00BC7579">
              <w:rPr>
                <w:rFonts w:ascii="Arial" w:eastAsia="宋体" w:hAnsi="Arial" w:cs="Arial"/>
                <w:sz w:val="18"/>
                <w:szCs w:val="18"/>
                <w:lang w:val="en-US"/>
              </w:rPr>
              <w:t>support of 64QAM is based on the declaration</w:t>
            </w:r>
          </w:p>
          <w:p w:rsidR="00335340" w:rsidRPr="00BC7579" w:rsidRDefault="00335340" w:rsidP="0043494A">
            <w:pPr>
              <w:keepNext/>
              <w:keepLines/>
              <w:spacing w:after="0"/>
              <w:jc w:val="both"/>
              <w:rPr>
                <w:rFonts w:ascii="Arial" w:eastAsia="宋体" w:hAnsi="Arial" w:cs="Arial"/>
                <w:sz w:val="18"/>
                <w:szCs w:val="18"/>
                <w:lang w:val="en-US"/>
              </w:rPr>
            </w:pPr>
            <w:r w:rsidRPr="00BC7579">
              <w:rPr>
                <w:rFonts w:ascii="Arial" w:eastAsia="宋体" w:hAnsi="Arial" w:cs="Arial"/>
                <w:sz w:val="18"/>
                <w:szCs w:val="18"/>
                <w:lang w:val="en-US"/>
              </w:rPr>
              <w:t>Note 2: support of 256QAM is based on the declaration.</w:t>
            </w:r>
          </w:p>
        </w:tc>
      </w:tr>
    </w:tbl>
    <w:p w:rsidR="00335340" w:rsidRPr="00E9009D" w:rsidRDefault="00335340" w:rsidP="00335340">
      <w:pPr>
        <w:rPr>
          <w:rFonts w:eastAsia="等线"/>
        </w:rPr>
      </w:pPr>
    </w:p>
    <w:p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3</w:t>
      </w:r>
      <w:r w:rsidRPr="00566E41">
        <w:rPr>
          <w:rFonts w:ascii="Arial" w:hAnsi="Arial"/>
          <w:sz w:val="24"/>
          <w:lang w:eastAsia="en-GB"/>
        </w:rPr>
        <w:tab/>
      </w:r>
      <w:r>
        <w:rPr>
          <w:rFonts w:ascii="Arial" w:hAnsi="Arial"/>
          <w:sz w:val="24"/>
          <w:lang w:eastAsia="en-GB"/>
        </w:rPr>
        <w:t>EVM frame structure for measurement</w:t>
      </w:r>
    </w:p>
    <w:p w:rsidR="00335340" w:rsidRPr="009651E8" w:rsidRDefault="00335340" w:rsidP="00335340">
      <w:pPr>
        <w:pStyle w:val="affb"/>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rsidR="00335340" w:rsidRDefault="00470603"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00335340" w:rsidRPr="00A75385">
        <w:rPr>
          <w:rFonts w:ascii="Arial" w:hAnsi="Arial"/>
          <w:sz w:val="28"/>
          <w:lang w:eastAsia="en-GB"/>
        </w:rPr>
        <w:t>.6.</w:t>
      </w:r>
      <w:r w:rsidR="00335340">
        <w:rPr>
          <w:rFonts w:ascii="Arial" w:hAnsi="Arial"/>
          <w:sz w:val="28"/>
          <w:lang w:eastAsia="en-GB"/>
        </w:rPr>
        <w:t>2</w:t>
      </w:r>
      <w:r w:rsidR="00335340" w:rsidRPr="00A75385">
        <w:rPr>
          <w:rFonts w:ascii="Arial" w:hAnsi="Arial"/>
          <w:sz w:val="28"/>
          <w:lang w:eastAsia="en-GB"/>
        </w:rPr>
        <w:tab/>
      </w:r>
      <w:r w:rsidR="00335340">
        <w:rPr>
          <w:rFonts w:ascii="Arial" w:hAnsi="Arial"/>
          <w:sz w:val="28"/>
          <w:lang w:eastAsia="en-GB"/>
        </w:rPr>
        <w:t>Up</w:t>
      </w:r>
      <w:r w:rsidR="00335340" w:rsidRPr="00A75385">
        <w:rPr>
          <w:rFonts w:ascii="Arial" w:hAnsi="Arial"/>
          <w:sz w:val="28"/>
          <w:lang w:eastAsia="en-GB"/>
        </w:rPr>
        <w:t>link Error vector magnitude</w:t>
      </w:r>
    </w:p>
    <w:p w:rsidR="00E14C6B" w:rsidRDefault="00470603">
      <w:pPr>
        <w:pStyle w:val="40"/>
        <w:rPr>
          <w:lang w:eastAsia="en-GB"/>
        </w:rPr>
      </w:pPr>
      <w:bookmarkStart w:id="1307" w:name="_Toc97737243"/>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1307"/>
    </w:p>
    <w:p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r w:rsidRPr="00EF3536">
        <w:rPr>
          <w:rFonts w:eastAsia="MS Mincho"/>
        </w:rPr>
        <w:t>clause 6.3.3.</w:t>
      </w:r>
    </w:p>
    <w:p w:rsidR="00335340" w:rsidRPr="003472A6" w:rsidRDefault="00335340" w:rsidP="00335340">
      <w:pPr>
        <w:rPr>
          <w:rFonts w:eastAsia="MS Mincho"/>
        </w:rPr>
      </w:pPr>
      <w:r w:rsidRPr="003472A6">
        <w:rPr>
          <w:rFonts w:eastAsia="MS Mincho"/>
        </w:rPr>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rsidR="00335340" w:rsidRPr="00D36904" w:rsidRDefault="00335340" w:rsidP="00335340">
      <w:pPr>
        <w:rPr>
          <w:rFonts w:eastAsia="等线" w:cs="v5.0.0"/>
        </w:rPr>
      </w:pPr>
      <w:r w:rsidRPr="00D36904">
        <w:rPr>
          <w:rFonts w:eastAsia="等线" w:cs="v5.0.0"/>
        </w:rPr>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Pr>
          <w:rFonts w:eastAsia="等线" w:cs="v5.0.0"/>
          <w:i/>
        </w:rPr>
        <w:t xml:space="preserve"> </w:t>
      </w:r>
      <w:r>
        <w:rPr>
          <w:rFonts w:eastAsia="等线"/>
        </w:rPr>
        <w:t>on the transmit side and</w:t>
      </w:r>
      <w:r>
        <w:rPr>
          <w:lang w:eastAsia="en-GB"/>
        </w:rPr>
        <w:t xml:space="preserve"> the AoA of the incident wave of the received signal</w:t>
      </w:r>
      <w:r>
        <w:rPr>
          <w:rFonts w:eastAsia="等线"/>
        </w:rPr>
        <w:t xml:space="preserve"> is in the reference direction at the receive side</w:t>
      </w:r>
      <w:r w:rsidRPr="00D36904">
        <w:rPr>
          <w:rFonts w:eastAsia="等线" w:cs="v5.0.0"/>
        </w:rPr>
        <w:t>.</w:t>
      </w:r>
    </w:p>
    <w:p w:rsidR="00335340" w:rsidRDefault="00335340" w:rsidP="00335340">
      <w:r w:rsidRPr="00544D42">
        <w:rPr>
          <w:rFonts w:eastAsia="等线" w:cs="v5.0.0"/>
        </w:rPr>
        <w:t>The EVM requirement is applicable when the repeater is operating with an input power level within the range from what is required to reach the rated output EIRP(</w:t>
      </w:r>
      <w:r w:rsidRPr="00544D42">
        <w:t>P</w:t>
      </w:r>
      <w:r w:rsidRPr="00544D42">
        <w:rPr>
          <w:vertAlign w:val="subscript"/>
        </w:rPr>
        <w:t>rated,out,EIRP</w:t>
      </w:r>
      <w:r w:rsidRPr="00544D42">
        <w:t xml:space="preserve">) to the minimum power levels in table </w:t>
      </w:r>
      <w:r w:rsidR="00571CC9">
        <w:t>7</w:t>
      </w:r>
      <w:r w:rsidRPr="00544D42">
        <w:t>.6.</w:t>
      </w:r>
      <w:r>
        <w:t>2</w:t>
      </w:r>
      <w:r w:rsidRPr="00544D42">
        <w:t>.1-1</w:t>
      </w:r>
      <w:r>
        <w:t>.</w:t>
      </w:r>
    </w:p>
    <w:p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a8"/>
        <w:tblW w:w="0" w:type="auto"/>
        <w:jc w:val="center"/>
        <w:tblLook w:val="04A0"/>
      </w:tblPr>
      <w:tblGrid>
        <w:gridCol w:w="1207"/>
        <w:gridCol w:w="1357"/>
        <w:gridCol w:w="1300"/>
        <w:gridCol w:w="1357"/>
        <w:gridCol w:w="1300"/>
      </w:tblGrid>
      <w:tr w:rsidR="00335340" w:rsidRPr="00BC7579" w:rsidTr="0043494A">
        <w:trPr>
          <w:jc w:val="center"/>
        </w:trPr>
        <w:tc>
          <w:tcPr>
            <w:tcW w:w="0" w:type="auto"/>
            <w:vMerge w:val="restart"/>
          </w:tcPr>
          <w:p w:rsidR="00E14C6B" w:rsidRDefault="00335340">
            <w:pPr>
              <w:pStyle w:val="TAH"/>
              <w:rPr>
                <w:lang w:eastAsia="sv-SE"/>
              </w:rPr>
            </w:pPr>
            <w:r w:rsidRPr="00544D42">
              <w:rPr>
                <w:lang w:eastAsia="sv-SE"/>
              </w:rPr>
              <w:t>BS class</w:t>
            </w:r>
          </w:p>
        </w:tc>
        <w:tc>
          <w:tcPr>
            <w:tcW w:w="0" w:type="auto"/>
            <w:gridSpan w:val="4"/>
          </w:tcPr>
          <w:p w:rsidR="00E14C6B" w:rsidRDefault="00335340">
            <w:pPr>
              <w:pStyle w:val="TAH"/>
              <w:rPr>
                <w:lang w:eastAsia="sv-SE"/>
              </w:rPr>
            </w:pPr>
            <w:r w:rsidRPr="00544D42">
              <w:rPr>
                <w:lang w:eastAsia="sv-SE"/>
              </w:rPr>
              <w:t>Minimum input power (dBm/MHz)</w:t>
            </w:r>
          </w:p>
        </w:tc>
      </w:tr>
      <w:tr w:rsidR="00335340" w:rsidRPr="00BC7579" w:rsidTr="0043494A">
        <w:trPr>
          <w:jc w:val="center"/>
        </w:trPr>
        <w:tc>
          <w:tcPr>
            <w:tcW w:w="0" w:type="auto"/>
            <w:vMerge/>
          </w:tcPr>
          <w:p w:rsidR="00E14C6B" w:rsidRDefault="00E14C6B">
            <w:pPr>
              <w:pStyle w:val="TAH"/>
              <w:rPr>
                <w:lang w:eastAsia="sv-SE"/>
              </w:rPr>
            </w:pPr>
          </w:p>
        </w:tc>
        <w:tc>
          <w:tcPr>
            <w:tcW w:w="0" w:type="auto"/>
            <w:gridSpan w:val="2"/>
          </w:tcPr>
          <w:p w:rsidR="00E14C6B" w:rsidRDefault="00335340">
            <w:pPr>
              <w:pStyle w:val="TAH"/>
              <w:rPr>
                <w:lang w:eastAsia="sv-SE"/>
              </w:rPr>
            </w:pPr>
            <w:r w:rsidRPr="00544D42">
              <w:rPr>
                <w:lang w:eastAsia="ja-JP"/>
              </w:rPr>
              <w:t>24.25 – 33.4 GHz</w:t>
            </w:r>
          </w:p>
        </w:tc>
        <w:tc>
          <w:tcPr>
            <w:tcW w:w="0" w:type="auto"/>
            <w:gridSpan w:val="2"/>
          </w:tcPr>
          <w:p w:rsidR="00E14C6B" w:rsidRDefault="00335340">
            <w:pPr>
              <w:pStyle w:val="TAH"/>
              <w:rPr>
                <w:lang w:eastAsia="sv-SE"/>
              </w:rPr>
            </w:pPr>
            <w:r w:rsidRPr="00544D42">
              <w:rPr>
                <w:lang w:eastAsia="ja-JP"/>
              </w:rPr>
              <w:t>37 – 52.6 GHz</w:t>
            </w:r>
          </w:p>
        </w:tc>
      </w:tr>
      <w:tr w:rsidR="00335340" w:rsidRPr="00BC7579" w:rsidTr="0043494A">
        <w:trPr>
          <w:jc w:val="center"/>
        </w:trPr>
        <w:tc>
          <w:tcPr>
            <w:tcW w:w="0" w:type="auto"/>
            <w:vMerge/>
          </w:tcPr>
          <w:p w:rsidR="00335340" w:rsidRPr="00544D42" w:rsidRDefault="00335340" w:rsidP="0043494A">
            <w:pPr>
              <w:rPr>
                <w:rFonts w:ascii="Arial" w:hAnsi="Arial" w:cs="Arial"/>
                <w:sz w:val="18"/>
                <w:szCs w:val="18"/>
                <w:lang w:eastAsia="sv-SE"/>
              </w:rPr>
            </w:pPr>
          </w:p>
        </w:tc>
        <w:tc>
          <w:tcPr>
            <w:tcW w:w="0" w:type="auto"/>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rsidTr="0043494A">
        <w:trPr>
          <w:jc w:val="center"/>
        </w:trPr>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rsidTr="0043494A">
        <w:trPr>
          <w:jc w:val="center"/>
        </w:trPr>
        <w:tc>
          <w:tcPr>
            <w:tcW w:w="0" w:type="auto"/>
            <w:gridSpan w:val="5"/>
          </w:tcPr>
          <w:p w:rsidR="00E14C6B" w:rsidRDefault="00335340">
            <w:pPr>
              <w:pStyle w:val="TAN"/>
              <w:rPr>
                <w:lang w:eastAsia="sv-SE"/>
              </w:rPr>
            </w:pPr>
            <w:r w:rsidRPr="00544D42">
              <w:rPr>
                <w:lang w:eastAsia="sv-SE"/>
              </w:rPr>
              <w:t>Note 1: support of 64QAM is based on the declaration</w:t>
            </w:r>
          </w:p>
        </w:tc>
      </w:tr>
    </w:tbl>
    <w:p w:rsidR="00335340" w:rsidRDefault="00335340" w:rsidP="00335340">
      <w:pPr>
        <w:rPr>
          <w:rFonts w:eastAsia="等线" w:cs="v5.0.0"/>
        </w:rPr>
      </w:pPr>
    </w:p>
    <w:p w:rsidR="00335340" w:rsidRPr="00FB0503" w:rsidRDefault="00335340" w:rsidP="00335340">
      <w:pPr>
        <w:rPr>
          <w:rFonts w:eastAsia="等线" w:cs="v5.0.0"/>
          <w:lang w:eastAsia="zh-CN"/>
        </w:rPr>
      </w:pPr>
      <w:r>
        <w:rPr>
          <w:rFonts w:eastAsia="等线" w:cs="v5.0.0"/>
        </w:rPr>
        <w:t>W</w:t>
      </w:r>
      <w:r>
        <w:rPr>
          <w:rFonts w:eastAsia="等线" w:cs="v5.0.0" w:hint="eastAsia"/>
        </w:rPr>
        <w:t xml:space="preserve">here </w:t>
      </w:r>
      <w:r>
        <w:rPr>
          <w:rFonts w:eastAsia="等线" w:cs="v5.0.0"/>
        </w:rPr>
        <w:t>G</w:t>
      </w:r>
      <w:r w:rsidRPr="003F1B56">
        <w:rPr>
          <w:rFonts w:eastAsia="等线" w:cs="v5.0.0"/>
          <w:vertAlign w:val="subscript"/>
        </w:rPr>
        <w:t>RX_ANT</w:t>
      </w:r>
      <w:r>
        <w:rPr>
          <w:rFonts w:eastAsia="等线" w:cs="v5.0.0"/>
        </w:rPr>
        <w:t xml:space="preserve"> is the gain of the receive side antennas and is calculated from EIRP and TRP declaration.</w:t>
      </w:r>
    </w:p>
    <w:p w:rsidR="00E14C6B" w:rsidRDefault="00470603">
      <w:pPr>
        <w:pStyle w:val="40"/>
        <w:rPr>
          <w:lang w:eastAsia="en-GB"/>
        </w:rPr>
      </w:pPr>
      <w:bookmarkStart w:id="1308" w:name="_Toc9773724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1308"/>
    </w:p>
    <w:p w:rsidR="00335340" w:rsidRPr="006208FC" w:rsidRDefault="00335340" w:rsidP="00335340">
      <w:pPr>
        <w:rPr>
          <w:rFonts w:eastAsia="等线"/>
          <w:lang w:eastAsia="zh-CN"/>
        </w:rPr>
      </w:pPr>
      <w:r w:rsidRPr="006208FC">
        <w:rPr>
          <w:rFonts w:eastAsia="等线"/>
        </w:rPr>
        <w:t xml:space="preserve">The RMS average of the basic EVM measurements over 10 subframes for the average EVM case, for the different modulation schemes shall not exceed the values specified in Table </w:t>
      </w:r>
      <w:r w:rsidR="00571CC9">
        <w:rPr>
          <w:rFonts w:eastAsia="等线"/>
        </w:rPr>
        <w:t>7</w:t>
      </w:r>
      <w:r w:rsidRPr="006208FC">
        <w:rPr>
          <w:rFonts w:eastAsia="等线"/>
        </w:rPr>
        <w:t>.</w:t>
      </w:r>
      <w:r>
        <w:rPr>
          <w:rFonts w:eastAsia="等线"/>
        </w:rPr>
        <w:t>6</w:t>
      </w:r>
      <w:r w:rsidRPr="006208FC">
        <w:rPr>
          <w:rFonts w:eastAsia="等线"/>
        </w:rPr>
        <w:t xml:space="preserve">.2.1-1. </w:t>
      </w:r>
    </w:p>
    <w:p w:rsidR="00335340" w:rsidRPr="006208FC" w:rsidRDefault="00335340" w:rsidP="00335340">
      <w:pPr>
        <w:keepNext/>
        <w:keepLines/>
        <w:spacing w:before="60"/>
        <w:jc w:val="center"/>
        <w:rPr>
          <w:rFonts w:ascii="Arial" w:eastAsia="宋体" w:hAnsi="Arial" w:cs="Arial"/>
          <w:b/>
          <w:lang w:val="en-US" w:eastAsia="zh-CN"/>
        </w:rPr>
      </w:pPr>
      <w:r w:rsidRPr="006208FC">
        <w:rPr>
          <w:rFonts w:ascii="Arial" w:eastAsia="宋体" w:hAnsi="Arial" w:cs="Arial"/>
          <w:b/>
          <w:lang w:val="en-US"/>
        </w:rPr>
        <w:t xml:space="preserve">Table </w:t>
      </w:r>
      <w:r w:rsidR="00571CC9">
        <w:rPr>
          <w:rFonts w:ascii="Arial" w:eastAsia="宋体" w:hAnsi="Arial" w:cs="Arial"/>
          <w:b/>
          <w:lang w:val="en-US"/>
        </w:rPr>
        <w:t>7</w:t>
      </w:r>
      <w:r w:rsidRPr="006208FC">
        <w:rPr>
          <w:rFonts w:ascii="Arial" w:eastAsia="宋体" w:hAnsi="Arial" w:cs="Arial"/>
          <w:b/>
          <w:lang w:val="en-US"/>
        </w:rPr>
        <w:t>.</w:t>
      </w:r>
      <w:r>
        <w:rPr>
          <w:rFonts w:ascii="Arial" w:eastAsia="宋体" w:hAnsi="Arial" w:cs="Arial"/>
          <w:b/>
          <w:lang w:val="en-US"/>
        </w:rPr>
        <w:t>6</w:t>
      </w:r>
      <w:r w:rsidRPr="006208FC">
        <w:rPr>
          <w:rFonts w:ascii="Arial" w:eastAsia="宋体" w:hAnsi="Arial" w:cs="Arial"/>
          <w:b/>
          <w:lang w:val="en-US"/>
        </w:rPr>
        <w:t>.2.</w:t>
      </w:r>
      <w:r>
        <w:rPr>
          <w:rFonts w:ascii="Arial" w:eastAsia="宋体" w:hAnsi="Arial" w:cs="Arial"/>
          <w:b/>
          <w:lang w:val="en-US"/>
        </w:rPr>
        <w:t>2</w:t>
      </w:r>
      <w:r w:rsidRPr="006208FC">
        <w:rPr>
          <w:rFonts w:ascii="Arial" w:eastAsia="宋体"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1081"/>
        <w:gridCol w:w="2522"/>
      </w:tblGrid>
      <w:tr w:rsidR="00335340" w:rsidRPr="006208FC"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v5.0.0"/>
                <w:b/>
                <w:sz w:val="18"/>
                <w:lang w:val="en-US"/>
              </w:rPr>
            </w:pPr>
            <w:r w:rsidRPr="006208FC">
              <w:rPr>
                <w:rFonts w:ascii="Arial" w:eastAsia="宋体" w:hAnsi="Arial" w:cs="v5.0.0"/>
                <w:sz w:val="18"/>
                <w:lang w:val="en-US"/>
              </w:rPr>
              <w:br w:type="page"/>
            </w:r>
            <w:r w:rsidRPr="006208FC">
              <w:rPr>
                <w:rFonts w:ascii="Arial" w:eastAsia="宋体"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v5.0.0"/>
                <w:b/>
                <w:sz w:val="18"/>
                <w:lang w:val="en-US"/>
              </w:rPr>
            </w:pPr>
            <w:r w:rsidRPr="006208FC">
              <w:rPr>
                <w:rFonts w:ascii="Arial" w:eastAsia="宋体"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v5.0.0"/>
                <w:b/>
                <w:sz w:val="18"/>
                <w:lang w:val="en-US"/>
              </w:rPr>
            </w:pPr>
            <w:r w:rsidRPr="006208FC">
              <w:rPr>
                <w:rFonts w:ascii="Arial" w:eastAsia="宋体" w:hAnsi="Arial" w:cs="v5.0.0"/>
                <w:b/>
                <w:sz w:val="18"/>
                <w:lang w:val="en-US"/>
              </w:rPr>
              <w:t>Average EVM level</w:t>
            </w:r>
          </w:p>
        </w:tc>
      </w:tr>
      <w:tr w:rsidR="00335340" w:rsidRPr="006208FC"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Pr>
                <w:rFonts w:ascii="Arial" w:eastAsia="宋体" w:hAnsi="Arial" w:cs="Arial"/>
                <w:sz w:val="18"/>
                <w:lang w:val="en-US"/>
              </w:rPr>
              <w:t xml:space="preserve">Up to </w:t>
            </w:r>
            <w:r w:rsidRPr="006208FC">
              <w:rPr>
                <w:rFonts w:ascii="Arial" w:eastAsia="宋体" w:hAnsi="Arial" w:cs="Arial"/>
                <w:sz w:val="18"/>
                <w:lang w:val="en-US"/>
              </w:rPr>
              <w:t>16</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Pr>
                <w:rFonts w:ascii="Arial" w:eastAsia="MS Mincho" w:hAnsi="Arial" w:cs="Arial"/>
                <w:sz w:val="18"/>
                <w:lang w:val="en-US"/>
              </w:rPr>
              <w:t>12.5%</w:t>
            </w:r>
          </w:p>
        </w:tc>
      </w:tr>
      <w:tr w:rsidR="00335340" w:rsidRPr="006208FC"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sidRPr="006208FC">
              <w:rPr>
                <w:rFonts w:ascii="Arial" w:eastAsia="宋体"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宋体"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sidRPr="006208FC">
              <w:rPr>
                <w:rFonts w:ascii="Arial" w:eastAsia="宋体"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rsidR="00335340" w:rsidRPr="006208FC" w:rsidRDefault="00335340" w:rsidP="0043494A">
            <w:pPr>
              <w:keepNext/>
              <w:keepLines/>
              <w:spacing w:after="0"/>
              <w:jc w:val="center"/>
              <w:rPr>
                <w:rFonts w:ascii="Arial" w:eastAsia="宋体"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宋体" w:hAnsi="Arial" w:cs="Arial"/>
                <w:sz w:val="18"/>
                <w:lang w:val="en-US"/>
              </w:rPr>
              <w:t xml:space="preserve">support of </w:t>
            </w:r>
            <w:r>
              <w:rPr>
                <w:rFonts w:ascii="Arial" w:eastAsia="宋体" w:hAnsi="Arial" w:cs="Arial"/>
                <w:sz w:val="18"/>
                <w:lang w:val="en-US"/>
              </w:rPr>
              <w:t>64</w:t>
            </w:r>
            <w:r w:rsidRPr="00010F50">
              <w:rPr>
                <w:rFonts w:ascii="Arial" w:eastAsia="宋体" w:hAnsi="Arial" w:cs="Arial"/>
                <w:sz w:val="18"/>
                <w:lang w:val="en-US"/>
              </w:rPr>
              <w:t>QAM is based on the declaration</w:t>
            </w:r>
          </w:p>
        </w:tc>
      </w:tr>
    </w:tbl>
    <w:p w:rsidR="00774CAC" w:rsidRDefault="00803367" w:rsidP="00774CAC">
      <w:pPr>
        <w:pStyle w:val="2"/>
        <w:rPr>
          <w:lang w:eastAsia="zh-CN"/>
        </w:rPr>
      </w:pPr>
      <w:bookmarkStart w:id="1309" w:name="_Toc97737245"/>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1309"/>
    </w:p>
    <w:p w:rsidR="00402A79" w:rsidRPr="00EC52E1"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EC52E1">
        <w:rPr>
          <w:rFonts w:ascii="Arial" w:hAnsi="Arial"/>
          <w:sz w:val="28"/>
          <w:lang w:eastAsia="en-GB"/>
        </w:rPr>
        <w:t>.7.1</w:t>
      </w:r>
      <w:r w:rsidRPr="00EC52E1">
        <w:rPr>
          <w:rFonts w:ascii="Arial" w:hAnsi="Arial"/>
          <w:sz w:val="28"/>
          <w:lang w:eastAsia="en-GB"/>
        </w:rPr>
        <w:tab/>
        <w:t>General</w:t>
      </w:r>
    </w:p>
    <w:p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rsidR="00402A79" w:rsidRPr="00A75385" w:rsidRDefault="00402A79" w:rsidP="00402A79">
      <w:pPr>
        <w:rPr>
          <w:lang w:eastAsia="en-GB"/>
        </w:rPr>
      </w:pPr>
      <w:r>
        <w:rPr>
          <w:lang w:eastAsia="en-GB"/>
        </w:rPr>
        <w:t>The interfering signals apply to each supported polarization, under the assumption of polarization match.</w:t>
      </w:r>
    </w:p>
    <w:p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rsidR="00402A79" w:rsidRPr="00B1461C" w:rsidRDefault="00402A79" w:rsidP="00402A79">
      <w:pPr>
        <w:rPr>
          <w:lang w:eastAsia="en-GB"/>
        </w:rPr>
      </w:pPr>
      <w:r w:rsidRPr="00B1461C">
        <w:rPr>
          <w:lang w:eastAsia="en-GB"/>
        </w:rPr>
        <w:t>This requirement applies to the uplink and downlink of the repeater.</w:t>
      </w:r>
    </w:p>
    <w:p w:rsidR="00402A79" w:rsidRPr="009909ED"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9909ED">
        <w:rPr>
          <w:rFonts w:ascii="Arial" w:hAnsi="Arial"/>
          <w:sz w:val="28"/>
          <w:lang w:eastAsia="en-GB"/>
        </w:rPr>
        <w:t>.7.2</w:t>
      </w:r>
      <w:r w:rsidRPr="009909ED">
        <w:rPr>
          <w:rFonts w:ascii="Arial" w:hAnsi="Arial"/>
          <w:sz w:val="28"/>
          <w:lang w:eastAsia="en-GB"/>
        </w:rPr>
        <w:tab/>
        <w:t>Minimum requirement</w:t>
      </w:r>
    </w:p>
    <w:p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For the parameters specified in table </w:t>
      </w:r>
      <w:r w:rsidR="00571CC9">
        <w:rPr>
          <w:rFonts w:cs="v4.1.0"/>
          <w:lang w:eastAsia="en-GB"/>
        </w:rPr>
        <w:t>7</w:t>
      </w:r>
      <w:r>
        <w:rPr>
          <w:rFonts w:cs="v4.1.0"/>
          <w:lang w:eastAsia="en-GB"/>
        </w:rPr>
        <w:t>.7.2</w:t>
      </w:r>
      <w:r w:rsidRPr="00AE73FC">
        <w:rPr>
          <w:rFonts w:cs="v4.1.0"/>
          <w:lang w:eastAsia="en-GB"/>
        </w:rPr>
        <w:t xml:space="preserve">-1, the power in the </w:t>
      </w:r>
      <w:r w:rsidR="00D80EA8" w:rsidRPr="00D80EA8">
        <w:rPr>
          <w:rFonts w:cs="v4.1.0"/>
          <w:i/>
          <w:lang w:eastAsia="en-GB"/>
        </w:rPr>
        <w:t>passband</w:t>
      </w:r>
      <w:r w:rsidRPr="00AE73FC">
        <w:rPr>
          <w:rFonts w:cs="v4.1.0"/>
          <w:lang w:eastAsia="en-GB"/>
        </w:rPr>
        <w:t xml:space="preserve"> shall not increase with more than </w:t>
      </w:r>
      <w:r>
        <w:rPr>
          <w:rFonts w:cs="v4.1.0"/>
          <w:lang w:eastAsia="en-GB"/>
        </w:rPr>
        <w:t>TBD</w:t>
      </w:r>
      <w:r w:rsidRPr="00AE73FC">
        <w:rPr>
          <w:rFonts w:cs="v4.1.0"/>
          <w:lang w:eastAsia="en-GB"/>
        </w:rPr>
        <w:t xml:space="preserve"> dB at the output of the repeater as measured </w:t>
      </w:r>
      <w:r>
        <w:rPr>
          <w:rFonts w:cs="v4.1.0"/>
          <w:lang w:eastAsia="en-GB"/>
        </w:rPr>
        <w:t>with</w:t>
      </w:r>
      <w:r w:rsidRPr="00AE73FC">
        <w:rPr>
          <w:rFonts w:cs="v4.1.0"/>
          <w:lang w:eastAsia="en-GB"/>
        </w:rPr>
        <w:t xml:space="preserve"> </w:t>
      </w:r>
      <w:r>
        <w:rPr>
          <w:rFonts w:cs="v4.1.0"/>
          <w:lang w:eastAsia="en-GB"/>
        </w:rPr>
        <w:t>[TBD MHz]</w:t>
      </w:r>
      <w:r w:rsidRPr="00AE73FC">
        <w:rPr>
          <w:rFonts w:cs="v4.1.0"/>
          <w:lang w:eastAsia="en-GB"/>
        </w:rPr>
        <w:t xml:space="preserve"> </w:t>
      </w:r>
      <w:r>
        <w:rPr>
          <w:rFonts w:cs="v4.1.0"/>
          <w:lang w:eastAsia="en-GB"/>
        </w:rPr>
        <w:t>measurement bandwidth</w:t>
      </w:r>
      <w:r w:rsidRPr="00AE73FC">
        <w:rPr>
          <w:rFonts w:cs="v4.1.0"/>
          <w:lang w:eastAsia="en-GB"/>
        </w:rPr>
        <w:t>, compared to the level obtained without interfering signals applied.</w:t>
      </w:r>
    </w:p>
    <w:p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rsidR="00402A79" w:rsidRDefault="00402A79" w:rsidP="00402A79">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rsidR="00402A79" w:rsidRPr="00544D42" w:rsidRDefault="00402A79" w:rsidP="00402A79">
      <w:pPr>
        <w:overflowPunct w:val="0"/>
        <w:autoSpaceDE w:val="0"/>
        <w:autoSpaceDN w:val="0"/>
        <w:adjustRightInd w:val="0"/>
        <w:ind w:left="284"/>
        <w:rPr>
          <w:lang w:eastAsia="en-GB"/>
        </w:rPr>
      </w:pPr>
      <w:r w:rsidRPr="00B63387">
        <w:rPr>
          <w:lang w:eastAsia="en-GB"/>
        </w:rPr>
        <w:t>-</w:t>
      </w:r>
      <w:r w:rsidRPr="00B63387">
        <w:rPr>
          <w:lang w:eastAsia="en-GB"/>
        </w:rPr>
        <w:tab/>
      </w:r>
      <w:r>
        <w:rPr>
          <w:rFonts w:eastAsia="等线" w:cs="v5.0.0"/>
        </w:rPr>
        <w:t>G</w:t>
      </w:r>
      <w:r w:rsidRPr="003F1B56">
        <w:rPr>
          <w:rFonts w:eastAsia="等线" w:cs="v5.0.0"/>
          <w:vertAlign w:val="subscript"/>
        </w:rPr>
        <w:t>RX_ANT</w:t>
      </w:r>
      <w:r>
        <w:rPr>
          <w:rFonts w:eastAsia="等线" w:cs="v5.0.0"/>
        </w:rPr>
        <w:t xml:space="preserve"> is the gain of the receive side antennas and is calculated from EIRP and TRP declaration</w:t>
      </w:r>
      <w:r w:rsidRPr="00B63387">
        <w:rPr>
          <w:lang w:eastAsia="en-GB"/>
        </w:rPr>
        <w:t>.</w:t>
      </w:r>
    </w:p>
    <w:p w:rsidR="00402A79" w:rsidRPr="00AE73FC" w:rsidRDefault="00402A79" w:rsidP="00402A79">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sidR="00571CC9">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2</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15"/>
        <w:gridCol w:w="2648"/>
        <w:gridCol w:w="2330"/>
      </w:tblGrid>
      <w:tr w:rsidR="00402A79" w:rsidRPr="00B6338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rsidR="00E14C6B" w:rsidRDefault="00402A79">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rsidR="00E14C6B" w:rsidRDefault="00402A79">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rsidR="00E14C6B" w:rsidRDefault="00402A79">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rsidR="00E14C6B" w:rsidRDefault="00402A79">
            <w:pPr>
              <w:pStyle w:val="TAH"/>
              <w:rPr>
                <w:lang w:eastAsia="en-GB"/>
              </w:rPr>
            </w:pPr>
            <w:r w:rsidRPr="00B63387">
              <w:rPr>
                <w:lang w:eastAsia="en-GB"/>
              </w:rPr>
              <w:t>Measurement bandwidth</w:t>
            </w:r>
          </w:p>
        </w:tc>
      </w:tr>
      <w:tr w:rsidR="00402A79" w:rsidRPr="00B6338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c>
          <w:tcPr>
            <w:tcW w:w="1225" w:type="pct"/>
            <w:tcBorders>
              <w:top w:val="single" w:sz="4" w:space="0" w:color="auto"/>
              <w:left w:val="single" w:sz="4" w:space="0" w:color="auto"/>
              <w:bottom w:val="single" w:sz="4" w:space="0" w:color="auto"/>
              <w:right w:val="single" w:sz="4" w:space="0" w:color="auto"/>
            </w:tcBorders>
            <w:hideMark/>
          </w:tcPr>
          <w:p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zh-CN"/>
              </w:rPr>
              <w:t>[-53dBm] – G</w:t>
            </w:r>
            <w:r w:rsidRPr="00B63387">
              <w:rPr>
                <w:rFonts w:ascii="Arial" w:hAnsi="Arial" w:cs="Arial"/>
                <w:sz w:val="18"/>
                <w:szCs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ja-JP"/>
              </w:rPr>
            </w:pPr>
            <w:r w:rsidRPr="00B63387">
              <w:rPr>
                <w:rFonts w:ascii="Arial" w:hAnsi="Arial" w:cs="Arial"/>
                <w:sz w:val="18"/>
                <w:szCs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r>
    </w:tbl>
    <w:p w:rsidR="00774CAC" w:rsidRPr="005D3AFA" w:rsidRDefault="00803367" w:rsidP="00774CAC">
      <w:pPr>
        <w:pStyle w:val="2"/>
      </w:pPr>
      <w:bookmarkStart w:id="1310" w:name="_Toc97737246"/>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1310"/>
    </w:p>
    <w:p w:rsidR="007D2D4C" w:rsidRDefault="007D2D4C" w:rsidP="007D2D4C">
      <w:pPr>
        <w:pStyle w:val="30"/>
        <w:spacing w:before="0"/>
        <w:rPr>
          <w:rFonts w:eastAsia="等线"/>
          <w:lang w:eastAsia="zh-CN"/>
        </w:rPr>
      </w:pPr>
      <w:bookmarkStart w:id="1311" w:name="_Toc97737247"/>
      <w:r>
        <w:rPr>
          <w:rFonts w:hint="eastAsia"/>
          <w:lang w:eastAsia="zh-CN"/>
        </w:rPr>
        <w:t>7</w:t>
      </w:r>
      <w:r>
        <w:rPr>
          <w:rFonts w:eastAsia="等线" w:hint="eastAsia"/>
          <w:lang w:eastAsia="zh-CN"/>
        </w:rPr>
        <w:t>.</w:t>
      </w:r>
      <w:r w:rsidR="003C02A8">
        <w:rPr>
          <w:rFonts w:eastAsia="等线"/>
          <w:lang w:eastAsia="zh-CN"/>
        </w:rPr>
        <w:t>8</w:t>
      </w:r>
      <w:r>
        <w:rPr>
          <w:rFonts w:eastAsia="等线" w:hint="eastAsia"/>
          <w:lang w:eastAsia="zh-CN"/>
        </w:rPr>
        <w:t>.1</w:t>
      </w:r>
      <w:r>
        <w:rPr>
          <w:rFonts w:eastAsia="等线"/>
        </w:rPr>
        <w:tab/>
      </w:r>
      <w:r>
        <w:rPr>
          <w:rFonts w:eastAsia="等线" w:hint="eastAsia"/>
          <w:lang w:eastAsia="zh-CN"/>
        </w:rPr>
        <w:t>General</w:t>
      </w:r>
      <w:bookmarkEnd w:id="1311"/>
    </w:p>
    <w:p w:rsidR="007D2D4C" w:rsidRDefault="007D2D4C" w:rsidP="007D2D4C">
      <w:pPr>
        <w:rPr>
          <w:rFonts w:eastAsia="等线" w:cs="v4.2.0"/>
        </w:rPr>
      </w:pPr>
      <w:r>
        <w:rPr>
          <w:rFonts w:eastAsia="等线" w:cs="v5.0.0" w:hint="eastAsia"/>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sidR="00D80EA8" w:rsidRPr="00D80EA8">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sidR="00D80EA8" w:rsidRPr="00D80EA8">
        <w:rPr>
          <w:rFonts w:eastAsia="等线" w:cs="v5.0.0"/>
          <w:i/>
          <w:iCs/>
        </w:rPr>
        <w:t>passband</w:t>
      </w:r>
      <w:r>
        <w:rPr>
          <w:rFonts w:eastAsia="等线" w:cs="v5.0.0"/>
        </w:rPr>
        <w:t xml:space="preserve">. </w:t>
      </w:r>
      <w:r>
        <w:rPr>
          <w:rFonts w:eastAsia="等线" w:cs="v4.2.0"/>
        </w:rPr>
        <w:t>The requirement shall apply to the uplink and downlink of the Repeater.</w:t>
      </w:r>
      <w:r w:rsidR="003C02A8">
        <w:rPr>
          <w:rFonts w:eastAsia="等线" w:cs="v4.2.0"/>
        </w:rPr>
        <w:t xml:space="preserve"> </w:t>
      </w:r>
      <w:r>
        <w:rPr>
          <w:rFonts w:eastAsia="等线" w:cs="v4.2.0"/>
        </w:rPr>
        <w:t xml:space="preserve">The bandwidth of the channel inside the </w:t>
      </w:r>
      <w:r w:rsidR="00D80EA8" w:rsidRPr="00D80EA8">
        <w:rPr>
          <w:rFonts w:eastAsia="等线" w:cs="v4.2.0"/>
          <w:i/>
        </w:rPr>
        <w:t>passband</w:t>
      </w:r>
      <w:r>
        <w:rPr>
          <w:rFonts w:eastAsia="等线"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rsidR="007D2D4C" w:rsidRDefault="007D2D4C" w:rsidP="007D2D4C">
      <w:pPr>
        <w:rPr>
          <w:rFonts w:eastAsia="等线" w:cs="v4.2.0"/>
        </w:rPr>
      </w:pPr>
      <w:r>
        <w:rPr>
          <w:rFonts w:eastAsia="等线" w:cs="v4.2.0" w:hint="eastAsia"/>
        </w:rPr>
        <w:t>The requirement is differentiated between downlink and uplink.</w:t>
      </w:r>
    </w:p>
    <w:p w:rsidR="007D2D4C" w:rsidRDefault="007D2D4C" w:rsidP="007D2D4C">
      <w:pPr>
        <w:rPr>
          <w:rFonts w:eastAsia="等线"/>
        </w:rPr>
      </w:pPr>
      <w:r>
        <w:rPr>
          <w:rFonts w:eastAsia="等线"/>
        </w:rPr>
        <w:t xml:space="preserve">The requirement shall apply during the </w:t>
      </w:r>
      <w:r>
        <w:rPr>
          <w:rFonts w:eastAsia="等线"/>
          <w:i/>
        </w:rPr>
        <w:t>transmitter ON period</w:t>
      </w:r>
      <w:r>
        <w:rPr>
          <w:rFonts w:eastAsia="等线"/>
        </w:rPr>
        <w:t>.</w:t>
      </w:r>
    </w:p>
    <w:p w:rsidR="007D2D4C" w:rsidRDefault="007D2D4C" w:rsidP="007D2D4C">
      <w:pPr>
        <w:keepNext/>
        <w:keepLines/>
        <w:overflowPunct w:val="0"/>
        <w:autoSpaceDE w:val="0"/>
        <w:autoSpaceDN w:val="0"/>
        <w:adjustRightInd w:val="0"/>
        <w:spacing w:before="120"/>
        <w:ind w:left="1134" w:hanging="1134"/>
        <w:textAlignment w:val="baseline"/>
        <w:outlineLvl w:val="3"/>
        <w:rPr>
          <w:rFonts w:ascii="Arial" w:eastAsia="Times New Roman" w:hAnsi="Arial"/>
          <w:sz w:val="28"/>
          <w:lang w:eastAsia="en-GB"/>
        </w:rPr>
      </w:pPr>
      <w:r>
        <w:rPr>
          <w:rFonts w:ascii="Arial" w:hAnsi="Arial" w:hint="eastAsia"/>
          <w:sz w:val="28"/>
          <w:lang w:eastAsia="zh-CN"/>
        </w:rPr>
        <w:t>7</w:t>
      </w:r>
      <w:r>
        <w:rPr>
          <w:rFonts w:ascii="Arial" w:eastAsia="等线" w:hAnsi="Arial" w:hint="eastAsia"/>
          <w:sz w:val="28"/>
        </w:rPr>
        <w:t>.</w:t>
      </w:r>
      <w:r w:rsidR="003C02A8">
        <w:rPr>
          <w:rFonts w:ascii="Arial" w:eastAsia="等线" w:hAnsi="Arial"/>
          <w:sz w:val="28"/>
        </w:rPr>
        <w:t>8</w:t>
      </w:r>
      <w:r>
        <w:rPr>
          <w:rFonts w:ascii="Arial" w:eastAsia="等线" w:hAnsi="Arial" w:hint="eastAsia"/>
          <w:sz w:val="28"/>
        </w:rPr>
        <w:t>.1</w:t>
      </w:r>
      <w:r>
        <w:rPr>
          <w:rFonts w:ascii="Arial" w:eastAsia="Times New Roman" w:hAnsi="Arial"/>
          <w:sz w:val="28"/>
          <w:lang w:eastAsia="en-GB"/>
        </w:rPr>
        <w:t>.1</w:t>
      </w:r>
      <w:r>
        <w:rPr>
          <w:rFonts w:ascii="Arial" w:eastAsia="Times New Roman" w:hAnsi="Arial"/>
          <w:sz w:val="28"/>
          <w:lang w:eastAsia="en-GB"/>
        </w:rPr>
        <w:tab/>
        <w:t>Minimum Requirements</w:t>
      </w:r>
    </w:p>
    <w:p w:rsidR="007D2D4C" w:rsidRDefault="007D2D4C" w:rsidP="007D2D4C">
      <w:pPr>
        <w:rPr>
          <w:rFonts w:eastAsia="等线"/>
        </w:rPr>
      </w:pPr>
      <w:r>
        <w:rPr>
          <w:rFonts w:eastAsia="等线"/>
        </w:rPr>
        <w:t>The requirement shall apply at the RIB when the AoA of the incident wave of a received signal</w:t>
      </w:r>
      <w:r>
        <w:rPr>
          <w:rFonts w:eastAsia="等线" w:hint="eastAsia"/>
        </w:rPr>
        <w:t xml:space="preserve"> in the </w:t>
      </w:r>
      <w:r w:rsidR="00D80EA8" w:rsidRPr="00D80EA8">
        <w:rPr>
          <w:rFonts w:eastAsia="等线" w:hint="eastAsia"/>
          <w:i/>
        </w:rPr>
        <w:t>passband</w:t>
      </w:r>
      <w:r>
        <w:rPr>
          <w:rFonts w:eastAsia="等线"/>
        </w:rPr>
        <w:t xml:space="preserve"> and </w:t>
      </w:r>
      <w:r>
        <w:rPr>
          <w:rFonts w:eastAsia="等线" w:hint="eastAsia"/>
        </w:rPr>
        <w:t xml:space="preserve">a received signal on an adjacent channel outside repeater </w:t>
      </w:r>
      <w:r w:rsidR="00D80EA8" w:rsidRPr="00D80EA8">
        <w:rPr>
          <w:rFonts w:eastAsia="等线" w:hint="eastAsia"/>
          <w:i/>
        </w:rPr>
        <w:t>passband</w:t>
      </w:r>
      <w:r>
        <w:rPr>
          <w:rFonts w:eastAsia="等线" w:hint="eastAsia"/>
        </w:rPr>
        <w:t xml:space="preserve"> </w:t>
      </w:r>
      <w:r w:rsidR="00F57FA0">
        <w:rPr>
          <w:rFonts w:eastAsia="等线"/>
        </w:rPr>
        <w:t xml:space="preserve">is </w:t>
      </w:r>
      <w:r>
        <w:rPr>
          <w:rFonts w:eastAsia="等线"/>
        </w:rPr>
        <w:t>from the same direction and are the same as the TX reference direction for the opposite DL/UL setting</w:t>
      </w:r>
      <w:r>
        <w:rPr>
          <w:rFonts w:eastAsia="等线"/>
          <w:i/>
        </w:rPr>
        <w:t>.</w:t>
      </w:r>
    </w:p>
    <w:p w:rsidR="007D2D4C" w:rsidRDefault="007D2D4C" w:rsidP="007D2D4C">
      <w:pPr>
        <w:rPr>
          <w:rFonts w:eastAsia="等线" w:cs="v4.2.0"/>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rPr>
        <w:t xml:space="preserve"> operating in FR2, the ACRR requirements in table </w:t>
      </w:r>
      <w:r w:rsidR="00571CC9">
        <w:rPr>
          <w:rFonts w:eastAsia="等线" w:cs="v4.2.0"/>
        </w:rPr>
        <w:t>7</w:t>
      </w:r>
      <w:r>
        <w:rPr>
          <w:rFonts w:eastAsia="等线" w:cs="v4.2.0" w:hint="eastAsia"/>
        </w:rPr>
        <w:t>.</w:t>
      </w:r>
      <w:r w:rsidR="00FE0C8B">
        <w:rPr>
          <w:rFonts w:eastAsia="等线" w:cs="v4.2.0"/>
        </w:rPr>
        <w:t>8</w:t>
      </w:r>
      <w:r>
        <w:rPr>
          <w:rFonts w:eastAsia="等线" w:cs="v4.2.0" w:hint="eastAsia"/>
        </w:rPr>
        <w:t xml:space="preserve">.1.1-1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shall be higher than the value specified in the Table </w:t>
      </w:r>
      <w:r w:rsidR="00571CC9">
        <w:rPr>
          <w:rFonts w:eastAsia="等线" w:cs="v4.2.0"/>
        </w:rPr>
        <w:t>7</w:t>
      </w:r>
      <w:r>
        <w:rPr>
          <w:rFonts w:eastAsia="等线" w:cs="v4.2.0" w:hint="eastAsia"/>
        </w:rPr>
        <w:t>.</w:t>
      </w:r>
      <w:r w:rsidR="00FE0C8B">
        <w:rPr>
          <w:rFonts w:eastAsia="等线" w:cs="v4.2.0"/>
        </w:rPr>
        <w:t>8</w:t>
      </w:r>
      <w:r>
        <w:rPr>
          <w:rFonts w:eastAsia="等线" w:cs="v4.2.0" w:hint="eastAsia"/>
        </w:rPr>
        <w:t>.1.1-1</w:t>
      </w:r>
      <w:r>
        <w:rPr>
          <w:rFonts w:eastAsia="等线" w:cs="v4.2.0"/>
        </w:rPr>
        <w:t>.</w:t>
      </w:r>
    </w:p>
    <w:p w:rsidR="007D2D4C" w:rsidRDefault="007D2D4C" w:rsidP="007D2D4C">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t xml:space="preserve">Table </w:t>
      </w:r>
      <w:r w:rsidR="00571CC9">
        <w:rPr>
          <w:rFonts w:ascii="Arial" w:eastAsia="等线" w:hAnsi="Arial" w:cs="v4.2.0"/>
          <w:b/>
        </w:rPr>
        <w:t>7</w:t>
      </w:r>
      <w:r>
        <w:rPr>
          <w:rFonts w:ascii="Arial" w:eastAsia="等线" w:hAnsi="Arial" w:cs="v4.2.0" w:hint="eastAsia"/>
          <w:b/>
        </w:rPr>
        <w:t>.</w:t>
      </w:r>
      <w:r w:rsidR="00FE0C8B">
        <w:rPr>
          <w:rFonts w:ascii="Arial" w:eastAsia="等线" w:hAnsi="Arial" w:cs="v4.2.0"/>
          <w:b/>
        </w:rPr>
        <w:t>8</w:t>
      </w:r>
      <w:r>
        <w:rPr>
          <w:rFonts w:ascii="Arial" w:eastAsia="等线" w:hAnsi="Arial" w:cs="v4.2.0" w:hint="eastAsia"/>
          <w:b/>
        </w:rPr>
        <w:t>.1.1</w:t>
      </w:r>
      <w:r>
        <w:rPr>
          <w:rFonts w:ascii="Arial" w:eastAsia="Times New Roman" w:hAnsi="Arial" w:cs="v4.2.0"/>
          <w:b/>
          <w:lang w:eastAsia="en-GB"/>
        </w:rPr>
        <w:t>-</w:t>
      </w:r>
      <w:r>
        <w:rPr>
          <w:rFonts w:ascii="Arial" w:eastAsia="等线" w:hAnsi="Arial" w:cs="v4.2.0" w:hint="eastAsia"/>
          <w:b/>
        </w:rPr>
        <w:t>1</w:t>
      </w:r>
      <w:r>
        <w:rPr>
          <w:rFonts w:ascii="Arial" w:eastAsia="Times New Roman" w:hAnsi="Arial" w:cs="v4.2.0"/>
          <w:b/>
          <w:lang w:eastAsia="en-GB"/>
        </w:rPr>
        <w:t>: Repeater</w:t>
      </w:r>
      <w:r>
        <w:rPr>
          <w:rFonts w:ascii="Arial" w:eastAsia="等线" w:hAnsi="Arial" w:cs="v4.2.0" w:hint="eastAsia"/>
          <w:b/>
        </w:rPr>
        <w:t xml:space="preserve"> Downlink</w:t>
      </w:r>
      <w:r>
        <w:rPr>
          <w:rFonts w:ascii="Arial" w:eastAsia="Times New Roman" w:hAnsi="Arial" w:cs="v4.2.0"/>
          <w:b/>
          <w:lang w:eastAsia="en-GB"/>
        </w:rPr>
        <w:t xml:space="preserve"> ACRR</w:t>
      </w:r>
      <w:r>
        <w:rPr>
          <w:rFonts w:ascii="Arial" w:eastAsia="等线"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2D4C" w:rsidRPr="00F57FA0" w:rsidTr="000E6A6E">
        <w:trPr>
          <w:jc w:val="center"/>
        </w:trPr>
        <w:tc>
          <w:tcPr>
            <w:tcW w:w="2061" w:type="dxa"/>
          </w:tcPr>
          <w:p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rsidR="00E14C6B" w:rsidRDefault="007D2D4C">
            <w:pPr>
              <w:pStyle w:val="TAH"/>
              <w:rPr>
                <w:rFonts w:eastAsia="等线" w:cs="Arial"/>
                <w:szCs w:val="18"/>
              </w:rPr>
            </w:pPr>
            <w:r w:rsidRPr="00F57FA0">
              <w:rPr>
                <w:rFonts w:eastAsia="等线" w:cs="Arial"/>
                <w:szCs w:val="18"/>
              </w:rPr>
              <w:t>Repeater Class</w:t>
            </w:r>
          </w:p>
        </w:tc>
        <w:tc>
          <w:tcPr>
            <w:tcW w:w="3600" w:type="dxa"/>
          </w:tcPr>
          <w:p w:rsidR="00E14C6B" w:rsidRDefault="007D2D4C">
            <w:pPr>
              <w:pStyle w:val="TAH"/>
              <w:rPr>
                <w:rFonts w:eastAsia="等线" w:cs="Arial"/>
                <w:szCs w:val="18"/>
              </w:rPr>
            </w:pPr>
            <w:r w:rsidRPr="00F57FA0">
              <w:rPr>
                <w:rFonts w:cs="Arial"/>
                <w:szCs w:val="18"/>
                <w:lang w:eastAsia="en-GB"/>
              </w:rPr>
              <w:t>Channel offset from</w:t>
            </w:r>
            <w:r w:rsidRPr="00F57FA0">
              <w:rPr>
                <w:rFonts w:eastAsia="等线" w:cs="Arial"/>
                <w:szCs w:val="18"/>
              </w:rPr>
              <w:t xml:space="preserve"> frequency edge of </w:t>
            </w:r>
            <w:r w:rsidR="00D80EA8" w:rsidRPr="00F57FA0">
              <w:rPr>
                <w:rFonts w:eastAsia="等线" w:cs="Arial"/>
                <w:i/>
                <w:szCs w:val="18"/>
              </w:rPr>
              <w:t>passband</w:t>
            </w:r>
            <w:r w:rsidRPr="00F57FA0">
              <w:rPr>
                <w:rFonts w:eastAsia="等线" w:cs="Arial"/>
                <w:szCs w:val="18"/>
              </w:rPr>
              <w:t xml:space="preserve"> (MHz)</w:t>
            </w:r>
          </w:p>
        </w:tc>
        <w:tc>
          <w:tcPr>
            <w:tcW w:w="1620" w:type="dxa"/>
          </w:tcPr>
          <w:p w:rsidR="00E14C6B" w:rsidRDefault="007D2D4C">
            <w:pPr>
              <w:pStyle w:val="TAH"/>
              <w:rPr>
                <w:rFonts w:cs="Arial"/>
                <w:szCs w:val="18"/>
                <w:lang w:eastAsia="en-GB"/>
              </w:rPr>
            </w:pPr>
            <w:r w:rsidRPr="00F57FA0">
              <w:rPr>
                <w:rFonts w:cs="Arial"/>
                <w:szCs w:val="18"/>
                <w:lang w:eastAsia="en-GB"/>
              </w:rPr>
              <w:t>ACRR limit</w:t>
            </w:r>
          </w:p>
        </w:tc>
      </w:tr>
      <w:tr w:rsidR="007D2D4C" w:rsidRPr="00F57FA0" w:rsidTr="000E6A6E">
        <w:trPr>
          <w:jc w:val="center"/>
        </w:trPr>
        <w:tc>
          <w:tcPr>
            <w:tcW w:w="2061" w:type="dxa"/>
            <w:vMerge w:val="restart"/>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NR</w:t>
            </w: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Wide Area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28 (Note 2)</w:t>
            </w:r>
          </w:p>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26 (Note 3)</w:t>
            </w:r>
          </w:p>
        </w:tc>
      </w:tr>
      <w:tr w:rsidR="007D2D4C" w:rsidRPr="00F57FA0" w:rsidTr="000E6A6E">
        <w:trPr>
          <w:jc w:val="center"/>
        </w:trPr>
        <w:tc>
          <w:tcPr>
            <w:tcW w:w="2061" w:type="dxa"/>
            <w:vMerge/>
            <w:vAlign w:val="center"/>
          </w:tcPr>
          <w:p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等线" w:hAnsi="Arial" w:cs="Arial"/>
                <w:sz w:val="18"/>
                <w:szCs w:val="18"/>
              </w:rPr>
              <w:t>Medium Range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28 (Note 2)</w:t>
            </w:r>
          </w:p>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26 (Note 3)</w:t>
            </w:r>
          </w:p>
        </w:tc>
      </w:tr>
      <w:tr w:rsidR="007D2D4C" w:rsidRPr="00F57FA0" w:rsidTr="000E6A6E">
        <w:trPr>
          <w:jc w:val="center"/>
        </w:trPr>
        <w:tc>
          <w:tcPr>
            <w:tcW w:w="2061" w:type="dxa"/>
            <w:vMerge/>
            <w:vAlign w:val="center"/>
          </w:tcPr>
          <w:p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Local Area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 xml:space="preserve">28 (Note </w:t>
            </w:r>
            <w:r w:rsidR="007D2D4C" w:rsidRPr="00F57FA0">
              <w:rPr>
                <w:rFonts w:ascii="Arial" w:eastAsia="等线" w:hAnsi="Arial" w:cs="Arial"/>
                <w:sz w:val="18"/>
                <w:szCs w:val="18"/>
              </w:rPr>
              <w:t xml:space="preserve">1, </w:t>
            </w:r>
            <w:r w:rsidRPr="0026478B">
              <w:rPr>
                <w:rFonts w:ascii="Arial" w:eastAsia="等线" w:hAnsi="Arial" w:cs="Arial"/>
                <w:sz w:val="18"/>
                <w:szCs w:val="18"/>
              </w:rPr>
              <w:t>2)</w:t>
            </w:r>
          </w:p>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26 (Note </w:t>
            </w:r>
            <w:r w:rsidR="007D2D4C" w:rsidRPr="00F57FA0">
              <w:rPr>
                <w:rFonts w:ascii="Arial" w:eastAsia="等线" w:hAnsi="Arial" w:cs="Arial"/>
                <w:sz w:val="18"/>
                <w:szCs w:val="18"/>
              </w:rPr>
              <w:t xml:space="preserve">1, </w:t>
            </w:r>
            <w:r w:rsidRPr="0026478B">
              <w:rPr>
                <w:rFonts w:ascii="Arial" w:eastAsia="等线" w:hAnsi="Arial" w:cs="Arial"/>
                <w:sz w:val="18"/>
                <w:szCs w:val="18"/>
              </w:rPr>
              <w:t>3)</w:t>
            </w:r>
          </w:p>
        </w:tc>
      </w:tr>
      <w:tr w:rsidR="007D2D4C" w:rsidRPr="00F57FA0" w:rsidTr="000E6A6E">
        <w:trPr>
          <w:jc w:val="center"/>
        </w:trPr>
        <w:tc>
          <w:tcPr>
            <w:tcW w:w="9342" w:type="dxa"/>
            <w:gridSpan w:val="4"/>
          </w:tcPr>
          <w:p w:rsidR="00E14C6B" w:rsidRDefault="007D2D4C">
            <w:pPr>
              <w:pStyle w:val="TAN"/>
              <w:rPr>
                <w:rFonts w:eastAsia="等线" w:cs="Arial"/>
                <w:szCs w:val="18"/>
              </w:rPr>
            </w:pPr>
            <w:r w:rsidRPr="00F57FA0">
              <w:rPr>
                <w:rFonts w:cs="Arial"/>
                <w:szCs w:val="18"/>
              </w:rPr>
              <w:t>NOTE 1:</w:t>
            </w:r>
            <w:r w:rsidRPr="00F57FA0">
              <w:rPr>
                <w:rFonts w:cs="Arial"/>
                <w:szCs w:val="18"/>
              </w:rPr>
              <w:tab/>
            </w:r>
            <w:r w:rsidRPr="00F57FA0">
              <w:rPr>
                <w:rFonts w:eastAsia="等线" w:cs="Arial"/>
                <w:szCs w:val="18"/>
              </w:rPr>
              <w:t>This</w:t>
            </w:r>
            <w:r w:rsidRPr="00F57FA0">
              <w:rPr>
                <w:rFonts w:cs="Arial"/>
                <w:szCs w:val="18"/>
              </w:rPr>
              <w:t xml:space="preserve"> requirement</w:t>
            </w:r>
            <w:r w:rsidRPr="00F57FA0">
              <w:rPr>
                <w:rFonts w:eastAsia="等线" w:cs="Arial"/>
                <w:szCs w:val="18"/>
              </w:rPr>
              <w:t xml:space="preserve"> does</w:t>
            </w:r>
            <w:r w:rsidRPr="00F57FA0">
              <w:rPr>
                <w:rFonts w:cs="Arial"/>
                <w:szCs w:val="18"/>
              </w:rPr>
              <w:t xml:space="preserve"> not applicable if </w:t>
            </w:r>
            <w:r w:rsidRPr="00F57FA0">
              <w:rPr>
                <w:rFonts w:eastAsia="等线"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等线" w:cs="Arial"/>
                <w:szCs w:val="18"/>
              </w:rPr>
              <w:t>occupies the</w:t>
            </w:r>
            <w:r w:rsidRPr="00F57FA0">
              <w:rPr>
                <w:rFonts w:cs="Arial"/>
                <w:szCs w:val="18"/>
              </w:rPr>
              <w:t xml:space="preserve"> </w:t>
            </w:r>
            <w:r w:rsidRPr="00F57FA0">
              <w:rPr>
                <w:rFonts w:eastAsia="等线" w:cs="Arial"/>
                <w:szCs w:val="18"/>
              </w:rPr>
              <w:t xml:space="preserve">entire </w:t>
            </w:r>
            <w:r w:rsidRPr="00F57FA0">
              <w:rPr>
                <w:rFonts w:eastAsia="等线" w:cs="Arial"/>
                <w:i/>
                <w:iCs/>
                <w:szCs w:val="18"/>
              </w:rPr>
              <w:t>operating</w:t>
            </w:r>
            <w:r w:rsidRPr="00F57FA0">
              <w:rPr>
                <w:rFonts w:cs="Arial"/>
                <w:i/>
                <w:iCs/>
                <w:szCs w:val="18"/>
              </w:rPr>
              <w:t xml:space="preserve"> band</w:t>
            </w:r>
            <w:r w:rsidRPr="00F57FA0">
              <w:rPr>
                <w:rFonts w:eastAsia="等线" w:cs="Arial"/>
                <w:szCs w:val="18"/>
              </w:rPr>
              <w:t>.</w:t>
            </w:r>
          </w:p>
          <w:p w:rsidR="007D2D4C" w:rsidRPr="00F57FA0" w:rsidRDefault="007D2D4C" w:rsidP="00571CC9">
            <w:pPr>
              <w:pStyle w:val="TAN"/>
              <w:rPr>
                <w:rFonts w:eastAsia="等线" w:cs="Arial"/>
                <w:szCs w:val="18"/>
                <w:lang w:eastAsia="zh-CN"/>
              </w:rPr>
            </w:pPr>
            <w:r w:rsidRPr="00F57FA0">
              <w:rPr>
                <w:rFonts w:eastAsia="等线" w:cs="Arial"/>
                <w:szCs w:val="18"/>
                <w:lang w:eastAsia="zh-CN"/>
              </w:rPr>
              <w:t xml:space="preserve">NOTE </w:t>
            </w:r>
            <w:r w:rsidR="0026478B" w:rsidRPr="0026478B">
              <w:rPr>
                <w:rFonts w:eastAsia="等线" w:cs="Arial"/>
                <w:szCs w:val="18"/>
                <w:lang w:val="en-US" w:eastAsia="zh-CN"/>
              </w:rPr>
              <w:t>2</w:t>
            </w:r>
            <w:r w:rsidRPr="00F57FA0">
              <w:rPr>
                <w:rFonts w:eastAsia="等线" w:cs="Arial"/>
                <w:szCs w:val="18"/>
                <w:lang w:eastAsia="zh-CN"/>
              </w:rPr>
              <w:t>:</w:t>
            </w:r>
            <w:r w:rsidRPr="00F57FA0">
              <w:rPr>
                <w:rFonts w:eastAsia="等线" w:cs="Arial"/>
                <w:szCs w:val="18"/>
                <w:lang w:eastAsia="zh-CN"/>
              </w:rPr>
              <w:tab/>
              <w:t>Applicable to bands defined within the frequency spectrum range of 24.25 – 33.4 GHz.</w:t>
            </w:r>
          </w:p>
          <w:p w:rsidR="00E14C6B" w:rsidRDefault="007D2D4C">
            <w:pPr>
              <w:pStyle w:val="TAN"/>
              <w:rPr>
                <w:rFonts w:eastAsia="等线" w:cs="Arial"/>
                <w:szCs w:val="18"/>
              </w:rPr>
            </w:pPr>
            <w:r w:rsidRPr="00F57FA0">
              <w:rPr>
                <w:rFonts w:eastAsia="等线" w:cs="Arial"/>
                <w:szCs w:val="18"/>
              </w:rPr>
              <w:t>NOTE 3:</w:t>
            </w:r>
            <w:r w:rsidRPr="00F57FA0">
              <w:rPr>
                <w:rFonts w:eastAsia="等线" w:cs="Arial"/>
                <w:szCs w:val="18"/>
              </w:rPr>
              <w:tab/>
              <w:t>Applicable to bands defined within the frequency spectrum range of 37 – 52.6 GHz</w:t>
            </w:r>
          </w:p>
        </w:tc>
      </w:tr>
    </w:tbl>
    <w:p w:rsidR="007D2D4C" w:rsidRDefault="007D2D4C" w:rsidP="007D2D4C">
      <w:pPr>
        <w:overflowPunct w:val="0"/>
        <w:autoSpaceDE w:val="0"/>
        <w:autoSpaceDN w:val="0"/>
        <w:adjustRightInd w:val="0"/>
        <w:textAlignment w:val="baseline"/>
        <w:rPr>
          <w:rFonts w:eastAsia="Times New Roman" w:cs="v4.2.0"/>
          <w:lang w:eastAsia="en-GB"/>
        </w:rPr>
      </w:pPr>
    </w:p>
    <w:p w:rsidR="007D2D4C" w:rsidRDefault="007D2D4C" w:rsidP="007D2D4C">
      <w:pPr>
        <w:rPr>
          <w:rFonts w:eastAsia="Times New Roman" w:cs="v4.2.0"/>
          <w:lang w:eastAsia="en-GB"/>
        </w:rPr>
      </w:pPr>
      <w:r>
        <w:rPr>
          <w:rFonts w:eastAsia="等线" w:cs="v4.2.0" w:hint="eastAsia"/>
        </w:rPr>
        <w:t xml:space="preserve">For a repeater operating at </w:t>
      </w:r>
      <w:r w:rsidR="00D80EA8" w:rsidRPr="00D80EA8">
        <w:rPr>
          <w:rFonts w:eastAsia="等线" w:cs="v4.2.0" w:hint="eastAsia"/>
          <w:i/>
          <w:iCs/>
        </w:rPr>
        <w:t>passband</w:t>
      </w:r>
      <w:r>
        <w:rPr>
          <w:rFonts w:eastAsia="等线" w:cs="v4.2.0" w:hint="eastAsia"/>
          <w:i/>
          <w:iCs/>
        </w:rPr>
        <w:t xml:space="preserve"> </w:t>
      </w:r>
      <w:r>
        <w:rPr>
          <w:rFonts w:eastAsia="等线" w:cs="v4.2.0" w:hint="eastAsia"/>
        </w:rPr>
        <w:t xml:space="preserve">operating in FR2, the ACRR requirements in table </w:t>
      </w:r>
      <w:r w:rsidR="00294C97">
        <w:rPr>
          <w:rFonts w:eastAsia="等线" w:cs="v4.2.0"/>
        </w:rPr>
        <w:t>7</w:t>
      </w:r>
      <w:r>
        <w:rPr>
          <w:rFonts w:eastAsia="等线" w:cs="v4.2.0" w:hint="eastAsia"/>
        </w:rPr>
        <w:t>.</w:t>
      </w:r>
      <w:r w:rsidR="00FE0C8B">
        <w:rPr>
          <w:rFonts w:eastAsia="等线" w:cs="v4.2.0"/>
        </w:rPr>
        <w:t>8</w:t>
      </w:r>
      <w:r>
        <w:rPr>
          <w:rFonts w:eastAsia="等线" w:cs="v4.2.0" w:hint="eastAsia"/>
        </w:rPr>
        <w:t xml:space="preserve">.1.1-2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 xml:space="preserve">shall be higher than the value specified in the Table </w:t>
      </w:r>
      <w:r w:rsidR="00294C97">
        <w:rPr>
          <w:rFonts w:eastAsia="等线" w:cs="v4.2.0"/>
        </w:rPr>
        <w:t>7</w:t>
      </w:r>
      <w:r>
        <w:rPr>
          <w:rFonts w:eastAsia="等线" w:cs="v4.2.0" w:hint="eastAsia"/>
        </w:rPr>
        <w:t>.</w:t>
      </w:r>
      <w:r w:rsidR="00FE0C8B">
        <w:rPr>
          <w:rFonts w:eastAsia="等线" w:cs="v4.2.0"/>
        </w:rPr>
        <w:t>8</w:t>
      </w:r>
      <w:r>
        <w:rPr>
          <w:rFonts w:eastAsia="等线" w:cs="v4.2.0" w:hint="eastAsia"/>
        </w:rPr>
        <w:t>.1.1-2</w:t>
      </w:r>
      <w:r>
        <w:rPr>
          <w:rFonts w:eastAsia="等线" w:cs="v4.2.0"/>
        </w:rPr>
        <w:t>.</w:t>
      </w:r>
    </w:p>
    <w:p w:rsidR="007D2D4C" w:rsidRDefault="007D2D4C" w:rsidP="007D2D4C">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t xml:space="preserve">Table </w:t>
      </w:r>
      <w:r w:rsidR="00294C97">
        <w:rPr>
          <w:rFonts w:ascii="Arial" w:eastAsia="等线" w:hAnsi="Arial" w:cs="v4.2.0"/>
          <w:b/>
        </w:rPr>
        <w:t>7</w:t>
      </w:r>
      <w:r>
        <w:rPr>
          <w:rFonts w:ascii="Arial" w:eastAsia="等线" w:hAnsi="Arial" w:cs="v4.2.0" w:hint="eastAsia"/>
          <w:b/>
        </w:rPr>
        <w:t>.</w:t>
      </w:r>
      <w:r w:rsidR="00FE0C8B">
        <w:rPr>
          <w:rFonts w:ascii="Arial" w:eastAsia="等线" w:hAnsi="Arial" w:cs="v4.2.0"/>
          <w:b/>
        </w:rPr>
        <w:t>8</w:t>
      </w:r>
      <w:r>
        <w:rPr>
          <w:rFonts w:ascii="Arial" w:eastAsia="等线" w:hAnsi="Arial" w:cs="v4.2.0" w:hint="eastAsia"/>
          <w:b/>
        </w:rPr>
        <w:t>.1.1</w:t>
      </w:r>
      <w:r>
        <w:rPr>
          <w:rFonts w:ascii="Arial" w:eastAsia="Times New Roman" w:hAnsi="Arial" w:cs="v4.2.0"/>
          <w:b/>
          <w:lang w:eastAsia="en-GB"/>
        </w:rPr>
        <w:t>-</w:t>
      </w:r>
      <w:r>
        <w:rPr>
          <w:rFonts w:ascii="Arial" w:eastAsia="等线" w:hAnsi="Arial" w:cs="v4.2.0" w:hint="eastAsia"/>
          <w:b/>
        </w:rPr>
        <w:t>2</w:t>
      </w:r>
      <w:r>
        <w:rPr>
          <w:rFonts w:ascii="Arial" w:eastAsia="Times New Roman" w:hAnsi="Arial" w:cs="v4.2.0"/>
          <w:b/>
          <w:lang w:eastAsia="en-GB"/>
        </w:rPr>
        <w:t>: Repeater</w:t>
      </w:r>
      <w:r>
        <w:rPr>
          <w:rFonts w:ascii="Arial" w:eastAsia="等线"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61"/>
        <w:gridCol w:w="2061"/>
        <w:gridCol w:w="3600"/>
        <w:gridCol w:w="1620"/>
      </w:tblGrid>
      <w:tr w:rsidR="007D2D4C" w:rsidRPr="00F57FA0" w:rsidTr="000E6A6E">
        <w:trPr>
          <w:jc w:val="center"/>
        </w:trPr>
        <w:tc>
          <w:tcPr>
            <w:tcW w:w="2061" w:type="dxa"/>
          </w:tcPr>
          <w:p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rsidR="00E14C6B" w:rsidRDefault="007D2D4C">
            <w:pPr>
              <w:pStyle w:val="TAH"/>
              <w:rPr>
                <w:rFonts w:eastAsia="等线" w:cs="Arial"/>
                <w:szCs w:val="18"/>
              </w:rPr>
            </w:pPr>
            <w:r w:rsidRPr="00F57FA0">
              <w:rPr>
                <w:rFonts w:eastAsia="等线" w:cs="Arial"/>
                <w:szCs w:val="18"/>
              </w:rPr>
              <w:t>Repeater Class</w:t>
            </w:r>
          </w:p>
        </w:tc>
        <w:tc>
          <w:tcPr>
            <w:tcW w:w="3600" w:type="dxa"/>
          </w:tcPr>
          <w:p w:rsidR="00E14C6B" w:rsidRDefault="007D2D4C">
            <w:pPr>
              <w:pStyle w:val="TAH"/>
              <w:rPr>
                <w:rFonts w:eastAsia="等线" w:cs="Arial"/>
                <w:szCs w:val="18"/>
              </w:rPr>
            </w:pPr>
            <w:r w:rsidRPr="00F57FA0">
              <w:rPr>
                <w:rFonts w:cs="Arial"/>
                <w:szCs w:val="18"/>
                <w:lang w:eastAsia="en-GB"/>
              </w:rPr>
              <w:t>Channel offset from</w:t>
            </w:r>
            <w:r w:rsidRPr="00F57FA0">
              <w:rPr>
                <w:rFonts w:eastAsia="等线" w:cs="Arial"/>
                <w:szCs w:val="18"/>
              </w:rPr>
              <w:t xml:space="preserve"> frequency edge of </w:t>
            </w:r>
            <w:r w:rsidR="00D80EA8" w:rsidRPr="00F57FA0">
              <w:rPr>
                <w:rFonts w:eastAsia="等线" w:cs="Arial"/>
                <w:i/>
                <w:szCs w:val="18"/>
              </w:rPr>
              <w:t>passband</w:t>
            </w:r>
            <w:r w:rsidRPr="00F57FA0">
              <w:rPr>
                <w:rFonts w:eastAsia="等线" w:cs="Arial"/>
                <w:szCs w:val="18"/>
              </w:rPr>
              <w:t xml:space="preserve"> (MHz)</w:t>
            </w:r>
          </w:p>
        </w:tc>
        <w:tc>
          <w:tcPr>
            <w:tcW w:w="1620" w:type="dxa"/>
          </w:tcPr>
          <w:p w:rsidR="00E14C6B" w:rsidRDefault="007D2D4C">
            <w:pPr>
              <w:pStyle w:val="TAH"/>
              <w:rPr>
                <w:rFonts w:cs="Arial"/>
                <w:szCs w:val="18"/>
                <w:lang w:eastAsia="en-GB"/>
              </w:rPr>
            </w:pPr>
            <w:r w:rsidRPr="00F57FA0">
              <w:rPr>
                <w:rFonts w:cs="Arial"/>
                <w:szCs w:val="18"/>
                <w:lang w:eastAsia="en-GB"/>
              </w:rPr>
              <w:t>ACRR limit</w:t>
            </w:r>
          </w:p>
        </w:tc>
      </w:tr>
      <w:tr w:rsidR="007D2D4C" w:rsidRPr="00F57FA0" w:rsidTr="000E6A6E">
        <w:trPr>
          <w:jc w:val="center"/>
        </w:trPr>
        <w:tc>
          <w:tcPr>
            <w:tcW w:w="2061" w:type="dxa"/>
            <w:vMerge w:val="restart"/>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 NR</w:t>
            </w: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Wide Area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28 (Note 2)</w:t>
            </w:r>
          </w:p>
          <w:p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等线" w:hAnsi="Arial" w:cs="Arial"/>
                <w:sz w:val="18"/>
                <w:szCs w:val="18"/>
              </w:rPr>
              <w:t>26 (Note 3)</w:t>
            </w:r>
          </w:p>
        </w:tc>
      </w:tr>
      <w:tr w:rsidR="007D2D4C" w:rsidRPr="00F57FA0" w:rsidTr="000E6A6E">
        <w:trPr>
          <w:jc w:val="center"/>
        </w:trPr>
        <w:tc>
          <w:tcPr>
            <w:tcW w:w="2061" w:type="dxa"/>
            <w:vMerge/>
            <w:vAlign w:val="center"/>
          </w:tcPr>
          <w:p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Local Area repeater</w:t>
            </w:r>
          </w:p>
        </w:tc>
        <w:tc>
          <w:tcPr>
            <w:tcW w:w="3600" w:type="dxa"/>
            <w:vAlign w:val="center"/>
          </w:tcPr>
          <w:p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rsidR="007D2D4C" w:rsidRPr="00F57FA0" w:rsidRDefault="0026478B" w:rsidP="000E6A6E">
            <w:pPr>
              <w:jc w:val="center"/>
              <w:rPr>
                <w:rFonts w:ascii="Arial" w:eastAsia="等线" w:hAnsi="Arial" w:cs="Arial"/>
                <w:sz w:val="18"/>
                <w:szCs w:val="18"/>
              </w:rPr>
            </w:pPr>
            <w:r w:rsidRPr="0026478B">
              <w:rPr>
                <w:rFonts w:ascii="Arial" w:eastAsia="等线" w:hAnsi="Arial" w:cs="Arial"/>
                <w:sz w:val="18"/>
                <w:szCs w:val="18"/>
              </w:rPr>
              <w:t xml:space="preserve">17 (Note </w:t>
            </w:r>
            <w:r w:rsidR="007D2D4C" w:rsidRPr="00F57FA0">
              <w:rPr>
                <w:rFonts w:ascii="Arial" w:eastAsia="等线" w:hAnsi="Arial" w:cs="Arial"/>
                <w:sz w:val="18"/>
                <w:szCs w:val="18"/>
              </w:rPr>
              <w:t xml:space="preserve">1, </w:t>
            </w:r>
            <w:r w:rsidRPr="0026478B">
              <w:rPr>
                <w:rFonts w:ascii="Arial" w:eastAsia="等线" w:hAnsi="Arial" w:cs="Arial"/>
                <w:sz w:val="18"/>
                <w:szCs w:val="18"/>
              </w:rPr>
              <w:t>2)</w:t>
            </w:r>
          </w:p>
          <w:p w:rsidR="007D2D4C" w:rsidRPr="00F57FA0" w:rsidRDefault="0026478B" w:rsidP="000E6A6E">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16 (Note </w:t>
            </w:r>
            <w:r w:rsidR="007D2D4C" w:rsidRPr="00F57FA0">
              <w:rPr>
                <w:rFonts w:ascii="Arial" w:eastAsia="等线" w:hAnsi="Arial" w:cs="Arial"/>
                <w:sz w:val="18"/>
                <w:szCs w:val="18"/>
              </w:rPr>
              <w:t xml:space="preserve">1, </w:t>
            </w:r>
            <w:r w:rsidRPr="0026478B">
              <w:rPr>
                <w:rFonts w:ascii="Arial" w:eastAsia="等线" w:hAnsi="Arial" w:cs="Arial"/>
                <w:sz w:val="18"/>
                <w:szCs w:val="18"/>
              </w:rPr>
              <w:t>3)</w:t>
            </w:r>
          </w:p>
        </w:tc>
      </w:tr>
      <w:tr w:rsidR="007D2D4C" w:rsidRPr="00F57FA0" w:rsidTr="000E6A6E">
        <w:trPr>
          <w:jc w:val="center"/>
        </w:trPr>
        <w:tc>
          <w:tcPr>
            <w:tcW w:w="9342" w:type="dxa"/>
            <w:gridSpan w:val="4"/>
          </w:tcPr>
          <w:p w:rsidR="00E14C6B" w:rsidRDefault="007D2D4C">
            <w:pPr>
              <w:pStyle w:val="TAN"/>
              <w:rPr>
                <w:rFonts w:eastAsia="等线" w:cs="Arial"/>
                <w:szCs w:val="18"/>
              </w:rPr>
            </w:pPr>
            <w:r w:rsidRPr="00F57FA0">
              <w:rPr>
                <w:rFonts w:cs="Arial"/>
                <w:szCs w:val="18"/>
              </w:rPr>
              <w:t>NOTE 1:</w:t>
            </w:r>
            <w:r w:rsidRPr="00F57FA0">
              <w:rPr>
                <w:rFonts w:cs="Arial"/>
                <w:szCs w:val="18"/>
              </w:rPr>
              <w:tab/>
            </w:r>
            <w:r w:rsidRPr="00F57FA0">
              <w:rPr>
                <w:rFonts w:eastAsia="等线" w:cs="Arial"/>
                <w:szCs w:val="18"/>
              </w:rPr>
              <w:t>This</w:t>
            </w:r>
            <w:r w:rsidRPr="00F57FA0">
              <w:rPr>
                <w:rFonts w:cs="Arial"/>
                <w:szCs w:val="18"/>
              </w:rPr>
              <w:t xml:space="preserve"> requirement</w:t>
            </w:r>
            <w:r w:rsidRPr="00F57FA0">
              <w:rPr>
                <w:rFonts w:eastAsia="等线" w:cs="Arial"/>
                <w:szCs w:val="18"/>
              </w:rPr>
              <w:t xml:space="preserve"> does</w:t>
            </w:r>
            <w:r w:rsidRPr="00F57FA0">
              <w:rPr>
                <w:rFonts w:cs="Arial"/>
                <w:szCs w:val="18"/>
              </w:rPr>
              <w:t xml:space="preserve"> not applicable if </w:t>
            </w:r>
            <w:r w:rsidRPr="00F57FA0">
              <w:rPr>
                <w:rFonts w:eastAsia="等线"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等线" w:cs="Arial"/>
                <w:szCs w:val="18"/>
              </w:rPr>
              <w:t>occupies the</w:t>
            </w:r>
            <w:r w:rsidRPr="00F57FA0">
              <w:rPr>
                <w:rFonts w:cs="Arial"/>
                <w:szCs w:val="18"/>
              </w:rPr>
              <w:t xml:space="preserve"> </w:t>
            </w:r>
            <w:r w:rsidRPr="00F57FA0">
              <w:rPr>
                <w:rFonts w:eastAsia="等线" w:cs="Arial"/>
                <w:szCs w:val="18"/>
              </w:rPr>
              <w:t xml:space="preserve">entire </w:t>
            </w:r>
            <w:r w:rsidRPr="00F57FA0">
              <w:rPr>
                <w:rFonts w:eastAsia="等线" w:cs="Arial"/>
                <w:i/>
                <w:iCs/>
                <w:szCs w:val="18"/>
              </w:rPr>
              <w:t>operating</w:t>
            </w:r>
            <w:r w:rsidRPr="00F57FA0">
              <w:rPr>
                <w:rFonts w:cs="Arial"/>
                <w:i/>
                <w:iCs/>
                <w:szCs w:val="18"/>
              </w:rPr>
              <w:t xml:space="preserve"> band</w:t>
            </w:r>
            <w:r w:rsidRPr="00F57FA0">
              <w:rPr>
                <w:rFonts w:eastAsia="等线" w:cs="Arial"/>
                <w:szCs w:val="18"/>
              </w:rPr>
              <w:t>.</w:t>
            </w:r>
          </w:p>
          <w:p w:rsidR="007D2D4C" w:rsidRPr="00F57FA0" w:rsidRDefault="007D2D4C" w:rsidP="00571CC9">
            <w:pPr>
              <w:pStyle w:val="TAN"/>
              <w:rPr>
                <w:rFonts w:eastAsia="等线" w:cs="Arial"/>
                <w:szCs w:val="18"/>
                <w:lang w:eastAsia="zh-CN"/>
              </w:rPr>
            </w:pPr>
            <w:r w:rsidRPr="00F57FA0">
              <w:rPr>
                <w:rFonts w:eastAsia="等线" w:cs="Arial"/>
                <w:szCs w:val="18"/>
                <w:lang w:eastAsia="zh-CN"/>
              </w:rPr>
              <w:t xml:space="preserve">NOTE </w:t>
            </w:r>
            <w:r w:rsidR="0026478B" w:rsidRPr="0026478B">
              <w:rPr>
                <w:rFonts w:eastAsia="等线" w:cs="Arial"/>
                <w:szCs w:val="18"/>
                <w:lang w:val="en-US" w:eastAsia="zh-CN"/>
              </w:rPr>
              <w:t>2</w:t>
            </w:r>
            <w:r w:rsidRPr="00F57FA0">
              <w:rPr>
                <w:rFonts w:eastAsia="等线" w:cs="Arial"/>
                <w:szCs w:val="18"/>
                <w:lang w:eastAsia="zh-CN"/>
              </w:rPr>
              <w:t>:</w:t>
            </w:r>
            <w:r w:rsidRPr="00F57FA0">
              <w:rPr>
                <w:rFonts w:eastAsia="等线" w:cs="Arial"/>
                <w:szCs w:val="18"/>
                <w:lang w:eastAsia="zh-CN"/>
              </w:rPr>
              <w:tab/>
              <w:t>Applicable to bands defined within the frequency spectrum range of 24.25 – 33.4 GHz.</w:t>
            </w:r>
          </w:p>
          <w:p w:rsidR="00E14C6B" w:rsidRDefault="007D2D4C">
            <w:pPr>
              <w:pStyle w:val="TAN"/>
              <w:rPr>
                <w:rFonts w:eastAsia="等线" w:cs="Arial"/>
                <w:szCs w:val="18"/>
              </w:rPr>
            </w:pPr>
            <w:r w:rsidRPr="00F57FA0">
              <w:rPr>
                <w:rFonts w:eastAsia="等线" w:cs="Arial"/>
                <w:szCs w:val="18"/>
              </w:rPr>
              <w:t>NOTE 3:</w:t>
            </w:r>
            <w:r w:rsidRPr="00F57FA0">
              <w:rPr>
                <w:rFonts w:eastAsia="等线" w:cs="Arial"/>
                <w:szCs w:val="18"/>
              </w:rPr>
              <w:tab/>
              <w:t>Applicable to bands defined within the frequency spectrum range of 37 – 52.6 GHz</w:t>
            </w:r>
          </w:p>
        </w:tc>
      </w:tr>
    </w:tbl>
    <w:p w:rsidR="00B009A2" w:rsidRPr="005D3AFA" w:rsidRDefault="00803367" w:rsidP="00B009A2">
      <w:pPr>
        <w:pStyle w:val="2"/>
        <w:rPr>
          <w:lang w:eastAsia="zh-CN"/>
        </w:rPr>
      </w:pPr>
      <w:bookmarkStart w:id="1312" w:name="_Toc97737248"/>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1312"/>
    </w:p>
    <w:p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313" w:name="_Toc21127638"/>
      <w:bookmarkStart w:id="1314" w:name="_Toc29811847"/>
      <w:bookmarkStart w:id="1315" w:name="_Toc36817399"/>
      <w:bookmarkStart w:id="1316" w:name="_Toc37260321"/>
      <w:bookmarkStart w:id="1317" w:name="_Toc37267709"/>
      <w:bookmarkStart w:id="1318" w:name="_Toc44712312"/>
      <w:bookmarkStart w:id="1319" w:name="_Toc45893625"/>
      <w:bookmarkStart w:id="1320" w:name="_Toc53178345"/>
      <w:bookmarkStart w:id="1321" w:name="_Toc53178796"/>
      <w:bookmarkStart w:id="1322" w:name="_Toc61179034"/>
      <w:bookmarkStart w:id="1323" w:name="_Toc61179504"/>
      <w:bookmarkStart w:id="1324" w:name="_Toc67916800"/>
      <w:bookmarkStart w:id="1325" w:name="_Toc74663421"/>
      <w:bookmarkStart w:id="1326" w:name="_Toc82621962"/>
      <w:r>
        <w:rPr>
          <w:rFonts w:ascii="Arial" w:eastAsia="等线" w:hAnsi="Arial" w:hint="eastAsia"/>
          <w:sz w:val="28"/>
        </w:rPr>
        <w:t>7.9</w:t>
      </w:r>
      <w:r w:rsidR="00854944" w:rsidRPr="00854944">
        <w:rPr>
          <w:rFonts w:ascii="Arial" w:eastAsia="等线" w:hAnsi="Arial"/>
          <w:sz w:val="28"/>
        </w:rPr>
        <w:t>.1</w:t>
      </w:r>
      <w:r w:rsidR="00854944" w:rsidRPr="00854944">
        <w:rPr>
          <w:rFonts w:ascii="Arial" w:eastAsia="等线" w:hAnsi="Arial"/>
          <w:sz w:val="28"/>
        </w:rPr>
        <w:tab/>
        <w:t>General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OTA transmit ON/OFF power requirements</w:t>
      </w:r>
      <w:r w:rsidRPr="00854944">
        <w:rPr>
          <w:rFonts w:eastAsia="等线"/>
          <w:kern w:val="2"/>
        </w:rPr>
        <w:t xml:space="preserve"> apply only to TDD operation of NR </w:t>
      </w:r>
      <w:r w:rsidRPr="00854944">
        <w:rPr>
          <w:rFonts w:eastAsia="等线" w:hint="eastAsia"/>
          <w:kern w:val="2"/>
        </w:rPr>
        <w:t>repeater</w:t>
      </w:r>
      <w:r w:rsidRPr="00854944">
        <w:rPr>
          <w:rFonts w:eastAsia="等线"/>
        </w:rPr>
        <w:t>.</w:t>
      </w:r>
      <w:r w:rsidRPr="00854944">
        <w:rPr>
          <w:rFonts w:eastAsia="等线" w:hint="eastAsia"/>
        </w:rPr>
        <w:t xml:space="preserve"> The requirements apply to both downlink and uplink of the repeater.</w:t>
      </w:r>
    </w:p>
    <w:p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327" w:name="_Toc21127639"/>
      <w:bookmarkStart w:id="1328" w:name="_Toc29811848"/>
      <w:bookmarkStart w:id="1329" w:name="_Toc36817400"/>
      <w:bookmarkStart w:id="1330" w:name="_Toc37260322"/>
      <w:bookmarkStart w:id="1331" w:name="_Toc37267710"/>
      <w:bookmarkStart w:id="1332" w:name="_Toc44712313"/>
      <w:bookmarkStart w:id="1333" w:name="_Toc45893626"/>
      <w:bookmarkStart w:id="1334" w:name="_Toc53178346"/>
      <w:bookmarkStart w:id="1335" w:name="_Toc53178797"/>
      <w:bookmarkStart w:id="1336" w:name="_Toc61179035"/>
      <w:bookmarkStart w:id="1337" w:name="_Toc61179505"/>
      <w:bookmarkStart w:id="1338" w:name="_Toc67916801"/>
      <w:bookmarkStart w:id="1339" w:name="_Toc74663422"/>
      <w:bookmarkStart w:id="1340" w:name="_Toc82621963"/>
      <w:r>
        <w:rPr>
          <w:rFonts w:ascii="Arial" w:eastAsia="等线" w:hAnsi="Arial" w:hint="eastAsia"/>
          <w:sz w:val="28"/>
        </w:rPr>
        <w:t>7.9</w:t>
      </w:r>
      <w:r w:rsidR="00854944" w:rsidRPr="00854944">
        <w:rPr>
          <w:rFonts w:ascii="Arial" w:eastAsia="等线" w:hAnsi="Arial"/>
          <w:sz w:val="28"/>
        </w:rPr>
        <w:t>.2</w:t>
      </w:r>
      <w:r w:rsidR="00854944" w:rsidRPr="00854944">
        <w:rPr>
          <w:rFonts w:ascii="Arial" w:eastAsia="等线" w:hAnsi="Arial"/>
          <w:sz w:val="28"/>
        </w:rPr>
        <w:tab/>
        <w:t>OTA transmitter OFF power</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rsidR="00E14C6B" w:rsidRDefault="0000497D">
      <w:pPr>
        <w:pStyle w:val="40"/>
      </w:pPr>
      <w:bookmarkStart w:id="1341" w:name="_Toc21127640"/>
      <w:bookmarkStart w:id="1342" w:name="_Toc29811849"/>
      <w:bookmarkStart w:id="1343" w:name="_Toc36817401"/>
      <w:bookmarkStart w:id="1344" w:name="_Toc37260323"/>
      <w:bookmarkStart w:id="1345" w:name="_Toc37267711"/>
      <w:bookmarkStart w:id="1346" w:name="_Toc44712314"/>
      <w:bookmarkStart w:id="1347" w:name="_Toc45893627"/>
      <w:bookmarkStart w:id="1348" w:name="_Toc53178347"/>
      <w:bookmarkStart w:id="1349" w:name="_Toc53178798"/>
      <w:bookmarkStart w:id="1350" w:name="_Toc61179036"/>
      <w:bookmarkStart w:id="1351" w:name="_Toc61179506"/>
      <w:bookmarkStart w:id="1352" w:name="_Toc67916802"/>
      <w:bookmarkStart w:id="1353" w:name="_Toc74663423"/>
      <w:bookmarkStart w:id="1354" w:name="_Toc82621964"/>
      <w:bookmarkStart w:id="1355" w:name="_Toc97737249"/>
      <w:r>
        <w:rPr>
          <w:rFonts w:hint="eastAsia"/>
        </w:rPr>
        <w:t>7.9</w:t>
      </w:r>
      <w:r w:rsidR="00854944" w:rsidRPr="00854944">
        <w:t>.2.1</w:t>
      </w:r>
      <w:r w:rsidR="00854944" w:rsidRPr="00854944">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OTA transmitter OFF power is defined as the mean power measured over 70/N µs filtered with a square filter of bandwidth equal to the </w:t>
      </w:r>
      <w:r w:rsidRPr="00854944">
        <w:rPr>
          <w:rFonts w:eastAsia="等线"/>
          <w:i/>
        </w:rPr>
        <w:t>transmission bandwidth configuration</w:t>
      </w:r>
      <w:r w:rsidRPr="00854944">
        <w:rPr>
          <w:rFonts w:eastAsia="等线"/>
        </w:rPr>
        <w:t xml:space="preserve"> of the </w:t>
      </w:r>
      <w:r w:rsidRPr="00854944">
        <w:rPr>
          <w:rFonts w:eastAsia="等线" w:hint="eastAsia"/>
        </w:rPr>
        <w:t>repeater</w:t>
      </w:r>
      <w:r w:rsidRPr="00854944">
        <w:rPr>
          <w:rFonts w:eastAsia="等线"/>
        </w:rPr>
        <w:t xml:space="preserve"> (BW</w:t>
      </w:r>
      <w:r w:rsidRPr="00854944">
        <w:rPr>
          <w:rFonts w:eastAsia="等线"/>
          <w:vertAlign w:val="subscript"/>
        </w:rPr>
        <w:t>Config</w:t>
      </w:r>
      <w:r w:rsidRPr="00854944">
        <w:rPr>
          <w:rFonts w:eastAsia="等线"/>
        </w:rPr>
        <w:t>) centred</w:t>
      </w:r>
      <w:bookmarkStart w:id="1356" w:name="_Hlk498674997"/>
      <w:r w:rsidRPr="00854944">
        <w:rPr>
          <w:rFonts w:eastAsia="等线"/>
        </w:rPr>
        <w:t xml:space="preserve"> on the assigned channel frequency during the </w:t>
      </w:r>
      <w:r w:rsidRPr="00854944">
        <w:rPr>
          <w:rFonts w:eastAsia="等线"/>
          <w:i/>
        </w:rPr>
        <w:t>transmitter OFF period</w:t>
      </w:r>
      <w:r w:rsidRPr="00854944">
        <w:rPr>
          <w:rFonts w:eastAsia="等线"/>
        </w:rPr>
        <w:t>. N = SCS/15, where SCS is Sub Carrier Spacing in kHz</w:t>
      </w:r>
      <w:bookmarkEnd w:id="1356"/>
      <w:r w:rsidRPr="00854944">
        <w:rPr>
          <w:rFonts w:eastAsia="等线"/>
        </w:rPr>
        <w:t>.</w:t>
      </w:r>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For </w:t>
      </w:r>
      <w:r w:rsidRPr="00854944">
        <w:rPr>
          <w:rFonts w:eastAsia="等线"/>
          <w:i/>
        </w:rPr>
        <w:t>multi-band</w:t>
      </w:r>
      <w:r w:rsidRPr="00854944">
        <w:rPr>
          <w:rFonts w:eastAsia="等线"/>
        </w:rPr>
        <w:t xml:space="preserve"> </w:t>
      </w:r>
      <w:r w:rsidRPr="00854944">
        <w:rPr>
          <w:rFonts w:eastAsia="等线"/>
          <w:i/>
        </w:rPr>
        <w:t xml:space="preserve">RIBs </w:t>
      </w:r>
      <w:bookmarkStart w:id="1357" w:name="_Hlk528438836"/>
      <w:r w:rsidRPr="00854944">
        <w:rPr>
          <w:rFonts w:eastAsia="等线"/>
        </w:rPr>
        <w:t>and</w:t>
      </w:r>
      <w:r w:rsidRPr="00854944">
        <w:rPr>
          <w:rFonts w:eastAsia="等线"/>
          <w:i/>
        </w:rPr>
        <w:t xml:space="preserve"> single band RIBs </w:t>
      </w:r>
      <w:r w:rsidRPr="00854944">
        <w:rPr>
          <w:rFonts w:eastAsia="等线"/>
        </w:rPr>
        <w:t>supporting transmission in multiple bands</w:t>
      </w:r>
      <w:bookmarkEnd w:id="1357"/>
      <w:r w:rsidRPr="00854944">
        <w:rPr>
          <w:rFonts w:eastAsia="等线"/>
        </w:rPr>
        <w:t xml:space="preserve">, the requirement is only applicable during the </w:t>
      </w:r>
      <w:r w:rsidRPr="00854944">
        <w:rPr>
          <w:rFonts w:eastAsia="等线"/>
          <w:i/>
        </w:rPr>
        <w:t>transmitter OFF period</w:t>
      </w:r>
      <w:r w:rsidRPr="00854944">
        <w:rPr>
          <w:rFonts w:eastAsia="等线"/>
        </w:rPr>
        <w:t xml:space="preserve"> in all supported </w:t>
      </w:r>
      <w:r w:rsidRPr="00854944">
        <w:rPr>
          <w:rFonts w:eastAsia="等线"/>
          <w:i/>
        </w:rPr>
        <w:t>operating bands</w:t>
      </w:r>
      <w:r w:rsidRPr="00854944">
        <w:rPr>
          <w:rFonts w:eastAsia="等线"/>
        </w:rPr>
        <w:t>.</w:t>
      </w:r>
    </w:p>
    <w:p w:rsidR="00E14C6B" w:rsidRDefault="0000497D">
      <w:pPr>
        <w:pStyle w:val="40"/>
      </w:pPr>
      <w:bookmarkStart w:id="1358" w:name="_Toc21127642"/>
      <w:bookmarkStart w:id="1359" w:name="_Toc29811851"/>
      <w:bookmarkStart w:id="1360" w:name="_Toc36817403"/>
      <w:bookmarkStart w:id="1361" w:name="_Toc37260325"/>
      <w:bookmarkStart w:id="1362" w:name="_Toc37267713"/>
      <w:bookmarkStart w:id="1363" w:name="_Toc44712316"/>
      <w:bookmarkStart w:id="1364" w:name="_Toc45893629"/>
      <w:bookmarkStart w:id="1365" w:name="_Toc53178349"/>
      <w:bookmarkStart w:id="1366" w:name="_Toc53178800"/>
      <w:bookmarkStart w:id="1367" w:name="_Toc61179038"/>
      <w:bookmarkStart w:id="1368" w:name="_Toc61179508"/>
      <w:bookmarkStart w:id="1369" w:name="_Toc67916804"/>
      <w:bookmarkStart w:id="1370" w:name="_Toc74663425"/>
      <w:bookmarkStart w:id="1371" w:name="_Toc82621966"/>
      <w:bookmarkStart w:id="1372" w:name="_Toc97737250"/>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The OTA transmitter OFF TRP spectral density for </w:t>
      </w:r>
      <w:r w:rsidRPr="00854944">
        <w:rPr>
          <w:rFonts w:eastAsia="等线" w:hint="eastAsia"/>
          <w:i/>
        </w:rPr>
        <w:t>repeater</w:t>
      </w:r>
      <w:r w:rsidRPr="00854944">
        <w:rPr>
          <w:rFonts w:eastAsia="等线"/>
          <w:i/>
        </w:rPr>
        <w:t xml:space="preserve"> type 2-O</w:t>
      </w:r>
      <w:r w:rsidRPr="00854944">
        <w:rPr>
          <w:rFonts w:eastAsia="等线"/>
        </w:rPr>
        <w:t xml:space="preserve"> shall be less than </w:t>
      </w:r>
      <w:r w:rsidRPr="00854944">
        <w:rPr>
          <w:rFonts w:eastAsia="等线"/>
        </w:rPr>
        <w:noBreakHyphen/>
        <w:t>36 dBm/MHz.</w:t>
      </w:r>
    </w:p>
    <w:p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373" w:name="_Toc21127643"/>
      <w:bookmarkStart w:id="1374" w:name="_Toc29811852"/>
      <w:bookmarkStart w:id="1375" w:name="_Toc36817404"/>
      <w:bookmarkStart w:id="1376" w:name="_Toc37260326"/>
      <w:bookmarkStart w:id="1377" w:name="_Toc37267714"/>
      <w:bookmarkStart w:id="1378" w:name="_Toc44712317"/>
      <w:bookmarkStart w:id="1379" w:name="_Toc45893630"/>
      <w:bookmarkStart w:id="1380" w:name="_Toc53178350"/>
      <w:bookmarkStart w:id="1381" w:name="_Toc53178801"/>
      <w:bookmarkStart w:id="1382" w:name="_Toc61179039"/>
      <w:bookmarkStart w:id="1383" w:name="_Toc61179509"/>
      <w:bookmarkStart w:id="1384" w:name="_Toc67916805"/>
      <w:bookmarkStart w:id="1385" w:name="_Toc74663426"/>
      <w:bookmarkStart w:id="1386" w:name="_Toc82621967"/>
      <w:r>
        <w:rPr>
          <w:rFonts w:ascii="Arial" w:eastAsia="等线" w:hAnsi="Arial" w:hint="eastAsia"/>
          <w:sz w:val="28"/>
        </w:rPr>
        <w:t>7.9</w:t>
      </w:r>
      <w:r w:rsidR="00854944" w:rsidRPr="00854944">
        <w:rPr>
          <w:rFonts w:ascii="Arial" w:eastAsia="等线" w:hAnsi="Arial"/>
          <w:sz w:val="28"/>
        </w:rPr>
        <w:t>.3</w:t>
      </w:r>
      <w:r w:rsidR="00854944" w:rsidRPr="00854944">
        <w:rPr>
          <w:rFonts w:ascii="Arial" w:eastAsia="等线" w:hAnsi="Arial"/>
          <w:sz w:val="28"/>
        </w:rPr>
        <w:tab/>
        <w:t>OTA transient period</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rsidR="00E14C6B" w:rsidRDefault="0000497D">
      <w:pPr>
        <w:pStyle w:val="40"/>
      </w:pPr>
      <w:bookmarkStart w:id="1387" w:name="_Toc21127644"/>
      <w:bookmarkStart w:id="1388" w:name="_Toc29811853"/>
      <w:bookmarkStart w:id="1389" w:name="_Toc36817405"/>
      <w:bookmarkStart w:id="1390" w:name="_Toc37260327"/>
      <w:bookmarkStart w:id="1391" w:name="_Toc37267715"/>
      <w:bookmarkStart w:id="1392" w:name="_Toc44712318"/>
      <w:bookmarkStart w:id="1393" w:name="_Toc45893631"/>
      <w:bookmarkStart w:id="1394" w:name="_Toc53178351"/>
      <w:bookmarkStart w:id="1395" w:name="_Toc53178802"/>
      <w:bookmarkStart w:id="1396" w:name="_Toc61179040"/>
      <w:bookmarkStart w:id="1397" w:name="_Toc61179510"/>
      <w:bookmarkStart w:id="1398" w:name="_Toc67916806"/>
      <w:bookmarkStart w:id="1399" w:name="_Toc74663427"/>
      <w:bookmarkStart w:id="1400" w:name="_Toc82621968"/>
      <w:bookmarkStart w:id="1401" w:name="_Toc97737251"/>
      <w:r>
        <w:rPr>
          <w:rFonts w:hint="eastAsia"/>
        </w:rPr>
        <w:t>7.9</w:t>
      </w:r>
      <w:r w:rsidR="00854944" w:rsidRPr="00854944">
        <w:t>.3.1</w:t>
      </w:r>
      <w:r w:rsidR="00854944" w:rsidRPr="00854944">
        <w:tab/>
        <w:t>General</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The OTA </w:t>
      </w:r>
      <w:r w:rsidRPr="00854944">
        <w:rPr>
          <w:rFonts w:eastAsia="等线"/>
          <w:i/>
        </w:rPr>
        <w:t>transmitter transient period</w:t>
      </w:r>
      <w:r w:rsidRPr="00854944">
        <w:rPr>
          <w:rFonts w:eastAsia="等线"/>
        </w:rPr>
        <w:t xml:space="preserve"> is the time period during which the transmitter is changing from the tra</w:t>
      </w:r>
      <w:r w:rsidRPr="00854944">
        <w:rPr>
          <w:rFonts w:eastAsia="等线"/>
          <w:i/>
        </w:rPr>
        <w:t>nsmitter OFF period</w:t>
      </w:r>
      <w:r w:rsidRPr="00854944">
        <w:rPr>
          <w:rFonts w:eastAsia="等线"/>
        </w:rPr>
        <w:t xml:space="preserve"> to the </w:t>
      </w:r>
      <w:r w:rsidRPr="00854944">
        <w:rPr>
          <w:rFonts w:eastAsia="等线"/>
          <w:i/>
        </w:rPr>
        <w:t xml:space="preserve">transmitter ON period </w:t>
      </w:r>
      <w:r w:rsidRPr="00854944">
        <w:rPr>
          <w:rFonts w:eastAsia="等线"/>
        </w:rPr>
        <w:t xml:space="preserve">or vice versa. The </w:t>
      </w:r>
      <w:r w:rsidRPr="00854944">
        <w:rPr>
          <w:rFonts w:eastAsia="等线"/>
          <w:i/>
        </w:rPr>
        <w:t>transmitter transient period</w:t>
      </w:r>
      <w:r w:rsidRPr="00854944">
        <w:rPr>
          <w:rFonts w:eastAsia="等线"/>
        </w:rPr>
        <w:t xml:space="preserve"> is illustrated in figure </w:t>
      </w:r>
      <w:r w:rsidR="0000497D">
        <w:rPr>
          <w:rFonts w:eastAsia="等线" w:hint="eastAsia"/>
          <w:lang w:eastAsia="zh-CN"/>
        </w:rPr>
        <w:t>7.9</w:t>
      </w:r>
      <w:r w:rsidRPr="00854944">
        <w:rPr>
          <w:rFonts w:eastAsia="等线"/>
        </w:rPr>
        <w:t>.</w:t>
      </w:r>
      <w:r w:rsidRPr="00854944">
        <w:rPr>
          <w:rFonts w:eastAsia="等线" w:hint="eastAsia"/>
          <w:lang w:eastAsia="zh-CN"/>
        </w:rPr>
        <w:t>3</w:t>
      </w:r>
      <w:r w:rsidRPr="00854944">
        <w:rPr>
          <w:rFonts w:eastAsia="等线"/>
        </w:rPr>
        <w:t>.1-1.</w:t>
      </w:r>
    </w:p>
    <w:p w:rsidR="00854944" w:rsidRPr="00854944" w:rsidRDefault="00854944" w:rsidP="00854944">
      <w:pPr>
        <w:keepNext/>
        <w:keepLines/>
        <w:overflowPunct w:val="0"/>
        <w:autoSpaceDE w:val="0"/>
        <w:autoSpaceDN w:val="0"/>
        <w:adjustRightInd w:val="0"/>
        <w:spacing w:before="60"/>
        <w:jc w:val="center"/>
        <w:textAlignment w:val="baseline"/>
        <w:rPr>
          <w:rFonts w:ascii="Arial" w:eastAsia="等线" w:hAnsi="Arial"/>
          <w:b/>
        </w:rPr>
      </w:pPr>
      <w:r w:rsidRPr="00854944">
        <w:rPr>
          <w:rFonts w:eastAsia="Times New Roman"/>
          <w:noProof/>
          <w:lang w:val="en-US" w:eastAsia="zh-CN"/>
        </w:rPr>
        <w:drawing>
          <wp:inline distT="0" distB="0" distL="0" distR="0">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rsidR="00854944" w:rsidRPr="00854944" w:rsidRDefault="00854944" w:rsidP="00854944">
      <w:pPr>
        <w:keepLines/>
        <w:overflowPunct w:val="0"/>
        <w:autoSpaceDE w:val="0"/>
        <w:autoSpaceDN w:val="0"/>
        <w:adjustRightInd w:val="0"/>
        <w:spacing w:after="240"/>
        <w:jc w:val="center"/>
        <w:textAlignment w:val="baseline"/>
        <w:rPr>
          <w:rFonts w:ascii="Arial" w:eastAsia="等线" w:hAnsi="Arial"/>
          <w:b/>
        </w:rPr>
      </w:pPr>
      <w:r w:rsidRPr="00854944">
        <w:rPr>
          <w:rFonts w:ascii="Arial" w:eastAsia="等线" w:hAnsi="Arial"/>
          <w:b/>
        </w:rPr>
        <w:t xml:space="preserve">Figure </w:t>
      </w:r>
      <w:r w:rsidR="0000497D">
        <w:rPr>
          <w:rFonts w:ascii="Arial" w:eastAsia="等线" w:hAnsi="Arial" w:hint="eastAsia"/>
          <w:b/>
          <w:lang w:eastAsia="zh-CN"/>
        </w:rPr>
        <w:t>7.9</w:t>
      </w:r>
      <w:r w:rsidRPr="00854944">
        <w:rPr>
          <w:rFonts w:ascii="Arial" w:eastAsia="等线" w:hAnsi="Arial"/>
          <w:b/>
        </w:rPr>
        <w:t>.</w:t>
      </w:r>
      <w:r w:rsidRPr="00854944">
        <w:rPr>
          <w:rFonts w:ascii="Arial" w:eastAsia="等线" w:hAnsi="Arial" w:hint="eastAsia"/>
          <w:b/>
          <w:lang w:eastAsia="zh-CN"/>
        </w:rPr>
        <w:t>3</w:t>
      </w:r>
      <w:r w:rsidRPr="00854944">
        <w:rPr>
          <w:rFonts w:ascii="Arial" w:eastAsia="等线" w:hAnsi="Arial"/>
          <w:b/>
        </w:rPr>
        <w:t xml:space="preserve">.1-1: Example of relations between transmitter ON period, transmitter OFF period and </w:t>
      </w:r>
      <w:r w:rsidRPr="00854944">
        <w:rPr>
          <w:rFonts w:ascii="Arial" w:eastAsia="等线" w:hAnsi="Arial"/>
          <w:b/>
          <w:i/>
        </w:rPr>
        <w:t>transmitter transient period</w:t>
      </w:r>
    </w:p>
    <w:p w:rsidR="00854944" w:rsidRPr="00854944" w:rsidRDefault="00854944" w:rsidP="00854944">
      <w:pPr>
        <w:overflowPunct w:val="0"/>
        <w:autoSpaceDE w:val="0"/>
        <w:autoSpaceDN w:val="0"/>
        <w:adjustRightInd w:val="0"/>
        <w:textAlignment w:val="baseline"/>
        <w:rPr>
          <w:rFonts w:eastAsia="等线"/>
          <w:lang w:eastAsia="zh-CN"/>
        </w:rPr>
      </w:pPr>
      <w:r w:rsidRPr="00854944">
        <w:rPr>
          <w:rFonts w:eastAsia="等线"/>
        </w:rPr>
        <w:t xml:space="preserve">This requirement </w:t>
      </w:r>
      <w:r w:rsidRPr="00854944">
        <w:rPr>
          <w:rFonts w:eastAsia="Times New Roman"/>
        </w:rPr>
        <w:t>shall be applied</w:t>
      </w:r>
      <w:r w:rsidRPr="00854944">
        <w:rPr>
          <w:rFonts w:eastAsia="等线"/>
        </w:rPr>
        <w:t xml:space="preserve"> at each RIB supporting transmission in the </w:t>
      </w:r>
      <w:r w:rsidRPr="00854944">
        <w:rPr>
          <w:rFonts w:eastAsia="等线"/>
          <w:i/>
          <w:iCs/>
        </w:rPr>
        <w:t>operating band</w:t>
      </w:r>
      <w:r w:rsidRPr="00854944">
        <w:rPr>
          <w:rFonts w:eastAsia="等线"/>
        </w:rPr>
        <w:t>.</w:t>
      </w:r>
      <w:r w:rsidRPr="00854944">
        <w:rPr>
          <w:rFonts w:eastAsia="等线" w:hint="eastAsia"/>
          <w:lang w:eastAsia="zh-CN"/>
        </w:rPr>
        <w:t xml:space="preserve"> </w:t>
      </w:r>
      <w:r w:rsidRPr="00854944">
        <w:rPr>
          <w:rFonts w:eastAsia="等线" w:cs="v5.0.0" w:hint="eastAsia"/>
          <w:lang w:eastAsia="zh-CN"/>
        </w:rPr>
        <w:t>[</w:t>
      </w:r>
      <w:r w:rsidRPr="00854944">
        <w:rPr>
          <w:rFonts w:eastAsia="等线" w:cs="v5.0.0"/>
        </w:rPr>
        <w:t>The beginning and end point of downlink and uplink bursts are referenced to the slot timing at the input</w:t>
      </w:r>
      <w:r w:rsidRPr="00854944">
        <w:rPr>
          <w:rFonts w:eastAsia="等线" w:cs="v5.0.0" w:hint="eastAsia"/>
          <w:lang w:eastAsia="zh-CN"/>
        </w:rPr>
        <w:t>.]</w:t>
      </w:r>
    </w:p>
    <w:p w:rsidR="00E14C6B" w:rsidRDefault="0000497D">
      <w:pPr>
        <w:pStyle w:val="40"/>
      </w:pPr>
      <w:bookmarkStart w:id="1402" w:name="_Toc13080356"/>
      <w:bookmarkStart w:id="1403" w:name="_Toc29811855"/>
      <w:bookmarkStart w:id="1404" w:name="_Toc36817407"/>
      <w:bookmarkStart w:id="1405" w:name="_Toc37260329"/>
      <w:bookmarkStart w:id="1406" w:name="_Toc37267717"/>
      <w:bookmarkStart w:id="1407" w:name="_Toc44712320"/>
      <w:bookmarkStart w:id="1408" w:name="_Toc45893633"/>
      <w:bookmarkStart w:id="1409" w:name="_Toc53178353"/>
      <w:bookmarkStart w:id="1410" w:name="_Toc53178804"/>
      <w:bookmarkStart w:id="1411" w:name="_Toc61179042"/>
      <w:bookmarkStart w:id="1412" w:name="_Toc61179512"/>
      <w:bookmarkStart w:id="1413" w:name="_Toc67916808"/>
      <w:bookmarkStart w:id="1414" w:name="_Toc74663429"/>
      <w:bookmarkStart w:id="1415" w:name="_Toc82621970"/>
      <w:bookmarkStart w:id="1416" w:name="_Toc97737252"/>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854944" w:rsidRPr="00854944" w:rsidRDefault="00854944" w:rsidP="00854944">
      <w:pPr>
        <w:overflowPunct w:val="0"/>
        <w:autoSpaceDE w:val="0"/>
        <w:autoSpaceDN w:val="0"/>
        <w:adjustRightInd w:val="0"/>
        <w:textAlignment w:val="baseline"/>
        <w:rPr>
          <w:rFonts w:eastAsia="等线"/>
        </w:rPr>
      </w:pPr>
      <w:r w:rsidRPr="00854944">
        <w:rPr>
          <w:rFonts w:eastAsia="等线"/>
        </w:rPr>
        <w:t xml:space="preserve">For </w:t>
      </w:r>
      <w:r w:rsidRPr="00854944">
        <w:rPr>
          <w:rFonts w:eastAsia="等线" w:hint="eastAsia"/>
          <w:i/>
        </w:rPr>
        <w:t>repeater</w:t>
      </w:r>
      <w:r w:rsidRPr="00854944">
        <w:rPr>
          <w:rFonts w:eastAsia="等线"/>
          <w:i/>
        </w:rPr>
        <w:t xml:space="preserve"> type 2-O</w:t>
      </w:r>
      <w:r w:rsidRPr="00854944">
        <w:rPr>
          <w:rFonts w:eastAsia="等线"/>
        </w:rPr>
        <w:t xml:space="preserve">, the OTA </w:t>
      </w:r>
      <w:r w:rsidRPr="00854944">
        <w:rPr>
          <w:rFonts w:eastAsia="等线"/>
          <w:i/>
        </w:rPr>
        <w:t>transmitter transient period</w:t>
      </w:r>
      <w:r w:rsidRPr="00854944">
        <w:rPr>
          <w:rFonts w:eastAsia="等线"/>
        </w:rPr>
        <w:t xml:space="preserve"> shall be shorter than the values listed in the minimum requirement table </w:t>
      </w:r>
      <w:r w:rsidR="0000497D">
        <w:rPr>
          <w:rFonts w:eastAsia="等线" w:hint="eastAsia"/>
        </w:rPr>
        <w:t>7.9</w:t>
      </w:r>
      <w:r w:rsidRPr="00854944">
        <w:rPr>
          <w:rFonts w:eastAsia="等线" w:hint="eastAsia"/>
        </w:rPr>
        <w:t>.3.2</w:t>
      </w:r>
      <w:r w:rsidRPr="00854944">
        <w:rPr>
          <w:rFonts w:eastAsia="等线"/>
        </w:rPr>
        <w:t>-1.</w:t>
      </w:r>
    </w:p>
    <w:p w:rsidR="00854944" w:rsidRPr="00854944" w:rsidRDefault="00854944" w:rsidP="00854944">
      <w:pPr>
        <w:keepNext/>
        <w:keepLines/>
        <w:overflowPunct w:val="0"/>
        <w:autoSpaceDE w:val="0"/>
        <w:autoSpaceDN w:val="0"/>
        <w:adjustRightInd w:val="0"/>
        <w:spacing w:before="60"/>
        <w:jc w:val="center"/>
        <w:textAlignment w:val="baseline"/>
        <w:rPr>
          <w:rFonts w:ascii="Arial" w:eastAsia="等线" w:hAnsi="Arial"/>
          <w:b/>
        </w:rPr>
      </w:pPr>
      <w:r w:rsidRPr="00854944">
        <w:rPr>
          <w:rFonts w:ascii="Arial" w:eastAsia="等线" w:hAnsi="Arial"/>
          <w:b/>
        </w:rPr>
        <w:t xml:space="preserve">Table </w:t>
      </w:r>
      <w:r w:rsidR="0000497D">
        <w:rPr>
          <w:rFonts w:ascii="Arial" w:eastAsia="等线" w:hAnsi="Arial" w:hint="eastAsia"/>
          <w:b/>
        </w:rPr>
        <w:t>7.9</w:t>
      </w:r>
      <w:r w:rsidRPr="00854944">
        <w:rPr>
          <w:rFonts w:ascii="Arial" w:eastAsia="等线" w:hAnsi="Arial" w:hint="eastAsia"/>
          <w:b/>
        </w:rPr>
        <w:t>.3.2</w:t>
      </w:r>
      <w:r w:rsidRPr="00854944">
        <w:rPr>
          <w:rFonts w:ascii="Arial" w:eastAsia="等线" w:hAnsi="Arial"/>
          <w:b/>
        </w:rPr>
        <w:t xml:space="preserve">-1: Minimum requirement for the OTA </w:t>
      </w:r>
      <w:r w:rsidRPr="00854944">
        <w:rPr>
          <w:rFonts w:ascii="Arial" w:eastAsia="等线" w:hAnsi="Arial"/>
          <w:b/>
          <w:i/>
        </w:rPr>
        <w:t>transmitter transient period</w:t>
      </w:r>
      <w:r w:rsidRPr="00854944">
        <w:rPr>
          <w:rFonts w:ascii="Arial" w:eastAsia="等线" w:hAnsi="Arial"/>
          <w:b/>
        </w:rPr>
        <w:t xml:space="preserve"> for </w:t>
      </w:r>
      <w:r w:rsidRPr="00854944">
        <w:rPr>
          <w:rFonts w:ascii="Arial" w:eastAsia="等线" w:hAnsi="Arial" w:hint="eastAsia"/>
          <w:b/>
          <w:i/>
        </w:rPr>
        <w:t>repeater</w:t>
      </w:r>
      <w:r w:rsidRPr="00854944">
        <w:rPr>
          <w:rFonts w:ascii="Arial" w:eastAsia="等线"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7"/>
        <w:gridCol w:w="3969"/>
      </w:tblGrid>
      <w:tr w:rsidR="00854944" w:rsidRPr="00854944" w:rsidTr="0043494A">
        <w:trPr>
          <w:cantSplit/>
          <w:jc w:val="center"/>
        </w:trPr>
        <w:tc>
          <w:tcPr>
            <w:tcW w:w="2507"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b/>
                <w:sz w:val="18"/>
              </w:rPr>
            </w:pPr>
            <w:r w:rsidRPr="00854944">
              <w:rPr>
                <w:rFonts w:ascii="Arial" w:eastAsia="等线" w:hAnsi="Arial"/>
                <w:b/>
                <w:sz w:val="18"/>
              </w:rPr>
              <w:t>Transition</w:t>
            </w:r>
          </w:p>
        </w:tc>
        <w:tc>
          <w:tcPr>
            <w:tcW w:w="3969"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b/>
                <w:sz w:val="18"/>
              </w:rPr>
            </w:pPr>
            <w:r w:rsidRPr="00854944">
              <w:rPr>
                <w:rFonts w:ascii="Arial" w:eastAsia="等线" w:hAnsi="Arial"/>
                <w:b/>
                <w:sz w:val="18"/>
              </w:rPr>
              <w:t>Transient period length (µs)</w:t>
            </w:r>
          </w:p>
        </w:tc>
      </w:tr>
      <w:tr w:rsidR="00854944" w:rsidRPr="00854944" w:rsidTr="0043494A">
        <w:trPr>
          <w:cantSplit/>
          <w:jc w:val="center"/>
        </w:trPr>
        <w:tc>
          <w:tcPr>
            <w:tcW w:w="2507"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sz w:val="18"/>
              </w:rPr>
            </w:pPr>
            <w:r w:rsidRPr="00854944">
              <w:rPr>
                <w:rFonts w:ascii="Arial" w:eastAsia="等线" w:hAnsi="Arial"/>
                <w:sz w:val="18"/>
              </w:rPr>
              <w:t>OFF to ON</w:t>
            </w:r>
          </w:p>
        </w:tc>
        <w:tc>
          <w:tcPr>
            <w:tcW w:w="3969"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sz w:val="18"/>
              </w:rPr>
            </w:pPr>
            <w:r w:rsidRPr="00854944">
              <w:rPr>
                <w:rFonts w:ascii="Arial" w:eastAsia="等线" w:hAnsi="Arial"/>
                <w:sz w:val="18"/>
              </w:rPr>
              <w:t>3</w:t>
            </w:r>
          </w:p>
        </w:tc>
      </w:tr>
      <w:tr w:rsidR="00854944" w:rsidRPr="00854944" w:rsidTr="0043494A">
        <w:trPr>
          <w:cantSplit/>
          <w:jc w:val="center"/>
        </w:trPr>
        <w:tc>
          <w:tcPr>
            <w:tcW w:w="2507"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sz w:val="18"/>
              </w:rPr>
            </w:pPr>
            <w:r w:rsidRPr="00854944">
              <w:rPr>
                <w:rFonts w:ascii="Arial" w:eastAsia="等线" w:hAnsi="Arial"/>
                <w:sz w:val="18"/>
              </w:rPr>
              <w:t>ON to OFF</w:t>
            </w:r>
          </w:p>
        </w:tc>
        <w:tc>
          <w:tcPr>
            <w:tcW w:w="3969" w:type="dxa"/>
          </w:tcPr>
          <w:p w:rsidR="00854944" w:rsidRPr="00854944" w:rsidRDefault="00854944" w:rsidP="00854944">
            <w:pPr>
              <w:keepNext/>
              <w:keepLines/>
              <w:overflowPunct w:val="0"/>
              <w:autoSpaceDE w:val="0"/>
              <w:autoSpaceDN w:val="0"/>
              <w:adjustRightInd w:val="0"/>
              <w:jc w:val="center"/>
              <w:textAlignment w:val="baseline"/>
              <w:rPr>
                <w:rFonts w:ascii="Arial" w:eastAsia="等线" w:hAnsi="Arial"/>
                <w:sz w:val="18"/>
              </w:rPr>
            </w:pPr>
            <w:r w:rsidRPr="00854944">
              <w:rPr>
                <w:rFonts w:ascii="Arial" w:eastAsia="等线" w:hAnsi="Arial"/>
                <w:sz w:val="18"/>
              </w:rPr>
              <w:t xml:space="preserve">3 </w:t>
            </w:r>
          </w:p>
        </w:tc>
      </w:tr>
    </w:tbl>
    <w:p w:rsidR="00456446" w:rsidRPr="00325BE3" w:rsidRDefault="00456446" w:rsidP="00631E8A">
      <w:pPr>
        <w:pStyle w:val="Guidance"/>
        <w:rPr>
          <w:lang w:eastAsia="zh-CN"/>
        </w:rPr>
      </w:pPr>
    </w:p>
    <w:bookmarkEnd w:id="224"/>
    <w:p w:rsidR="00C56F97" w:rsidRPr="00891884" w:rsidRDefault="00C56F97" w:rsidP="00891884">
      <w:pPr>
        <w:pStyle w:val="afa"/>
        <w:rPr>
          <w:rFonts w:eastAsiaTheme="minorEastAsia"/>
          <w:lang w:eastAsia="zh-CN"/>
        </w:rPr>
      </w:pPr>
    </w:p>
    <w:p w:rsidR="00573DE3" w:rsidRPr="002F523B" w:rsidRDefault="00573DE3" w:rsidP="00573DE3">
      <w:pPr>
        <w:pStyle w:val="8"/>
      </w:pPr>
      <w:r>
        <w:br w:type="page"/>
      </w:r>
      <w:bookmarkStart w:id="1417" w:name="_Toc197274883"/>
      <w:bookmarkStart w:id="1418" w:name="_Toc97737253"/>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1417"/>
      <w:bookmarkEnd w:id="1418"/>
    </w:p>
    <w:p w:rsidR="00573DE3" w:rsidRDefault="00573DE3" w:rsidP="00573DE3">
      <w:pPr>
        <w:pStyle w:val="Guidance"/>
      </w:pPr>
      <w:r w:rsidRPr="002F523B">
        <w:t>&lt;Text will be added.&gt;</w:t>
      </w:r>
    </w:p>
    <w:p w:rsidR="00573DE3" w:rsidRDefault="00573DE3">
      <w:pPr>
        <w:spacing w:after="0"/>
        <w:rPr>
          <w:rFonts w:ascii="Arial" w:hAnsi="Arial"/>
          <w:sz w:val="36"/>
        </w:rPr>
      </w:pPr>
      <w:bookmarkStart w:id="1419" w:name="historyclause"/>
      <w:bookmarkStart w:id="1420" w:name="_Toc345380288"/>
      <w:bookmarkStart w:id="1421" w:name="_Toc345380467"/>
      <w:bookmarkStart w:id="1422" w:name="_Toc345380552"/>
      <w:bookmarkStart w:id="1423" w:name="_Toc345380637"/>
      <w:bookmarkStart w:id="1424" w:name="_Toc345380722"/>
      <w:bookmarkStart w:id="1425" w:name="_Toc345381662"/>
      <w:bookmarkStart w:id="1426" w:name="_Toc345381826"/>
      <w:bookmarkStart w:id="1427" w:name="_Toc345381963"/>
      <w:bookmarkStart w:id="1428" w:name="_Toc345382408"/>
      <w:bookmarkStart w:id="1429" w:name="_Toc345382493"/>
      <w:bookmarkStart w:id="1430" w:name="_Toc345382599"/>
      <w:bookmarkStart w:id="1431" w:name="_Toc345382760"/>
      <w:bookmarkStart w:id="1432" w:name="_Toc345382845"/>
      <w:bookmarkStart w:id="1433" w:name="_Toc345383119"/>
      <w:bookmarkStart w:id="1434" w:name="_Toc345383291"/>
      <w:bookmarkStart w:id="1435" w:name="_Toc345383962"/>
      <w:bookmarkStart w:id="1436" w:name="_Toc345384247"/>
      <w:bookmarkStart w:id="1437" w:name="_Toc345384828"/>
      <w:bookmarkStart w:id="1438" w:name="_Toc345385032"/>
      <w:bookmarkStart w:id="1439" w:name="_Toc345386113"/>
      <w:bookmarkStart w:id="1440" w:name="_Toc345405449"/>
      <w:bookmarkStart w:id="1441" w:name="_Toc345405610"/>
      <w:bookmarkStart w:id="1442" w:name="_Toc345405695"/>
      <w:bookmarkStart w:id="1443" w:name="_Toc345405780"/>
      <w:bookmarkStart w:id="1444" w:name="_Toc345405865"/>
      <w:bookmarkStart w:id="1445" w:name="_Toc345406215"/>
      <w:bookmarkStart w:id="1446" w:name="_Toc345406563"/>
      <w:bookmarkStart w:id="1447" w:name="_Toc345406648"/>
      <w:bookmarkStart w:id="1448" w:name="_Toc345406733"/>
      <w:bookmarkStart w:id="1449" w:name="_Toc345406818"/>
      <w:bookmarkStart w:id="1450" w:name="_Toc345407140"/>
      <w:bookmarkStart w:id="1451" w:name="_Toc345409574"/>
      <w:bookmarkStart w:id="1452" w:name="_Toc345409684"/>
      <w:bookmarkStart w:id="1453" w:name="_Toc345409769"/>
      <w:bookmarkStart w:id="1454" w:name="_Toc345410565"/>
      <w:bookmarkStart w:id="1455" w:name="_Toc345410650"/>
      <w:bookmarkStart w:id="1456" w:name="_Toc345735882"/>
      <w:bookmarkStart w:id="1457" w:name="_Toc345736201"/>
      <w:bookmarkStart w:id="1458" w:name="_Toc345736286"/>
      <w:bookmarkStart w:id="1459" w:name="_Toc351282584"/>
      <w:bookmarkStart w:id="1460" w:name="_Toc374955690"/>
      <w:bookmarkStart w:id="1461" w:name="_Toc436619030"/>
      <w:bookmarkStart w:id="1462" w:name="_Toc436619267"/>
      <w:bookmarkStart w:id="1463" w:name="_Toc451844197"/>
      <w:r>
        <w:br w:type="page"/>
      </w:r>
    </w:p>
    <w:p w:rsidR="00573DE3" w:rsidRPr="000B6B37" w:rsidRDefault="00573DE3" w:rsidP="00573DE3">
      <w:pPr>
        <w:pStyle w:val="8"/>
      </w:pPr>
      <w:bookmarkStart w:id="1464" w:name="_Toc97737254"/>
      <w:r w:rsidRPr="000B6B37">
        <w:t xml:space="preserve">Annex </w:t>
      </w:r>
      <w:r>
        <w:t>B</w:t>
      </w:r>
      <w:r w:rsidRPr="000B6B37">
        <w:t xml:space="preserve"> (informative):</w:t>
      </w:r>
      <w:r w:rsidRPr="000B6B37">
        <w:br/>
        <w:t>Change history</w:t>
      </w:r>
      <w:bookmarkEnd w:id="1464"/>
    </w:p>
    <w:p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573DE3" w:rsidRPr="000B6B37" w:rsidTr="0043494A">
        <w:trPr>
          <w:cantSplit/>
        </w:trPr>
        <w:tc>
          <w:tcPr>
            <w:tcW w:w="9356" w:type="dxa"/>
            <w:gridSpan w:val="8"/>
            <w:tcBorders>
              <w:bottom w:val="nil"/>
            </w:tcBorders>
            <w:shd w:val="solid" w:color="FFFFFF" w:fill="auto"/>
          </w:tcP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rsidR="00573DE3" w:rsidRPr="000B6B37" w:rsidRDefault="00573DE3" w:rsidP="0043494A">
            <w:pPr>
              <w:pStyle w:val="TAL"/>
              <w:jc w:val="center"/>
              <w:rPr>
                <w:b/>
                <w:sz w:val="16"/>
              </w:rPr>
            </w:pPr>
            <w:r w:rsidRPr="000B6B37">
              <w:rPr>
                <w:b/>
              </w:rPr>
              <w:t>Change history</w:t>
            </w:r>
          </w:p>
        </w:tc>
      </w:tr>
      <w:tr w:rsidR="00573DE3" w:rsidRPr="000B6B37" w:rsidTr="0043494A">
        <w:tc>
          <w:tcPr>
            <w:tcW w:w="800" w:type="dxa"/>
            <w:shd w:val="pct10" w:color="auto" w:fill="FFFFFF"/>
          </w:tcPr>
          <w:p w:rsidR="00573DE3" w:rsidRPr="000B6B37" w:rsidRDefault="00573DE3" w:rsidP="0043494A">
            <w:pPr>
              <w:pStyle w:val="TAL"/>
              <w:rPr>
                <w:b/>
                <w:sz w:val="16"/>
              </w:rPr>
            </w:pPr>
            <w:r w:rsidRPr="000B6B37">
              <w:rPr>
                <w:b/>
                <w:sz w:val="16"/>
              </w:rPr>
              <w:t>Date</w:t>
            </w:r>
          </w:p>
        </w:tc>
        <w:tc>
          <w:tcPr>
            <w:tcW w:w="800" w:type="dxa"/>
            <w:shd w:val="pct10" w:color="auto" w:fill="FFFFFF"/>
          </w:tcPr>
          <w:p w:rsidR="00573DE3" w:rsidRPr="000B6B37" w:rsidRDefault="00573DE3" w:rsidP="0043494A">
            <w:pPr>
              <w:pStyle w:val="TAL"/>
              <w:rPr>
                <w:b/>
                <w:sz w:val="16"/>
              </w:rPr>
            </w:pPr>
            <w:r w:rsidRPr="000B6B37">
              <w:rPr>
                <w:b/>
                <w:sz w:val="16"/>
              </w:rPr>
              <w:t>TSG #</w:t>
            </w:r>
          </w:p>
        </w:tc>
        <w:tc>
          <w:tcPr>
            <w:tcW w:w="901" w:type="dxa"/>
            <w:shd w:val="pct10" w:color="auto" w:fill="FFFFFF"/>
          </w:tcPr>
          <w:p w:rsidR="00573DE3" w:rsidRPr="000B6B37" w:rsidRDefault="00573DE3" w:rsidP="0043494A">
            <w:pPr>
              <w:pStyle w:val="TAL"/>
              <w:rPr>
                <w:b/>
                <w:sz w:val="16"/>
              </w:rPr>
            </w:pPr>
            <w:r w:rsidRPr="000B6B37">
              <w:rPr>
                <w:b/>
                <w:sz w:val="16"/>
              </w:rPr>
              <w:t>TSG Doc.</w:t>
            </w:r>
          </w:p>
        </w:tc>
        <w:tc>
          <w:tcPr>
            <w:tcW w:w="426" w:type="dxa"/>
            <w:shd w:val="pct10" w:color="auto" w:fill="FFFFFF"/>
          </w:tcPr>
          <w:p w:rsidR="00573DE3" w:rsidRPr="000B6B37" w:rsidRDefault="00573DE3" w:rsidP="0043494A">
            <w:pPr>
              <w:pStyle w:val="TAL"/>
              <w:rPr>
                <w:b/>
                <w:sz w:val="16"/>
              </w:rPr>
            </w:pPr>
            <w:r w:rsidRPr="000B6B37">
              <w:rPr>
                <w:b/>
                <w:sz w:val="16"/>
              </w:rPr>
              <w:t>CR</w:t>
            </w:r>
          </w:p>
        </w:tc>
        <w:tc>
          <w:tcPr>
            <w:tcW w:w="428" w:type="dxa"/>
            <w:shd w:val="pct10" w:color="auto" w:fill="FFFFFF"/>
          </w:tcPr>
          <w:p w:rsidR="00573DE3" w:rsidRPr="000B6B37" w:rsidRDefault="00573DE3" w:rsidP="0043494A">
            <w:pPr>
              <w:pStyle w:val="TAL"/>
              <w:rPr>
                <w:b/>
                <w:sz w:val="16"/>
              </w:rPr>
            </w:pPr>
            <w:r w:rsidRPr="000B6B37">
              <w:rPr>
                <w:b/>
                <w:sz w:val="16"/>
              </w:rPr>
              <w:t>Rev</w:t>
            </w:r>
          </w:p>
        </w:tc>
        <w:tc>
          <w:tcPr>
            <w:tcW w:w="4867" w:type="dxa"/>
            <w:shd w:val="pct10" w:color="auto" w:fill="FFFFFF"/>
          </w:tcPr>
          <w:p w:rsidR="00573DE3" w:rsidRPr="000B6B37" w:rsidRDefault="00573DE3" w:rsidP="0043494A">
            <w:pPr>
              <w:pStyle w:val="TAL"/>
              <w:rPr>
                <w:b/>
                <w:sz w:val="16"/>
              </w:rPr>
            </w:pPr>
            <w:r w:rsidRPr="000B6B37">
              <w:rPr>
                <w:b/>
                <w:sz w:val="16"/>
              </w:rPr>
              <w:t>Subject/Comment</w:t>
            </w:r>
          </w:p>
        </w:tc>
        <w:tc>
          <w:tcPr>
            <w:tcW w:w="567" w:type="dxa"/>
            <w:shd w:val="pct10" w:color="auto" w:fill="FFFFFF"/>
          </w:tcPr>
          <w:p w:rsidR="00573DE3" w:rsidRPr="000B6B37" w:rsidRDefault="00573DE3" w:rsidP="0043494A">
            <w:pPr>
              <w:pStyle w:val="TAL"/>
              <w:rPr>
                <w:b/>
                <w:sz w:val="16"/>
              </w:rPr>
            </w:pPr>
            <w:r w:rsidRPr="000B6B37">
              <w:rPr>
                <w:b/>
                <w:sz w:val="16"/>
              </w:rPr>
              <w:t>Old</w:t>
            </w:r>
          </w:p>
        </w:tc>
        <w:tc>
          <w:tcPr>
            <w:tcW w:w="567" w:type="dxa"/>
            <w:shd w:val="pct10" w:color="auto" w:fill="FFFFFF"/>
          </w:tcPr>
          <w:p w:rsidR="00573DE3" w:rsidRPr="000B6B37" w:rsidRDefault="00573DE3" w:rsidP="0043494A">
            <w:pPr>
              <w:pStyle w:val="TAL"/>
              <w:rPr>
                <w:b/>
                <w:sz w:val="16"/>
              </w:rPr>
            </w:pPr>
            <w:r w:rsidRPr="000B6B37">
              <w:rPr>
                <w:b/>
                <w:sz w:val="16"/>
              </w:rPr>
              <w:t>New</w:t>
            </w:r>
          </w:p>
        </w:tc>
      </w:tr>
      <w:tr w:rsidR="00573DE3" w:rsidRPr="00AC0C42"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20</w:t>
            </w:r>
            <w:r w:rsidR="00A9199B">
              <w:rPr>
                <w:rFonts w:hint="eastAsia"/>
                <w:snapToGrid w:val="0"/>
                <w:sz w:val="16"/>
                <w:szCs w:val="16"/>
                <w:lang w:eastAsia="zh-CN"/>
              </w:rPr>
              <w:t>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RAN4#</w:t>
            </w:r>
            <w:r w:rsidR="00A9199B">
              <w:rPr>
                <w:rFonts w:hint="eastAsia"/>
                <w:snapToGrid w:val="0"/>
                <w:sz w:val="16"/>
                <w:szCs w:val="16"/>
                <w:lang w:eastAsia="zh-CN"/>
              </w:rPr>
              <w:t>98Bis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9199B" w:rsidRDefault="00424299" w:rsidP="0043494A">
            <w:pPr>
              <w:pStyle w:val="TAL"/>
              <w:rPr>
                <w:snapToGrid w:val="0"/>
                <w:sz w:val="16"/>
                <w:szCs w:val="16"/>
                <w:highlight w:val="yellow"/>
                <w:lang w:eastAsia="zh-CN"/>
              </w:rPr>
            </w:pPr>
            <w:r w:rsidRPr="00424299">
              <w:rPr>
                <w:snapToGrid w:val="0"/>
                <w:sz w:val="16"/>
                <w:szCs w:val="16"/>
              </w:rPr>
              <w:t>R4-2115772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A9199B" w:rsidP="00A9199B">
            <w:pPr>
              <w:pStyle w:val="TAL"/>
              <w:rPr>
                <w:snapToGrid w:val="0"/>
                <w:sz w:val="16"/>
                <w:szCs w:val="16"/>
                <w:lang w:eastAsia="zh-CN"/>
              </w:rPr>
            </w:pPr>
            <w:r>
              <w:rPr>
                <w:rFonts w:hint="eastAsia"/>
                <w:snapToGrid w:val="0"/>
                <w:sz w:val="16"/>
                <w:szCs w:val="16"/>
                <w:lang w:eastAsia="zh-CN"/>
              </w:rPr>
              <w:t>Initial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r w:rsidRPr="00AC0C42">
              <w:rPr>
                <w:snapToGrid w:val="0"/>
                <w:sz w:val="16"/>
                <w:szCs w:val="16"/>
              </w:rPr>
              <w:t>0.0.1</w:t>
            </w:r>
          </w:p>
        </w:tc>
      </w:tr>
      <w:tr w:rsidR="00573DE3" w:rsidRPr="00AC0C42"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r>
      <w:tr w:rsidR="00573DE3" w:rsidRPr="00AC0C42"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r>
      <w:tr w:rsidR="00573DE3" w:rsidRPr="00AC0C42"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r>
      <w:tr w:rsidR="00573DE3" w:rsidRPr="00AC0C42"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43494A">
            <w:pPr>
              <w:pStyle w:val="TAL"/>
              <w:rPr>
                <w:snapToGrid w:val="0"/>
                <w:sz w:val="16"/>
                <w:szCs w:val="16"/>
              </w:rPr>
            </w:pPr>
          </w:p>
        </w:tc>
      </w:tr>
      <w:tr w:rsidR="00573DE3" w:rsidRPr="000B6B3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sz w:val="16"/>
                <w:szCs w:val="16"/>
              </w:rPr>
            </w:pPr>
          </w:p>
        </w:tc>
      </w:tr>
      <w:tr w:rsidR="00573DE3" w:rsidRPr="000B6B3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43494A">
            <w:pPr>
              <w:pStyle w:val="TAL"/>
              <w:rPr>
                <w:snapToGrid w:val="0"/>
                <w:sz w:val="16"/>
                <w:szCs w:val="16"/>
              </w:rPr>
            </w:pPr>
          </w:p>
        </w:tc>
      </w:tr>
      <w:tr w:rsidR="00573DE3" w:rsidRPr="000B6B37" w:rsidTr="0043494A">
        <w:tc>
          <w:tcPr>
            <w:tcW w:w="800" w:type="dxa"/>
            <w:shd w:val="solid" w:color="FFFFFF" w:fill="auto"/>
          </w:tcPr>
          <w:p w:rsidR="00573DE3" w:rsidRPr="000B6B37" w:rsidRDefault="00573DE3" w:rsidP="0043494A">
            <w:pPr>
              <w:pStyle w:val="TAL"/>
              <w:rPr>
                <w:snapToGrid w:val="0"/>
                <w:color w:val="000000"/>
                <w:sz w:val="16"/>
                <w:szCs w:val="16"/>
              </w:rPr>
            </w:pPr>
          </w:p>
        </w:tc>
        <w:tc>
          <w:tcPr>
            <w:tcW w:w="800" w:type="dxa"/>
            <w:shd w:val="solid" w:color="FFFFFF" w:fill="auto"/>
          </w:tcPr>
          <w:p w:rsidR="00573DE3" w:rsidRPr="000B6B37" w:rsidRDefault="00573DE3" w:rsidP="0043494A">
            <w:pPr>
              <w:pStyle w:val="TAL"/>
              <w:rPr>
                <w:snapToGrid w:val="0"/>
                <w:color w:val="000000"/>
                <w:sz w:val="16"/>
                <w:szCs w:val="16"/>
              </w:rPr>
            </w:pPr>
          </w:p>
        </w:tc>
        <w:tc>
          <w:tcPr>
            <w:tcW w:w="901" w:type="dxa"/>
            <w:shd w:val="solid" w:color="FFFFFF" w:fill="auto"/>
          </w:tcPr>
          <w:p w:rsidR="00573DE3" w:rsidRPr="000B6B37" w:rsidRDefault="00573DE3" w:rsidP="0043494A">
            <w:pPr>
              <w:pStyle w:val="TAL"/>
              <w:rPr>
                <w:snapToGrid w:val="0"/>
                <w:color w:val="000000"/>
                <w:sz w:val="16"/>
                <w:szCs w:val="16"/>
              </w:rPr>
            </w:pPr>
          </w:p>
        </w:tc>
        <w:tc>
          <w:tcPr>
            <w:tcW w:w="426" w:type="dxa"/>
            <w:shd w:val="solid" w:color="FFFFFF" w:fill="auto"/>
          </w:tcPr>
          <w:p w:rsidR="00573DE3" w:rsidRPr="000B6B37" w:rsidRDefault="00573DE3" w:rsidP="0043494A">
            <w:pPr>
              <w:pStyle w:val="TAL"/>
              <w:rPr>
                <w:snapToGrid w:val="0"/>
                <w:color w:val="000000"/>
                <w:sz w:val="16"/>
                <w:szCs w:val="16"/>
              </w:rPr>
            </w:pPr>
          </w:p>
        </w:tc>
        <w:tc>
          <w:tcPr>
            <w:tcW w:w="428" w:type="dxa"/>
            <w:shd w:val="solid" w:color="FFFFFF" w:fill="auto"/>
          </w:tcPr>
          <w:p w:rsidR="00573DE3" w:rsidRPr="000B6B37" w:rsidRDefault="00573DE3" w:rsidP="0043494A">
            <w:pPr>
              <w:pStyle w:val="TAL"/>
              <w:rPr>
                <w:snapToGrid w:val="0"/>
                <w:color w:val="000000"/>
                <w:sz w:val="16"/>
                <w:szCs w:val="16"/>
              </w:rPr>
            </w:pPr>
          </w:p>
        </w:tc>
        <w:tc>
          <w:tcPr>
            <w:tcW w:w="4867" w:type="dxa"/>
            <w:shd w:val="solid" w:color="FFFFFF" w:fill="auto"/>
          </w:tcPr>
          <w:p w:rsidR="00573DE3" w:rsidRPr="000B6B37" w:rsidRDefault="00573DE3" w:rsidP="0043494A">
            <w:pPr>
              <w:pStyle w:val="TAL"/>
              <w:rPr>
                <w:snapToGrid w:val="0"/>
                <w:color w:val="000000"/>
                <w:sz w:val="16"/>
                <w:szCs w:val="16"/>
              </w:rPr>
            </w:pPr>
          </w:p>
        </w:tc>
        <w:tc>
          <w:tcPr>
            <w:tcW w:w="567" w:type="dxa"/>
            <w:shd w:val="solid" w:color="FFFFFF" w:fill="auto"/>
          </w:tcPr>
          <w:p w:rsidR="00573DE3" w:rsidRPr="000B6B37" w:rsidRDefault="00573DE3" w:rsidP="0043494A">
            <w:pPr>
              <w:pStyle w:val="TAL"/>
              <w:rPr>
                <w:snapToGrid w:val="0"/>
                <w:color w:val="000000"/>
                <w:sz w:val="16"/>
                <w:szCs w:val="16"/>
              </w:rPr>
            </w:pPr>
          </w:p>
        </w:tc>
        <w:tc>
          <w:tcPr>
            <w:tcW w:w="567" w:type="dxa"/>
            <w:shd w:val="solid" w:color="FFFFFF" w:fill="auto"/>
          </w:tcPr>
          <w:p w:rsidR="00573DE3" w:rsidRPr="000B6B37" w:rsidRDefault="00573DE3" w:rsidP="0043494A">
            <w:pPr>
              <w:pStyle w:val="TAL"/>
              <w:rPr>
                <w:snapToGrid w:val="0"/>
                <w:color w:val="000000"/>
                <w:sz w:val="16"/>
                <w:szCs w:val="16"/>
              </w:rPr>
            </w:pPr>
          </w:p>
        </w:tc>
      </w:tr>
      <w:tr w:rsidR="00573DE3" w:rsidRPr="000B6B37" w:rsidTr="0043494A">
        <w:tc>
          <w:tcPr>
            <w:tcW w:w="800" w:type="dxa"/>
            <w:shd w:val="solid" w:color="FFFFFF" w:fill="auto"/>
          </w:tcPr>
          <w:p w:rsidR="00573DE3" w:rsidRPr="000B6B37" w:rsidRDefault="00573DE3" w:rsidP="0043494A">
            <w:pPr>
              <w:pStyle w:val="TAL"/>
              <w:rPr>
                <w:snapToGrid w:val="0"/>
                <w:color w:val="000000"/>
                <w:sz w:val="16"/>
                <w:szCs w:val="16"/>
              </w:rPr>
            </w:pPr>
          </w:p>
        </w:tc>
        <w:tc>
          <w:tcPr>
            <w:tcW w:w="800" w:type="dxa"/>
            <w:shd w:val="solid" w:color="FFFFFF" w:fill="auto"/>
          </w:tcPr>
          <w:p w:rsidR="00573DE3" w:rsidRPr="000B6B37" w:rsidRDefault="00573DE3" w:rsidP="0043494A">
            <w:pPr>
              <w:pStyle w:val="TAL"/>
              <w:rPr>
                <w:snapToGrid w:val="0"/>
                <w:color w:val="000000"/>
                <w:sz w:val="16"/>
                <w:szCs w:val="16"/>
              </w:rPr>
            </w:pPr>
          </w:p>
        </w:tc>
        <w:tc>
          <w:tcPr>
            <w:tcW w:w="901" w:type="dxa"/>
            <w:shd w:val="solid" w:color="FFFFFF" w:fill="auto"/>
          </w:tcPr>
          <w:p w:rsidR="00573DE3" w:rsidRPr="000B6B37" w:rsidRDefault="00573DE3" w:rsidP="0043494A">
            <w:pPr>
              <w:pStyle w:val="TAL"/>
              <w:rPr>
                <w:snapToGrid w:val="0"/>
                <w:color w:val="000000"/>
                <w:sz w:val="16"/>
                <w:szCs w:val="16"/>
              </w:rPr>
            </w:pPr>
          </w:p>
        </w:tc>
        <w:tc>
          <w:tcPr>
            <w:tcW w:w="426" w:type="dxa"/>
            <w:shd w:val="solid" w:color="FFFFFF" w:fill="auto"/>
          </w:tcPr>
          <w:p w:rsidR="00573DE3" w:rsidRPr="000B6B37" w:rsidRDefault="00573DE3" w:rsidP="0043494A">
            <w:pPr>
              <w:pStyle w:val="TAL"/>
              <w:rPr>
                <w:snapToGrid w:val="0"/>
                <w:color w:val="000000"/>
                <w:sz w:val="16"/>
                <w:szCs w:val="16"/>
              </w:rPr>
            </w:pPr>
          </w:p>
        </w:tc>
        <w:tc>
          <w:tcPr>
            <w:tcW w:w="428" w:type="dxa"/>
            <w:shd w:val="solid" w:color="FFFFFF" w:fill="auto"/>
          </w:tcPr>
          <w:p w:rsidR="00573DE3" w:rsidRPr="000B6B37" w:rsidRDefault="00573DE3" w:rsidP="0043494A">
            <w:pPr>
              <w:pStyle w:val="TAL"/>
              <w:rPr>
                <w:snapToGrid w:val="0"/>
                <w:color w:val="000000"/>
                <w:sz w:val="16"/>
                <w:szCs w:val="16"/>
              </w:rPr>
            </w:pPr>
          </w:p>
        </w:tc>
        <w:tc>
          <w:tcPr>
            <w:tcW w:w="4867" w:type="dxa"/>
            <w:shd w:val="solid" w:color="FFFFFF" w:fill="auto"/>
          </w:tcPr>
          <w:p w:rsidR="00573DE3" w:rsidRPr="000B6B37" w:rsidRDefault="00573DE3" w:rsidP="0043494A">
            <w:pPr>
              <w:pStyle w:val="TAL"/>
              <w:rPr>
                <w:snapToGrid w:val="0"/>
                <w:color w:val="000000"/>
                <w:sz w:val="16"/>
                <w:szCs w:val="16"/>
              </w:rPr>
            </w:pPr>
          </w:p>
        </w:tc>
        <w:tc>
          <w:tcPr>
            <w:tcW w:w="567" w:type="dxa"/>
            <w:shd w:val="solid" w:color="FFFFFF" w:fill="auto"/>
          </w:tcPr>
          <w:p w:rsidR="00573DE3" w:rsidRPr="000B6B37" w:rsidRDefault="00573DE3" w:rsidP="0043494A">
            <w:pPr>
              <w:pStyle w:val="TAL"/>
              <w:rPr>
                <w:snapToGrid w:val="0"/>
                <w:color w:val="000000"/>
                <w:sz w:val="16"/>
                <w:szCs w:val="16"/>
              </w:rPr>
            </w:pPr>
          </w:p>
        </w:tc>
        <w:tc>
          <w:tcPr>
            <w:tcW w:w="567" w:type="dxa"/>
            <w:shd w:val="solid" w:color="FFFFFF" w:fill="auto"/>
          </w:tcPr>
          <w:p w:rsidR="00573DE3" w:rsidRPr="000B6B37" w:rsidRDefault="00573DE3" w:rsidP="0043494A">
            <w:pPr>
              <w:pStyle w:val="TAL"/>
              <w:rPr>
                <w:snapToGrid w:val="0"/>
                <w:color w:val="000000"/>
                <w:sz w:val="16"/>
                <w:szCs w:val="16"/>
              </w:rPr>
            </w:pPr>
          </w:p>
        </w:tc>
      </w:tr>
    </w:tbl>
    <w:p w:rsidR="00C403F9" w:rsidRPr="001826D3" w:rsidRDefault="00C403F9" w:rsidP="003110C9">
      <w:pPr>
        <w:rPr>
          <w:lang w:eastAsia="zh-CN"/>
        </w:rPr>
      </w:pPr>
    </w:p>
    <w:p w:rsidR="00080512" w:rsidRDefault="00080512"/>
    <w:sectPr w:rsidR="00080512" w:rsidSect="00EF5973">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E87E9F" w15:done="0"/>
  <w15:commentEx w15:paraId="23DDA1F1" w15:done="0"/>
  <w15:commentEx w15:paraId="6EC89C42" w15:paraIdParent="23DDA1F1" w15:done="0"/>
  <w15:commentEx w15:paraId="0EC5F764" w15:done="0"/>
  <w15:commentEx w15:paraId="2132D1AB" w15:done="0"/>
  <w15:commentEx w15:paraId="026A669E" w15:done="0"/>
  <w15:commentEx w15:paraId="56B7C07F" w15:paraIdParent="026A669E" w15:done="0"/>
  <w15:commentEx w15:paraId="4D8AF247" w15:done="0"/>
  <w15:commentEx w15:paraId="05DCD30B" w15:done="0"/>
  <w15:commentEx w15:paraId="3DF9C2C7" w15:paraIdParent="05DCD30B" w15:done="0"/>
  <w15:commentEx w15:paraId="6306A705" w15:done="0"/>
  <w15:commentEx w15:paraId="19944424" w15:done="0"/>
  <w15:commentEx w15:paraId="5B38BD5B" w15:paraIdParent="19944424" w15:done="0"/>
  <w15:commentEx w15:paraId="1DAB0DAE" w15:done="0"/>
  <w15:commentEx w15:paraId="77ACB7C6" w15:done="0"/>
  <w15:commentEx w15:paraId="43E6BF33" w15:done="0"/>
  <w15:commentEx w15:paraId="5CFF181E" w15:done="0"/>
  <w15:commentEx w15:paraId="13C1799B" w15:done="0"/>
  <w15:commentEx w15:paraId="75F05E50" w15:done="0"/>
  <w15:commentEx w15:paraId="10076ABA" w15:done="0"/>
  <w15:commentEx w15:paraId="6A3F0E99" w15:done="0"/>
  <w15:commentEx w15:paraId="1BA0CBEB" w15:done="0"/>
  <w15:commentEx w15:paraId="054FC263" w15:done="0"/>
  <w15:commentEx w15:paraId="1F15F7CA" w15:done="0"/>
  <w15:commentEx w15:paraId="1E2D8271" w15:done="0"/>
  <w15:commentEx w15:paraId="1CC46829" w15:done="0"/>
  <w15:commentEx w15:paraId="02428F98" w15:done="0"/>
  <w15:commentEx w15:paraId="61800A0C" w15:done="0"/>
  <w15:commentEx w15:paraId="7D4DEBD1" w15:done="0"/>
  <w15:commentEx w15:paraId="6A25DA37" w15:done="0"/>
  <w15:commentEx w15:paraId="4CD8CA4C" w15:done="0"/>
  <w15:commentEx w15:paraId="226B8C4F" w15:done="0"/>
  <w15:commentEx w15:paraId="45873971" w15:done="0"/>
  <w15:commentEx w15:paraId="65F62F92" w15:done="0"/>
  <w15:commentEx w15:paraId="3CEEC8BD" w15:done="0"/>
  <w15:commentEx w15:paraId="6CED2838" w15:done="0"/>
  <w15:commentEx w15:paraId="18068717" w15:done="0"/>
  <w15:commentEx w15:paraId="4CE5122E" w15:done="0"/>
  <w15:commentEx w15:paraId="3086508D" w15:done="0"/>
  <w15:commentEx w15:paraId="26E3BA9D" w15:done="0"/>
  <w15:commentEx w15:paraId="2FD75F0F" w15:done="0"/>
  <w15:commentEx w15:paraId="5398F4BB" w15:done="0"/>
  <w15:commentEx w15:paraId="5E78E416" w15:done="0"/>
  <w15:commentEx w15:paraId="6F93B4D1" w15:done="0"/>
  <w15:commentEx w15:paraId="71FD09BD" w15:done="0"/>
  <w15:commentEx w15:paraId="018392B8" w15:done="0"/>
  <w15:commentEx w15:paraId="5B9CCD61" w15:done="0"/>
  <w15:commentEx w15:paraId="1B101512" w15:done="0"/>
  <w15:commentEx w15:paraId="36BC0046" w15:done="0"/>
  <w15:commentEx w15:paraId="67F70B90" w15:done="0"/>
  <w15:commentEx w15:paraId="138F8B4D" w15:done="0"/>
  <w15:commentEx w15:paraId="50E30623" w15:done="0"/>
  <w15:commentEx w15:paraId="5939C10A" w15:done="0"/>
  <w15:commentEx w15:paraId="419B4D19" w15:done="0"/>
  <w15:commentEx w15:paraId="78F55216" w15:done="0"/>
  <w15:commentEx w15:paraId="553D9895" w15:done="0"/>
  <w15:commentEx w15:paraId="1B4BF840" w15:done="0"/>
  <w15:commentEx w15:paraId="12115DD4" w15:done="0"/>
  <w15:commentEx w15:paraId="41BCE5DA" w15:done="0"/>
  <w15:commentEx w15:paraId="27E08578" w15:done="0"/>
  <w15:commentEx w15:paraId="57E9DAEF" w15:done="0"/>
  <w15:commentEx w15:paraId="1051ADFC" w15:done="0"/>
  <w15:commentEx w15:paraId="11CC9EFD" w15:done="0"/>
  <w15:commentEx w15:paraId="08051A66" w15:done="0"/>
  <w15:commentEx w15:paraId="13475987" w15:done="0"/>
  <w15:commentEx w15:paraId="5D59FD98" w15:done="0"/>
  <w15:commentEx w15:paraId="5A08D616" w15:done="0"/>
  <w15:commentEx w15:paraId="0FFFC44D" w15:done="0"/>
  <w15:commentEx w15:paraId="4C7039F9" w15:done="0"/>
  <w15:commentEx w15:paraId="6AC4E130" w15:done="0"/>
  <w15:commentEx w15:paraId="4998F516" w15:done="0"/>
  <w15:commentEx w15:paraId="19FE11B2" w15:done="0"/>
  <w15:commentEx w15:paraId="7F83BF65" w15:done="0"/>
  <w15:commentEx w15:paraId="3665F936" w15:done="0"/>
  <w15:commentEx w15:paraId="2E5F9A4F" w15:done="0"/>
  <w15:commentEx w15:paraId="6F403CFC" w15:done="0"/>
  <w15:commentEx w15:paraId="05D0711F" w15:done="0"/>
  <w15:commentEx w15:paraId="49EF9FE4" w15:done="0"/>
  <w15:commentEx w15:paraId="4B653792" w15:done="0"/>
  <w15:commentEx w15:paraId="55E747BC" w15:done="0"/>
  <w15:commentEx w15:paraId="41F4A0C1" w15:done="0"/>
  <w15:commentEx w15:paraId="529E4C5A" w15:done="0"/>
  <w15:commentEx w15:paraId="40B89B10" w15:done="0"/>
  <w15:commentEx w15:paraId="376EB80C" w15:done="0"/>
  <w15:commentEx w15:paraId="12A33073" w15:done="0"/>
  <w15:commentEx w15:paraId="3E604BFC" w15:done="0"/>
  <w15:commentEx w15:paraId="521237A3" w15:done="0"/>
  <w15:commentEx w15:paraId="6E0C5B54" w15:done="0"/>
  <w15:commentEx w15:paraId="04B83268" w15:done="0"/>
  <w15:commentEx w15:paraId="669D2535" w15:done="0"/>
  <w15:commentEx w15:paraId="533AAAB5" w15:done="0"/>
  <w15:commentEx w15:paraId="380D1D36" w15:done="0"/>
  <w15:commentEx w15:paraId="0E9FFB37" w15:done="0"/>
  <w15:commentEx w15:paraId="07BF641C" w15:done="0"/>
  <w15:commentEx w15:paraId="311BF0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B6D8" w16cex:dateUtc="2022-03-07T15:52:00Z"/>
  <w16cex:commentExtensible w16cex:durableId="25D1C1FC" w16cex:dateUtc="2022-03-08T10:52:00Z"/>
  <w16cex:commentExtensible w16cex:durableId="25D2FF02" w16cex:dateUtc="2022-03-09T02:25:00Z"/>
  <w16cex:commentExtensible w16cex:durableId="25D0AF2D" w16cex:dateUtc="2022-03-07T15:19:00Z"/>
  <w16cex:commentExtensible w16cex:durableId="25D1C105" w16cex:dateUtc="2022-03-08T10:48:00Z"/>
  <w16cex:commentExtensible w16cex:durableId="25D0AFA3" w16cex:dateUtc="2022-03-07T15:21:00Z"/>
  <w16cex:commentExtensible w16cex:durableId="25D2FFD6" w16cex:dateUtc="2022-03-09T02:28:00Z"/>
  <w16cex:commentExtensible w16cex:durableId="25D0AFB2" w16cex:dateUtc="2022-03-07T15:22:00Z"/>
  <w16cex:commentExtensible w16cex:durableId="25D0AFDF" w16cex:dateUtc="2022-03-07T15:22:00Z"/>
  <w16cex:commentExtensible w16cex:durableId="25D30122" w16cex:dateUtc="2022-03-09T02:34:00Z"/>
  <w16cex:commentExtensible w16cex:durableId="25D0AFEB" w16cex:dateUtc="2022-03-07T15:23:00Z"/>
  <w16cex:commentExtensible w16cex:durableId="25D0B1CF" w16cex:dateUtc="2022-03-07T15:31:00Z"/>
  <w16cex:commentExtensible w16cex:durableId="25D301F7" w16cex:dateUtc="2022-03-09T02:37:00Z"/>
  <w16cex:commentExtensible w16cex:durableId="25D0B1E1" w16cex:dateUtc="2022-03-07T15:31:00Z"/>
  <w16cex:commentExtensible w16cex:durableId="25D0B2B9" w16cex:dateUtc="2022-03-07T15:35:00Z"/>
  <w16cex:commentExtensible w16cex:durableId="25D0B2ED" w16cex:dateUtc="2022-03-07T15:35:00Z"/>
  <w16cex:commentExtensible w16cex:durableId="25D0B2FE" w16cex:dateUtc="2022-03-07T15:36:00Z"/>
  <w16cex:commentExtensible w16cex:durableId="25D0B306" w16cex:dateUtc="2022-03-07T15:36:00Z"/>
  <w16cex:commentExtensible w16cex:durableId="25D0B242" w16cex:dateUtc="2022-03-07T15:33:00Z"/>
  <w16cex:commentExtensible w16cex:durableId="25D0B259" w16cex:dateUtc="2022-03-07T15:33:00Z"/>
  <w16cex:commentExtensible w16cex:durableId="25D0B18E" w16cex:dateUtc="2022-03-07T15:30:00Z"/>
  <w16cex:commentExtensible w16cex:durableId="25D0B19F" w16cex:dateUtc="2022-03-07T15:30:00Z"/>
  <w16cex:commentExtensible w16cex:durableId="25D0B1AD" w16cex:dateUtc="2022-03-07T15:30:00Z"/>
  <w16cex:commentExtensible w16cex:durableId="25D0B31E" w16cex:dateUtc="2022-03-07T15:36:00Z"/>
  <w16cex:commentExtensible w16cex:durableId="25D0B340" w16cex:dateUtc="2022-03-07T15:37:00Z"/>
  <w16cex:commentExtensible w16cex:durableId="25D0B34B" w16cex:dateUtc="2022-03-07T15:37:00Z"/>
  <w16cex:commentExtensible w16cex:durableId="25D0B363" w16cex:dateUtc="2022-03-07T15:37:00Z"/>
  <w16cex:commentExtensible w16cex:durableId="25D0B369" w16cex:dateUtc="2022-03-07T15:38:00Z"/>
  <w16cex:commentExtensible w16cex:durableId="25D0B3CD" w16cex:dateUtc="2022-03-07T15:39:00Z"/>
  <w16cex:commentExtensible w16cex:durableId="25D0B370" w16cex:dateUtc="2022-03-07T15:38:00Z"/>
  <w16cex:commentExtensible w16cex:durableId="25D0B3D8" w16cex:dateUtc="2022-03-07T15:39:00Z"/>
  <w16cex:commentExtensible w16cex:durableId="25D0B3DF" w16cex:dateUtc="2022-03-07T15:39:00Z"/>
  <w16cex:commentExtensible w16cex:durableId="25D0B385" w16cex:dateUtc="2022-03-07T15:38:00Z"/>
  <w16cex:commentExtensible w16cex:durableId="25D0B3BB" w16cex:dateUtc="2022-03-07T15:39:00Z"/>
  <w16cex:commentExtensible w16cex:durableId="25D0B3E8" w16cex:dateUtc="2022-03-07T15:40:00Z"/>
  <w16cex:commentExtensible w16cex:durableId="25D0B3B5" w16cex:dateUtc="2022-03-07T15:39:00Z"/>
  <w16cex:commentExtensible w16cex:durableId="25D0B39E" w16cex:dateUtc="2022-03-07T15:38:00Z"/>
  <w16cex:commentExtensible w16cex:durableId="25D0B3AB" w16cex:dateUtc="2022-03-07T15:39:00Z"/>
  <w16cex:commentExtensible w16cex:durableId="25D0B419" w16cex:dateUtc="2022-03-07T15:40:00Z"/>
  <w16cex:commentExtensible w16cex:durableId="25D0B40D" w16cex:dateUtc="2022-03-07T15:40:00Z"/>
  <w16cex:commentExtensible w16cex:durableId="25D0B42C" w16cex:dateUtc="2022-03-07T15:41:00Z"/>
  <w16cex:commentExtensible w16cex:durableId="25D0B442" w16cex:dateUtc="2022-03-07T15:41:00Z"/>
  <w16cex:commentExtensible w16cex:durableId="25D0B447" w16cex:dateUtc="2022-03-07T15:41:00Z"/>
  <w16cex:commentExtensible w16cex:durableId="25D0B450" w16cex:dateUtc="2022-03-07T15:41:00Z"/>
  <w16cex:commentExtensible w16cex:durableId="25D0B569" w16cex:dateUtc="2022-03-07T15:46:00Z"/>
  <w16cex:commentExtensible w16cex:durableId="25D0B56E" w16cex:dateUtc="2022-03-07T15:46:00Z"/>
  <w16cex:commentExtensible w16cex:durableId="25D0B55D" w16cex:dateUtc="2022-03-07T15:46:00Z"/>
  <w16cex:commentExtensible w16cex:durableId="25D0B551" w16cex:dateUtc="2022-03-07T15:46:00Z"/>
  <w16cex:commentExtensible w16cex:durableId="25D0B577" w16cex:dateUtc="2022-03-07T15:46:00Z"/>
  <w16cex:commentExtensible w16cex:durableId="25D0B58A" w16cex:dateUtc="2022-03-07T15:47:00Z"/>
  <w16cex:commentExtensible w16cex:durableId="25D0B593" w16cex:dateUtc="2022-03-07T15:47:00Z"/>
  <w16cex:commentExtensible w16cex:durableId="25D0B59B" w16cex:dateUtc="2022-03-07T15:47:00Z"/>
  <w16cex:commentExtensible w16cex:durableId="25D0B5A4" w16cex:dateUtc="2022-03-07T15:47:00Z"/>
  <w16cex:commentExtensible w16cex:durableId="25D0B5AC" w16cex:dateUtc="2022-03-07T15:47:00Z"/>
  <w16cex:commentExtensible w16cex:durableId="25D0B5BE" w16cex:dateUtc="2022-03-07T15:47:00Z"/>
  <w16cex:commentExtensible w16cex:durableId="25D0B5CD" w16cex:dateUtc="2022-03-07T15:48:00Z"/>
  <w16cex:commentExtensible w16cex:durableId="25D0B5D3" w16cex:dateUtc="2022-03-07T15:48:00Z"/>
  <w16cex:commentExtensible w16cex:durableId="25D0B5DC" w16cex:dateUtc="2022-03-07T15:48:00Z"/>
  <w16cex:commentExtensible w16cex:durableId="25D0B5EB" w16cex:dateUtc="2022-03-07T15:48:00Z"/>
  <w16cex:commentExtensible w16cex:durableId="25D0B5E3" w16cex:dateUtc="2022-03-07T15:48:00Z"/>
  <w16cex:commentExtensible w16cex:durableId="25D0B5F2" w16cex:dateUtc="2022-03-07T15:48:00Z"/>
  <w16cex:commentExtensible w16cex:durableId="25D0B5F7" w16cex:dateUtc="2022-03-07T15:48:00Z"/>
  <w16cex:commentExtensible w16cex:durableId="25D0B5FE" w16cex:dateUtc="2022-03-07T15:49:00Z"/>
  <w16cex:commentExtensible w16cex:durableId="25D0B60A" w16cex:dateUtc="2022-03-07T15:49:00Z"/>
  <w16cex:commentExtensible w16cex:durableId="25D0B616" w16cex:dateUtc="2022-03-07T15:49:00Z"/>
  <w16cex:commentExtensible w16cex:durableId="25D0B621" w16cex:dateUtc="2022-03-07T15:49:00Z"/>
  <w16cex:commentExtensible w16cex:durableId="25D0B6F1" w16cex:dateUtc="2022-03-07T15:53:00Z"/>
  <w16cex:commentExtensible w16cex:durableId="25D0B701" w16cex:dateUtc="2022-03-07T15:53:00Z"/>
  <w16cex:commentExtensible w16cex:durableId="25D0B77F" w16cex:dateUtc="2022-03-07T15:55:00Z"/>
  <w16cex:commentExtensible w16cex:durableId="25D0B706" w16cex:dateUtc="2022-03-07T15:53:00Z"/>
  <w16cex:commentExtensible w16cex:durableId="25D0B70E" w16cex:dateUtc="2022-03-07T15:53:00Z"/>
  <w16cex:commentExtensible w16cex:durableId="25D0B788" w16cex:dateUtc="2022-03-07T15:55:00Z"/>
  <w16cex:commentExtensible w16cex:durableId="25D0B790" w16cex:dateUtc="2022-03-07T15:55:00Z"/>
  <w16cex:commentExtensible w16cex:durableId="25D0B79A" w16cex:dateUtc="2022-03-07T15:55:00Z"/>
  <w16cex:commentExtensible w16cex:durableId="25D0B7BA" w16cex:dateUtc="2022-03-07T15:56:00Z"/>
  <w16cex:commentExtensible w16cex:durableId="25D0B7E9" w16cex:dateUtc="2022-03-07T15:57:00Z"/>
  <w16cex:commentExtensible w16cex:durableId="25D0B80F" w16cex:dateUtc="2022-03-07T15:57:00Z"/>
  <w16cex:commentExtensible w16cex:durableId="25D0B816" w16cex:dateUtc="2022-03-07T15:57:00Z"/>
  <w16cex:commentExtensible w16cex:durableId="25D0B820" w16cex:dateUtc="2022-03-07T15:58:00Z"/>
  <w16cex:commentExtensible w16cex:durableId="25D0B845" w16cex:dateUtc="2022-03-07T15:58:00Z"/>
  <w16cex:commentExtensible w16cex:durableId="25D0B855" w16cex:dateUtc="2022-03-07T15:59:00Z"/>
  <w16cex:commentExtensible w16cex:durableId="25D0B86B" w16cex:dateUtc="2022-03-07T15:59:00Z"/>
  <w16cex:commentExtensible w16cex:durableId="25D0B8D0" w16cex:dateUtc="2022-03-07T16:01:00Z"/>
  <w16cex:commentExtensible w16cex:durableId="25D0B8E0" w16cex:dateUtc="2022-03-07T16:01:00Z"/>
  <w16cex:commentExtensible w16cex:durableId="25D0B8ED" w16cex:dateUtc="2022-03-07T16:01:00Z"/>
  <w16cex:commentExtensible w16cex:durableId="25D0B907" w16cex:dateUtc="2022-03-07T16:01:00Z"/>
  <w16cex:commentExtensible w16cex:durableId="25D0B90C" w16cex:dateUtc="2022-03-07T16:02:00Z"/>
  <w16cex:commentExtensible w16cex:durableId="25D0B917" w16cex:dateUtc="2022-03-07T16:02:00Z"/>
  <w16cex:commentExtensible w16cex:durableId="25D0B91B" w16cex:dateUtc="2022-03-07T16:02:00Z"/>
  <w16cex:commentExtensible w16cex:durableId="25D0B922" w16cex:dateUtc="2022-03-07T16:02:00Z"/>
  <w16cex:commentExtensible w16cex:durableId="25D0B929" w16cex:dateUtc="2022-03-07T16:02:00Z"/>
  <w16cex:commentExtensible w16cex:durableId="25D0B931" w16cex:dateUtc="2022-03-07T16:02:00Z"/>
  <w16cex:commentExtensible w16cex:durableId="25D0B93A" w16cex:dateUtc="2022-03-07T16:02:00Z"/>
  <w16cex:commentExtensible w16cex:durableId="25D0B943" w16cex:dateUtc="2022-03-07T16:02:00Z"/>
  <w16cex:commentExtensible w16cex:durableId="25D0B94D" w16cex:dateUtc="2022-03-07T1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E87E9F" w16cid:durableId="25D0B6D8"/>
  <w16cid:commentId w16cid:paraId="23DDA1F1" w16cid:durableId="25D1C1FC"/>
  <w16cid:commentId w16cid:paraId="6EC89C42" w16cid:durableId="25D2FF02"/>
  <w16cid:commentId w16cid:paraId="0EC5F764" w16cid:durableId="25D0AF2D"/>
  <w16cid:commentId w16cid:paraId="2132D1AB" w16cid:durableId="25D1C105"/>
  <w16cid:commentId w16cid:paraId="026A669E" w16cid:durableId="25D0AFA3"/>
  <w16cid:commentId w16cid:paraId="56B7C07F" w16cid:durableId="25D2FFD6"/>
  <w16cid:commentId w16cid:paraId="4D8AF247" w16cid:durableId="25D0AFB2"/>
  <w16cid:commentId w16cid:paraId="05DCD30B" w16cid:durableId="25D0AFDF"/>
  <w16cid:commentId w16cid:paraId="3DF9C2C7" w16cid:durableId="25D30122"/>
  <w16cid:commentId w16cid:paraId="6306A705" w16cid:durableId="25D0AFEB"/>
  <w16cid:commentId w16cid:paraId="19944424" w16cid:durableId="25D0B1CF"/>
  <w16cid:commentId w16cid:paraId="5B38BD5B" w16cid:durableId="25D301F7"/>
  <w16cid:commentId w16cid:paraId="1DAB0DAE" w16cid:durableId="25D0B1E1"/>
  <w16cid:commentId w16cid:paraId="77ACB7C6" w16cid:durableId="25D0B2B9"/>
  <w16cid:commentId w16cid:paraId="43E6BF33" w16cid:durableId="25D0B2ED"/>
  <w16cid:commentId w16cid:paraId="5CFF181E" w16cid:durableId="25D0B2FE"/>
  <w16cid:commentId w16cid:paraId="13C1799B" w16cid:durableId="25D0B306"/>
  <w16cid:commentId w16cid:paraId="75F05E50" w16cid:durableId="25D0B242"/>
  <w16cid:commentId w16cid:paraId="10076ABA" w16cid:durableId="25D0B259"/>
  <w16cid:commentId w16cid:paraId="6A3F0E99" w16cid:durableId="25D0B18E"/>
  <w16cid:commentId w16cid:paraId="1BA0CBEB" w16cid:durableId="25D0B19F"/>
  <w16cid:commentId w16cid:paraId="054FC263" w16cid:durableId="25D0B1AD"/>
  <w16cid:commentId w16cid:paraId="1F15F7CA" w16cid:durableId="25D0B31E"/>
  <w16cid:commentId w16cid:paraId="1E2D8271" w16cid:durableId="25D0B340"/>
  <w16cid:commentId w16cid:paraId="1CC46829" w16cid:durableId="25D0B34B"/>
  <w16cid:commentId w16cid:paraId="02428F98" w16cid:durableId="25D0B363"/>
  <w16cid:commentId w16cid:paraId="61800A0C" w16cid:durableId="25D0B369"/>
  <w16cid:commentId w16cid:paraId="7D4DEBD1" w16cid:durableId="25D0B3CD"/>
  <w16cid:commentId w16cid:paraId="6A25DA37" w16cid:durableId="25D0B370"/>
  <w16cid:commentId w16cid:paraId="4CD8CA4C" w16cid:durableId="25D0B3D8"/>
  <w16cid:commentId w16cid:paraId="226B8C4F" w16cid:durableId="25D0B3DF"/>
  <w16cid:commentId w16cid:paraId="45873971" w16cid:durableId="25D0B385"/>
  <w16cid:commentId w16cid:paraId="65F62F92" w16cid:durableId="25D0B3BB"/>
  <w16cid:commentId w16cid:paraId="3CEEC8BD" w16cid:durableId="25D0B3E8"/>
  <w16cid:commentId w16cid:paraId="6CED2838" w16cid:durableId="25D0B3B5"/>
  <w16cid:commentId w16cid:paraId="18068717" w16cid:durableId="25D0B39E"/>
  <w16cid:commentId w16cid:paraId="4CE5122E" w16cid:durableId="25D0B3AB"/>
  <w16cid:commentId w16cid:paraId="3086508D" w16cid:durableId="25D0B419"/>
  <w16cid:commentId w16cid:paraId="26E3BA9D" w16cid:durableId="25D0B40D"/>
  <w16cid:commentId w16cid:paraId="2FD75F0F" w16cid:durableId="25D0B42C"/>
  <w16cid:commentId w16cid:paraId="5398F4BB" w16cid:durableId="25D0B442"/>
  <w16cid:commentId w16cid:paraId="5E78E416" w16cid:durableId="25D0B447"/>
  <w16cid:commentId w16cid:paraId="6F93B4D1" w16cid:durableId="25D0B450"/>
  <w16cid:commentId w16cid:paraId="71FD09BD" w16cid:durableId="25D0B569"/>
  <w16cid:commentId w16cid:paraId="018392B8" w16cid:durableId="25D0B56E"/>
  <w16cid:commentId w16cid:paraId="5B9CCD61" w16cid:durableId="25D0B55D"/>
  <w16cid:commentId w16cid:paraId="1B101512" w16cid:durableId="25D0B551"/>
  <w16cid:commentId w16cid:paraId="36BC0046" w16cid:durableId="25D0B577"/>
  <w16cid:commentId w16cid:paraId="67F70B90" w16cid:durableId="25D0B58A"/>
  <w16cid:commentId w16cid:paraId="138F8B4D" w16cid:durableId="25D0B593"/>
  <w16cid:commentId w16cid:paraId="50E30623" w16cid:durableId="25D0B59B"/>
  <w16cid:commentId w16cid:paraId="5939C10A" w16cid:durableId="25D0B5A4"/>
  <w16cid:commentId w16cid:paraId="419B4D19" w16cid:durableId="25D0B5AC"/>
  <w16cid:commentId w16cid:paraId="78F55216" w16cid:durableId="25D0B5BE"/>
  <w16cid:commentId w16cid:paraId="553D9895" w16cid:durableId="25D0B5CD"/>
  <w16cid:commentId w16cid:paraId="1B4BF840" w16cid:durableId="25D0B5D3"/>
  <w16cid:commentId w16cid:paraId="12115DD4" w16cid:durableId="25D0B5DC"/>
  <w16cid:commentId w16cid:paraId="41BCE5DA" w16cid:durableId="25D0B5EB"/>
  <w16cid:commentId w16cid:paraId="27E08578" w16cid:durableId="25D0B5E3"/>
  <w16cid:commentId w16cid:paraId="57E9DAEF" w16cid:durableId="25D0B5F2"/>
  <w16cid:commentId w16cid:paraId="1051ADFC" w16cid:durableId="25D0B5F7"/>
  <w16cid:commentId w16cid:paraId="11CC9EFD" w16cid:durableId="25D0B5FE"/>
  <w16cid:commentId w16cid:paraId="08051A66" w16cid:durableId="25D0B60A"/>
  <w16cid:commentId w16cid:paraId="13475987" w16cid:durableId="25D0B616"/>
  <w16cid:commentId w16cid:paraId="5D59FD98" w16cid:durableId="25D0B621"/>
  <w16cid:commentId w16cid:paraId="5A08D616" w16cid:durableId="25D0B6F1"/>
  <w16cid:commentId w16cid:paraId="0FFFC44D" w16cid:durableId="25D0B701"/>
  <w16cid:commentId w16cid:paraId="4C7039F9" w16cid:durableId="25D0B77F"/>
  <w16cid:commentId w16cid:paraId="6AC4E130" w16cid:durableId="25D0B706"/>
  <w16cid:commentId w16cid:paraId="4998F516" w16cid:durableId="25D0B70E"/>
  <w16cid:commentId w16cid:paraId="19FE11B2" w16cid:durableId="25D0B788"/>
  <w16cid:commentId w16cid:paraId="7F83BF65" w16cid:durableId="25D0B790"/>
  <w16cid:commentId w16cid:paraId="3665F936" w16cid:durableId="25D0B79A"/>
  <w16cid:commentId w16cid:paraId="2E5F9A4F" w16cid:durableId="25D0B7BA"/>
  <w16cid:commentId w16cid:paraId="6F403CFC" w16cid:durableId="25D0B7E9"/>
  <w16cid:commentId w16cid:paraId="05D0711F" w16cid:durableId="25D0B80F"/>
  <w16cid:commentId w16cid:paraId="49EF9FE4" w16cid:durableId="25D0B816"/>
  <w16cid:commentId w16cid:paraId="4B653792" w16cid:durableId="25D0B820"/>
  <w16cid:commentId w16cid:paraId="55E747BC" w16cid:durableId="25D0B845"/>
  <w16cid:commentId w16cid:paraId="41F4A0C1" w16cid:durableId="25D0B855"/>
  <w16cid:commentId w16cid:paraId="529E4C5A" w16cid:durableId="25D0B86B"/>
  <w16cid:commentId w16cid:paraId="40B89B10" w16cid:durableId="25D0B8D0"/>
  <w16cid:commentId w16cid:paraId="376EB80C" w16cid:durableId="25D0B8E0"/>
  <w16cid:commentId w16cid:paraId="12A33073" w16cid:durableId="25D0B8ED"/>
  <w16cid:commentId w16cid:paraId="3E604BFC" w16cid:durableId="25D0B907"/>
  <w16cid:commentId w16cid:paraId="521237A3" w16cid:durableId="25D0B90C"/>
  <w16cid:commentId w16cid:paraId="6E0C5B54" w16cid:durableId="25D0B917"/>
  <w16cid:commentId w16cid:paraId="04B83268" w16cid:durableId="25D0B91B"/>
  <w16cid:commentId w16cid:paraId="669D2535" w16cid:durableId="25D0B922"/>
  <w16cid:commentId w16cid:paraId="533AAAB5" w16cid:durableId="25D0B929"/>
  <w16cid:commentId w16cid:paraId="380D1D36" w16cid:durableId="25D0B931"/>
  <w16cid:commentId w16cid:paraId="0E9FFB37" w16cid:durableId="25D0B93A"/>
  <w16cid:commentId w16cid:paraId="07BF641C" w16cid:durableId="25D0B943"/>
  <w16cid:commentId w16cid:paraId="311BF028" w16cid:durableId="25D0B9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8AD" w:rsidRDefault="006568AD">
      <w:r>
        <w:separator/>
      </w:r>
    </w:p>
  </w:endnote>
  <w:endnote w:type="continuationSeparator" w:id="0">
    <w:p w:rsidR="006568AD" w:rsidRDefault="006568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94A" w:rsidRDefault="0043494A">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8AD" w:rsidRDefault="006568AD">
      <w:r>
        <w:separator/>
      </w:r>
    </w:p>
  </w:footnote>
  <w:footnote w:type="continuationSeparator" w:id="0">
    <w:p w:rsidR="006568AD" w:rsidRDefault="006568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94A" w:rsidRDefault="00E14C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091273">
      <w:rPr>
        <w:rFonts w:ascii="Arial" w:hAnsi="Arial" w:cs="Arial"/>
        <w:b/>
        <w:noProof/>
        <w:sz w:val="18"/>
        <w:szCs w:val="18"/>
      </w:rPr>
      <w:t>3GPP TS 38.106 V0.1.0 (2022-03)</w:t>
    </w:r>
    <w:r>
      <w:rPr>
        <w:rFonts w:ascii="Arial" w:hAnsi="Arial" w:cs="Arial"/>
        <w:b/>
        <w:sz w:val="18"/>
        <w:szCs w:val="18"/>
      </w:rPr>
      <w:fldChar w:fldCharType="end"/>
    </w:r>
  </w:p>
  <w:p w:rsidR="0043494A" w:rsidRDefault="00E14C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091273">
      <w:rPr>
        <w:rFonts w:ascii="Arial" w:hAnsi="Arial" w:cs="Arial"/>
        <w:b/>
        <w:noProof/>
        <w:sz w:val="18"/>
        <w:szCs w:val="18"/>
      </w:rPr>
      <w:t>44</w:t>
    </w:r>
    <w:r>
      <w:rPr>
        <w:rFonts w:ascii="Arial" w:hAnsi="Arial" w:cs="Arial"/>
        <w:b/>
        <w:sz w:val="18"/>
        <w:szCs w:val="18"/>
      </w:rPr>
      <w:fldChar w:fldCharType="end"/>
    </w:r>
  </w:p>
  <w:p w:rsidR="0043494A" w:rsidRDefault="00E14C6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091273">
      <w:rPr>
        <w:rFonts w:ascii="Arial" w:hAnsi="Arial" w:cs="Arial"/>
        <w:b/>
        <w:noProof/>
        <w:sz w:val="18"/>
        <w:szCs w:val="18"/>
      </w:rPr>
      <w:t>Release 17</w:t>
    </w:r>
    <w:r>
      <w:rPr>
        <w:rFonts w:ascii="Arial" w:hAnsi="Arial" w:cs="Arial"/>
        <w:b/>
        <w:sz w:val="18"/>
        <w:szCs w:val="18"/>
      </w:rPr>
      <w:fldChar w:fldCharType="end"/>
    </w:r>
  </w:p>
  <w:p w:rsidR="0043494A" w:rsidRDefault="0043494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Thomas Chapman">
    <w15:presenceInfo w15:providerId="AD" w15:userId="S::thomas.chapman@ericsson.com::62f56abd-8013-406a-a5cf-528bee683f35"/>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2833"/>
    <w:rsid w:val="00C80F1D"/>
    <w:rsid w:val="00C84912"/>
    <w:rsid w:val="00C919B7"/>
    <w:rsid w:val="00C93F40"/>
    <w:rsid w:val="00C956CE"/>
    <w:rsid w:val="00CA3D0C"/>
    <w:rsid w:val="00CB2FBF"/>
    <w:rsid w:val="00CC6AB3"/>
    <w:rsid w:val="00CD701A"/>
    <w:rsid w:val="00CD777E"/>
    <w:rsid w:val="00CE5B0B"/>
    <w:rsid w:val="00D11E8F"/>
    <w:rsid w:val="00D13C5E"/>
    <w:rsid w:val="00D17F7F"/>
    <w:rsid w:val="00D57972"/>
    <w:rsid w:val="00D675A9"/>
    <w:rsid w:val="00D738D6"/>
    <w:rsid w:val="00D755EB"/>
    <w:rsid w:val="00D76048"/>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rules v:ext="edit">
        <o:r id="V:Rule9" type="connector" idref="#Straight Arrow Connector 18052"/>
        <o:r id="V:Rule10" type="connector" idref="#Straight Arrow Connector 18056"/>
        <o:r id="V:Rule11" type="connector" idref="#Straight Arrow Connector 18054"/>
        <o:r id="V:Rule12" type="connector" idref="#Straight Arrow Connector 18023"/>
        <o:r id="V:Rule13" type="connector" idref="#Straight Arrow Connector 18006"/>
        <o:r id="V:Rule14" type="connector" idref="#Straight Arrow Connector 18058"/>
        <o:r id="V:Rule15" type="connector" idref="#Straight Arrow Connector 18003"/>
        <o:r id="V:Rule16" type="connector" idref="#Straight Arrow Connector 180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973"/>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EF597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EF59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EF597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EF5973"/>
    <w:pPr>
      <w:ind w:left="1701" w:hanging="1701"/>
      <w:outlineLvl w:val="4"/>
    </w:pPr>
    <w:rPr>
      <w:sz w:val="22"/>
    </w:rPr>
  </w:style>
  <w:style w:type="paragraph" w:styleId="6">
    <w:name w:val="heading 6"/>
    <w:aliases w:val="T1,Header 6"/>
    <w:basedOn w:val="H6"/>
    <w:next w:val="a1"/>
    <w:link w:val="6Char"/>
    <w:qFormat/>
    <w:rsid w:val="00EF5973"/>
    <w:pPr>
      <w:outlineLvl w:val="5"/>
    </w:pPr>
  </w:style>
  <w:style w:type="paragraph" w:styleId="7">
    <w:name w:val="heading 7"/>
    <w:basedOn w:val="H6"/>
    <w:next w:val="a1"/>
    <w:link w:val="7Char"/>
    <w:qFormat/>
    <w:rsid w:val="00EF5973"/>
    <w:pPr>
      <w:outlineLvl w:val="6"/>
    </w:pPr>
  </w:style>
  <w:style w:type="paragraph" w:styleId="8">
    <w:name w:val="heading 8"/>
    <w:basedOn w:val="10"/>
    <w:next w:val="a1"/>
    <w:link w:val="8Char"/>
    <w:qFormat/>
    <w:rsid w:val="00EF5973"/>
    <w:pPr>
      <w:ind w:left="0" w:firstLine="0"/>
      <w:outlineLvl w:val="7"/>
    </w:pPr>
  </w:style>
  <w:style w:type="paragraph" w:styleId="9">
    <w:name w:val="heading 9"/>
    <w:aliases w:val="Figure Heading,FH"/>
    <w:basedOn w:val="8"/>
    <w:next w:val="a1"/>
    <w:link w:val="9Char"/>
    <w:qFormat/>
    <w:rsid w:val="00EF5973"/>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EF5973"/>
    <w:pPr>
      <w:ind w:left="1985" w:hanging="1985"/>
      <w:outlineLvl w:val="9"/>
    </w:pPr>
    <w:rPr>
      <w:sz w:val="20"/>
    </w:rPr>
  </w:style>
  <w:style w:type="paragraph" w:styleId="90">
    <w:name w:val="toc 9"/>
    <w:basedOn w:val="80"/>
    <w:uiPriority w:val="39"/>
    <w:qFormat/>
    <w:rsid w:val="00EF5973"/>
    <w:pPr>
      <w:ind w:left="1418" w:hanging="1418"/>
    </w:pPr>
  </w:style>
  <w:style w:type="paragraph" w:styleId="80">
    <w:name w:val="toc 8"/>
    <w:basedOn w:val="11"/>
    <w:uiPriority w:val="39"/>
    <w:qFormat/>
    <w:rsid w:val="00EF5973"/>
    <w:pPr>
      <w:spacing w:before="180"/>
      <w:ind w:left="2693" w:hanging="2693"/>
    </w:pPr>
    <w:rPr>
      <w:b/>
    </w:rPr>
  </w:style>
  <w:style w:type="paragraph" w:styleId="1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50">
    <w:name w:val="toc 5"/>
    <w:basedOn w:val="41"/>
    <w:uiPriority w:val="39"/>
    <w:qFormat/>
    <w:rsid w:val="00EF5973"/>
    <w:pPr>
      <w:ind w:left="1701" w:hanging="1701"/>
    </w:pPr>
  </w:style>
  <w:style w:type="paragraph" w:styleId="41">
    <w:name w:val="toc 4"/>
    <w:basedOn w:val="31"/>
    <w:uiPriority w:val="39"/>
    <w:qFormat/>
    <w:rsid w:val="00EF5973"/>
    <w:pPr>
      <w:ind w:left="1418" w:hanging="1418"/>
    </w:pPr>
  </w:style>
  <w:style w:type="paragraph" w:styleId="31">
    <w:name w:val="toc 3"/>
    <w:basedOn w:val="20"/>
    <w:uiPriority w:val="39"/>
    <w:qFormat/>
    <w:rsid w:val="00EF5973"/>
    <w:pPr>
      <w:ind w:left="1134" w:hanging="1134"/>
    </w:pPr>
  </w:style>
  <w:style w:type="paragraph" w:styleId="20">
    <w:name w:val="toc 2"/>
    <w:basedOn w:val="11"/>
    <w:uiPriority w:val="39"/>
    <w:qFormat/>
    <w:rsid w:val="00EF5973"/>
    <w:pPr>
      <w:keepNext w:val="0"/>
      <w:spacing w:before="0"/>
      <w:ind w:left="851" w:hanging="851"/>
    </w:pPr>
    <w:rPr>
      <w:sz w:val="20"/>
    </w:rPr>
  </w:style>
  <w:style w:type="paragraph" w:styleId="a6">
    <w:name w:val="footer"/>
    <w:aliases w:val="footer odd,footer,fo,pie de página"/>
    <w:basedOn w:val="a5"/>
    <w:link w:val="Char0"/>
    <w:qFormat/>
    <w:rsid w:val="00EF5973"/>
    <w:pPr>
      <w:jc w:val="center"/>
    </w:pPr>
    <w:rPr>
      <w:i/>
    </w:rPr>
  </w:style>
  <w:style w:type="paragraph" w:customStyle="1" w:styleId="TT">
    <w:name w:val="TT"/>
    <w:basedOn w:val="10"/>
    <w:next w:val="a1"/>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a1"/>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a1"/>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a1"/>
    <w:link w:val="EXChar"/>
    <w:qFormat/>
    <w:rsid w:val="00EF5973"/>
    <w:pPr>
      <w:keepLines/>
      <w:ind w:left="1702" w:hanging="1418"/>
    </w:pPr>
  </w:style>
  <w:style w:type="paragraph" w:customStyle="1" w:styleId="FP">
    <w:name w:val="FP"/>
    <w:basedOn w:val="a1"/>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a1"/>
    <w:link w:val="B1Char1"/>
    <w:qFormat/>
    <w:rsid w:val="00EF5973"/>
    <w:pPr>
      <w:ind w:left="568" w:hanging="284"/>
    </w:pPr>
  </w:style>
  <w:style w:type="paragraph" w:styleId="60">
    <w:name w:val="toc 6"/>
    <w:basedOn w:val="50"/>
    <w:next w:val="a1"/>
    <w:uiPriority w:val="39"/>
    <w:qFormat/>
    <w:rsid w:val="00EF5973"/>
    <w:pPr>
      <w:ind w:left="1985" w:hanging="1985"/>
    </w:pPr>
  </w:style>
  <w:style w:type="paragraph" w:styleId="70">
    <w:name w:val="toc 7"/>
    <w:basedOn w:val="60"/>
    <w:next w:val="a1"/>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a1"/>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rsid w:val="00EF5973"/>
    <w:pPr>
      <w:ind w:left="851" w:hanging="284"/>
    </w:pPr>
  </w:style>
  <w:style w:type="paragraph" w:customStyle="1" w:styleId="B30">
    <w:name w:val="B3"/>
    <w:basedOn w:val="a1"/>
    <w:link w:val="B3Char2"/>
    <w:qFormat/>
    <w:rsid w:val="00EF5973"/>
    <w:pPr>
      <w:ind w:left="1135" w:hanging="284"/>
    </w:pPr>
  </w:style>
  <w:style w:type="paragraph" w:customStyle="1" w:styleId="B4">
    <w:name w:val="B4"/>
    <w:basedOn w:val="a1"/>
    <w:link w:val="B4Char"/>
    <w:qFormat/>
    <w:rsid w:val="00EF5973"/>
    <w:pPr>
      <w:ind w:left="1418" w:hanging="284"/>
    </w:pPr>
  </w:style>
  <w:style w:type="paragraph" w:customStyle="1" w:styleId="B5">
    <w:name w:val="B5"/>
    <w:basedOn w:val="a1"/>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0C7C5A"/>
    <w:rPr>
      <w:rFonts w:ascii="宋体" w:eastAsia="宋体"/>
      <w:sz w:val="18"/>
      <w:szCs w:val="18"/>
    </w:rPr>
  </w:style>
  <w:style w:type="character" w:customStyle="1" w:styleId="Char2">
    <w:name w:val="文档结构图 Char"/>
    <w:basedOn w:val="a2"/>
    <w:link w:val="ab"/>
    <w:uiPriority w:val="99"/>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hAnsi="Arial"/>
      <w:sz w:val="32"/>
      <w:lang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hAnsi="Arial"/>
      <w:sz w:val="36"/>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ac">
    <w:name w:val="annotation reference"/>
    <w:basedOn w:val="a2"/>
    <w:qFormat/>
    <w:rsid w:val="00F37094"/>
    <w:rPr>
      <w:sz w:val="21"/>
      <w:szCs w:val="21"/>
    </w:rPr>
  </w:style>
  <w:style w:type="paragraph" w:styleId="ad">
    <w:name w:val="annotation text"/>
    <w:basedOn w:val="a1"/>
    <w:link w:val="Char3"/>
    <w:qFormat/>
    <w:rsid w:val="00F37094"/>
  </w:style>
  <w:style w:type="character" w:customStyle="1" w:styleId="Char3">
    <w:name w:val="批注文字 Char"/>
    <w:basedOn w:val="a2"/>
    <w:link w:val="ad"/>
    <w:qFormat/>
    <w:rsid w:val="00F37094"/>
    <w:rPr>
      <w:lang w:eastAsia="en-US"/>
    </w:rPr>
  </w:style>
  <w:style w:type="paragraph" w:styleId="ae">
    <w:name w:val="annotation subject"/>
    <w:basedOn w:val="ad"/>
    <w:next w:val="ad"/>
    <w:link w:val="Char4"/>
    <w:qFormat/>
    <w:rsid w:val="00F37094"/>
    <w:rPr>
      <w:b/>
      <w:bCs/>
    </w:rPr>
  </w:style>
  <w:style w:type="character" w:customStyle="1" w:styleId="Char4">
    <w:name w:val="批注主题 Char"/>
    <w:basedOn w:val="Char3"/>
    <w:link w:val="ae"/>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12">
    <w:name w:val="index 1"/>
    <w:basedOn w:val="a1"/>
    <w:qFormat/>
    <w:rsid w:val="00430642"/>
    <w:pPr>
      <w:keepLines/>
      <w:overflowPunct w:val="0"/>
      <w:autoSpaceDE w:val="0"/>
      <w:autoSpaceDN w:val="0"/>
      <w:adjustRightInd w:val="0"/>
      <w:spacing w:after="0"/>
      <w:textAlignment w:val="baseline"/>
    </w:pPr>
    <w:rPr>
      <w:rFonts w:eastAsia="Yu Mincho"/>
    </w:rPr>
  </w:style>
  <w:style w:type="paragraph" w:styleId="21">
    <w:name w:val="index 2"/>
    <w:basedOn w:val="12"/>
    <w:qFormat/>
    <w:rsid w:val="00430642"/>
    <w:pPr>
      <w:ind w:left="284"/>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qFormat/>
    <w:rsid w:val="00430642"/>
    <w:rPr>
      <w:rFonts w:eastAsia="Yu Mincho"/>
      <w:sz w:val="16"/>
      <w:lang w:eastAsia="en-US"/>
    </w:rPr>
  </w:style>
  <w:style w:type="paragraph" w:styleId="22">
    <w:name w:val="List Number 2"/>
    <w:basedOn w:val="af1"/>
    <w:qFormat/>
    <w:rsid w:val="00430642"/>
    <w:pPr>
      <w:ind w:left="851"/>
    </w:pPr>
  </w:style>
  <w:style w:type="paragraph" w:styleId="af1">
    <w:name w:val="List Number"/>
    <w:basedOn w:val="af2"/>
    <w:qFormat/>
    <w:rsid w:val="00430642"/>
  </w:style>
  <w:style w:type="paragraph" w:styleId="af2">
    <w:name w:val="List"/>
    <w:basedOn w:val="a1"/>
    <w:link w:val="Char6"/>
    <w:qFormat/>
    <w:rsid w:val="00430642"/>
    <w:pPr>
      <w:overflowPunct w:val="0"/>
      <w:autoSpaceDE w:val="0"/>
      <w:autoSpaceDN w:val="0"/>
      <w:adjustRightInd w:val="0"/>
      <w:ind w:left="568" w:hanging="284"/>
      <w:textAlignment w:val="baseline"/>
    </w:pPr>
    <w:rPr>
      <w:rFonts w:eastAsia="Yu Mincho"/>
    </w:rPr>
  </w:style>
  <w:style w:type="paragraph" w:styleId="23">
    <w:name w:val="List Bullet 2"/>
    <w:basedOn w:val="af3"/>
    <w:link w:val="2Char0"/>
    <w:qFormat/>
    <w:rsid w:val="00430642"/>
    <w:pPr>
      <w:ind w:left="851"/>
    </w:pPr>
  </w:style>
  <w:style w:type="paragraph" w:styleId="af3">
    <w:name w:val="List Bullet"/>
    <w:basedOn w:val="af2"/>
    <w:link w:val="Char7"/>
    <w:qFormat/>
    <w:rsid w:val="00430642"/>
  </w:style>
  <w:style w:type="paragraph" w:styleId="32">
    <w:name w:val="List Bullet 3"/>
    <w:basedOn w:val="23"/>
    <w:link w:val="3Char0"/>
    <w:qFormat/>
    <w:rsid w:val="00430642"/>
    <w:pPr>
      <w:ind w:left="1135"/>
    </w:pPr>
  </w:style>
  <w:style w:type="paragraph" w:styleId="24">
    <w:name w:val="List 2"/>
    <w:basedOn w:val="af2"/>
    <w:link w:val="2Char1"/>
    <w:qFormat/>
    <w:rsid w:val="00430642"/>
    <w:pPr>
      <w:ind w:left="851"/>
    </w:pPr>
  </w:style>
  <w:style w:type="paragraph" w:styleId="33">
    <w:name w:val="List 3"/>
    <w:basedOn w:val="24"/>
    <w:qFormat/>
    <w:rsid w:val="00430642"/>
    <w:pPr>
      <w:ind w:left="1135"/>
    </w:pPr>
  </w:style>
  <w:style w:type="paragraph" w:styleId="42">
    <w:name w:val="List 4"/>
    <w:basedOn w:val="33"/>
    <w:qFormat/>
    <w:rsid w:val="00430642"/>
    <w:pPr>
      <w:ind w:left="1418"/>
    </w:pPr>
  </w:style>
  <w:style w:type="paragraph" w:styleId="51">
    <w:name w:val="List 5"/>
    <w:basedOn w:val="42"/>
    <w:qFormat/>
    <w:rsid w:val="00430642"/>
    <w:pPr>
      <w:ind w:left="1702"/>
    </w:pPr>
  </w:style>
  <w:style w:type="paragraph" w:styleId="43">
    <w:name w:val="List Bullet 4"/>
    <w:basedOn w:val="32"/>
    <w:qFormat/>
    <w:rsid w:val="00430642"/>
    <w:pPr>
      <w:ind w:left="1418"/>
    </w:pPr>
  </w:style>
  <w:style w:type="paragraph" w:styleId="52">
    <w:name w:val="List Bullet 5"/>
    <w:basedOn w:val="43"/>
    <w:qFormat/>
    <w:rsid w:val="00430642"/>
    <w:pPr>
      <w:ind w:left="1702"/>
    </w:pPr>
  </w:style>
  <w:style w:type="paragraph" w:styleId="af4">
    <w:name w:val="index heading"/>
    <w:basedOn w:val="a1"/>
    <w:next w:val="a1"/>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a1"/>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a1"/>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a1"/>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a1"/>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a1"/>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overflowPunct w:val="0"/>
      <w:autoSpaceDE w:val="0"/>
      <w:autoSpaceDN w:val="0"/>
      <w:adjustRightInd w:val="0"/>
      <w:spacing w:before="120" w:after="120"/>
      <w:textAlignment w:val="baseline"/>
    </w:pPr>
    <w:rPr>
      <w:rFonts w:eastAsia="Yu Mincho"/>
      <w:b/>
    </w:rPr>
  </w:style>
  <w:style w:type="paragraph" w:styleId="af6">
    <w:name w:val="Plain Text"/>
    <w:basedOn w:val="a1"/>
    <w:link w:val="Char9"/>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pPr>
      <w:overflowPunct w:val="0"/>
      <w:autoSpaceDE w:val="0"/>
      <w:autoSpaceDN w:val="0"/>
      <w:adjustRightInd w:val="0"/>
      <w:textAlignment w:val="baseline"/>
    </w:pPr>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hAnsi="Arial"/>
      <w:b/>
      <w:noProof/>
      <w:sz w:val="18"/>
      <w:lang w:eastAsia="ja-JP"/>
    </w:rPr>
  </w:style>
  <w:style w:type="paragraph" w:styleId="afb">
    <w:name w:val="Title"/>
    <w:basedOn w:val="a1"/>
    <w:next w:val="a1"/>
    <w:link w:val="Charc"/>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hAnsi="Arial"/>
      <w:sz w:val="24"/>
      <w:lang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6Char">
    <w:name w:val="标题 6 Char"/>
    <w:aliases w:val="T1 Char4,Header 6 Char"/>
    <w:basedOn w:val="H6Char"/>
    <w:link w:val="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pPr>
      <w:overflowPunct w:val="0"/>
      <w:autoSpaceDE w:val="0"/>
      <w:autoSpaceDN w:val="0"/>
      <w:adjustRightInd w:val="0"/>
      <w:textAlignment w:val="baseline"/>
    </w:pPr>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430642"/>
    <w:rPr>
      <w:rFonts w:eastAsia="Batang"/>
      <w:lang w:eastAsia="en-US"/>
    </w:rPr>
  </w:style>
  <w:style w:type="paragraph" w:styleId="27">
    <w:name w:val="Body Text Indent 2"/>
    <w:basedOn w:val="a1"/>
    <w:link w:val="2Char3"/>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eastAsia="en-GB"/>
    </w:rPr>
  </w:style>
  <w:style w:type="paragraph" w:styleId="53">
    <w:name w:val="List Number 5"/>
    <w:basedOn w:val="a1"/>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pPr>
      <w:overflowPunct w:val="0"/>
      <w:autoSpaceDE w:val="0"/>
      <w:autoSpaceDN w:val="0"/>
      <w:adjustRightInd w:val="0"/>
      <w:textAlignment w:val="baseline"/>
    </w:pPr>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1"/>
    <w:qFormat/>
    <w:rsid w:val="00430642"/>
    <w:pPr>
      <w:spacing w:before="100" w:beforeAutospacing="1" w:after="100" w:afterAutospacing="1"/>
    </w:pPr>
    <w:rPr>
      <w:rFonts w:eastAsia="Yu Mincho"/>
      <w:sz w:val="24"/>
      <w:szCs w:val="24"/>
      <w:lang w:eastAsia="en-GB"/>
    </w:rPr>
  </w:style>
  <w:style w:type="character" w:customStyle="1" w:styleId="8Char">
    <w:name w:val="标题 8 Char"/>
    <w:basedOn w:val="NMPHeading1Char"/>
    <w:link w:val="8"/>
    <w:uiPriority w:val="99"/>
    <w:qFormat/>
    <w:rsid w:val="00430642"/>
    <w:rPr>
      <w:rFonts w:ascii="Arial" w:hAnsi="Arial"/>
      <w:sz w:val="36"/>
      <w:lang w:val="en-GB" w:eastAsia="en-US" w:bidi="ar-SA"/>
    </w:rPr>
  </w:style>
  <w:style w:type="character" w:customStyle="1" w:styleId="Char6">
    <w:name w:val="列表 Char"/>
    <w:link w:val="af2"/>
    <w:uiPriority w:val="99"/>
    <w:qFormat/>
    <w:rsid w:val="00430642"/>
    <w:rPr>
      <w:rFonts w:eastAsia="Yu Mincho"/>
      <w:lang w:eastAsia="en-US"/>
    </w:rPr>
  </w:style>
  <w:style w:type="character" w:customStyle="1" w:styleId="Char7">
    <w:name w:val="列表项目符号 Char"/>
    <w:basedOn w:val="Char6"/>
    <w:link w:val="af3"/>
    <w:qFormat/>
    <w:rsid w:val="00430642"/>
    <w:rPr>
      <w:rFonts w:eastAsia="Yu Mincho"/>
      <w:lang w:eastAsia="en-US"/>
    </w:rPr>
  </w:style>
  <w:style w:type="character" w:customStyle="1" w:styleId="2Char0">
    <w:name w:val="列表项目符号 2 Char"/>
    <w:basedOn w:val="Char7"/>
    <w:link w:val="23"/>
    <w:qFormat/>
    <w:rsid w:val="00430642"/>
    <w:rPr>
      <w:rFonts w:eastAsia="Yu Mincho"/>
      <w:lang w:eastAsia="en-US"/>
    </w:rPr>
  </w:style>
  <w:style w:type="character" w:customStyle="1" w:styleId="3Char0">
    <w:name w:val="列表项目符号 3 Char"/>
    <w:basedOn w:val="2Char0"/>
    <w:link w:val="32"/>
    <w:qFormat/>
    <w:rsid w:val="00430642"/>
    <w:rPr>
      <w:rFonts w:eastAsia="Yu Mincho"/>
      <w:lang w:eastAsia="en-US"/>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Char0">
    <w:name w:val="页脚 Char"/>
    <w:aliases w:val="footer odd Char,footer Char,fo Char,pie de página Char"/>
    <w:link w:val="a6"/>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8"/>
    <w:qFormat/>
    <w:rsid w:val="0043064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43064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430642"/>
    <w:pPr>
      <w:overflowPunct w:val="0"/>
      <w:autoSpaceDE w:val="0"/>
      <w:autoSpaceDN w:val="0"/>
      <w:adjustRightInd w:val="0"/>
      <w:spacing w:after="180"/>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430642"/>
    <w:pPr>
      <w:overflowPunct w:val="0"/>
      <w:autoSpaceDE w:val="0"/>
      <w:autoSpaceDN w:val="0"/>
      <w:adjustRightInd w:val="0"/>
      <w:spacing w:after="180"/>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430642"/>
    <w:rPr>
      <w:rFonts w:eastAsia="Yu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8"/>
    <w:qFormat/>
    <w:rsid w:val="00430642"/>
    <w:pPr>
      <w:overflowPunct w:val="0"/>
      <w:autoSpaceDE w:val="0"/>
      <w:autoSpaceDN w:val="0"/>
      <w:adjustRightInd w:val="0"/>
      <w:spacing w:after="180"/>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8"/>
    <w:qFormat/>
    <w:rsid w:val="0043064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80"/>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1"/>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eastAsia="en-GB"/>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uiPriority w:val="99"/>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hAnsi="Arial"/>
      <w:lang w:eastAsia="en-US"/>
    </w:rPr>
  </w:style>
  <w:style w:type="character" w:customStyle="1" w:styleId="9Char">
    <w:name w:val="标题 9 Char"/>
    <w:aliases w:val="Figure Heading Char,FH Char"/>
    <w:link w:val="9"/>
    <w:uiPriority w:val="99"/>
    <w:qFormat/>
    <w:rsid w:val="00430642"/>
    <w:rPr>
      <w:rFonts w:ascii="Arial" w:hAnsi="Arial"/>
      <w:sz w:val="36"/>
      <w:lang w:eastAsia="en-US"/>
    </w:rPr>
  </w:style>
  <w:style w:type="table" w:customStyle="1" w:styleId="TableGrid4">
    <w:name w:val="Table Grid4"/>
    <w:basedOn w:val="a3"/>
    <w:next w:val="a8"/>
    <w:uiPriority w:val="39"/>
    <w:qFormat/>
    <w:rsid w:val="00430642"/>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a1"/>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8"/>
    <w:uiPriority w:val="39"/>
    <w:qFormat/>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tblInd w:w="0" w:type="dxa"/>
      <w:tblCellMar>
        <w:top w:w="0" w:type="dxa"/>
        <w:left w:w="108" w:type="dxa"/>
        <w:bottom w:w="0" w:type="dxa"/>
        <w:right w:w="108" w:type="dxa"/>
      </w:tblCellMar>
    </w:tblPr>
  </w:style>
  <w:style w:type="paragraph" w:customStyle="1" w:styleId="TOC910">
    <w:name w:val="TOC 91"/>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eastAsia="en-GB"/>
    </w:rPr>
  </w:style>
  <w:style w:type="paragraph" w:styleId="aff7">
    <w:name w:val="Note Heading"/>
    <w:basedOn w:val="a1"/>
    <w:next w:val="a1"/>
    <w:link w:val="Charf1"/>
    <w:uiPriority w:val="99"/>
    <w:qFormat/>
    <w:rsid w:val="00430642"/>
    <w:pPr>
      <w:overflowPunct w:val="0"/>
      <w:autoSpaceDE w:val="0"/>
      <w:autoSpaceDN w:val="0"/>
      <w:adjustRightInd w:val="0"/>
      <w:textAlignment w:val="baseline"/>
    </w:pPr>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430642"/>
  </w:style>
  <w:style w:type="table" w:customStyle="1" w:styleId="TableGrid5">
    <w:name w:val="Table Grid5"/>
    <w:basedOn w:val="a3"/>
    <w:next w:val="a8"/>
    <w:qFormat/>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430642"/>
  </w:style>
  <w:style w:type="table" w:customStyle="1" w:styleId="TableGrid6">
    <w:name w:val="Table Grid6"/>
    <w:basedOn w:val="a3"/>
    <w:next w:val="a8"/>
    <w:qFormat/>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8"/>
    <w:uiPriority w:val="39"/>
    <w:qFormat/>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宋体" w:hAnsi="Arial"/>
      <w:lang w:val="en-US"/>
    </w:rPr>
  </w:style>
  <w:style w:type="paragraph" w:customStyle="1" w:styleId="paragraph">
    <w:name w:val="paragraph"/>
    <w:basedOn w:val="a1"/>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rsid w:val="00430642"/>
  </w:style>
  <w:style w:type="character" w:customStyle="1" w:styleId="eop">
    <w:name w:val="eop"/>
    <w:basedOn w:val="a2"/>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430642"/>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a3"/>
    <w:uiPriority w:val="39"/>
    <w:qFormat/>
    <w:rsid w:val="00430642"/>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a">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
    <w:name w:val="HTML Preformatted"/>
    <w:basedOn w:val="a1"/>
    <w:link w:val="HTML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430642"/>
    <w:rPr>
      <w:rFonts w:ascii="Courier New" w:eastAsia="MS Mincho" w:hAnsi="Courier New"/>
      <w:lang w:eastAsia="en-US"/>
    </w:rPr>
  </w:style>
  <w:style w:type="character" w:styleId="HTML0">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uiPriority w:val="39"/>
    <w:qFormat/>
    <w:rsid w:val="00430642"/>
    <w:pPr>
      <w:spacing w:after="180"/>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uiPriority w:val="39"/>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430642"/>
    <w:pPr>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430642"/>
    <w:rPr>
      <w:rFonts w:eastAsia="MS Mincho"/>
    </w:rPr>
    <w:tblPr>
      <w:tblInd w:w="0" w:type="dxa"/>
      <w:tblCellMar>
        <w:top w:w="0" w:type="dxa"/>
        <w:left w:w="108" w:type="dxa"/>
        <w:bottom w:w="0" w:type="dxa"/>
        <w:right w:w="108" w:type="dxa"/>
      </w:tblCellMar>
    </w:tblPr>
  </w:style>
  <w:style w:type="table" w:customStyle="1" w:styleId="TableGrid311">
    <w:name w:val="Table Grid311"/>
    <w:basedOn w:val="a3"/>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rsid w:val="00430642"/>
    <w:pPr>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430642"/>
    <w:pPr>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430642"/>
    <w:pPr>
      <w:spacing w:after="180"/>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430642"/>
    <w:pPr>
      <w:numPr>
        <w:numId w:val="24"/>
      </w:numPr>
    </w:pPr>
  </w:style>
  <w:style w:type="character" w:customStyle="1" w:styleId="affe">
    <w:name w:val="首标题"/>
    <w:rsid w:val="00430642"/>
    <w:rPr>
      <w:rFonts w:ascii="Arial" w:eastAsia="宋体"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a3"/>
    <w:uiPriority w:val="39"/>
    <w:qFormat/>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8"/>
    <w:qFormat/>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430642"/>
    <w:rPr>
      <w:rFonts w:eastAsia="MS Mincho"/>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430642"/>
  </w:style>
  <w:style w:type="table" w:customStyle="1" w:styleId="TableGrid52">
    <w:name w:val="Table Grid52"/>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430642"/>
  </w:style>
  <w:style w:type="table" w:customStyle="1" w:styleId="TableGrid62">
    <w:name w:val="Table Grid62"/>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8"/>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8"/>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8"/>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8"/>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8"/>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8"/>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8"/>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8"/>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8"/>
    <w:uiPriority w:val="39"/>
    <w:rsid w:val="00430642"/>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430642"/>
  </w:style>
  <w:style w:type="table" w:customStyle="1" w:styleId="2c">
    <w:name w:val="网格型2"/>
    <w:basedOn w:val="a3"/>
    <w:next w:val="a8"/>
    <w:qFormat/>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8"/>
    <w:uiPriority w:val="39"/>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430642"/>
    <w:rPr>
      <w:rFonts w:eastAsia="MS Mincho"/>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430642"/>
  </w:style>
  <w:style w:type="table" w:customStyle="1" w:styleId="TableGrid53">
    <w:name w:val="Table Grid53"/>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430642"/>
  </w:style>
  <w:style w:type="table" w:customStyle="1" w:styleId="TableGrid63">
    <w:name w:val="Table Grid63"/>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8"/>
    <w:uiPriority w:val="39"/>
    <w:qFormat/>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8"/>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430642"/>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430642"/>
    <w:pPr>
      <w:spacing w:after="180"/>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430642"/>
    <w:rPr>
      <w:rFonts w:eastAsia="MS Mincho"/>
    </w:rPr>
    <w:tblPr>
      <w:tblInd w:w="0" w:type="dxa"/>
      <w:tblCellMar>
        <w:top w:w="0" w:type="dxa"/>
        <w:left w:w="108" w:type="dxa"/>
        <w:bottom w:w="0" w:type="dxa"/>
        <w:right w:w="108" w:type="dxa"/>
      </w:tblCellMar>
    </w:tblPr>
  </w:style>
  <w:style w:type="table" w:customStyle="1" w:styleId="Tabellengitternetz111">
    <w:name w:val="Tabellengitternetz1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430642"/>
    <w:pPr>
      <w:spacing w:after="180"/>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430642"/>
  </w:style>
  <w:style w:type="table" w:customStyle="1" w:styleId="TableGrid92">
    <w:name w:val="Table Grid92"/>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430642"/>
  </w:style>
  <w:style w:type="table" w:customStyle="1" w:styleId="55">
    <w:name w:val="网格型5"/>
    <w:basedOn w:val="a3"/>
    <w:next w:val="a8"/>
    <w:qFormat/>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8"/>
    <w:uiPriority w:val="39"/>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430642"/>
    <w:rPr>
      <w:rFonts w:eastAsia="MS Mincho"/>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8"/>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430642"/>
  </w:style>
  <w:style w:type="table" w:customStyle="1" w:styleId="TableGrid54">
    <w:name w:val="Table Grid54"/>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430642"/>
  </w:style>
  <w:style w:type="table" w:customStyle="1" w:styleId="TableGrid64">
    <w:name w:val="Table Grid64"/>
    <w:basedOn w:val="a3"/>
    <w:next w:val="a8"/>
    <w:rsid w:val="00430642"/>
    <w:pPr>
      <w:spacing w:after="180"/>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8"/>
    <w:uiPriority w:val="39"/>
    <w:qFormat/>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8"/>
    <w:rsid w:val="0043064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430642"/>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430642"/>
    <w:pPr>
      <w:spacing w:after="180"/>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430642"/>
    <w:rPr>
      <w:rFonts w:eastAsia="MS Mincho"/>
    </w:rPr>
    <w:tblPr>
      <w:tblInd w:w="0" w:type="dxa"/>
      <w:tblCellMar>
        <w:top w:w="0" w:type="dxa"/>
        <w:left w:w="108" w:type="dxa"/>
        <w:bottom w:w="0" w:type="dxa"/>
        <w:right w:w="108" w:type="dxa"/>
      </w:tblCellMar>
    </w:tblPr>
  </w:style>
  <w:style w:type="table" w:customStyle="1" w:styleId="Tabellengitternetz112">
    <w:name w:val="Tabellengitternetz1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43064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430642"/>
    <w:pPr>
      <w:overflowPunct w:val="0"/>
      <w:autoSpaceDE w:val="0"/>
      <w:autoSpaceDN w:val="0"/>
      <w:adjustRightInd w:val="0"/>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43064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430642"/>
    <w:pPr>
      <w:spacing w:after="180"/>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430642"/>
    <w:pPr>
      <w:spacing w:after="180"/>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430642"/>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430642"/>
  </w:style>
  <w:style w:type="table" w:customStyle="1" w:styleId="TableGrid93">
    <w:name w:val="Table Grid93"/>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430642"/>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4"/>
    <w:qFormat/>
    <w:rsid w:val="00430642"/>
    <w:rPr>
      <w:rFonts w:eastAsia="Yu Mincho"/>
      <w:lang w:eastAsia="en-US"/>
    </w:rPr>
  </w:style>
  <w:style w:type="paragraph" w:customStyle="1" w:styleId="List10">
    <w:name w:val="List1"/>
    <w:basedOn w:val="a1"/>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a1"/>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a1"/>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宋体"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1"/>
    <w:next w:val="a1"/>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1"/>
    <w:next w:val="a1"/>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等线"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430642"/>
  </w:style>
  <w:style w:type="table" w:customStyle="1" w:styleId="321">
    <w:name w:val="网格型3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Charf5">
    <w:name w:val="明显引用 Char"/>
    <w:basedOn w:val="a2"/>
    <w:link w:val="afff0"/>
    <w:uiPriority w:val="30"/>
    <w:rsid w:val="00430642"/>
    <w:rPr>
      <w:rFonts w:eastAsia="Yu Mincho"/>
      <w:i/>
      <w:iCs/>
      <w:color w:val="4472C4"/>
      <w:lang w:eastAsia="en-US"/>
    </w:rPr>
  </w:style>
  <w:style w:type="paragraph" w:customStyle="1" w:styleId="1f0">
    <w:name w:val="副标题1"/>
    <w:basedOn w:val="a1"/>
    <w:next w:val="a1"/>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430642"/>
  </w:style>
  <w:style w:type="table" w:customStyle="1" w:styleId="322">
    <w:name w:val="网格型3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430642"/>
  </w:style>
  <w:style w:type="table" w:customStyle="1" w:styleId="350">
    <w:name w:val="网格型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430642"/>
  </w:style>
  <w:style w:type="table" w:customStyle="1" w:styleId="313">
    <w:name w:val="网格型3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430642"/>
  </w:style>
  <w:style w:type="table" w:customStyle="1" w:styleId="323">
    <w:name w:val="网格型32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430642"/>
  </w:style>
  <w:style w:type="table" w:customStyle="1" w:styleId="331">
    <w:name w:val="网格型3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430642"/>
  </w:style>
  <w:style w:type="table" w:customStyle="1" w:styleId="3211">
    <w:name w:val="网格型3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430642"/>
  </w:style>
  <w:style w:type="table" w:customStyle="1" w:styleId="215">
    <w:name w:val="网格型2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430642"/>
  </w:style>
  <w:style w:type="table" w:customStyle="1" w:styleId="341">
    <w:name w:val="网格型3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430642"/>
  </w:style>
  <w:style w:type="table" w:customStyle="1" w:styleId="3121">
    <w:name w:val="网格型3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430642"/>
  </w:style>
  <w:style w:type="table" w:customStyle="1" w:styleId="3221">
    <w:name w:val="网格型32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a1"/>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0">
    <w:name w:val="明显引用 Char2"/>
    <w:uiPriority w:val="30"/>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430642"/>
  </w:style>
  <w:style w:type="table" w:customStyle="1" w:styleId="360">
    <w:name w:val="网格型3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430642"/>
  </w:style>
  <w:style w:type="table" w:customStyle="1" w:styleId="3240">
    <w:name w:val="网格型3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430642"/>
  </w:style>
  <w:style w:type="table" w:customStyle="1" w:styleId="351">
    <w:name w:val="网格型35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430642"/>
  </w:style>
  <w:style w:type="table" w:customStyle="1" w:styleId="3231">
    <w:name w:val="网格型32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430642"/>
  </w:style>
  <w:style w:type="table" w:customStyle="1" w:styleId="2110">
    <w:name w:val="网格型2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430642"/>
  </w:style>
  <w:style w:type="table" w:customStyle="1" w:styleId="370">
    <w:name w:val="网格型3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430642"/>
  </w:style>
  <w:style w:type="table" w:customStyle="1" w:styleId="TableGrid55">
    <w:name w:val="Table Grid5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430642"/>
  </w:style>
  <w:style w:type="table" w:customStyle="1" w:styleId="315">
    <w:name w:val="网格型3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430642"/>
  </w:style>
  <w:style w:type="table" w:customStyle="1" w:styleId="325">
    <w:name w:val="网格型32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430642"/>
  </w:style>
  <w:style w:type="table" w:customStyle="1" w:styleId="332">
    <w:name w:val="网格型3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430642"/>
  </w:style>
  <w:style w:type="table" w:customStyle="1" w:styleId="3212">
    <w:name w:val="网格型32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430642"/>
  </w:style>
  <w:style w:type="table" w:customStyle="1" w:styleId="232">
    <w:name w:val="网格型2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430642"/>
  </w:style>
  <w:style w:type="table" w:customStyle="1" w:styleId="342">
    <w:name w:val="网格型34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430642"/>
  </w:style>
  <w:style w:type="table" w:customStyle="1" w:styleId="3122">
    <w:name w:val="网格型31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430642"/>
  </w:style>
  <w:style w:type="table" w:customStyle="1" w:styleId="3222">
    <w:name w:val="网格型32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430642"/>
  </w:style>
  <w:style w:type="table" w:customStyle="1" w:styleId="352">
    <w:name w:val="网格型35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430642"/>
  </w:style>
  <w:style w:type="table" w:customStyle="1" w:styleId="3132">
    <w:name w:val="网格型31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430642"/>
  </w:style>
  <w:style w:type="table" w:customStyle="1" w:styleId="3232">
    <w:name w:val="网格型32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430642"/>
  </w:style>
  <w:style w:type="table" w:customStyle="1" w:styleId="3311">
    <w:name w:val="网格型33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430642"/>
  </w:style>
  <w:style w:type="table" w:customStyle="1" w:styleId="32111">
    <w:name w:val="网格型32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430642"/>
  </w:style>
  <w:style w:type="table" w:customStyle="1" w:styleId="2120">
    <w:name w:val="网格型212"/>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430642"/>
  </w:style>
  <w:style w:type="table" w:customStyle="1" w:styleId="3411">
    <w:name w:val="网格型34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430642"/>
  </w:style>
  <w:style w:type="table" w:customStyle="1" w:styleId="31211">
    <w:name w:val="网格型31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430642"/>
  </w:style>
  <w:style w:type="table" w:customStyle="1" w:styleId="32211">
    <w:name w:val="网格型32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3">
    <w:name w:val="副標題1"/>
    <w:basedOn w:val="a1"/>
    <w:next w:val="a1"/>
    <w:uiPriority w:val="11"/>
    <w:qFormat/>
    <w:rsid w:val="004306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30642"/>
    <w:rPr>
      <w:rFonts w:ascii="Cambria" w:hAnsi="Cambria" w:cs="Times New Roman" w:hint="default"/>
      <w:b/>
      <w:bCs/>
      <w:kern w:val="28"/>
      <w:sz w:val="32"/>
      <w:szCs w:val="32"/>
      <w:lang w:val="en-GB" w:eastAsia="en-US"/>
    </w:rPr>
  </w:style>
  <w:style w:type="character" w:customStyle="1" w:styleId="1f5">
    <w:name w:val="副標題 字元1"/>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430642"/>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430642"/>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430642"/>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430642"/>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8"/>
    <w:uiPriority w:val="39"/>
    <w:qFormat/>
    <w:rsid w:val="00430642"/>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9"/>
    <w:uiPriority w:val="99"/>
    <w:unhideWhenUsed/>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430642"/>
    <w:pPr>
      <w:spacing w:after="120"/>
    </w:pPr>
    <w:rPr>
      <w:rFonts w:eastAsia="等线"/>
      <w:lang w:eastAsia="fr-FR"/>
    </w:rPr>
  </w:style>
  <w:style w:type="table" w:customStyle="1" w:styleId="TableGrid120">
    <w:name w:val="Table Grid120"/>
    <w:basedOn w:val="a3"/>
    <w:next w:val="a8"/>
    <w:uiPriority w:val="39"/>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8"/>
    <w:rsid w:val="00430642"/>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8"/>
    <w:rsid w:val="00430642"/>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8"/>
    <w:rsid w:val="00430642"/>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430642"/>
  </w:style>
  <w:style w:type="table" w:customStyle="1" w:styleId="TableGrid58">
    <w:name w:val="Table Grid58"/>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430642"/>
  </w:style>
  <w:style w:type="table" w:customStyle="1" w:styleId="TableGrid68">
    <w:name w:val="Table Grid68"/>
    <w:basedOn w:val="a3"/>
    <w:next w:val="a8"/>
    <w:rsid w:val="00430642"/>
    <w:pPr>
      <w:spacing w:after="180"/>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430642"/>
  </w:style>
  <w:style w:type="table" w:customStyle="1" w:styleId="TableGrid40">
    <w:name w:val="Table Grid40"/>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430642"/>
  </w:style>
  <w:style w:type="table" w:customStyle="1" w:styleId="3100">
    <w:name w:val="网格型310"/>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430642"/>
  </w:style>
  <w:style w:type="table" w:customStyle="1" w:styleId="TableGrid59">
    <w:name w:val="Table Grid59"/>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430642"/>
  </w:style>
  <w:style w:type="table" w:customStyle="1" w:styleId="318">
    <w:name w:val="网格型31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430642"/>
  </w:style>
  <w:style w:type="table" w:customStyle="1" w:styleId="328">
    <w:name w:val="网格型32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430642"/>
  </w:style>
  <w:style w:type="table" w:customStyle="1" w:styleId="336">
    <w:name w:val="网格型33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430642"/>
  </w:style>
  <w:style w:type="table" w:customStyle="1" w:styleId="3216">
    <w:name w:val="网格型321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430642"/>
  </w:style>
  <w:style w:type="table" w:customStyle="1" w:styleId="261">
    <w:name w:val="网格型2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430642"/>
  </w:style>
  <w:style w:type="table" w:customStyle="1" w:styleId="3460">
    <w:name w:val="网格型34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430642"/>
  </w:style>
  <w:style w:type="table" w:customStyle="1" w:styleId="3126">
    <w:name w:val="网格型31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430642"/>
  </w:style>
  <w:style w:type="table" w:customStyle="1" w:styleId="3226">
    <w:name w:val="网格型32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430642"/>
  </w:style>
  <w:style w:type="table" w:customStyle="1" w:styleId="3550">
    <w:name w:val="网格型35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430642"/>
  </w:style>
  <w:style w:type="table" w:customStyle="1" w:styleId="3135">
    <w:name w:val="网格型31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430642"/>
  </w:style>
  <w:style w:type="table" w:customStyle="1" w:styleId="3235">
    <w:name w:val="网格型32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430642"/>
  </w:style>
  <w:style w:type="table" w:customStyle="1" w:styleId="3313">
    <w:name w:val="网格型33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430642"/>
  </w:style>
  <w:style w:type="table" w:customStyle="1" w:styleId="32113">
    <w:name w:val="网格型32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430642"/>
  </w:style>
  <w:style w:type="table" w:customStyle="1" w:styleId="2151">
    <w:name w:val="网格型215"/>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8"/>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430642"/>
  </w:style>
  <w:style w:type="table" w:customStyle="1" w:styleId="3413">
    <w:name w:val="网格型34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430642"/>
  </w:style>
  <w:style w:type="table" w:customStyle="1" w:styleId="31213">
    <w:name w:val="网格型31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430642"/>
  </w:style>
  <w:style w:type="table" w:customStyle="1" w:styleId="32213">
    <w:name w:val="网格型32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430642"/>
  </w:style>
  <w:style w:type="table" w:customStyle="1" w:styleId="361">
    <w:name w:val="网格型36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8"/>
    <w:uiPriority w:val="39"/>
    <w:rsid w:val="0043064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8"/>
    <w:rsid w:val="00430642"/>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8"/>
    <w:rsid w:val="00430642"/>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8"/>
    <w:rsid w:val="00430642"/>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8"/>
    <w:rsid w:val="00430642"/>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8"/>
    <w:rsid w:val="00430642"/>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8"/>
    <w:uiPriority w:val="39"/>
    <w:rsid w:val="00430642"/>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8"/>
    <w:rsid w:val="00430642"/>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23" Type="http://schemas.microsoft.com/office/2016/09/relationships/commentsIds" Target="commentsIds.xml"/><Relationship Id="rId28"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theme" Target="theme/theme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613C9-C1E6-4236-A2E8-F9902D62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24528</Words>
  <Characters>139814</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cp:lastPrinted>2019-02-25T14:05:00Z</cp:lastPrinted>
  <dcterms:created xsi:type="dcterms:W3CDTF">2022-03-10T01:27:00Z</dcterms:created>
  <dcterms:modified xsi:type="dcterms:W3CDTF">2022-03-10T01:27:00Z</dcterms:modified>
</cp:coreProperties>
</file>