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E8DE" w14:textId="2E4F38E7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5E327B">
        <w:rPr>
          <w:rFonts w:cs="Arial"/>
          <w:sz w:val="24"/>
        </w:rPr>
        <w:t>10</w:t>
      </w:r>
      <w:r w:rsidR="002F3CA0">
        <w:rPr>
          <w:rFonts w:cs="Arial"/>
          <w:sz w:val="24"/>
        </w:rPr>
        <w:t>2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60615D">
        <w:rPr>
          <w:rFonts w:cs="Arial"/>
          <w:bCs/>
          <w:sz w:val="24"/>
          <w:lang w:val="en-US"/>
        </w:rPr>
        <w:t>20</w:t>
      </w:r>
      <w:r w:rsidR="00611529">
        <w:rPr>
          <w:rFonts w:cs="Arial"/>
          <w:bCs/>
          <w:sz w:val="24"/>
          <w:lang w:val="en-US"/>
        </w:rPr>
        <w:t>721</w:t>
      </w:r>
      <w:r w:rsidR="003433ED">
        <w:rPr>
          <w:rFonts w:cs="Arial"/>
          <w:bCs/>
          <w:sz w:val="24"/>
          <w:lang w:val="en-US"/>
        </w:rPr>
        <w:t>8</w:t>
      </w:r>
    </w:p>
    <w:p w14:paraId="355A5747" w14:textId="75628371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396C91">
        <w:rPr>
          <w:rFonts w:cs="Arial"/>
          <w:bCs/>
          <w:sz w:val="24"/>
          <w:lang w:val="en-US"/>
        </w:rPr>
        <w:t>2</w:t>
      </w:r>
      <w:r w:rsidR="00577267">
        <w:rPr>
          <w:rFonts w:cs="Arial"/>
          <w:bCs/>
          <w:sz w:val="24"/>
          <w:lang w:val="en-US"/>
        </w:rPr>
        <w:t>1</w:t>
      </w:r>
      <w:r w:rsidR="00642D4A">
        <w:rPr>
          <w:rFonts w:cs="Arial"/>
          <w:bCs/>
          <w:sz w:val="24"/>
          <w:lang w:val="en-US"/>
        </w:rPr>
        <w:t>s</w:t>
      </w:r>
      <w:r w:rsidR="005069C2">
        <w:rPr>
          <w:rFonts w:cs="Arial"/>
          <w:sz w:val="24"/>
          <w:szCs w:val="24"/>
          <w:lang w:eastAsia="zh-CN"/>
        </w:rPr>
        <w:t xml:space="preserve">t </w:t>
      </w:r>
      <w:r w:rsidR="002F3CA0">
        <w:rPr>
          <w:rFonts w:cs="Arial"/>
          <w:sz w:val="24"/>
          <w:szCs w:val="24"/>
          <w:lang w:eastAsia="zh-CN"/>
        </w:rPr>
        <w:t>Feb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396C91">
        <w:rPr>
          <w:rFonts w:cs="Arial"/>
          <w:sz w:val="24"/>
          <w:szCs w:val="24"/>
          <w:lang w:eastAsia="zh-CN"/>
        </w:rPr>
        <w:t>3rd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396C91">
        <w:rPr>
          <w:rFonts w:cs="Arial"/>
          <w:sz w:val="24"/>
          <w:szCs w:val="24"/>
          <w:lang w:eastAsia="zh-CN"/>
        </w:rPr>
        <w:t>Mar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2F3CA0">
        <w:rPr>
          <w:rFonts w:cs="Arial"/>
          <w:sz w:val="24"/>
          <w:szCs w:val="24"/>
          <w:lang w:eastAsia="zh-CN"/>
        </w:rPr>
        <w:t>2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1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626739C5" w:rsidR="0033186E" w:rsidRPr="00CE5768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2" w:name="_Hlk40100897"/>
      <w:r w:rsidR="008C3B70" w:rsidRPr="008C3B70">
        <w:rPr>
          <w:rFonts w:ascii="Arial" w:hAnsi="Arial" w:cs="Arial"/>
          <w:b/>
          <w:sz w:val="22"/>
          <w:szCs w:val="22"/>
        </w:rPr>
        <w:t xml:space="preserve">WF on &gt;52.6 GHz BS RF conformance aspects </w:t>
      </w:r>
      <w:bookmarkEnd w:id="2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262DE4">
        <w:rPr>
          <w:rFonts w:ascii="Arial" w:hAnsi="Arial" w:cs="Arial"/>
          <w:b/>
          <w:sz w:val="22"/>
          <w:szCs w:val="22"/>
          <w:lang w:val="sv-SE"/>
        </w:rPr>
        <w:t>10</w:t>
      </w:r>
      <w:r w:rsidR="008C1515">
        <w:rPr>
          <w:rFonts w:ascii="Arial" w:hAnsi="Arial" w:cs="Arial"/>
          <w:b/>
          <w:sz w:val="22"/>
          <w:szCs w:val="22"/>
          <w:lang w:val="sv-SE"/>
        </w:rPr>
        <w:t>.1</w:t>
      </w:r>
      <w:r w:rsidR="00262DE4">
        <w:rPr>
          <w:rFonts w:ascii="Arial" w:hAnsi="Arial" w:cs="Arial"/>
          <w:b/>
          <w:sz w:val="22"/>
          <w:szCs w:val="22"/>
          <w:lang w:val="sv-SE"/>
        </w:rPr>
        <w:t>6</w:t>
      </w:r>
      <w:r w:rsidR="008C1515">
        <w:rPr>
          <w:rFonts w:ascii="Arial" w:hAnsi="Arial" w:cs="Arial"/>
          <w:b/>
          <w:sz w:val="22"/>
          <w:szCs w:val="22"/>
          <w:lang w:val="sv-SE"/>
        </w:rPr>
        <w:t>.</w:t>
      </w:r>
      <w:r w:rsidR="00262DE4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38864AE1" w14:textId="5BEE7FAC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A942CD">
        <w:rPr>
          <w:rFonts w:ascii="Arial" w:hAnsi="Arial" w:cs="Arial"/>
          <w:b/>
          <w:sz w:val="22"/>
          <w:szCs w:val="22"/>
        </w:rPr>
        <w:t>Approval</w:t>
      </w:r>
    </w:p>
    <w:bookmarkEnd w:id="1"/>
    <w:p w14:paraId="57901602" w14:textId="01F53FD1" w:rsidR="00392BE4" w:rsidRDefault="003407B2" w:rsidP="00813E67">
      <w:pPr>
        <w:pStyle w:val="Heading1"/>
      </w:pPr>
      <w:r>
        <w:t>Background</w:t>
      </w:r>
    </w:p>
    <w:p w14:paraId="2B1B875F" w14:textId="45033133" w:rsidR="003407B2" w:rsidRDefault="003407B2" w:rsidP="003407B2">
      <w:pPr>
        <w:rPr>
          <w:lang w:val="en-GB"/>
        </w:rPr>
      </w:pPr>
      <w:r>
        <w:rPr>
          <w:lang w:val="en-GB"/>
        </w:rPr>
        <w:t>Contributions on BS Conformance testing topic for 52.6 – 71 GHz extension in RAN4#102-e are following</w:t>
      </w:r>
      <w:r w:rsidR="008C3B70">
        <w:rPr>
          <w:lang w:val="en-GB"/>
        </w:rPr>
        <w:t>,</w:t>
      </w:r>
    </w:p>
    <w:p w14:paraId="2156566A" w14:textId="07FD0060" w:rsidR="003407B2" w:rsidRDefault="003407B2" w:rsidP="003407B2">
      <w:pPr>
        <w:rPr>
          <w:lang w:val="en-GB"/>
        </w:rPr>
      </w:pPr>
      <w:r>
        <w:rPr>
          <w:lang w:val="en-GB"/>
        </w:rPr>
        <w:t xml:space="preserve">[1] R4-2203582 </w:t>
      </w:r>
      <w:r w:rsidRPr="003407B2">
        <w:rPr>
          <w:lang w:val="en-GB"/>
        </w:rPr>
        <w:t>Initial considerations related to BS RF conformance testing and NR extension up to 71 GHz</w:t>
      </w:r>
      <w:r>
        <w:rPr>
          <w:lang w:val="en-GB"/>
        </w:rPr>
        <w:t>, Ericsson</w:t>
      </w:r>
    </w:p>
    <w:p w14:paraId="67530047" w14:textId="2961BB64" w:rsidR="003407B2" w:rsidRDefault="003407B2" w:rsidP="003407B2">
      <w:pPr>
        <w:rPr>
          <w:lang w:val="en-GB"/>
        </w:rPr>
      </w:pPr>
      <w:r>
        <w:rPr>
          <w:lang w:val="en-GB"/>
        </w:rPr>
        <w:t xml:space="preserve">[2] R4-2203652 </w:t>
      </w:r>
      <w:r w:rsidRPr="003407B2">
        <w:rPr>
          <w:lang w:val="en-GB"/>
        </w:rPr>
        <w:t>Proposals on BS RF conformance testing for extending current NR operation to 71 GHz</w:t>
      </w:r>
      <w:r>
        <w:rPr>
          <w:lang w:val="en-GB"/>
        </w:rPr>
        <w:t>, Nokia, Nokia Shanghai Bell</w:t>
      </w:r>
    </w:p>
    <w:p w14:paraId="54D2531B" w14:textId="5C322ADD" w:rsidR="003407B2" w:rsidRDefault="003407B2" w:rsidP="003407B2">
      <w:pPr>
        <w:rPr>
          <w:lang w:val="en-GB"/>
        </w:rPr>
      </w:pPr>
      <w:r>
        <w:rPr>
          <w:lang w:val="en-GB"/>
        </w:rPr>
        <w:t xml:space="preserve">[3] R4-2204712 </w:t>
      </w:r>
      <w:r w:rsidRPr="003407B2">
        <w:rPr>
          <w:lang w:val="en-GB"/>
        </w:rPr>
        <w:t>about FR2-2 BS conformance test system MU</w:t>
      </w:r>
      <w:r>
        <w:rPr>
          <w:lang w:val="en-GB"/>
        </w:rPr>
        <w:t>, Keysight Technologies UK Ltd</w:t>
      </w:r>
    </w:p>
    <w:p w14:paraId="3B062D37" w14:textId="27996B50" w:rsidR="00BA1812" w:rsidRDefault="003407B2" w:rsidP="00813E67">
      <w:pPr>
        <w:rPr>
          <w:lang w:val="en-GB"/>
        </w:rPr>
      </w:pPr>
      <w:r>
        <w:rPr>
          <w:lang w:val="en-GB"/>
        </w:rPr>
        <w:t xml:space="preserve">[4] R4-2205668 </w:t>
      </w:r>
      <w:r w:rsidRPr="003407B2">
        <w:rPr>
          <w:lang w:val="en-GB"/>
        </w:rPr>
        <w:t>Discussion on limitation of the measurement interval for the determination of the averaged EVM for FR2-2, test time improvements and possible impact on measuring uncertainties (minimal)</w:t>
      </w:r>
      <w:r>
        <w:rPr>
          <w:lang w:val="en-GB"/>
        </w:rPr>
        <w:t>, ROHDE &amp; SCHWARZ, KEYSIGHT</w:t>
      </w:r>
    </w:p>
    <w:p w14:paraId="423C33DE" w14:textId="31FF5B50" w:rsidR="000B00B3" w:rsidRDefault="003407B2" w:rsidP="00230E32">
      <w:pPr>
        <w:pStyle w:val="Heading1"/>
        <w:rPr>
          <w:lang w:val="en-US" w:eastAsia="zh-CN"/>
        </w:rPr>
      </w:pPr>
      <w:r>
        <w:rPr>
          <w:lang w:val="en-US" w:eastAsia="zh-CN"/>
        </w:rPr>
        <w:t>Way forward</w:t>
      </w:r>
    </w:p>
    <w:p w14:paraId="2C1F8465" w14:textId="6A1D0BD3" w:rsidR="00D601AE" w:rsidRPr="003407B2" w:rsidRDefault="003407B2" w:rsidP="00230E32">
      <w:pPr>
        <w:rPr>
          <w:b/>
          <w:bCs/>
          <w:sz w:val="21"/>
          <w:szCs w:val="21"/>
          <w:lang w:eastAsia="zh-CN"/>
        </w:rPr>
      </w:pPr>
      <w:r w:rsidRPr="00C052E5">
        <w:rPr>
          <w:b/>
          <w:bCs/>
          <w:sz w:val="24"/>
          <w:szCs w:val="24"/>
          <w:lang w:eastAsia="zh-CN"/>
        </w:rPr>
        <w:t>2.1. Subtopic 3-1 Workplan for conformance</w:t>
      </w:r>
    </w:p>
    <w:p w14:paraId="63BA6C2E" w14:textId="4F7F13CA" w:rsidR="00C052E5" w:rsidRDefault="00C052E5" w:rsidP="00F5018E">
      <w:pPr>
        <w:rPr>
          <w:lang w:eastAsia="zh-CN"/>
        </w:rPr>
      </w:pPr>
      <w:r w:rsidRPr="00F5018E">
        <w:rPr>
          <w:b/>
          <w:bCs/>
          <w:lang w:eastAsia="zh-CN"/>
        </w:rPr>
        <w:t>Agreement</w:t>
      </w:r>
      <w:r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7F63825C" w14:textId="08BAA684" w:rsidR="00C052E5" w:rsidRDefault="00C052E5" w:rsidP="00F5018E">
      <w:pPr>
        <w:rPr>
          <w:lang w:eastAsia="zh-CN"/>
        </w:rPr>
      </w:pPr>
      <w:r>
        <w:rPr>
          <w:lang w:eastAsia="zh-CN"/>
        </w:rPr>
        <w:t>Consider the inputs in R4-2203582 and comments to it in inputs to conformance work.</w:t>
      </w:r>
    </w:p>
    <w:p w14:paraId="75DA957C" w14:textId="1B3C9AC7" w:rsidR="00C052E5" w:rsidRDefault="00C052E5" w:rsidP="00C052E5">
      <w:pPr>
        <w:rPr>
          <w:lang w:eastAsia="zh-CN"/>
        </w:rPr>
      </w:pPr>
      <w:r>
        <w:rPr>
          <w:b/>
          <w:bCs/>
          <w:lang w:eastAsia="zh-CN"/>
        </w:rPr>
        <w:t>WF:</w:t>
      </w:r>
    </w:p>
    <w:p w14:paraId="08A8831B" w14:textId="551CE5B5" w:rsidR="00BA3501" w:rsidRDefault="00F5018E" w:rsidP="00F5018E">
      <w:pPr>
        <w:rPr>
          <w:lang w:eastAsia="zh-CN"/>
        </w:rPr>
      </w:pPr>
      <w:r>
        <w:rPr>
          <w:lang w:eastAsia="zh-CN"/>
        </w:rPr>
        <w:t xml:space="preserve">Companies are encouraged to bring </w:t>
      </w:r>
      <w:r w:rsidR="00C052E5">
        <w:rPr>
          <w:lang w:eastAsia="zh-CN"/>
        </w:rPr>
        <w:t xml:space="preserve">comments and </w:t>
      </w:r>
      <w:r w:rsidR="00DA4DC5">
        <w:rPr>
          <w:lang w:eastAsia="zh-CN"/>
        </w:rPr>
        <w:t xml:space="preserve">proposal in next meeting. </w:t>
      </w:r>
    </w:p>
    <w:p w14:paraId="744F053B" w14:textId="77777777" w:rsidR="00C052E5" w:rsidRDefault="00C052E5" w:rsidP="003407B2">
      <w:pPr>
        <w:rPr>
          <w:b/>
          <w:bCs/>
          <w:sz w:val="21"/>
          <w:szCs w:val="21"/>
          <w:lang w:eastAsia="zh-CN"/>
        </w:rPr>
      </w:pPr>
    </w:p>
    <w:p w14:paraId="462888E7" w14:textId="5DBE9B0C" w:rsidR="003407B2" w:rsidRPr="00C052E5" w:rsidRDefault="003407B2" w:rsidP="003407B2">
      <w:pPr>
        <w:rPr>
          <w:b/>
          <w:bCs/>
          <w:sz w:val="24"/>
          <w:szCs w:val="24"/>
          <w:lang w:eastAsia="zh-CN"/>
        </w:rPr>
      </w:pPr>
      <w:r w:rsidRPr="00C052E5">
        <w:rPr>
          <w:b/>
          <w:bCs/>
          <w:sz w:val="24"/>
          <w:szCs w:val="24"/>
          <w:lang w:eastAsia="zh-CN"/>
        </w:rPr>
        <w:t>2.2. Subtopic 3-2 Test setup related aspects</w:t>
      </w:r>
    </w:p>
    <w:p w14:paraId="05B52714" w14:textId="3B52C208" w:rsidR="003407B2" w:rsidRPr="00F5018E" w:rsidRDefault="003407B2" w:rsidP="003407B2">
      <w:pPr>
        <w:rPr>
          <w:b/>
          <w:bCs/>
          <w:sz w:val="21"/>
          <w:szCs w:val="21"/>
          <w:u w:val="single"/>
          <w:lang w:eastAsia="zh-CN"/>
        </w:rPr>
      </w:pPr>
      <w:r w:rsidRPr="00F5018E">
        <w:rPr>
          <w:b/>
          <w:bCs/>
          <w:sz w:val="21"/>
          <w:szCs w:val="21"/>
          <w:u w:val="single"/>
          <w:lang w:eastAsia="zh-CN"/>
        </w:rPr>
        <w:t>Issue 3-2-1 Measurement uncertainty</w:t>
      </w:r>
    </w:p>
    <w:p w14:paraId="032C69C2" w14:textId="7CE590F2" w:rsidR="003407B2" w:rsidRDefault="00F5018E" w:rsidP="00A243F6">
      <w:pPr>
        <w:rPr>
          <w:lang w:eastAsia="zh-CN"/>
        </w:rPr>
      </w:pPr>
      <w:r w:rsidRPr="00F5018E">
        <w:rPr>
          <w:b/>
          <w:bCs/>
          <w:lang w:eastAsia="zh-CN"/>
        </w:rPr>
        <w:t>Agreement</w:t>
      </w:r>
      <w:r w:rsidR="00C052E5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</w:p>
    <w:p w14:paraId="205CD118" w14:textId="23BFEC73" w:rsidR="00C052E5" w:rsidRPr="00C052E5" w:rsidRDefault="00C052E5" w:rsidP="00C052E5">
      <w:pPr>
        <w:rPr>
          <w:rFonts w:eastAsiaTheme="minorEastAsia"/>
          <w:i/>
          <w:color w:val="0070C0"/>
          <w:lang w:eastAsia="zh-CN"/>
        </w:rPr>
      </w:pPr>
      <w:r>
        <w:rPr>
          <w:rFonts w:eastAsiaTheme="minorEastAsia"/>
          <w:iCs/>
          <w:lang w:eastAsia="zh-CN"/>
        </w:rPr>
        <w:t>Study and evaluate MU for FR2-2 using MU budget table and not</w:t>
      </w:r>
      <w:r w:rsidR="00AD7089">
        <w:rPr>
          <w:rFonts w:eastAsiaTheme="minorEastAsia"/>
          <w:iCs/>
          <w:lang w:eastAsia="zh-CN"/>
        </w:rPr>
        <w:t xml:space="preserve"> to</w:t>
      </w:r>
      <w:r>
        <w:rPr>
          <w:rFonts w:eastAsiaTheme="minorEastAsia"/>
          <w:iCs/>
          <w:lang w:eastAsia="zh-CN"/>
        </w:rPr>
        <w:t xml:space="preserve"> re-use FR2-1 MU.</w:t>
      </w:r>
      <w:r>
        <w:rPr>
          <w:rFonts w:eastAsiaTheme="minorEastAsia" w:hint="eastAsia"/>
          <w:i/>
          <w:color w:val="0070C0"/>
          <w:lang w:eastAsia="zh-CN"/>
        </w:rPr>
        <w:t xml:space="preserve"> </w:t>
      </w:r>
    </w:p>
    <w:p w14:paraId="7C52364C" w14:textId="28E2D046" w:rsidR="00C052E5" w:rsidRDefault="00C052E5" w:rsidP="00C052E5">
      <w:pPr>
        <w:rPr>
          <w:lang w:eastAsia="zh-CN"/>
        </w:rPr>
      </w:pPr>
      <w:r>
        <w:rPr>
          <w:b/>
          <w:bCs/>
          <w:lang w:eastAsia="zh-CN"/>
        </w:rPr>
        <w:t>WF:</w:t>
      </w:r>
    </w:p>
    <w:p w14:paraId="2C0D11A4" w14:textId="2468A640" w:rsidR="00F5018E" w:rsidRDefault="00F5018E" w:rsidP="00A243F6">
      <w:pPr>
        <w:rPr>
          <w:lang w:eastAsia="zh-CN"/>
        </w:rPr>
      </w:pPr>
      <w:r>
        <w:t xml:space="preserve">Companies are encouraged to bring study result </w:t>
      </w:r>
      <w:r w:rsidR="00C052E5">
        <w:t xml:space="preserve">in </w:t>
      </w:r>
      <w:r>
        <w:t>next meeting</w:t>
      </w:r>
      <w:r w:rsidR="00C052E5">
        <w:t>.</w:t>
      </w:r>
    </w:p>
    <w:p w14:paraId="4D898E2D" w14:textId="77777777" w:rsidR="00C052E5" w:rsidRDefault="00C052E5" w:rsidP="00BF4865">
      <w:pPr>
        <w:rPr>
          <w:b/>
          <w:bCs/>
          <w:sz w:val="21"/>
          <w:szCs w:val="21"/>
          <w:u w:val="single"/>
          <w:lang w:eastAsia="zh-CN"/>
        </w:rPr>
      </w:pPr>
    </w:p>
    <w:p w14:paraId="00C1BEFE" w14:textId="15BB4D1A" w:rsidR="00DC59B2" w:rsidRPr="00F5018E" w:rsidRDefault="003407B2" w:rsidP="00BF4865">
      <w:pPr>
        <w:rPr>
          <w:u w:val="single"/>
          <w:lang w:eastAsia="zh-CN"/>
        </w:rPr>
      </w:pPr>
      <w:r w:rsidRPr="00F5018E">
        <w:rPr>
          <w:b/>
          <w:bCs/>
          <w:sz w:val="21"/>
          <w:szCs w:val="21"/>
          <w:u w:val="single"/>
          <w:lang w:eastAsia="zh-CN"/>
        </w:rPr>
        <w:t>Issue 3-2-2 Antenna assumption</w:t>
      </w:r>
      <w:r w:rsidR="00F5018E" w:rsidRPr="00F5018E">
        <w:rPr>
          <w:b/>
          <w:bCs/>
          <w:sz w:val="21"/>
          <w:szCs w:val="21"/>
          <w:u w:val="single"/>
          <w:lang w:eastAsia="zh-CN"/>
        </w:rPr>
        <w:t>s/path loss</w:t>
      </w:r>
    </w:p>
    <w:p w14:paraId="7BDEAA1A" w14:textId="22459783" w:rsidR="00F5018E" w:rsidRDefault="002B3683" w:rsidP="00BF4865">
      <w:pPr>
        <w:rPr>
          <w:lang w:eastAsia="zh-CN"/>
        </w:rPr>
      </w:pPr>
      <w:r w:rsidRPr="00F5018E">
        <w:rPr>
          <w:b/>
          <w:bCs/>
          <w:lang w:eastAsia="zh-CN"/>
        </w:rPr>
        <w:t>Agreement</w:t>
      </w:r>
      <w:r w:rsidR="008C3B70">
        <w:rPr>
          <w:b/>
          <w:bCs/>
          <w:lang w:eastAsia="zh-CN"/>
        </w:rPr>
        <w:t>:</w:t>
      </w:r>
    </w:p>
    <w:p w14:paraId="49B55505" w14:textId="36E593EB" w:rsidR="00C052E5" w:rsidRPr="00C052E5" w:rsidRDefault="00C052E5" w:rsidP="00BF4865">
      <w:pPr>
        <w:rPr>
          <w:rFonts w:eastAsiaTheme="minorEastAsia"/>
          <w:iCs/>
          <w:lang w:eastAsia="zh-CN"/>
        </w:rPr>
      </w:pPr>
      <w:r w:rsidRPr="00BA591D">
        <w:rPr>
          <w:rFonts w:eastAsiaTheme="minorEastAsia"/>
          <w:iCs/>
          <w:lang w:eastAsia="zh-CN"/>
        </w:rPr>
        <w:t>Antenna size in TR is an example</w:t>
      </w:r>
      <w:r>
        <w:rPr>
          <w:rFonts w:eastAsiaTheme="minorEastAsia"/>
          <w:iCs/>
          <w:lang w:eastAsia="zh-CN"/>
        </w:rPr>
        <w:t xml:space="preserve"> and real implementations will vary</w:t>
      </w:r>
      <w:r w:rsidRPr="00BA591D">
        <w:rPr>
          <w:rFonts w:eastAsiaTheme="minorEastAsia"/>
          <w:iCs/>
          <w:lang w:eastAsia="zh-CN"/>
        </w:rPr>
        <w:t>, impact on antenna size can be studied further.</w:t>
      </w:r>
    </w:p>
    <w:p w14:paraId="5195C7F4" w14:textId="77777777" w:rsidR="00C052E5" w:rsidRDefault="00C052E5" w:rsidP="00C052E5">
      <w:pPr>
        <w:rPr>
          <w:lang w:eastAsia="zh-CN"/>
        </w:rPr>
      </w:pPr>
      <w:r>
        <w:rPr>
          <w:b/>
          <w:bCs/>
          <w:lang w:eastAsia="zh-CN"/>
        </w:rPr>
        <w:t>WF:</w:t>
      </w:r>
    </w:p>
    <w:p w14:paraId="4173DBB9" w14:textId="4A29E664" w:rsidR="00AD7089" w:rsidRDefault="002B3683" w:rsidP="00AD7089">
      <w:pPr>
        <w:rPr>
          <w:lang w:eastAsia="zh-CN"/>
        </w:rPr>
      </w:pPr>
      <w:r>
        <w:rPr>
          <w:lang w:eastAsia="zh-CN"/>
        </w:rPr>
        <w:t xml:space="preserve">Continue to </w:t>
      </w:r>
      <w:r w:rsidR="00AD7089">
        <w:rPr>
          <w:lang w:eastAsia="zh-CN"/>
        </w:rPr>
        <w:t xml:space="preserve">study impact on antenna size in next meeting. </w:t>
      </w:r>
      <w:r w:rsidR="00AD7089">
        <w:t>Companies are encouraged to bring study result in next meeting.</w:t>
      </w:r>
    </w:p>
    <w:p w14:paraId="288EA3D8" w14:textId="77777777" w:rsidR="00AD7089" w:rsidRDefault="00AD7089" w:rsidP="00673CEA">
      <w:pPr>
        <w:rPr>
          <w:lang w:eastAsia="zh-CN"/>
        </w:rPr>
      </w:pPr>
    </w:p>
    <w:p w14:paraId="45718ACA" w14:textId="1B445C1E" w:rsidR="00F5018E" w:rsidRPr="00F5018E" w:rsidRDefault="00F5018E" w:rsidP="00673CEA">
      <w:pPr>
        <w:rPr>
          <w:u w:val="single"/>
          <w:lang w:eastAsia="zh-CN"/>
        </w:rPr>
      </w:pPr>
      <w:r w:rsidRPr="00F5018E">
        <w:rPr>
          <w:b/>
          <w:bCs/>
          <w:sz w:val="21"/>
          <w:szCs w:val="21"/>
          <w:u w:val="single"/>
          <w:lang w:eastAsia="zh-CN"/>
        </w:rPr>
        <w:t>Issue 3-2-3 Frequency range considerations</w:t>
      </w:r>
      <w:r w:rsidRPr="00F5018E">
        <w:rPr>
          <w:u w:val="single"/>
          <w:lang w:eastAsia="zh-CN"/>
        </w:rPr>
        <w:t xml:space="preserve"> </w:t>
      </w:r>
    </w:p>
    <w:p w14:paraId="2261DFC1" w14:textId="554C1153" w:rsidR="00F5018E" w:rsidRDefault="00F5018E" w:rsidP="00F5018E">
      <w:pPr>
        <w:rPr>
          <w:lang w:eastAsia="zh-CN"/>
        </w:rPr>
      </w:pPr>
      <w:r w:rsidRPr="00F5018E">
        <w:rPr>
          <w:b/>
          <w:bCs/>
          <w:lang w:eastAsia="zh-CN"/>
        </w:rPr>
        <w:t>Agreement</w:t>
      </w:r>
      <w:r w:rsidR="008C3B70">
        <w:rPr>
          <w:b/>
          <w:bCs/>
          <w:lang w:eastAsia="zh-CN"/>
        </w:rPr>
        <w:t>:</w:t>
      </w:r>
    </w:p>
    <w:p w14:paraId="32D2D4F1" w14:textId="14DECC26" w:rsidR="00AD7089" w:rsidRPr="00AD7089" w:rsidRDefault="00AD7089" w:rsidP="00C052E5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lastRenderedPageBreak/>
        <w:t>Study and define practical upper point for frequency range for both spurious emissions and out-of-band blocking.</w:t>
      </w:r>
    </w:p>
    <w:p w14:paraId="3FA778DA" w14:textId="36AA001B" w:rsidR="00C052E5" w:rsidRDefault="00C052E5" w:rsidP="00C052E5">
      <w:pPr>
        <w:rPr>
          <w:lang w:eastAsia="zh-CN"/>
        </w:rPr>
      </w:pPr>
      <w:r>
        <w:rPr>
          <w:b/>
          <w:bCs/>
          <w:lang w:eastAsia="zh-CN"/>
        </w:rPr>
        <w:t>WF:</w:t>
      </w:r>
    </w:p>
    <w:p w14:paraId="16D4207C" w14:textId="3A77A290" w:rsidR="00C052E5" w:rsidRDefault="00C052E5" w:rsidP="00C052E5">
      <w:pPr>
        <w:rPr>
          <w:lang w:eastAsia="zh-CN"/>
        </w:rPr>
      </w:pPr>
      <w:r>
        <w:t>Companies are encouraged to bring study result</w:t>
      </w:r>
      <w:r w:rsidR="001F0465">
        <w:t xml:space="preserve"> and proposal</w:t>
      </w:r>
      <w:r>
        <w:t xml:space="preserve"> in next meeting.</w:t>
      </w:r>
    </w:p>
    <w:p w14:paraId="5C77711C" w14:textId="6D3B2B71" w:rsidR="00961D31" w:rsidRDefault="00961D31" w:rsidP="00B23E43">
      <w:pPr>
        <w:rPr>
          <w:lang w:eastAsia="zh-CN"/>
        </w:rPr>
      </w:pPr>
    </w:p>
    <w:p w14:paraId="10AD228B" w14:textId="1C4E075D" w:rsidR="00961D31" w:rsidRPr="00C052E5" w:rsidRDefault="00961D31" w:rsidP="00961D31">
      <w:pPr>
        <w:rPr>
          <w:b/>
          <w:bCs/>
          <w:sz w:val="24"/>
          <w:szCs w:val="24"/>
          <w:lang w:eastAsia="zh-CN"/>
        </w:rPr>
      </w:pPr>
      <w:r w:rsidRPr="00C052E5">
        <w:rPr>
          <w:b/>
          <w:bCs/>
          <w:sz w:val="24"/>
          <w:szCs w:val="24"/>
          <w:lang w:eastAsia="zh-CN"/>
        </w:rPr>
        <w:t>2.3. Subtopic 3-3 Test time</w:t>
      </w:r>
    </w:p>
    <w:p w14:paraId="57775D85" w14:textId="5DA1F5BD" w:rsidR="00961D31" w:rsidRDefault="00961D31" w:rsidP="00961D31">
      <w:pPr>
        <w:rPr>
          <w:lang w:eastAsia="zh-CN"/>
        </w:rPr>
      </w:pPr>
      <w:r w:rsidRPr="00F5018E">
        <w:rPr>
          <w:b/>
          <w:bCs/>
          <w:lang w:eastAsia="zh-CN"/>
        </w:rPr>
        <w:t>Agreement</w:t>
      </w:r>
      <w:r w:rsidR="008C3B70">
        <w:rPr>
          <w:b/>
          <w:bCs/>
          <w:lang w:eastAsia="zh-CN"/>
        </w:rPr>
        <w:t>:</w:t>
      </w:r>
    </w:p>
    <w:p w14:paraId="36F4BB6D" w14:textId="24810409" w:rsidR="00961D31" w:rsidRDefault="002B3683" w:rsidP="002B3683">
      <w:pPr>
        <w:rPr>
          <w:lang w:eastAsia="zh-CN"/>
        </w:rPr>
      </w:pPr>
      <w:r>
        <w:rPr>
          <w:lang w:eastAsia="zh-CN"/>
        </w:rPr>
        <w:t>Study Further means to define requirements with shorter test time while also considering impact to MU.</w:t>
      </w:r>
    </w:p>
    <w:p w14:paraId="2C81E58E" w14:textId="5CEAB02D" w:rsidR="001F0465" w:rsidRPr="001F0465" w:rsidRDefault="00AD7089" w:rsidP="00AD7089">
      <w:pPr>
        <w:rPr>
          <w:b/>
          <w:bCs/>
          <w:lang w:eastAsia="zh-CN"/>
        </w:rPr>
      </w:pPr>
      <w:r>
        <w:rPr>
          <w:b/>
          <w:bCs/>
          <w:lang w:eastAsia="zh-CN"/>
        </w:rPr>
        <w:t>WF:</w:t>
      </w:r>
    </w:p>
    <w:p w14:paraId="401155FA" w14:textId="4B7E3BD0" w:rsidR="001F0465" w:rsidRDefault="001F0465" w:rsidP="00AD7089">
      <w:r>
        <w:t>Two items are brought into discussion so far,</w:t>
      </w:r>
    </w:p>
    <w:p w14:paraId="44C98A81" w14:textId="4DE1ABD5" w:rsidR="001F0465" w:rsidRDefault="001F0465" w:rsidP="001F0465">
      <w:pPr>
        <w:pStyle w:val="ListParagraph"/>
        <w:numPr>
          <w:ilvl w:val="0"/>
          <w:numId w:val="15"/>
        </w:numPr>
        <w:ind w:firstLineChars="0"/>
      </w:pPr>
      <w:r>
        <w:t>EVM measurement time length</w:t>
      </w:r>
    </w:p>
    <w:p w14:paraId="020F1206" w14:textId="1E5BD6FA" w:rsidR="001F0465" w:rsidRDefault="001F0465" w:rsidP="001F0465">
      <w:pPr>
        <w:ind w:left="1080"/>
      </w:pPr>
      <w:r>
        <w:t xml:space="preserve">1a. </w:t>
      </w:r>
      <w:r>
        <w:tab/>
        <w:t>80</w:t>
      </w:r>
      <w:r w:rsidR="00F62292">
        <w:t xml:space="preserve"> </w:t>
      </w:r>
      <w:r>
        <w:t>slots</w:t>
      </w:r>
    </w:p>
    <w:p w14:paraId="3E4EC937" w14:textId="44530884" w:rsidR="001F0465" w:rsidRDefault="001F0465" w:rsidP="001F0465">
      <w:pPr>
        <w:ind w:left="1080"/>
      </w:pPr>
      <w:r>
        <w:t xml:space="preserve">1b. </w:t>
      </w:r>
      <w:r>
        <w:tab/>
        <w:t>1</w:t>
      </w:r>
      <w:r w:rsidR="00F62292">
        <w:t xml:space="preserve"> </w:t>
      </w:r>
      <w:r>
        <w:t>msec</w:t>
      </w:r>
    </w:p>
    <w:p w14:paraId="1C2423C9" w14:textId="19DE44D0" w:rsidR="001F0465" w:rsidRDefault="001F0465" w:rsidP="001F0465">
      <w:pPr>
        <w:ind w:left="1080"/>
      </w:pPr>
      <w:r>
        <w:t xml:space="preserve">1c. </w:t>
      </w:r>
      <w:r>
        <w:tab/>
        <w:t xml:space="preserve">Other options are not precluded (ex. </w:t>
      </w:r>
      <w:r w:rsidR="00F96672">
        <w:t>n</w:t>
      </w:r>
      <w:r>
        <w:t>umber of samp</w:t>
      </w:r>
      <w:r w:rsidR="00F96672">
        <w:t xml:space="preserve">le based length and some length between 4 – 8 </w:t>
      </w:r>
      <w:proofErr w:type="spellStart"/>
      <w:r w:rsidR="00F96672">
        <w:t>ms</w:t>
      </w:r>
      <w:proofErr w:type="spellEnd"/>
      <w:r w:rsidR="00F96672">
        <w:t xml:space="preserve"> </w:t>
      </w:r>
      <w:r>
        <w:t>)</w:t>
      </w:r>
    </w:p>
    <w:p w14:paraId="7A45AD45" w14:textId="53CDE4B5" w:rsidR="001F0465" w:rsidRDefault="001F0465" w:rsidP="001F0465">
      <w:pPr>
        <w:pStyle w:val="ListParagraph"/>
        <w:numPr>
          <w:ilvl w:val="0"/>
          <w:numId w:val="15"/>
        </w:numPr>
        <w:ind w:firstLineChars="0"/>
      </w:pPr>
      <w:r>
        <w:t xml:space="preserve">Test model length </w:t>
      </w:r>
    </w:p>
    <w:p w14:paraId="1CCBD397" w14:textId="407A85AC" w:rsidR="001F0465" w:rsidRDefault="001F0465" w:rsidP="001F0465">
      <w:pPr>
        <w:ind w:left="1080"/>
      </w:pPr>
      <w:r>
        <w:t>2a.</w:t>
      </w:r>
      <w:r>
        <w:tab/>
        <w:t>5</w:t>
      </w:r>
      <w:r w:rsidR="00F62292">
        <w:t xml:space="preserve"> </w:t>
      </w:r>
      <w:proofErr w:type="spellStart"/>
      <w:r>
        <w:t>ms</w:t>
      </w:r>
      <w:proofErr w:type="spellEnd"/>
    </w:p>
    <w:p w14:paraId="2649D33E" w14:textId="09F8475F" w:rsidR="001F0465" w:rsidRDefault="001F0465" w:rsidP="001F0465">
      <w:pPr>
        <w:ind w:left="1080"/>
      </w:pPr>
      <w:r>
        <w:t xml:space="preserve">2b. </w:t>
      </w:r>
      <w:r>
        <w:tab/>
        <w:t>Other options are not precluded</w:t>
      </w:r>
    </w:p>
    <w:p w14:paraId="43CEF81C" w14:textId="575108D0" w:rsidR="00AD7089" w:rsidRDefault="00AD7089" w:rsidP="00AD7089">
      <w:pPr>
        <w:rPr>
          <w:lang w:eastAsia="zh-CN"/>
        </w:rPr>
      </w:pPr>
      <w:r>
        <w:t>Companies are encouraged to bring study result</w:t>
      </w:r>
      <w:r w:rsidR="00935A9A">
        <w:t xml:space="preserve"> on</w:t>
      </w:r>
      <w:r w:rsidR="001F0465">
        <w:t xml:space="preserve"> propos</w:t>
      </w:r>
      <w:r w:rsidR="00935A9A">
        <w:t>ed options</w:t>
      </w:r>
      <w:r w:rsidR="001F0465">
        <w:t xml:space="preserve"> </w:t>
      </w:r>
      <w:r w:rsidR="00935A9A">
        <w:t xml:space="preserve">with detail </w:t>
      </w:r>
      <w:r>
        <w:t>in next meeting.</w:t>
      </w:r>
    </w:p>
    <w:p w14:paraId="28FB1126" w14:textId="30463749" w:rsidR="00961D31" w:rsidRDefault="00961D31" w:rsidP="00961D31">
      <w:pPr>
        <w:rPr>
          <w:b/>
          <w:bCs/>
          <w:sz w:val="21"/>
          <w:szCs w:val="21"/>
          <w:lang w:eastAsia="zh-CN"/>
        </w:rPr>
      </w:pPr>
    </w:p>
    <w:p w14:paraId="11FE79F3" w14:textId="746FF844" w:rsidR="00961D31" w:rsidRDefault="00961D31" w:rsidP="00B23E43">
      <w:pPr>
        <w:rPr>
          <w:lang w:eastAsia="zh-CN"/>
        </w:rPr>
      </w:pPr>
    </w:p>
    <w:p w14:paraId="06943249" w14:textId="77777777" w:rsidR="00AD7089" w:rsidRDefault="00AD7089" w:rsidP="00B23E43">
      <w:pPr>
        <w:rPr>
          <w:lang w:eastAsia="zh-CN"/>
        </w:rPr>
      </w:pPr>
    </w:p>
    <w:sectPr w:rsidR="00AD7089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EBD4" w14:textId="77777777" w:rsidR="000F5BCD" w:rsidRDefault="000F5BCD">
      <w:r>
        <w:separator/>
      </w:r>
    </w:p>
  </w:endnote>
  <w:endnote w:type="continuationSeparator" w:id="0">
    <w:p w14:paraId="6A31E11F" w14:textId="77777777" w:rsidR="000F5BCD" w:rsidRDefault="000F5BCD">
      <w:r>
        <w:continuationSeparator/>
      </w:r>
    </w:p>
  </w:endnote>
  <w:endnote w:type="continuationNotice" w:id="1">
    <w:p w14:paraId="21DC25F3" w14:textId="77777777" w:rsidR="000F5BCD" w:rsidRDefault="000F5B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48E56" w14:textId="77777777" w:rsidR="000F5BCD" w:rsidRDefault="000F5BCD">
      <w:r>
        <w:separator/>
      </w:r>
    </w:p>
  </w:footnote>
  <w:footnote w:type="continuationSeparator" w:id="0">
    <w:p w14:paraId="50A610CB" w14:textId="77777777" w:rsidR="000F5BCD" w:rsidRDefault="000F5BCD">
      <w:r>
        <w:continuationSeparator/>
      </w:r>
    </w:p>
  </w:footnote>
  <w:footnote w:type="continuationNotice" w:id="1">
    <w:p w14:paraId="444E7604" w14:textId="77777777" w:rsidR="000F5BCD" w:rsidRDefault="000F5B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5154D"/>
    <w:multiLevelType w:val="hybridMultilevel"/>
    <w:tmpl w:val="EB5CEB86"/>
    <w:lvl w:ilvl="0" w:tplc="A77A72F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6AE8CC68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41EB7"/>
    <w:multiLevelType w:val="hybridMultilevel"/>
    <w:tmpl w:val="339A1FAA"/>
    <w:lvl w:ilvl="0" w:tplc="7BDE824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32C0B"/>
    <w:multiLevelType w:val="hybridMultilevel"/>
    <w:tmpl w:val="BAD65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68D6234"/>
    <w:multiLevelType w:val="hybridMultilevel"/>
    <w:tmpl w:val="2BA0EC04"/>
    <w:lvl w:ilvl="0" w:tplc="1084F9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8" w15:restartNumberingAfterBreak="0">
    <w:nsid w:val="57DD71FB"/>
    <w:multiLevelType w:val="hybridMultilevel"/>
    <w:tmpl w:val="CB981000"/>
    <w:lvl w:ilvl="0" w:tplc="833CFC2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F643A1C"/>
    <w:multiLevelType w:val="hybridMultilevel"/>
    <w:tmpl w:val="DB9C8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E1EFD"/>
    <w:multiLevelType w:val="hybridMultilevel"/>
    <w:tmpl w:val="6E705ACA"/>
    <w:lvl w:ilvl="0" w:tplc="E6E802B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EA6F8A"/>
    <w:multiLevelType w:val="hybridMultilevel"/>
    <w:tmpl w:val="12B0586A"/>
    <w:lvl w:ilvl="0" w:tplc="9A16B706">
      <w:start w:val="4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10"/>
  </w:num>
  <w:num w:numId="9">
    <w:abstractNumId w:val="14"/>
  </w:num>
  <w:num w:numId="10">
    <w:abstractNumId w:val="2"/>
  </w:num>
  <w:num w:numId="11">
    <w:abstractNumId w:val="8"/>
  </w:num>
  <w:num w:numId="12">
    <w:abstractNumId w:val="0"/>
  </w:num>
  <w:num w:numId="13">
    <w:abstractNumId w:val="6"/>
  </w:num>
  <w:num w:numId="14">
    <w:abstractNumId w:val="11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0EC8"/>
    <w:rsid w:val="00001096"/>
    <w:rsid w:val="0000188D"/>
    <w:rsid w:val="00001E74"/>
    <w:rsid w:val="0000223E"/>
    <w:rsid w:val="0000258B"/>
    <w:rsid w:val="000029AC"/>
    <w:rsid w:val="00002A5D"/>
    <w:rsid w:val="00002DED"/>
    <w:rsid w:val="00002F88"/>
    <w:rsid w:val="0000331B"/>
    <w:rsid w:val="0000395A"/>
    <w:rsid w:val="00003B7C"/>
    <w:rsid w:val="000040C9"/>
    <w:rsid w:val="000048E5"/>
    <w:rsid w:val="00004F8E"/>
    <w:rsid w:val="00005855"/>
    <w:rsid w:val="000059CA"/>
    <w:rsid w:val="00005ABF"/>
    <w:rsid w:val="000067F2"/>
    <w:rsid w:val="000068EF"/>
    <w:rsid w:val="00006CE5"/>
    <w:rsid w:val="0000735D"/>
    <w:rsid w:val="00007483"/>
    <w:rsid w:val="00007538"/>
    <w:rsid w:val="0000757F"/>
    <w:rsid w:val="00007C3F"/>
    <w:rsid w:val="00007CC8"/>
    <w:rsid w:val="00007DF5"/>
    <w:rsid w:val="000105FA"/>
    <w:rsid w:val="000106AC"/>
    <w:rsid w:val="000109A4"/>
    <w:rsid w:val="00010F17"/>
    <w:rsid w:val="00011008"/>
    <w:rsid w:val="00011A24"/>
    <w:rsid w:val="000122AD"/>
    <w:rsid w:val="00012E8D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761A"/>
    <w:rsid w:val="00017893"/>
    <w:rsid w:val="00017A30"/>
    <w:rsid w:val="00017BA7"/>
    <w:rsid w:val="00017E40"/>
    <w:rsid w:val="00017F6E"/>
    <w:rsid w:val="00020561"/>
    <w:rsid w:val="000205D7"/>
    <w:rsid w:val="00020696"/>
    <w:rsid w:val="0002069B"/>
    <w:rsid w:val="000216E0"/>
    <w:rsid w:val="00022E4A"/>
    <w:rsid w:val="00023187"/>
    <w:rsid w:val="00023244"/>
    <w:rsid w:val="00023E83"/>
    <w:rsid w:val="00023F5F"/>
    <w:rsid w:val="00024376"/>
    <w:rsid w:val="000244F4"/>
    <w:rsid w:val="000248B9"/>
    <w:rsid w:val="000249F0"/>
    <w:rsid w:val="00025AFA"/>
    <w:rsid w:val="00025EB1"/>
    <w:rsid w:val="00025EB4"/>
    <w:rsid w:val="00026106"/>
    <w:rsid w:val="0002612F"/>
    <w:rsid w:val="00026210"/>
    <w:rsid w:val="0002651F"/>
    <w:rsid w:val="00026D5E"/>
    <w:rsid w:val="0002710F"/>
    <w:rsid w:val="00027EB3"/>
    <w:rsid w:val="00027F36"/>
    <w:rsid w:val="00030779"/>
    <w:rsid w:val="00030890"/>
    <w:rsid w:val="000309F5"/>
    <w:rsid w:val="00030F8E"/>
    <w:rsid w:val="00031AF9"/>
    <w:rsid w:val="00031B04"/>
    <w:rsid w:val="0003222F"/>
    <w:rsid w:val="000322F8"/>
    <w:rsid w:val="00032905"/>
    <w:rsid w:val="00032C09"/>
    <w:rsid w:val="00032E99"/>
    <w:rsid w:val="00033305"/>
    <w:rsid w:val="000339FA"/>
    <w:rsid w:val="00033A76"/>
    <w:rsid w:val="00033BAD"/>
    <w:rsid w:val="00034007"/>
    <w:rsid w:val="00034024"/>
    <w:rsid w:val="00034061"/>
    <w:rsid w:val="00034619"/>
    <w:rsid w:val="0003477A"/>
    <w:rsid w:val="000348BB"/>
    <w:rsid w:val="00034B25"/>
    <w:rsid w:val="00034CB4"/>
    <w:rsid w:val="00034E6E"/>
    <w:rsid w:val="000357C9"/>
    <w:rsid w:val="00035BEA"/>
    <w:rsid w:val="00036590"/>
    <w:rsid w:val="00036985"/>
    <w:rsid w:val="00036CE6"/>
    <w:rsid w:val="000370A5"/>
    <w:rsid w:val="00037704"/>
    <w:rsid w:val="0003785F"/>
    <w:rsid w:val="000378EB"/>
    <w:rsid w:val="000378F2"/>
    <w:rsid w:val="00040214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377"/>
    <w:rsid w:val="00042514"/>
    <w:rsid w:val="000426F8"/>
    <w:rsid w:val="0004286A"/>
    <w:rsid w:val="00042880"/>
    <w:rsid w:val="000429F8"/>
    <w:rsid w:val="00042BB8"/>
    <w:rsid w:val="00043477"/>
    <w:rsid w:val="000435EA"/>
    <w:rsid w:val="00043E1C"/>
    <w:rsid w:val="000445FE"/>
    <w:rsid w:val="000447AE"/>
    <w:rsid w:val="000451DD"/>
    <w:rsid w:val="00045A5B"/>
    <w:rsid w:val="00045B4D"/>
    <w:rsid w:val="00045D4E"/>
    <w:rsid w:val="00045DAC"/>
    <w:rsid w:val="000462BC"/>
    <w:rsid w:val="00046609"/>
    <w:rsid w:val="00046A77"/>
    <w:rsid w:val="00046E38"/>
    <w:rsid w:val="00046FE0"/>
    <w:rsid w:val="000470C0"/>
    <w:rsid w:val="00047306"/>
    <w:rsid w:val="00047309"/>
    <w:rsid w:val="000475D3"/>
    <w:rsid w:val="00047772"/>
    <w:rsid w:val="000477FC"/>
    <w:rsid w:val="000478A8"/>
    <w:rsid w:val="00047B7C"/>
    <w:rsid w:val="00047C44"/>
    <w:rsid w:val="00047CA5"/>
    <w:rsid w:val="0005034A"/>
    <w:rsid w:val="000503F7"/>
    <w:rsid w:val="0005041B"/>
    <w:rsid w:val="00051028"/>
    <w:rsid w:val="00051052"/>
    <w:rsid w:val="000510E2"/>
    <w:rsid w:val="00051429"/>
    <w:rsid w:val="000521F1"/>
    <w:rsid w:val="0005233F"/>
    <w:rsid w:val="000523E8"/>
    <w:rsid w:val="0005277A"/>
    <w:rsid w:val="00052963"/>
    <w:rsid w:val="00052B1B"/>
    <w:rsid w:val="000530B0"/>
    <w:rsid w:val="00053A2B"/>
    <w:rsid w:val="0005401D"/>
    <w:rsid w:val="000540A8"/>
    <w:rsid w:val="000544E2"/>
    <w:rsid w:val="00054511"/>
    <w:rsid w:val="00054580"/>
    <w:rsid w:val="0005497B"/>
    <w:rsid w:val="00054A5F"/>
    <w:rsid w:val="00054AF9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6055D"/>
    <w:rsid w:val="0006057E"/>
    <w:rsid w:val="0006117C"/>
    <w:rsid w:val="0006132E"/>
    <w:rsid w:val="000614A8"/>
    <w:rsid w:val="000618C0"/>
    <w:rsid w:val="00061989"/>
    <w:rsid w:val="00061D4B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087"/>
    <w:rsid w:val="00066208"/>
    <w:rsid w:val="000663AF"/>
    <w:rsid w:val="000663D0"/>
    <w:rsid w:val="000666D0"/>
    <w:rsid w:val="00066B95"/>
    <w:rsid w:val="00066BE5"/>
    <w:rsid w:val="00066C70"/>
    <w:rsid w:val="00066D93"/>
    <w:rsid w:val="00067036"/>
    <w:rsid w:val="0006707C"/>
    <w:rsid w:val="000674E0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2BD"/>
    <w:rsid w:val="0007540D"/>
    <w:rsid w:val="000755A0"/>
    <w:rsid w:val="000758BC"/>
    <w:rsid w:val="0007590E"/>
    <w:rsid w:val="00075D9A"/>
    <w:rsid w:val="00076259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25D4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0CDC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835"/>
    <w:rsid w:val="00094AED"/>
    <w:rsid w:val="00094CC9"/>
    <w:rsid w:val="000950D8"/>
    <w:rsid w:val="000951AC"/>
    <w:rsid w:val="00095407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AEC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2E3C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6EA"/>
    <w:rsid w:val="000A5755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0B3"/>
    <w:rsid w:val="000B0910"/>
    <w:rsid w:val="000B0985"/>
    <w:rsid w:val="000B0C64"/>
    <w:rsid w:val="000B0F67"/>
    <w:rsid w:val="000B101F"/>
    <w:rsid w:val="000B117B"/>
    <w:rsid w:val="000B187B"/>
    <w:rsid w:val="000B198C"/>
    <w:rsid w:val="000B1BC0"/>
    <w:rsid w:val="000B218D"/>
    <w:rsid w:val="000B2308"/>
    <w:rsid w:val="000B2C1E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6537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461C"/>
    <w:rsid w:val="000C505B"/>
    <w:rsid w:val="000C5658"/>
    <w:rsid w:val="000C5B03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0CCC"/>
    <w:rsid w:val="000D1247"/>
    <w:rsid w:val="000D132B"/>
    <w:rsid w:val="000D13B8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4F7D"/>
    <w:rsid w:val="000D588C"/>
    <w:rsid w:val="000D608A"/>
    <w:rsid w:val="000D637A"/>
    <w:rsid w:val="000D63E8"/>
    <w:rsid w:val="000D6658"/>
    <w:rsid w:val="000D6934"/>
    <w:rsid w:val="000D6D8D"/>
    <w:rsid w:val="000D7072"/>
    <w:rsid w:val="000D7350"/>
    <w:rsid w:val="000D7604"/>
    <w:rsid w:val="000D76D0"/>
    <w:rsid w:val="000D77C7"/>
    <w:rsid w:val="000D7936"/>
    <w:rsid w:val="000E048A"/>
    <w:rsid w:val="000E0945"/>
    <w:rsid w:val="000E115D"/>
    <w:rsid w:val="000E1441"/>
    <w:rsid w:val="000E176A"/>
    <w:rsid w:val="000E17E1"/>
    <w:rsid w:val="000E1C8C"/>
    <w:rsid w:val="000E2113"/>
    <w:rsid w:val="000E241D"/>
    <w:rsid w:val="000E254D"/>
    <w:rsid w:val="000E25FE"/>
    <w:rsid w:val="000E293B"/>
    <w:rsid w:val="000E2AF6"/>
    <w:rsid w:val="000E31D9"/>
    <w:rsid w:val="000E31EC"/>
    <w:rsid w:val="000E33E8"/>
    <w:rsid w:val="000E3AC8"/>
    <w:rsid w:val="000E3ED9"/>
    <w:rsid w:val="000E446E"/>
    <w:rsid w:val="000E4604"/>
    <w:rsid w:val="000E480F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090"/>
    <w:rsid w:val="000F010A"/>
    <w:rsid w:val="000F060C"/>
    <w:rsid w:val="000F0CA2"/>
    <w:rsid w:val="000F0CE3"/>
    <w:rsid w:val="000F1162"/>
    <w:rsid w:val="000F17F8"/>
    <w:rsid w:val="000F1DB6"/>
    <w:rsid w:val="000F1E14"/>
    <w:rsid w:val="000F209F"/>
    <w:rsid w:val="000F2263"/>
    <w:rsid w:val="000F2467"/>
    <w:rsid w:val="000F2FB7"/>
    <w:rsid w:val="000F312C"/>
    <w:rsid w:val="000F3135"/>
    <w:rsid w:val="000F3224"/>
    <w:rsid w:val="000F3349"/>
    <w:rsid w:val="000F35DE"/>
    <w:rsid w:val="000F37A3"/>
    <w:rsid w:val="000F37C2"/>
    <w:rsid w:val="000F38D5"/>
    <w:rsid w:val="000F47C7"/>
    <w:rsid w:val="000F5BCD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0A2"/>
    <w:rsid w:val="00100676"/>
    <w:rsid w:val="00100F0E"/>
    <w:rsid w:val="00100FE1"/>
    <w:rsid w:val="001013FC"/>
    <w:rsid w:val="001019D2"/>
    <w:rsid w:val="00101A02"/>
    <w:rsid w:val="00101A5C"/>
    <w:rsid w:val="00101C0F"/>
    <w:rsid w:val="00102105"/>
    <w:rsid w:val="001022B6"/>
    <w:rsid w:val="00102372"/>
    <w:rsid w:val="00102507"/>
    <w:rsid w:val="001026EB"/>
    <w:rsid w:val="00102971"/>
    <w:rsid w:val="00102BB9"/>
    <w:rsid w:val="00103271"/>
    <w:rsid w:val="0010386E"/>
    <w:rsid w:val="00103A27"/>
    <w:rsid w:val="00103EBA"/>
    <w:rsid w:val="00104585"/>
    <w:rsid w:val="0010481C"/>
    <w:rsid w:val="00104F45"/>
    <w:rsid w:val="00105C08"/>
    <w:rsid w:val="00105C10"/>
    <w:rsid w:val="00106059"/>
    <w:rsid w:val="001060EC"/>
    <w:rsid w:val="00106465"/>
    <w:rsid w:val="001066AA"/>
    <w:rsid w:val="001066B9"/>
    <w:rsid w:val="00106933"/>
    <w:rsid w:val="001069A9"/>
    <w:rsid w:val="00106D66"/>
    <w:rsid w:val="00106DF9"/>
    <w:rsid w:val="001071F1"/>
    <w:rsid w:val="001074DD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881"/>
    <w:rsid w:val="00113D32"/>
    <w:rsid w:val="001140D7"/>
    <w:rsid w:val="0011444A"/>
    <w:rsid w:val="00114700"/>
    <w:rsid w:val="001151B7"/>
    <w:rsid w:val="001153ED"/>
    <w:rsid w:val="00115A1C"/>
    <w:rsid w:val="00115A9B"/>
    <w:rsid w:val="0011601C"/>
    <w:rsid w:val="0011632E"/>
    <w:rsid w:val="001164C4"/>
    <w:rsid w:val="00116512"/>
    <w:rsid w:val="0011789A"/>
    <w:rsid w:val="001203C0"/>
    <w:rsid w:val="0012059E"/>
    <w:rsid w:val="00120687"/>
    <w:rsid w:val="00120DB7"/>
    <w:rsid w:val="0012157B"/>
    <w:rsid w:val="00121EB4"/>
    <w:rsid w:val="00121EF6"/>
    <w:rsid w:val="00121F2F"/>
    <w:rsid w:val="00122B79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33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B2C"/>
    <w:rsid w:val="00130E12"/>
    <w:rsid w:val="00131312"/>
    <w:rsid w:val="001315C3"/>
    <w:rsid w:val="00131689"/>
    <w:rsid w:val="001317BC"/>
    <w:rsid w:val="00131978"/>
    <w:rsid w:val="00132186"/>
    <w:rsid w:val="001328A9"/>
    <w:rsid w:val="00133236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350"/>
    <w:rsid w:val="001367EB"/>
    <w:rsid w:val="00136A69"/>
    <w:rsid w:val="00136C49"/>
    <w:rsid w:val="00136D9B"/>
    <w:rsid w:val="00136F17"/>
    <w:rsid w:val="00136FBF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1D4E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3F4A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6AD1"/>
    <w:rsid w:val="00147864"/>
    <w:rsid w:val="00150034"/>
    <w:rsid w:val="00150072"/>
    <w:rsid w:val="00150323"/>
    <w:rsid w:val="0015035F"/>
    <w:rsid w:val="0015039B"/>
    <w:rsid w:val="00150D0B"/>
    <w:rsid w:val="00150E5A"/>
    <w:rsid w:val="0015131F"/>
    <w:rsid w:val="0015146E"/>
    <w:rsid w:val="001518A4"/>
    <w:rsid w:val="001521B0"/>
    <w:rsid w:val="001523B8"/>
    <w:rsid w:val="001523D6"/>
    <w:rsid w:val="001529FE"/>
    <w:rsid w:val="00152CA2"/>
    <w:rsid w:val="0015326C"/>
    <w:rsid w:val="00153313"/>
    <w:rsid w:val="00153565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B6B"/>
    <w:rsid w:val="00155BCD"/>
    <w:rsid w:val="00155EBD"/>
    <w:rsid w:val="0015623A"/>
    <w:rsid w:val="00156410"/>
    <w:rsid w:val="001568F7"/>
    <w:rsid w:val="00156D88"/>
    <w:rsid w:val="001572C2"/>
    <w:rsid w:val="001573EE"/>
    <w:rsid w:val="0015758A"/>
    <w:rsid w:val="00157FA1"/>
    <w:rsid w:val="0016028A"/>
    <w:rsid w:val="00160577"/>
    <w:rsid w:val="00160D12"/>
    <w:rsid w:val="00160E39"/>
    <w:rsid w:val="00161480"/>
    <w:rsid w:val="00161F8D"/>
    <w:rsid w:val="0016387E"/>
    <w:rsid w:val="0016399F"/>
    <w:rsid w:val="00163BB6"/>
    <w:rsid w:val="00164126"/>
    <w:rsid w:val="0016444E"/>
    <w:rsid w:val="001646AC"/>
    <w:rsid w:val="00164DB4"/>
    <w:rsid w:val="00164EDD"/>
    <w:rsid w:val="00164FE3"/>
    <w:rsid w:val="0016528A"/>
    <w:rsid w:val="0016528D"/>
    <w:rsid w:val="001652C8"/>
    <w:rsid w:val="00165773"/>
    <w:rsid w:val="001658AE"/>
    <w:rsid w:val="001665A4"/>
    <w:rsid w:val="00166762"/>
    <w:rsid w:val="00166A54"/>
    <w:rsid w:val="00166B6D"/>
    <w:rsid w:val="00166C83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C9D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7F8"/>
    <w:rsid w:val="001829B5"/>
    <w:rsid w:val="00183228"/>
    <w:rsid w:val="001837D8"/>
    <w:rsid w:val="001839D0"/>
    <w:rsid w:val="00183A8D"/>
    <w:rsid w:val="00183D8A"/>
    <w:rsid w:val="00184089"/>
    <w:rsid w:val="00184713"/>
    <w:rsid w:val="00184818"/>
    <w:rsid w:val="00185884"/>
    <w:rsid w:val="00185AB7"/>
    <w:rsid w:val="00185CDA"/>
    <w:rsid w:val="00185D53"/>
    <w:rsid w:val="001862A2"/>
    <w:rsid w:val="00186358"/>
    <w:rsid w:val="00186582"/>
    <w:rsid w:val="00186D6C"/>
    <w:rsid w:val="00186E0B"/>
    <w:rsid w:val="00186EBE"/>
    <w:rsid w:val="00186EE9"/>
    <w:rsid w:val="0018718F"/>
    <w:rsid w:val="00187520"/>
    <w:rsid w:val="00187682"/>
    <w:rsid w:val="001877A4"/>
    <w:rsid w:val="00187897"/>
    <w:rsid w:val="00187E37"/>
    <w:rsid w:val="00190126"/>
    <w:rsid w:val="0019016B"/>
    <w:rsid w:val="0019044D"/>
    <w:rsid w:val="00190794"/>
    <w:rsid w:val="00191207"/>
    <w:rsid w:val="00191288"/>
    <w:rsid w:val="001916D8"/>
    <w:rsid w:val="00191C05"/>
    <w:rsid w:val="0019216F"/>
    <w:rsid w:val="001925E1"/>
    <w:rsid w:val="001926C7"/>
    <w:rsid w:val="0019311F"/>
    <w:rsid w:val="00193179"/>
    <w:rsid w:val="00193206"/>
    <w:rsid w:val="00193A4B"/>
    <w:rsid w:val="00193D0E"/>
    <w:rsid w:val="00194413"/>
    <w:rsid w:val="00194A90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74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42B"/>
    <w:rsid w:val="001B0714"/>
    <w:rsid w:val="001B0E4C"/>
    <w:rsid w:val="001B0ED0"/>
    <w:rsid w:val="001B16E5"/>
    <w:rsid w:val="001B19F5"/>
    <w:rsid w:val="001B1D8B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2EF9"/>
    <w:rsid w:val="001B2F86"/>
    <w:rsid w:val="001B3725"/>
    <w:rsid w:val="001B3AB3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661"/>
    <w:rsid w:val="001B7B88"/>
    <w:rsid w:val="001C09CA"/>
    <w:rsid w:val="001C0C8E"/>
    <w:rsid w:val="001C10A0"/>
    <w:rsid w:val="001C1540"/>
    <w:rsid w:val="001C1902"/>
    <w:rsid w:val="001C1B28"/>
    <w:rsid w:val="001C1C9D"/>
    <w:rsid w:val="001C1FFD"/>
    <w:rsid w:val="001C2289"/>
    <w:rsid w:val="001C2737"/>
    <w:rsid w:val="001C27AE"/>
    <w:rsid w:val="001C27E3"/>
    <w:rsid w:val="001C2826"/>
    <w:rsid w:val="001C32CC"/>
    <w:rsid w:val="001C3A2C"/>
    <w:rsid w:val="001C4417"/>
    <w:rsid w:val="001C48A3"/>
    <w:rsid w:val="001C49CA"/>
    <w:rsid w:val="001C4C1F"/>
    <w:rsid w:val="001C52D9"/>
    <w:rsid w:val="001C5421"/>
    <w:rsid w:val="001C59FB"/>
    <w:rsid w:val="001C5ABA"/>
    <w:rsid w:val="001C6301"/>
    <w:rsid w:val="001C6C72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170F"/>
    <w:rsid w:val="001D2064"/>
    <w:rsid w:val="001D2D3E"/>
    <w:rsid w:val="001D2E99"/>
    <w:rsid w:val="001D3136"/>
    <w:rsid w:val="001D3181"/>
    <w:rsid w:val="001D3778"/>
    <w:rsid w:val="001D3796"/>
    <w:rsid w:val="001D3FE8"/>
    <w:rsid w:val="001D4138"/>
    <w:rsid w:val="001D46FF"/>
    <w:rsid w:val="001D4BC3"/>
    <w:rsid w:val="001D4E7D"/>
    <w:rsid w:val="001D58CB"/>
    <w:rsid w:val="001D5F4A"/>
    <w:rsid w:val="001D613A"/>
    <w:rsid w:val="001D6168"/>
    <w:rsid w:val="001D6271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71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B9"/>
    <w:rsid w:val="001E41F3"/>
    <w:rsid w:val="001E4394"/>
    <w:rsid w:val="001E4CEC"/>
    <w:rsid w:val="001E5017"/>
    <w:rsid w:val="001E5142"/>
    <w:rsid w:val="001E5869"/>
    <w:rsid w:val="001E630B"/>
    <w:rsid w:val="001E64DB"/>
    <w:rsid w:val="001E6772"/>
    <w:rsid w:val="001E6881"/>
    <w:rsid w:val="001E707B"/>
    <w:rsid w:val="001E7128"/>
    <w:rsid w:val="001E721F"/>
    <w:rsid w:val="001E73C6"/>
    <w:rsid w:val="001E744F"/>
    <w:rsid w:val="001E7814"/>
    <w:rsid w:val="001E7A52"/>
    <w:rsid w:val="001E7F1A"/>
    <w:rsid w:val="001F0465"/>
    <w:rsid w:val="001F063A"/>
    <w:rsid w:val="001F0658"/>
    <w:rsid w:val="001F0718"/>
    <w:rsid w:val="001F1128"/>
    <w:rsid w:val="001F1232"/>
    <w:rsid w:val="001F12A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0C63"/>
    <w:rsid w:val="002013B9"/>
    <w:rsid w:val="00201E9D"/>
    <w:rsid w:val="00201EA9"/>
    <w:rsid w:val="0020217B"/>
    <w:rsid w:val="00202745"/>
    <w:rsid w:val="00202B90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45D7"/>
    <w:rsid w:val="002048B4"/>
    <w:rsid w:val="002054DA"/>
    <w:rsid w:val="00205FCF"/>
    <w:rsid w:val="00206011"/>
    <w:rsid w:val="00206621"/>
    <w:rsid w:val="002066E0"/>
    <w:rsid w:val="00206AE6"/>
    <w:rsid w:val="00206B34"/>
    <w:rsid w:val="00206CD2"/>
    <w:rsid w:val="00206F90"/>
    <w:rsid w:val="00207012"/>
    <w:rsid w:val="0020726B"/>
    <w:rsid w:val="00207516"/>
    <w:rsid w:val="0020756C"/>
    <w:rsid w:val="00207799"/>
    <w:rsid w:val="00207922"/>
    <w:rsid w:val="0021002B"/>
    <w:rsid w:val="00210DE4"/>
    <w:rsid w:val="0021170A"/>
    <w:rsid w:val="0021177F"/>
    <w:rsid w:val="002119E1"/>
    <w:rsid w:val="00213307"/>
    <w:rsid w:val="00213CCF"/>
    <w:rsid w:val="002148B3"/>
    <w:rsid w:val="00214A85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DE5"/>
    <w:rsid w:val="00216E70"/>
    <w:rsid w:val="002172CD"/>
    <w:rsid w:val="00217907"/>
    <w:rsid w:val="00217AEB"/>
    <w:rsid w:val="00217CE3"/>
    <w:rsid w:val="00217D3B"/>
    <w:rsid w:val="002202E0"/>
    <w:rsid w:val="00220791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44C"/>
    <w:rsid w:val="0022478E"/>
    <w:rsid w:val="00224A1A"/>
    <w:rsid w:val="0022518F"/>
    <w:rsid w:val="0022547F"/>
    <w:rsid w:val="002255E1"/>
    <w:rsid w:val="002258A1"/>
    <w:rsid w:val="00225F8E"/>
    <w:rsid w:val="002261C4"/>
    <w:rsid w:val="00226687"/>
    <w:rsid w:val="00226DDB"/>
    <w:rsid w:val="00226E5D"/>
    <w:rsid w:val="0022727C"/>
    <w:rsid w:val="002274A3"/>
    <w:rsid w:val="002277CB"/>
    <w:rsid w:val="00227965"/>
    <w:rsid w:val="002279B8"/>
    <w:rsid w:val="00230468"/>
    <w:rsid w:val="00230691"/>
    <w:rsid w:val="0023069A"/>
    <w:rsid w:val="00230722"/>
    <w:rsid w:val="002307E0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21BB"/>
    <w:rsid w:val="00232FFF"/>
    <w:rsid w:val="0023308F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91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C3E"/>
    <w:rsid w:val="00240CAD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510"/>
    <w:rsid w:val="00243939"/>
    <w:rsid w:val="00243F53"/>
    <w:rsid w:val="00244414"/>
    <w:rsid w:val="00244853"/>
    <w:rsid w:val="00244DB6"/>
    <w:rsid w:val="00245117"/>
    <w:rsid w:val="0024513E"/>
    <w:rsid w:val="00245219"/>
    <w:rsid w:val="002454E1"/>
    <w:rsid w:val="002458FB"/>
    <w:rsid w:val="00245B68"/>
    <w:rsid w:val="00245C7D"/>
    <w:rsid w:val="00245D18"/>
    <w:rsid w:val="00245EBE"/>
    <w:rsid w:val="00245FB6"/>
    <w:rsid w:val="0024607A"/>
    <w:rsid w:val="00246597"/>
    <w:rsid w:val="00246671"/>
    <w:rsid w:val="00246A58"/>
    <w:rsid w:val="00246C44"/>
    <w:rsid w:val="00246CA9"/>
    <w:rsid w:val="00246CCF"/>
    <w:rsid w:val="0024753D"/>
    <w:rsid w:val="00247CC2"/>
    <w:rsid w:val="00247DC4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723"/>
    <w:rsid w:val="00253B6C"/>
    <w:rsid w:val="00253DB0"/>
    <w:rsid w:val="002544CC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3F3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574"/>
    <w:rsid w:val="002627B5"/>
    <w:rsid w:val="002627FF"/>
    <w:rsid w:val="00262C22"/>
    <w:rsid w:val="00262C80"/>
    <w:rsid w:val="00262D2C"/>
    <w:rsid w:val="00262D9B"/>
    <w:rsid w:val="00262DE4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43E1"/>
    <w:rsid w:val="002650D2"/>
    <w:rsid w:val="002656C7"/>
    <w:rsid w:val="002658C0"/>
    <w:rsid w:val="00265E79"/>
    <w:rsid w:val="002662B7"/>
    <w:rsid w:val="00266BC6"/>
    <w:rsid w:val="00266C68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4FE"/>
    <w:rsid w:val="00271927"/>
    <w:rsid w:val="00271AC4"/>
    <w:rsid w:val="00271AF1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3C23"/>
    <w:rsid w:val="00274395"/>
    <w:rsid w:val="00274C7A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9C8"/>
    <w:rsid w:val="00277A95"/>
    <w:rsid w:val="00277D30"/>
    <w:rsid w:val="002801CF"/>
    <w:rsid w:val="00280B05"/>
    <w:rsid w:val="00280C96"/>
    <w:rsid w:val="0028108C"/>
    <w:rsid w:val="00281183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42"/>
    <w:rsid w:val="002832BA"/>
    <w:rsid w:val="00283328"/>
    <w:rsid w:val="0028333C"/>
    <w:rsid w:val="00283507"/>
    <w:rsid w:val="00283529"/>
    <w:rsid w:val="00283964"/>
    <w:rsid w:val="00283FC2"/>
    <w:rsid w:val="0028409F"/>
    <w:rsid w:val="002846C1"/>
    <w:rsid w:val="0028495C"/>
    <w:rsid w:val="00284A2B"/>
    <w:rsid w:val="00284AF3"/>
    <w:rsid w:val="00284FB6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26"/>
    <w:rsid w:val="002870BC"/>
    <w:rsid w:val="002874C8"/>
    <w:rsid w:val="0028755E"/>
    <w:rsid w:val="002877D1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2CCF"/>
    <w:rsid w:val="002936B7"/>
    <w:rsid w:val="00293717"/>
    <w:rsid w:val="00293B7D"/>
    <w:rsid w:val="00294309"/>
    <w:rsid w:val="00294B3A"/>
    <w:rsid w:val="00295009"/>
    <w:rsid w:val="00295728"/>
    <w:rsid w:val="002965F8"/>
    <w:rsid w:val="00296681"/>
    <w:rsid w:val="00296728"/>
    <w:rsid w:val="002967C7"/>
    <w:rsid w:val="0029682B"/>
    <w:rsid w:val="00296910"/>
    <w:rsid w:val="00296924"/>
    <w:rsid w:val="00297014"/>
    <w:rsid w:val="00297017"/>
    <w:rsid w:val="002979F1"/>
    <w:rsid w:val="002A0225"/>
    <w:rsid w:val="002A09BA"/>
    <w:rsid w:val="002A177E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E0B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2E67"/>
    <w:rsid w:val="002B31CA"/>
    <w:rsid w:val="002B32BF"/>
    <w:rsid w:val="002B3560"/>
    <w:rsid w:val="002B3629"/>
    <w:rsid w:val="002B3683"/>
    <w:rsid w:val="002B37F5"/>
    <w:rsid w:val="002B3B57"/>
    <w:rsid w:val="002B41F3"/>
    <w:rsid w:val="002B4333"/>
    <w:rsid w:val="002B4425"/>
    <w:rsid w:val="002B4F64"/>
    <w:rsid w:val="002B4F7A"/>
    <w:rsid w:val="002B55BF"/>
    <w:rsid w:val="002B58F4"/>
    <w:rsid w:val="002B5AC0"/>
    <w:rsid w:val="002B5BDF"/>
    <w:rsid w:val="002B5CB9"/>
    <w:rsid w:val="002B5EB5"/>
    <w:rsid w:val="002B6D90"/>
    <w:rsid w:val="002B7149"/>
    <w:rsid w:val="002B71DF"/>
    <w:rsid w:val="002B732A"/>
    <w:rsid w:val="002B76F9"/>
    <w:rsid w:val="002B77F5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54A"/>
    <w:rsid w:val="002D16CA"/>
    <w:rsid w:val="002D1898"/>
    <w:rsid w:val="002D1C8B"/>
    <w:rsid w:val="002D1DE4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D7D44"/>
    <w:rsid w:val="002E0645"/>
    <w:rsid w:val="002E06F5"/>
    <w:rsid w:val="002E0E12"/>
    <w:rsid w:val="002E0FD9"/>
    <w:rsid w:val="002E1239"/>
    <w:rsid w:val="002E1335"/>
    <w:rsid w:val="002E15B2"/>
    <w:rsid w:val="002E1650"/>
    <w:rsid w:val="002E1A9C"/>
    <w:rsid w:val="002E1C01"/>
    <w:rsid w:val="002E1D9C"/>
    <w:rsid w:val="002E1DC8"/>
    <w:rsid w:val="002E1E74"/>
    <w:rsid w:val="002E26C6"/>
    <w:rsid w:val="002E2925"/>
    <w:rsid w:val="002E2E00"/>
    <w:rsid w:val="002E34C4"/>
    <w:rsid w:val="002E3CAC"/>
    <w:rsid w:val="002E413C"/>
    <w:rsid w:val="002E4373"/>
    <w:rsid w:val="002E444E"/>
    <w:rsid w:val="002E46B1"/>
    <w:rsid w:val="002E481B"/>
    <w:rsid w:val="002E496C"/>
    <w:rsid w:val="002E49F9"/>
    <w:rsid w:val="002E4D31"/>
    <w:rsid w:val="002E51F9"/>
    <w:rsid w:val="002E529F"/>
    <w:rsid w:val="002E57C9"/>
    <w:rsid w:val="002E5934"/>
    <w:rsid w:val="002E5E5A"/>
    <w:rsid w:val="002E64DF"/>
    <w:rsid w:val="002E6768"/>
    <w:rsid w:val="002E76A9"/>
    <w:rsid w:val="002E7C93"/>
    <w:rsid w:val="002E7CC2"/>
    <w:rsid w:val="002F06D2"/>
    <w:rsid w:val="002F0C52"/>
    <w:rsid w:val="002F0E7B"/>
    <w:rsid w:val="002F0F6B"/>
    <w:rsid w:val="002F0F7E"/>
    <w:rsid w:val="002F1422"/>
    <w:rsid w:val="002F1549"/>
    <w:rsid w:val="002F1894"/>
    <w:rsid w:val="002F1906"/>
    <w:rsid w:val="002F1A3F"/>
    <w:rsid w:val="002F2683"/>
    <w:rsid w:val="002F2786"/>
    <w:rsid w:val="002F28E8"/>
    <w:rsid w:val="002F2F13"/>
    <w:rsid w:val="002F347D"/>
    <w:rsid w:val="002F3CA0"/>
    <w:rsid w:val="002F3D7F"/>
    <w:rsid w:val="002F3FCE"/>
    <w:rsid w:val="002F404C"/>
    <w:rsid w:val="002F4A43"/>
    <w:rsid w:val="002F5375"/>
    <w:rsid w:val="002F56B8"/>
    <w:rsid w:val="002F5F0A"/>
    <w:rsid w:val="002F621C"/>
    <w:rsid w:val="002F6233"/>
    <w:rsid w:val="002F6505"/>
    <w:rsid w:val="002F6BEB"/>
    <w:rsid w:val="002F6BED"/>
    <w:rsid w:val="002F6CAC"/>
    <w:rsid w:val="002F6FE6"/>
    <w:rsid w:val="002F7033"/>
    <w:rsid w:val="002F7141"/>
    <w:rsid w:val="002F7479"/>
    <w:rsid w:val="002F7734"/>
    <w:rsid w:val="002F780E"/>
    <w:rsid w:val="002F7A97"/>
    <w:rsid w:val="002F7B13"/>
    <w:rsid w:val="002F7C91"/>
    <w:rsid w:val="003005C5"/>
    <w:rsid w:val="00300632"/>
    <w:rsid w:val="00300830"/>
    <w:rsid w:val="00300B1E"/>
    <w:rsid w:val="003012AC"/>
    <w:rsid w:val="00301350"/>
    <w:rsid w:val="003019B0"/>
    <w:rsid w:val="00301D52"/>
    <w:rsid w:val="00301E0D"/>
    <w:rsid w:val="0030239C"/>
    <w:rsid w:val="00302502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07D24"/>
    <w:rsid w:val="003100CC"/>
    <w:rsid w:val="003101C8"/>
    <w:rsid w:val="00310B9A"/>
    <w:rsid w:val="00310BEA"/>
    <w:rsid w:val="00311396"/>
    <w:rsid w:val="003113DD"/>
    <w:rsid w:val="00311CCF"/>
    <w:rsid w:val="00311FB2"/>
    <w:rsid w:val="00312175"/>
    <w:rsid w:val="00312AAC"/>
    <w:rsid w:val="00312E6B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2F4"/>
    <w:rsid w:val="0031460A"/>
    <w:rsid w:val="0031489F"/>
    <w:rsid w:val="0031496C"/>
    <w:rsid w:val="00314FA0"/>
    <w:rsid w:val="003154F6"/>
    <w:rsid w:val="00315639"/>
    <w:rsid w:val="00315713"/>
    <w:rsid w:val="00315B37"/>
    <w:rsid w:val="00315DAF"/>
    <w:rsid w:val="003161DB"/>
    <w:rsid w:val="00316239"/>
    <w:rsid w:val="003164A4"/>
    <w:rsid w:val="00316549"/>
    <w:rsid w:val="003166CC"/>
    <w:rsid w:val="003168F4"/>
    <w:rsid w:val="00316B35"/>
    <w:rsid w:val="00316D4F"/>
    <w:rsid w:val="00316EE8"/>
    <w:rsid w:val="00316EEE"/>
    <w:rsid w:val="00317161"/>
    <w:rsid w:val="00317296"/>
    <w:rsid w:val="003173CA"/>
    <w:rsid w:val="00317850"/>
    <w:rsid w:val="003178CC"/>
    <w:rsid w:val="00317923"/>
    <w:rsid w:val="00317AEE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980"/>
    <w:rsid w:val="00320AD5"/>
    <w:rsid w:val="00320CC9"/>
    <w:rsid w:val="00320E9C"/>
    <w:rsid w:val="003212B7"/>
    <w:rsid w:val="00321865"/>
    <w:rsid w:val="00322BB4"/>
    <w:rsid w:val="003231C1"/>
    <w:rsid w:val="0032394D"/>
    <w:rsid w:val="00323B1F"/>
    <w:rsid w:val="00323BF1"/>
    <w:rsid w:val="00324C83"/>
    <w:rsid w:val="00324D79"/>
    <w:rsid w:val="00324E63"/>
    <w:rsid w:val="00324F96"/>
    <w:rsid w:val="00324FAC"/>
    <w:rsid w:val="003250F9"/>
    <w:rsid w:val="00325827"/>
    <w:rsid w:val="0032596F"/>
    <w:rsid w:val="00325986"/>
    <w:rsid w:val="00326342"/>
    <w:rsid w:val="00326479"/>
    <w:rsid w:val="00326592"/>
    <w:rsid w:val="00326849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0E07"/>
    <w:rsid w:val="0033122A"/>
    <w:rsid w:val="0033136C"/>
    <w:rsid w:val="00331457"/>
    <w:rsid w:val="003317B1"/>
    <w:rsid w:val="0033186E"/>
    <w:rsid w:val="00331BDF"/>
    <w:rsid w:val="0033230A"/>
    <w:rsid w:val="00332621"/>
    <w:rsid w:val="00332753"/>
    <w:rsid w:val="00332CC3"/>
    <w:rsid w:val="00332D9C"/>
    <w:rsid w:val="003331D9"/>
    <w:rsid w:val="00333203"/>
    <w:rsid w:val="0033326F"/>
    <w:rsid w:val="00333302"/>
    <w:rsid w:val="0033349D"/>
    <w:rsid w:val="0033425F"/>
    <w:rsid w:val="003343E8"/>
    <w:rsid w:val="00334A71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7B2"/>
    <w:rsid w:val="00340D13"/>
    <w:rsid w:val="0034105D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976"/>
    <w:rsid w:val="00342D3D"/>
    <w:rsid w:val="00342F5B"/>
    <w:rsid w:val="003433ED"/>
    <w:rsid w:val="0034352A"/>
    <w:rsid w:val="003437EC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14D"/>
    <w:rsid w:val="003501EF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5E9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9AC"/>
    <w:rsid w:val="00354CAC"/>
    <w:rsid w:val="003551EB"/>
    <w:rsid w:val="00355425"/>
    <w:rsid w:val="003557E6"/>
    <w:rsid w:val="00355B5A"/>
    <w:rsid w:val="00355DE5"/>
    <w:rsid w:val="003564E2"/>
    <w:rsid w:val="00356F50"/>
    <w:rsid w:val="003573F2"/>
    <w:rsid w:val="003573F6"/>
    <w:rsid w:val="0035766B"/>
    <w:rsid w:val="003601BE"/>
    <w:rsid w:val="00360349"/>
    <w:rsid w:val="00360558"/>
    <w:rsid w:val="00360871"/>
    <w:rsid w:val="00360999"/>
    <w:rsid w:val="00360A91"/>
    <w:rsid w:val="00360F5E"/>
    <w:rsid w:val="003617EA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B0C"/>
    <w:rsid w:val="00366C94"/>
    <w:rsid w:val="00366E72"/>
    <w:rsid w:val="0036730F"/>
    <w:rsid w:val="003673CB"/>
    <w:rsid w:val="00367452"/>
    <w:rsid w:val="00367733"/>
    <w:rsid w:val="00367796"/>
    <w:rsid w:val="00367A5F"/>
    <w:rsid w:val="00367E44"/>
    <w:rsid w:val="00367ECB"/>
    <w:rsid w:val="00367F30"/>
    <w:rsid w:val="0037044E"/>
    <w:rsid w:val="003706BE"/>
    <w:rsid w:val="00370B66"/>
    <w:rsid w:val="00370ED2"/>
    <w:rsid w:val="003714F3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5E2"/>
    <w:rsid w:val="0037482A"/>
    <w:rsid w:val="0037513F"/>
    <w:rsid w:val="003751D8"/>
    <w:rsid w:val="003752FB"/>
    <w:rsid w:val="0037557D"/>
    <w:rsid w:val="00375AA9"/>
    <w:rsid w:val="00375C03"/>
    <w:rsid w:val="0037676D"/>
    <w:rsid w:val="00376B48"/>
    <w:rsid w:val="003771E3"/>
    <w:rsid w:val="00377591"/>
    <w:rsid w:val="003776AE"/>
    <w:rsid w:val="00377F91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7AE"/>
    <w:rsid w:val="00382B4F"/>
    <w:rsid w:val="00382FBA"/>
    <w:rsid w:val="00383086"/>
    <w:rsid w:val="00383455"/>
    <w:rsid w:val="003834B6"/>
    <w:rsid w:val="0038368E"/>
    <w:rsid w:val="003838BE"/>
    <w:rsid w:val="003840BC"/>
    <w:rsid w:val="0038420A"/>
    <w:rsid w:val="0038443A"/>
    <w:rsid w:val="00384512"/>
    <w:rsid w:val="00384CB1"/>
    <w:rsid w:val="003858D3"/>
    <w:rsid w:val="00385F87"/>
    <w:rsid w:val="00386112"/>
    <w:rsid w:val="003862BE"/>
    <w:rsid w:val="00386561"/>
    <w:rsid w:val="003865DF"/>
    <w:rsid w:val="003867CC"/>
    <w:rsid w:val="003872C1"/>
    <w:rsid w:val="00387876"/>
    <w:rsid w:val="00387986"/>
    <w:rsid w:val="00387C98"/>
    <w:rsid w:val="003906D3"/>
    <w:rsid w:val="003913A0"/>
    <w:rsid w:val="00391563"/>
    <w:rsid w:val="00391600"/>
    <w:rsid w:val="00391945"/>
    <w:rsid w:val="00391CF7"/>
    <w:rsid w:val="00391DD1"/>
    <w:rsid w:val="003921AE"/>
    <w:rsid w:val="0039244A"/>
    <w:rsid w:val="00392BE4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4F2"/>
    <w:rsid w:val="00396BFE"/>
    <w:rsid w:val="00396C91"/>
    <w:rsid w:val="003970AE"/>
    <w:rsid w:val="003971D9"/>
    <w:rsid w:val="00397275"/>
    <w:rsid w:val="003972F4"/>
    <w:rsid w:val="003973A0"/>
    <w:rsid w:val="003979B1"/>
    <w:rsid w:val="00397AC7"/>
    <w:rsid w:val="00397F20"/>
    <w:rsid w:val="00397FEF"/>
    <w:rsid w:val="003A0C39"/>
    <w:rsid w:val="003A0CB8"/>
    <w:rsid w:val="003A0ECB"/>
    <w:rsid w:val="003A0F72"/>
    <w:rsid w:val="003A106F"/>
    <w:rsid w:val="003A107B"/>
    <w:rsid w:val="003A1160"/>
    <w:rsid w:val="003A121C"/>
    <w:rsid w:val="003A1C9D"/>
    <w:rsid w:val="003A25FC"/>
    <w:rsid w:val="003A2848"/>
    <w:rsid w:val="003A306A"/>
    <w:rsid w:val="003A334C"/>
    <w:rsid w:val="003A33DC"/>
    <w:rsid w:val="003A33EA"/>
    <w:rsid w:val="003A3794"/>
    <w:rsid w:val="003A383B"/>
    <w:rsid w:val="003A3B72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B6A"/>
    <w:rsid w:val="003A7C03"/>
    <w:rsid w:val="003A7EC6"/>
    <w:rsid w:val="003B0C79"/>
    <w:rsid w:val="003B0D85"/>
    <w:rsid w:val="003B0EAB"/>
    <w:rsid w:val="003B0F23"/>
    <w:rsid w:val="003B0F28"/>
    <w:rsid w:val="003B0FFC"/>
    <w:rsid w:val="003B12B2"/>
    <w:rsid w:val="003B15D4"/>
    <w:rsid w:val="003B1AC0"/>
    <w:rsid w:val="003B1ED2"/>
    <w:rsid w:val="003B1FEB"/>
    <w:rsid w:val="003B26FE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B1C"/>
    <w:rsid w:val="003B4CB8"/>
    <w:rsid w:val="003B4F8B"/>
    <w:rsid w:val="003B537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B7A90"/>
    <w:rsid w:val="003B7DFD"/>
    <w:rsid w:val="003C0CD5"/>
    <w:rsid w:val="003C18E1"/>
    <w:rsid w:val="003C198A"/>
    <w:rsid w:val="003C1E98"/>
    <w:rsid w:val="003C2955"/>
    <w:rsid w:val="003C2A56"/>
    <w:rsid w:val="003C2A81"/>
    <w:rsid w:val="003C2C86"/>
    <w:rsid w:val="003C308B"/>
    <w:rsid w:val="003C329E"/>
    <w:rsid w:val="003C3504"/>
    <w:rsid w:val="003C3874"/>
    <w:rsid w:val="003C3BF3"/>
    <w:rsid w:val="003C4186"/>
    <w:rsid w:val="003C41B9"/>
    <w:rsid w:val="003C41CB"/>
    <w:rsid w:val="003C425D"/>
    <w:rsid w:val="003C432D"/>
    <w:rsid w:val="003C4A70"/>
    <w:rsid w:val="003C4C4E"/>
    <w:rsid w:val="003C5357"/>
    <w:rsid w:val="003C550B"/>
    <w:rsid w:val="003C5511"/>
    <w:rsid w:val="003C5AA3"/>
    <w:rsid w:val="003C5F24"/>
    <w:rsid w:val="003C62C3"/>
    <w:rsid w:val="003C661A"/>
    <w:rsid w:val="003C675E"/>
    <w:rsid w:val="003C6C39"/>
    <w:rsid w:val="003C707D"/>
    <w:rsid w:val="003C70A7"/>
    <w:rsid w:val="003C77E7"/>
    <w:rsid w:val="003C77F8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CBB"/>
    <w:rsid w:val="003D3FA4"/>
    <w:rsid w:val="003D3FB9"/>
    <w:rsid w:val="003D42AB"/>
    <w:rsid w:val="003D43E9"/>
    <w:rsid w:val="003D4BC9"/>
    <w:rsid w:val="003D4D50"/>
    <w:rsid w:val="003D511D"/>
    <w:rsid w:val="003D5A7C"/>
    <w:rsid w:val="003D5BAA"/>
    <w:rsid w:val="003D5D41"/>
    <w:rsid w:val="003D5EEE"/>
    <w:rsid w:val="003D665D"/>
    <w:rsid w:val="003D67B0"/>
    <w:rsid w:val="003D6807"/>
    <w:rsid w:val="003D6F9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2C61"/>
    <w:rsid w:val="003E30FD"/>
    <w:rsid w:val="003E340E"/>
    <w:rsid w:val="003E3448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173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195"/>
    <w:rsid w:val="003F451A"/>
    <w:rsid w:val="003F46BD"/>
    <w:rsid w:val="003F4925"/>
    <w:rsid w:val="003F4930"/>
    <w:rsid w:val="003F4BBE"/>
    <w:rsid w:val="003F4FFB"/>
    <w:rsid w:val="003F58F7"/>
    <w:rsid w:val="003F5960"/>
    <w:rsid w:val="003F600C"/>
    <w:rsid w:val="003F61B5"/>
    <w:rsid w:val="003F6464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3F7F63"/>
    <w:rsid w:val="00400381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59F"/>
    <w:rsid w:val="00403B9C"/>
    <w:rsid w:val="00404336"/>
    <w:rsid w:val="004045CF"/>
    <w:rsid w:val="00404C95"/>
    <w:rsid w:val="00404DBE"/>
    <w:rsid w:val="004050F7"/>
    <w:rsid w:val="00405166"/>
    <w:rsid w:val="00405648"/>
    <w:rsid w:val="0040564B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4D8"/>
    <w:rsid w:val="00411F1F"/>
    <w:rsid w:val="00412293"/>
    <w:rsid w:val="0041235A"/>
    <w:rsid w:val="004124D1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60B"/>
    <w:rsid w:val="00417743"/>
    <w:rsid w:val="00417ACC"/>
    <w:rsid w:val="00417D60"/>
    <w:rsid w:val="00417DFF"/>
    <w:rsid w:val="004207A2"/>
    <w:rsid w:val="00420B4E"/>
    <w:rsid w:val="00421118"/>
    <w:rsid w:val="004217C5"/>
    <w:rsid w:val="00421874"/>
    <w:rsid w:val="00421C88"/>
    <w:rsid w:val="0042208C"/>
    <w:rsid w:val="00422239"/>
    <w:rsid w:val="00422FBD"/>
    <w:rsid w:val="0042327D"/>
    <w:rsid w:val="004236BD"/>
    <w:rsid w:val="0042440E"/>
    <w:rsid w:val="00424508"/>
    <w:rsid w:val="0042469F"/>
    <w:rsid w:val="00424ABA"/>
    <w:rsid w:val="00424AC0"/>
    <w:rsid w:val="00424CEE"/>
    <w:rsid w:val="00424FB5"/>
    <w:rsid w:val="0042523B"/>
    <w:rsid w:val="0042563E"/>
    <w:rsid w:val="004259D6"/>
    <w:rsid w:val="00425A2E"/>
    <w:rsid w:val="00425AC3"/>
    <w:rsid w:val="0042635D"/>
    <w:rsid w:val="00426499"/>
    <w:rsid w:val="00426503"/>
    <w:rsid w:val="00426676"/>
    <w:rsid w:val="00426AA8"/>
    <w:rsid w:val="00426C90"/>
    <w:rsid w:val="004274D8"/>
    <w:rsid w:val="00427926"/>
    <w:rsid w:val="00427A2E"/>
    <w:rsid w:val="00427C5E"/>
    <w:rsid w:val="00427F99"/>
    <w:rsid w:val="00430081"/>
    <w:rsid w:val="00430151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436"/>
    <w:rsid w:val="0043269B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3EEB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EC3"/>
    <w:rsid w:val="00437FE0"/>
    <w:rsid w:val="00440391"/>
    <w:rsid w:val="0044043F"/>
    <w:rsid w:val="0044080F"/>
    <w:rsid w:val="00440CD7"/>
    <w:rsid w:val="00440E3D"/>
    <w:rsid w:val="0044115C"/>
    <w:rsid w:val="0044153C"/>
    <w:rsid w:val="004416EC"/>
    <w:rsid w:val="00441A7D"/>
    <w:rsid w:val="004426DE"/>
    <w:rsid w:val="00443329"/>
    <w:rsid w:val="0044341B"/>
    <w:rsid w:val="00443B52"/>
    <w:rsid w:val="00443B82"/>
    <w:rsid w:val="00443D68"/>
    <w:rsid w:val="00443EDD"/>
    <w:rsid w:val="00443F21"/>
    <w:rsid w:val="00444384"/>
    <w:rsid w:val="00444393"/>
    <w:rsid w:val="0044464D"/>
    <w:rsid w:val="00444897"/>
    <w:rsid w:val="00444C8A"/>
    <w:rsid w:val="00445142"/>
    <w:rsid w:val="004456C4"/>
    <w:rsid w:val="004456E5"/>
    <w:rsid w:val="00445FCD"/>
    <w:rsid w:val="004461B8"/>
    <w:rsid w:val="00447357"/>
    <w:rsid w:val="00447419"/>
    <w:rsid w:val="00447494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B6B"/>
    <w:rsid w:val="00451D48"/>
    <w:rsid w:val="004520D7"/>
    <w:rsid w:val="004534EE"/>
    <w:rsid w:val="00453664"/>
    <w:rsid w:val="004537EC"/>
    <w:rsid w:val="0045396C"/>
    <w:rsid w:val="00453B84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3A4"/>
    <w:rsid w:val="0045748A"/>
    <w:rsid w:val="00457538"/>
    <w:rsid w:val="004577CD"/>
    <w:rsid w:val="0045786E"/>
    <w:rsid w:val="00457946"/>
    <w:rsid w:val="00457A3F"/>
    <w:rsid w:val="00457D66"/>
    <w:rsid w:val="00457EB3"/>
    <w:rsid w:val="00457F03"/>
    <w:rsid w:val="0046002E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2BDF"/>
    <w:rsid w:val="0046308D"/>
    <w:rsid w:val="00463852"/>
    <w:rsid w:val="00463EAA"/>
    <w:rsid w:val="004641B7"/>
    <w:rsid w:val="004646AB"/>
    <w:rsid w:val="004648BC"/>
    <w:rsid w:val="0046510B"/>
    <w:rsid w:val="004651A4"/>
    <w:rsid w:val="00465469"/>
    <w:rsid w:val="00465660"/>
    <w:rsid w:val="00465D4B"/>
    <w:rsid w:val="00465E25"/>
    <w:rsid w:val="004662A4"/>
    <w:rsid w:val="004665EE"/>
    <w:rsid w:val="00466A5A"/>
    <w:rsid w:val="00466E61"/>
    <w:rsid w:val="00466F72"/>
    <w:rsid w:val="00467037"/>
    <w:rsid w:val="00467194"/>
    <w:rsid w:val="00467E6D"/>
    <w:rsid w:val="00467F1D"/>
    <w:rsid w:val="00467F9F"/>
    <w:rsid w:val="00467FEA"/>
    <w:rsid w:val="00470D6E"/>
    <w:rsid w:val="004714CF"/>
    <w:rsid w:val="004715FE"/>
    <w:rsid w:val="004718F6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D6C"/>
    <w:rsid w:val="00474E45"/>
    <w:rsid w:val="004757F8"/>
    <w:rsid w:val="00475EAF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65F"/>
    <w:rsid w:val="00483866"/>
    <w:rsid w:val="004839DB"/>
    <w:rsid w:val="00483ABE"/>
    <w:rsid w:val="00483BCC"/>
    <w:rsid w:val="00483E55"/>
    <w:rsid w:val="00483E8F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696"/>
    <w:rsid w:val="00487948"/>
    <w:rsid w:val="00487A9B"/>
    <w:rsid w:val="00487BA4"/>
    <w:rsid w:val="00487F0F"/>
    <w:rsid w:val="004904D5"/>
    <w:rsid w:val="00490558"/>
    <w:rsid w:val="004906F8"/>
    <w:rsid w:val="00490C51"/>
    <w:rsid w:val="00491C54"/>
    <w:rsid w:val="00491D74"/>
    <w:rsid w:val="00491EBB"/>
    <w:rsid w:val="00492432"/>
    <w:rsid w:val="0049270D"/>
    <w:rsid w:val="004927AC"/>
    <w:rsid w:val="0049288F"/>
    <w:rsid w:val="00492AB0"/>
    <w:rsid w:val="00492BDD"/>
    <w:rsid w:val="0049336E"/>
    <w:rsid w:val="004938DB"/>
    <w:rsid w:val="00493CEF"/>
    <w:rsid w:val="004943F5"/>
    <w:rsid w:val="004948CD"/>
    <w:rsid w:val="004949B0"/>
    <w:rsid w:val="00494BD0"/>
    <w:rsid w:val="00494DAB"/>
    <w:rsid w:val="00495227"/>
    <w:rsid w:val="004955FC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25CD"/>
    <w:rsid w:val="004A274B"/>
    <w:rsid w:val="004A2C87"/>
    <w:rsid w:val="004A2F2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A94"/>
    <w:rsid w:val="004B2FDC"/>
    <w:rsid w:val="004B30E6"/>
    <w:rsid w:val="004B3556"/>
    <w:rsid w:val="004B3750"/>
    <w:rsid w:val="004B493C"/>
    <w:rsid w:val="004B4C54"/>
    <w:rsid w:val="004B4D47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6E38"/>
    <w:rsid w:val="004B7440"/>
    <w:rsid w:val="004B797D"/>
    <w:rsid w:val="004B7C77"/>
    <w:rsid w:val="004C04C6"/>
    <w:rsid w:val="004C04D5"/>
    <w:rsid w:val="004C09B3"/>
    <w:rsid w:val="004C09E0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4FD8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354"/>
    <w:rsid w:val="004D4A67"/>
    <w:rsid w:val="004D4D93"/>
    <w:rsid w:val="004D5699"/>
    <w:rsid w:val="004D5977"/>
    <w:rsid w:val="004D5A35"/>
    <w:rsid w:val="004D5F1B"/>
    <w:rsid w:val="004D5FF2"/>
    <w:rsid w:val="004D6237"/>
    <w:rsid w:val="004D63A9"/>
    <w:rsid w:val="004D6517"/>
    <w:rsid w:val="004D674E"/>
    <w:rsid w:val="004D67C8"/>
    <w:rsid w:val="004D69AA"/>
    <w:rsid w:val="004D6BFB"/>
    <w:rsid w:val="004D74B6"/>
    <w:rsid w:val="004D761B"/>
    <w:rsid w:val="004D7B47"/>
    <w:rsid w:val="004D7E16"/>
    <w:rsid w:val="004E0551"/>
    <w:rsid w:val="004E071B"/>
    <w:rsid w:val="004E0825"/>
    <w:rsid w:val="004E08EB"/>
    <w:rsid w:val="004E0936"/>
    <w:rsid w:val="004E162C"/>
    <w:rsid w:val="004E16F4"/>
    <w:rsid w:val="004E1B69"/>
    <w:rsid w:val="004E1F1E"/>
    <w:rsid w:val="004E26B6"/>
    <w:rsid w:val="004E270D"/>
    <w:rsid w:val="004E2777"/>
    <w:rsid w:val="004E288E"/>
    <w:rsid w:val="004E335B"/>
    <w:rsid w:val="004E3516"/>
    <w:rsid w:val="004E361C"/>
    <w:rsid w:val="004E3B49"/>
    <w:rsid w:val="004E4214"/>
    <w:rsid w:val="004E424B"/>
    <w:rsid w:val="004E44C3"/>
    <w:rsid w:val="004E4944"/>
    <w:rsid w:val="004E499E"/>
    <w:rsid w:val="004E4A8F"/>
    <w:rsid w:val="004E4D24"/>
    <w:rsid w:val="004E4E73"/>
    <w:rsid w:val="004E4F15"/>
    <w:rsid w:val="004E5058"/>
    <w:rsid w:val="004E5160"/>
    <w:rsid w:val="004E5369"/>
    <w:rsid w:val="004E53C4"/>
    <w:rsid w:val="004E53F5"/>
    <w:rsid w:val="004E540F"/>
    <w:rsid w:val="004E563B"/>
    <w:rsid w:val="004E5820"/>
    <w:rsid w:val="004E5C1B"/>
    <w:rsid w:val="004E5C22"/>
    <w:rsid w:val="004E5D36"/>
    <w:rsid w:val="004E5DAA"/>
    <w:rsid w:val="004E5E25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5DDB"/>
    <w:rsid w:val="004F6124"/>
    <w:rsid w:val="004F6429"/>
    <w:rsid w:val="004F6A33"/>
    <w:rsid w:val="004F6DFD"/>
    <w:rsid w:val="004F6E5A"/>
    <w:rsid w:val="004F7B62"/>
    <w:rsid w:val="004F7C1C"/>
    <w:rsid w:val="004F7C4D"/>
    <w:rsid w:val="005001A9"/>
    <w:rsid w:val="0050037D"/>
    <w:rsid w:val="005005D3"/>
    <w:rsid w:val="00501A3D"/>
    <w:rsid w:val="00501B96"/>
    <w:rsid w:val="00501CAF"/>
    <w:rsid w:val="005022C5"/>
    <w:rsid w:val="0050295C"/>
    <w:rsid w:val="00502A2B"/>
    <w:rsid w:val="00502B5D"/>
    <w:rsid w:val="00502E19"/>
    <w:rsid w:val="0050403B"/>
    <w:rsid w:val="00504255"/>
    <w:rsid w:val="0050493B"/>
    <w:rsid w:val="00504C46"/>
    <w:rsid w:val="00504CAE"/>
    <w:rsid w:val="005051B1"/>
    <w:rsid w:val="0050567C"/>
    <w:rsid w:val="00505F61"/>
    <w:rsid w:val="0050618B"/>
    <w:rsid w:val="00506618"/>
    <w:rsid w:val="00506693"/>
    <w:rsid w:val="005069C2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8C3"/>
    <w:rsid w:val="00510C01"/>
    <w:rsid w:val="00510D9D"/>
    <w:rsid w:val="00510E8D"/>
    <w:rsid w:val="00510F0A"/>
    <w:rsid w:val="0051110C"/>
    <w:rsid w:val="00511711"/>
    <w:rsid w:val="005119A3"/>
    <w:rsid w:val="005120F9"/>
    <w:rsid w:val="0051228A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210"/>
    <w:rsid w:val="00516322"/>
    <w:rsid w:val="005165A3"/>
    <w:rsid w:val="00516692"/>
    <w:rsid w:val="00516934"/>
    <w:rsid w:val="00516ABE"/>
    <w:rsid w:val="005174F0"/>
    <w:rsid w:val="005176D5"/>
    <w:rsid w:val="00517EFF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60D"/>
    <w:rsid w:val="0052275C"/>
    <w:rsid w:val="00522AAB"/>
    <w:rsid w:val="0052356A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5C46"/>
    <w:rsid w:val="00526059"/>
    <w:rsid w:val="005260ED"/>
    <w:rsid w:val="00526440"/>
    <w:rsid w:val="00526736"/>
    <w:rsid w:val="005268F4"/>
    <w:rsid w:val="00526AAD"/>
    <w:rsid w:val="0052725F"/>
    <w:rsid w:val="00527927"/>
    <w:rsid w:val="00527D0C"/>
    <w:rsid w:val="00527E7A"/>
    <w:rsid w:val="00527EFF"/>
    <w:rsid w:val="0053001E"/>
    <w:rsid w:val="00530A8C"/>
    <w:rsid w:val="00530C62"/>
    <w:rsid w:val="00530E31"/>
    <w:rsid w:val="00531351"/>
    <w:rsid w:val="00531839"/>
    <w:rsid w:val="00531C10"/>
    <w:rsid w:val="00531DDA"/>
    <w:rsid w:val="00532403"/>
    <w:rsid w:val="005333B4"/>
    <w:rsid w:val="0053382C"/>
    <w:rsid w:val="005338C5"/>
    <w:rsid w:val="005338D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79C"/>
    <w:rsid w:val="00541BDB"/>
    <w:rsid w:val="00541D7D"/>
    <w:rsid w:val="005420FA"/>
    <w:rsid w:val="00542597"/>
    <w:rsid w:val="00542638"/>
    <w:rsid w:val="00542CB1"/>
    <w:rsid w:val="00542F0F"/>
    <w:rsid w:val="00542F45"/>
    <w:rsid w:val="0054335A"/>
    <w:rsid w:val="0054367C"/>
    <w:rsid w:val="0054370B"/>
    <w:rsid w:val="005442F0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962"/>
    <w:rsid w:val="00547B91"/>
    <w:rsid w:val="00547DE6"/>
    <w:rsid w:val="00547EF7"/>
    <w:rsid w:val="00550502"/>
    <w:rsid w:val="005505C0"/>
    <w:rsid w:val="005510B7"/>
    <w:rsid w:val="0055118F"/>
    <w:rsid w:val="0055126A"/>
    <w:rsid w:val="00551F93"/>
    <w:rsid w:val="00552D1E"/>
    <w:rsid w:val="00552EF8"/>
    <w:rsid w:val="0055320C"/>
    <w:rsid w:val="00553326"/>
    <w:rsid w:val="00553781"/>
    <w:rsid w:val="00554583"/>
    <w:rsid w:val="00554996"/>
    <w:rsid w:val="00554E6E"/>
    <w:rsid w:val="0055546C"/>
    <w:rsid w:val="00555C29"/>
    <w:rsid w:val="00555CD1"/>
    <w:rsid w:val="00556391"/>
    <w:rsid w:val="00556392"/>
    <w:rsid w:val="00556945"/>
    <w:rsid w:val="00557715"/>
    <w:rsid w:val="005578DC"/>
    <w:rsid w:val="00557939"/>
    <w:rsid w:val="00557B18"/>
    <w:rsid w:val="005604C3"/>
    <w:rsid w:val="00560531"/>
    <w:rsid w:val="005609CC"/>
    <w:rsid w:val="00560B19"/>
    <w:rsid w:val="00560C34"/>
    <w:rsid w:val="00560C96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64B1"/>
    <w:rsid w:val="0056652E"/>
    <w:rsid w:val="00566FFA"/>
    <w:rsid w:val="005670AF"/>
    <w:rsid w:val="005671BA"/>
    <w:rsid w:val="00567B19"/>
    <w:rsid w:val="00567B98"/>
    <w:rsid w:val="0057078D"/>
    <w:rsid w:val="00570E6C"/>
    <w:rsid w:val="005710FC"/>
    <w:rsid w:val="005715E0"/>
    <w:rsid w:val="005717B4"/>
    <w:rsid w:val="00571927"/>
    <w:rsid w:val="00571B99"/>
    <w:rsid w:val="005726A2"/>
    <w:rsid w:val="00572C79"/>
    <w:rsid w:val="005732A4"/>
    <w:rsid w:val="0057338A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267"/>
    <w:rsid w:val="0057741D"/>
    <w:rsid w:val="00577706"/>
    <w:rsid w:val="005778C8"/>
    <w:rsid w:val="00577E2F"/>
    <w:rsid w:val="00577F28"/>
    <w:rsid w:val="00580112"/>
    <w:rsid w:val="005801C7"/>
    <w:rsid w:val="005803CD"/>
    <w:rsid w:val="005804BF"/>
    <w:rsid w:val="0058053C"/>
    <w:rsid w:val="005806BB"/>
    <w:rsid w:val="00580B8F"/>
    <w:rsid w:val="00580CC5"/>
    <w:rsid w:val="00580E93"/>
    <w:rsid w:val="005810DE"/>
    <w:rsid w:val="0058120B"/>
    <w:rsid w:val="00581385"/>
    <w:rsid w:val="005817B8"/>
    <w:rsid w:val="0058223F"/>
    <w:rsid w:val="00582445"/>
    <w:rsid w:val="00582BB7"/>
    <w:rsid w:val="00582E45"/>
    <w:rsid w:val="00583027"/>
    <w:rsid w:val="005837AD"/>
    <w:rsid w:val="00583CAF"/>
    <w:rsid w:val="0058404A"/>
    <w:rsid w:val="00584531"/>
    <w:rsid w:val="00584770"/>
    <w:rsid w:val="00584CA7"/>
    <w:rsid w:val="00584CBD"/>
    <w:rsid w:val="005855D9"/>
    <w:rsid w:val="00585F66"/>
    <w:rsid w:val="00586054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4F6"/>
    <w:rsid w:val="00590692"/>
    <w:rsid w:val="00590C75"/>
    <w:rsid w:val="00590E40"/>
    <w:rsid w:val="005911AE"/>
    <w:rsid w:val="005912BF"/>
    <w:rsid w:val="00591395"/>
    <w:rsid w:val="00591BCE"/>
    <w:rsid w:val="00591FCC"/>
    <w:rsid w:val="005923A0"/>
    <w:rsid w:val="00592503"/>
    <w:rsid w:val="0059250E"/>
    <w:rsid w:val="005933D0"/>
    <w:rsid w:val="00593558"/>
    <w:rsid w:val="00593564"/>
    <w:rsid w:val="005937E0"/>
    <w:rsid w:val="005939B1"/>
    <w:rsid w:val="005945FE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CBE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B74"/>
    <w:rsid w:val="005A2D65"/>
    <w:rsid w:val="005A3227"/>
    <w:rsid w:val="005A34D5"/>
    <w:rsid w:val="005A3846"/>
    <w:rsid w:val="005A389C"/>
    <w:rsid w:val="005A47BC"/>
    <w:rsid w:val="005A4E48"/>
    <w:rsid w:val="005A4EDE"/>
    <w:rsid w:val="005A4EFA"/>
    <w:rsid w:val="005A53F5"/>
    <w:rsid w:val="005A5481"/>
    <w:rsid w:val="005A5669"/>
    <w:rsid w:val="005A5C07"/>
    <w:rsid w:val="005A5E05"/>
    <w:rsid w:val="005A5E56"/>
    <w:rsid w:val="005A5EE0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92"/>
    <w:rsid w:val="005B3BA4"/>
    <w:rsid w:val="005B3F51"/>
    <w:rsid w:val="005B42D3"/>
    <w:rsid w:val="005B47C6"/>
    <w:rsid w:val="005B4D19"/>
    <w:rsid w:val="005B5481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3EC"/>
    <w:rsid w:val="005C265B"/>
    <w:rsid w:val="005C2896"/>
    <w:rsid w:val="005C2967"/>
    <w:rsid w:val="005C2C6E"/>
    <w:rsid w:val="005C3524"/>
    <w:rsid w:val="005C39D5"/>
    <w:rsid w:val="005C3AB3"/>
    <w:rsid w:val="005C3E2D"/>
    <w:rsid w:val="005C4495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6E7B"/>
    <w:rsid w:val="005C6F89"/>
    <w:rsid w:val="005C7174"/>
    <w:rsid w:val="005C71DD"/>
    <w:rsid w:val="005C75F5"/>
    <w:rsid w:val="005C7676"/>
    <w:rsid w:val="005C796C"/>
    <w:rsid w:val="005C7C7A"/>
    <w:rsid w:val="005C7DE5"/>
    <w:rsid w:val="005C7F7A"/>
    <w:rsid w:val="005D015E"/>
    <w:rsid w:val="005D06B6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2BE"/>
    <w:rsid w:val="005D2625"/>
    <w:rsid w:val="005D2817"/>
    <w:rsid w:val="005D2992"/>
    <w:rsid w:val="005D2B54"/>
    <w:rsid w:val="005D3333"/>
    <w:rsid w:val="005D33AE"/>
    <w:rsid w:val="005D340A"/>
    <w:rsid w:val="005D3B38"/>
    <w:rsid w:val="005D3DCE"/>
    <w:rsid w:val="005D3EAB"/>
    <w:rsid w:val="005D3F2D"/>
    <w:rsid w:val="005D46F9"/>
    <w:rsid w:val="005D4F76"/>
    <w:rsid w:val="005D513B"/>
    <w:rsid w:val="005D5B6A"/>
    <w:rsid w:val="005D6345"/>
    <w:rsid w:val="005D63AB"/>
    <w:rsid w:val="005D64FB"/>
    <w:rsid w:val="005D6518"/>
    <w:rsid w:val="005D6C76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4A"/>
    <w:rsid w:val="005E1D5C"/>
    <w:rsid w:val="005E1E7D"/>
    <w:rsid w:val="005E20AA"/>
    <w:rsid w:val="005E2231"/>
    <w:rsid w:val="005E27E8"/>
    <w:rsid w:val="005E28F4"/>
    <w:rsid w:val="005E2C44"/>
    <w:rsid w:val="005E2DCA"/>
    <w:rsid w:val="005E327B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E7CEF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2E9A"/>
    <w:rsid w:val="005F32A5"/>
    <w:rsid w:val="005F33A9"/>
    <w:rsid w:val="005F36DA"/>
    <w:rsid w:val="005F3C0F"/>
    <w:rsid w:val="005F41AC"/>
    <w:rsid w:val="005F41D7"/>
    <w:rsid w:val="005F4206"/>
    <w:rsid w:val="005F446E"/>
    <w:rsid w:val="005F4581"/>
    <w:rsid w:val="005F460B"/>
    <w:rsid w:val="005F4719"/>
    <w:rsid w:val="005F5408"/>
    <w:rsid w:val="005F57BC"/>
    <w:rsid w:val="005F58B2"/>
    <w:rsid w:val="005F5942"/>
    <w:rsid w:val="005F5AAB"/>
    <w:rsid w:val="005F5DF7"/>
    <w:rsid w:val="005F5E73"/>
    <w:rsid w:val="005F5E95"/>
    <w:rsid w:val="005F606B"/>
    <w:rsid w:val="005F64D8"/>
    <w:rsid w:val="005F6D90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026"/>
    <w:rsid w:val="0060042A"/>
    <w:rsid w:val="006004FC"/>
    <w:rsid w:val="006007A1"/>
    <w:rsid w:val="00600A71"/>
    <w:rsid w:val="0060204D"/>
    <w:rsid w:val="006022B7"/>
    <w:rsid w:val="006024F8"/>
    <w:rsid w:val="00602524"/>
    <w:rsid w:val="0060267D"/>
    <w:rsid w:val="006028B5"/>
    <w:rsid w:val="00602ED4"/>
    <w:rsid w:val="00602EE3"/>
    <w:rsid w:val="0060321E"/>
    <w:rsid w:val="00603226"/>
    <w:rsid w:val="006032E1"/>
    <w:rsid w:val="00603506"/>
    <w:rsid w:val="006037DC"/>
    <w:rsid w:val="0060388C"/>
    <w:rsid w:val="0060413B"/>
    <w:rsid w:val="0060426E"/>
    <w:rsid w:val="006048E0"/>
    <w:rsid w:val="00604928"/>
    <w:rsid w:val="00605017"/>
    <w:rsid w:val="0060504B"/>
    <w:rsid w:val="006052FF"/>
    <w:rsid w:val="006053A6"/>
    <w:rsid w:val="00605E70"/>
    <w:rsid w:val="00606063"/>
    <w:rsid w:val="0060615D"/>
    <w:rsid w:val="00606265"/>
    <w:rsid w:val="006064BC"/>
    <w:rsid w:val="006066A0"/>
    <w:rsid w:val="00606985"/>
    <w:rsid w:val="00606E59"/>
    <w:rsid w:val="00607005"/>
    <w:rsid w:val="006075EC"/>
    <w:rsid w:val="00607AF7"/>
    <w:rsid w:val="00610214"/>
    <w:rsid w:val="00610302"/>
    <w:rsid w:val="0061040B"/>
    <w:rsid w:val="00610807"/>
    <w:rsid w:val="0061098F"/>
    <w:rsid w:val="00610E0C"/>
    <w:rsid w:val="00610E46"/>
    <w:rsid w:val="00611477"/>
    <w:rsid w:val="00611529"/>
    <w:rsid w:val="00611839"/>
    <w:rsid w:val="00611B3F"/>
    <w:rsid w:val="00611D1D"/>
    <w:rsid w:val="00611EA5"/>
    <w:rsid w:val="00612042"/>
    <w:rsid w:val="006121F1"/>
    <w:rsid w:val="00612345"/>
    <w:rsid w:val="0061246E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4EE"/>
    <w:rsid w:val="00615625"/>
    <w:rsid w:val="0061580E"/>
    <w:rsid w:val="00615888"/>
    <w:rsid w:val="00615939"/>
    <w:rsid w:val="00615B82"/>
    <w:rsid w:val="006169A0"/>
    <w:rsid w:val="006169AF"/>
    <w:rsid w:val="006169D3"/>
    <w:rsid w:val="00616E98"/>
    <w:rsid w:val="006171B8"/>
    <w:rsid w:val="0061735F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120"/>
    <w:rsid w:val="00625371"/>
    <w:rsid w:val="0062548C"/>
    <w:rsid w:val="006255BE"/>
    <w:rsid w:val="00625619"/>
    <w:rsid w:val="00625B70"/>
    <w:rsid w:val="00625B9F"/>
    <w:rsid w:val="00625C0B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7B8"/>
    <w:rsid w:val="00633A18"/>
    <w:rsid w:val="00633A72"/>
    <w:rsid w:val="00633CAB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92E"/>
    <w:rsid w:val="00636BFD"/>
    <w:rsid w:val="00636C11"/>
    <w:rsid w:val="00636C6F"/>
    <w:rsid w:val="00636D1E"/>
    <w:rsid w:val="006373D5"/>
    <w:rsid w:val="00637971"/>
    <w:rsid w:val="00637A09"/>
    <w:rsid w:val="00641937"/>
    <w:rsid w:val="00641C98"/>
    <w:rsid w:val="00641CD3"/>
    <w:rsid w:val="00642543"/>
    <w:rsid w:val="00642728"/>
    <w:rsid w:val="00642D4A"/>
    <w:rsid w:val="006430C7"/>
    <w:rsid w:val="0064317E"/>
    <w:rsid w:val="0064351A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4C40"/>
    <w:rsid w:val="00645545"/>
    <w:rsid w:val="00645751"/>
    <w:rsid w:val="00645773"/>
    <w:rsid w:val="00645C98"/>
    <w:rsid w:val="00645E83"/>
    <w:rsid w:val="00646207"/>
    <w:rsid w:val="006463ED"/>
    <w:rsid w:val="0064650E"/>
    <w:rsid w:val="006469A6"/>
    <w:rsid w:val="00647100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6F7"/>
    <w:rsid w:val="00656828"/>
    <w:rsid w:val="006569E5"/>
    <w:rsid w:val="00656BC4"/>
    <w:rsid w:val="00656BE1"/>
    <w:rsid w:val="00656FB0"/>
    <w:rsid w:val="006573B3"/>
    <w:rsid w:val="006578F3"/>
    <w:rsid w:val="0065797D"/>
    <w:rsid w:val="00657EE3"/>
    <w:rsid w:val="006600BC"/>
    <w:rsid w:val="006602AA"/>
    <w:rsid w:val="00660450"/>
    <w:rsid w:val="006604EC"/>
    <w:rsid w:val="0066078D"/>
    <w:rsid w:val="00660DBC"/>
    <w:rsid w:val="00660F4A"/>
    <w:rsid w:val="006610B6"/>
    <w:rsid w:val="0066110F"/>
    <w:rsid w:val="00661285"/>
    <w:rsid w:val="0066187C"/>
    <w:rsid w:val="00661C1F"/>
    <w:rsid w:val="00662B32"/>
    <w:rsid w:val="00663060"/>
    <w:rsid w:val="00663535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46E"/>
    <w:rsid w:val="0066553B"/>
    <w:rsid w:val="0066564E"/>
    <w:rsid w:val="0066573E"/>
    <w:rsid w:val="00665A89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0B7F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5C4"/>
    <w:rsid w:val="00673A12"/>
    <w:rsid w:val="00673CEA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3A"/>
    <w:rsid w:val="006818BD"/>
    <w:rsid w:val="00681A11"/>
    <w:rsid w:val="0068248D"/>
    <w:rsid w:val="006825E3"/>
    <w:rsid w:val="006838CC"/>
    <w:rsid w:val="00683BF1"/>
    <w:rsid w:val="00684088"/>
    <w:rsid w:val="006844B3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A8"/>
    <w:rsid w:val="006927D6"/>
    <w:rsid w:val="00692A9C"/>
    <w:rsid w:val="00692AF3"/>
    <w:rsid w:val="00692BA7"/>
    <w:rsid w:val="00692DC9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7F3"/>
    <w:rsid w:val="0069690A"/>
    <w:rsid w:val="00696CC2"/>
    <w:rsid w:val="00696D04"/>
    <w:rsid w:val="006970C6"/>
    <w:rsid w:val="0069740A"/>
    <w:rsid w:val="00697444"/>
    <w:rsid w:val="00697F18"/>
    <w:rsid w:val="006A03F3"/>
    <w:rsid w:val="006A0534"/>
    <w:rsid w:val="006A06C2"/>
    <w:rsid w:val="006A0A5A"/>
    <w:rsid w:val="006A0CF2"/>
    <w:rsid w:val="006A10B4"/>
    <w:rsid w:val="006A140C"/>
    <w:rsid w:val="006A1488"/>
    <w:rsid w:val="006A155A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4F7"/>
    <w:rsid w:val="006A48B1"/>
    <w:rsid w:val="006A491B"/>
    <w:rsid w:val="006A4F90"/>
    <w:rsid w:val="006A5046"/>
    <w:rsid w:val="006A5B26"/>
    <w:rsid w:val="006A5B55"/>
    <w:rsid w:val="006A5D7B"/>
    <w:rsid w:val="006A64C9"/>
    <w:rsid w:val="006A66CB"/>
    <w:rsid w:val="006A6C89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5B7"/>
    <w:rsid w:val="006B167D"/>
    <w:rsid w:val="006B1D1A"/>
    <w:rsid w:val="006B2404"/>
    <w:rsid w:val="006B24BD"/>
    <w:rsid w:val="006B2B79"/>
    <w:rsid w:val="006B3457"/>
    <w:rsid w:val="006B355D"/>
    <w:rsid w:val="006B3C03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6E9"/>
    <w:rsid w:val="006B692A"/>
    <w:rsid w:val="006B6BC6"/>
    <w:rsid w:val="006B6D97"/>
    <w:rsid w:val="006B707E"/>
    <w:rsid w:val="006B72FC"/>
    <w:rsid w:val="006B7A13"/>
    <w:rsid w:val="006B7A5C"/>
    <w:rsid w:val="006B7A80"/>
    <w:rsid w:val="006C0727"/>
    <w:rsid w:val="006C083F"/>
    <w:rsid w:val="006C0EBC"/>
    <w:rsid w:val="006C1373"/>
    <w:rsid w:val="006C184D"/>
    <w:rsid w:val="006C1A4B"/>
    <w:rsid w:val="006C1E98"/>
    <w:rsid w:val="006C2010"/>
    <w:rsid w:val="006C2196"/>
    <w:rsid w:val="006C26FC"/>
    <w:rsid w:val="006C2E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4CC4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4E3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0B9"/>
    <w:rsid w:val="006F31DD"/>
    <w:rsid w:val="006F405B"/>
    <w:rsid w:val="006F44DB"/>
    <w:rsid w:val="006F44E2"/>
    <w:rsid w:val="006F466A"/>
    <w:rsid w:val="006F46F9"/>
    <w:rsid w:val="006F4AB9"/>
    <w:rsid w:val="006F5E24"/>
    <w:rsid w:val="006F5F19"/>
    <w:rsid w:val="006F5F87"/>
    <w:rsid w:val="006F616C"/>
    <w:rsid w:val="006F6826"/>
    <w:rsid w:val="006F6BAA"/>
    <w:rsid w:val="006F7480"/>
    <w:rsid w:val="006F78F4"/>
    <w:rsid w:val="006F7968"/>
    <w:rsid w:val="006F7E28"/>
    <w:rsid w:val="006F7E7C"/>
    <w:rsid w:val="00700162"/>
    <w:rsid w:val="00700210"/>
    <w:rsid w:val="00700348"/>
    <w:rsid w:val="0070091A"/>
    <w:rsid w:val="00700B19"/>
    <w:rsid w:val="00700C2E"/>
    <w:rsid w:val="0070135C"/>
    <w:rsid w:val="0070164B"/>
    <w:rsid w:val="00701A33"/>
    <w:rsid w:val="00701AC6"/>
    <w:rsid w:val="00701D34"/>
    <w:rsid w:val="00701E92"/>
    <w:rsid w:val="007023B8"/>
    <w:rsid w:val="007027FF"/>
    <w:rsid w:val="00702807"/>
    <w:rsid w:val="00702C80"/>
    <w:rsid w:val="00703336"/>
    <w:rsid w:val="0070346C"/>
    <w:rsid w:val="00703C6B"/>
    <w:rsid w:val="00703DB9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9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DF7"/>
    <w:rsid w:val="00714FE2"/>
    <w:rsid w:val="007158C0"/>
    <w:rsid w:val="007159F5"/>
    <w:rsid w:val="00715B99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1BDB"/>
    <w:rsid w:val="00721F0F"/>
    <w:rsid w:val="0072202D"/>
    <w:rsid w:val="00722264"/>
    <w:rsid w:val="00722431"/>
    <w:rsid w:val="00722713"/>
    <w:rsid w:val="0072298F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5C3"/>
    <w:rsid w:val="00725812"/>
    <w:rsid w:val="00725897"/>
    <w:rsid w:val="0072591E"/>
    <w:rsid w:val="00725AA7"/>
    <w:rsid w:val="00725CB2"/>
    <w:rsid w:val="00725D78"/>
    <w:rsid w:val="00726052"/>
    <w:rsid w:val="007261DA"/>
    <w:rsid w:val="007276E5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15"/>
    <w:rsid w:val="00734694"/>
    <w:rsid w:val="0073474E"/>
    <w:rsid w:val="007349B3"/>
    <w:rsid w:val="007350D1"/>
    <w:rsid w:val="0073523D"/>
    <w:rsid w:val="007355AC"/>
    <w:rsid w:val="00736140"/>
    <w:rsid w:val="00736357"/>
    <w:rsid w:val="007364E7"/>
    <w:rsid w:val="007365E4"/>
    <w:rsid w:val="00736673"/>
    <w:rsid w:val="00736DDE"/>
    <w:rsid w:val="00736E80"/>
    <w:rsid w:val="007374DE"/>
    <w:rsid w:val="00737CB5"/>
    <w:rsid w:val="00740377"/>
    <w:rsid w:val="0074099B"/>
    <w:rsid w:val="00740AC8"/>
    <w:rsid w:val="00740CE4"/>
    <w:rsid w:val="007413A2"/>
    <w:rsid w:val="00742030"/>
    <w:rsid w:val="007425F2"/>
    <w:rsid w:val="00742A0D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4CC"/>
    <w:rsid w:val="007507DB"/>
    <w:rsid w:val="00750F39"/>
    <w:rsid w:val="0075107E"/>
    <w:rsid w:val="007513CD"/>
    <w:rsid w:val="007515EA"/>
    <w:rsid w:val="007518C8"/>
    <w:rsid w:val="007518DF"/>
    <w:rsid w:val="00752187"/>
    <w:rsid w:val="00752251"/>
    <w:rsid w:val="00752398"/>
    <w:rsid w:val="00752574"/>
    <w:rsid w:val="007528D0"/>
    <w:rsid w:val="00752E7E"/>
    <w:rsid w:val="00753068"/>
    <w:rsid w:val="0075312D"/>
    <w:rsid w:val="007534BA"/>
    <w:rsid w:val="0075360A"/>
    <w:rsid w:val="00753680"/>
    <w:rsid w:val="00753878"/>
    <w:rsid w:val="00753E2B"/>
    <w:rsid w:val="00753F20"/>
    <w:rsid w:val="0075416A"/>
    <w:rsid w:val="0075449A"/>
    <w:rsid w:val="00754F61"/>
    <w:rsid w:val="0075524D"/>
    <w:rsid w:val="00755879"/>
    <w:rsid w:val="00756713"/>
    <w:rsid w:val="00756AFC"/>
    <w:rsid w:val="00756FF8"/>
    <w:rsid w:val="00757435"/>
    <w:rsid w:val="007575A9"/>
    <w:rsid w:val="0075767F"/>
    <w:rsid w:val="00757946"/>
    <w:rsid w:val="007579D1"/>
    <w:rsid w:val="007601CA"/>
    <w:rsid w:val="00760343"/>
    <w:rsid w:val="0076087C"/>
    <w:rsid w:val="00760CF7"/>
    <w:rsid w:val="007616F9"/>
    <w:rsid w:val="00761864"/>
    <w:rsid w:val="0076187C"/>
    <w:rsid w:val="00761978"/>
    <w:rsid w:val="00761BBE"/>
    <w:rsid w:val="0076201F"/>
    <w:rsid w:val="00762108"/>
    <w:rsid w:val="007623B6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59"/>
    <w:rsid w:val="00766297"/>
    <w:rsid w:val="00766649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0C1"/>
    <w:rsid w:val="00771535"/>
    <w:rsid w:val="00771722"/>
    <w:rsid w:val="00771C93"/>
    <w:rsid w:val="00771E8E"/>
    <w:rsid w:val="00772525"/>
    <w:rsid w:val="007727F9"/>
    <w:rsid w:val="007734A4"/>
    <w:rsid w:val="00774363"/>
    <w:rsid w:val="00774B7C"/>
    <w:rsid w:val="00774C8B"/>
    <w:rsid w:val="00774D2E"/>
    <w:rsid w:val="00775447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666"/>
    <w:rsid w:val="00782A97"/>
    <w:rsid w:val="0078308D"/>
    <w:rsid w:val="007839A1"/>
    <w:rsid w:val="00783E53"/>
    <w:rsid w:val="0078420C"/>
    <w:rsid w:val="00784D3B"/>
    <w:rsid w:val="00784E80"/>
    <w:rsid w:val="00785330"/>
    <w:rsid w:val="00785647"/>
    <w:rsid w:val="0078566C"/>
    <w:rsid w:val="0078567D"/>
    <w:rsid w:val="007856B7"/>
    <w:rsid w:val="00785866"/>
    <w:rsid w:val="00785C45"/>
    <w:rsid w:val="0078642C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149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3B6"/>
    <w:rsid w:val="0079666C"/>
    <w:rsid w:val="007966B0"/>
    <w:rsid w:val="0079673E"/>
    <w:rsid w:val="00796BBB"/>
    <w:rsid w:val="00796DBF"/>
    <w:rsid w:val="00797031"/>
    <w:rsid w:val="007977A3"/>
    <w:rsid w:val="0079785F"/>
    <w:rsid w:val="00797B23"/>
    <w:rsid w:val="00797C71"/>
    <w:rsid w:val="00797CDF"/>
    <w:rsid w:val="007A066D"/>
    <w:rsid w:val="007A068F"/>
    <w:rsid w:val="007A06F1"/>
    <w:rsid w:val="007A07A8"/>
    <w:rsid w:val="007A095A"/>
    <w:rsid w:val="007A0BF8"/>
    <w:rsid w:val="007A0DFD"/>
    <w:rsid w:val="007A1ADE"/>
    <w:rsid w:val="007A1D39"/>
    <w:rsid w:val="007A200E"/>
    <w:rsid w:val="007A224C"/>
    <w:rsid w:val="007A25FC"/>
    <w:rsid w:val="007A2626"/>
    <w:rsid w:val="007A2649"/>
    <w:rsid w:val="007A2978"/>
    <w:rsid w:val="007A2B8D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3FAD"/>
    <w:rsid w:val="007A42E7"/>
    <w:rsid w:val="007A43B4"/>
    <w:rsid w:val="007A47CB"/>
    <w:rsid w:val="007A4A53"/>
    <w:rsid w:val="007A50FE"/>
    <w:rsid w:val="007A571C"/>
    <w:rsid w:val="007A663C"/>
    <w:rsid w:val="007A6908"/>
    <w:rsid w:val="007A6925"/>
    <w:rsid w:val="007A6935"/>
    <w:rsid w:val="007A69A5"/>
    <w:rsid w:val="007A7133"/>
    <w:rsid w:val="007A75BC"/>
    <w:rsid w:val="007A7B61"/>
    <w:rsid w:val="007A7DC9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4F48"/>
    <w:rsid w:val="007B512A"/>
    <w:rsid w:val="007B55D3"/>
    <w:rsid w:val="007B5CB8"/>
    <w:rsid w:val="007B5ED4"/>
    <w:rsid w:val="007B607E"/>
    <w:rsid w:val="007B6426"/>
    <w:rsid w:val="007B662A"/>
    <w:rsid w:val="007B671C"/>
    <w:rsid w:val="007B6910"/>
    <w:rsid w:val="007B6F0D"/>
    <w:rsid w:val="007B6F8F"/>
    <w:rsid w:val="007B75EF"/>
    <w:rsid w:val="007B7899"/>
    <w:rsid w:val="007B7924"/>
    <w:rsid w:val="007B7DA0"/>
    <w:rsid w:val="007B7E92"/>
    <w:rsid w:val="007C0610"/>
    <w:rsid w:val="007C077B"/>
    <w:rsid w:val="007C0927"/>
    <w:rsid w:val="007C0FF9"/>
    <w:rsid w:val="007C15E7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885"/>
    <w:rsid w:val="007C5BC0"/>
    <w:rsid w:val="007C5FDF"/>
    <w:rsid w:val="007C67AE"/>
    <w:rsid w:val="007C68F5"/>
    <w:rsid w:val="007C6F69"/>
    <w:rsid w:val="007C734D"/>
    <w:rsid w:val="007C7664"/>
    <w:rsid w:val="007C771A"/>
    <w:rsid w:val="007C7AD2"/>
    <w:rsid w:val="007C7F6B"/>
    <w:rsid w:val="007D073D"/>
    <w:rsid w:val="007D08FC"/>
    <w:rsid w:val="007D0CD5"/>
    <w:rsid w:val="007D0DB1"/>
    <w:rsid w:val="007D1711"/>
    <w:rsid w:val="007D1968"/>
    <w:rsid w:val="007D1C00"/>
    <w:rsid w:val="007D1E9A"/>
    <w:rsid w:val="007D1F33"/>
    <w:rsid w:val="007D204E"/>
    <w:rsid w:val="007D2169"/>
    <w:rsid w:val="007D224B"/>
    <w:rsid w:val="007D2426"/>
    <w:rsid w:val="007D264E"/>
    <w:rsid w:val="007D29B0"/>
    <w:rsid w:val="007D2B40"/>
    <w:rsid w:val="007D2C7D"/>
    <w:rsid w:val="007D2FF7"/>
    <w:rsid w:val="007D31FC"/>
    <w:rsid w:val="007D3CB3"/>
    <w:rsid w:val="007D3D08"/>
    <w:rsid w:val="007D3D7B"/>
    <w:rsid w:val="007D3D84"/>
    <w:rsid w:val="007D3F87"/>
    <w:rsid w:val="007D4B8E"/>
    <w:rsid w:val="007D4CF0"/>
    <w:rsid w:val="007D542C"/>
    <w:rsid w:val="007D54C7"/>
    <w:rsid w:val="007D54CF"/>
    <w:rsid w:val="007D5515"/>
    <w:rsid w:val="007D56D4"/>
    <w:rsid w:val="007D587B"/>
    <w:rsid w:val="007D594D"/>
    <w:rsid w:val="007D5CCE"/>
    <w:rsid w:val="007D5E1E"/>
    <w:rsid w:val="007D5F5E"/>
    <w:rsid w:val="007D6131"/>
    <w:rsid w:val="007D6504"/>
    <w:rsid w:val="007D66D9"/>
    <w:rsid w:val="007D679C"/>
    <w:rsid w:val="007D6C1C"/>
    <w:rsid w:val="007D7103"/>
    <w:rsid w:val="007D7352"/>
    <w:rsid w:val="007D73CC"/>
    <w:rsid w:val="007D77E1"/>
    <w:rsid w:val="007D7A8A"/>
    <w:rsid w:val="007E0503"/>
    <w:rsid w:val="007E07F1"/>
    <w:rsid w:val="007E09EE"/>
    <w:rsid w:val="007E0AB9"/>
    <w:rsid w:val="007E1007"/>
    <w:rsid w:val="007E12C0"/>
    <w:rsid w:val="007E14D1"/>
    <w:rsid w:val="007E14E7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885"/>
    <w:rsid w:val="007E7C75"/>
    <w:rsid w:val="007E7D78"/>
    <w:rsid w:val="007E7F6B"/>
    <w:rsid w:val="007F068D"/>
    <w:rsid w:val="007F078C"/>
    <w:rsid w:val="007F135B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2FA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1332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96D"/>
    <w:rsid w:val="00804B34"/>
    <w:rsid w:val="00804D9C"/>
    <w:rsid w:val="0080566C"/>
    <w:rsid w:val="0080575D"/>
    <w:rsid w:val="008057CA"/>
    <w:rsid w:val="00805B51"/>
    <w:rsid w:val="00805C69"/>
    <w:rsid w:val="008064C0"/>
    <w:rsid w:val="00806C9F"/>
    <w:rsid w:val="00806E06"/>
    <w:rsid w:val="00807186"/>
    <w:rsid w:val="00807229"/>
    <w:rsid w:val="008072B5"/>
    <w:rsid w:val="00807531"/>
    <w:rsid w:val="008078E3"/>
    <w:rsid w:val="00807B3A"/>
    <w:rsid w:val="008100B9"/>
    <w:rsid w:val="00810269"/>
    <w:rsid w:val="0081070E"/>
    <w:rsid w:val="0081097F"/>
    <w:rsid w:val="0081099F"/>
    <w:rsid w:val="00810EC9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C78"/>
    <w:rsid w:val="00815F0F"/>
    <w:rsid w:val="008165F4"/>
    <w:rsid w:val="008168FE"/>
    <w:rsid w:val="00816BC0"/>
    <w:rsid w:val="00817003"/>
    <w:rsid w:val="008173AE"/>
    <w:rsid w:val="00817427"/>
    <w:rsid w:val="008177EC"/>
    <w:rsid w:val="00817A7B"/>
    <w:rsid w:val="00817B5F"/>
    <w:rsid w:val="00817ED0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D4B"/>
    <w:rsid w:val="00830EA7"/>
    <w:rsid w:val="00830FB5"/>
    <w:rsid w:val="008311BE"/>
    <w:rsid w:val="00831591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D29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2191"/>
    <w:rsid w:val="00842834"/>
    <w:rsid w:val="008430C3"/>
    <w:rsid w:val="00843212"/>
    <w:rsid w:val="008433C3"/>
    <w:rsid w:val="0084355E"/>
    <w:rsid w:val="00843562"/>
    <w:rsid w:val="008437AD"/>
    <w:rsid w:val="00843906"/>
    <w:rsid w:val="00844230"/>
    <w:rsid w:val="008442B3"/>
    <w:rsid w:val="00844378"/>
    <w:rsid w:val="00844529"/>
    <w:rsid w:val="008452F0"/>
    <w:rsid w:val="00845780"/>
    <w:rsid w:val="00845B27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07F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B8B"/>
    <w:rsid w:val="00852E99"/>
    <w:rsid w:val="00852F76"/>
    <w:rsid w:val="008531E1"/>
    <w:rsid w:val="008537FF"/>
    <w:rsid w:val="00854151"/>
    <w:rsid w:val="00854456"/>
    <w:rsid w:val="008547B5"/>
    <w:rsid w:val="00854A5F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8F4"/>
    <w:rsid w:val="00861950"/>
    <w:rsid w:val="00861C30"/>
    <w:rsid w:val="00861E2F"/>
    <w:rsid w:val="00862BEA"/>
    <w:rsid w:val="00863114"/>
    <w:rsid w:val="00863204"/>
    <w:rsid w:val="00863398"/>
    <w:rsid w:val="008633FD"/>
    <w:rsid w:val="008634FF"/>
    <w:rsid w:val="0086354E"/>
    <w:rsid w:val="0086371A"/>
    <w:rsid w:val="00863847"/>
    <w:rsid w:val="00863DC2"/>
    <w:rsid w:val="00864037"/>
    <w:rsid w:val="00864693"/>
    <w:rsid w:val="008646CB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128"/>
    <w:rsid w:val="008712A2"/>
    <w:rsid w:val="0087142F"/>
    <w:rsid w:val="008717A3"/>
    <w:rsid w:val="00871D47"/>
    <w:rsid w:val="00871EB6"/>
    <w:rsid w:val="0087337B"/>
    <w:rsid w:val="0087360D"/>
    <w:rsid w:val="0087376E"/>
    <w:rsid w:val="00873ACE"/>
    <w:rsid w:val="00873BC0"/>
    <w:rsid w:val="00873C69"/>
    <w:rsid w:val="00874042"/>
    <w:rsid w:val="008742DD"/>
    <w:rsid w:val="008744FD"/>
    <w:rsid w:val="00874C00"/>
    <w:rsid w:val="00875016"/>
    <w:rsid w:val="008752AE"/>
    <w:rsid w:val="00875501"/>
    <w:rsid w:val="00875A07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77D34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2D72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8B3"/>
    <w:rsid w:val="00885F24"/>
    <w:rsid w:val="00886396"/>
    <w:rsid w:val="00886473"/>
    <w:rsid w:val="008869EC"/>
    <w:rsid w:val="00886BB4"/>
    <w:rsid w:val="008870AB"/>
    <w:rsid w:val="00887413"/>
    <w:rsid w:val="00887640"/>
    <w:rsid w:val="00887668"/>
    <w:rsid w:val="00887DA7"/>
    <w:rsid w:val="00890307"/>
    <w:rsid w:val="008906BE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228"/>
    <w:rsid w:val="0089580B"/>
    <w:rsid w:val="00895A43"/>
    <w:rsid w:val="00895C3E"/>
    <w:rsid w:val="00895D64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983"/>
    <w:rsid w:val="008A1B8D"/>
    <w:rsid w:val="008A241E"/>
    <w:rsid w:val="008A244B"/>
    <w:rsid w:val="008A2636"/>
    <w:rsid w:val="008A297C"/>
    <w:rsid w:val="008A2AD9"/>
    <w:rsid w:val="008A2FC9"/>
    <w:rsid w:val="008A31B4"/>
    <w:rsid w:val="008A334C"/>
    <w:rsid w:val="008A371E"/>
    <w:rsid w:val="008A3CF9"/>
    <w:rsid w:val="008A3D3D"/>
    <w:rsid w:val="008A42F1"/>
    <w:rsid w:val="008A4C70"/>
    <w:rsid w:val="008A4D0C"/>
    <w:rsid w:val="008A4F6B"/>
    <w:rsid w:val="008A503D"/>
    <w:rsid w:val="008A554A"/>
    <w:rsid w:val="008A56BB"/>
    <w:rsid w:val="008A5A5E"/>
    <w:rsid w:val="008A5E0E"/>
    <w:rsid w:val="008A6DB6"/>
    <w:rsid w:val="008A7101"/>
    <w:rsid w:val="008A71FE"/>
    <w:rsid w:val="008A7680"/>
    <w:rsid w:val="008A77A0"/>
    <w:rsid w:val="008A783F"/>
    <w:rsid w:val="008A7F3A"/>
    <w:rsid w:val="008B103E"/>
    <w:rsid w:val="008B157B"/>
    <w:rsid w:val="008B191B"/>
    <w:rsid w:val="008B1939"/>
    <w:rsid w:val="008B206A"/>
    <w:rsid w:val="008B2251"/>
    <w:rsid w:val="008B2C8A"/>
    <w:rsid w:val="008B2D21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1AA"/>
    <w:rsid w:val="008B7295"/>
    <w:rsid w:val="008B75CA"/>
    <w:rsid w:val="008B7A50"/>
    <w:rsid w:val="008B7A69"/>
    <w:rsid w:val="008B7BE6"/>
    <w:rsid w:val="008C016C"/>
    <w:rsid w:val="008C055A"/>
    <w:rsid w:val="008C06F5"/>
    <w:rsid w:val="008C0AB4"/>
    <w:rsid w:val="008C1337"/>
    <w:rsid w:val="008C1458"/>
    <w:rsid w:val="008C14B5"/>
    <w:rsid w:val="008C151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3F"/>
    <w:rsid w:val="008C3664"/>
    <w:rsid w:val="008C36C7"/>
    <w:rsid w:val="008C3875"/>
    <w:rsid w:val="008C3B70"/>
    <w:rsid w:val="008C3E3A"/>
    <w:rsid w:val="008C401A"/>
    <w:rsid w:val="008C4062"/>
    <w:rsid w:val="008C45E7"/>
    <w:rsid w:val="008C491C"/>
    <w:rsid w:val="008C4BA7"/>
    <w:rsid w:val="008C4E65"/>
    <w:rsid w:val="008C5446"/>
    <w:rsid w:val="008C5544"/>
    <w:rsid w:val="008C5DD5"/>
    <w:rsid w:val="008C620F"/>
    <w:rsid w:val="008C636F"/>
    <w:rsid w:val="008C6453"/>
    <w:rsid w:val="008C664F"/>
    <w:rsid w:val="008C66E2"/>
    <w:rsid w:val="008C6795"/>
    <w:rsid w:val="008C691D"/>
    <w:rsid w:val="008C6D5F"/>
    <w:rsid w:val="008C703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BB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576F"/>
    <w:rsid w:val="008D5CEF"/>
    <w:rsid w:val="008D6787"/>
    <w:rsid w:val="008D71AA"/>
    <w:rsid w:val="008D7DDE"/>
    <w:rsid w:val="008D7F68"/>
    <w:rsid w:val="008D7FFB"/>
    <w:rsid w:val="008E0052"/>
    <w:rsid w:val="008E02D8"/>
    <w:rsid w:val="008E0384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C2B"/>
    <w:rsid w:val="008E5015"/>
    <w:rsid w:val="008E5675"/>
    <w:rsid w:val="008E5DFE"/>
    <w:rsid w:val="008E6633"/>
    <w:rsid w:val="008E69D6"/>
    <w:rsid w:val="008E6B0E"/>
    <w:rsid w:val="008E6D2D"/>
    <w:rsid w:val="008E7165"/>
    <w:rsid w:val="008E7286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05"/>
    <w:rsid w:val="008F2D3A"/>
    <w:rsid w:val="008F2F2D"/>
    <w:rsid w:val="008F30DE"/>
    <w:rsid w:val="008F3912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084"/>
    <w:rsid w:val="008F752F"/>
    <w:rsid w:val="008F76FD"/>
    <w:rsid w:val="008F7749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45F"/>
    <w:rsid w:val="00906753"/>
    <w:rsid w:val="00906DAF"/>
    <w:rsid w:val="00907087"/>
    <w:rsid w:val="009072AC"/>
    <w:rsid w:val="009076C4"/>
    <w:rsid w:val="00907E1C"/>
    <w:rsid w:val="00910797"/>
    <w:rsid w:val="00910A71"/>
    <w:rsid w:val="00911396"/>
    <w:rsid w:val="009113FB"/>
    <w:rsid w:val="0091155C"/>
    <w:rsid w:val="009118BC"/>
    <w:rsid w:val="00912511"/>
    <w:rsid w:val="00912A25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5ACE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18D"/>
    <w:rsid w:val="00921459"/>
    <w:rsid w:val="0092151C"/>
    <w:rsid w:val="0092166E"/>
    <w:rsid w:val="00921E73"/>
    <w:rsid w:val="00922508"/>
    <w:rsid w:val="00922591"/>
    <w:rsid w:val="00922AA0"/>
    <w:rsid w:val="00922C22"/>
    <w:rsid w:val="00922C3E"/>
    <w:rsid w:val="00923AEA"/>
    <w:rsid w:val="00923CC0"/>
    <w:rsid w:val="00923EF9"/>
    <w:rsid w:val="00924024"/>
    <w:rsid w:val="009251D1"/>
    <w:rsid w:val="00925309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B58"/>
    <w:rsid w:val="00932FB0"/>
    <w:rsid w:val="009331E5"/>
    <w:rsid w:val="0093357A"/>
    <w:rsid w:val="009336E6"/>
    <w:rsid w:val="00934594"/>
    <w:rsid w:val="00934C66"/>
    <w:rsid w:val="00934C86"/>
    <w:rsid w:val="00934E2E"/>
    <w:rsid w:val="00934FB2"/>
    <w:rsid w:val="009350A7"/>
    <w:rsid w:val="009350B9"/>
    <w:rsid w:val="009351C9"/>
    <w:rsid w:val="00935A9A"/>
    <w:rsid w:val="009363AE"/>
    <w:rsid w:val="00936ACB"/>
    <w:rsid w:val="00936C66"/>
    <w:rsid w:val="0093785B"/>
    <w:rsid w:val="00940514"/>
    <w:rsid w:val="00940654"/>
    <w:rsid w:val="00940BA1"/>
    <w:rsid w:val="00940EC5"/>
    <w:rsid w:val="009410D8"/>
    <w:rsid w:val="009410DB"/>
    <w:rsid w:val="00941F36"/>
    <w:rsid w:val="0094237E"/>
    <w:rsid w:val="0094248D"/>
    <w:rsid w:val="009426DB"/>
    <w:rsid w:val="009429DA"/>
    <w:rsid w:val="00942ADB"/>
    <w:rsid w:val="00942EA9"/>
    <w:rsid w:val="0094378D"/>
    <w:rsid w:val="00943C87"/>
    <w:rsid w:val="00943D84"/>
    <w:rsid w:val="00943DD6"/>
    <w:rsid w:val="00943E53"/>
    <w:rsid w:val="00944319"/>
    <w:rsid w:val="00944541"/>
    <w:rsid w:val="009445FF"/>
    <w:rsid w:val="0094474E"/>
    <w:rsid w:val="00944D3C"/>
    <w:rsid w:val="00944D75"/>
    <w:rsid w:val="009450DA"/>
    <w:rsid w:val="0094528F"/>
    <w:rsid w:val="00945351"/>
    <w:rsid w:val="00945F7C"/>
    <w:rsid w:val="00945F7D"/>
    <w:rsid w:val="009463F5"/>
    <w:rsid w:val="009463F8"/>
    <w:rsid w:val="0094642C"/>
    <w:rsid w:val="00946677"/>
    <w:rsid w:val="00946A28"/>
    <w:rsid w:val="00946C84"/>
    <w:rsid w:val="00946CE4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6C2"/>
    <w:rsid w:val="00950891"/>
    <w:rsid w:val="00950B0E"/>
    <w:rsid w:val="00950DDB"/>
    <w:rsid w:val="00950F15"/>
    <w:rsid w:val="00950F7B"/>
    <w:rsid w:val="009511B2"/>
    <w:rsid w:val="0095120D"/>
    <w:rsid w:val="0095142E"/>
    <w:rsid w:val="0095148F"/>
    <w:rsid w:val="00951872"/>
    <w:rsid w:val="00951AD9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3FC4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29E"/>
    <w:rsid w:val="009605BC"/>
    <w:rsid w:val="00960941"/>
    <w:rsid w:val="00960947"/>
    <w:rsid w:val="00961011"/>
    <w:rsid w:val="0096126E"/>
    <w:rsid w:val="00961566"/>
    <w:rsid w:val="0096172F"/>
    <w:rsid w:val="00961A18"/>
    <w:rsid w:val="00961D31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7D4"/>
    <w:rsid w:val="009669E3"/>
    <w:rsid w:val="009669FA"/>
    <w:rsid w:val="00966F71"/>
    <w:rsid w:val="009671A1"/>
    <w:rsid w:val="009672C8"/>
    <w:rsid w:val="0096762E"/>
    <w:rsid w:val="0096787A"/>
    <w:rsid w:val="00967B65"/>
    <w:rsid w:val="00967BA4"/>
    <w:rsid w:val="0097017B"/>
    <w:rsid w:val="00970492"/>
    <w:rsid w:val="0097075A"/>
    <w:rsid w:val="009708CA"/>
    <w:rsid w:val="00970A7F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029"/>
    <w:rsid w:val="00976966"/>
    <w:rsid w:val="00976BB1"/>
    <w:rsid w:val="00976E6D"/>
    <w:rsid w:val="00976EF2"/>
    <w:rsid w:val="0097732C"/>
    <w:rsid w:val="00977432"/>
    <w:rsid w:val="0097765F"/>
    <w:rsid w:val="009776F5"/>
    <w:rsid w:val="009779A4"/>
    <w:rsid w:val="00977E96"/>
    <w:rsid w:val="00980806"/>
    <w:rsid w:val="00980908"/>
    <w:rsid w:val="00980926"/>
    <w:rsid w:val="00980CF4"/>
    <w:rsid w:val="00980D7E"/>
    <w:rsid w:val="00980D9D"/>
    <w:rsid w:val="00980DDF"/>
    <w:rsid w:val="00980ED9"/>
    <w:rsid w:val="0098125C"/>
    <w:rsid w:val="009815CF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14"/>
    <w:rsid w:val="00983FBB"/>
    <w:rsid w:val="00983FD7"/>
    <w:rsid w:val="0098412F"/>
    <w:rsid w:val="009843F5"/>
    <w:rsid w:val="0098471A"/>
    <w:rsid w:val="0098480F"/>
    <w:rsid w:val="00984C97"/>
    <w:rsid w:val="00984FA9"/>
    <w:rsid w:val="00985053"/>
    <w:rsid w:val="00985085"/>
    <w:rsid w:val="00985698"/>
    <w:rsid w:val="00985754"/>
    <w:rsid w:val="009858D2"/>
    <w:rsid w:val="009863F7"/>
    <w:rsid w:val="00986425"/>
    <w:rsid w:val="0098647B"/>
    <w:rsid w:val="00986491"/>
    <w:rsid w:val="009868CD"/>
    <w:rsid w:val="009869C0"/>
    <w:rsid w:val="009877AC"/>
    <w:rsid w:val="00987838"/>
    <w:rsid w:val="0098785A"/>
    <w:rsid w:val="00987D25"/>
    <w:rsid w:val="00990255"/>
    <w:rsid w:val="0099031A"/>
    <w:rsid w:val="00990366"/>
    <w:rsid w:val="009903B2"/>
    <w:rsid w:val="0099092A"/>
    <w:rsid w:val="00990B7E"/>
    <w:rsid w:val="00990E51"/>
    <w:rsid w:val="00990F08"/>
    <w:rsid w:val="00991B46"/>
    <w:rsid w:val="00991D8C"/>
    <w:rsid w:val="00991D8D"/>
    <w:rsid w:val="00992607"/>
    <w:rsid w:val="009931F6"/>
    <w:rsid w:val="00993521"/>
    <w:rsid w:val="009939C7"/>
    <w:rsid w:val="00993AD0"/>
    <w:rsid w:val="00993D1A"/>
    <w:rsid w:val="00993E49"/>
    <w:rsid w:val="00993E5C"/>
    <w:rsid w:val="00994192"/>
    <w:rsid w:val="00994730"/>
    <w:rsid w:val="00994732"/>
    <w:rsid w:val="009948FD"/>
    <w:rsid w:val="00994A2F"/>
    <w:rsid w:val="00995362"/>
    <w:rsid w:val="00995773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6F47"/>
    <w:rsid w:val="00997535"/>
    <w:rsid w:val="009975A8"/>
    <w:rsid w:val="00997772"/>
    <w:rsid w:val="00997805"/>
    <w:rsid w:val="00997BEA"/>
    <w:rsid w:val="00997D42"/>
    <w:rsid w:val="009A0313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484"/>
    <w:rsid w:val="009A2566"/>
    <w:rsid w:val="009A2C9A"/>
    <w:rsid w:val="009A2E1A"/>
    <w:rsid w:val="009A3327"/>
    <w:rsid w:val="009A33CF"/>
    <w:rsid w:val="009A3465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60E8"/>
    <w:rsid w:val="009A6145"/>
    <w:rsid w:val="009A712E"/>
    <w:rsid w:val="009A7618"/>
    <w:rsid w:val="009A789A"/>
    <w:rsid w:val="009B036F"/>
    <w:rsid w:val="009B0538"/>
    <w:rsid w:val="009B0836"/>
    <w:rsid w:val="009B0884"/>
    <w:rsid w:val="009B09C5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108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A5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A8F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896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70F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651"/>
    <w:rsid w:val="009E184D"/>
    <w:rsid w:val="009E1947"/>
    <w:rsid w:val="009E2016"/>
    <w:rsid w:val="009E2091"/>
    <w:rsid w:val="009E2307"/>
    <w:rsid w:val="009E24C9"/>
    <w:rsid w:val="009E2513"/>
    <w:rsid w:val="009E2D9D"/>
    <w:rsid w:val="009E337F"/>
    <w:rsid w:val="009E3655"/>
    <w:rsid w:val="009E3661"/>
    <w:rsid w:val="009E3728"/>
    <w:rsid w:val="009E3F99"/>
    <w:rsid w:val="009E40BB"/>
    <w:rsid w:val="009E4578"/>
    <w:rsid w:val="009E46C1"/>
    <w:rsid w:val="009E4743"/>
    <w:rsid w:val="009E48D2"/>
    <w:rsid w:val="009E491C"/>
    <w:rsid w:val="009E4B1E"/>
    <w:rsid w:val="009E4F5B"/>
    <w:rsid w:val="009E4FB2"/>
    <w:rsid w:val="009E5A80"/>
    <w:rsid w:val="009E5B35"/>
    <w:rsid w:val="009E5F48"/>
    <w:rsid w:val="009E62AB"/>
    <w:rsid w:val="009E63CF"/>
    <w:rsid w:val="009E64D1"/>
    <w:rsid w:val="009E6948"/>
    <w:rsid w:val="009E698C"/>
    <w:rsid w:val="009E6BF7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1F1"/>
    <w:rsid w:val="009F1417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2DA4"/>
    <w:rsid w:val="009F36AA"/>
    <w:rsid w:val="009F44C0"/>
    <w:rsid w:val="009F4744"/>
    <w:rsid w:val="009F47FF"/>
    <w:rsid w:val="009F494E"/>
    <w:rsid w:val="009F4BD1"/>
    <w:rsid w:val="009F4BED"/>
    <w:rsid w:val="009F4C9C"/>
    <w:rsid w:val="009F4CFD"/>
    <w:rsid w:val="009F4D1F"/>
    <w:rsid w:val="009F4EDA"/>
    <w:rsid w:val="009F4F03"/>
    <w:rsid w:val="009F521E"/>
    <w:rsid w:val="009F5294"/>
    <w:rsid w:val="009F5C0A"/>
    <w:rsid w:val="009F5FBA"/>
    <w:rsid w:val="009F62EA"/>
    <w:rsid w:val="009F631F"/>
    <w:rsid w:val="009F636F"/>
    <w:rsid w:val="009F6524"/>
    <w:rsid w:val="009F656C"/>
    <w:rsid w:val="009F680E"/>
    <w:rsid w:val="009F6A78"/>
    <w:rsid w:val="009F6CE0"/>
    <w:rsid w:val="009F6D5F"/>
    <w:rsid w:val="009F6D6A"/>
    <w:rsid w:val="009F6F11"/>
    <w:rsid w:val="009F7FF2"/>
    <w:rsid w:val="00A00215"/>
    <w:rsid w:val="00A003C6"/>
    <w:rsid w:val="00A0051A"/>
    <w:rsid w:val="00A00825"/>
    <w:rsid w:val="00A008F2"/>
    <w:rsid w:val="00A00C25"/>
    <w:rsid w:val="00A00DF3"/>
    <w:rsid w:val="00A00F53"/>
    <w:rsid w:val="00A0115D"/>
    <w:rsid w:val="00A01A34"/>
    <w:rsid w:val="00A01EA2"/>
    <w:rsid w:val="00A02F7F"/>
    <w:rsid w:val="00A030BA"/>
    <w:rsid w:val="00A0313B"/>
    <w:rsid w:val="00A03768"/>
    <w:rsid w:val="00A039EF"/>
    <w:rsid w:val="00A03D74"/>
    <w:rsid w:val="00A043F8"/>
    <w:rsid w:val="00A044C9"/>
    <w:rsid w:val="00A04FBF"/>
    <w:rsid w:val="00A0513C"/>
    <w:rsid w:val="00A053B8"/>
    <w:rsid w:val="00A05649"/>
    <w:rsid w:val="00A056C9"/>
    <w:rsid w:val="00A05D3B"/>
    <w:rsid w:val="00A0613F"/>
    <w:rsid w:val="00A06270"/>
    <w:rsid w:val="00A06432"/>
    <w:rsid w:val="00A064B9"/>
    <w:rsid w:val="00A06AF7"/>
    <w:rsid w:val="00A06D70"/>
    <w:rsid w:val="00A06FA9"/>
    <w:rsid w:val="00A07675"/>
    <w:rsid w:val="00A07C8C"/>
    <w:rsid w:val="00A107EE"/>
    <w:rsid w:val="00A10ABC"/>
    <w:rsid w:val="00A10FCD"/>
    <w:rsid w:val="00A11026"/>
    <w:rsid w:val="00A1175B"/>
    <w:rsid w:val="00A1182F"/>
    <w:rsid w:val="00A11D60"/>
    <w:rsid w:val="00A11FB5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3CBD"/>
    <w:rsid w:val="00A13D6D"/>
    <w:rsid w:val="00A13EBB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147"/>
    <w:rsid w:val="00A162A0"/>
    <w:rsid w:val="00A17197"/>
    <w:rsid w:val="00A17828"/>
    <w:rsid w:val="00A17877"/>
    <w:rsid w:val="00A17C92"/>
    <w:rsid w:val="00A20066"/>
    <w:rsid w:val="00A201E0"/>
    <w:rsid w:val="00A20586"/>
    <w:rsid w:val="00A205CD"/>
    <w:rsid w:val="00A20A48"/>
    <w:rsid w:val="00A21216"/>
    <w:rsid w:val="00A21261"/>
    <w:rsid w:val="00A21763"/>
    <w:rsid w:val="00A21952"/>
    <w:rsid w:val="00A21D55"/>
    <w:rsid w:val="00A221F7"/>
    <w:rsid w:val="00A2251E"/>
    <w:rsid w:val="00A228C1"/>
    <w:rsid w:val="00A228FC"/>
    <w:rsid w:val="00A22A71"/>
    <w:rsid w:val="00A231A0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43F6"/>
    <w:rsid w:val="00A25806"/>
    <w:rsid w:val="00A25A55"/>
    <w:rsid w:val="00A26A44"/>
    <w:rsid w:val="00A26B03"/>
    <w:rsid w:val="00A26D9F"/>
    <w:rsid w:val="00A271AF"/>
    <w:rsid w:val="00A271F2"/>
    <w:rsid w:val="00A277A0"/>
    <w:rsid w:val="00A27832"/>
    <w:rsid w:val="00A27A18"/>
    <w:rsid w:val="00A30101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A3A"/>
    <w:rsid w:val="00A32CDB"/>
    <w:rsid w:val="00A32E44"/>
    <w:rsid w:val="00A32E7F"/>
    <w:rsid w:val="00A32FFD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03AA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45C5"/>
    <w:rsid w:val="00A4482E"/>
    <w:rsid w:val="00A453EE"/>
    <w:rsid w:val="00A457F8"/>
    <w:rsid w:val="00A45FE0"/>
    <w:rsid w:val="00A462CB"/>
    <w:rsid w:val="00A466C2"/>
    <w:rsid w:val="00A46911"/>
    <w:rsid w:val="00A46A5F"/>
    <w:rsid w:val="00A46DAD"/>
    <w:rsid w:val="00A46DEA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19B"/>
    <w:rsid w:val="00A531EC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848"/>
    <w:rsid w:val="00A56B58"/>
    <w:rsid w:val="00A56FB9"/>
    <w:rsid w:val="00A57CD9"/>
    <w:rsid w:val="00A57E61"/>
    <w:rsid w:val="00A57EA9"/>
    <w:rsid w:val="00A57F00"/>
    <w:rsid w:val="00A603A2"/>
    <w:rsid w:val="00A6047F"/>
    <w:rsid w:val="00A607A1"/>
    <w:rsid w:val="00A60FB2"/>
    <w:rsid w:val="00A61382"/>
    <w:rsid w:val="00A61559"/>
    <w:rsid w:val="00A618FE"/>
    <w:rsid w:val="00A61B2C"/>
    <w:rsid w:val="00A61F1C"/>
    <w:rsid w:val="00A622AF"/>
    <w:rsid w:val="00A62631"/>
    <w:rsid w:val="00A62D19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850"/>
    <w:rsid w:val="00A65DA0"/>
    <w:rsid w:val="00A65DB2"/>
    <w:rsid w:val="00A65F04"/>
    <w:rsid w:val="00A66048"/>
    <w:rsid w:val="00A665FD"/>
    <w:rsid w:val="00A66773"/>
    <w:rsid w:val="00A66ACB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4D61"/>
    <w:rsid w:val="00A76022"/>
    <w:rsid w:val="00A76179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77E09"/>
    <w:rsid w:val="00A8005A"/>
    <w:rsid w:val="00A8030F"/>
    <w:rsid w:val="00A80677"/>
    <w:rsid w:val="00A80736"/>
    <w:rsid w:val="00A807F1"/>
    <w:rsid w:val="00A80870"/>
    <w:rsid w:val="00A80A27"/>
    <w:rsid w:val="00A80A5D"/>
    <w:rsid w:val="00A80D2F"/>
    <w:rsid w:val="00A812AC"/>
    <w:rsid w:val="00A81300"/>
    <w:rsid w:val="00A81314"/>
    <w:rsid w:val="00A813F0"/>
    <w:rsid w:val="00A816AA"/>
    <w:rsid w:val="00A81BFD"/>
    <w:rsid w:val="00A81D88"/>
    <w:rsid w:val="00A82088"/>
    <w:rsid w:val="00A82480"/>
    <w:rsid w:val="00A82B13"/>
    <w:rsid w:val="00A82BB9"/>
    <w:rsid w:val="00A82BE5"/>
    <w:rsid w:val="00A8374A"/>
    <w:rsid w:val="00A83EF6"/>
    <w:rsid w:val="00A8401C"/>
    <w:rsid w:val="00A843C2"/>
    <w:rsid w:val="00A8465F"/>
    <w:rsid w:val="00A847B2"/>
    <w:rsid w:val="00A84C1B"/>
    <w:rsid w:val="00A84FC1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B63"/>
    <w:rsid w:val="00A90F45"/>
    <w:rsid w:val="00A91061"/>
    <w:rsid w:val="00A9129D"/>
    <w:rsid w:val="00A91594"/>
    <w:rsid w:val="00A91A85"/>
    <w:rsid w:val="00A91DF9"/>
    <w:rsid w:val="00A91F0B"/>
    <w:rsid w:val="00A92256"/>
    <w:rsid w:val="00A923A5"/>
    <w:rsid w:val="00A92474"/>
    <w:rsid w:val="00A92590"/>
    <w:rsid w:val="00A92E95"/>
    <w:rsid w:val="00A932BF"/>
    <w:rsid w:val="00A934E6"/>
    <w:rsid w:val="00A93C23"/>
    <w:rsid w:val="00A93D61"/>
    <w:rsid w:val="00A93F1E"/>
    <w:rsid w:val="00A941A7"/>
    <w:rsid w:val="00A942CD"/>
    <w:rsid w:val="00A94ABF"/>
    <w:rsid w:val="00A94CE1"/>
    <w:rsid w:val="00A94F8F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B7D"/>
    <w:rsid w:val="00AA2CD3"/>
    <w:rsid w:val="00AA2F40"/>
    <w:rsid w:val="00AA2F7B"/>
    <w:rsid w:val="00AA357F"/>
    <w:rsid w:val="00AA3A88"/>
    <w:rsid w:val="00AA43D1"/>
    <w:rsid w:val="00AA4CB7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A7FF5"/>
    <w:rsid w:val="00AB063D"/>
    <w:rsid w:val="00AB0D2D"/>
    <w:rsid w:val="00AB0E3D"/>
    <w:rsid w:val="00AB0FAC"/>
    <w:rsid w:val="00AB109D"/>
    <w:rsid w:val="00AB15A9"/>
    <w:rsid w:val="00AB15CC"/>
    <w:rsid w:val="00AB1CD5"/>
    <w:rsid w:val="00AB257D"/>
    <w:rsid w:val="00AB2E13"/>
    <w:rsid w:val="00AB308E"/>
    <w:rsid w:val="00AB3446"/>
    <w:rsid w:val="00AB3913"/>
    <w:rsid w:val="00AB3EB6"/>
    <w:rsid w:val="00AB4428"/>
    <w:rsid w:val="00AB4563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022"/>
    <w:rsid w:val="00AC12F1"/>
    <w:rsid w:val="00AC1511"/>
    <w:rsid w:val="00AC1B01"/>
    <w:rsid w:val="00AC1E50"/>
    <w:rsid w:val="00AC1EAD"/>
    <w:rsid w:val="00AC277F"/>
    <w:rsid w:val="00AC2A36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1B"/>
    <w:rsid w:val="00AC4B5A"/>
    <w:rsid w:val="00AC4BBD"/>
    <w:rsid w:val="00AC4C4A"/>
    <w:rsid w:val="00AC4E84"/>
    <w:rsid w:val="00AC4F24"/>
    <w:rsid w:val="00AC530D"/>
    <w:rsid w:val="00AC5525"/>
    <w:rsid w:val="00AC5592"/>
    <w:rsid w:val="00AC5A73"/>
    <w:rsid w:val="00AC5BD7"/>
    <w:rsid w:val="00AC5F6C"/>
    <w:rsid w:val="00AC5FC6"/>
    <w:rsid w:val="00AC60C0"/>
    <w:rsid w:val="00AC6352"/>
    <w:rsid w:val="00AC672D"/>
    <w:rsid w:val="00AC6730"/>
    <w:rsid w:val="00AC68FD"/>
    <w:rsid w:val="00AC71B2"/>
    <w:rsid w:val="00AC7723"/>
    <w:rsid w:val="00AC7C13"/>
    <w:rsid w:val="00AC7EFB"/>
    <w:rsid w:val="00AD001D"/>
    <w:rsid w:val="00AD0814"/>
    <w:rsid w:val="00AD08DE"/>
    <w:rsid w:val="00AD1507"/>
    <w:rsid w:val="00AD1D86"/>
    <w:rsid w:val="00AD2735"/>
    <w:rsid w:val="00AD2E7D"/>
    <w:rsid w:val="00AD329A"/>
    <w:rsid w:val="00AD3486"/>
    <w:rsid w:val="00AD3593"/>
    <w:rsid w:val="00AD383C"/>
    <w:rsid w:val="00AD4398"/>
    <w:rsid w:val="00AD4E0C"/>
    <w:rsid w:val="00AD4EB9"/>
    <w:rsid w:val="00AD530B"/>
    <w:rsid w:val="00AD5373"/>
    <w:rsid w:val="00AD53E0"/>
    <w:rsid w:val="00AD558C"/>
    <w:rsid w:val="00AD5BEA"/>
    <w:rsid w:val="00AD5E04"/>
    <w:rsid w:val="00AD5FC9"/>
    <w:rsid w:val="00AD6415"/>
    <w:rsid w:val="00AD64BB"/>
    <w:rsid w:val="00AD6EB1"/>
    <w:rsid w:val="00AD7089"/>
    <w:rsid w:val="00AD766C"/>
    <w:rsid w:val="00AD780A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BFD"/>
    <w:rsid w:val="00AE3E71"/>
    <w:rsid w:val="00AE3EF4"/>
    <w:rsid w:val="00AE4950"/>
    <w:rsid w:val="00AE4A38"/>
    <w:rsid w:val="00AE4B40"/>
    <w:rsid w:val="00AE4E0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0ED6"/>
    <w:rsid w:val="00AF1375"/>
    <w:rsid w:val="00AF1458"/>
    <w:rsid w:val="00AF14D6"/>
    <w:rsid w:val="00AF15E5"/>
    <w:rsid w:val="00AF16BB"/>
    <w:rsid w:val="00AF195D"/>
    <w:rsid w:val="00AF1A08"/>
    <w:rsid w:val="00AF22EF"/>
    <w:rsid w:val="00AF277A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1EE"/>
    <w:rsid w:val="00AF4742"/>
    <w:rsid w:val="00AF5581"/>
    <w:rsid w:val="00AF56BE"/>
    <w:rsid w:val="00AF570F"/>
    <w:rsid w:val="00AF5855"/>
    <w:rsid w:val="00AF5D55"/>
    <w:rsid w:val="00AF5F6D"/>
    <w:rsid w:val="00AF6127"/>
    <w:rsid w:val="00AF61E7"/>
    <w:rsid w:val="00AF64CD"/>
    <w:rsid w:val="00AF6682"/>
    <w:rsid w:val="00AF68D4"/>
    <w:rsid w:val="00AF6D00"/>
    <w:rsid w:val="00AF6DBD"/>
    <w:rsid w:val="00AF73A8"/>
    <w:rsid w:val="00AF7547"/>
    <w:rsid w:val="00AF7735"/>
    <w:rsid w:val="00AF798A"/>
    <w:rsid w:val="00B00467"/>
    <w:rsid w:val="00B004A2"/>
    <w:rsid w:val="00B011E6"/>
    <w:rsid w:val="00B01944"/>
    <w:rsid w:val="00B01ECA"/>
    <w:rsid w:val="00B02611"/>
    <w:rsid w:val="00B028F2"/>
    <w:rsid w:val="00B02AAF"/>
    <w:rsid w:val="00B02CF8"/>
    <w:rsid w:val="00B02DA7"/>
    <w:rsid w:val="00B02F46"/>
    <w:rsid w:val="00B03527"/>
    <w:rsid w:val="00B0369B"/>
    <w:rsid w:val="00B0389E"/>
    <w:rsid w:val="00B046BE"/>
    <w:rsid w:val="00B04EAD"/>
    <w:rsid w:val="00B05ACE"/>
    <w:rsid w:val="00B05E66"/>
    <w:rsid w:val="00B06280"/>
    <w:rsid w:val="00B06626"/>
    <w:rsid w:val="00B06793"/>
    <w:rsid w:val="00B06C77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93C"/>
    <w:rsid w:val="00B11C71"/>
    <w:rsid w:val="00B122D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054"/>
    <w:rsid w:val="00B144EC"/>
    <w:rsid w:val="00B150D8"/>
    <w:rsid w:val="00B1531A"/>
    <w:rsid w:val="00B153C6"/>
    <w:rsid w:val="00B154F6"/>
    <w:rsid w:val="00B157E7"/>
    <w:rsid w:val="00B15C01"/>
    <w:rsid w:val="00B16183"/>
    <w:rsid w:val="00B163D5"/>
    <w:rsid w:val="00B16AE4"/>
    <w:rsid w:val="00B16AFB"/>
    <w:rsid w:val="00B17611"/>
    <w:rsid w:val="00B17698"/>
    <w:rsid w:val="00B17883"/>
    <w:rsid w:val="00B1795B"/>
    <w:rsid w:val="00B17DED"/>
    <w:rsid w:val="00B17E3D"/>
    <w:rsid w:val="00B17EA4"/>
    <w:rsid w:val="00B20061"/>
    <w:rsid w:val="00B20341"/>
    <w:rsid w:val="00B20352"/>
    <w:rsid w:val="00B203A5"/>
    <w:rsid w:val="00B20869"/>
    <w:rsid w:val="00B20CA7"/>
    <w:rsid w:val="00B20D04"/>
    <w:rsid w:val="00B20DAC"/>
    <w:rsid w:val="00B20F1C"/>
    <w:rsid w:val="00B21044"/>
    <w:rsid w:val="00B2104B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3E43"/>
    <w:rsid w:val="00B2414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6A17"/>
    <w:rsid w:val="00B27106"/>
    <w:rsid w:val="00B276DD"/>
    <w:rsid w:val="00B27F30"/>
    <w:rsid w:val="00B302AE"/>
    <w:rsid w:val="00B303BA"/>
    <w:rsid w:val="00B311C2"/>
    <w:rsid w:val="00B31814"/>
    <w:rsid w:val="00B31974"/>
    <w:rsid w:val="00B31B71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010"/>
    <w:rsid w:val="00B3528A"/>
    <w:rsid w:val="00B35412"/>
    <w:rsid w:val="00B35716"/>
    <w:rsid w:val="00B35914"/>
    <w:rsid w:val="00B35AAD"/>
    <w:rsid w:val="00B35E73"/>
    <w:rsid w:val="00B3660B"/>
    <w:rsid w:val="00B36678"/>
    <w:rsid w:val="00B36832"/>
    <w:rsid w:val="00B36950"/>
    <w:rsid w:val="00B36FE6"/>
    <w:rsid w:val="00B378EF"/>
    <w:rsid w:val="00B37AFD"/>
    <w:rsid w:val="00B407A1"/>
    <w:rsid w:val="00B4099D"/>
    <w:rsid w:val="00B41791"/>
    <w:rsid w:val="00B41D94"/>
    <w:rsid w:val="00B41EC8"/>
    <w:rsid w:val="00B41FC2"/>
    <w:rsid w:val="00B42D09"/>
    <w:rsid w:val="00B4327E"/>
    <w:rsid w:val="00B4350A"/>
    <w:rsid w:val="00B43751"/>
    <w:rsid w:val="00B43AB0"/>
    <w:rsid w:val="00B43E3D"/>
    <w:rsid w:val="00B43F1D"/>
    <w:rsid w:val="00B43F7C"/>
    <w:rsid w:val="00B4464D"/>
    <w:rsid w:val="00B44EA5"/>
    <w:rsid w:val="00B45841"/>
    <w:rsid w:val="00B458D7"/>
    <w:rsid w:val="00B45962"/>
    <w:rsid w:val="00B45B9B"/>
    <w:rsid w:val="00B45D30"/>
    <w:rsid w:val="00B45EC0"/>
    <w:rsid w:val="00B45FBB"/>
    <w:rsid w:val="00B45FDF"/>
    <w:rsid w:val="00B46008"/>
    <w:rsid w:val="00B4641F"/>
    <w:rsid w:val="00B46559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6EF"/>
    <w:rsid w:val="00B50886"/>
    <w:rsid w:val="00B50A5D"/>
    <w:rsid w:val="00B50AE2"/>
    <w:rsid w:val="00B50DAD"/>
    <w:rsid w:val="00B50E2A"/>
    <w:rsid w:val="00B50F86"/>
    <w:rsid w:val="00B51C2E"/>
    <w:rsid w:val="00B5241D"/>
    <w:rsid w:val="00B529DE"/>
    <w:rsid w:val="00B52A2C"/>
    <w:rsid w:val="00B52E62"/>
    <w:rsid w:val="00B52F56"/>
    <w:rsid w:val="00B53056"/>
    <w:rsid w:val="00B533C5"/>
    <w:rsid w:val="00B53492"/>
    <w:rsid w:val="00B53ABB"/>
    <w:rsid w:val="00B53C3F"/>
    <w:rsid w:val="00B54349"/>
    <w:rsid w:val="00B54828"/>
    <w:rsid w:val="00B54DCF"/>
    <w:rsid w:val="00B54E77"/>
    <w:rsid w:val="00B54FFF"/>
    <w:rsid w:val="00B551B4"/>
    <w:rsid w:val="00B552D2"/>
    <w:rsid w:val="00B553A9"/>
    <w:rsid w:val="00B55C17"/>
    <w:rsid w:val="00B55DC5"/>
    <w:rsid w:val="00B5659F"/>
    <w:rsid w:val="00B567E3"/>
    <w:rsid w:val="00B567FA"/>
    <w:rsid w:val="00B5683E"/>
    <w:rsid w:val="00B56C2B"/>
    <w:rsid w:val="00B56EB8"/>
    <w:rsid w:val="00B56F59"/>
    <w:rsid w:val="00B57715"/>
    <w:rsid w:val="00B57A80"/>
    <w:rsid w:val="00B57E7C"/>
    <w:rsid w:val="00B600FB"/>
    <w:rsid w:val="00B60BC9"/>
    <w:rsid w:val="00B60D9A"/>
    <w:rsid w:val="00B611FF"/>
    <w:rsid w:val="00B61B80"/>
    <w:rsid w:val="00B61C36"/>
    <w:rsid w:val="00B61D50"/>
    <w:rsid w:val="00B61D54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402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1F42"/>
    <w:rsid w:val="00B72018"/>
    <w:rsid w:val="00B726F0"/>
    <w:rsid w:val="00B72A0A"/>
    <w:rsid w:val="00B72DEF"/>
    <w:rsid w:val="00B72FDE"/>
    <w:rsid w:val="00B73564"/>
    <w:rsid w:val="00B73FF0"/>
    <w:rsid w:val="00B754D5"/>
    <w:rsid w:val="00B756DA"/>
    <w:rsid w:val="00B76016"/>
    <w:rsid w:val="00B762BA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0F9D"/>
    <w:rsid w:val="00B8159C"/>
    <w:rsid w:val="00B81DA0"/>
    <w:rsid w:val="00B81F1F"/>
    <w:rsid w:val="00B81F6B"/>
    <w:rsid w:val="00B82472"/>
    <w:rsid w:val="00B82869"/>
    <w:rsid w:val="00B82E1B"/>
    <w:rsid w:val="00B832C8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6B68"/>
    <w:rsid w:val="00B87206"/>
    <w:rsid w:val="00B87F51"/>
    <w:rsid w:val="00B90AA2"/>
    <w:rsid w:val="00B90BE5"/>
    <w:rsid w:val="00B90D3F"/>
    <w:rsid w:val="00B91649"/>
    <w:rsid w:val="00B92346"/>
    <w:rsid w:val="00B935A5"/>
    <w:rsid w:val="00B93899"/>
    <w:rsid w:val="00B93DAA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1C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12"/>
    <w:rsid w:val="00BA1823"/>
    <w:rsid w:val="00BA1986"/>
    <w:rsid w:val="00BA19A1"/>
    <w:rsid w:val="00BA1B72"/>
    <w:rsid w:val="00BA2024"/>
    <w:rsid w:val="00BA235C"/>
    <w:rsid w:val="00BA272B"/>
    <w:rsid w:val="00BA29A2"/>
    <w:rsid w:val="00BA3501"/>
    <w:rsid w:val="00BA3826"/>
    <w:rsid w:val="00BA3C69"/>
    <w:rsid w:val="00BA3E4A"/>
    <w:rsid w:val="00BA403D"/>
    <w:rsid w:val="00BA4613"/>
    <w:rsid w:val="00BA4D3D"/>
    <w:rsid w:val="00BA4EDD"/>
    <w:rsid w:val="00BA4F93"/>
    <w:rsid w:val="00BA5037"/>
    <w:rsid w:val="00BA50A4"/>
    <w:rsid w:val="00BA5719"/>
    <w:rsid w:val="00BA5C36"/>
    <w:rsid w:val="00BA5DAB"/>
    <w:rsid w:val="00BA6067"/>
    <w:rsid w:val="00BA6105"/>
    <w:rsid w:val="00BA66B9"/>
    <w:rsid w:val="00BA6849"/>
    <w:rsid w:val="00BA6863"/>
    <w:rsid w:val="00BA6E08"/>
    <w:rsid w:val="00BA6F60"/>
    <w:rsid w:val="00BA7047"/>
    <w:rsid w:val="00BA76EF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603"/>
    <w:rsid w:val="00BB17BB"/>
    <w:rsid w:val="00BB1910"/>
    <w:rsid w:val="00BB19F8"/>
    <w:rsid w:val="00BB1A81"/>
    <w:rsid w:val="00BB1B3E"/>
    <w:rsid w:val="00BB1CC4"/>
    <w:rsid w:val="00BB1F33"/>
    <w:rsid w:val="00BB1F49"/>
    <w:rsid w:val="00BB25FF"/>
    <w:rsid w:val="00BB2B44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1E8"/>
    <w:rsid w:val="00BB42ED"/>
    <w:rsid w:val="00BB4B53"/>
    <w:rsid w:val="00BB4F3B"/>
    <w:rsid w:val="00BB540B"/>
    <w:rsid w:val="00BB55E5"/>
    <w:rsid w:val="00BB5774"/>
    <w:rsid w:val="00BB5DFC"/>
    <w:rsid w:val="00BB601B"/>
    <w:rsid w:val="00BB64D3"/>
    <w:rsid w:val="00BB71C9"/>
    <w:rsid w:val="00BB72FA"/>
    <w:rsid w:val="00BB750C"/>
    <w:rsid w:val="00BB7701"/>
    <w:rsid w:val="00BB7812"/>
    <w:rsid w:val="00BB7D78"/>
    <w:rsid w:val="00BB7E86"/>
    <w:rsid w:val="00BC0400"/>
    <w:rsid w:val="00BC0862"/>
    <w:rsid w:val="00BC08D4"/>
    <w:rsid w:val="00BC0E8F"/>
    <w:rsid w:val="00BC105C"/>
    <w:rsid w:val="00BC1569"/>
    <w:rsid w:val="00BC15BE"/>
    <w:rsid w:val="00BC1683"/>
    <w:rsid w:val="00BC1A1F"/>
    <w:rsid w:val="00BC1ADA"/>
    <w:rsid w:val="00BC1C78"/>
    <w:rsid w:val="00BC2017"/>
    <w:rsid w:val="00BC2177"/>
    <w:rsid w:val="00BC2236"/>
    <w:rsid w:val="00BC2575"/>
    <w:rsid w:val="00BC2CB9"/>
    <w:rsid w:val="00BC2E8A"/>
    <w:rsid w:val="00BC3371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01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8A"/>
    <w:rsid w:val="00BD16E6"/>
    <w:rsid w:val="00BD1E41"/>
    <w:rsid w:val="00BD1EF3"/>
    <w:rsid w:val="00BD279D"/>
    <w:rsid w:val="00BD2D2B"/>
    <w:rsid w:val="00BD327D"/>
    <w:rsid w:val="00BD32AC"/>
    <w:rsid w:val="00BD34D3"/>
    <w:rsid w:val="00BD3799"/>
    <w:rsid w:val="00BD3DF9"/>
    <w:rsid w:val="00BD3F6C"/>
    <w:rsid w:val="00BD4153"/>
    <w:rsid w:val="00BD47FB"/>
    <w:rsid w:val="00BD49F5"/>
    <w:rsid w:val="00BD4F84"/>
    <w:rsid w:val="00BD5092"/>
    <w:rsid w:val="00BD53A8"/>
    <w:rsid w:val="00BD567B"/>
    <w:rsid w:val="00BD56BA"/>
    <w:rsid w:val="00BD5AD3"/>
    <w:rsid w:val="00BD5AF4"/>
    <w:rsid w:val="00BD5BDC"/>
    <w:rsid w:val="00BD5FC0"/>
    <w:rsid w:val="00BD61E5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3B7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B47"/>
    <w:rsid w:val="00BE3E49"/>
    <w:rsid w:val="00BE3FA9"/>
    <w:rsid w:val="00BE4135"/>
    <w:rsid w:val="00BE44BD"/>
    <w:rsid w:val="00BE4B96"/>
    <w:rsid w:val="00BE4C49"/>
    <w:rsid w:val="00BE4E02"/>
    <w:rsid w:val="00BE55C7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0A8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2C56"/>
    <w:rsid w:val="00BF2EDF"/>
    <w:rsid w:val="00BF35D0"/>
    <w:rsid w:val="00BF3B7B"/>
    <w:rsid w:val="00BF3EFD"/>
    <w:rsid w:val="00BF40C0"/>
    <w:rsid w:val="00BF40DF"/>
    <w:rsid w:val="00BF4865"/>
    <w:rsid w:val="00BF4868"/>
    <w:rsid w:val="00BF49D7"/>
    <w:rsid w:val="00BF4D74"/>
    <w:rsid w:val="00BF4DEC"/>
    <w:rsid w:val="00BF4F52"/>
    <w:rsid w:val="00BF5851"/>
    <w:rsid w:val="00BF59AA"/>
    <w:rsid w:val="00BF5D45"/>
    <w:rsid w:val="00BF5D56"/>
    <w:rsid w:val="00BF5EB4"/>
    <w:rsid w:val="00BF5EED"/>
    <w:rsid w:val="00BF6090"/>
    <w:rsid w:val="00BF60DB"/>
    <w:rsid w:val="00BF63D2"/>
    <w:rsid w:val="00BF6510"/>
    <w:rsid w:val="00BF675D"/>
    <w:rsid w:val="00BF6B17"/>
    <w:rsid w:val="00BF6F6C"/>
    <w:rsid w:val="00BF70B5"/>
    <w:rsid w:val="00BF75B5"/>
    <w:rsid w:val="00BF7717"/>
    <w:rsid w:val="00BF7A9C"/>
    <w:rsid w:val="00BF7AC7"/>
    <w:rsid w:val="00BF7D0D"/>
    <w:rsid w:val="00C00256"/>
    <w:rsid w:val="00C004CC"/>
    <w:rsid w:val="00C005B1"/>
    <w:rsid w:val="00C00B66"/>
    <w:rsid w:val="00C00EC9"/>
    <w:rsid w:val="00C00F7A"/>
    <w:rsid w:val="00C00F92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2E5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BD7"/>
    <w:rsid w:val="00C10D88"/>
    <w:rsid w:val="00C10DED"/>
    <w:rsid w:val="00C10E8B"/>
    <w:rsid w:val="00C10E8F"/>
    <w:rsid w:val="00C10FFD"/>
    <w:rsid w:val="00C11003"/>
    <w:rsid w:val="00C1107A"/>
    <w:rsid w:val="00C1207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08E"/>
    <w:rsid w:val="00C171D3"/>
    <w:rsid w:val="00C17D3C"/>
    <w:rsid w:val="00C20001"/>
    <w:rsid w:val="00C20412"/>
    <w:rsid w:val="00C204D4"/>
    <w:rsid w:val="00C208A2"/>
    <w:rsid w:val="00C20A77"/>
    <w:rsid w:val="00C20ACB"/>
    <w:rsid w:val="00C2100A"/>
    <w:rsid w:val="00C21016"/>
    <w:rsid w:val="00C21109"/>
    <w:rsid w:val="00C21308"/>
    <w:rsid w:val="00C2134F"/>
    <w:rsid w:val="00C215AF"/>
    <w:rsid w:val="00C21B19"/>
    <w:rsid w:val="00C21BB4"/>
    <w:rsid w:val="00C21C0D"/>
    <w:rsid w:val="00C21CDA"/>
    <w:rsid w:val="00C227B2"/>
    <w:rsid w:val="00C22BE6"/>
    <w:rsid w:val="00C23574"/>
    <w:rsid w:val="00C24204"/>
    <w:rsid w:val="00C247A6"/>
    <w:rsid w:val="00C24909"/>
    <w:rsid w:val="00C24ACE"/>
    <w:rsid w:val="00C24D7B"/>
    <w:rsid w:val="00C25A55"/>
    <w:rsid w:val="00C25DEE"/>
    <w:rsid w:val="00C25F91"/>
    <w:rsid w:val="00C26020"/>
    <w:rsid w:val="00C266BA"/>
    <w:rsid w:val="00C27050"/>
    <w:rsid w:val="00C27132"/>
    <w:rsid w:val="00C2720C"/>
    <w:rsid w:val="00C27505"/>
    <w:rsid w:val="00C27643"/>
    <w:rsid w:val="00C27B1B"/>
    <w:rsid w:val="00C27CBF"/>
    <w:rsid w:val="00C27D56"/>
    <w:rsid w:val="00C27D73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2E35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9EF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AA1"/>
    <w:rsid w:val="00C40BBC"/>
    <w:rsid w:val="00C40E3D"/>
    <w:rsid w:val="00C413D6"/>
    <w:rsid w:val="00C420A6"/>
    <w:rsid w:val="00C421F9"/>
    <w:rsid w:val="00C4226C"/>
    <w:rsid w:val="00C422C6"/>
    <w:rsid w:val="00C4274F"/>
    <w:rsid w:val="00C42A2D"/>
    <w:rsid w:val="00C43342"/>
    <w:rsid w:val="00C4335F"/>
    <w:rsid w:val="00C43F37"/>
    <w:rsid w:val="00C441B6"/>
    <w:rsid w:val="00C44D69"/>
    <w:rsid w:val="00C44E2F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0B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3FA"/>
    <w:rsid w:val="00C61A56"/>
    <w:rsid w:val="00C62459"/>
    <w:rsid w:val="00C6258F"/>
    <w:rsid w:val="00C626AB"/>
    <w:rsid w:val="00C62859"/>
    <w:rsid w:val="00C62EEC"/>
    <w:rsid w:val="00C62F64"/>
    <w:rsid w:val="00C63879"/>
    <w:rsid w:val="00C63B01"/>
    <w:rsid w:val="00C63BBC"/>
    <w:rsid w:val="00C63F6F"/>
    <w:rsid w:val="00C6463E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42B"/>
    <w:rsid w:val="00C67568"/>
    <w:rsid w:val="00C67A6F"/>
    <w:rsid w:val="00C67B5C"/>
    <w:rsid w:val="00C67BA0"/>
    <w:rsid w:val="00C67D0F"/>
    <w:rsid w:val="00C701A0"/>
    <w:rsid w:val="00C70407"/>
    <w:rsid w:val="00C70934"/>
    <w:rsid w:val="00C70A1B"/>
    <w:rsid w:val="00C70A98"/>
    <w:rsid w:val="00C716D4"/>
    <w:rsid w:val="00C71759"/>
    <w:rsid w:val="00C718E3"/>
    <w:rsid w:val="00C71C61"/>
    <w:rsid w:val="00C71D9F"/>
    <w:rsid w:val="00C71E5F"/>
    <w:rsid w:val="00C7235C"/>
    <w:rsid w:val="00C7253E"/>
    <w:rsid w:val="00C72645"/>
    <w:rsid w:val="00C72EA8"/>
    <w:rsid w:val="00C72FAA"/>
    <w:rsid w:val="00C7320F"/>
    <w:rsid w:val="00C73516"/>
    <w:rsid w:val="00C7355E"/>
    <w:rsid w:val="00C73830"/>
    <w:rsid w:val="00C73D7A"/>
    <w:rsid w:val="00C740AE"/>
    <w:rsid w:val="00C74173"/>
    <w:rsid w:val="00C7435F"/>
    <w:rsid w:val="00C74678"/>
    <w:rsid w:val="00C74694"/>
    <w:rsid w:val="00C74765"/>
    <w:rsid w:val="00C74A03"/>
    <w:rsid w:val="00C75433"/>
    <w:rsid w:val="00C754BA"/>
    <w:rsid w:val="00C75E34"/>
    <w:rsid w:val="00C760AC"/>
    <w:rsid w:val="00C7612E"/>
    <w:rsid w:val="00C76531"/>
    <w:rsid w:val="00C76613"/>
    <w:rsid w:val="00C766F3"/>
    <w:rsid w:val="00C76773"/>
    <w:rsid w:val="00C76CD9"/>
    <w:rsid w:val="00C76E30"/>
    <w:rsid w:val="00C777B0"/>
    <w:rsid w:val="00C80164"/>
    <w:rsid w:val="00C80261"/>
    <w:rsid w:val="00C80288"/>
    <w:rsid w:val="00C809F2"/>
    <w:rsid w:val="00C80E7F"/>
    <w:rsid w:val="00C815FB"/>
    <w:rsid w:val="00C8190D"/>
    <w:rsid w:val="00C81E96"/>
    <w:rsid w:val="00C81F6F"/>
    <w:rsid w:val="00C829F3"/>
    <w:rsid w:val="00C82D2C"/>
    <w:rsid w:val="00C8315B"/>
    <w:rsid w:val="00C83270"/>
    <w:rsid w:val="00C83399"/>
    <w:rsid w:val="00C8370E"/>
    <w:rsid w:val="00C837AF"/>
    <w:rsid w:val="00C83FB1"/>
    <w:rsid w:val="00C840AA"/>
    <w:rsid w:val="00C8430A"/>
    <w:rsid w:val="00C848DD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BC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87FEB"/>
    <w:rsid w:val="00C923D5"/>
    <w:rsid w:val="00C92702"/>
    <w:rsid w:val="00C92DDD"/>
    <w:rsid w:val="00C93107"/>
    <w:rsid w:val="00C931A4"/>
    <w:rsid w:val="00C93540"/>
    <w:rsid w:val="00C935AB"/>
    <w:rsid w:val="00C937E0"/>
    <w:rsid w:val="00C9387F"/>
    <w:rsid w:val="00C93A23"/>
    <w:rsid w:val="00C93B35"/>
    <w:rsid w:val="00C94044"/>
    <w:rsid w:val="00C9425B"/>
    <w:rsid w:val="00C94658"/>
    <w:rsid w:val="00C947B3"/>
    <w:rsid w:val="00C94FBB"/>
    <w:rsid w:val="00C95212"/>
    <w:rsid w:val="00C9522E"/>
    <w:rsid w:val="00C95802"/>
    <w:rsid w:val="00C95985"/>
    <w:rsid w:val="00C95A22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192C"/>
    <w:rsid w:val="00CA1CBD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CA1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BE6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68"/>
    <w:rsid w:val="00CB4B8C"/>
    <w:rsid w:val="00CB4DA3"/>
    <w:rsid w:val="00CB5780"/>
    <w:rsid w:val="00CB5A81"/>
    <w:rsid w:val="00CB5B07"/>
    <w:rsid w:val="00CB5C44"/>
    <w:rsid w:val="00CB6563"/>
    <w:rsid w:val="00CB6621"/>
    <w:rsid w:val="00CB6700"/>
    <w:rsid w:val="00CB6811"/>
    <w:rsid w:val="00CB6E37"/>
    <w:rsid w:val="00CB7675"/>
    <w:rsid w:val="00CB780D"/>
    <w:rsid w:val="00CB7882"/>
    <w:rsid w:val="00CB7A9D"/>
    <w:rsid w:val="00CB7C51"/>
    <w:rsid w:val="00CC0077"/>
    <w:rsid w:val="00CC044B"/>
    <w:rsid w:val="00CC0535"/>
    <w:rsid w:val="00CC05B4"/>
    <w:rsid w:val="00CC0891"/>
    <w:rsid w:val="00CC09E5"/>
    <w:rsid w:val="00CC0AE9"/>
    <w:rsid w:val="00CC0CF5"/>
    <w:rsid w:val="00CC1026"/>
    <w:rsid w:val="00CC1419"/>
    <w:rsid w:val="00CC14FA"/>
    <w:rsid w:val="00CC1A65"/>
    <w:rsid w:val="00CC218B"/>
    <w:rsid w:val="00CC2327"/>
    <w:rsid w:val="00CC234C"/>
    <w:rsid w:val="00CC2404"/>
    <w:rsid w:val="00CC280F"/>
    <w:rsid w:val="00CC28AB"/>
    <w:rsid w:val="00CC2B27"/>
    <w:rsid w:val="00CC3660"/>
    <w:rsid w:val="00CC3CE9"/>
    <w:rsid w:val="00CC4724"/>
    <w:rsid w:val="00CC5026"/>
    <w:rsid w:val="00CC59C1"/>
    <w:rsid w:val="00CC59D9"/>
    <w:rsid w:val="00CC5B3C"/>
    <w:rsid w:val="00CC5CAA"/>
    <w:rsid w:val="00CC5F1A"/>
    <w:rsid w:val="00CC5F94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31"/>
    <w:rsid w:val="00CC7878"/>
    <w:rsid w:val="00CC7EA2"/>
    <w:rsid w:val="00CD01DF"/>
    <w:rsid w:val="00CD070E"/>
    <w:rsid w:val="00CD08B7"/>
    <w:rsid w:val="00CD090C"/>
    <w:rsid w:val="00CD0A33"/>
    <w:rsid w:val="00CD0C91"/>
    <w:rsid w:val="00CD119B"/>
    <w:rsid w:val="00CD11BB"/>
    <w:rsid w:val="00CD15AB"/>
    <w:rsid w:val="00CD164E"/>
    <w:rsid w:val="00CD18AA"/>
    <w:rsid w:val="00CD19A4"/>
    <w:rsid w:val="00CD19F7"/>
    <w:rsid w:val="00CD1DA4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412"/>
    <w:rsid w:val="00CD4965"/>
    <w:rsid w:val="00CD4BB0"/>
    <w:rsid w:val="00CD4E42"/>
    <w:rsid w:val="00CD4EC6"/>
    <w:rsid w:val="00CD5008"/>
    <w:rsid w:val="00CD505F"/>
    <w:rsid w:val="00CD6056"/>
    <w:rsid w:val="00CD60FC"/>
    <w:rsid w:val="00CD6394"/>
    <w:rsid w:val="00CD65BB"/>
    <w:rsid w:val="00CD673E"/>
    <w:rsid w:val="00CD6C22"/>
    <w:rsid w:val="00CD6E0C"/>
    <w:rsid w:val="00CD6FCD"/>
    <w:rsid w:val="00CD727C"/>
    <w:rsid w:val="00CD76BF"/>
    <w:rsid w:val="00CD7763"/>
    <w:rsid w:val="00CD7776"/>
    <w:rsid w:val="00CE0243"/>
    <w:rsid w:val="00CE04CE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2C5"/>
    <w:rsid w:val="00CE4451"/>
    <w:rsid w:val="00CE45CF"/>
    <w:rsid w:val="00CE4EF0"/>
    <w:rsid w:val="00CE4FC8"/>
    <w:rsid w:val="00CE576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E7E72"/>
    <w:rsid w:val="00CF01EC"/>
    <w:rsid w:val="00CF0576"/>
    <w:rsid w:val="00CF0B13"/>
    <w:rsid w:val="00CF0B6E"/>
    <w:rsid w:val="00CF25F8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9F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1DE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339A"/>
    <w:rsid w:val="00D0364B"/>
    <w:rsid w:val="00D03A98"/>
    <w:rsid w:val="00D03CFC"/>
    <w:rsid w:val="00D03FB1"/>
    <w:rsid w:val="00D04718"/>
    <w:rsid w:val="00D048C4"/>
    <w:rsid w:val="00D04A21"/>
    <w:rsid w:val="00D04CA4"/>
    <w:rsid w:val="00D04EDD"/>
    <w:rsid w:val="00D051B1"/>
    <w:rsid w:val="00D051CC"/>
    <w:rsid w:val="00D05415"/>
    <w:rsid w:val="00D05743"/>
    <w:rsid w:val="00D0579E"/>
    <w:rsid w:val="00D05813"/>
    <w:rsid w:val="00D05932"/>
    <w:rsid w:val="00D05AB5"/>
    <w:rsid w:val="00D05BB9"/>
    <w:rsid w:val="00D05C88"/>
    <w:rsid w:val="00D0634B"/>
    <w:rsid w:val="00D066CF"/>
    <w:rsid w:val="00D0678B"/>
    <w:rsid w:val="00D06862"/>
    <w:rsid w:val="00D06951"/>
    <w:rsid w:val="00D069BD"/>
    <w:rsid w:val="00D06F9A"/>
    <w:rsid w:val="00D0724F"/>
    <w:rsid w:val="00D07258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44B"/>
    <w:rsid w:val="00D14315"/>
    <w:rsid w:val="00D14488"/>
    <w:rsid w:val="00D147B3"/>
    <w:rsid w:val="00D14AF4"/>
    <w:rsid w:val="00D14BCA"/>
    <w:rsid w:val="00D14E08"/>
    <w:rsid w:val="00D15174"/>
    <w:rsid w:val="00D15217"/>
    <w:rsid w:val="00D15768"/>
    <w:rsid w:val="00D157A6"/>
    <w:rsid w:val="00D160CE"/>
    <w:rsid w:val="00D162F9"/>
    <w:rsid w:val="00D169FF"/>
    <w:rsid w:val="00D16AAD"/>
    <w:rsid w:val="00D17008"/>
    <w:rsid w:val="00D17967"/>
    <w:rsid w:val="00D17ACE"/>
    <w:rsid w:val="00D20853"/>
    <w:rsid w:val="00D209AE"/>
    <w:rsid w:val="00D20ADB"/>
    <w:rsid w:val="00D20E48"/>
    <w:rsid w:val="00D20E70"/>
    <w:rsid w:val="00D2146F"/>
    <w:rsid w:val="00D2192D"/>
    <w:rsid w:val="00D21EB4"/>
    <w:rsid w:val="00D22BAE"/>
    <w:rsid w:val="00D22D73"/>
    <w:rsid w:val="00D22EA2"/>
    <w:rsid w:val="00D22F56"/>
    <w:rsid w:val="00D23016"/>
    <w:rsid w:val="00D2303D"/>
    <w:rsid w:val="00D23155"/>
    <w:rsid w:val="00D231AE"/>
    <w:rsid w:val="00D231E8"/>
    <w:rsid w:val="00D236EE"/>
    <w:rsid w:val="00D23DAF"/>
    <w:rsid w:val="00D240B6"/>
    <w:rsid w:val="00D24215"/>
    <w:rsid w:val="00D244C3"/>
    <w:rsid w:val="00D24857"/>
    <w:rsid w:val="00D248C5"/>
    <w:rsid w:val="00D24A23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27CE4"/>
    <w:rsid w:val="00D3084C"/>
    <w:rsid w:val="00D30D50"/>
    <w:rsid w:val="00D30EF6"/>
    <w:rsid w:val="00D30F2F"/>
    <w:rsid w:val="00D30FF6"/>
    <w:rsid w:val="00D310A9"/>
    <w:rsid w:val="00D311FB"/>
    <w:rsid w:val="00D31830"/>
    <w:rsid w:val="00D31883"/>
    <w:rsid w:val="00D31A72"/>
    <w:rsid w:val="00D31CD5"/>
    <w:rsid w:val="00D31EFA"/>
    <w:rsid w:val="00D3238F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57B"/>
    <w:rsid w:val="00D34621"/>
    <w:rsid w:val="00D3479F"/>
    <w:rsid w:val="00D3480B"/>
    <w:rsid w:val="00D348FD"/>
    <w:rsid w:val="00D34D31"/>
    <w:rsid w:val="00D353D7"/>
    <w:rsid w:val="00D358E5"/>
    <w:rsid w:val="00D35BE7"/>
    <w:rsid w:val="00D36390"/>
    <w:rsid w:val="00D36884"/>
    <w:rsid w:val="00D3691A"/>
    <w:rsid w:val="00D3697F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E08"/>
    <w:rsid w:val="00D41F11"/>
    <w:rsid w:val="00D420DF"/>
    <w:rsid w:val="00D425CC"/>
    <w:rsid w:val="00D426AB"/>
    <w:rsid w:val="00D42E58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0FF"/>
    <w:rsid w:val="00D46559"/>
    <w:rsid w:val="00D466DB"/>
    <w:rsid w:val="00D4686E"/>
    <w:rsid w:val="00D4722A"/>
    <w:rsid w:val="00D474A0"/>
    <w:rsid w:val="00D47764"/>
    <w:rsid w:val="00D47FDB"/>
    <w:rsid w:val="00D50958"/>
    <w:rsid w:val="00D509FA"/>
    <w:rsid w:val="00D519C4"/>
    <w:rsid w:val="00D5208A"/>
    <w:rsid w:val="00D5208C"/>
    <w:rsid w:val="00D520D9"/>
    <w:rsid w:val="00D5210E"/>
    <w:rsid w:val="00D5220A"/>
    <w:rsid w:val="00D52382"/>
    <w:rsid w:val="00D52411"/>
    <w:rsid w:val="00D52860"/>
    <w:rsid w:val="00D52B51"/>
    <w:rsid w:val="00D52F7E"/>
    <w:rsid w:val="00D5315B"/>
    <w:rsid w:val="00D53332"/>
    <w:rsid w:val="00D536B5"/>
    <w:rsid w:val="00D544E6"/>
    <w:rsid w:val="00D545A7"/>
    <w:rsid w:val="00D547C4"/>
    <w:rsid w:val="00D54BBF"/>
    <w:rsid w:val="00D55676"/>
    <w:rsid w:val="00D55772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053"/>
    <w:rsid w:val="00D57297"/>
    <w:rsid w:val="00D601AE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9A4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AD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E32"/>
    <w:rsid w:val="00D67FE9"/>
    <w:rsid w:val="00D7018E"/>
    <w:rsid w:val="00D70294"/>
    <w:rsid w:val="00D70511"/>
    <w:rsid w:val="00D7064E"/>
    <w:rsid w:val="00D70D78"/>
    <w:rsid w:val="00D70E3C"/>
    <w:rsid w:val="00D71212"/>
    <w:rsid w:val="00D718C4"/>
    <w:rsid w:val="00D72765"/>
    <w:rsid w:val="00D727A3"/>
    <w:rsid w:val="00D72D1A"/>
    <w:rsid w:val="00D730A8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580"/>
    <w:rsid w:val="00D77AED"/>
    <w:rsid w:val="00D77F00"/>
    <w:rsid w:val="00D8037F"/>
    <w:rsid w:val="00D80386"/>
    <w:rsid w:val="00D804DE"/>
    <w:rsid w:val="00D80BD8"/>
    <w:rsid w:val="00D80D9F"/>
    <w:rsid w:val="00D810F4"/>
    <w:rsid w:val="00D811F5"/>
    <w:rsid w:val="00D813AD"/>
    <w:rsid w:val="00D818BE"/>
    <w:rsid w:val="00D81CF1"/>
    <w:rsid w:val="00D81EF6"/>
    <w:rsid w:val="00D81FBF"/>
    <w:rsid w:val="00D8269C"/>
    <w:rsid w:val="00D833DB"/>
    <w:rsid w:val="00D83428"/>
    <w:rsid w:val="00D83523"/>
    <w:rsid w:val="00D8385C"/>
    <w:rsid w:val="00D83CF6"/>
    <w:rsid w:val="00D83F2B"/>
    <w:rsid w:val="00D84E34"/>
    <w:rsid w:val="00D850AD"/>
    <w:rsid w:val="00D8521F"/>
    <w:rsid w:val="00D853E5"/>
    <w:rsid w:val="00D85455"/>
    <w:rsid w:val="00D85779"/>
    <w:rsid w:val="00D85B38"/>
    <w:rsid w:val="00D85DB0"/>
    <w:rsid w:val="00D867CF"/>
    <w:rsid w:val="00D867D5"/>
    <w:rsid w:val="00D86916"/>
    <w:rsid w:val="00D901CF"/>
    <w:rsid w:val="00D90689"/>
    <w:rsid w:val="00D9069A"/>
    <w:rsid w:val="00D91050"/>
    <w:rsid w:val="00D910B1"/>
    <w:rsid w:val="00D91A66"/>
    <w:rsid w:val="00D91C6C"/>
    <w:rsid w:val="00D921AF"/>
    <w:rsid w:val="00D92269"/>
    <w:rsid w:val="00D92331"/>
    <w:rsid w:val="00D923A1"/>
    <w:rsid w:val="00D923B3"/>
    <w:rsid w:val="00D92460"/>
    <w:rsid w:val="00D92961"/>
    <w:rsid w:val="00D92CC6"/>
    <w:rsid w:val="00D92F59"/>
    <w:rsid w:val="00D92FD6"/>
    <w:rsid w:val="00D931B8"/>
    <w:rsid w:val="00D933C3"/>
    <w:rsid w:val="00D93A8D"/>
    <w:rsid w:val="00D93C89"/>
    <w:rsid w:val="00D93CEB"/>
    <w:rsid w:val="00D93E44"/>
    <w:rsid w:val="00D93EC2"/>
    <w:rsid w:val="00D94107"/>
    <w:rsid w:val="00D94D0D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87"/>
    <w:rsid w:val="00DA1A42"/>
    <w:rsid w:val="00DA2082"/>
    <w:rsid w:val="00DA20BA"/>
    <w:rsid w:val="00DA20D4"/>
    <w:rsid w:val="00DA213B"/>
    <w:rsid w:val="00DA235A"/>
    <w:rsid w:val="00DA248F"/>
    <w:rsid w:val="00DA2694"/>
    <w:rsid w:val="00DA28AD"/>
    <w:rsid w:val="00DA2E1C"/>
    <w:rsid w:val="00DA3196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4DC5"/>
    <w:rsid w:val="00DA5208"/>
    <w:rsid w:val="00DA56C4"/>
    <w:rsid w:val="00DA584D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A6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1BB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3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2FF5"/>
    <w:rsid w:val="00DC3016"/>
    <w:rsid w:val="00DC3122"/>
    <w:rsid w:val="00DC3601"/>
    <w:rsid w:val="00DC3BEF"/>
    <w:rsid w:val="00DC3CDE"/>
    <w:rsid w:val="00DC3FE2"/>
    <w:rsid w:val="00DC4112"/>
    <w:rsid w:val="00DC4606"/>
    <w:rsid w:val="00DC4A3A"/>
    <w:rsid w:val="00DC4FD6"/>
    <w:rsid w:val="00DC5174"/>
    <w:rsid w:val="00DC565A"/>
    <w:rsid w:val="00DC56C7"/>
    <w:rsid w:val="00DC59B2"/>
    <w:rsid w:val="00DC6D8B"/>
    <w:rsid w:val="00DC6E88"/>
    <w:rsid w:val="00DC73D4"/>
    <w:rsid w:val="00DC7A5E"/>
    <w:rsid w:val="00DD0033"/>
    <w:rsid w:val="00DD0725"/>
    <w:rsid w:val="00DD0874"/>
    <w:rsid w:val="00DD0E5E"/>
    <w:rsid w:val="00DD0E76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0"/>
    <w:rsid w:val="00DD40F3"/>
    <w:rsid w:val="00DD4552"/>
    <w:rsid w:val="00DD5570"/>
    <w:rsid w:val="00DD591A"/>
    <w:rsid w:val="00DD5CCA"/>
    <w:rsid w:val="00DD5FEB"/>
    <w:rsid w:val="00DD65DE"/>
    <w:rsid w:val="00DD791C"/>
    <w:rsid w:val="00DD7A33"/>
    <w:rsid w:val="00DE0175"/>
    <w:rsid w:val="00DE033D"/>
    <w:rsid w:val="00DE0A89"/>
    <w:rsid w:val="00DE129B"/>
    <w:rsid w:val="00DE1E19"/>
    <w:rsid w:val="00DE1F81"/>
    <w:rsid w:val="00DE207E"/>
    <w:rsid w:val="00DE24DF"/>
    <w:rsid w:val="00DE24E5"/>
    <w:rsid w:val="00DE2514"/>
    <w:rsid w:val="00DE26DC"/>
    <w:rsid w:val="00DE2811"/>
    <w:rsid w:val="00DE2D0D"/>
    <w:rsid w:val="00DE2F77"/>
    <w:rsid w:val="00DE37BF"/>
    <w:rsid w:val="00DE3B51"/>
    <w:rsid w:val="00DE3D92"/>
    <w:rsid w:val="00DE3E96"/>
    <w:rsid w:val="00DE3F97"/>
    <w:rsid w:val="00DE40E6"/>
    <w:rsid w:val="00DE4EBB"/>
    <w:rsid w:val="00DE517B"/>
    <w:rsid w:val="00DE5342"/>
    <w:rsid w:val="00DE560E"/>
    <w:rsid w:val="00DE6336"/>
    <w:rsid w:val="00DE63F7"/>
    <w:rsid w:val="00DE6726"/>
    <w:rsid w:val="00DE720F"/>
    <w:rsid w:val="00DE7970"/>
    <w:rsid w:val="00DE7A1A"/>
    <w:rsid w:val="00DE7A9D"/>
    <w:rsid w:val="00DE7F16"/>
    <w:rsid w:val="00DF0149"/>
    <w:rsid w:val="00DF02CE"/>
    <w:rsid w:val="00DF05F5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69F"/>
    <w:rsid w:val="00DF3B06"/>
    <w:rsid w:val="00DF3B24"/>
    <w:rsid w:val="00DF4353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79"/>
    <w:rsid w:val="00E008E0"/>
    <w:rsid w:val="00E00967"/>
    <w:rsid w:val="00E00A92"/>
    <w:rsid w:val="00E00C03"/>
    <w:rsid w:val="00E00D80"/>
    <w:rsid w:val="00E00E2C"/>
    <w:rsid w:val="00E01312"/>
    <w:rsid w:val="00E0193F"/>
    <w:rsid w:val="00E01987"/>
    <w:rsid w:val="00E01A07"/>
    <w:rsid w:val="00E01C13"/>
    <w:rsid w:val="00E01C45"/>
    <w:rsid w:val="00E01D46"/>
    <w:rsid w:val="00E02411"/>
    <w:rsid w:val="00E028D3"/>
    <w:rsid w:val="00E02D48"/>
    <w:rsid w:val="00E02E27"/>
    <w:rsid w:val="00E02E6D"/>
    <w:rsid w:val="00E03366"/>
    <w:rsid w:val="00E034BE"/>
    <w:rsid w:val="00E03F24"/>
    <w:rsid w:val="00E04577"/>
    <w:rsid w:val="00E04BAF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6E72"/>
    <w:rsid w:val="00E0705A"/>
    <w:rsid w:val="00E078AD"/>
    <w:rsid w:val="00E07FEC"/>
    <w:rsid w:val="00E10E7E"/>
    <w:rsid w:val="00E10EBB"/>
    <w:rsid w:val="00E11488"/>
    <w:rsid w:val="00E114F9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17D"/>
    <w:rsid w:val="00E1323E"/>
    <w:rsid w:val="00E13370"/>
    <w:rsid w:val="00E13D58"/>
    <w:rsid w:val="00E13E36"/>
    <w:rsid w:val="00E13F01"/>
    <w:rsid w:val="00E1546E"/>
    <w:rsid w:val="00E154D2"/>
    <w:rsid w:val="00E1574D"/>
    <w:rsid w:val="00E15F30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20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18D"/>
    <w:rsid w:val="00E26517"/>
    <w:rsid w:val="00E2660F"/>
    <w:rsid w:val="00E26BF7"/>
    <w:rsid w:val="00E26E71"/>
    <w:rsid w:val="00E26F6D"/>
    <w:rsid w:val="00E27587"/>
    <w:rsid w:val="00E2763E"/>
    <w:rsid w:val="00E27815"/>
    <w:rsid w:val="00E279A9"/>
    <w:rsid w:val="00E27CAB"/>
    <w:rsid w:val="00E27D9C"/>
    <w:rsid w:val="00E27F54"/>
    <w:rsid w:val="00E300D1"/>
    <w:rsid w:val="00E30490"/>
    <w:rsid w:val="00E30586"/>
    <w:rsid w:val="00E3070F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23"/>
    <w:rsid w:val="00E339F1"/>
    <w:rsid w:val="00E33ADC"/>
    <w:rsid w:val="00E33B37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470"/>
    <w:rsid w:val="00E40597"/>
    <w:rsid w:val="00E408B1"/>
    <w:rsid w:val="00E40CD0"/>
    <w:rsid w:val="00E40E65"/>
    <w:rsid w:val="00E41054"/>
    <w:rsid w:val="00E413AC"/>
    <w:rsid w:val="00E417D8"/>
    <w:rsid w:val="00E418FE"/>
    <w:rsid w:val="00E41C59"/>
    <w:rsid w:val="00E41E5F"/>
    <w:rsid w:val="00E42088"/>
    <w:rsid w:val="00E42115"/>
    <w:rsid w:val="00E42374"/>
    <w:rsid w:val="00E425F7"/>
    <w:rsid w:val="00E42E5C"/>
    <w:rsid w:val="00E42EE0"/>
    <w:rsid w:val="00E43A21"/>
    <w:rsid w:val="00E43FB2"/>
    <w:rsid w:val="00E43FF5"/>
    <w:rsid w:val="00E442CA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49"/>
    <w:rsid w:val="00E45C90"/>
    <w:rsid w:val="00E4645D"/>
    <w:rsid w:val="00E46A86"/>
    <w:rsid w:val="00E46B07"/>
    <w:rsid w:val="00E46C4B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1E1E"/>
    <w:rsid w:val="00E52345"/>
    <w:rsid w:val="00E52424"/>
    <w:rsid w:val="00E5263A"/>
    <w:rsid w:val="00E52E25"/>
    <w:rsid w:val="00E533A7"/>
    <w:rsid w:val="00E53C99"/>
    <w:rsid w:val="00E541BE"/>
    <w:rsid w:val="00E54967"/>
    <w:rsid w:val="00E54D59"/>
    <w:rsid w:val="00E5527D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51"/>
    <w:rsid w:val="00E60ABC"/>
    <w:rsid w:val="00E60D65"/>
    <w:rsid w:val="00E6132B"/>
    <w:rsid w:val="00E61340"/>
    <w:rsid w:val="00E6146D"/>
    <w:rsid w:val="00E617CE"/>
    <w:rsid w:val="00E618F4"/>
    <w:rsid w:val="00E61969"/>
    <w:rsid w:val="00E61DA4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CD6"/>
    <w:rsid w:val="00E65CFB"/>
    <w:rsid w:val="00E65F9C"/>
    <w:rsid w:val="00E65FB0"/>
    <w:rsid w:val="00E66044"/>
    <w:rsid w:val="00E66208"/>
    <w:rsid w:val="00E664C2"/>
    <w:rsid w:val="00E664E2"/>
    <w:rsid w:val="00E66C0C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2E62"/>
    <w:rsid w:val="00E72ECD"/>
    <w:rsid w:val="00E73195"/>
    <w:rsid w:val="00E731FB"/>
    <w:rsid w:val="00E73761"/>
    <w:rsid w:val="00E73780"/>
    <w:rsid w:val="00E73B96"/>
    <w:rsid w:val="00E73C58"/>
    <w:rsid w:val="00E74182"/>
    <w:rsid w:val="00E7420D"/>
    <w:rsid w:val="00E74234"/>
    <w:rsid w:val="00E74591"/>
    <w:rsid w:val="00E74611"/>
    <w:rsid w:val="00E7475A"/>
    <w:rsid w:val="00E74882"/>
    <w:rsid w:val="00E74B4E"/>
    <w:rsid w:val="00E75399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9D9"/>
    <w:rsid w:val="00E82A32"/>
    <w:rsid w:val="00E82C91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9A4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3CA8"/>
    <w:rsid w:val="00E94644"/>
    <w:rsid w:val="00E94A81"/>
    <w:rsid w:val="00E94D7B"/>
    <w:rsid w:val="00E94E8A"/>
    <w:rsid w:val="00E94FE4"/>
    <w:rsid w:val="00E95563"/>
    <w:rsid w:val="00E962E6"/>
    <w:rsid w:val="00E962F7"/>
    <w:rsid w:val="00E96475"/>
    <w:rsid w:val="00E968D3"/>
    <w:rsid w:val="00E96BDA"/>
    <w:rsid w:val="00E96C9D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011"/>
    <w:rsid w:val="00EA241E"/>
    <w:rsid w:val="00EA24D3"/>
    <w:rsid w:val="00EA2670"/>
    <w:rsid w:val="00EA2ADE"/>
    <w:rsid w:val="00EA2FFB"/>
    <w:rsid w:val="00EA36D5"/>
    <w:rsid w:val="00EA39F4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64CD"/>
    <w:rsid w:val="00EA6D07"/>
    <w:rsid w:val="00EA7332"/>
    <w:rsid w:val="00EA763F"/>
    <w:rsid w:val="00EA7FE6"/>
    <w:rsid w:val="00EB00BB"/>
    <w:rsid w:val="00EB056D"/>
    <w:rsid w:val="00EB0627"/>
    <w:rsid w:val="00EB08DF"/>
    <w:rsid w:val="00EB0912"/>
    <w:rsid w:val="00EB0A97"/>
    <w:rsid w:val="00EB0C41"/>
    <w:rsid w:val="00EB0F00"/>
    <w:rsid w:val="00EB0F23"/>
    <w:rsid w:val="00EB1D34"/>
    <w:rsid w:val="00EB241B"/>
    <w:rsid w:val="00EB292A"/>
    <w:rsid w:val="00EB3415"/>
    <w:rsid w:val="00EB37D7"/>
    <w:rsid w:val="00EB383E"/>
    <w:rsid w:val="00EB3E4D"/>
    <w:rsid w:val="00EB4146"/>
    <w:rsid w:val="00EB44B5"/>
    <w:rsid w:val="00EB4868"/>
    <w:rsid w:val="00EB49E2"/>
    <w:rsid w:val="00EB4B0F"/>
    <w:rsid w:val="00EB512A"/>
    <w:rsid w:val="00EB55BF"/>
    <w:rsid w:val="00EB5728"/>
    <w:rsid w:val="00EB5AB1"/>
    <w:rsid w:val="00EB5BA4"/>
    <w:rsid w:val="00EB60CD"/>
    <w:rsid w:val="00EB6179"/>
    <w:rsid w:val="00EB64EF"/>
    <w:rsid w:val="00EB6983"/>
    <w:rsid w:val="00EB69B2"/>
    <w:rsid w:val="00EB6B82"/>
    <w:rsid w:val="00EB6C72"/>
    <w:rsid w:val="00EB6EA3"/>
    <w:rsid w:val="00EB6F06"/>
    <w:rsid w:val="00EB78AF"/>
    <w:rsid w:val="00EB78B4"/>
    <w:rsid w:val="00EB7F6E"/>
    <w:rsid w:val="00EC0CE6"/>
    <w:rsid w:val="00EC12D4"/>
    <w:rsid w:val="00EC2664"/>
    <w:rsid w:val="00EC26A0"/>
    <w:rsid w:val="00EC2ACA"/>
    <w:rsid w:val="00EC2FE0"/>
    <w:rsid w:val="00EC3242"/>
    <w:rsid w:val="00EC333A"/>
    <w:rsid w:val="00EC386C"/>
    <w:rsid w:val="00EC3B92"/>
    <w:rsid w:val="00EC3BF1"/>
    <w:rsid w:val="00EC3CA6"/>
    <w:rsid w:val="00EC4229"/>
    <w:rsid w:val="00EC447B"/>
    <w:rsid w:val="00EC44AA"/>
    <w:rsid w:val="00EC48AC"/>
    <w:rsid w:val="00EC5487"/>
    <w:rsid w:val="00EC548D"/>
    <w:rsid w:val="00EC55FD"/>
    <w:rsid w:val="00EC5E6A"/>
    <w:rsid w:val="00EC6AEF"/>
    <w:rsid w:val="00EC70CC"/>
    <w:rsid w:val="00EC728D"/>
    <w:rsid w:val="00EC74AE"/>
    <w:rsid w:val="00EC755D"/>
    <w:rsid w:val="00EC777B"/>
    <w:rsid w:val="00EC7AB5"/>
    <w:rsid w:val="00EC7B09"/>
    <w:rsid w:val="00EC7D87"/>
    <w:rsid w:val="00ED01F7"/>
    <w:rsid w:val="00ED05FB"/>
    <w:rsid w:val="00ED0844"/>
    <w:rsid w:val="00ED0EA9"/>
    <w:rsid w:val="00ED0F0E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57E"/>
    <w:rsid w:val="00ED3750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F49"/>
    <w:rsid w:val="00ED709A"/>
    <w:rsid w:val="00ED7446"/>
    <w:rsid w:val="00ED75E1"/>
    <w:rsid w:val="00ED7804"/>
    <w:rsid w:val="00EE00B0"/>
    <w:rsid w:val="00EE058A"/>
    <w:rsid w:val="00EE0A82"/>
    <w:rsid w:val="00EE0D09"/>
    <w:rsid w:val="00EE1D01"/>
    <w:rsid w:val="00EE2138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198"/>
    <w:rsid w:val="00EE5209"/>
    <w:rsid w:val="00EE5520"/>
    <w:rsid w:val="00EE5574"/>
    <w:rsid w:val="00EE574F"/>
    <w:rsid w:val="00EE5D55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02C"/>
    <w:rsid w:val="00EF4545"/>
    <w:rsid w:val="00EF497A"/>
    <w:rsid w:val="00EF4DB6"/>
    <w:rsid w:val="00EF4DF8"/>
    <w:rsid w:val="00EF4FF5"/>
    <w:rsid w:val="00EF50E8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8CF"/>
    <w:rsid w:val="00F03A30"/>
    <w:rsid w:val="00F04876"/>
    <w:rsid w:val="00F04A7B"/>
    <w:rsid w:val="00F04C99"/>
    <w:rsid w:val="00F04D95"/>
    <w:rsid w:val="00F053A1"/>
    <w:rsid w:val="00F0584C"/>
    <w:rsid w:val="00F0588F"/>
    <w:rsid w:val="00F05939"/>
    <w:rsid w:val="00F05C7B"/>
    <w:rsid w:val="00F06187"/>
    <w:rsid w:val="00F06396"/>
    <w:rsid w:val="00F076A1"/>
    <w:rsid w:val="00F07825"/>
    <w:rsid w:val="00F07BE7"/>
    <w:rsid w:val="00F1010E"/>
    <w:rsid w:val="00F1045B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2E04"/>
    <w:rsid w:val="00F12F90"/>
    <w:rsid w:val="00F1309C"/>
    <w:rsid w:val="00F13412"/>
    <w:rsid w:val="00F135CA"/>
    <w:rsid w:val="00F1382A"/>
    <w:rsid w:val="00F13AFA"/>
    <w:rsid w:val="00F13C63"/>
    <w:rsid w:val="00F13C7E"/>
    <w:rsid w:val="00F13FFF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A86"/>
    <w:rsid w:val="00F20CC4"/>
    <w:rsid w:val="00F20DA2"/>
    <w:rsid w:val="00F21EB6"/>
    <w:rsid w:val="00F21EE9"/>
    <w:rsid w:val="00F224BE"/>
    <w:rsid w:val="00F22551"/>
    <w:rsid w:val="00F22C0C"/>
    <w:rsid w:val="00F22F33"/>
    <w:rsid w:val="00F23004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49D"/>
    <w:rsid w:val="00F30AB9"/>
    <w:rsid w:val="00F30D7D"/>
    <w:rsid w:val="00F313ED"/>
    <w:rsid w:val="00F314FF"/>
    <w:rsid w:val="00F32749"/>
    <w:rsid w:val="00F32783"/>
    <w:rsid w:val="00F32D0C"/>
    <w:rsid w:val="00F32E4B"/>
    <w:rsid w:val="00F33137"/>
    <w:rsid w:val="00F332CF"/>
    <w:rsid w:val="00F33820"/>
    <w:rsid w:val="00F33CC3"/>
    <w:rsid w:val="00F343F6"/>
    <w:rsid w:val="00F34471"/>
    <w:rsid w:val="00F3468F"/>
    <w:rsid w:val="00F3500C"/>
    <w:rsid w:val="00F355D9"/>
    <w:rsid w:val="00F35909"/>
    <w:rsid w:val="00F35982"/>
    <w:rsid w:val="00F35D04"/>
    <w:rsid w:val="00F35F98"/>
    <w:rsid w:val="00F3639E"/>
    <w:rsid w:val="00F367AC"/>
    <w:rsid w:val="00F36AB3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0DD"/>
    <w:rsid w:val="00F421D7"/>
    <w:rsid w:val="00F42314"/>
    <w:rsid w:val="00F42E0B"/>
    <w:rsid w:val="00F430A8"/>
    <w:rsid w:val="00F435D4"/>
    <w:rsid w:val="00F436F2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C90"/>
    <w:rsid w:val="00F45D53"/>
    <w:rsid w:val="00F45D71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18E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6356"/>
    <w:rsid w:val="00F56B0A"/>
    <w:rsid w:val="00F56C19"/>
    <w:rsid w:val="00F56D8A"/>
    <w:rsid w:val="00F56F20"/>
    <w:rsid w:val="00F57320"/>
    <w:rsid w:val="00F57541"/>
    <w:rsid w:val="00F57699"/>
    <w:rsid w:val="00F576B7"/>
    <w:rsid w:val="00F57984"/>
    <w:rsid w:val="00F57B62"/>
    <w:rsid w:val="00F57CC4"/>
    <w:rsid w:val="00F57E8F"/>
    <w:rsid w:val="00F57E92"/>
    <w:rsid w:val="00F600F5"/>
    <w:rsid w:val="00F60366"/>
    <w:rsid w:val="00F60551"/>
    <w:rsid w:val="00F605F4"/>
    <w:rsid w:val="00F61293"/>
    <w:rsid w:val="00F61584"/>
    <w:rsid w:val="00F6163B"/>
    <w:rsid w:val="00F61BE6"/>
    <w:rsid w:val="00F61D5C"/>
    <w:rsid w:val="00F62292"/>
    <w:rsid w:val="00F625BA"/>
    <w:rsid w:val="00F628D0"/>
    <w:rsid w:val="00F62A3B"/>
    <w:rsid w:val="00F62CA1"/>
    <w:rsid w:val="00F6306E"/>
    <w:rsid w:val="00F6323A"/>
    <w:rsid w:val="00F63420"/>
    <w:rsid w:val="00F635EB"/>
    <w:rsid w:val="00F63889"/>
    <w:rsid w:val="00F63AD4"/>
    <w:rsid w:val="00F63D3B"/>
    <w:rsid w:val="00F63DDD"/>
    <w:rsid w:val="00F63F47"/>
    <w:rsid w:val="00F64223"/>
    <w:rsid w:val="00F6438A"/>
    <w:rsid w:val="00F648EC"/>
    <w:rsid w:val="00F648F3"/>
    <w:rsid w:val="00F64ADA"/>
    <w:rsid w:val="00F652FF"/>
    <w:rsid w:val="00F653D0"/>
    <w:rsid w:val="00F653D9"/>
    <w:rsid w:val="00F654AE"/>
    <w:rsid w:val="00F6557A"/>
    <w:rsid w:val="00F657FE"/>
    <w:rsid w:val="00F65A7B"/>
    <w:rsid w:val="00F65A99"/>
    <w:rsid w:val="00F65ECC"/>
    <w:rsid w:val="00F65ECD"/>
    <w:rsid w:val="00F661C2"/>
    <w:rsid w:val="00F6643A"/>
    <w:rsid w:val="00F6670D"/>
    <w:rsid w:val="00F66D81"/>
    <w:rsid w:val="00F67326"/>
    <w:rsid w:val="00F6754F"/>
    <w:rsid w:val="00F67B5F"/>
    <w:rsid w:val="00F67DDA"/>
    <w:rsid w:val="00F67F16"/>
    <w:rsid w:val="00F7006C"/>
    <w:rsid w:val="00F70147"/>
    <w:rsid w:val="00F70214"/>
    <w:rsid w:val="00F707DF"/>
    <w:rsid w:val="00F70A4D"/>
    <w:rsid w:val="00F715DB"/>
    <w:rsid w:val="00F71CAE"/>
    <w:rsid w:val="00F71DE9"/>
    <w:rsid w:val="00F72501"/>
    <w:rsid w:val="00F726C6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6CCE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2F5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2AA"/>
    <w:rsid w:val="00F865E8"/>
    <w:rsid w:val="00F866D0"/>
    <w:rsid w:val="00F86FBF"/>
    <w:rsid w:val="00F87740"/>
    <w:rsid w:val="00F87A82"/>
    <w:rsid w:val="00F90199"/>
    <w:rsid w:val="00F902D3"/>
    <w:rsid w:val="00F90F0E"/>
    <w:rsid w:val="00F91090"/>
    <w:rsid w:val="00F910D9"/>
    <w:rsid w:val="00F910F0"/>
    <w:rsid w:val="00F914A4"/>
    <w:rsid w:val="00F91540"/>
    <w:rsid w:val="00F9187C"/>
    <w:rsid w:val="00F9206B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672"/>
    <w:rsid w:val="00F96ED7"/>
    <w:rsid w:val="00F97A0E"/>
    <w:rsid w:val="00F97D67"/>
    <w:rsid w:val="00FA04E6"/>
    <w:rsid w:val="00FA07CA"/>
    <w:rsid w:val="00FA08D9"/>
    <w:rsid w:val="00FA098A"/>
    <w:rsid w:val="00FA09B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DD"/>
    <w:rsid w:val="00FA3312"/>
    <w:rsid w:val="00FA3538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A4E"/>
    <w:rsid w:val="00FA6C3C"/>
    <w:rsid w:val="00FA6F91"/>
    <w:rsid w:val="00FA77BB"/>
    <w:rsid w:val="00FA7B41"/>
    <w:rsid w:val="00FA7BBB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2D4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965"/>
    <w:rsid w:val="00FC2BFB"/>
    <w:rsid w:val="00FC31B9"/>
    <w:rsid w:val="00FC38B6"/>
    <w:rsid w:val="00FC38F4"/>
    <w:rsid w:val="00FC3997"/>
    <w:rsid w:val="00FC3C1C"/>
    <w:rsid w:val="00FC3D31"/>
    <w:rsid w:val="00FC4056"/>
    <w:rsid w:val="00FC4584"/>
    <w:rsid w:val="00FC45A2"/>
    <w:rsid w:val="00FC4CDF"/>
    <w:rsid w:val="00FC4F4B"/>
    <w:rsid w:val="00FC5050"/>
    <w:rsid w:val="00FC5153"/>
    <w:rsid w:val="00FC55E2"/>
    <w:rsid w:val="00FC56BB"/>
    <w:rsid w:val="00FC5DD5"/>
    <w:rsid w:val="00FC5E2D"/>
    <w:rsid w:val="00FC5F9E"/>
    <w:rsid w:val="00FC62E0"/>
    <w:rsid w:val="00FC6540"/>
    <w:rsid w:val="00FC6878"/>
    <w:rsid w:val="00FC68C5"/>
    <w:rsid w:val="00FC6A2D"/>
    <w:rsid w:val="00FC6D12"/>
    <w:rsid w:val="00FC700B"/>
    <w:rsid w:val="00FC735B"/>
    <w:rsid w:val="00FC75BE"/>
    <w:rsid w:val="00FC783C"/>
    <w:rsid w:val="00FC7DE0"/>
    <w:rsid w:val="00FD0011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581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D7E02"/>
    <w:rsid w:val="00FE00E0"/>
    <w:rsid w:val="00FE0373"/>
    <w:rsid w:val="00FE1198"/>
    <w:rsid w:val="00FE16C9"/>
    <w:rsid w:val="00FE199E"/>
    <w:rsid w:val="00FE2255"/>
    <w:rsid w:val="00FE2260"/>
    <w:rsid w:val="00FE239E"/>
    <w:rsid w:val="00FE2AED"/>
    <w:rsid w:val="00FE2E01"/>
    <w:rsid w:val="00FE33DD"/>
    <w:rsid w:val="00FE3AE6"/>
    <w:rsid w:val="00FE3B7E"/>
    <w:rsid w:val="00FE3DE8"/>
    <w:rsid w:val="00FE3E8D"/>
    <w:rsid w:val="00FE43E8"/>
    <w:rsid w:val="00FE44C7"/>
    <w:rsid w:val="00FE47FF"/>
    <w:rsid w:val="00FE499B"/>
    <w:rsid w:val="00FE49F2"/>
    <w:rsid w:val="00FE5091"/>
    <w:rsid w:val="00FE54F8"/>
    <w:rsid w:val="00FE565E"/>
    <w:rsid w:val="00FE5674"/>
    <w:rsid w:val="00FE578A"/>
    <w:rsid w:val="00FE5B02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995"/>
    <w:rsid w:val="00FF2C8F"/>
    <w:rsid w:val="00FF2FAD"/>
    <w:rsid w:val="00FF31C3"/>
    <w:rsid w:val="00FF32D8"/>
    <w:rsid w:val="00FF3353"/>
    <w:rsid w:val="00FF36F5"/>
    <w:rsid w:val="00FF372E"/>
    <w:rsid w:val="00FF37B9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517"/>
    <w:rsid w:val="00FF6726"/>
    <w:rsid w:val="00FF67D9"/>
    <w:rsid w:val="00FF68CF"/>
    <w:rsid w:val="00FF6A43"/>
    <w:rsid w:val="00FF7186"/>
    <w:rsid w:val="00FF73C6"/>
    <w:rsid w:val="00FF7432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0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qFormat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qFormat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72126"/>
    <w:rPr>
      <w:rFonts w:ascii="Times New Roman" w:hAnsi="Times New Roman"/>
    </w:rPr>
  </w:style>
  <w:style w:type="paragraph" w:customStyle="1" w:styleId="B3">
    <w:name w:val="B3+"/>
    <w:basedOn w:val="B30"/>
    <w:rsid w:val="007710C1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TF0">
    <w:name w:val="TF字符"/>
    <w:aliases w:val="left字符"/>
    <w:rsid w:val="00844230"/>
    <w:rPr>
      <w:rFonts w:ascii="Arial" w:eastAsia="Times New Roman" w:hAnsi="Arial"/>
      <w:b/>
    </w:rPr>
  </w:style>
  <w:style w:type="character" w:customStyle="1" w:styleId="EQChar">
    <w:name w:val="EQ Char"/>
    <w:link w:val="EQ"/>
    <w:qFormat/>
    <w:rsid w:val="0066546E"/>
    <w:rPr>
      <w:rFonts w:ascii="Times New Roman" w:hAnsi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24195-871B-4373-A69C-2D5D0CA8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Takao Miyake</dc:creator>
  <cp:keywords/>
  <cp:lastModifiedBy>Takao Miyake</cp:lastModifiedBy>
  <cp:revision>45</cp:revision>
  <cp:lastPrinted>2022-02-24T10:07:00Z</cp:lastPrinted>
  <dcterms:created xsi:type="dcterms:W3CDTF">2022-02-14T09:49:00Z</dcterms:created>
  <dcterms:modified xsi:type="dcterms:W3CDTF">2022-03-01T16:49:00Z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