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2F5A3A6"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C46E94" w:rsidRPr="00C46E94">
        <w:t xml:space="preserve"> </w:t>
      </w:r>
      <w:r w:rsidR="00C46E94" w:rsidRPr="00C46E94">
        <w:rPr>
          <w:b/>
          <w:sz w:val="24"/>
          <w:szCs w:val="24"/>
        </w:rPr>
        <w:t>10</w:t>
      </w:r>
      <w:r w:rsidR="00834E05">
        <w:rPr>
          <w:b/>
          <w:sz w:val="24"/>
          <w:szCs w:val="24"/>
        </w:rPr>
        <w:t>2</w:t>
      </w:r>
      <w:r w:rsidR="00C46E94" w:rsidRPr="00C46E94">
        <w:rPr>
          <w:b/>
          <w:sz w:val="24"/>
          <w:szCs w:val="24"/>
        </w:rPr>
        <w:t>-e</w:t>
      </w:r>
      <w:r w:rsidR="00C46E94" w:rsidRPr="00C46E94">
        <w:rPr>
          <w:b/>
          <w:sz w:val="24"/>
          <w:szCs w:val="24"/>
        </w:rPr>
        <w:tab/>
      </w:r>
      <w:r w:rsidR="00834E05" w:rsidRPr="00834E05">
        <w:rPr>
          <w:b/>
          <w:noProof/>
          <w:sz w:val="24"/>
        </w:rPr>
        <w:t>R4-2204899</w:t>
      </w:r>
    </w:p>
    <w:p w14:paraId="0D8631E8" w14:textId="15DE1F69"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834E05" w:rsidRPr="00834E05">
        <w:rPr>
          <w:b/>
          <w:noProof/>
          <w:sz w:val="24"/>
        </w:rPr>
        <w:t>February 21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16D185" w:rsidR="001E41F3" w:rsidRPr="00A34930" w:rsidRDefault="00244103" w:rsidP="0067260F">
            <w:pPr>
              <w:pStyle w:val="CRCoverPage"/>
              <w:spacing w:after="0"/>
              <w:jc w:val="right"/>
              <w:rPr>
                <w:b/>
                <w:bCs/>
                <w:noProof/>
                <w:sz w:val="28"/>
                <w:szCs w:val="28"/>
              </w:rPr>
            </w:pPr>
            <w:r>
              <w:rPr>
                <w:b/>
                <w:noProof/>
                <w:sz w:val="28"/>
              </w:rPr>
              <w:t>38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E064FF" w:rsidR="001E41F3" w:rsidRPr="00A34930" w:rsidRDefault="00C326CB" w:rsidP="00D33C45">
            <w:pPr>
              <w:pStyle w:val="CRCoverPage"/>
              <w:spacing w:after="0"/>
              <w:jc w:val="center"/>
              <w:rPr>
                <w:b/>
                <w:bCs/>
                <w:noProof/>
                <w:sz w:val="28"/>
                <w:szCs w:val="28"/>
              </w:rPr>
            </w:pPr>
            <w:r>
              <w:rPr>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525792" w:rsidR="001E41F3" w:rsidRPr="00A34930" w:rsidRDefault="00C326CB" w:rsidP="000D6717">
            <w:pPr>
              <w:pStyle w:val="CRCoverPage"/>
              <w:spacing w:after="0"/>
              <w:jc w:val="center"/>
              <w:rPr>
                <w:b/>
                <w:bCs/>
                <w:noProof/>
                <w:sz w:val="28"/>
                <w:szCs w:val="28"/>
                <w:lang w:eastAsia="zh-CN"/>
              </w:rPr>
            </w:pPr>
            <w:r w:rsidRPr="00CC6CE2">
              <w:rPr>
                <w:b/>
                <w:bCs/>
                <w:noProof/>
                <w:sz w:val="28"/>
                <w:szCs w:val="28"/>
                <w:lang w:eastAsia="zh-CN"/>
              </w:rPr>
              <w:t>1</w:t>
            </w:r>
            <w:r w:rsidR="0012301E" w:rsidRPr="00CC6CE2">
              <w:rPr>
                <w:b/>
                <w:bCs/>
                <w:noProof/>
                <w:sz w:val="28"/>
                <w:szCs w:val="28"/>
                <w:lang w:eastAsia="zh-CN"/>
              </w:rPr>
              <w:t>7</w:t>
            </w:r>
            <w:r w:rsidRPr="00CC6CE2">
              <w:rPr>
                <w:b/>
                <w:bCs/>
                <w:noProof/>
                <w:sz w:val="28"/>
                <w:szCs w:val="28"/>
                <w:lang w:eastAsia="zh-CN"/>
              </w:rPr>
              <w:t>.</w:t>
            </w:r>
            <w:r w:rsidR="000D6717">
              <w:rPr>
                <w:b/>
                <w:bCs/>
                <w:noProof/>
                <w:sz w:val="28"/>
                <w:szCs w:val="28"/>
                <w:lang w:eastAsia="zh-CN"/>
              </w:rPr>
              <w:t>4</w:t>
            </w:r>
            <w:r w:rsidR="00B739A3"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A54151" w:rsidR="001E41F3" w:rsidRDefault="00282A8E" w:rsidP="009324E5">
            <w:pPr>
              <w:pStyle w:val="CRCoverPage"/>
              <w:spacing w:after="0"/>
              <w:ind w:left="100"/>
              <w:jc w:val="both"/>
              <w:rPr>
                <w:noProof/>
              </w:rPr>
            </w:pPr>
            <w:r w:rsidRPr="00282A8E">
              <w:t xml:space="preserve">Draft CR on measurement </w:t>
            </w:r>
            <w:r w:rsidR="009324E5">
              <w:t>requirements</w:t>
            </w:r>
            <w:r w:rsidRPr="00282A8E">
              <w:t xml:space="preserve"> on deactivated </w:t>
            </w:r>
            <w:proofErr w:type="spellStart"/>
            <w:r w:rsidRPr="00282A8E">
              <w:t>PSCell</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CD5AC6" w:rsidR="001E41F3" w:rsidRDefault="00805A69" w:rsidP="00C53967">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1EFDCB" w:rsidR="001E41F3" w:rsidRPr="00EF70F1" w:rsidRDefault="00060FED" w:rsidP="00C53967">
            <w:pPr>
              <w:pStyle w:val="CRCoverPage"/>
              <w:spacing w:after="0"/>
              <w:ind w:left="100"/>
              <w:rPr>
                <w:noProof/>
              </w:rPr>
            </w:pPr>
            <w:r w:rsidRPr="00060FED">
              <w:rPr>
                <w:rFonts w:cs="Arial"/>
                <w:lang w:eastAsia="ja-JP"/>
              </w:rPr>
              <w:t>LTE_NR_DC_enh2-Core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7BEF39" w:rsidR="001E41F3" w:rsidRDefault="00E22DC3" w:rsidP="00282A8E">
            <w:pPr>
              <w:pStyle w:val="CRCoverPage"/>
              <w:spacing w:after="0"/>
              <w:ind w:left="100"/>
              <w:rPr>
                <w:noProof/>
              </w:rPr>
            </w:pPr>
            <w:r>
              <w:rPr>
                <w:noProof/>
              </w:rPr>
              <w:t>202</w:t>
            </w:r>
            <w:r w:rsidR="00282A8E">
              <w:rPr>
                <w:noProof/>
              </w:rPr>
              <w:t>2</w:t>
            </w:r>
            <w:r>
              <w:rPr>
                <w:noProof/>
              </w:rPr>
              <w:t>-</w:t>
            </w:r>
            <w:r w:rsidR="00282A8E">
              <w:rPr>
                <w:noProof/>
              </w:rPr>
              <w:t>2</w:t>
            </w:r>
            <w:r>
              <w:rPr>
                <w:noProof/>
              </w:rPr>
              <w:t>-</w:t>
            </w:r>
            <w:r w:rsidR="00282A8E">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B1FD64" w:rsidR="001E41F3" w:rsidRPr="00A34930" w:rsidRDefault="009D523B" w:rsidP="00D24991">
            <w:pPr>
              <w:pStyle w:val="CRCoverPage"/>
              <w:spacing w:after="0"/>
              <w:ind w:left="100" w:right="-609"/>
              <w:rPr>
                <w:b/>
                <w:bCs/>
                <w:noProof/>
                <w:lang w:eastAsia="zh-CN"/>
              </w:rPr>
            </w:pPr>
            <w:r>
              <w:rPr>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DF5EBE" w:rsidR="001E41F3" w:rsidRDefault="00805A69" w:rsidP="0012301E">
            <w:pPr>
              <w:pStyle w:val="CRCoverPage"/>
              <w:spacing w:after="0"/>
              <w:ind w:left="100"/>
              <w:rPr>
                <w:noProof/>
              </w:rPr>
            </w:pPr>
            <w:r w:rsidRPr="00805A69">
              <w:rPr>
                <w:noProof/>
              </w:rPr>
              <w:t>Rel-1</w:t>
            </w:r>
            <w:r w:rsidR="0012301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3990C1" w14:textId="69530C87" w:rsidR="00060FED" w:rsidRPr="007A7E74" w:rsidRDefault="00687240" w:rsidP="007A7E74">
            <w:pPr>
              <w:pStyle w:val="CRCoverPage"/>
              <w:spacing w:after="0"/>
              <w:ind w:left="100"/>
              <w:rPr>
                <w:rFonts w:cs="Arial"/>
                <w:noProof/>
                <w:lang w:eastAsia="zh-CN"/>
              </w:rPr>
            </w:pPr>
            <w:proofErr w:type="spellStart"/>
            <w:proofErr w:type="gramStart"/>
            <w:r w:rsidRPr="00687240">
              <w:t>measCycle</w:t>
            </w:r>
            <w:proofErr w:type="spellEnd"/>
            <w:proofErr w:type="gramEnd"/>
            <w:r w:rsidRPr="00687240">
              <w:t xml:space="preserve"> on deactivated </w:t>
            </w:r>
            <w:proofErr w:type="spellStart"/>
            <w:r w:rsidRPr="00687240">
              <w:t>PSCell</w:t>
            </w:r>
            <w:proofErr w:type="spellEnd"/>
            <w:r>
              <w:t xml:space="preserve"> is agreed to introduce. The corresponding RRM relaxation shall</w:t>
            </w:r>
          </w:p>
          <w:p w14:paraId="708AA7DE" w14:textId="60FC8AE4" w:rsidR="007D0EC1" w:rsidRPr="007D0EC1" w:rsidRDefault="007D0EC1" w:rsidP="007A7E74">
            <w:pPr>
              <w:pStyle w:val="CRCoverPage"/>
              <w:spacing w:after="0"/>
              <w:ind w:left="100"/>
              <w:rPr>
                <w:rFonts w:cs="Arial"/>
                <w:noProof/>
              </w:rPr>
            </w:pP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590538" w14:textId="19E01578" w:rsidR="00331427" w:rsidRPr="007A7E74" w:rsidRDefault="00331427" w:rsidP="00331427">
            <w:pPr>
              <w:pStyle w:val="CRCoverPage"/>
              <w:spacing w:after="0"/>
              <w:ind w:left="100"/>
              <w:rPr>
                <w:rFonts w:cs="Arial"/>
                <w:noProof/>
                <w:lang w:eastAsia="zh-CN"/>
              </w:rPr>
            </w:pPr>
            <w:r>
              <w:t xml:space="preserve">Specify A-TRS based fast </w:t>
            </w:r>
            <w:proofErr w:type="spellStart"/>
            <w:r>
              <w:t>SCell</w:t>
            </w:r>
            <w:proofErr w:type="spellEnd"/>
            <w:r>
              <w:t xml:space="preserve"> activation delay.</w:t>
            </w:r>
          </w:p>
          <w:p w14:paraId="31C656EC" w14:textId="1761EE8A" w:rsidR="00060FED" w:rsidRPr="00331427" w:rsidRDefault="00060FED" w:rsidP="00E61876">
            <w:pPr>
              <w:pStyle w:val="CRCoverPage"/>
              <w:spacing w:after="0"/>
              <w:ind w:left="100"/>
              <w:rPr>
                <w:rFonts w:cs="Arial"/>
                <w:noProof/>
                <w:lang w:eastAsia="zh-CN"/>
              </w:rPr>
            </w:pP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9348B8" w:rsidR="00391A83" w:rsidRDefault="00331427" w:rsidP="00C326CB">
            <w:pPr>
              <w:pStyle w:val="CRCoverPage"/>
              <w:spacing w:after="0"/>
              <w:ind w:left="100"/>
              <w:rPr>
                <w:noProof/>
              </w:rPr>
            </w:pPr>
            <w:r w:rsidRPr="00374801">
              <w:rPr>
                <w:noProof/>
              </w:rPr>
              <w:t>In</w:t>
            </w:r>
            <w:r>
              <w:rPr>
                <w:noProof/>
                <w:lang w:val="aa-ET"/>
              </w:rPr>
              <w:t>complete support</w:t>
            </w:r>
            <w:r w:rsidRPr="00374801">
              <w:rPr>
                <w:noProof/>
              </w:rPr>
              <w:t xml:space="preserve"> of </w:t>
            </w:r>
            <w:r>
              <w:rPr>
                <w:noProof/>
                <w:lang w:val="aa-ET"/>
              </w:rPr>
              <w:t>f</w:t>
            </w:r>
            <w:r w:rsidRPr="00C05A30">
              <w:rPr>
                <w:noProof/>
                <w:lang w:val="aa-ET"/>
              </w:rPr>
              <w:t>urther Multi-RAT Dual-Connectivity enhancements</w:t>
            </w:r>
            <w:r>
              <w:rPr>
                <w:noProof/>
              </w:rPr>
              <w:t xml:space="preserve"> </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0CC1AC" w:rsidR="00D4201B" w:rsidRDefault="00834E05" w:rsidP="00100DBB">
            <w:pPr>
              <w:pStyle w:val="CRCoverPage"/>
              <w:spacing w:after="0"/>
              <w:ind w:left="100"/>
              <w:rPr>
                <w:noProof/>
                <w:lang w:eastAsia="zh-CN"/>
              </w:rPr>
            </w:pPr>
            <w:r>
              <w:rPr>
                <w:noProof/>
                <w:lang w:eastAsia="zh-CN"/>
              </w:rPr>
              <w:t>9.2.5</w:t>
            </w:r>
            <w:bookmarkStart w:id="1" w:name="_GoBack"/>
            <w:bookmarkEnd w:id="1"/>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E76E14" w:rsidR="00D4201B" w:rsidRDefault="00C326CB" w:rsidP="00D420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9792CB" w:rsidR="00D4201B" w:rsidRDefault="00D4201B" w:rsidP="00D4201B">
            <w:pPr>
              <w:pStyle w:val="CRCoverPage"/>
              <w:spacing w:after="0"/>
              <w:jc w:val="center"/>
              <w:rPr>
                <w:b/>
                <w:caps/>
                <w:noProof/>
              </w:rPr>
            </w:pP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9864DE" w:rsidR="00D4201B" w:rsidRDefault="0001096E" w:rsidP="00C326CB">
            <w:pPr>
              <w:pStyle w:val="CRCoverPage"/>
              <w:spacing w:after="0"/>
              <w:ind w:left="99"/>
              <w:rPr>
                <w:noProof/>
              </w:rPr>
            </w:pPr>
            <w:r>
              <w:rPr>
                <w:noProof/>
              </w:rPr>
              <w:t>TS</w:t>
            </w:r>
            <w:r w:rsidR="00C326CB">
              <w:rPr>
                <w:noProof/>
              </w:rPr>
              <w:t>38.533</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742707" w14:textId="6EFC7139" w:rsidR="00E0375E" w:rsidRDefault="00E0375E" w:rsidP="00E0375E">
      <w:pPr>
        <w:jc w:val="center"/>
        <w:rPr>
          <w:rFonts w:eastAsia="宋体"/>
          <w:noProof/>
          <w:highlight w:val="yellow"/>
          <w:lang w:eastAsia="zh-CN"/>
        </w:rPr>
      </w:pPr>
      <w:r>
        <w:rPr>
          <w:rFonts w:eastAsia="宋体"/>
          <w:noProof/>
          <w:highlight w:val="yellow"/>
          <w:lang w:eastAsia="zh-CN"/>
        </w:rPr>
        <w:lastRenderedPageBreak/>
        <w:t>&lt;Start of Change 1&gt;</w:t>
      </w:r>
    </w:p>
    <w:p w14:paraId="6661C0B9" w14:textId="77777777" w:rsidR="00094776" w:rsidRPr="009C5807" w:rsidRDefault="00094776" w:rsidP="00094776">
      <w:pPr>
        <w:pStyle w:val="30"/>
      </w:pPr>
      <w:r w:rsidRPr="009C5807">
        <w:t>9.2.5</w:t>
      </w:r>
      <w:r w:rsidRPr="009C5807">
        <w:tab/>
      </w:r>
      <w:proofErr w:type="spellStart"/>
      <w:r w:rsidRPr="009C5807">
        <w:t>Intrafrequency</w:t>
      </w:r>
      <w:proofErr w:type="spellEnd"/>
      <w:r w:rsidRPr="009C5807">
        <w:t xml:space="preserve"> measurements without measurement gaps</w:t>
      </w:r>
    </w:p>
    <w:p w14:paraId="4F2B761D" w14:textId="77777777" w:rsidR="00094776" w:rsidRPr="009C5807" w:rsidRDefault="00094776" w:rsidP="00094776">
      <w:pPr>
        <w:pStyle w:val="40"/>
      </w:pPr>
      <w:r w:rsidRPr="009C5807">
        <w:t>9.2.5.1</w:t>
      </w:r>
      <w:r w:rsidRPr="009C5807">
        <w:tab/>
      </w:r>
      <w:proofErr w:type="spellStart"/>
      <w:r w:rsidRPr="009C5807">
        <w:t>Intrafrequency</w:t>
      </w:r>
      <w:proofErr w:type="spellEnd"/>
      <w:r w:rsidRPr="009C5807">
        <w:t xml:space="preserve"> cell identification</w:t>
      </w:r>
    </w:p>
    <w:p w14:paraId="515F0882" w14:textId="77777777" w:rsidR="00094776" w:rsidRPr="009C5807" w:rsidRDefault="00094776" w:rsidP="00094776">
      <w:pPr>
        <w:rPr>
          <w:rFonts w:cs="v4.2.0"/>
        </w:rPr>
      </w:pPr>
      <w:r w:rsidRPr="009C5807">
        <w:rPr>
          <w:rFonts w:cs="v4.2.0"/>
        </w:rPr>
        <w:t xml:space="preserve">The UE shall be able to identify a new detectable intra-frequency cell within </w:t>
      </w:r>
      <w:proofErr w:type="spellStart"/>
      <w:r w:rsidRPr="009C5807">
        <w:rPr>
          <w:rFonts w:cs="v4.2.0"/>
        </w:rPr>
        <w:t>T</w:t>
      </w:r>
      <w:r w:rsidRPr="009C5807">
        <w:rPr>
          <w:rFonts w:cs="v4.2.0"/>
          <w:vertAlign w:val="subscript"/>
        </w:rPr>
        <w:t>identify_intra_without_</w:t>
      </w:r>
      <w:r w:rsidRPr="009C5807">
        <w:rPr>
          <w:rFonts w:eastAsia="Malgun Gothic" w:cs="v4.2.0"/>
          <w:vertAlign w:val="subscript"/>
          <w:lang w:eastAsia="ko-KR"/>
        </w:rPr>
        <w:t>index</w:t>
      </w:r>
      <w:proofErr w:type="spellEnd"/>
      <w:r w:rsidRPr="009C5807">
        <w:rPr>
          <w:rFonts w:cs="v4.2.0"/>
        </w:rPr>
        <w:t xml:space="preserve"> </w:t>
      </w:r>
      <w:r w:rsidRPr="009C5807">
        <w:t>if the UE is not indicated to report SSB based RRM measurement result with the associated SSB index(</w:t>
      </w:r>
      <w:proofErr w:type="spellStart"/>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t>maxNrofRSIndexesToReport</w:t>
      </w:r>
      <w:proofErr w:type="spellEnd"/>
      <w:r w:rsidRPr="009C5807">
        <w:rPr>
          <w:i/>
          <w:lang w:eastAsia="ko-KR"/>
        </w:rPr>
        <w:t xml:space="preserve"> </w:t>
      </w:r>
      <w:r w:rsidRPr="009C5807">
        <w:rPr>
          <w:lang w:eastAsia="ko-KR"/>
        </w:rPr>
        <w:t xml:space="preserve">is not </w:t>
      </w:r>
      <w:r w:rsidRPr="009C5807">
        <w:t>configured)</w:t>
      </w:r>
      <w:r w:rsidRPr="009C5807">
        <w:rPr>
          <w:rFonts w:cs="v4.2.0"/>
        </w:rPr>
        <w:t>, or the UE is indicated that the neighbour cell is synchronous with the serving cell (</w:t>
      </w:r>
      <w:proofErr w:type="spellStart"/>
      <w:r w:rsidRPr="009C5807">
        <w:rPr>
          <w:i/>
          <w:iCs/>
          <w:lang w:val="en-US"/>
        </w:rPr>
        <w:t>deriveSSB-IndexFromCell</w:t>
      </w:r>
      <w:proofErr w:type="spellEnd"/>
      <w:r w:rsidRPr="009C5807">
        <w:rPr>
          <w:rFonts w:cs="v4.2.0"/>
        </w:rPr>
        <w:t xml:space="preserve"> is enabled). Otherwise UE shall be able to identify a new detectable intra frequency cell within </w:t>
      </w:r>
      <w:proofErr w:type="spellStart"/>
      <w:r w:rsidRPr="009C5807">
        <w:rPr>
          <w:rFonts w:cs="v4.2.0"/>
        </w:rPr>
        <w:t>T</w:t>
      </w:r>
      <w:r w:rsidRPr="009C5807">
        <w:rPr>
          <w:rFonts w:cs="v4.2.0"/>
          <w:vertAlign w:val="subscript"/>
        </w:rPr>
        <w:t>identify_intra_with_index</w:t>
      </w:r>
      <w:proofErr w:type="spellEnd"/>
      <w:r w:rsidRPr="009C5807">
        <w:rPr>
          <w:lang w:eastAsia="zh-CN"/>
        </w:rPr>
        <w:t>. The UE shall be able to identify a new detectable intra frequency SS block of an already detected cell within</w:t>
      </w:r>
      <w:r w:rsidRPr="009C5807">
        <w:t xml:space="preserve"> </w:t>
      </w:r>
      <w:proofErr w:type="spellStart"/>
      <w:r w:rsidRPr="009C5807">
        <w:t>T</w:t>
      </w:r>
      <w:r w:rsidRPr="009C5807">
        <w:rPr>
          <w:vertAlign w:val="subscript"/>
        </w:rPr>
        <w:t>identify_intra_without_index</w:t>
      </w:r>
      <w:proofErr w:type="spellEnd"/>
      <w:r w:rsidRPr="009C5807">
        <w:rPr>
          <w:vertAlign w:val="subscript"/>
          <w:lang w:eastAsia="zh-CN"/>
        </w:rPr>
        <w:t>.</w:t>
      </w:r>
      <w:r w:rsidRPr="009C5807">
        <w:rPr>
          <w:lang w:val="en-US"/>
        </w:rPr>
        <w:t xml:space="preserve"> It is assumed that </w:t>
      </w:r>
      <w:proofErr w:type="spellStart"/>
      <w:r w:rsidRPr="009C5807">
        <w:rPr>
          <w:i/>
          <w:iCs/>
          <w:lang w:val="en-US"/>
        </w:rPr>
        <w:t>deriveSSB-IndexFromCell</w:t>
      </w:r>
      <w:proofErr w:type="spellEnd"/>
      <w:r w:rsidRPr="009C5807">
        <w:rPr>
          <w:iCs/>
          <w:lang w:val="en-US"/>
        </w:rPr>
        <w:t xml:space="preserve"> </w:t>
      </w:r>
      <w:r w:rsidRPr="009C5807">
        <w:rPr>
          <w:lang w:val="en-US"/>
        </w:rPr>
        <w:t xml:space="preserve">is always enabled for </w:t>
      </w:r>
      <w:r w:rsidRPr="009C5807">
        <w:rPr>
          <w:lang w:val="en-US" w:eastAsia="zh-CN"/>
        </w:rPr>
        <w:t xml:space="preserve">FR1 TDD and </w:t>
      </w:r>
      <w:r w:rsidRPr="009C5807">
        <w:rPr>
          <w:lang w:val="en-US"/>
        </w:rPr>
        <w:t>FR2.</w:t>
      </w:r>
    </w:p>
    <w:p w14:paraId="45D63220" w14:textId="77777777" w:rsidR="00094776" w:rsidRPr="009C5807" w:rsidRDefault="00094776" w:rsidP="00094776">
      <w:pPr>
        <w:jc w:val="center"/>
      </w:pPr>
      <w:proofErr w:type="spellStart"/>
      <w:r w:rsidRPr="009C5807">
        <w:t>T</w:t>
      </w:r>
      <w:r w:rsidRPr="009C5807">
        <w:rPr>
          <w:vertAlign w:val="subscript"/>
        </w:rPr>
        <w:t>identify_intra_without_index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SSS_sync_intra</w:t>
      </w:r>
      <w:proofErr w:type="spellEnd"/>
      <w:r w:rsidRPr="009C5807">
        <w:t xml:space="preserve"> + T</w:t>
      </w:r>
      <w:r w:rsidRPr="009C5807">
        <w:rPr>
          <w:vertAlign w:val="subscript"/>
        </w:rPr>
        <w:t xml:space="preserve"> </w:t>
      </w:r>
      <w:proofErr w:type="spellStart"/>
      <w:r w:rsidRPr="009C5807">
        <w:rPr>
          <w:vertAlign w:val="subscript"/>
        </w:rPr>
        <w:t>SSB_measurement_period_intra</w:t>
      </w:r>
      <w:proofErr w:type="spellEnd"/>
      <w:r w:rsidRPr="009C5807">
        <w:t xml:space="preserve">) </w:t>
      </w:r>
      <w:proofErr w:type="spellStart"/>
      <w:r w:rsidRPr="009C5807">
        <w:t>ms</w:t>
      </w:r>
      <w:proofErr w:type="spellEnd"/>
    </w:p>
    <w:p w14:paraId="454DD9BB" w14:textId="77777777" w:rsidR="00094776" w:rsidRPr="009C5807" w:rsidRDefault="00094776" w:rsidP="00094776">
      <w:pPr>
        <w:jc w:val="center"/>
        <w:rPr>
          <w:lang w:val="en-US"/>
        </w:rPr>
      </w:pPr>
      <w:proofErr w:type="spellStart"/>
      <w:r w:rsidRPr="009C5807">
        <w:t>T</w:t>
      </w:r>
      <w:r w:rsidRPr="009C5807">
        <w:rPr>
          <w:vertAlign w:val="subscript"/>
        </w:rPr>
        <w:t>identify_intra_with_index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SSS_sync_intra</w:t>
      </w:r>
      <w:proofErr w:type="spellEnd"/>
      <w:r w:rsidRPr="009C5807">
        <w:t xml:space="preserve"> + T</w:t>
      </w:r>
      <w:r w:rsidRPr="009C5807">
        <w:rPr>
          <w:vertAlign w:val="subscript"/>
        </w:rPr>
        <w:t xml:space="preserve"> </w:t>
      </w:r>
      <w:proofErr w:type="spellStart"/>
      <w:r w:rsidRPr="009C5807">
        <w:rPr>
          <w:vertAlign w:val="subscript"/>
        </w:rPr>
        <w:t>SSB_measurement_period_intra</w:t>
      </w:r>
      <w:proofErr w:type="spellEnd"/>
      <w:r w:rsidRPr="009C5807">
        <w:rPr>
          <w:vertAlign w:val="subscript"/>
        </w:rPr>
        <w:t xml:space="preserve"> </w:t>
      </w:r>
      <w:r w:rsidRPr="009C5807">
        <w:t xml:space="preserve">+ </w:t>
      </w:r>
      <w:proofErr w:type="spellStart"/>
      <w:r w:rsidRPr="009C5807">
        <w:t>T</w:t>
      </w:r>
      <w:r w:rsidRPr="009C5807">
        <w:rPr>
          <w:vertAlign w:val="subscript"/>
        </w:rPr>
        <w:t>SSB_time_index_intra</w:t>
      </w:r>
      <w:proofErr w:type="spellEnd"/>
      <w:r w:rsidRPr="009C5807">
        <w:t xml:space="preserve">) </w:t>
      </w:r>
      <w:proofErr w:type="spellStart"/>
      <w:r w:rsidRPr="009C5807">
        <w:t>ms</w:t>
      </w:r>
      <w:proofErr w:type="spellEnd"/>
    </w:p>
    <w:p w14:paraId="56A6A82F" w14:textId="77777777" w:rsidR="00094776" w:rsidRPr="009C5807" w:rsidRDefault="00094776" w:rsidP="00094776">
      <w:pPr>
        <w:rPr>
          <w:lang w:val="en-US"/>
        </w:rPr>
      </w:pPr>
      <w:r w:rsidRPr="009C5807">
        <w:rPr>
          <w:lang w:val="en-US"/>
        </w:rPr>
        <w:t>Where:</w:t>
      </w:r>
    </w:p>
    <w:p w14:paraId="528EF754" w14:textId="77777777" w:rsidR="00094776" w:rsidRPr="009C5807" w:rsidRDefault="00094776" w:rsidP="00094776">
      <w:pPr>
        <w:pStyle w:val="B10"/>
      </w:pPr>
      <w:r w:rsidRPr="009C5807">
        <w:rPr>
          <w:lang w:val="en-US"/>
        </w:rPr>
        <w:tab/>
      </w:r>
      <w:r w:rsidRPr="009C5807">
        <w:t>T</w:t>
      </w:r>
      <w:r w:rsidRPr="009C5807">
        <w:rPr>
          <w:vertAlign w:val="subscript"/>
        </w:rPr>
        <w:t>PSS/</w:t>
      </w:r>
      <w:proofErr w:type="spellStart"/>
      <w:r w:rsidRPr="009C5807">
        <w:rPr>
          <w:vertAlign w:val="subscript"/>
        </w:rPr>
        <w:t>SSS_sync_intra</w:t>
      </w:r>
      <w:proofErr w:type="spellEnd"/>
      <w:r w:rsidRPr="009C5807">
        <w:t xml:space="preserve">: it is the time period used in PSS/SSS detection given in table 9.2.5.1-1, 9.2.5.1-2, 9.2.5.1-4 (deactivated </w:t>
      </w:r>
      <w:proofErr w:type="spellStart"/>
      <w:r w:rsidRPr="009C5807">
        <w:t>SCell</w:t>
      </w:r>
      <w:proofErr w:type="spellEnd"/>
      <w:r w:rsidRPr="009C5807">
        <w:t xml:space="preserve">) or 9.2.5.1-5 (deactivated </w:t>
      </w:r>
      <w:proofErr w:type="spellStart"/>
      <w:r w:rsidRPr="009C5807">
        <w:t>SCell</w:t>
      </w:r>
      <w:proofErr w:type="spellEnd"/>
      <w:r w:rsidRPr="009C5807">
        <w:t>)</w:t>
      </w:r>
    </w:p>
    <w:p w14:paraId="51B32CB4" w14:textId="77777777" w:rsidR="00094776" w:rsidRPr="009C5807" w:rsidRDefault="00094776" w:rsidP="00094776">
      <w:pPr>
        <w:pStyle w:val="B10"/>
      </w:pPr>
      <w:r w:rsidRPr="009C5807">
        <w:tab/>
      </w:r>
      <w:proofErr w:type="spellStart"/>
      <w:r w:rsidRPr="009C5807">
        <w:t>T</w:t>
      </w:r>
      <w:r w:rsidRPr="009C5807">
        <w:rPr>
          <w:vertAlign w:val="subscript"/>
        </w:rPr>
        <w:t>SSB_time_index_intra</w:t>
      </w:r>
      <w:proofErr w:type="spellEnd"/>
      <w:r w:rsidRPr="009C5807">
        <w:t xml:space="preserve">: it is the time period used to acquire the index of the SSB being measured given in table 9.2.5.1-3 or 9.2.5.1-6 (deactivated </w:t>
      </w:r>
      <w:proofErr w:type="spellStart"/>
      <w:r w:rsidRPr="009C5807">
        <w:t>SCell</w:t>
      </w:r>
      <w:proofErr w:type="spellEnd"/>
      <w:r w:rsidRPr="009C5807">
        <w:t>)</w:t>
      </w:r>
    </w:p>
    <w:p w14:paraId="61C6D167" w14:textId="77777777" w:rsidR="00094776" w:rsidRPr="009C5807" w:rsidRDefault="00094776" w:rsidP="00094776">
      <w:pPr>
        <w:pStyle w:val="B10"/>
      </w:pPr>
      <w:r w:rsidRPr="009C5807">
        <w:tab/>
        <w:t>T</w:t>
      </w:r>
      <w:r w:rsidRPr="009C5807">
        <w:rPr>
          <w:vertAlign w:val="subscript"/>
        </w:rPr>
        <w:t xml:space="preserve"> </w:t>
      </w:r>
      <w:proofErr w:type="spellStart"/>
      <w:r w:rsidRPr="009C5807">
        <w:rPr>
          <w:vertAlign w:val="subscript"/>
        </w:rPr>
        <w:t>SSB_measurement_period_intra</w:t>
      </w:r>
      <w:proofErr w:type="spellEnd"/>
      <w:r w:rsidRPr="009C5807">
        <w:t xml:space="preserve">: equal to a measurement period of SSB based measurement given in table 9.2.5.2-1, table 9.2.5.2-2 table 9.2.5.2-3 (deactivated </w:t>
      </w:r>
      <w:proofErr w:type="spellStart"/>
      <w:r w:rsidRPr="009C5807">
        <w:t>SCell</w:t>
      </w:r>
      <w:proofErr w:type="spellEnd"/>
      <w:r w:rsidRPr="009C5807">
        <w:t xml:space="preserve">) or 9.2.5.2-4(deactivated </w:t>
      </w:r>
      <w:proofErr w:type="spellStart"/>
      <w:r w:rsidRPr="009C5807">
        <w:t>SCell</w:t>
      </w:r>
      <w:proofErr w:type="spellEnd"/>
      <w:r w:rsidRPr="009C5807">
        <w:t>)</w:t>
      </w:r>
    </w:p>
    <w:p w14:paraId="235C385B" w14:textId="77777777" w:rsidR="00094776" w:rsidRPr="009C5807" w:rsidRDefault="00094776" w:rsidP="00094776">
      <w:pPr>
        <w:pStyle w:val="B10"/>
      </w:pPr>
      <w:r w:rsidRPr="009C5807">
        <w:tab/>
      </w:r>
      <w:proofErr w:type="spellStart"/>
      <w:r w:rsidRPr="009C5807">
        <w:t>CSSF</w:t>
      </w:r>
      <w:r w:rsidRPr="009C5807">
        <w:rPr>
          <w:vertAlign w:val="subscript"/>
        </w:rPr>
        <w:t>intra</w:t>
      </w:r>
      <w:proofErr w:type="spellEnd"/>
      <w:r w:rsidRPr="009C5807">
        <w:t>: it is a carrier specific scaling factor and is determined</w:t>
      </w:r>
    </w:p>
    <w:p w14:paraId="23EAD008" w14:textId="77777777" w:rsidR="00094776" w:rsidRPr="009C5807" w:rsidRDefault="00094776" w:rsidP="00094776">
      <w:pPr>
        <w:pStyle w:val="B10"/>
        <w:rPr>
          <w:rFonts w:ascii="Arial" w:hAnsi="Arial"/>
        </w:rPr>
      </w:pPr>
      <w:r w:rsidRPr="009C5807">
        <w:tab/>
      </w:r>
      <w:proofErr w:type="gramStart"/>
      <w:r w:rsidRPr="009C5807">
        <w:t>according</w:t>
      </w:r>
      <w:proofErr w:type="gramEnd"/>
      <w:r w:rsidRPr="009C5807">
        <w:t xml:space="preserve"> to </w:t>
      </w:r>
      <w:proofErr w:type="spellStart"/>
      <w:r w:rsidRPr="009C5807">
        <w:t>CSSF</w:t>
      </w:r>
      <w:r w:rsidRPr="009C5807">
        <w:rPr>
          <w:vertAlign w:val="subscript"/>
        </w:rPr>
        <w:t>outside_gap,i</w:t>
      </w:r>
      <w:proofErr w:type="spellEnd"/>
      <w:r w:rsidRPr="009C5807">
        <w:rPr>
          <w:vertAlign w:val="subscript"/>
        </w:rPr>
        <w:t xml:space="preserve"> </w:t>
      </w:r>
      <w:r w:rsidRPr="009C5807">
        <w:t xml:space="preserve">in clause 9.1.5.1 for measurement conducted outside measurement gaps, i.e. when intra-frequency SMTC is fully non overlapping or partially overlapping with measurement gaps,  or according to </w:t>
      </w:r>
      <w:proofErr w:type="spellStart"/>
      <w:r w:rsidRPr="009C5807">
        <w:t>CSSF</w:t>
      </w:r>
      <w:r w:rsidRPr="009C5807">
        <w:rPr>
          <w:vertAlign w:val="subscript"/>
        </w:rPr>
        <w:t>within_gap,i</w:t>
      </w:r>
      <w:proofErr w:type="spellEnd"/>
      <w:r w:rsidRPr="009C5807">
        <w:rPr>
          <w:vertAlign w:val="subscript"/>
        </w:rPr>
        <w:t xml:space="preserve"> </w:t>
      </w:r>
      <w:r w:rsidRPr="009C5807">
        <w:t>in clause 9.1.5.2 for measurement conducted within measurement gaps, i.e. when intra-frequency SMTC is fully overlapping with measurement gaps.</w:t>
      </w:r>
    </w:p>
    <w:p w14:paraId="023B75A3" w14:textId="77777777" w:rsidR="00094776" w:rsidRPr="009C5807" w:rsidRDefault="00094776" w:rsidP="00094776">
      <w:pPr>
        <w:pStyle w:val="B10"/>
        <w:rPr>
          <w:rFonts w:ascii="Arial" w:hAnsi="Arial"/>
          <w:sz w:val="18"/>
        </w:rPr>
      </w:pPr>
      <w:r w:rsidRPr="009C5807">
        <w:tab/>
      </w:r>
      <w:proofErr w:type="gramStart"/>
      <w:r w:rsidRPr="009C5807">
        <w:t>if</w:t>
      </w:r>
      <w:proofErr w:type="gramEnd"/>
      <w:r w:rsidRPr="009C5807">
        <w:t xml:space="preserve"> the high layer in TS 38.331 [2] signalling of </w:t>
      </w:r>
      <w:r w:rsidRPr="009C5807">
        <w:rPr>
          <w:i/>
        </w:rPr>
        <w:t>smtc2</w:t>
      </w:r>
      <w:r w:rsidRPr="009C5807">
        <w:t xml:space="preserve"> is configured, the assumed periodicity of intra-frequency SMTC occasions corresponds to the value of higher layer parameter </w:t>
      </w:r>
      <w:r w:rsidRPr="009C5807">
        <w:rPr>
          <w:i/>
        </w:rPr>
        <w:t>smtc2</w:t>
      </w:r>
      <w:r w:rsidRPr="009C5807">
        <w:t>; Otherwise the assumed periodicity of intra-frequency SMTC occasions corresponds to the value of higher layer parameter</w:t>
      </w:r>
      <w:r w:rsidRPr="009C5807">
        <w:rPr>
          <w:i/>
        </w:rPr>
        <w:t xml:space="preserve"> smtc1</w:t>
      </w:r>
      <w:r w:rsidRPr="009C5807">
        <w:t>.</w:t>
      </w:r>
    </w:p>
    <w:p w14:paraId="3E1CA091" w14:textId="77777777" w:rsidR="00094776" w:rsidRPr="009C5807" w:rsidRDefault="00094776" w:rsidP="00094776">
      <w:pPr>
        <w:pStyle w:val="B10"/>
      </w:pPr>
      <w:r w:rsidRPr="009C5807">
        <w:tab/>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w:t>
      </w:r>
      <w:proofErr w:type="gramStart"/>
      <w:r w:rsidRPr="009C5807">
        <w:rPr>
          <w:vertAlign w:val="subscript"/>
        </w:rPr>
        <w:t>gaps</w:t>
      </w:r>
      <w:proofErr w:type="spellEnd"/>
      <w:r w:rsidRPr="009C5807">
        <w:t xml:space="preserve"> :</w:t>
      </w:r>
      <w:proofErr w:type="gramEnd"/>
      <w:r w:rsidRPr="009C5807">
        <w:t xml:space="preserve"> For a UE supporting FR2 power class 1</w:t>
      </w:r>
      <w:r>
        <w:t xml:space="preserve"> or 5</w:t>
      </w:r>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=40. For a UE supporting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  For a UE supporting FR2 power class 3,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 For a UE supporting FR2 power class 4,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w:t>
      </w:r>
    </w:p>
    <w:p w14:paraId="6B48B6EA" w14:textId="77777777" w:rsidR="00094776" w:rsidRPr="009C5807" w:rsidRDefault="00094776" w:rsidP="00094776">
      <w:pPr>
        <w:pStyle w:val="B10"/>
      </w:pPr>
      <w:r w:rsidRPr="009C5807">
        <w:tab/>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w:t>
      </w:r>
      <w:proofErr w:type="gramStart"/>
      <w:r w:rsidRPr="009C5807">
        <w:rPr>
          <w:vertAlign w:val="subscript"/>
        </w:rPr>
        <w:t>gaps</w:t>
      </w:r>
      <w:proofErr w:type="spellEnd"/>
      <w:r w:rsidRPr="009C5807">
        <w:t xml:space="preserve"> :</w:t>
      </w:r>
      <w:proofErr w:type="gramEnd"/>
      <w:r w:rsidRPr="009C5807">
        <w:t xml:space="preserve"> For a UE supporting power class 1</w:t>
      </w:r>
      <w:r>
        <w:t xml:space="preserve"> or 5</w:t>
      </w:r>
      <w:r w:rsidRPr="009C5807">
        <w:t xml:space="preserve">,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=40. For a UE supporting FR2 power class 2,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 For a UE supporting power class 3,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 For a UE supporting power class 4,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w:t>
      </w:r>
      <w:r w:rsidRPr="009C5807">
        <w:tab/>
      </w:r>
    </w:p>
    <w:p w14:paraId="5F9E107D" w14:textId="77777777" w:rsidR="00094776" w:rsidRPr="009C5807" w:rsidRDefault="00094776" w:rsidP="00094776">
      <w:pPr>
        <w:pStyle w:val="B10"/>
      </w:pPr>
      <w:r w:rsidRPr="009C5807">
        <w:tab/>
        <w:t xml:space="preserve">When intra-frequency SMTC is fully non overlapping with measurement gaps or intra-frequency SMTC is fully overlapping with MGs, </w:t>
      </w:r>
      <w:proofErr w:type="spellStart"/>
      <w:proofErr w:type="gramStart"/>
      <w:r w:rsidRPr="009C5807">
        <w:t>Kp</w:t>
      </w:r>
      <w:proofErr w:type="spellEnd"/>
      <w:r w:rsidRPr="009C5807">
        <w:t>=</w:t>
      </w:r>
      <w:proofErr w:type="gramEnd"/>
      <w:r w:rsidRPr="009C5807">
        <w:t>1</w:t>
      </w:r>
    </w:p>
    <w:p w14:paraId="4DEB7163" w14:textId="77777777" w:rsidR="00094776" w:rsidRPr="009C5807" w:rsidRDefault="00094776" w:rsidP="00094776">
      <w:pPr>
        <w:pStyle w:val="B10"/>
        <w:rPr>
          <w:lang w:val="en-US"/>
        </w:rPr>
      </w:pPr>
      <w:r w:rsidRPr="009C5807">
        <w:tab/>
        <w:t xml:space="preserve">When intra-frequency SMTC is partially overlapping with measurement gaps, </w:t>
      </w:r>
      <w:proofErr w:type="spellStart"/>
      <w:r w:rsidRPr="009C5807">
        <w:t>Kp</w:t>
      </w:r>
      <w:proofErr w:type="spellEnd"/>
      <w:r w:rsidRPr="009C5807">
        <w:t xml:space="preserve"> = </w:t>
      </w:r>
      <w:r w:rsidRPr="009C5807">
        <w:rPr>
          <w:lang w:val="en-US"/>
        </w:rPr>
        <w:t>1</w:t>
      </w:r>
      <w:proofErr w:type="gramStart"/>
      <w:r w:rsidRPr="009C5807">
        <w:rPr>
          <w:lang w:val="en-US"/>
        </w:rPr>
        <w:t>/(</w:t>
      </w:r>
      <w:proofErr w:type="gramEnd"/>
      <w:r w:rsidRPr="009C5807">
        <w:rPr>
          <w:lang w:val="en-US"/>
        </w:rPr>
        <w:t>1- (SMTC period /MGRP)), where SMTC period &lt; MGRP</w:t>
      </w:r>
      <w:r>
        <w:rPr>
          <w:lang w:val="en-US"/>
        </w:rPr>
        <w:t xml:space="preserve">. </w:t>
      </w:r>
      <w:r w:rsidRPr="007A5F9C">
        <w:t xml:space="preserve">For calculation of </w:t>
      </w:r>
      <w:proofErr w:type="spellStart"/>
      <w:r w:rsidRPr="007A5F9C">
        <w:t>Kp</w:t>
      </w:r>
      <w:proofErr w:type="spellEnd"/>
      <w:r w:rsidRPr="007A5F9C">
        <w:t xml:space="preserve">, if the high layer signalling </w:t>
      </w:r>
      <w:r>
        <w:t>(</w:t>
      </w:r>
      <w:r w:rsidRPr="007A5F9C">
        <w:t>TS 38.331 [2]</w:t>
      </w:r>
      <w:r>
        <w:t>)</w:t>
      </w:r>
      <w:r w:rsidRPr="007A5F9C">
        <w:t xml:space="preserve"> of </w:t>
      </w:r>
      <w:r w:rsidRPr="007A5F9C">
        <w:rPr>
          <w:i/>
        </w:rPr>
        <w:t>smtc2</w:t>
      </w:r>
      <w:r w:rsidRPr="007A5F9C">
        <w:t xml:space="preserve"> is configured, for cells indicated in the </w:t>
      </w:r>
      <w:proofErr w:type="spellStart"/>
      <w:r w:rsidRPr="007A5F9C">
        <w:rPr>
          <w:i/>
        </w:rPr>
        <w:t>pci</w:t>
      </w:r>
      <w:proofErr w:type="spellEnd"/>
      <w:r w:rsidRPr="007A5F9C">
        <w:rPr>
          <w:i/>
        </w:rPr>
        <w:t>-List</w:t>
      </w:r>
      <w:r w:rsidRPr="007A5F9C">
        <w:t xml:space="preserve"> parameter in </w:t>
      </w:r>
      <w:r w:rsidRPr="007A5F9C">
        <w:rPr>
          <w:i/>
        </w:rPr>
        <w:t>smtc2</w:t>
      </w:r>
      <w:r w:rsidRPr="007A5F9C">
        <w:t xml:space="preserve">, the SMTC periodicity corresponds to the value of higher layer parameter </w:t>
      </w:r>
      <w:r w:rsidRPr="007A5F9C">
        <w:rPr>
          <w:i/>
        </w:rPr>
        <w:t>smtc2</w:t>
      </w:r>
      <w:r w:rsidRPr="007A5F9C">
        <w:t xml:space="preserve">; for the other cells, the SMTC periodicity corresponds to the value of higher layer parameter </w:t>
      </w:r>
      <w:r w:rsidRPr="007A5F9C">
        <w:rPr>
          <w:i/>
        </w:rPr>
        <w:t>smtc1</w:t>
      </w:r>
      <w:r>
        <w:rPr>
          <w:i/>
        </w:rPr>
        <w:t>.</w:t>
      </w:r>
    </w:p>
    <w:p w14:paraId="5C69C4F8" w14:textId="77777777" w:rsidR="00094776" w:rsidRPr="009C5807" w:rsidRDefault="00094776" w:rsidP="00094776">
      <w:pPr>
        <w:pStyle w:val="B10"/>
        <w:rPr>
          <w:vertAlign w:val="subscript"/>
        </w:rPr>
      </w:pPr>
      <w:r w:rsidRPr="009C5807">
        <w:rPr>
          <w:lang w:val="en-US"/>
        </w:rPr>
        <w:tab/>
        <w:t xml:space="preserve">If the higher layer signaling in TS38.331 [2] </w:t>
      </w:r>
      <w:r w:rsidRPr="009C5807">
        <w:t xml:space="preserve">signalling of </w:t>
      </w:r>
      <w:r w:rsidRPr="009C5807">
        <w:rPr>
          <w:i/>
        </w:rPr>
        <w:t>smtc2</w:t>
      </w:r>
      <w:r w:rsidRPr="009C5807">
        <w:t xml:space="preserve"> is present and smtc1 is fully overlapping with measurement gaps and smtc2 is partially overlapping with measurement gaps, requirements are not specified for </w:t>
      </w:r>
      <w:proofErr w:type="spellStart"/>
      <w:r w:rsidRPr="009C5807">
        <w:t>T</w:t>
      </w:r>
      <w:r w:rsidRPr="009C5807">
        <w:rPr>
          <w:vertAlign w:val="subscript"/>
        </w:rPr>
        <w:t>identify_intra_without_index</w:t>
      </w:r>
      <w:proofErr w:type="spellEnd"/>
      <w:r w:rsidRPr="009C5807">
        <w:rPr>
          <w:vertAlign w:val="subscript"/>
        </w:rPr>
        <w:t xml:space="preserve"> </w:t>
      </w:r>
      <w:r w:rsidRPr="009C5807">
        <w:t xml:space="preserve">or </w:t>
      </w:r>
      <w:proofErr w:type="spellStart"/>
      <w:r w:rsidRPr="009C5807">
        <w:t>T</w:t>
      </w:r>
      <w:r w:rsidRPr="009C5807">
        <w:rPr>
          <w:vertAlign w:val="subscript"/>
        </w:rPr>
        <w:t>identify_intra_with_index</w:t>
      </w:r>
      <w:proofErr w:type="spellEnd"/>
    </w:p>
    <w:p w14:paraId="60B64E69" w14:textId="77777777" w:rsidR="00094776" w:rsidRPr="009C5807" w:rsidRDefault="00094776" w:rsidP="00094776">
      <w:pPr>
        <w:pStyle w:val="B10"/>
        <w:rPr>
          <w:lang w:val="en-US" w:eastAsia="zh-CN"/>
        </w:rPr>
      </w:pPr>
      <w:r w:rsidRPr="009C5807">
        <w:tab/>
      </w:r>
      <w:r w:rsidRPr="009C5807">
        <w:rPr>
          <w:lang w:val="en-US"/>
        </w:rPr>
        <w:t>For FR2</w:t>
      </w:r>
      <w:r w:rsidRPr="009C5807">
        <w:rPr>
          <w:lang w:val="en-US" w:eastAsia="zh-CN"/>
        </w:rPr>
        <w:t>,</w:t>
      </w:r>
    </w:p>
    <w:p w14:paraId="4CEAF6B3" w14:textId="77777777" w:rsidR="00094776" w:rsidRPr="009C5807" w:rsidRDefault="00094776" w:rsidP="00094776">
      <w:pPr>
        <w:pStyle w:val="B2"/>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6D0701B9" w14:textId="77777777" w:rsidR="00094776" w:rsidRPr="008C6DE4" w:rsidRDefault="00094776" w:rsidP="00094776">
      <w:pPr>
        <w:pStyle w:val="B3"/>
        <w:rPr>
          <w:lang w:val="en-US"/>
        </w:rPr>
      </w:pPr>
      <w:r w:rsidRPr="008C6DE4">
        <w:rPr>
          <w:lang w:val="en-US"/>
        </w:rPr>
        <w:lastRenderedPageBreak/>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40DA0819" w14:textId="77777777" w:rsidR="00094776" w:rsidRPr="008C6DE4" w:rsidRDefault="00094776" w:rsidP="00094776">
      <w:pPr>
        <w:pStyle w:val="B3"/>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SSB-</w:t>
      </w:r>
      <w:proofErr w:type="spellStart"/>
      <w:r w:rsidRPr="008C6DE4">
        <w:rPr>
          <w:i/>
          <w:lang w:val="en-US"/>
        </w:rPr>
        <w:t>ToMeasure</w:t>
      </w:r>
      <w:proofErr w:type="spellEnd"/>
      <w:r w:rsidRPr="008C6DE4">
        <w:rPr>
          <w:i/>
          <w:lang w:val="en-US"/>
        </w:rPr>
        <w:t xml:space="preserv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7C55F6">
        <w:rPr>
          <w:rFonts w:eastAsia="Times New Roman"/>
        </w:rPr>
        <w:t>the union</w:t>
      </w:r>
      <w:r>
        <w:rPr>
          <w:rFonts w:eastAsia="Times New Roman"/>
          <w:color w:val="00B050"/>
        </w:rPr>
        <w:t xml:space="preserve"> </w:t>
      </w:r>
      <w:r>
        <w:rPr>
          <w:rFonts w:eastAsia="Times New Roman"/>
        </w:rPr>
        <w:t xml:space="preserve">set </w:t>
      </w:r>
      <w:r w:rsidRPr="007C55F6">
        <w:rPr>
          <w:rFonts w:eastAsia="Times New Roman"/>
        </w:rPr>
        <w:t>of</w:t>
      </w:r>
      <w:r w:rsidRPr="007C55F6">
        <w:t> </w:t>
      </w:r>
      <w:r w:rsidRPr="007C55F6">
        <w:rPr>
          <w:rFonts w:eastAsia="Times New Roman"/>
        </w:rPr>
        <w:t>SSB-</w:t>
      </w:r>
      <w:proofErr w:type="spellStart"/>
      <w:r w:rsidRPr="007C55F6">
        <w:rPr>
          <w:rFonts w:eastAsia="Times New Roman"/>
        </w:rPr>
        <w:t>ToMeasure</w:t>
      </w:r>
      <w:proofErr w:type="spellEnd"/>
      <w:r w:rsidRPr="007C55F6">
        <w:rPr>
          <w:rFonts w:eastAsia="Times New Roman"/>
        </w:rPr>
        <w:t> from all</w:t>
      </w:r>
      <w:r w:rsidRPr="00796A8C">
        <w:rPr>
          <w:rFonts w:eastAsia="Times New Roman"/>
        </w:rPr>
        <w:t xml:space="preserve"> </w:t>
      </w:r>
      <w:r>
        <w:rPr>
          <w:rFonts w:eastAsia="Times New Roman"/>
        </w:rPr>
        <w:t>the configured</w:t>
      </w:r>
      <w:r>
        <w:rPr>
          <w:rFonts w:eastAsia="Times New Roman"/>
          <w:color w:val="00B050"/>
        </w:rPr>
        <w:t xml:space="preserve"> </w:t>
      </w:r>
      <w:r>
        <w:rPr>
          <w:rFonts w:eastAsia="Times New Roman"/>
        </w:rPr>
        <w:t>measurement objects on the same serving carrier</w:t>
      </w:r>
      <w:r>
        <w:rPr>
          <w:rFonts w:eastAsia="Times New Roman"/>
          <w:color w:val="00B050"/>
        </w:rPr>
        <w:t xml:space="preserve"> </w:t>
      </w:r>
      <w:r w:rsidRPr="007C55F6">
        <w:rPr>
          <w:rFonts w:eastAsia="Times New Roman"/>
        </w:rPr>
        <w:t>which can be merged.</w:t>
      </w:r>
      <w:r w:rsidRPr="00DD3199">
        <w:rPr>
          <w:i/>
          <w:lang w:val="en-US"/>
        </w:rPr>
        <w:t xml:space="preserve"> </w:t>
      </w:r>
      <w:proofErr w:type="gramStart"/>
      <w:r>
        <w:rPr>
          <w:lang w:val="en-US"/>
        </w:rPr>
        <w:t>and</w:t>
      </w:r>
      <w:proofErr w:type="gramEnd"/>
      <w:r>
        <w:rPr>
          <w:lang w:val="en-US"/>
        </w:rPr>
        <w:t xml:space="preserve"> RSSI symbols are indicated by </w:t>
      </w:r>
      <w:r>
        <w:rPr>
          <w:i/>
          <w:lang w:val="en-US"/>
        </w:rPr>
        <w:t>SS-RSSI-Measurement</w:t>
      </w:r>
      <w:r w:rsidRPr="008C6DE4">
        <w:rPr>
          <w:lang w:val="en-US"/>
        </w:rPr>
        <w:t>;</w:t>
      </w:r>
    </w:p>
    <w:p w14:paraId="07758485" w14:textId="77777777" w:rsidR="00094776" w:rsidRDefault="00094776" w:rsidP="00094776">
      <w:pPr>
        <w:pStyle w:val="B3"/>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4269A933" w14:textId="77777777" w:rsidR="00094776" w:rsidRPr="00607F2D" w:rsidRDefault="00094776" w:rsidP="00094776">
      <w:pPr>
        <w:pStyle w:val="B2"/>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6A8CDCEC" w14:textId="76892151" w:rsidR="00094776" w:rsidRPr="009C5807" w:rsidRDefault="00094776" w:rsidP="00094776">
      <w:pPr>
        <w:pStyle w:val="B10"/>
      </w:pPr>
      <w:r w:rsidRPr="009C5807">
        <w:tab/>
      </w:r>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9.2.5.1-1, Table 9.2.5.1-2, Table 9.2.5.1-3, Table 9.2.5.1-4, Table 9.2.5.1-5 and Table 9.2.5.1-6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9.2.5.1-1, Table 9.2.5.1-2, Table 9.2.5.1-3, Table 9.2.5.1-4, Table 9.2.5.1-5</w:t>
      </w:r>
      <w:ins w:id="2" w:author="Huawei" w:date="2022-02-03T17:52:00Z">
        <w:r w:rsidR="00801D62">
          <w:t>,</w:t>
        </w:r>
      </w:ins>
      <w:r w:rsidRPr="009C5807">
        <w:t xml:space="preserve"> </w:t>
      </w:r>
      <w:del w:id="3" w:author="Huawei" w:date="2022-02-03T17:52:00Z">
        <w:r w:rsidRPr="009C5807" w:rsidDel="00801D62">
          <w:delText xml:space="preserve">and </w:delText>
        </w:r>
      </w:del>
      <w:r w:rsidRPr="009C5807">
        <w:t>Table 9.2.5.1-6</w:t>
      </w:r>
      <w:ins w:id="4" w:author="Huawei" w:date="2022-02-03T17:52:00Z">
        <w:r w:rsidR="00801D62">
          <w:t xml:space="preserve">, </w:t>
        </w:r>
        <w:r w:rsidR="00801D62" w:rsidRPr="009C5807">
          <w:t>Table 9.2.5.1-</w:t>
        </w:r>
      </w:ins>
      <w:ins w:id="5" w:author="Huawei" w:date="2022-02-03T17:53:00Z">
        <w:r w:rsidR="00801D62">
          <w:t xml:space="preserve">9, </w:t>
        </w:r>
        <w:r w:rsidR="00801D62" w:rsidRPr="009C5807">
          <w:t>Table 9.2.5.1-</w:t>
        </w:r>
        <w:r w:rsidR="00801D62">
          <w:t>10</w:t>
        </w:r>
      </w:ins>
      <w:ins w:id="6" w:author="Huawei" w:date="2022-02-03T17:52:00Z">
        <w:r w:rsidR="00801D62">
          <w:t xml:space="preserve"> and </w:t>
        </w:r>
        <w:r w:rsidR="00801D62" w:rsidRPr="009C5807">
          <w:t>Table 9.2.5.1-</w:t>
        </w:r>
      </w:ins>
      <w:ins w:id="7" w:author="Huawei" w:date="2022-02-03T17:53:00Z">
        <w:r w:rsidR="00801D62">
          <w:t>11</w:t>
        </w:r>
      </w:ins>
      <w:r w:rsidRPr="009C5807">
        <w:t xml:space="preserve">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390429F1" w14:textId="77777777" w:rsidR="00094776" w:rsidRPr="009C5807" w:rsidRDefault="00094776" w:rsidP="00094776">
      <w:pPr>
        <w:pStyle w:val="TH"/>
      </w:pPr>
      <w:r w:rsidRPr="009C5807">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94776" w:rsidRPr="009C5807" w14:paraId="7D8C66DA" w14:textId="77777777" w:rsidTr="00F71057">
        <w:tc>
          <w:tcPr>
            <w:tcW w:w="4620" w:type="dxa"/>
            <w:tcBorders>
              <w:top w:val="single" w:sz="4" w:space="0" w:color="auto"/>
              <w:left w:val="single" w:sz="4" w:space="0" w:color="auto"/>
              <w:bottom w:val="single" w:sz="4" w:space="0" w:color="auto"/>
              <w:right w:val="single" w:sz="4" w:space="0" w:color="auto"/>
            </w:tcBorders>
            <w:hideMark/>
          </w:tcPr>
          <w:p w14:paraId="6FC9E514" w14:textId="77777777" w:rsidR="00094776" w:rsidRPr="009C5807" w:rsidRDefault="00094776" w:rsidP="00F7105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F662B00" w14:textId="77777777" w:rsidR="00094776" w:rsidRPr="009C5807" w:rsidRDefault="00094776" w:rsidP="00F71057">
            <w:pPr>
              <w:pStyle w:val="TAH"/>
            </w:pPr>
            <w:r w:rsidRPr="009C5807">
              <w:t>T</w:t>
            </w:r>
            <w:r w:rsidRPr="009C5807">
              <w:rPr>
                <w:vertAlign w:val="subscript"/>
              </w:rPr>
              <w:t>PSS/</w:t>
            </w:r>
            <w:proofErr w:type="spellStart"/>
            <w:r w:rsidRPr="009C5807">
              <w:rPr>
                <w:vertAlign w:val="subscript"/>
              </w:rPr>
              <w:t>SSS_sync_intra</w:t>
            </w:r>
            <w:proofErr w:type="spellEnd"/>
          </w:p>
        </w:tc>
      </w:tr>
      <w:tr w:rsidR="00094776" w:rsidRPr="009C5807" w14:paraId="1E031EE1" w14:textId="77777777" w:rsidTr="00F71057">
        <w:tc>
          <w:tcPr>
            <w:tcW w:w="4620" w:type="dxa"/>
            <w:tcBorders>
              <w:top w:val="single" w:sz="4" w:space="0" w:color="auto"/>
              <w:left w:val="single" w:sz="4" w:space="0" w:color="auto"/>
              <w:bottom w:val="single" w:sz="4" w:space="0" w:color="auto"/>
              <w:right w:val="single" w:sz="4" w:space="0" w:color="auto"/>
            </w:tcBorders>
            <w:hideMark/>
          </w:tcPr>
          <w:p w14:paraId="0E52C0D2" w14:textId="77777777" w:rsidR="00094776" w:rsidRPr="009C5807" w:rsidRDefault="00094776" w:rsidP="00F7105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7BBE313" w14:textId="77777777" w:rsidR="00094776" w:rsidRPr="009C5807" w:rsidRDefault="00094776" w:rsidP="00F71057">
            <w:pPr>
              <w:pStyle w:val="TAC"/>
            </w:pPr>
            <w:r w:rsidRPr="009C5807">
              <w:t xml:space="preserve">max( 600ms, ceil( 5 x </w:t>
            </w:r>
            <w:proofErr w:type="spellStart"/>
            <w:r w:rsidRPr="009C5807">
              <w:t>K</w:t>
            </w:r>
            <w:r w:rsidRPr="009C5807">
              <w:rPr>
                <w:vertAlign w:val="subscript"/>
              </w:rPr>
              <w:t>p</w:t>
            </w:r>
            <w:proofErr w:type="spellEnd"/>
            <w:r w:rsidRPr="009C5807">
              <w:t>) x SMTC period )</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094776" w:rsidRPr="009C5807" w14:paraId="563A0EE9" w14:textId="77777777" w:rsidTr="00F71057">
        <w:tc>
          <w:tcPr>
            <w:tcW w:w="4620" w:type="dxa"/>
            <w:tcBorders>
              <w:top w:val="single" w:sz="4" w:space="0" w:color="auto"/>
              <w:left w:val="single" w:sz="4" w:space="0" w:color="auto"/>
              <w:bottom w:val="single" w:sz="4" w:space="0" w:color="auto"/>
              <w:right w:val="single" w:sz="4" w:space="0" w:color="auto"/>
            </w:tcBorders>
            <w:hideMark/>
          </w:tcPr>
          <w:p w14:paraId="78C46272" w14:textId="77777777" w:rsidR="00094776" w:rsidRPr="009C5807" w:rsidRDefault="00094776" w:rsidP="00F7105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1019EE9" w14:textId="77777777" w:rsidR="00094776" w:rsidRPr="009C5807" w:rsidRDefault="00094776" w:rsidP="00F71057">
            <w:pPr>
              <w:pStyle w:val="TAC"/>
              <w:rPr>
                <w:b/>
              </w:rPr>
            </w:pPr>
            <w:r w:rsidRPr="009C5807">
              <w:t>max( 600ms, ceil(</w:t>
            </w:r>
            <w:r w:rsidRPr="009C5807">
              <w:rPr>
                <w:rFonts w:hint="eastAsia"/>
                <w:lang w:eastAsia="zh-CN"/>
              </w:rPr>
              <w:t>M2</w:t>
            </w:r>
            <w:r w:rsidRPr="009C5807">
              <w:rPr>
                <w:rFonts w:hint="eastAsia"/>
                <w:vertAlign w:val="superscript"/>
                <w:lang w:eastAsia="zh-CN"/>
              </w:rPr>
              <w:t xml:space="preserve"> Note 2</w:t>
            </w:r>
            <w:r w:rsidRPr="009C5807">
              <w:t xml:space="preserve">x 5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094776" w:rsidRPr="00C14182" w14:paraId="0D01A568" w14:textId="77777777" w:rsidTr="00F71057">
        <w:tc>
          <w:tcPr>
            <w:tcW w:w="4620" w:type="dxa"/>
            <w:tcBorders>
              <w:top w:val="single" w:sz="4" w:space="0" w:color="auto"/>
              <w:left w:val="single" w:sz="4" w:space="0" w:color="auto"/>
              <w:bottom w:val="single" w:sz="4" w:space="0" w:color="auto"/>
              <w:right w:val="single" w:sz="4" w:space="0" w:color="auto"/>
            </w:tcBorders>
            <w:hideMark/>
          </w:tcPr>
          <w:p w14:paraId="0C5AD850" w14:textId="77777777" w:rsidR="00094776" w:rsidRPr="009C5807" w:rsidRDefault="00094776" w:rsidP="00F71057">
            <w:pPr>
              <w:pStyle w:val="TAC"/>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4293C79" w14:textId="77777777" w:rsidR="00094776" w:rsidRPr="007C55F6" w:rsidRDefault="00094776" w:rsidP="00F71057">
            <w:pPr>
              <w:pStyle w:val="TAC"/>
              <w:rPr>
                <w:b/>
                <w:lang w:val="fr-FR"/>
              </w:rPr>
            </w:pPr>
            <w:r w:rsidRPr="007C55F6">
              <w:rPr>
                <w:lang w:val="fr-FR"/>
              </w:rPr>
              <w:t>ceil(5 x K</w:t>
            </w:r>
            <w:r w:rsidRPr="007C55F6">
              <w:rPr>
                <w:vertAlign w:val="subscript"/>
                <w:lang w:val="fr-FR"/>
              </w:rPr>
              <w:t>p</w:t>
            </w:r>
            <w:r w:rsidRPr="007C55F6">
              <w:rPr>
                <w:lang w:val="fr-FR"/>
              </w:rPr>
              <w:t>) x DRX cycle x CSSF</w:t>
            </w:r>
            <w:r w:rsidRPr="007C55F6">
              <w:rPr>
                <w:vertAlign w:val="subscript"/>
                <w:lang w:val="fr-FR"/>
              </w:rPr>
              <w:t>intra</w:t>
            </w:r>
          </w:p>
        </w:tc>
      </w:tr>
      <w:tr w:rsidR="00094776" w:rsidRPr="009C5807" w14:paraId="134959E1" w14:textId="77777777" w:rsidTr="00F71057">
        <w:tc>
          <w:tcPr>
            <w:tcW w:w="9241" w:type="dxa"/>
            <w:gridSpan w:val="2"/>
            <w:tcBorders>
              <w:top w:val="single" w:sz="4" w:space="0" w:color="auto"/>
              <w:left w:val="single" w:sz="4" w:space="0" w:color="auto"/>
              <w:bottom w:val="single" w:sz="4" w:space="0" w:color="auto"/>
              <w:right w:val="single" w:sz="4" w:space="0" w:color="auto"/>
            </w:tcBorders>
            <w:hideMark/>
          </w:tcPr>
          <w:p w14:paraId="13334A25" w14:textId="77777777" w:rsidR="00094776" w:rsidRPr="009C5807" w:rsidRDefault="00094776" w:rsidP="00F71057">
            <w:pPr>
              <w:pStyle w:val="TAN"/>
            </w:pPr>
            <w:r w:rsidRPr="009C5807">
              <w:t>NOTE 1:</w:t>
            </w:r>
            <w:r w:rsidRPr="009C5807">
              <w:tab/>
              <w:t>If different SMTC periodicities are configured for different cells, the SMTC period in the requirement is the one used by the cell being identified</w:t>
            </w:r>
          </w:p>
          <w:p w14:paraId="31B02C3C" w14:textId="77777777" w:rsidR="00094776" w:rsidRDefault="00094776" w:rsidP="00F71057">
            <w:pPr>
              <w:pStyle w:val="TAN"/>
            </w:pPr>
            <w:r w:rsidRPr="009C5807">
              <w:t xml:space="preserve">NOTE </w:t>
            </w:r>
            <w:r w:rsidRPr="009C5807">
              <w:rPr>
                <w:rFonts w:hint="eastAsia"/>
              </w:rPr>
              <w:t>2</w:t>
            </w:r>
            <w:r w:rsidRPr="009C5807">
              <w:t>:</w:t>
            </w:r>
            <w:r w:rsidRPr="009C5807">
              <w:tab/>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 xml:space="preserve">0 </w:t>
            </w:r>
            <w:proofErr w:type="spellStart"/>
            <w:r w:rsidRPr="009C5807">
              <w:t>ms</w:t>
            </w:r>
            <w:proofErr w:type="spellEnd"/>
            <w:r w:rsidRPr="009C5807">
              <w:t>;</w:t>
            </w:r>
            <w:r>
              <w:t xml:space="preserve"> </w:t>
            </w:r>
            <w:r w:rsidRPr="009C5807">
              <w:t>otherwise M2=1</w:t>
            </w:r>
            <w:r w:rsidRPr="009C5807">
              <w:rPr>
                <w:rFonts w:hint="eastAsia"/>
              </w:rPr>
              <w:t>.</w:t>
            </w:r>
          </w:p>
          <w:p w14:paraId="4E9DB584" w14:textId="77777777" w:rsidR="00094776" w:rsidRPr="009C5807" w:rsidRDefault="00094776" w:rsidP="00F71057">
            <w:pPr>
              <w:pStyle w:val="TAN"/>
            </w:pPr>
            <w:r>
              <w:t>NOTE 3:</w:t>
            </w:r>
            <w:r w:rsidRPr="009C5807">
              <w:tab/>
            </w:r>
            <w:r w:rsidRPr="00F37389">
              <w:rPr>
                <w:lang w:val="en-US" w:eastAsia="zh-CN"/>
              </w:rPr>
              <w:t xml:space="preserve">When </w:t>
            </w:r>
            <w:r w:rsidRPr="00F37389">
              <w:rPr>
                <w:i/>
                <w:iCs/>
                <w:lang w:val="en-US" w:eastAsia="zh-CN"/>
              </w:rPr>
              <w:t>highSpeedMeasFlag-r16</w:t>
            </w:r>
            <w:r w:rsidRPr="00F37389">
              <w:rPr>
                <w:lang w:val="en-US" w:eastAsia="zh-CN"/>
              </w:rPr>
              <w:t xml:space="preserve"> is configured, the requirements apply only to </w:t>
            </w:r>
            <w:r w:rsidRPr="00E57A91">
              <w:t xml:space="preserve">UE supporting either </w:t>
            </w:r>
            <w:r w:rsidRPr="00E57A91">
              <w:rPr>
                <w:i/>
                <w:iCs/>
              </w:rPr>
              <w:t xml:space="preserve">measurementEnhancement-r16 </w:t>
            </w:r>
            <w:r w:rsidRPr="00E57A91">
              <w:t>or</w:t>
            </w:r>
            <w:r w:rsidRPr="00E57A91">
              <w:rPr>
                <w:i/>
                <w:iCs/>
              </w:rPr>
              <w:t xml:space="preserve"> [</w:t>
            </w:r>
            <w:proofErr w:type="spellStart"/>
            <w:r w:rsidRPr="00E57A91">
              <w:rPr>
                <w:i/>
                <w:iCs/>
              </w:rPr>
              <w:t>intraRAT</w:t>
            </w:r>
            <w:proofErr w:type="spellEnd"/>
            <w:r w:rsidRPr="00E57A91">
              <w:rPr>
                <w:i/>
                <w:iCs/>
              </w:rPr>
              <w:t>-</w:t>
            </w:r>
            <w:r w:rsidRPr="00E57A91">
              <w:rPr>
                <w:i/>
                <w:iCs/>
                <w:lang w:val="en-US"/>
              </w:rPr>
              <w:t>M</w:t>
            </w:r>
            <w:r w:rsidRPr="00BF1D60">
              <w:rPr>
                <w:i/>
                <w:iCs/>
              </w:rPr>
              <w:t>easurementEnhancement-r16]</w:t>
            </w:r>
            <w:r w:rsidRPr="00BF1D60">
              <w:t xml:space="preserve"> on </w:t>
            </w:r>
            <w:r w:rsidRPr="00F37389">
              <w:rPr>
                <w:lang w:val="en-US" w:eastAsia="zh-CN"/>
              </w:rPr>
              <w:t xml:space="preserve">measurements of the primary component carrier and do not apply to measurements of a secondary component carrier with active </w:t>
            </w:r>
            <w:proofErr w:type="spellStart"/>
            <w:r w:rsidRPr="00F37389">
              <w:rPr>
                <w:lang w:val="en-US" w:eastAsia="zh-CN"/>
              </w:rPr>
              <w:t>SCell</w:t>
            </w:r>
            <w:proofErr w:type="spellEnd"/>
            <w:r w:rsidRPr="00AD2F6B">
              <w:t>.</w:t>
            </w:r>
          </w:p>
        </w:tc>
      </w:tr>
    </w:tbl>
    <w:p w14:paraId="0009C6D0" w14:textId="77777777" w:rsidR="00094776" w:rsidRPr="009C5807" w:rsidRDefault="00094776" w:rsidP="00094776"/>
    <w:p w14:paraId="121CC446" w14:textId="77777777" w:rsidR="00094776" w:rsidRPr="009C5807" w:rsidRDefault="00094776" w:rsidP="00094776">
      <w:pPr>
        <w:pStyle w:val="TH"/>
      </w:pPr>
      <w:r w:rsidRPr="009C5807">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94776" w:rsidRPr="009C5807" w14:paraId="2856458F" w14:textId="77777777" w:rsidTr="00F71057">
        <w:tc>
          <w:tcPr>
            <w:tcW w:w="4620" w:type="dxa"/>
            <w:tcBorders>
              <w:top w:val="single" w:sz="4" w:space="0" w:color="auto"/>
              <w:left w:val="single" w:sz="4" w:space="0" w:color="auto"/>
              <w:bottom w:val="single" w:sz="4" w:space="0" w:color="auto"/>
              <w:right w:val="single" w:sz="4" w:space="0" w:color="auto"/>
            </w:tcBorders>
            <w:hideMark/>
          </w:tcPr>
          <w:p w14:paraId="74A2796F" w14:textId="77777777" w:rsidR="00094776" w:rsidRPr="009C5807" w:rsidRDefault="00094776" w:rsidP="00F7105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819942D" w14:textId="77777777" w:rsidR="00094776" w:rsidRPr="009C5807" w:rsidRDefault="00094776" w:rsidP="00F71057">
            <w:pPr>
              <w:pStyle w:val="TAH"/>
            </w:pPr>
            <w:r w:rsidRPr="009C5807">
              <w:t>T</w:t>
            </w:r>
            <w:r w:rsidRPr="009C5807">
              <w:rPr>
                <w:vertAlign w:val="subscript"/>
              </w:rPr>
              <w:t>PSS/</w:t>
            </w:r>
            <w:proofErr w:type="spellStart"/>
            <w:r w:rsidRPr="009C5807">
              <w:rPr>
                <w:vertAlign w:val="subscript"/>
              </w:rPr>
              <w:t>SSS_sync_intra</w:t>
            </w:r>
            <w:proofErr w:type="spellEnd"/>
          </w:p>
        </w:tc>
      </w:tr>
      <w:tr w:rsidR="00094776" w:rsidRPr="009C5807" w14:paraId="6F6BEB4D" w14:textId="77777777" w:rsidTr="00F71057">
        <w:tc>
          <w:tcPr>
            <w:tcW w:w="4620" w:type="dxa"/>
            <w:tcBorders>
              <w:top w:val="single" w:sz="4" w:space="0" w:color="auto"/>
              <w:left w:val="single" w:sz="4" w:space="0" w:color="auto"/>
              <w:bottom w:val="single" w:sz="4" w:space="0" w:color="auto"/>
              <w:right w:val="single" w:sz="4" w:space="0" w:color="auto"/>
            </w:tcBorders>
            <w:hideMark/>
          </w:tcPr>
          <w:p w14:paraId="10B7562B" w14:textId="77777777" w:rsidR="00094776" w:rsidRPr="009C5807" w:rsidRDefault="00094776" w:rsidP="00F7105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4717394" w14:textId="77777777" w:rsidR="00094776" w:rsidRPr="009C5807" w:rsidRDefault="00094776" w:rsidP="00F71057">
            <w:pPr>
              <w:pStyle w:val="TAC"/>
            </w:pPr>
            <w:r w:rsidRPr="009C5807">
              <w:t>max(600ms, ceil(</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094776" w:rsidRPr="009C5807" w14:paraId="39A13A29" w14:textId="77777777" w:rsidTr="00F71057">
        <w:trPr>
          <w:trHeight w:val="245"/>
        </w:trPr>
        <w:tc>
          <w:tcPr>
            <w:tcW w:w="4620" w:type="dxa"/>
            <w:tcBorders>
              <w:top w:val="single" w:sz="4" w:space="0" w:color="auto"/>
              <w:left w:val="single" w:sz="4" w:space="0" w:color="auto"/>
              <w:bottom w:val="single" w:sz="4" w:space="0" w:color="auto"/>
              <w:right w:val="single" w:sz="4" w:space="0" w:color="auto"/>
            </w:tcBorders>
            <w:hideMark/>
          </w:tcPr>
          <w:p w14:paraId="1A2ED074" w14:textId="77777777" w:rsidR="00094776" w:rsidRPr="009C5807" w:rsidRDefault="00094776" w:rsidP="00F7105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0FF9FC6" w14:textId="77777777" w:rsidR="00094776" w:rsidRPr="009C5807" w:rsidRDefault="00094776" w:rsidP="00F71057">
            <w:pPr>
              <w:pStyle w:val="TAC"/>
              <w:rPr>
                <w:b/>
              </w:rPr>
            </w:pPr>
            <w:r w:rsidRPr="009C5807">
              <w:t xml:space="preserve">max(600ms, ceil(1.5 x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 xml:space="preserve">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094776" w:rsidRPr="009C5807" w14:paraId="2A6B780F" w14:textId="77777777" w:rsidTr="00F71057">
        <w:tc>
          <w:tcPr>
            <w:tcW w:w="4620" w:type="dxa"/>
            <w:tcBorders>
              <w:top w:val="single" w:sz="4" w:space="0" w:color="auto"/>
              <w:left w:val="single" w:sz="4" w:space="0" w:color="auto"/>
              <w:bottom w:val="single" w:sz="4" w:space="0" w:color="auto"/>
              <w:right w:val="single" w:sz="4" w:space="0" w:color="auto"/>
            </w:tcBorders>
            <w:hideMark/>
          </w:tcPr>
          <w:p w14:paraId="7940F874" w14:textId="77777777" w:rsidR="00094776" w:rsidRPr="009C5807" w:rsidRDefault="00094776" w:rsidP="00F71057">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C8877DF" w14:textId="77777777" w:rsidR="00094776" w:rsidRPr="009C5807" w:rsidRDefault="00094776" w:rsidP="00F71057">
            <w:pPr>
              <w:pStyle w:val="TAC"/>
              <w:rPr>
                <w:b/>
              </w:rPr>
            </w:pPr>
            <w:r w:rsidRPr="009C5807">
              <w:t>ceil(</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 xml:space="preserve">x DRX cycle x </w:t>
            </w:r>
            <w:proofErr w:type="spellStart"/>
            <w:r w:rsidRPr="009C5807">
              <w:t>CSSF</w:t>
            </w:r>
            <w:r w:rsidRPr="009C5807">
              <w:rPr>
                <w:vertAlign w:val="subscript"/>
              </w:rPr>
              <w:t>intra</w:t>
            </w:r>
            <w:proofErr w:type="spellEnd"/>
          </w:p>
        </w:tc>
      </w:tr>
      <w:tr w:rsidR="00094776" w:rsidRPr="009C5807" w14:paraId="5AAADC68" w14:textId="77777777" w:rsidTr="00F71057">
        <w:tc>
          <w:tcPr>
            <w:tcW w:w="9241" w:type="dxa"/>
            <w:gridSpan w:val="2"/>
            <w:tcBorders>
              <w:top w:val="single" w:sz="4" w:space="0" w:color="auto"/>
              <w:left w:val="single" w:sz="4" w:space="0" w:color="auto"/>
              <w:bottom w:val="single" w:sz="4" w:space="0" w:color="auto"/>
              <w:right w:val="single" w:sz="4" w:space="0" w:color="auto"/>
            </w:tcBorders>
            <w:hideMark/>
          </w:tcPr>
          <w:p w14:paraId="77E9AD50" w14:textId="77777777" w:rsidR="00094776" w:rsidRPr="009C5807" w:rsidRDefault="00094776" w:rsidP="00F71057">
            <w:pPr>
              <w:pStyle w:val="TAN"/>
              <w:rPr>
                <w:i/>
              </w:rPr>
            </w:pPr>
            <w:r w:rsidRPr="009C5807">
              <w:t>NOTE 1:</w:t>
            </w:r>
            <w:r w:rsidRPr="009C5807">
              <w:tab/>
              <w:t>If different SMTC periodicities are configured for different cells, the SMTC period in the requirement is the one used by the cell being identified</w:t>
            </w:r>
          </w:p>
        </w:tc>
      </w:tr>
    </w:tbl>
    <w:p w14:paraId="67D675D8" w14:textId="77777777" w:rsidR="00094776" w:rsidRPr="009C5807" w:rsidRDefault="00094776" w:rsidP="00094776"/>
    <w:p w14:paraId="2973C72C" w14:textId="77777777" w:rsidR="00094776" w:rsidRPr="009C5807" w:rsidRDefault="00094776" w:rsidP="00094776">
      <w:pPr>
        <w:keepNext/>
        <w:keepLines/>
        <w:spacing w:before="60"/>
        <w:jc w:val="center"/>
      </w:pPr>
      <w:r w:rsidRPr="009C5807">
        <w:rPr>
          <w:rFonts w:ascii="Arial" w:hAnsi="Arial"/>
          <w:b/>
        </w:rPr>
        <w:lastRenderedPageBreak/>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94776" w:rsidRPr="009C5807" w14:paraId="607887A7" w14:textId="77777777" w:rsidTr="00F71057">
        <w:tc>
          <w:tcPr>
            <w:tcW w:w="4620" w:type="dxa"/>
            <w:tcBorders>
              <w:top w:val="single" w:sz="4" w:space="0" w:color="auto"/>
              <w:left w:val="single" w:sz="4" w:space="0" w:color="auto"/>
              <w:bottom w:val="single" w:sz="4" w:space="0" w:color="auto"/>
              <w:right w:val="single" w:sz="4" w:space="0" w:color="auto"/>
            </w:tcBorders>
            <w:hideMark/>
          </w:tcPr>
          <w:p w14:paraId="59ACA572" w14:textId="77777777" w:rsidR="00094776" w:rsidRPr="009C5807" w:rsidRDefault="00094776" w:rsidP="00F7105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F53E4AC" w14:textId="77777777" w:rsidR="00094776" w:rsidRPr="009C5807" w:rsidRDefault="00094776" w:rsidP="00F71057">
            <w:pPr>
              <w:pStyle w:val="TAH"/>
            </w:pPr>
            <w:proofErr w:type="spellStart"/>
            <w:r w:rsidRPr="009C5807">
              <w:t>T</w:t>
            </w:r>
            <w:r w:rsidRPr="009C5807">
              <w:rPr>
                <w:vertAlign w:val="subscript"/>
              </w:rPr>
              <w:t>SSB_time_index_intra</w:t>
            </w:r>
            <w:proofErr w:type="spellEnd"/>
          </w:p>
        </w:tc>
      </w:tr>
      <w:tr w:rsidR="00094776" w:rsidRPr="009C5807" w14:paraId="6ABA2D88" w14:textId="77777777" w:rsidTr="00F71057">
        <w:tc>
          <w:tcPr>
            <w:tcW w:w="4620" w:type="dxa"/>
            <w:tcBorders>
              <w:top w:val="single" w:sz="4" w:space="0" w:color="auto"/>
              <w:left w:val="single" w:sz="4" w:space="0" w:color="auto"/>
              <w:bottom w:val="single" w:sz="4" w:space="0" w:color="auto"/>
              <w:right w:val="single" w:sz="4" w:space="0" w:color="auto"/>
            </w:tcBorders>
            <w:hideMark/>
          </w:tcPr>
          <w:p w14:paraId="0AF90476" w14:textId="77777777" w:rsidR="00094776" w:rsidRPr="009C5807" w:rsidRDefault="00094776" w:rsidP="00F7105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E2CE0D6" w14:textId="77777777" w:rsidR="00094776" w:rsidRPr="009C5807" w:rsidRDefault="00094776" w:rsidP="00F71057">
            <w:pPr>
              <w:pStyle w:val="TAC"/>
            </w:pPr>
            <w:r w:rsidRPr="009C5807">
              <w:t xml:space="preserve">max(120ms, ceil( 3 x </w:t>
            </w:r>
            <w:proofErr w:type="spellStart"/>
            <w:r w:rsidRPr="009C5807">
              <w:t>K</w:t>
            </w:r>
            <w:r w:rsidRPr="009C5807">
              <w:rPr>
                <w:vertAlign w:val="subscript"/>
              </w:rPr>
              <w:t>p</w:t>
            </w:r>
            <w:proofErr w:type="spellEnd"/>
            <w:r w:rsidRPr="009C5807">
              <w:rPr>
                <w:vertAlign w:val="subscript"/>
              </w:rPr>
              <w:t xml:space="preserve"> </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094776" w:rsidRPr="009C5807" w14:paraId="14227C34" w14:textId="77777777" w:rsidTr="00F71057">
        <w:tc>
          <w:tcPr>
            <w:tcW w:w="4620" w:type="dxa"/>
            <w:tcBorders>
              <w:top w:val="single" w:sz="4" w:space="0" w:color="auto"/>
              <w:left w:val="single" w:sz="4" w:space="0" w:color="auto"/>
              <w:bottom w:val="single" w:sz="4" w:space="0" w:color="auto"/>
              <w:right w:val="single" w:sz="4" w:space="0" w:color="auto"/>
            </w:tcBorders>
            <w:hideMark/>
          </w:tcPr>
          <w:p w14:paraId="0371B8AA" w14:textId="77777777" w:rsidR="00094776" w:rsidRPr="009C5807" w:rsidRDefault="00094776" w:rsidP="00F7105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CC607B5" w14:textId="77777777" w:rsidR="00094776" w:rsidRPr="009C5807" w:rsidRDefault="00094776" w:rsidP="00F71057">
            <w:pPr>
              <w:pStyle w:val="TAC"/>
              <w:rPr>
                <w:b/>
              </w:rPr>
            </w:pPr>
            <w:r w:rsidRPr="009C5807">
              <w:t>max(120ms, ceil (</w:t>
            </w:r>
            <w:r w:rsidRPr="009C5807">
              <w:rPr>
                <w:rFonts w:hint="eastAsia"/>
                <w:lang w:eastAsia="zh-CN"/>
              </w:rPr>
              <w:t>M2</w:t>
            </w:r>
            <w:r w:rsidRPr="009C5807">
              <w:rPr>
                <w:rFonts w:hint="eastAsia"/>
                <w:vertAlign w:val="superscript"/>
                <w:lang w:eastAsia="zh-CN"/>
              </w:rPr>
              <w:t xml:space="preserve"> Note 2</w:t>
            </w:r>
            <w:r w:rsidRPr="009C5807">
              <w:t xml:space="preserve"> x 3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094776" w:rsidRPr="00C14182" w14:paraId="2A557BDC" w14:textId="77777777" w:rsidTr="00F71057">
        <w:tc>
          <w:tcPr>
            <w:tcW w:w="4620" w:type="dxa"/>
            <w:tcBorders>
              <w:top w:val="single" w:sz="4" w:space="0" w:color="auto"/>
              <w:left w:val="single" w:sz="4" w:space="0" w:color="auto"/>
              <w:bottom w:val="single" w:sz="4" w:space="0" w:color="auto"/>
              <w:right w:val="single" w:sz="4" w:space="0" w:color="auto"/>
            </w:tcBorders>
            <w:hideMark/>
          </w:tcPr>
          <w:p w14:paraId="0A039B61" w14:textId="77777777" w:rsidR="00094776" w:rsidRPr="009C5807" w:rsidRDefault="00094776" w:rsidP="00F71057">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76C8C77" w14:textId="77777777" w:rsidR="00094776" w:rsidRPr="007C55F6" w:rsidRDefault="00094776" w:rsidP="00F71057">
            <w:pPr>
              <w:pStyle w:val="TAC"/>
              <w:rPr>
                <w:b/>
                <w:lang w:val="fr-FR"/>
              </w:rPr>
            </w:pPr>
            <w:r w:rsidRPr="007C55F6">
              <w:rPr>
                <w:lang w:val="fr-FR"/>
              </w:rPr>
              <w:t>Ceil(3 x K</w:t>
            </w:r>
            <w:r w:rsidRPr="007C55F6">
              <w:rPr>
                <w:vertAlign w:val="subscript"/>
                <w:lang w:val="fr-FR"/>
              </w:rPr>
              <w:t>p</w:t>
            </w:r>
            <w:r w:rsidRPr="007C55F6">
              <w:rPr>
                <w:lang w:val="fr-FR"/>
              </w:rPr>
              <w:t>) x DRX cycle x CSSF</w:t>
            </w:r>
            <w:r w:rsidRPr="007C55F6">
              <w:rPr>
                <w:vertAlign w:val="subscript"/>
                <w:lang w:val="fr-FR"/>
              </w:rPr>
              <w:t>intra</w:t>
            </w:r>
          </w:p>
        </w:tc>
      </w:tr>
      <w:tr w:rsidR="00094776" w:rsidRPr="009C5807" w14:paraId="74D44E7C" w14:textId="77777777" w:rsidTr="00F71057">
        <w:tc>
          <w:tcPr>
            <w:tcW w:w="9241" w:type="dxa"/>
            <w:gridSpan w:val="2"/>
            <w:tcBorders>
              <w:top w:val="single" w:sz="4" w:space="0" w:color="auto"/>
              <w:left w:val="single" w:sz="4" w:space="0" w:color="auto"/>
              <w:bottom w:val="single" w:sz="4" w:space="0" w:color="auto"/>
              <w:right w:val="single" w:sz="4" w:space="0" w:color="auto"/>
            </w:tcBorders>
            <w:hideMark/>
          </w:tcPr>
          <w:p w14:paraId="2C7D7D77" w14:textId="77777777" w:rsidR="00094776" w:rsidRPr="009C5807" w:rsidRDefault="00094776" w:rsidP="00F71057">
            <w:pPr>
              <w:pStyle w:val="TAN"/>
            </w:pPr>
            <w:r w:rsidRPr="009C5807">
              <w:rPr>
                <w:lang w:eastAsia="ko-KR"/>
              </w:rPr>
              <w:t>NOTE</w:t>
            </w:r>
            <w:r w:rsidRPr="009C5807">
              <w:t xml:space="preserve"> 1:</w:t>
            </w:r>
            <w:r w:rsidRPr="009C5807">
              <w:tab/>
              <w:t>If different SMTC periodicities are configured for different cells, the SMTC period in the requirement is the one used by the cell being identified</w:t>
            </w:r>
          </w:p>
          <w:p w14:paraId="65431033" w14:textId="77777777" w:rsidR="00094776" w:rsidRDefault="00094776" w:rsidP="00F71057">
            <w:pPr>
              <w:pStyle w:val="TAN"/>
            </w:pPr>
            <w:r w:rsidRPr="009C5807">
              <w:t xml:space="preserve">NOTE </w:t>
            </w:r>
            <w:r w:rsidRPr="009C5807">
              <w:rPr>
                <w:rFonts w:hint="eastAsia"/>
              </w:rPr>
              <w:t>2</w:t>
            </w:r>
            <w:r w:rsidRPr="009C5807">
              <w:t>:</w:t>
            </w:r>
            <w:r w:rsidRPr="009C5807">
              <w:tab/>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 xml:space="preserve">0 </w:t>
            </w:r>
            <w:proofErr w:type="spellStart"/>
            <w:r w:rsidRPr="009C5807">
              <w:t>ms</w:t>
            </w:r>
            <w:proofErr w:type="spellEnd"/>
            <w:r w:rsidRPr="009C5807">
              <w:t>;,otherwise M2=1</w:t>
            </w:r>
          </w:p>
          <w:p w14:paraId="58D169CA" w14:textId="77777777" w:rsidR="00094776" w:rsidRPr="009C5807" w:rsidRDefault="00094776" w:rsidP="00F71057">
            <w:pPr>
              <w:pStyle w:val="TAN"/>
            </w:pPr>
            <w:r>
              <w:t>NOTE 3:</w:t>
            </w:r>
            <w:r w:rsidRPr="009C5807">
              <w:tab/>
            </w:r>
            <w:r w:rsidRPr="00F37389">
              <w:rPr>
                <w:lang w:val="en-US" w:eastAsia="zh-CN"/>
              </w:rPr>
              <w:t xml:space="preserve">When </w:t>
            </w:r>
            <w:r w:rsidRPr="00F37389">
              <w:rPr>
                <w:i/>
                <w:iCs/>
                <w:lang w:val="en-US" w:eastAsia="zh-CN"/>
              </w:rPr>
              <w:t>highSpeedMeasFlag-r16</w:t>
            </w:r>
            <w:r w:rsidRPr="00F37389">
              <w:rPr>
                <w:lang w:val="en-US" w:eastAsia="zh-CN"/>
              </w:rPr>
              <w:t xml:space="preserve"> is configured, the requirements apply only to </w:t>
            </w:r>
            <w:r w:rsidRPr="00BF1D60">
              <w:t xml:space="preserve">UE supporting either </w:t>
            </w:r>
            <w:r w:rsidRPr="00BF1D60">
              <w:rPr>
                <w:i/>
                <w:iCs/>
              </w:rPr>
              <w:t xml:space="preserve">measurementEnhancement-r16 </w:t>
            </w:r>
            <w:r w:rsidRPr="00BF1D60">
              <w:t>or</w:t>
            </w:r>
            <w:r w:rsidRPr="00BF1D60">
              <w:rPr>
                <w:i/>
                <w:iCs/>
              </w:rPr>
              <w:t xml:space="preserve"> </w:t>
            </w:r>
            <w:r>
              <w:rPr>
                <w:i/>
                <w:iCs/>
              </w:rPr>
              <w:t>[</w:t>
            </w:r>
            <w:proofErr w:type="spellStart"/>
            <w:r w:rsidRPr="00BF1D60">
              <w:rPr>
                <w:i/>
                <w:iCs/>
              </w:rPr>
              <w:t>intraRAT</w:t>
            </w:r>
            <w:proofErr w:type="spellEnd"/>
            <w:r w:rsidRPr="00BF1D60">
              <w:rPr>
                <w:i/>
                <w:iCs/>
              </w:rPr>
              <w:t>-</w:t>
            </w:r>
            <w:r w:rsidRPr="00BF1D60">
              <w:rPr>
                <w:i/>
                <w:iCs/>
                <w:lang w:val="en-US"/>
              </w:rPr>
              <w:t>M</w:t>
            </w:r>
            <w:r w:rsidRPr="00BF1D60">
              <w:rPr>
                <w:i/>
                <w:iCs/>
              </w:rPr>
              <w:t>easurementEnhancement-r16</w:t>
            </w:r>
            <w:r>
              <w:rPr>
                <w:i/>
                <w:iCs/>
              </w:rPr>
              <w:t>]</w:t>
            </w:r>
            <w:r w:rsidRPr="00BF1D60">
              <w:t xml:space="preserve"> on </w:t>
            </w:r>
            <w:r w:rsidRPr="00F37389">
              <w:rPr>
                <w:lang w:val="en-US" w:eastAsia="zh-CN"/>
              </w:rPr>
              <w:t xml:space="preserve">measurements of the primary component carrier and do not apply to measurements of a secondary component carrier with active </w:t>
            </w:r>
            <w:proofErr w:type="spellStart"/>
            <w:r w:rsidRPr="00F37389">
              <w:rPr>
                <w:lang w:val="en-US" w:eastAsia="zh-CN"/>
              </w:rPr>
              <w:t>SCell</w:t>
            </w:r>
            <w:proofErr w:type="spellEnd"/>
            <w:r w:rsidRPr="00AD2F6B">
              <w:t>.</w:t>
            </w:r>
          </w:p>
        </w:tc>
      </w:tr>
    </w:tbl>
    <w:p w14:paraId="0FD3DEAA" w14:textId="77777777" w:rsidR="00094776" w:rsidRPr="009C5807" w:rsidRDefault="00094776" w:rsidP="00094776"/>
    <w:p w14:paraId="4E11DDB9" w14:textId="77777777" w:rsidR="00094776" w:rsidRPr="009C5807" w:rsidRDefault="00094776" w:rsidP="00094776">
      <w:pPr>
        <w:keepNext/>
        <w:keepLines/>
        <w:spacing w:before="60"/>
        <w:jc w:val="center"/>
      </w:pPr>
      <w:r w:rsidRPr="009C5807">
        <w:rPr>
          <w:rFonts w:ascii="Arial" w:hAnsi="Arial"/>
          <w:b/>
        </w:rPr>
        <w:t xml:space="preserve">Table 9.2.5.1-4: Time period for PSS/SSS detection, deactivated </w:t>
      </w:r>
      <w:proofErr w:type="spellStart"/>
      <w:r w:rsidRPr="009C5807">
        <w:rPr>
          <w:rFonts w:ascii="Arial" w:hAnsi="Arial"/>
          <w:b/>
        </w:rPr>
        <w:t>SCell</w:t>
      </w:r>
      <w:proofErr w:type="spellEnd"/>
      <w:r w:rsidRPr="009C5807">
        <w:rPr>
          <w:rFonts w:ascii="Arial" w:hAnsi="Arial"/>
          <w:b/>
        </w:rP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94776" w:rsidRPr="009C5807" w14:paraId="01BD182A" w14:textId="77777777" w:rsidTr="00F71057">
        <w:tc>
          <w:tcPr>
            <w:tcW w:w="4620" w:type="dxa"/>
            <w:tcBorders>
              <w:top w:val="single" w:sz="4" w:space="0" w:color="auto"/>
              <w:left w:val="single" w:sz="4" w:space="0" w:color="auto"/>
              <w:bottom w:val="single" w:sz="4" w:space="0" w:color="auto"/>
              <w:right w:val="single" w:sz="4" w:space="0" w:color="auto"/>
            </w:tcBorders>
            <w:hideMark/>
          </w:tcPr>
          <w:p w14:paraId="1E73E45E" w14:textId="77777777" w:rsidR="00094776" w:rsidRPr="009C5807" w:rsidRDefault="00094776" w:rsidP="00F7105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F0C9BAD" w14:textId="77777777" w:rsidR="00094776" w:rsidRPr="009C5807" w:rsidRDefault="00094776" w:rsidP="00F71057">
            <w:pPr>
              <w:pStyle w:val="TAH"/>
            </w:pPr>
            <w:r w:rsidRPr="009C5807">
              <w:t>T</w:t>
            </w:r>
            <w:r w:rsidRPr="009C5807">
              <w:rPr>
                <w:vertAlign w:val="subscript"/>
              </w:rPr>
              <w:t>PSS/</w:t>
            </w:r>
            <w:proofErr w:type="spellStart"/>
            <w:r w:rsidRPr="009C5807">
              <w:rPr>
                <w:vertAlign w:val="subscript"/>
              </w:rPr>
              <w:t>SSS_sync_intra</w:t>
            </w:r>
            <w:proofErr w:type="spellEnd"/>
          </w:p>
        </w:tc>
      </w:tr>
      <w:tr w:rsidR="00094776" w:rsidRPr="009C5807" w14:paraId="24B695BC" w14:textId="77777777" w:rsidTr="00F71057">
        <w:tc>
          <w:tcPr>
            <w:tcW w:w="4620" w:type="dxa"/>
            <w:tcBorders>
              <w:top w:val="single" w:sz="4" w:space="0" w:color="auto"/>
              <w:left w:val="single" w:sz="4" w:space="0" w:color="auto"/>
              <w:bottom w:val="single" w:sz="4" w:space="0" w:color="auto"/>
              <w:right w:val="single" w:sz="4" w:space="0" w:color="auto"/>
            </w:tcBorders>
            <w:hideMark/>
          </w:tcPr>
          <w:p w14:paraId="4E54AE57" w14:textId="77777777" w:rsidR="00094776" w:rsidRPr="009C5807" w:rsidRDefault="00094776" w:rsidP="00F7105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1B12A75" w14:textId="77777777" w:rsidR="00094776" w:rsidRPr="009C5807" w:rsidRDefault="00094776" w:rsidP="00F71057">
            <w:pPr>
              <w:pStyle w:val="TAC"/>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094776" w:rsidRPr="009C5807" w14:paraId="4F8A19C7" w14:textId="77777777" w:rsidTr="00F71057">
        <w:tc>
          <w:tcPr>
            <w:tcW w:w="4620" w:type="dxa"/>
            <w:tcBorders>
              <w:top w:val="single" w:sz="4" w:space="0" w:color="auto"/>
              <w:left w:val="single" w:sz="4" w:space="0" w:color="auto"/>
              <w:bottom w:val="single" w:sz="4" w:space="0" w:color="auto"/>
              <w:right w:val="single" w:sz="4" w:space="0" w:color="auto"/>
            </w:tcBorders>
            <w:hideMark/>
          </w:tcPr>
          <w:p w14:paraId="0B9B0EDD" w14:textId="77777777" w:rsidR="00094776" w:rsidRPr="009C5807" w:rsidRDefault="00094776" w:rsidP="00F7105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695E54A" w14:textId="77777777" w:rsidR="00094776" w:rsidRPr="009C5807" w:rsidRDefault="00094776" w:rsidP="00F71057">
            <w:pPr>
              <w:pStyle w:val="TAC"/>
              <w:rPr>
                <w:b/>
              </w:rPr>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094776" w:rsidRPr="009C5807" w14:paraId="681A36B8" w14:textId="77777777" w:rsidTr="00F71057">
        <w:tc>
          <w:tcPr>
            <w:tcW w:w="4620" w:type="dxa"/>
            <w:tcBorders>
              <w:top w:val="single" w:sz="4" w:space="0" w:color="auto"/>
              <w:left w:val="single" w:sz="4" w:space="0" w:color="auto"/>
              <w:bottom w:val="single" w:sz="4" w:space="0" w:color="auto"/>
              <w:right w:val="single" w:sz="4" w:space="0" w:color="auto"/>
            </w:tcBorders>
            <w:hideMark/>
          </w:tcPr>
          <w:p w14:paraId="000BD597" w14:textId="77777777" w:rsidR="00094776" w:rsidRPr="009C5807" w:rsidRDefault="00094776" w:rsidP="00F71057">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10DC3B7" w14:textId="77777777" w:rsidR="00094776" w:rsidRPr="009C5807" w:rsidRDefault="00094776" w:rsidP="00F71057">
            <w:pPr>
              <w:pStyle w:val="TAC"/>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bl>
    <w:p w14:paraId="50B22641" w14:textId="77777777" w:rsidR="00094776" w:rsidRPr="009C5807" w:rsidRDefault="00094776" w:rsidP="00094776"/>
    <w:p w14:paraId="5D727DA7" w14:textId="77777777" w:rsidR="00094776" w:rsidRPr="009C5807" w:rsidRDefault="00094776" w:rsidP="00094776">
      <w:pPr>
        <w:keepNext/>
        <w:keepLines/>
        <w:spacing w:before="60"/>
        <w:jc w:val="center"/>
      </w:pPr>
      <w:r w:rsidRPr="009C5807">
        <w:rPr>
          <w:rFonts w:ascii="Arial" w:hAnsi="Arial"/>
          <w:b/>
        </w:rPr>
        <w:t xml:space="preserve">Table 9.2.5.1-5: Time period for PSS/SSS detection, deactivated </w:t>
      </w:r>
      <w:proofErr w:type="spellStart"/>
      <w:r w:rsidRPr="009C5807">
        <w:rPr>
          <w:rFonts w:ascii="Arial" w:hAnsi="Arial"/>
          <w:b/>
        </w:rPr>
        <w:t>SCell</w:t>
      </w:r>
      <w:proofErr w:type="spellEnd"/>
      <w:r w:rsidRPr="009C5807">
        <w:rPr>
          <w:rFonts w:ascii="Arial" w:hAnsi="Arial"/>
          <w:b/>
        </w:rPr>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94776" w:rsidRPr="009C5807" w14:paraId="4091085C" w14:textId="77777777" w:rsidTr="00F71057">
        <w:tc>
          <w:tcPr>
            <w:tcW w:w="4620" w:type="dxa"/>
            <w:tcBorders>
              <w:top w:val="single" w:sz="4" w:space="0" w:color="auto"/>
              <w:left w:val="single" w:sz="4" w:space="0" w:color="auto"/>
              <w:bottom w:val="single" w:sz="4" w:space="0" w:color="auto"/>
              <w:right w:val="single" w:sz="4" w:space="0" w:color="auto"/>
            </w:tcBorders>
            <w:hideMark/>
          </w:tcPr>
          <w:p w14:paraId="0C4B5B0B" w14:textId="77777777" w:rsidR="00094776" w:rsidRPr="009C5807" w:rsidRDefault="00094776" w:rsidP="00F7105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1F073A3" w14:textId="77777777" w:rsidR="00094776" w:rsidRPr="009C5807" w:rsidRDefault="00094776" w:rsidP="00F71057">
            <w:pPr>
              <w:pStyle w:val="TAH"/>
            </w:pPr>
            <w:r w:rsidRPr="009C5807">
              <w:t>T</w:t>
            </w:r>
            <w:r w:rsidRPr="009C5807">
              <w:rPr>
                <w:vertAlign w:val="subscript"/>
              </w:rPr>
              <w:t>PSS/</w:t>
            </w:r>
            <w:proofErr w:type="spellStart"/>
            <w:r w:rsidRPr="009C5807">
              <w:rPr>
                <w:vertAlign w:val="subscript"/>
              </w:rPr>
              <w:t>SSS_sync_intra</w:t>
            </w:r>
            <w:proofErr w:type="spellEnd"/>
          </w:p>
        </w:tc>
      </w:tr>
      <w:tr w:rsidR="00094776" w:rsidRPr="009C5807" w14:paraId="2EDFA277" w14:textId="77777777" w:rsidTr="00F71057">
        <w:tc>
          <w:tcPr>
            <w:tcW w:w="4620" w:type="dxa"/>
            <w:tcBorders>
              <w:top w:val="single" w:sz="4" w:space="0" w:color="auto"/>
              <w:left w:val="single" w:sz="4" w:space="0" w:color="auto"/>
              <w:bottom w:val="single" w:sz="4" w:space="0" w:color="auto"/>
              <w:right w:val="single" w:sz="4" w:space="0" w:color="auto"/>
            </w:tcBorders>
            <w:hideMark/>
          </w:tcPr>
          <w:p w14:paraId="16FA8A97" w14:textId="77777777" w:rsidR="00094776" w:rsidRPr="009C5807" w:rsidRDefault="00094776" w:rsidP="00F7105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4A37C2D" w14:textId="77777777" w:rsidR="00094776" w:rsidRPr="009C5807" w:rsidRDefault="00094776" w:rsidP="00F71057">
            <w:pPr>
              <w:pStyle w:val="TAC"/>
              <w:rPr>
                <w:rFonts w:cs="Arial"/>
              </w:rPr>
            </w:pPr>
            <w:r>
              <w:t>Ceil(</w:t>
            </w:r>
            <w:proofErr w:type="spellStart"/>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w:t>
            </w:r>
            <w:proofErr w:type="spellStart"/>
            <w:r w:rsidRPr="009C5807">
              <w:rPr>
                <w:rFonts w:cs="Arial"/>
              </w:rPr>
              <w:t>measCycleSCell</w:t>
            </w:r>
            <w:proofErr w:type="spellEnd"/>
            <w:r w:rsidRPr="009C5807">
              <w:rPr>
                <w:rFonts w:cs="Arial"/>
              </w:rPr>
              <w:t xml:space="preserve"> x </w:t>
            </w:r>
            <w:proofErr w:type="spellStart"/>
            <w:r w:rsidRPr="009C5807">
              <w:rPr>
                <w:rFonts w:cs="Arial"/>
              </w:rPr>
              <w:t>CSSF</w:t>
            </w:r>
            <w:r w:rsidRPr="009C5807">
              <w:rPr>
                <w:rFonts w:cs="Arial"/>
                <w:vertAlign w:val="subscript"/>
              </w:rPr>
              <w:t>intra</w:t>
            </w:r>
            <w:proofErr w:type="spellEnd"/>
          </w:p>
        </w:tc>
      </w:tr>
      <w:tr w:rsidR="00094776" w:rsidRPr="009C5807" w14:paraId="4085BBE0" w14:textId="77777777" w:rsidTr="00F71057">
        <w:tc>
          <w:tcPr>
            <w:tcW w:w="4620" w:type="dxa"/>
            <w:tcBorders>
              <w:top w:val="single" w:sz="4" w:space="0" w:color="auto"/>
              <w:left w:val="single" w:sz="4" w:space="0" w:color="auto"/>
              <w:bottom w:val="single" w:sz="4" w:space="0" w:color="auto"/>
              <w:right w:val="single" w:sz="4" w:space="0" w:color="auto"/>
            </w:tcBorders>
            <w:hideMark/>
          </w:tcPr>
          <w:p w14:paraId="54687A15" w14:textId="77777777" w:rsidR="00094776" w:rsidRPr="009C5807" w:rsidRDefault="00094776" w:rsidP="00F7105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7206313" w14:textId="77777777" w:rsidR="00094776" w:rsidRPr="009C5807" w:rsidRDefault="00094776" w:rsidP="00F71057">
            <w:pPr>
              <w:pStyle w:val="TAC"/>
              <w:rPr>
                <w:rFonts w:cs="Arial"/>
                <w:b/>
              </w:rPr>
            </w:pPr>
            <w:r>
              <w:t>Ceil(</w:t>
            </w:r>
            <w:proofErr w:type="spellStart"/>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max(</w:t>
            </w:r>
            <w:proofErr w:type="spellStart"/>
            <w:r w:rsidRPr="009C5807">
              <w:rPr>
                <w:rFonts w:cs="Arial"/>
              </w:rPr>
              <w:t>measCycleSCell</w:t>
            </w:r>
            <w:proofErr w:type="spellEnd"/>
            <w:r w:rsidRPr="009C5807">
              <w:rPr>
                <w:rFonts w:cs="Arial"/>
              </w:rPr>
              <w:t xml:space="preserve">, 1.5xDRX cycle) x </w:t>
            </w:r>
            <w:proofErr w:type="spellStart"/>
            <w:r w:rsidRPr="009C5807">
              <w:rPr>
                <w:rFonts w:cs="Arial"/>
              </w:rPr>
              <w:t>CSSF</w:t>
            </w:r>
            <w:r w:rsidRPr="009C5807">
              <w:rPr>
                <w:rFonts w:cs="Arial"/>
                <w:vertAlign w:val="subscript"/>
              </w:rPr>
              <w:t>intra</w:t>
            </w:r>
            <w:proofErr w:type="spellEnd"/>
          </w:p>
        </w:tc>
      </w:tr>
      <w:tr w:rsidR="00094776" w:rsidRPr="009C5807" w14:paraId="7323CD61" w14:textId="77777777" w:rsidTr="00F71057">
        <w:tc>
          <w:tcPr>
            <w:tcW w:w="4620" w:type="dxa"/>
            <w:tcBorders>
              <w:top w:val="single" w:sz="4" w:space="0" w:color="auto"/>
              <w:left w:val="single" w:sz="4" w:space="0" w:color="auto"/>
              <w:bottom w:val="single" w:sz="4" w:space="0" w:color="auto"/>
              <w:right w:val="single" w:sz="4" w:space="0" w:color="auto"/>
            </w:tcBorders>
            <w:hideMark/>
          </w:tcPr>
          <w:p w14:paraId="65855065" w14:textId="77777777" w:rsidR="00094776" w:rsidRPr="009C5807" w:rsidRDefault="00094776" w:rsidP="00F71057">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66A3298" w14:textId="77777777" w:rsidR="00094776" w:rsidRPr="009C5807" w:rsidRDefault="00094776" w:rsidP="00F71057">
            <w:pPr>
              <w:pStyle w:val="TAC"/>
              <w:rPr>
                <w:rFonts w:cs="Arial"/>
              </w:rPr>
            </w:pPr>
            <w:r>
              <w:t>Ceil(</w:t>
            </w:r>
            <w:proofErr w:type="spellStart"/>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max(</w:t>
            </w:r>
            <w:proofErr w:type="spellStart"/>
            <w:r w:rsidRPr="009C5807">
              <w:rPr>
                <w:rFonts w:cs="Arial"/>
              </w:rPr>
              <w:t>measCycleSCell</w:t>
            </w:r>
            <w:proofErr w:type="spellEnd"/>
            <w:r w:rsidRPr="009C5807">
              <w:rPr>
                <w:rFonts w:cs="Arial"/>
              </w:rPr>
              <w:t xml:space="preserve">, DRX cycle) x </w:t>
            </w:r>
            <w:proofErr w:type="spellStart"/>
            <w:r w:rsidRPr="009C5807">
              <w:rPr>
                <w:rFonts w:cs="Arial"/>
              </w:rPr>
              <w:t>CSSF</w:t>
            </w:r>
            <w:r w:rsidRPr="009C5807">
              <w:rPr>
                <w:rFonts w:cs="Arial"/>
                <w:vertAlign w:val="subscript"/>
              </w:rPr>
              <w:t>intra</w:t>
            </w:r>
            <w:proofErr w:type="spellEnd"/>
          </w:p>
        </w:tc>
      </w:tr>
    </w:tbl>
    <w:p w14:paraId="3F8AEC1D" w14:textId="77777777" w:rsidR="00094776" w:rsidRPr="009C5807" w:rsidRDefault="00094776" w:rsidP="00094776"/>
    <w:p w14:paraId="4F90E156" w14:textId="77777777" w:rsidR="00094776" w:rsidRPr="009C5807" w:rsidRDefault="00094776" w:rsidP="00094776">
      <w:pPr>
        <w:keepNext/>
        <w:keepLines/>
        <w:spacing w:before="60"/>
        <w:jc w:val="center"/>
      </w:pPr>
      <w:r w:rsidRPr="009C5807">
        <w:rPr>
          <w:rFonts w:ascii="Arial" w:hAnsi="Arial"/>
          <w:b/>
        </w:rPr>
        <w:t xml:space="preserve">Table 9.2.5.1-6: Time period for time index detection, deactivated </w:t>
      </w:r>
      <w:proofErr w:type="spellStart"/>
      <w:r w:rsidRPr="009C5807">
        <w:rPr>
          <w:rFonts w:ascii="Arial" w:hAnsi="Arial"/>
          <w:b/>
        </w:rPr>
        <w:t>SCell</w:t>
      </w:r>
      <w:proofErr w:type="spellEnd"/>
      <w:r w:rsidRPr="009C5807">
        <w:rPr>
          <w:rFonts w:ascii="Arial" w:hAnsi="Arial"/>
          <w:b/>
        </w:rP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94776" w:rsidRPr="009C5807" w14:paraId="597E6031" w14:textId="77777777" w:rsidTr="00F71057">
        <w:tc>
          <w:tcPr>
            <w:tcW w:w="4620" w:type="dxa"/>
            <w:tcBorders>
              <w:top w:val="single" w:sz="4" w:space="0" w:color="auto"/>
              <w:left w:val="single" w:sz="4" w:space="0" w:color="auto"/>
              <w:bottom w:val="single" w:sz="4" w:space="0" w:color="auto"/>
              <w:right w:val="single" w:sz="4" w:space="0" w:color="auto"/>
            </w:tcBorders>
            <w:hideMark/>
          </w:tcPr>
          <w:p w14:paraId="0421810E" w14:textId="77777777" w:rsidR="00094776" w:rsidRPr="009C5807" w:rsidRDefault="00094776" w:rsidP="00F7105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4609D47" w14:textId="77777777" w:rsidR="00094776" w:rsidRPr="009C5807" w:rsidRDefault="00094776" w:rsidP="00F71057">
            <w:pPr>
              <w:pStyle w:val="TAH"/>
            </w:pPr>
            <w:proofErr w:type="spellStart"/>
            <w:r w:rsidRPr="009C5807">
              <w:t>T</w:t>
            </w:r>
            <w:r w:rsidRPr="009C5807">
              <w:rPr>
                <w:vertAlign w:val="subscript"/>
              </w:rPr>
              <w:t>SSB_time_index_intra</w:t>
            </w:r>
            <w:proofErr w:type="spellEnd"/>
          </w:p>
        </w:tc>
      </w:tr>
      <w:tr w:rsidR="00094776" w:rsidRPr="009C5807" w14:paraId="626DB4BE" w14:textId="77777777" w:rsidTr="00F71057">
        <w:tc>
          <w:tcPr>
            <w:tcW w:w="4620" w:type="dxa"/>
            <w:tcBorders>
              <w:top w:val="single" w:sz="4" w:space="0" w:color="auto"/>
              <w:left w:val="single" w:sz="4" w:space="0" w:color="auto"/>
              <w:bottom w:val="single" w:sz="4" w:space="0" w:color="auto"/>
              <w:right w:val="single" w:sz="4" w:space="0" w:color="auto"/>
            </w:tcBorders>
            <w:hideMark/>
          </w:tcPr>
          <w:p w14:paraId="603D28DE" w14:textId="77777777" w:rsidR="00094776" w:rsidRPr="009C5807" w:rsidRDefault="00094776" w:rsidP="00F7105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555AA29" w14:textId="77777777" w:rsidR="00094776" w:rsidRPr="009C5807" w:rsidRDefault="00094776" w:rsidP="00F71057">
            <w:pPr>
              <w:pStyle w:val="TAC"/>
            </w:pPr>
            <w:r>
              <w:t>Ceil(</w:t>
            </w:r>
            <w:r w:rsidRPr="009C5807">
              <w:t xml:space="preserve">3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094776" w:rsidRPr="009C5807" w14:paraId="1C26BED5" w14:textId="77777777" w:rsidTr="00F71057">
        <w:tc>
          <w:tcPr>
            <w:tcW w:w="4620" w:type="dxa"/>
            <w:tcBorders>
              <w:top w:val="single" w:sz="4" w:space="0" w:color="auto"/>
              <w:left w:val="single" w:sz="4" w:space="0" w:color="auto"/>
              <w:bottom w:val="single" w:sz="4" w:space="0" w:color="auto"/>
              <w:right w:val="single" w:sz="4" w:space="0" w:color="auto"/>
            </w:tcBorders>
            <w:hideMark/>
          </w:tcPr>
          <w:p w14:paraId="25BBD2AA" w14:textId="77777777" w:rsidR="00094776" w:rsidRPr="009C5807" w:rsidRDefault="00094776" w:rsidP="00F7105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18D7DFA" w14:textId="77777777" w:rsidR="00094776" w:rsidRPr="009C5807" w:rsidRDefault="00094776" w:rsidP="00F71057">
            <w:pPr>
              <w:pStyle w:val="TAC"/>
              <w:rPr>
                <w:b/>
              </w:rPr>
            </w:pPr>
            <w:r>
              <w:t>Ceil(</w:t>
            </w:r>
            <w:r w:rsidRPr="009C5807">
              <w:t xml:space="preserve">3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094776" w:rsidRPr="009C5807" w14:paraId="79D781E3" w14:textId="77777777" w:rsidTr="00F71057">
        <w:tc>
          <w:tcPr>
            <w:tcW w:w="4620" w:type="dxa"/>
            <w:tcBorders>
              <w:top w:val="single" w:sz="4" w:space="0" w:color="auto"/>
              <w:left w:val="single" w:sz="4" w:space="0" w:color="auto"/>
              <w:bottom w:val="single" w:sz="4" w:space="0" w:color="auto"/>
              <w:right w:val="single" w:sz="4" w:space="0" w:color="auto"/>
            </w:tcBorders>
            <w:hideMark/>
          </w:tcPr>
          <w:p w14:paraId="1573B125" w14:textId="77777777" w:rsidR="00094776" w:rsidRPr="009C5807" w:rsidRDefault="00094776" w:rsidP="00F71057">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25FA206" w14:textId="77777777" w:rsidR="00094776" w:rsidRPr="009C5807" w:rsidRDefault="00094776" w:rsidP="00F71057">
            <w:pPr>
              <w:pStyle w:val="TAC"/>
            </w:pPr>
            <w:r>
              <w:t>Ceil(</w:t>
            </w:r>
            <w:r w:rsidRPr="009C5807">
              <w:t xml:space="preserve">3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bl>
    <w:p w14:paraId="5B9EED21" w14:textId="77777777" w:rsidR="00094776" w:rsidRPr="009C5807" w:rsidRDefault="00094776" w:rsidP="00094776"/>
    <w:p w14:paraId="7AFBFB01" w14:textId="77777777" w:rsidR="00094776" w:rsidRPr="009C5807" w:rsidRDefault="00094776" w:rsidP="00094776">
      <w:pPr>
        <w:pStyle w:val="TH"/>
      </w:pPr>
      <w:r w:rsidRPr="009C5807">
        <w:t>Table 9.2.5.1-7: Void</w:t>
      </w:r>
    </w:p>
    <w:p w14:paraId="2FD94469" w14:textId="77777777" w:rsidR="00094776" w:rsidRDefault="00094776" w:rsidP="00094776">
      <w:pPr>
        <w:pStyle w:val="TH"/>
      </w:pPr>
      <w:r w:rsidRPr="009C5807">
        <w:t>Table 9.2.5.1-8: Void</w:t>
      </w:r>
    </w:p>
    <w:p w14:paraId="7E282535" w14:textId="264F8731" w:rsidR="00094776" w:rsidRPr="009C5807" w:rsidRDefault="00094776" w:rsidP="00094776">
      <w:pPr>
        <w:keepNext/>
        <w:keepLines/>
        <w:spacing w:before="60"/>
        <w:jc w:val="center"/>
        <w:rPr>
          <w:ins w:id="8" w:author="Huawei" w:date="2022-02-03T17:32:00Z"/>
        </w:rPr>
      </w:pPr>
      <w:ins w:id="9" w:author="Huawei" w:date="2022-02-03T17:32:00Z">
        <w:r w:rsidRPr="009C5807">
          <w:rPr>
            <w:rFonts w:ascii="Arial" w:hAnsi="Arial"/>
            <w:b/>
          </w:rPr>
          <w:t>Table 9.2.5.1-</w:t>
        </w:r>
        <w:r>
          <w:rPr>
            <w:rFonts w:ascii="Arial" w:hAnsi="Arial"/>
            <w:b/>
          </w:rPr>
          <w:t>9</w:t>
        </w:r>
        <w:r w:rsidRPr="009C5807">
          <w:rPr>
            <w:rFonts w:ascii="Arial" w:hAnsi="Arial"/>
            <w:b/>
          </w:rPr>
          <w:t xml:space="preserve">: Time period for PSS/SSS detection, deactivated </w:t>
        </w:r>
        <w:proofErr w:type="spellStart"/>
        <w:r>
          <w:rPr>
            <w:rFonts w:ascii="Arial" w:hAnsi="Arial"/>
            <w:b/>
          </w:rPr>
          <w:t>P</w:t>
        </w:r>
        <w:r w:rsidRPr="009C5807">
          <w:rPr>
            <w:rFonts w:ascii="Arial" w:hAnsi="Arial"/>
            <w:b/>
          </w:rPr>
          <w:t>SCell</w:t>
        </w:r>
        <w:proofErr w:type="spellEnd"/>
        <w:r w:rsidRPr="009C5807">
          <w:rPr>
            <w:rFonts w:ascii="Arial" w:hAnsi="Arial"/>
            <w:b/>
          </w:rPr>
          <w:t xml:space="preserv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94776" w:rsidRPr="009C5807" w14:paraId="72F82686" w14:textId="77777777" w:rsidTr="00F71057">
        <w:trPr>
          <w:ins w:id="10" w:author="Huawei" w:date="2022-02-03T17:32:00Z"/>
        </w:trPr>
        <w:tc>
          <w:tcPr>
            <w:tcW w:w="4620" w:type="dxa"/>
            <w:tcBorders>
              <w:top w:val="single" w:sz="4" w:space="0" w:color="auto"/>
              <w:left w:val="single" w:sz="4" w:space="0" w:color="auto"/>
              <w:bottom w:val="single" w:sz="4" w:space="0" w:color="auto"/>
              <w:right w:val="single" w:sz="4" w:space="0" w:color="auto"/>
            </w:tcBorders>
            <w:hideMark/>
          </w:tcPr>
          <w:p w14:paraId="6528647A" w14:textId="77777777" w:rsidR="00094776" w:rsidRPr="009C5807" w:rsidRDefault="00094776" w:rsidP="00F71057">
            <w:pPr>
              <w:pStyle w:val="TAH"/>
              <w:rPr>
                <w:ins w:id="11" w:author="Huawei" w:date="2022-02-03T17:32:00Z"/>
              </w:rPr>
            </w:pPr>
            <w:ins w:id="12" w:author="Huawei" w:date="2022-02-03T17:32: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59A390D5" w14:textId="77777777" w:rsidR="00094776" w:rsidRPr="009C5807" w:rsidRDefault="00094776" w:rsidP="00F71057">
            <w:pPr>
              <w:pStyle w:val="TAH"/>
              <w:rPr>
                <w:ins w:id="13" w:author="Huawei" w:date="2022-02-03T17:32:00Z"/>
              </w:rPr>
            </w:pPr>
            <w:ins w:id="14" w:author="Huawei" w:date="2022-02-03T17:32:00Z">
              <w:r w:rsidRPr="009C5807">
                <w:t>T</w:t>
              </w:r>
              <w:r w:rsidRPr="009C5807">
                <w:rPr>
                  <w:vertAlign w:val="subscript"/>
                </w:rPr>
                <w:t>PSS/</w:t>
              </w:r>
              <w:proofErr w:type="spellStart"/>
              <w:r w:rsidRPr="009C5807">
                <w:rPr>
                  <w:vertAlign w:val="subscript"/>
                </w:rPr>
                <w:t>SSS_sync_intra</w:t>
              </w:r>
              <w:proofErr w:type="spellEnd"/>
            </w:ins>
          </w:p>
        </w:tc>
      </w:tr>
      <w:tr w:rsidR="00094776" w:rsidRPr="009C5807" w14:paraId="7CA0A466" w14:textId="77777777" w:rsidTr="00F71057">
        <w:trPr>
          <w:ins w:id="15" w:author="Huawei" w:date="2022-02-03T17:32:00Z"/>
        </w:trPr>
        <w:tc>
          <w:tcPr>
            <w:tcW w:w="4620" w:type="dxa"/>
            <w:tcBorders>
              <w:top w:val="single" w:sz="4" w:space="0" w:color="auto"/>
              <w:left w:val="single" w:sz="4" w:space="0" w:color="auto"/>
              <w:bottom w:val="single" w:sz="4" w:space="0" w:color="auto"/>
              <w:right w:val="single" w:sz="4" w:space="0" w:color="auto"/>
            </w:tcBorders>
            <w:hideMark/>
          </w:tcPr>
          <w:p w14:paraId="34EAD924" w14:textId="77777777" w:rsidR="00094776" w:rsidRPr="009C5807" w:rsidRDefault="00094776" w:rsidP="00F71057">
            <w:pPr>
              <w:pStyle w:val="TAC"/>
              <w:rPr>
                <w:ins w:id="16" w:author="Huawei" w:date="2022-02-03T17:32:00Z"/>
              </w:rPr>
            </w:pPr>
            <w:ins w:id="17" w:author="Huawei" w:date="2022-02-03T17:32: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30991AA9" w14:textId="1E2B3A81" w:rsidR="00094776" w:rsidRPr="009C5807" w:rsidRDefault="00094776" w:rsidP="00F71057">
            <w:pPr>
              <w:pStyle w:val="TAC"/>
              <w:rPr>
                <w:ins w:id="18" w:author="Huawei" w:date="2022-02-03T17:32:00Z"/>
              </w:rPr>
            </w:pPr>
            <w:ins w:id="19" w:author="Huawei" w:date="2022-02-03T17:32:00Z">
              <w:r>
                <w:t>Ceil(</w:t>
              </w:r>
              <w:r w:rsidRPr="009C5807">
                <w:t xml:space="preserve">5 x </w:t>
              </w:r>
              <w:proofErr w:type="spellStart"/>
              <w:r w:rsidRPr="009C5807">
                <w:t>K</w:t>
              </w:r>
              <w:r w:rsidRPr="009C5807">
                <w:rPr>
                  <w:vertAlign w:val="subscript"/>
                </w:rPr>
                <w:t>p</w:t>
              </w:r>
              <w:proofErr w:type="spellEnd"/>
              <w:r w:rsidRPr="00112012">
                <w:t>)</w:t>
              </w:r>
              <w:r w:rsidRPr="009C5807">
                <w:t xml:space="preserve"> x </w:t>
              </w:r>
            </w:ins>
            <w:ins w:id="20" w:author="Huawei" w:date="2022-02-03T17:33:00Z">
              <w:r>
                <w:t>[</w:t>
              </w:r>
            </w:ins>
            <w:proofErr w:type="spellStart"/>
            <w:ins w:id="21" w:author="Huawei" w:date="2022-02-03T17:32:00Z">
              <w:r w:rsidRPr="009C5807">
                <w:t>measCycle</w:t>
              </w:r>
            </w:ins>
            <w:ins w:id="22" w:author="Huawei" w:date="2022-02-03T17:33:00Z">
              <w:r>
                <w:t>P</w:t>
              </w:r>
            </w:ins>
            <w:ins w:id="23" w:author="Huawei" w:date="2022-02-03T17:32:00Z">
              <w:r w:rsidRPr="009C5807">
                <w:t>SCell</w:t>
              </w:r>
            </w:ins>
            <w:proofErr w:type="spellEnd"/>
            <w:ins w:id="24" w:author="Huawei" w:date="2022-02-03T17:33:00Z">
              <w:r>
                <w:t>]</w:t>
              </w:r>
            </w:ins>
            <w:ins w:id="25" w:author="Huawei" w:date="2022-02-03T17:32:00Z">
              <w:r w:rsidRPr="009C5807">
                <w:t xml:space="preserve"> x </w:t>
              </w:r>
              <w:proofErr w:type="spellStart"/>
              <w:r w:rsidRPr="009C5807">
                <w:t>CSSF</w:t>
              </w:r>
              <w:r w:rsidRPr="009C5807">
                <w:rPr>
                  <w:vertAlign w:val="subscript"/>
                </w:rPr>
                <w:t>intra</w:t>
              </w:r>
              <w:proofErr w:type="spellEnd"/>
            </w:ins>
          </w:p>
        </w:tc>
      </w:tr>
      <w:tr w:rsidR="00094776" w:rsidRPr="009C5807" w14:paraId="33BFB5A2" w14:textId="77777777" w:rsidTr="00F71057">
        <w:trPr>
          <w:ins w:id="26" w:author="Huawei" w:date="2022-02-03T17:32:00Z"/>
        </w:trPr>
        <w:tc>
          <w:tcPr>
            <w:tcW w:w="4620" w:type="dxa"/>
            <w:tcBorders>
              <w:top w:val="single" w:sz="4" w:space="0" w:color="auto"/>
              <w:left w:val="single" w:sz="4" w:space="0" w:color="auto"/>
              <w:bottom w:val="single" w:sz="4" w:space="0" w:color="auto"/>
              <w:right w:val="single" w:sz="4" w:space="0" w:color="auto"/>
            </w:tcBorders>
            <w:hideMark/>
          </w:tcPr>
          <w:p w14:paraId="39CFE98C" w14:textId="77777777" w:rsidR="00094776" w:rsidRPr="009C5807" w:rsidRDefault="00094776" w:rsidP="00F71057">
            <w:pPr>
              <w:pStyle w:val="TAC"/>
              <w:rPr>
                <w:ins w:id="27" w:author="Huawei" w:date="2022-02-03T17:32:00Z"/>
              </w:rPr>
            </w:pPr>
            <w:ins w:id="28" w:author="Huawei" w:date="2022-02-03T17:32: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783F6983" w14:textId="18E873AC" w:rsidR="00094776" w:rsidRPr="009C5807" w:rsidRDefault="00094776" w:rsidP="00F71057">
            <w:pPr>
              <w:pStyle w:val="TAC"/>
              <w:rPr>
                <w:ins w:id="29" w:author="Huawei" w:date="2022-02-03T17:32:00Z"/>
                <w:b/>
              </w:rPr>
            </w:pPr>
            <w:ins w:id="30" w:author="Huawei" w:date="2022-02-03T17:32:00Z">
              <w:r>
                <w:t>Ceil(</w:t>
              </w:r>
              <w:r w:rsidRPr="009C5807">
                <w:t xml:space="preserve">5 x </w:t>
              </w:r>
              <w:proofErr w:type="spellStart"/>
              <w:r w:rsidRPr="009C5807">
                <w:t>K</w:t>
              </w:r>
              <w:r w:rsidRPr="009C5807">
                <w:rPr>
                  <w:vertAlign w:val="subscript"/>
                </w:rPr>
                <w:t>p</w:t>
              </w:r>
              <w:proofErr w:type="spellEnd"/>
              <w:r w:rsidRPr="00112012">
                <w:t>)</w:t>
              </w:r>
              <w:r w:rsidRPr="009C5807">
                <w:t xml:space="preserve"> x max(</w:t>
              </w:r>
            </w:ins>
            <w:ins w:id="31" w:author="Huawei" w:date="2022-02-03T17:33:00Z">
              <w:r>
                <w:t>[</w:t>
              </w:r>
            </w:ins>
            <w:proofErr w:type="spellStart"/>
            <w:ins w:id="32" w:author="Huawei" w:date="2022-02-03T17:32:00Z">
              <w:r w:rsidRPr="009C5807">
                <w:t>measCycle</w:t>
              </w:r>
            </w:ins>
            <w:ins w:id="33" w:author="Huawei" w:date="2022-02-03T17:33:00Z">
              <w:r>
                <w:t>P</w:t>
              </w:r>
            </w:ins>
            <w:ins w:id="34" w:author="Huawei" w:date="2022-02-03T17:32:00Z">
              <w:r w:rsidRPr="009C5807">
                <w:t>SCell</w:t>
              </w:r>
            </w:ins>
            <w:proofErr w:type="spellEnd"/>
            <w:ins w:id="35" w:author="Huawei" w:date="2022-02-03T17:33:00Z">
              <w:r>
                <w:t>]</w:t>
              </w:r>
            </w:ins>
            <w:ins w:id="36" w:author="Huawei" w:date="2022-02-03T17:32:00Z">
              <w:r w:rsidRPr="009C5807">
                <w:t xml:space="preserve">, 1.5xDRX cycle) x </w:t>
              </w:r>
              <w:proofErr w:type="spellStart"/>
              <w:r w:rsidRPr="009C5807">
                <w:t>CSSF</w:t>
              </w:r>
              <w:r w:rsidRPr="009C5807">
                <w:rPr>
                  <w:vertAlign w:val="subscript"/>
                </w:rPr>
                <w:t>intra</w:t>
              </w:r>
              <w:proofErr w:type="spellEnd"/>
            </w:ins>
          </w:p>
        </w:tc>
      </w:tr>
      <w:tr w:rsidR="00094776" w:rsidRPr="009C5807" w14:paraId="72D4CAE9" w14:textId="77777777" w:rsidTr="00F71057">
        <w:trPr>
          <w:ins w:id="37" w:author="Huawei" w:date="2022-02-03T17:32:00Z"/>
        </w:trPr>
        <w:tc>
          <w:tcPr>
            <w:tcW w:w="4620" w:type="dxa"/>
            <w:tcBorders>
              <w:top w:val="single" w:sz="4" w:space="0" w:color="auto"/>
              <w:left w:val="single" w:sz="4" w:space="0" w:color="auto"/>
              <w:bottom w:val="single" w:sz="4" w:space="0" w:color="auto"/>
              <w:right w:val="single" w:sz="4" w:space="0" w:color="auto"/>
            </w:tcBorders>
            <w:hideMark/>
          </w:tcPr>
          <w:p w14:paraId="5CA7E92F" w14:textId="77777777" w:rsidR="00094776" w:rsidRPr="009C5807" w:rsidRDefault="00094776" w:rsidP="00F71057">
            <w:pPr>
              <w:pStyle w:val="TAC"/>
              <w:rPr>
                <w:ins w:id="38" w:author="Huawei" w:date="2022-02-03T17:32:00Z"/>
              </w:rPr>
            </w:pPr>
            <w:ins w:id="39" w:author="Huawei" w:date="2022-02-03T17:32:00Z">
              <w:r w:rsidRPr="009C5807">
                <w:t>DRX cycle&gt; 320ms</w:t>
              </w:r>
            </w:ins>
          </w:p>
        </w:tc>
        <w:tc>
          <w:tcPr>
            <w:tcW w:w="4621" w:type="dxa"/>
            <w:tcBorders>
              <w:top w:val="single" w:sz="4" w:space="0" w:color="auto"/>
              <w:left w:val="single" w:sz="4" w:space="0" w:color="auto"/>
              <w:bottom w:val="single" w:sz="4" w:space="0" w:color="auto"/>
              <w:right w:val="single" w:sz="4" w:space="0" w:color="auto"/>
            </w:tcBorders>
            <w:hideMark/>
          </w:tcPr>
          <w:p w14:paraId="30A9880B" w14:textId="046BE954" w:rsidR="00094776" w:rsidRPr="009C5807" w:rsidRDefault="00094776" w:rsidP="00F71057">
            <w:pPr>
              <w:pStyle w:val="TAC"/>
              <w:rPr>
                <w:ins w:id="40" w:author="Huawei" w:date="2022-02-03T17:32:00Z"/>
              </w:rPr>
            </w:pPr>
            <w:ins w:id="41" w:author="Huawei" w:date="2022-02-03T17:32:00Z">
              <w:r>
                <w:t>Ceil(</w:t>
              </w:r>
              <w:r w:rsidRPr="009C5807">
                <w:t xml:space="preserve">5 x </w:t>
              </w:r>
              <w:proofErr w:type="spellStart"/>
              <w:r w:rsidRPr="009C5807">
                <w:t>K</w:t>
              </w:r>
              <w:r w:rsidRPr="009C5807">
                <w:rPr>
                  <w:vertAlign w:val="subscript"/>
                </w:rPr>
                <w:t>p</w:t>
              </w:r>
              <w:proofErr w:type="spellEnd"/>
              <w:r w:rsidRPr="00112012">
                <w:t>)</w:t>
              </w:r>
              <w:r w:rsidRPr="009C5807">
                <w:t xml:space="preserve"> x max(</w:t>
              </w:r>
            </w:ins>
            <w:ins w:id="42" w:author="Huawei" w:date="2022-02-03T17:33:00Z">
              <w:r>
                <w:t>[</w:t>
              </w:r>
              <w:proofErr w:type="spellStart"/>
              <w:r w:rsidRPr="009C5807">
                <w:t>measCycle</w:t>
              </w:r>
              <w:r>
                <w:t>P</w:t>
              </w:r>
              <w:r w:rsidRPr="009C5807">
                <w:t>SCell</w:t>
              </w:r>
              <w:proofErr w:type="spellEnd"/>
              <w:r>
                <w:t>]</w:t>
              </w:r>
            </w:ins>
            <w:ins w:id="43" w:author="Huawei" w:date="2022-02-03T17:32:00Z">
              <w:r w:rsidRPr="009C5807">
                <w:t xml:space="preserve">, DRX cycle) x </w:t>
              </w:r>
              <w:proofErr w:type="spellStart"/>
              <w:r w:rsidRPr="009C5807">
                <w:t>CSSF</w:t>
              </w:r>
              <w:r w:rsidRPr="009C5807">
                <w:rPr>
                  <w:vertAlign w:val="subscript"/>
                </w:rPr>
                <w:t>intra</w:t>
              </w:r>
              <w:proofErr w:type="spellEnd"/>
            </w:ins>
          </w:p>
        </w:tc>
      </w:tr>
    </w:tbl>
    <w:p w14:paraId="68794055" w14:textId="77777777" w:rsidR="00094776" w:rsidRPr="009C5807" w:rsidRDefault="00094776" w:rsidP="00094776">
      <w:pPr>
        <w:rPr>
          <w:ins w:id="44" w:author="Huawei" w:date="2022-02-03T17:32:00Z"/>
        </w:rPr>
      </w:pPr>
    </w:p>
    <w:p w14:paraId="0EA5E81B" w14:textId="54023140" w:rsidR="00094776" w:rsidRPr="009C5807" w:rsidRDefault="00094776" w:rsidP="00094776">
      <w:pPr>
        <w:keepNext/>
        <w:keepLines/>
        <w:spacing w:before="60"/>
        <w:jc w:val="center"/>
        <w:rPr>
          <w:ins w:id="45" w:author="Huawei" w:date="2022-02-03T17:32:00Z"/>
        </w:rPr>
      </w:pPr>
      <w:ins w:id="46" w:author="Huawei" w:date="2022-02-03T17:32:00Z">
        <w:r w:rsidRPr="009C5807">
          <w:rPr>
            <w:rFonts w:ascii="Arial" w:hAnsi="Arial"/>
            <w:b/>
          </w:rPr>
          <w:lastRenderedPageBreak/>
          <w:t>Table 9.2.5.1-</w:t>
        </w:r>
        <w:r>
          <w:rPr>
            <w:rFonts w:ascii="Arial" w:hAnsi="Arial"/>
            <w:b/>
          </w:rPr>
          <w:t>10</w:t>
        </w:r>
        <w:r w:rsidRPr="009C5807">
          <w:rPr>
            <w:rFonts w:ascii="Arial" w:hAnsi="Arial"/>
            <w:b/>
          </w:rPr>
          <w:t xml:space="preserve">: Time period for PSS/SSS detection, deactivated </w:t>
        </w:r>
        <w:proofErr w:type="spellStart"/>
        <w:r>
          <w:rPr>
            <w:rFonts w:ascii="Arial" w:hAnsi="Arial"/>
            <w:b/>
          </w:rPr>
          <w:t>P</w:t>
        </w:r>
        <w:r w:rsidRPr="009C5807">
          <w:rPr>
            <w:rFonts w:ascii="Arial" w:hAnsi="Arial"/>
            <w:b/>
          </w:rPr>
          <w:t>SCell</w:t>
        </w:r>
        <w:proofErr w:type="spellEnd"/>
        <w:r w:rsidRPr="009C5807">
          <w:rPr>
            <w:rFonts w:ascii="Arial" w:hAnsi="Arial"/>
            <w:b/>
          </w:rPr>
          <w:t xml:space="preserv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94776" w:rsidRPr="009C5807" w14:paraId="45FADC3C" w14:textId="77777777" w:rsidTr="00F71057">
        <w:trPr>
          <w:ins w:id="47" w:author="Huawei" w:date="2022-02-03T17:32:00Z"/>
        </w:trPr>
        <w:tc>
          <w:tcPr>
            <w:tcW w:w="4620" w:type="dxa"/>
            <w:tcBorders>
              <w:top w:val="single" w:sz="4" w:space="0" w:color="auto"/>
              <w:left w:val="single" w:sz="4" w:space="0" w:color="auto"/>
              <w:bottom w:val="single" w:sz="4" w:space="0" w:color="auto"/>
              <w:right w:val="single" w:sz="4" w:space="0" w:color="auto"/>
            </w:tcBorders>
            <w:hideMark/>
          </w:tcPr>
          <w:p w14:paraId="0DC60484" w14:textId="77777777" w:rsidR="00094776" w:rsidRPr="009C5807" w:rsidRDefault="00094776" w:rsidP="00F71057">
            <w:pPr>
              <w:pStyle w:val="TAH"/>
              <w:rPr>
                <w:ins w:id="48" w:author="Huawei" w:date="2022-02-03T17:32:00Z"/>
              </w:rPr>
            </w:pPr>
            <w:ins w:id="49" w:author="Huawei" w:date="2022-02-03T17:32: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00A7F1FB" w14:textId="77777777" w:rsidR="00094776" w:rsidRPr="009C5807" w:rsidRDefault="00094776" w:rsidP="00F71057">
            <w:pPr>
              <w:pStyle w:val="TAH"/>
              <w:rPr>
                <w:ins w:id="50" w:author="Huawei" w:date="2022-02-03T17:32:00Z"/>
              </w:rPr>
            </w:pPr>
            <w:ins w:id="51" w:author="Huawei" w:date="2022-02-03T17:32:00Z">
              <w:r w:rsidRPr="009C5807">
                <w:t>T</w:t>
              </w:r>
              <w:r w:rsidRPr="009C5807">
                <w:rPr>
                  <w:vertAlign w:val="subscript"/>
                </w:rPr>
                <w:t>PSS/</w:t>
              </w:r>
              <w:proofErr w:type="spellStart"/>
              <w:r w:rsidRPr="009C5807">
                <w:rPr>
                  <w:vertAlign w:val="subscript"/>
                </w:rPr>
                <w:t>SSS_sync_intra</w:t>
              </w:r>
              <w:proofErr w:type="spellEnd"/>
            </w:ins>
          </w:p>
        </w:tc>
      </w:tr>
      <w:tr w:rsidR="00094776" w:rsidRPr="009C5807" w14:paraId="12987044" w14:textId="77777777" w:rsidTr="00F71057">
        <w:trPr>
          <w:ins w:id="52" w:author="Huawei" w:date="2022-02-03T17:32:00Z"/>
        </w:trPr>
        <w:tc>
          <w:tcPr>
            <w:tcW w:w="4620" w:type="dxa"/>
            <w:tcBorders>
              <w:top w:val="single" w:sz="4" w:space="0" w:color="auto"/>
              <w:left w:val="single" w:sz="4" w:space="0" w:color="auto"/>
              <w:bottom w:val="single" w:sz="4" w:space="0" w:color="auto"/>
              <w:right w:val="single" w:sz="4" w:space="0" w:color="auto"/>
            </w:tcBorders>
            <w:hideMark/>
          </w:tcPr>
          <w:p w14:paraId="43DFD086" w14:textId="77777777" w:rsidR="00094776" w:rsidRPr="009C5807" w:rsidRDefault="00094776" w:rsidP="00F71057">
            <w:pPr>
              <w:pStyle w:val="TAC"/>
              <w:rPr>
                <w:ins w:id="53" w:author="Huawei" w:date="2022-02-03T17:32:00Z"/>
              </w:rPr>
            </w:pPr>
            <w:ins w:id="54" w:author="Huawei" w:date="2022-02-03T17:32: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7C4F8B1A" w14:textId="1049D4F1" w:rsidR="00094776" w:rsidRPr="009C5807" w:rsidRDefault="00094776" w:rsidP="00F71057">
            <w:pPr>
              <w:pStyle w:val="TAC"/>
              <w:rPr>
                <w:ins w:id="55" w:author="Huawei" w:date="2022-02-03T17:32:00Z"/>
                <w:rFonts w:cs="Arial"/>
              </w:rPr>
            </w:pPr>
            <w:ins w:id="56" w:author="Huawei" w:date="2022-02-03T17:32:00Z">
              <w:r>
                <w:t>Ceil(</w:t>
              </w:r>
              <w:proofErr w:type="spellStart"/>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w:t>
              </w:r>
            </w:ins>
            <w:ins w:id="57" w:author="Huawei" w:date="2022-02-03T17:33:00Z">
              <w:r>
                <w:t>[</w:t>
              </w:r>
              <w:proofErr w:type="spellStart"/>
              <w:r w:rsidRPr="009C5807">
                <w:t>measCycle</w:t>
              </w:r>
              <w:r>
                <w:t>P</w:t>
              </w:r>
              <w:r w:rsidRPr="009C5807">
                <w:t>SCell</w:t>
              </w:r>
              <w:proofErr w:type="spellEnd"/>
              <w:r>
                <w:t>]</w:t>
              </w:r>
            </w:ins>
            <w:ins w:id="58" w:author="Huawei" w:date="2022-02-03T17:32:00Z">
              <w:r w:rsidRPr="009C5807">
                <w:rPr>
                  <w:rFonts w:cs="Arial"/>
                </w:rPr>
                <w:t xml:space="preserve"> x </w:t>
              </w:r>
              <w:proofErr w:type="spellStart"/>
              <w:r w:rsidRPr="009C5807">
                <w:rPr>
                  <w:rFonts w:cs="Arial"/>
                </w:rPr>
                <w:t>CSSF</w:t>
              </w:r>
              <w:r w:rsidRPr="009C5807">
                <w:rPr>
                  <w:rFonts w:cs="Arial"/>
                  <w:vertAlign w:val="subscript"/>
                </w:rPr>
                <w:t>intra</w:t>
              </w:r>
              <w:proofErr w:type="spellEnd"/>
            </w:ins>
          </w:p>
        </w:tc>
      </w:tr>
      <w:tr w:rsidR="00094776" w:rsidRPr="009C5807" w14:paraId="5A5C4633" w14:textId="77777777" w:rsidTr="00F71057">
        <w:trPr>
          <w:ins w:id="59" w:author="Huawei" w:date="2022-02-03T17:32:00Z"/>
        </w:trPr>
        <w:tc>
          <w:tcPr>
            <w:tcW w:w="4620" w:type="dxa"/>
            <w:tcBorders>
              <w:top w:val="single" w:sz="4" w:space="0" w:color="auto"/>
              <w:left w:val="single" w:sz="4" w:space="0" w:color="auto"/>
              <w:bottom w:val="single" w:sz="4" w:space="0" w:color="auto"/>
              <w:right w:val="single" w:sz="4" w:space="0" w:color="auto"/>
            </w:tcBorders>
            <w:hideMark/>
          </w:tcPr>
          <w:p w14:paraId="7D179214" w14:textId="77777777" w:rsidR="00094776" w:rsidRPr="009C5807" w:rsidRDefault="00094776" w:rsidP="00F71057">
            <w:pPr>
              <w:pStyle w:val="TAC"/>
              <w:rPr>
                <w:ins w:id="60" w:author="Huawei" w:date="2022-02-03T17:32:00Z"/>
              </w:rPr>
            </w:pPr>
            <w:ins w:id="61" w:author="Huawei" w:date="2022-02-03T17:32: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0C4BFE02" w14:textId="0AD6829A" w:rsidR="00094776" w:rsidRPr="009C5807" w:rsidRDefault="00094776" w:rsidP="00F71057">
            <w:pPr>
              <w:pStyle w:val="TAC"/>
              <w:rPr>
                <w:ins w:id="62" w:author="Huawei" w:date="2022-02-03T17:32:00Z"/>
                <w:rFonts w:cs="Arial"/>
                <w:b/>
              </w:rPr>
            </w:pPr>
            <w:ins w:id="63" w:author="Huawei" w:date="2022-02-03T17:32:00Z">
              <w:r>
                <w:t>Ceil(</w:t>
              </w:r>
              <w:proofErr w:type="spellStart"/>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max(</w:t>
              </w:r>
            </w:ins>
            <w:ins w:id="64" w:author="Huawei" w:date="2022-02-03T17:33:00Z">
              <w:r>
                <w:t>[</w:t>
              </w:r>
              <w:proofErr w:type="spellStart"/>
              <w:r w:rsidRPr="009C5807">
                <w:t>measCycle</w:t>
              </w:r>
              <w:r>
                <w:t>P</w:t>
              </w:r>
              <w:r w:rsidRPr="009C5807">
                <w:t>SCell</w:t>
              </w:r>
              <w:proofErr w:type="spellEnd"/>
              <w:r>
                <w:t>]</w:t>
              </w:r>
            </w:ins>
            <w:ins w:id="65" w:author="Huawei" w:date="2022-02-03T17:32:00Z">
              <w:r w:rsidRPr="009C5807">
                <w:rPr>
                  <w:rFonts w:cs="Arial"/>
                </w:rPr>
                <w:t xml:space="preserve">, 1.5xDRX cycle) x </w:t>
              </w:r>
              <w:proofErr w:type="spellStart"/>
              <w:r w:rsidRPr="009C5807">
                <w:rPr>
                  <w:rFonts w:cs="Arial"/>
                </w:rPr>
                <w:t>CSSF</w:t>
              </w:r>
              <w:r w:rsidRPr="009C5807">
                <w:rPr>
                  <w:rFonts w:cs="Arial"/>
                  <w:vertAlign w:val="subscript"/>
                </w:rPr>
                <w:t>intra</w:t>
              </w:r>
              <w:proofErr w:type="spellEnd"/>
            </w:ins>
          </w:p>
        </w:tc>
      </w:tr>
      <w:tr w:rsidR="00094776" w:rsidRPr="009C5807" w14:paraId="7DAF3A9D" w14:textId="77777777" w:rsidTr="00F71057">
        <w:trPr>
          <w:ins w:id="66" w:author="Huawei" w:date="2022-02-03T17:32:00Z"/>
        </w:trPr>
        <w:tc>
          <w:tcPr>
            <w:tcW w:w="4620" w:type="dxa"/>
            <w:tcBorders>
              <w:top w:val="single" w:sz="4" w:space="0" w:color="auto"/>
              <w:left w:val="single" w:sz="4" w:space="0" w:color="auto"/>
              <w:bottom w:val="single" w:sz="4" w:space="0" w:color="auto"/>
              <w:right w:val="single" w:sz="4" w:space="0" w:color="auto"/>
            </w:tcBorders>
            <w:hideMark/>
          </w:tcPr>
          <w:p w14:paraId="20FE0A91" w14:textId="77777777" w:rsidR="00094776" w:rsidRPr="009C5807" w:rsidRDefault="00094776" w:rsidP="00F71057">
            <w:pPr>
              <w:pStyle w:val="TAC"/>
              <w:rPr>
                <w:ins w:id="67" w:author="Huawei" w:date="2022-02-03T17:32:00Z"/>
              </w:rPr>
            </w:pPr>
            <w:ins w:id="68" w:author="Huawei" w:date="2022-02-03T17:32:00Z">
              <w:r w:rsidRPr="009C5807">
                <w:t>DRX cycle&gt; 320ms</w:t>
              </w:r>
            </w:ins>
          </w:p>
        </w:tc>
        <w:tc>
          <w:tcPr>
            <w:tcW w:w="4621" w:type="dxa"/>
            <w:tcBorders>
              <w:top w:val="single" w:sz="4" w:space="0" w:color="auto"/>
              <w:left w:val="single" w:sz="4" w:space="0" w:color="auto"/>
              <w:bottom w:val="single" w:sz="4" w:space="0" w:color="auto"/>
              <w:right w:val="single" w:sz="4" w:space="0" w:color="auto"/>
            </w:tcBorders>
            <w:hideMark/>
          </w:tcPr>
          <w:p w14:paraId="4CE80FB4" w14:textId="35905356" w:rsidR="00094776" w:rsidRPr="009C5807" w:rsidRDefault="00094776" w:rsidP="00F71057">
            <w:pPr>
              <w:pStyle w:val="TAC"/>
              <w:rPr>
                <w:ins w:id="69" w:author="Huawei" w:date="2022-02-03T17:32:00Z"/>
                <w:rFonts w:cs="Arial"/>
              </w:rPr>
            </w:pPr>
            <w:ins w:id="70" w:author="Huawei" w:date="2022-02-03T17:32:00Z">
              <w:r>
                <w:t>Ceil(</w:t>
              </w:r>
              <w:proofErr w:type="spellStart"/>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max(</w:t>
              </w:r>
            </w:ins>
            <w:ins w:id="71" w:author="Huawei" w:date="2022-02-03T17:33:00Z">
              <w:r>
                <w:t>[</w:t>
              </w:r>
              <w:proofErr w:type="spellStart"/>
              <w:r w:rsidRPr="009C5807">
                <w:t>measCycle</w:t>
              </w:r>
              <w:r>
                <w:t>P</w:t>
              </w:r>
              <w:r w:rsidRPr="009C5807">
                <w:t>SCell</w:t>
              </w:r>
              <w:proofErr w:type="spellEnd"/>
              <w:r>
                <w:t>]</w:t>
              </w:r>
            </w:ins>
            <w:ins w:id="72" w:author="Huawei" w:date="2022-02-03T17:32:00Z">
              <w:r w:rsidRPr="009C5807">
                <w:rPr>
                  <w:rFonts w:cs="Arial"/>
                </w:rPr>
                <w:t xml:space="preserve">, DRX cycle) x </w:t>
              </w:r>
              <w:proofErr w:type="spellStart"/>
              <w:r w:rsidRPr="009C5807">
                <w:rPr>
                  <w:rFonts w:cs="Arial"/>
                </w:rPr>
                <w:t>CSSF</w:t>
              </w:r>
              <w:r w:rsidRPr="009C5807">
                <w:rPr>
                  <w:rFonts w:cs="Arial"/>
                  <w:vertAlign w:val="subscript"/>
                </w:rPr>
                <w:t>intra</w:t>
              </w:r>
              <w:proofErr w:type="spellEnd"/>
            </w:ins>
          </w:p>
        </w:tc>
      </w:tr>
    </w:tbl>
    <w:p w14:paraId="46688B27" w14:textId="77777777" w:rsidR="00094776" w:rsidRPr="009C5807" w:rsidRDefault="00094776" w:rsidP="00094776">
      <w:pPr>
        <w:rPr>
          <w:ins w:id="73" w:author="Huawei" w:date="2022-02-03T17:32:00Z"/>
        </w:rPr>
      </w:pPr>
    </w:p>
    <w:p w14:paraId="33AF2339" w14:textId="732844E8" w:rsidR="00094776" w:rsidRPr="009C5807" w:rsidRDefault="00094776" w:rsidP="00094776">
      <w:pPr>
        <w:keepNext/>
        <w:keepLines/>
        <w:spacing w:before="60"/>
        <w:jc w:val="center"/>
        <w:rPr>
          <w:ins w:id="74" w:author="Huawei" w:date="2022-02-03T17:32:00Z"/>
        </w:rPr>
      </w:pPr>
      <w:ins w:id="75" w:author="Huawei" w:date="2022-02-03T17:32:00Z">
        <w:r w:rsidRPr="009C5807">
          <w:rPr>
            <w:rFonts w:ascii="Arial" w:hAnsi="Arial"/>
            <w:b/>
          </w:rPr>
          <w:t>Table 9.2.5.1-</w:t>
        </w:r>
        <w:r>
          <w:rPr>
            <w:rFonts w:ascii="Arial" w:hAnsi="Arial"/>
            <w:b/>
          </w:rPr>
          <w:t>11</w:t>
        </w:r>
        <w:r w:rsidRPr="009C5807">
          <w:rPr>
            <w:rFonts w:ascii="Arial" w:hAnsi="Arial"/>
            <w:b/>
          </w:rPr>
          <w:t xml:space="preserve">: Time period for time index detection, deactivated </w:t>
        </w:r>
        <w:proofErr w:type="spellStart"/>
        <w:r>
          <w:rPr>
            <w:rFonts w:ascii="Arial" w:hAnsi="Arial"/>
            <w:b/>
          </w:rPr>
          <w:t>P</w:t>
        </w:r>
        <w:r w:rsidRPr="009C5807">
          <w:rPr>
            <w:rFonts w:ascii="Arial" w:hAnsi="Arial"/>
            <w:b/>
          </w:rPr>
          <w:t>SCell</w:t>
        </w:r>
        <w:proofErr w:type="spellEnd"/>
        <w:r w:rsidRPr="009C5807">
          <w:rPr>
            <w:rFonts w:ascii="Arial" w:hAnsi="Arial"/>
            <w:b/>
          </w:rPr>
          <w:t xml:space="preserv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94776" w:rsidRPr="009C5807" w14:paraId="54AF1B54" w14:textId="77777777" w:rsidTr="00F71057">
        <w:trPr>
          <w:ins w:id="76" w:author="Huawei" w:date="2022-02-03T17:32:00Z"/>
        </w:trPr>
        <w:tc>
          <w:tcPr>
            <w:tcW w:w="4620" w:type="dxa"/>
            <w:tcBorders>
              <w:top w:val="single" w:sz="4" w:space="0" w:color="auto"/>
              <w:left w:val="single" w:sz="4" w:space="0" w:color="auto"/>
              <w:bottom w:val="single" w:sz="4" w:space="0" w:color="auto"/>
              <w:right w:val="single" w:sz="4" w:space="0" w:color="auto"/>
            </w:tcBorders>
            <w:hideMark/>
          </w:tcPr>
          <w:p w14:paraId="60E70331" w14:textId="77777777" w:rsidR="00094776" w:rsidRPr="009C5807" w:rsidRDefault="00094776" w:rsidP="00F71057">
            <w:pPr>
              <w:pStyle w:val="TAH"/>
              <w:rPr>
                <w:ins w:id="77" w:author="Huawei" w:date="2022-02-03T17:32:00Z"/>
              </w:rPr>
            </w:pPr>
            <w:ins w:id="78" w:author="Huawei" w:date="2022-02-03T17:32: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19726591" w14:textId="77777777" w:rsidR="00094776" w:rsidRPr="009C5807" w:rsidRDefault="00094776" w:rsidP="00F71057">
            <w:pPr>
              <w:pStyle w:val="TAH"/>
              <w:rPr>
                <w:ins w:id="79" w:author="Huawei" w:date="2022-02-03T17:32:00Z"/>
              </w:rPr>
            </w:pPr>
            <w:proofErr w:type="spellStart"/>
            <w:ins w:id="80" w:author="Huawei" w:date="2022-02-03T17:32:00Z">
              <w:r w:rsidRPr="009C5807">
                <w:t>T</w:t>
              </w:r>
              <w:r w:rsidRPr="009C5807">
                <w:rPr>
                  <w:vertAlign w:val="subscript"/>
                </w:rPr>
                <w:t>SSB_time_index_intra</w:t>
              </w:r>
              <w:proofErr w:type="spellEnd"/>
            </w:ins>
          </w:p>
        </w:tc>
      </w:tr>
      <w:tr w:rsidR="00094776" w:rsidRPr="009C5807" w14:paraId="26E05506" w14:textId="77777777" w:rsidTr="00F71057">
        <w:trPr>
          <w:ins w:id="81" w:author="Huawei" w:date="2022-02-03T17:32:00Z"/>
        </w:trPr>
        <w:tc>
          <w:tcPr>
            <w:tcW w:w="4620" w:type="dxa"/>
            <w:tcBorders>
              <w:top w:val="single" w:sz="4" w:space="0" w:color="auto"/>
              <w:left w:val="single" w:sz="4" w:space="0" w:color="auto"/>
              <w:bottom w:val="single" w:sz="4" w:space="0" w:color="auto"/>
              <w:right w:val="single" w:sz="4" w:space="0" w:color="auto"/>
            </w:tcBorders>
            <w:hideMark/>
          </w:tcPr>
          <w:p w14:paraId="5CB8536F" w14:textId="77777777" w:rsidR="00094776" w:rsidRPr="009C5807" w:rsidRDefault="00094776" w:rsidP="00F71057">
            <w:pPr>
              <w:pStyle w:val="TAC"/>
              <w:rPr>
                <w:ins w:id="82" w:author="Huawei" w:date="2022-02-03T17:32:00Z"/>
              </w:rPr>
            </w:pPr>
            <w:ins w:id="83" w:author="Huawei" w:date="2022-02-03T17:32: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2665B513" w14:textId="2C0702F6" w:rsidR="00094776" w:rsidRPr="009C5807" w:rsidRDefault="00094776" w:rsidP="00F71057">
            <w:pPr>
              <w:pStyle w:val="TAC"/>
              <w:rPr>
                <w:ins w:id="84" w:author="Huawei" w:date="2022-02-03T17:32:00Z"/>
              </w:rPr>
            </w:pPr>
            <w:ins w:id="85" w:author="Huawei" w:date="2022-02-03T17:32:00Z">
              <w:r>
                <w:t>Ceil(</w:t>
              </w:r>
              <w:r w:rsidRPr="009C5807">
                <w:t xml:space="preserve">3 x </w:t>
              </w:r>
              <w:proofErr w:type="spellStart"/>
              <w:r w:rsidRPr="009C5807">
                <w:t>K</w:t>
              </w:r>
              <w:r w:rsidRPr="009C5807">
                <w:rPr>
                  <w:vertAlign w:val="subscript"/>
                </w:rPr>
                <w:t>p</w:t>
              </w:r>
              <w:proofErr w:type="spellEnd"/>
              <w:r w:rsidRPr="00112012">
                <w:t>)</w:t>
              </w:r>
              <w:r w:rsidRPr="009C5807">
                <w:t xml:space="preserve"> x </w:t>
              </w:r>
            </w:ins>
            <w:ins w:id="86" w:author="Huawei" w:date="2022-02-03T17:33:00Z">
              <w:r>
                <w:t>[</w:t>
              </w:r>
              <w:proofErr w:type="spellStart"/>
              <w:r w:rsidRPr="009C5807">
                <w:t>measCycle</w:t>
              </w:r>
              <w:r>
                <w:t>P</w:t>
              </w:r>
              <w:r w:rsidRPr="009C5807">
                <w:t>SCell</w:t>
              </w:r>
              <w:proofErr w:type="spellEnd"/>
              <w:r>
                <w:t>]</w:t>
              </w:r>
            </w:ins>
            <w:ins w:id="87" w:author="Huawei" w:date="2022-02-03T17:32:00Z">
              <w:r w:rsidRPr="009C5807">
                <w:t xml:space="preserve"> x </w:t>
              </w:r>
              <w:proofErr w:type="spellStart"/>
              <w:r w:rsidRPr="009C5807">
                <w:t>CSSF</w:t>
              </w:r>
              <w:r w:rsidRPr="009C5807">
                <w:rPr>
                  <w:vertAlign w:val="subscript"/>
                </w:rPr>
                <w:t>intra</w:t>
              </w:r>
              <w:proofErr w:type="spellEnd"/>
            </w:ins>
          </w:p>
        </w:tc>
      </w:tr>
      <w:tr w:rsidR="00094776" w:rsidRPr="009C5807" w14:paraId="785D7B2C" w14:textId="77777777" w:rsidTr="00F71057">
        <w:trPr>
          <w:ins w:id="88" w:author="Huawei" w:date="2022-02-03T17:32:00Z"/>
        </w:trPr>
        <w:tc>
          <w:tcPr>
            <w:tcW w:w="4620" w:type="dxa"/>
            <w:tcBorders>
              <w:top w:val="single" w:sz="4" w:space="0" w:color="auto"/>
              <w:left w:val="single" w:sz="4" w:space="0" w:color="auto"/>
              <w:bottom w:val="single" w:sz="4" w:space="0" w:color="auto"/>
              <w:right w:val="single" w:sz="4" w:space="0" w:color="auto"/>
            </w:tcBorders>
            <w:hideMark/>
          </w:tcPr>
          <w:p w14:paraId="072A86B9" w14:textId="77777777" w:rsidR="00094776" w:rsidRPr="009C5807" w:rsidRDefault="00094776" w:rsidP="00F71057">
            <w:pPr>
              <w:pStyle w:val="TAC"/>
              <w:rPr>
                <w:ins w:id="89" w:author="Huawei" w:date="2022-02-03T17:32:00Z"/>
              </w:rPr>
            </w:pPr>
            <w:ins w:id="90" w:author="Huawei" w:date="2022-02-03T17:32: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057F1BE3" w14:textId="1200D7FB" w:rsidR="00094776" w:rsidRPr="009C5807" w:rsidRDefault="00094776" w:rsidP="00F71057">
            <w:pPr>
              <w:pStyle w:val="TAC"/>
              <w:rPr>
                <w:ins w:id="91" w:author="Huawei" w:date="2022-02-03T17:32:00Z"/>
                <w:b/>
              </w:rPr>
            </w:pPr>
            <w:ins w:id="92" w:author="Huawei" w:date="2022-02-03T17:32:00Z">
              <w:r>
                <w:t>Ceil(</w:t>
              </w:r>
              <w:r w:rsidRPr="009C5807">
                <w:t xml:space="preserve">3 x </w:t>
              </w:r>
              <w:proofErr w:type="spellStart"/>
              <w:r w:rsidRPr="009C5807">
                <w:t>K</w:t>
              </w:r>
              <w:r w:rsidRPr="009C5807">
                <w:rPr>
                  <w:vertAlign w:val="subscript"/>
                </w:rPr>
                <w:t>p</w:t>
              </w:r>
              <w:proofErr w:type="spellEnd"/>
              <w:r w:rsidRPr="00112012">
                <w:t>)</w:t>
              </w:r>
              <w:r w:rsidRPr="009C5807">
                <w:t xml:space="preserve"> x max(</w:t>
              </w:r>
            </w:ins>
            <w:ins w:id="93" w:author="Huawei" w:date="2022-02-03T17:33:00Z">
              <w:r>
                <w:t>[</w:t>
              </w:r>
              <w:proofErr w:type="spellStart"/>
              <w:r w:rsidRPr="009C5807">
                <w:t>measCycle</w:t>
              </w:r>
              <w:r>
                <w:t>P</w:t>
              </w:r>
              <w:r w:rsidRPr="009C5807">
                <w:t>SCell</w:t>
              </w:r>
              <w:proofErr w:type="spellEnd"/>
              <w:r>
                <w:t>]</w:t>
              </w:r>
            </w:ins>
            <w:ins w:id="94" w:author="Huawei" w:date="2022-02-03T17:32:00Z">
              <w:r w:rsidRPr="009C5807">
                <w:t xml:space="preserve">, 1.5xDRX cycle) x </w:t>
              </w:r>
              <w:proofErr w:type="spellStart"/>
              <w:r w:rsidRPr="009C5807">
                <w:t>CSSF</w:t>
              </w:r>
              <w:r w:rsidRPr="009C5807">
                <w:rPr>
                  <w:vertAlign w:val="subscript"/>
                </w:rPr>
                <w:t>intra</w:t>
              </w:r>
              <w:proofErr w:type="spellEnd"/>
            </w:ins>
          </w:p>
        </w:tc>
      </w:tr>
      <w:tr w:rsidR="00094776" w:rsidRPr="009C5807" w14:paraId="4045D658" w14:textId="77777777" w:rsidTr="00F71057">
        <w:trPr>
          <w:ins w:id="95" w:author="Huawei" w:date="2022-02-03T17:32:00Z"/>
        </w:trPr>
        <w:tc>
          <w:tcPr>
            <w:tcW w:w="4620" w:type="dxa"/>
            <w:tcBorders>
              <w:top w:val="single" w:sz="4" w:space="0" w:color="auto"/>
              <w:left w:val="single" w:sz="4" w:space="0" w:color="auto"/>
              <w:bottom w:val="single" w:sz="4" w:space="0" w:color="auto"/>
              <w:right w:val="single" w:sz="4" w:space="0" w:color="auto"/>
            </w:tcBorders>
            <w:hideMark/>
          </w:tcPr>
          <w:p w14:paraId="354B5187" w14:textId="77777777" w:rsidR="00094776" w:rsidRPr="009C5807" w:rsidRDefault="00094776" w:rsidP="00F71057">
            <w:pPr>
              <w:pStyle w:val="TAC"/>
              <w:rPr>
                <w:ins w:id="96" w:author="Huawei" w:date="2022-02-03T17:32:00Z"/>
              </w:rPr>
            </w:pPr>
            <w:ins w:id="97" w:author="Huawei" w:date="2022-02-03T17:32:00Z">
              <w:r w:rsidRPr="009C5807">
                <w:t>DRX cycle&gt; 320ms</w:t>
              </w:r>
            </w:ins>
          </w:p>
        </w:tc>
        <w:tc>
          <w:tcPr>
            <w:tcW w:w="4621" w:type="dxa"/>
            <w:tcBorders>
              <w:top w:val="single" w:sz="4" w:space="0" w:color="auto"/>
              <w:left w:val="single" w:sz="4" w:space="0" w:color="auto"/>
              <w:bottom w:val="single" w:sz="4" w:space="0" w:color="auto"/>
              <w:right w:val="single" w:sz="4" w:space="0" w:color="auto"/>
            </w:tcBorders>
            <w:hideMark/>
          </w:tcPr>
          <w:p w14:paraId="25837C57" w14:textId="1DF34C9B" w:rsidR="00094776" w:rsidRPr="009C5807" w:rsidRDefault="00094776" w:rsidP="00F71057">
            <w:pPr>
              <w:pStyle w:val="TAC"/>
              <w:rPr>
                <w:ins w:id="98" w:author="Huawei" w:date="2022-02-03T17:32:00Z"/>
              </w:rPr>
            </w:pPr>
            <w:ins w:id="99" w:author="Huawei" w:date="2022-02-03T17:32:00Z">
              <w:r>
                <w:t>Ceil(</w:t>
              </w:r>
              <w:r w:rsidRPr="009C5807">
                <w:t xml:space="preserve">3 x </w:t>
              </w:r>
              <w:proofErr w:type="spellStart"/>
              <w:r w:rsidRPr="009C5807">
                <w:t>K</w:t>
              </w:r>
              <w:r w:rsidRPr="009C5807">
                <w:rPr>
                  <w:vertAlign w:val="subscript"/>
                </w:rPr>
                <w:t>p</w:t>
              </w:r>
              <w:proofErr w:type="spellEnd"/>
              <w:r w:rsidRPr="00112012">
                <w:t>)</w:t>
              </w:r>
              <w:r w:rsidRPr="009C5807">
                <w:t xml:space="preserve"> x max(</w:t>
              </w:r>
            </w:ins>
            <w:ins w:id="100" w:author="Huawei" w:date="2022-02-03T17:34:00Z">
              <w:r>
                <w:t>[</w:t>
              </w:r>
              <w:proofErr w:type="spellStart"/>
              <w:r w:rsidRPr="009C5807">
                <w:t>measCycle</w:t>
              </w:r>
              <w:r>
                <w:t>P</w:t>
              </w:r>
              <w:r w:rsidRPr="009C5807">
                <w:t>SCell</w:t>
              </w:r>
              <w:proofErr w:type="spellEnd"/>
              <w:r>
                <w:t>]</w:t>
              </w:r>
            </w:ins>
            <w:ins w:id="101" w:author="Huawei" w:date="2022-02-03T17:32:00Z">
              <w:r w:rsidRPr="009C5807">
                <w:t xml:space="preserve">, DRX cycle) x </w:t>
              </w:r>
              <w:proofErr w:type="spellStart"/>
              <w:r w:rsidRPr="009C5807">
                <w:t>CSSF</w:t>
              </w:r>
              <w:r w:rsidRPr="009C5807">
                <w:rPr>
                  <w:vertAlign w:val="subscript"/>
                </w:rPr>
                <w:t>intra</w:t>
              </w:r>
              <w:proofErr w:type="spellEnd"/>
            </w:ins>
          </w:p>
        </w:tc>
      </w:tr>
    </w:tbl>
    <w:p w14:paraId="22F723E1" w14:textId="77777777" w:rsidR="00094776" w:rsidRPr="00094776" w:rsidRDefault="00094776" w:rsidP="00094776">
      <w:pPr>
        <w:pStyle w:val="TH"/>
        <w:rPr>
          <w:lang w:eastAsia="zh-CN"/>
        </w:rPr>
      </w:pPr>
    </w:p>
    <w:p w14:paraId="3D222B1D" w14:textId="77777777" w:rsidR="00094776" w:rsidRPr="009C5807" w:rsidRDefault="00094776" w:rsidP="00094776">
      <w:pPr>
        <w:pStyle w:val="40"/>
      </w:pPr>
      <w:r w:rsidRPr="009C5807">
        <w:t>9.2.5.2</w:t>
      </w:r>
      <w:r w:rsidRPr="009C5807">
        <w:tab/>
        <w:t>Measurement period</w:t>
      </w:r>
    </w:p>
    <w:p w14:paraId="62DCCF80" w14:textId="77777777" w:rsidR="00094776" w:rsidRPr="009C5807" w:rsidRDefault="00094776" w:rsidP="00094776">
      <w:pPr>
        <w:rPr>
          <w:lang w:val="en-US" w:eastAsia="zh-CN"/>
        </w:rPr>
      </w:pPr>
      <w:r w:rsidRPr="009C5807">
        <w:t>The measurement period for intra</w:t>
      </w:r>
      <w:r>
        <w:t>-</w:t>
      </w:r>
      <w:r w:rsidRPr="009C5807">
        <w:t xml:space="preserve">frequency measurements without gaps is as shown in table 9.2.5.2-1, 9.2.5.2-2, 9.2.5.2-3 (deactivated </w:t>
      </w:r>
      <w:proofErr w:type="spellStart"/>
      <w:r w:rsidRPr="009C5807">
        <w:t>SCell</w:t>
      </w:r>
      <w:proofErr w:type="spellEnd"/>
      <w:r w:rsidRPr="009C5807">
        <w:t xml:space="preserve">) or 9.2.5.2-4(deactivated </w:t>
      </w:r>
      <w:proofErr w:type="spellStart"/>
      <w:r w:rsidRPr="009C5807">
        <w:t>SCell</w:t>
      </w:r>
      <w:proofErr w:type="spellEnd"/>
      <w:r w:rsidRPr="009C5807">
        <w:t>).</w:t>
      </w:r>
      <w:r w:rsidRPr="009C5807">
        <w:rPr>
          <w:lang w:val="en-US"/>
        </w:rPr>
        <w:t xml:space="preserve"> </w:t>
      </w:r>
      <w:r w:rsidRPr="00CF291A">
        <w:rPr>
          <w:rFonts w:eastAsia="等线" w:cs="v4.2.0"/>
          <w:lang w:eastAsia="zh-CN"/>
        </w:rPr>
        <w:t>When</w:t>
      </w:r>
      <w:r>
        <w:rPr>
          <w:rFonts w:cs="v4.2.0"/>
          <w:lang w:eastAsia="zh-CN"/>
        </w:rPr>
        <w:t xml:space="preserve"> </w:t>
      </w:r>
      <w:r w:rsidRPr="007B3FBC">
        <w:rPr>
          <w:i/>
          <w:iCs/>
        </w:rPr>
        <w:t>highSpeedMeasFlag-r16</w:t>
      </w:r>
      <w:r w:rsidRPr="00CF291A">
        <w:rPr>
          <w:rFonts w:ascii="Arial" w:eastAsia="等线" w:hAnsi="Arial"/>
          <w:sz w:val="18"/>
          <w:lang w:eastAsia="zh-CN"/>
        </w:rPr>
        <w:t xml:space="preserve"> is</w:t>
      </w:r>
      <w:r>
        <w:rPr>
          <w:rFonts w:ascii="Arial" w:hAnsi="Arial"/>
          <w:sz w:val="18"/>
        </w:rPr>
        <w:t xml:space="preserve"> configured</w:t>
      </w:r>
      <w:r>
        <w:rPr>
          <w:rFonts w:cs="v4.2.0"/>
          <w:lang w:eastAsia="zh-CN"/>
        </w:rPr>
        <w:t xml:space="preserve">, </w:t>
      </w:r>
      <w:r>
        <w:t xml:space="preserve">T </w:t>
      </w:r>
      <w:proofErr w:type="spellStart"/>
      <w:r>
        <w:rPr>
          <w:vertAlign w:val="subscript"/>
        </w:rPr>
        <w:t>SSB_measurement_period_intra</w:t>
      </w:r>
      <w:proofErr w:type="spellEnd"/>
      <w:r>
        <w:t xml:space="preserve"> </w:t>
      </w:r>
      <w:r>
        <w:rPr>
          <w:rFonts w:cs="v4.2.0"/>
          <w:lang w:eastAsia="zh-CN"/>
        </w:rPr>
        <w:t xml:space="preserve">is specified in Table </w:t>
      </w:r>
      <w:r>
        <w:t>9.2.5.</w:t>
      </w:r>
      <w:r w:rsidRPr="00CF291A">
        <w:rPr>
          <w:rFonts w:eastAsia="等线"/>
          <w:lang w:eastAsia="zh-CN"/>
        </w:rPr>
        <w:t>2</w:t>
      </w:r>
      <w:r>
        <w:t>-</w:t>
      </w:r>
      <w:r w:rsidRPr="00CF291A">
        <w:rPr>
          <w:rFonts w:eastAsia="等线"/>
          <w:lang w:eastAsia="zh-CN"/>
        </w:rPr>
        <w:t>5</w:t>
      </w:r>
      <w:r>
        <w:rPr>
          <w:rFonts w:cs="v4.2.0"/>
          <w:lang w:eastAsia="zh-CN"/>
        </w:rPr>
        <w:t>.</w:t>
      </w:r>
    </w:p>
    <w:p w14:paraId="4C1144C8" w14:textId="77777777" w:rsidR="00094776" w:rsidRPr="009C5807" w:rsidRDefault="00094776" w:rsidP="00094776">
      <w:pPr>
        <w:rPr>
          <w:rFonts w:ascii="Arial" w:hAnsi="Arial"/>
          <w:b/>
          <w:sz w:val="18"/>
        </w:rPr>
      </w:pPr>
      <w:r w:rsidRPr="009C5807">
        <w:rPr>
          <w:lang w:val="en-US"/>
        </w:rPr>
        <w:t xml:space="preserve">If the higher layer signaling in TS38.331 [2] </w:t>
      </w:r>
      <w:r w:rsidRPr="009C5807">
        <w:t xml:space="preserve">signalling of </w:t>
      </w:r>
      <w:r w:rsidRPr="009C5807">
        <w:rPr>
          <w:i/>
        </w:rPr>
        <w:t>smtc2</w:t>
      </w:r>
      <w:r w:rsidRPr="009C5807">
        <w:t xml:space="preserve"> is present and smtc1 is fully overlapping with measurement </w:t>
      </w:r>
      <w:r>
        <w:t>gaps</w:t>
      </w:r>
      <w:r w:rsidRPr="008C6DE4">
        <w:t xml:space="preserve"> </w:t>
      </w:r>
      <w:r w:rsidRPr="009C5807">
        <w:t xml:space="preserve">and smtc2 is partially overlapping with measurement gaps, requirements are not specified for </w:t>
      </w:r>
      <w:proofErr w:type="spellStart"/>
      <w:r w:rsidRPr="009C5807">
        <w:rPr>
          <w:rFonts w:ascii="Arial" w:hAnsi="Arial"/>
          <w:sz w:val="18"/>
        </w:rPr>
        <w:t>T</w:t>
      </w:r>
      <w:r w:rsidRPr="009C5807">
        <w:rPr>
          <w:rFonts w:ascii="Arial" w:hAnsi="Arial"/>
          <w:sz w:val="18"/>
          <w:vertAlign w:val="subscript"/>
        </w:rPr>
        <w:t>SSB_measurement_period_intra</w:t>
      </w:r>
      <w:proofErr w:type="spellEnd"/>
    </w:p>
    <w:p w14:paraId="4D8879FB" w14:textId="6D22BA99" w:rsidR="00094776" w:rsidRDefault="00094776" w:rsidP="00094776">
      <w:r w:rsidRPr="008C6DE4">
        <w:t xml:space="preserve">If </w:t>
      </w:r>
      <w:r>
        <w:t>M</w:t>
      </w:r>
      <w:r w:rsidRPr="008C6DE4">
        <w:t xml:space="preserve">CG DRX is in use, measurement period requirements </w:t>
      </w:r>
      <w:r>
        <w:t>for intra-frequency measurement in MCG</w:t>
      </w:r>
      <w:r w:rsidRPr="008C6DE4">
        <w:t xml:space="preserve"> specified in Table 9.2.5.2-1, Table 9.2.5.2-2, Table 9.2.5.2-3 and Table 9.2.5.2-4 shall depend on the </w:t>
      </w:r>
      <w:r>
        <w:t>M</w:t>
      </w:r>
      <w:r w:rsidRPr="008C6DE4">
        <w:t xml:space="preserve">CG DRX cycle. </w:t>
      </w:r>
      <w:r w:rsidRPr="009C5807">
        <w:t xml:space="preserve">If SCG DRX is in use, measurement period requirements </w:t>
      </w:r>
      <w:r>
        <w:t>for intra-frequency measurement in SCG</w:t>
      </w:r>
      <w:r w:rsidRPr="008C6DE4">
        <w:t xml:space="preserve"> </w:t>
      </w:r>
      <w:r w:rsidRPr="009C5807">
        <w:t>specified in Table 9.2.5.2-1, Table 9.2.5.2-2, Table 9.2.5.2-3</w:t>
      </w:r>
      <w:del w:id="102" w:author="Huawei" w:date="2022-02-03T17:54:00Z">
        <w:r w:rsidRPr="009C5807" w:rsidDel="00801D62">
          <w:delText xml:space="preserve"> and</w:delText>
        </w:r>
      </w:del>
      <w:ins w:id="103" w:author="Huawei" w:date="2022-02-03T17:54:00Z">
        <w:r w:rsidR="00801D62">
          <w:t>,</w:t>
        </w:r>
      </w:ins>
      <w:r w:rsidRPr="009C5807">
        <w:t xml:space="preserve"> Table 9.2.5.2-4</w:t>
      </w:r>
      <w:ins w:id="104" w:author="Huawei" w:date="2022-02-03T17:54:00Z">
        <w:r w:rsidR="00801D62">
          <w:t xml:space="preserve">, </w:t>
        </w:r>
        <w:r w:rsidR="00801D62" w:rsidRPr="009C5807">
          <w:t>Table 9.2.5.2-</w:t>
        </w:r>
        <w:r w:rsidR="00801D62">
          <w:t xml:space="preserve">6 and </w:t>
        </w:r>
        <w:r w:rsidR="00801D62" w:rsidRPr="009C5807">
          <w:t>Table 9.2.5.2-</w:t>
        </w:r>
        <w:r w:rsidR="00801D62">
          <w:t>7</w:t>
        </w:r>
      </w:ins>
      <w:r w:rsidRPr="009C5807">
        <w:t xml:space="preserve">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07BC7D69" w14:textId="77777777" w:rsidR="00094776" w:rsidRPr="009C5807" w:rsidRDefault="00094776" w:rsidP="00094776">
      <w:r>
        <w:rPr>
          <w:color w:val="000000"/>
        </w:rPr>
        <w:t>For FR2, a longer measurement period is allowed, if aper</w:t>
      </w:r>
      <w:r w:rsidRPr="00E10848">
        <w:rPr>
          <w:color w:val="000000"/>
        </w:rPr>
        <w:t xml:space="preserve">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E10848">
        <w:rPr>
          <w:color w:val="000000"/>
          <w:lang w:eastAsia="zh-TW"/>
        </w:rPr>
        <w:t>If</w:t>
      </w:r>
      <w:r w:rsidRPr="00E10848">
        <w:rPr>
          <w:color w:val="000000"/>
        </w:rPr>
        <w:t xml:space="preserve"> </w:t>
      </w:r>
      <w:r w:rsidRPr="00DB59BF">
        <w:rPr>
          <w:i/>
          <w:color w:val="000000"/>
        </w:rPr>
        <w:t>SSB-</w:t>
      </w:r>
      <w:proofErr w:type="spellStart"/>
      <w:r w:rsidRPr="00DB59BF">
        <w:rPr>
          <w:i/>
          <w:color w:val="000000"/>
        </w:rPr>
        <w:t>ToMeasure</w:t>
      </w:r>
      <w:proofErr w:type="spellEnd"/>
      <w:r w:rsidRPr="00E10848">
        <w:rPr>
          <w:color w:val="000000"/>
        </w:rPr>
        <w:t xml:space="preserve"> or </w:t>
      </w:r>
      <w:r w:rsidRPr="00DB59BF">
        <w:rPr>
          <w:i/>
          <w:color w:val="000000"/>
        </w:rPr>
        <w:t>SS-RSSI-Measurement</w:t>
      </w:r>
      <w:r w:rsidRPr="00E10848">
        <w:rPr>
          <w:color w:val="000000"/>
        </w:rPr>
        <w:t xml:space="preserve"> is configured, the SSB symbols are indicated by the union set of </w:t>
      </w:r>
      <w:r w:rsidRPr="00DB59BF">
        <w:rPr>
          <w:i/>
          <w:color w:val="000000"/>
        </w:rPr>
        <w:t>SSB-</w:t>
      </w:r>
      <w:proofErr w:type="spellStart"/>
      <w:r w:rsidRPr="00DB59BF">
        <w:rPr>
          <w:i/>
          <w:color w:val="000000"/>
        </w:rPr>
        <w:t>ToMeasure</w:t>
      </w:r>
      <w:proofErr w:type="spellEnd"/>
      <w:r w:rsidRPr="00E10848">
        <w:rPr>
          <w:color w:val="000000"/>
        </w:rPr>
        <w:t xml:space="preserve"> from all the configured measurement objects on the same band which can be merged and the RSSI symbols are indicated by </w:t>
      </w:r>
      <w:r w:rsidRPr="00DB59BF">
        <w:rPr>
          <w:i/>
          <w:color w:val="000000"/>
        </w:rPr>
        <w:t>SS-RSSI-Measurement</w:t>
      </w:r>
      <w:r>
        <w:rPr>
          <w:color w:val="000000"/>
        </w:rPr>
        <w:t>.</w:t>
      </w:r>
    </w:p>
    <w:p w14:paraId="6523D5D9" w14:textId="77777777" w:rsidR="00094776" w:rsidRPr="009C5807" w:rsidRDefault="00094776" w:rsidP="00094776">
      <w:pPr>
        <w:pStyle w:val="TH"/>
      </w:pPr>
      <w:r w:rsidRPr="009C5807">
        <w:t>Table 9.2.5.2-1: Measurement period for intra-frequency measurements without gaps</w:t>
      </w:r>
      <w:r>
        <w:t xml:space="preserve"> </w:t>
      </w:r>
      <w:r w:rsidRPr="009C5807">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94776" w:rsidRPr="009C5807" w14:paraId="56221734" w14:textId="77777777" w:rsidTr="00F71057">
        <w:tc>
          <w:tcPr>
            <w:tcW w:w="4620" w:type="dxa"/>
            <w:tcBorders>
              <w:top w:val="single" w:sz="4" w:space="0" w:color="auto"/>
              <w:left w:val="single" w:sz="4" w:space="0" w:color="auto"/>
              <w:bottom w:val="single" w:sz="4" w:space="0" w:color="auto"/>
              <w:right w:val="single" w:sz="4" w:space="0" w:color="auto"/>
            </w:tcBorders>
            <w:hideMark/>
          </w:tcPr>
          <w:p w14:paraId="2ACFC238" w14:textId="77777777" w:rsidR="00094776" w:rsidRPr="009C5807" w:rsidRDefault="00094776" w:rsidP="00F7105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F5AB6C1" w14:textId="77777777" w:rsidR="00094776" w:rsidRPr="009C5807" w:rsidRDefault="00094776" w:rsidP="00F71057">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094776" w:rsidRPr="009C5807" w14:paraId="0F36041A" w14:textId="77777777" w:rsidTr="00F71057">
        <w:tc>
          <w:tcPr>
            <w:tcW w:w="4620" w:type="dxa"/>
            <w:tcBorders>
              <w:top w:val="single" w:sz="4" w:space="0" w:color="auto"/>
              <w:left w:val="single" w:sz="4" w:space="0" w:color="auto"/>
              <w:bottom w:val="single" w:sz="4" w:space="0" w:color="auto"/>
              <w:right w:val="single" w:sz="4" w:space="0" w:color="auto"/>
            </w:tcBorders>
            <w:hideMark/>
          </w:tcPr>
          <w:p w14:paraId="74E100ED" w14:textId="77777777" w:rsidR="00094776" w:rsidRPr="009C5807" w:rsidRDefault="00094776" w:rsidP="00F7105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6ED7889" w14:textId="77777777" w:rsidR="00094776" w:rsidRPr="009C5807" w:rsidRDefault="00094776" w:rsidP="00F71057">
            <w:pPr>
              <w:pStyle w:val="TAC"/>
            </w:pPr>
            <w:r w:rsidRPr="009C5807">
              <w:t xml:space="preserve">max(200ms, ceil( 5 x </w:t>
            </w:r>
            <w:proofErr w:type="spellStart"/>
            <w:r w:rsidRPr="009C5807">
              <w:t>K</w:t>
            </w:r>
            <w:r w:rsidRPr="009C5807">
              <w:rPr>
                <w:vertAlign w:val="subscript"/>
              </w:rPr>
              <w:t>p</w:t>
            </w:r>
            <w:proofErr w:type="spellEnd"/>
            <w:r w:rsidRPr="009C5807">
              <w:t>) 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094776" w:rsidRPr="009C5807" w14:paraId="14D341EE" w14:textId="77777777" w:rsidTr="00F71057">
        <w:tc>
          <w:tcPr>
            <w:tcW w:w="4620" w:type="dxa"/>
            <w:tcBorders>
              <w:top w:val="single" w:sz="4" w:space="0" w:color="auto"/>
              <w:left w:val="single" w:sz="4" w:space="0" w:color="auto"/>
              <w:bottom w:val="single" w:sz="4" w:space="0" w:color="auto"/>
              <w:right w:val="single" w:sz="4" w:space="0" w:color="auto"/>
            </w:tcBorders>
            <w:hideMark/>
          </w:tcPr>
          <w:p w14:paraId="26481551" w14:textId="77777777" w:rsidR="00094776" w:rsidRPr="009C5807" w:rsidRDefault="00094776" w:rsidP="00F7105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6667CEC" w14:textId="77777777" w:rsidR="00094776" w:rsidRPr="009C5807" w:rsidRDefault="00094776" w:rsidP="00F71057">
            <w:pPr>
              <w:pStyle w:val="TAC"/>
              <w:rPr>
                <w:b/>
              </w:rPr>
            </w:pPr>
            <w:r w:rsidRPr="009C5807">
              <w:t xml:space="preserve">max(200ms, ceil(1.5x 5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094776" w:rsidRPr="00C14182" w14:paraId="18B28103" w14:textId="77777777" w:rsidTr="00F71057">
        <w:tc>
          <w:tcPr>
            <w:tcW w:w="4620" w:type="dxa"/>
            <w:tcBorders>
              <w:top w:val="single" w:sz="4" w:space="0" w:color="auto"/>
              <w:left w:val="single" w:sz="4" w:space="0" w:color="auto"/>
              <w:bottom w:val="single" w:sz="4" w:space="0" w:color="auto"/>
              <w:right w:val="single" w:sz="4" w:space="0" w:color="auto"/>
            </w:tcBorders>
            <w:hideMark/>
          </w:tcPr>
          <w:p w14:paraId="0794F2EC" w14:textId="77777777" w:rsidR="00094776" w:rsidRPr="009C5807" w:rsidRDefault="00094776" w:rsidP="00F71057">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83808B2" w14:textId="77777777" w:rsidR="00094776" w:rsidRPr="007C55F6" w:rsidRDefault="00094776" w:rsidP="00F71057">
            <w:pPr>
              <w:pStyle w:val="TAC"/>
              <w:rPr>
                <w:b/>
                <w:lang w:val="fr-FR"/>
              </w:rPr>
            </w:pPr>
            <w:r w:rsidRPr="007C55F6">
              <w:rPr>
                <w:lang w:val="fr-FR"/>
              </w:rPr>
              <w:t>ceil( 5 x K</w:t>
            </w:r>
            <w:r w:rsidRPr="007C55F6">
              <w:rPr>
                <w:vertAlign w:val="subscript"/>
                <w:lang w:val="fr-FR"/>
              </w:rPr>
              <w:t xml:space="preserve">p </w:t>
            </w:r>
            <w:r w:rsidRPr="007C55F6">
              <w:rPr>
                <w:lang w:val="fr-FR"/>
              </w:rPr>
              <w:t>) x DRX cycle x CSSF</w:t>
            </w:r>
            <w:r w:rsidRPr="007C55F6">
              <w:rPr>
                <w:vertAlign w:val="subscript"/>
                <w:lang w:val="fr-FR"/>
              </w:rPr>
              <w:t>intra</w:t>
            </w:r>
          </w:p>
        </w:tc>
      </w:tr>
      <w:tr w:rsidR="00094776" w:rsidRPr="009C5807" w14:paraId="52B777E5" w14:textId="77777777" w:rsidTr="00F71057">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130C1CBF" w14:textId="77777777" w:rsidR="00094776" w:rsidRPr="009C5807" w:rsidRDefault="00094776" w:rsidP="00F71057">
            <w:pPr>
              <w:pStyle w:val="TAN"/>
            </w:pPr>
            <w:r w:rsidRPr="009C5807">
              <w:t>NOTE 1:</w:t>
            </w:r>
            <w:r w:rsidRPr="009C5807">
              <w:tab/>
              <w:t>If different SMTC periodicities are configured for different cells, the SMTC period in the requirement is the one used by the cell being identified</w:t>
            </w:r>
          </w:p>
        </w:tc>
      </w:tr>
    </w:tbl>
    <w:p w14:paraId="637F61FC" w14:textId="77777777" w:rsidR="00094776" w:rsidRPr="009C5807" w:rsidRDefault="00094776" w:rsidP="00094776">
      <w:pPr>
        <w:rPr>
          <w:b/>
        </w:rPr>
      </w:pPr>
    </w:p>
    <w:p w14:paraId="28DED990" w14:textId="77777777" w:rsidR="00094776" w:rsidRPr="009C5807" w:rsidRDefault="00094776" w:rsidP="00094776">
      <w:pPr>
        <w:pStyle w:val="TH"/>
      </w:pPr>
      <w:r w:rsidRPr="009C5807">
        <w:lastRenderedPageBreak/>
        <w:t>Table 9.2.5.2-2: Measurement period for intra-frequency measurements without gaps</w:t>
      </w:r>
      <w:r>
        <w:t xml:space="preserve"> </w:t>
      </w:r>
      <w:r w:rsidRPr="009C5807">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94776" w:rsidRPr="009C5807" w14:paraId="3C76654E" w14:textId="77777777" w:rsidTr="00F71057">
        <w:tc>
          <w:tcPr>
            <w:tcW w:w="4620" w:type="dxa"/>
            <w:tcBorders>
              <w:top w:val="single" w:sz="4" w:space="0" w:color="auto"/>
              <w:left w:val="single" w:sz="4" w:space="0" w:color="auto"/>
              <w:bottom w:val="single" w:sz="4" w:space="0" w:color="auto"/>
              <w:right w:val="single" w:sz="4" w:space="0" w:color="auto"/>
            </w:tcBorders>
            <w:hideMark/>
          </w:tcPr>
          <w:p w14:paraId="084D3B10" w14:textId="77777777" w:rsidR="00094776" w:rsidRPr="009C5807" w:rsidRDefault="00094776" w:rsidP="00F7105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5DF8ECF" w14:textId="77777777" w:rsidR="00094776" w:rsidRPr="009C5807" w:rsidRDefault="00094776" w:rsidP="00F71057">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094776" w:rsidRPr="009C5807" w14:paraId="4A918A37" w14:textId="77777777" w:rsidTr="00F71057">
        <w:tc>
          <w:tcPr>
            <w:tcW w:w="4620" w:type="dxa"/>
            <w:tcBorders>
              <w:top w:val="single" w:sz="4" w:space="0" w:color="auto"/>
              <w:left w:val="single" w:sz="4" w:space="0" w:color="auto"/>
              <w:bottom w:val="single" w:sz="4" w:space="0" w:color="auto"/>
              <w:right w:val="single" w:sz="4" w:space="0" w:color="auto"/>
            </w:tcBorders>
            <w:hideMark/>
          </w:tcPr>
          <w:p w14:paraId="25192D77" w14:textId="77777777" w:rsidR="00094776" w:rsidRPr="009C5807" w:rsidRDefault="00094776" w:rsidP="00F7105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1F1F6AF" w14:textId="77777777" w:rsidR="00094776" w:rsidRPr="009C5807" w:rsidRDefault="00094776" w:rsidP="00F71057">
            <w:pPr>
              <w:pStyle w:val="TAC"/>
            </w:pPr>
            <w:r w:rsidRPr="009C5807">
              <w:t>max(400ms, ceil(</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094776" w:rsidRPr="009C5807" w14:paraId="21A8F5CA" w14:textId="77777777" w:rsidTr="00F71057">
        <w:tc>
          <w:tcPr>
            <w:tcW w:w="4620" w:type="dxa"/>
            <w:tcBorders>
              <w:top w:val="single" w:sz="4" w:space="0" w:color="auto"/>
              <w:left w:val="single" w:sz="4" w:space="0" w:color="auto"/>
              <w:bottom w:val="single" w:sz="4" w:space="0" w:color="auto"/>
              <w:right w:val="single" w:sz="4" w:space="0" w:color="auto"/>
            </w:tcBorders>
            <w:hideMark/>
          </w:tcPr>
          <w:p w14:paraId="4C70365F" w14:textId="77777777" w:rsidR="00094776" w:rsidRPr="009C5807" w:rsidRDefault="00094776" w:rsidP="00F7105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7E2C4EA" w14:textId="77777777" w:rsidR="00094776" w:rsidRPr="009C5807" w:rsidRDefault="00094776" w:rsidP="00F71057">
            <w:pPr>
              <w:pStyle w:val="TAC"/>
              <w:rPr>
                <w:b/>
              </w:rPr>
            </w:pPr>
            <w:r w:rsidRPr="009C5807">
              <w:t xml:space="preserve">max(400ms, ceil(1.5x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r w:rsidRPr="009C5807">
              <w:t xml:space="preserve"> </w:t>
            </w:r>
          </w:p>
        </w:tc>
      </w:tr>
      <w:tr w:rsidR="00094776" w:rsidRPr="009C5807" w14:paraId="2813AEB9" w14:textId="77777777" w:rsidTr="00F71057">
        <w:tc>
          <w:tcPr>
            <w:tcW w:w="4620" w:type="dxa"/>
            <w:tcBorders>
              <w:top w:val="single" w:sz="4" w:space="0" w:color="auto"/>
              <w:left w:val="single" w:sz="4" w:space="0" w:color="auto"/>
              <w:bottom w:val="single" w:sz="4" w:space="0" w:color="auto"/>
              <w:right w:val="single" w:sz="4" w:space="0" w:color="auto"/>
            </w:tcBorders>
            <w:hideMark/>
          </w:tcPr>
          <w:p w14:paraId="69EA035F" w14:textId="77777777" w:rsidR="00094776" w:rsidRPr="009C5807" w:rsidRDefault="00094776" w:rsidP="00F71057">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1904E2B" w14:textId="77777777" w:rsidR="00094776" w:rsidRPr="009C5807" w:rsidRDefault="00094776" w:rsidP="00F71057">
            <w:pPr>
              <w:pStyle w:val="TAC"/>
              <w:rPr>
                <w:b/>
              </w:rPr>
            </w:pPr>
            <w:r w:rsidRPr="009C5807">
              <w:t>ceil(</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w:t>
            </w:r>
            <w:proofErr w:type="spellStart"/>
            <w:r w:rsidRPr="009C5807">
              <w:t>xK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 x DRX cycle x </w:t>
            </w:r>
            <w:proofErr w:type="spellStart"/>
            <w:r w:rsidRPr="009C5807">
              <w:t>CSSF</w:t>
            </w:r>
            <w:r w:rsidRPr="009C5807">
              <w:rPr>
                <w:vertAlign w:val="subscript"/>
              </w:rPr>
              <w:t>intra</w:t>
            </w:r>
            <w:proofErr w:type="spellEnd"/>
          </w:p>
        </w:tc>
      </w:tr>
      <w:tr w:rsidR="00094776" w:rsidRPr="009C5807" w14:paraId="4F2BA72B" w14:textId="77777777" w:rsidTr="00F71057">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1622C6A7" w14:textId="77777777" w:rsidR="00094776" w:rsidRPr="009C5807" w:rsidRDefault="00094776" w:rsidP="00F71057">
            <w:pPr>
              <w:pStyle w:val="TAN"/>
            </w:pPr>
            <w:r w:rsidRPr="009C5807">
              <w:t>NOTE 1:</w:t>
            </w:r>
            <w:r w:rsidRPr="009C5807">
              <w:tab/>
              <w:t>If different SMTC periodicities are configured for different cells, the SMTC period in the requirement is the one used by the cell being identified</w:t>
            </w:r>
          </w:p>
        </w:tc>
      </w:tr>
    </w:tbl>
    <w:p w14:paraId="58B906CB" w14:textId="77777777" w:rsidR="00094776" w:rsidRPr="009C5807" w:rsidRDefault="00094776" w:rsidP="00094776">
      <w:pPr>
        <w:rPr>
          <w:b/>
        </w:rPr>
      </w:pPr>
    </w:p>
    <w:p w14:paraId="4D468258" w14:textId="77777777" w:rsidR="00094776" w:rsidRPr="009C5807" w:rsidRDefault="00094776" w:rsidP="00094776">
      <w:pPr>
        <w:pStyle w:val="TH"/>
      </w:pPr>
      <w:r w:rsidRPr="009C5807">
        <w:t xml:space="preserve">Table 9.2.5.2-3: Measurement period for intra-frequency measurements without gaps (deactivated </w:t>
      </w:r>
      <w:proofErr w:type="spellStart"/>
      <w:r w:rsidRPr="009C5807">
        <w:t>SCell</w:t>
      </w:r>
      <w:proofErr w:type="spellEnd"/>
      <w:r w:rsidRPr="009C5807">
        <w:t>)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94776" w:rsidRPr="009C5807" w14:paraId="3936657A" w14:textId="77777777" w:rsidTr="00F71057">
        <w:tc>
          <w:tcPr>
            <w:tcW w:w="4620" w:type="dxa"/>
            <w:tcBorders>
              <w:top w:val="single" w:sz="4" w:space="0" w:color="auto"/>
              <w:left w:val="single" w:sz="4" w:space="0" w:color="auto"/>
              <w:bottom w:val="single" w:sz="4" w:space="0" w:color="auto"/>
              <w:right w:val="single" w:sz="4" w:space="0" w:color="auto"/>
            </w:tcBorders>
            <w:hideMark/>
          </w:tcPr>
          <w:p w14:paraId="250359B0" w14:textId="77777777" w:rsidR="00094776" w:rsidRPr="009C5807" w:rsidRDefault="00094776" w:rsidP="00F7105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C94881D" w14:textId="77777777" w:rsidR="00094776" w:rsidRPr="009C5807" w:rsidRDefault="00094776" w:rsidP="00F71057">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094776" w:rsidRPr="009C5807" w14:paraId="41841066" w14:textId="77777777" w:rsidTr="00F71057">
        <w:tc>
          <w:tcPr>
            <w:tcW w:w="4620" w:type="dxa"/>
            <w:tcBorders>
              <w:top w:val="single" w:sz="4" w:space="0" w:color="auto"/>
              <w:left w:val="single" w:sz="4" w:space="0" w:color="auto"/>
              <w:bottom w:val="single" w:sz="4" w:space="0" w:color="auto"/>
              <w:right w:val="single" w:sz="4" w:space="0" w:color="auto"/>
            </w:tcBorders>
            <w:hideMark/>
          </w:tcPr>
          <w:p w14:paraId="76DFC1D9" w14:textId="77777777" w:rsidR="00094776" w:rsidRPr="009C5807" w:rsidRDefault="00094776" w:rsidP="00F7105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11C9B72" w14:textId="77777777" w:rsidR="00094776" w:rsidRPr="009C5807" w:rsidRDefault="00094776" w:rsidP="00F71057">
            <w:pPr>
              <w:pStyle w:val="TAC"/>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094776" w:rsidRPr="009C5807" w14:paraId="69404AFD" w14:textId="77777777" w:rsidTr="00F71057">
        <w:tc>
          <w:tcPr>
            <w:tcW w:w="4620" w:type="dxa"/>
            <w:tcBorders>
              <w:top w:val="single" w:sz="4" w:space="0" w:color="auto"/>
              <w:left w:val="single" w:sz="4" w:space="0" w:color="auto"/>
              <w:bottom w:val="single" w:sz="4" w:space="0" w:color="auto"/>
              <w:right w:val="single" w:sz="4" w:space="0" w:color="auto"/>
            </w:tcBorders>
            <w:hideMark/>
          </w:tcPr>
          <w:p w14:paraId="0275E470" w14:textId="77777777" w:rsidR="00094776" w:rsidRPr="009C5807" w:rsidRDefault="00094776" w:rsidP="00F7105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FC95149" w14:textId="77777777" w:rsidR="00094776" w:rsidRPr="009C5807" w:rsidRDefault="00094776" w:rsidP="00F71057">
            <w:pPr>
              <w:pStyle w:val="TAC"/>
              <w:rPr>
                <w:b/>
              </w:rPr>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094776" w:rsidRPr="009C5807" w14:paraId="1F0D41F5" w14:textId="77777777" w:rsidTr="00F71057">
        <w:tc>
          <w:tcPr>
            <w:tcW w:w="4620" w:type="dxa"/>
            <w:tcBorders>
              <w:top w:val="single" w:sz="4" w:space="0" w:color="auto"/>
              <w:left w:val="single" w:sz="4" w:space="0" w:color="auto"/>
              <w:bottom w:val="single" w:sz="4" w:space="0" w:color="auto"/>
              <w:right w:val="single" w:sz="4" w:space="0" w:color="auto"/>
            </w:tcBorders>
            <w:hideMark/>
          </w:tcPr>
          <w:p w14:paraId="6289CB36" w14:textId="77777777" w:rsidR="00094776" w:rsidRPr="009C5807" w:rsidRDefault="00094776" w:rsidP="00F71057">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B45C7C2" w14:textId="77777777" w:rsidR="00094776" w:rsidRPr="009C5807" w:rsidRDefault="00094776" w:rsidP="00F71057">
            <w:pPr>
              <w:pStyle w:val="TAC"/>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bl>
    <w:p w14:paraId="5AA81DBB" w14:textId="77777777" w:rsidR="00094776" w:rsidRPr="009C5807" w:rsidRDefault="00094776" w:rsidP="00094776"/>
    <w:p w14:paraId="7E8984F1" w14:textId="77777777" w:rsidR="00094776" w:rsidRPr="009C5807" w:rsidRDefault="00094776" w:rsidP="00094776">
      <w:pPr>
        <w:keepNext/>
        <w:keepLines/>
        <w:spacing w:before="60"/>
        <w:jc w:val="center"/>
      </w:pPr>
      <w:r w:rsidRPr="009C5807">
        <w:rPr>
          <w:rFonts w:ascii="Arial" w:hAnsi="Arial"/>
          <w:b/>
        </w:rPr>
        <w:t xml:space="preserve">Table 9.2.5.2-4: Measurement period for intra-frequency measurements without gaps (deactivated </w:t>
      </w:r>
      <w:proofErr w:type="spellStart"/>
      <w:r w:rsidRPr="009C5807">
        <w:rPr>
          <w:rFonts w:ascii="Arial" w:hAnsi="Arial"/>
          <w:b/>
        </w:rPr>
        <w:t>SCell</w:t>
      </w:r>
      <w:proofErr w:type="spellEnd"/>
      <w:r w:rsidRPr="009C5807">
        <w:rPr>
          <w:rFonts w:ascii="Arial" w:hAnsi="Arial"/>
          <w:b/>
        </w:rPr>
        <w:t>)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94776" w:rsidRPr="009C5807" w14:paraId="24048387" w14:textId="77777777" w:rsidTr="00F71057">
        <w:tc>
          <w:tcPr>
            <w:tcW w:w="4620" w:type="dxa"/>
            <w:tcBorders>
              <w:top w:val="single" w:sz="4" w:space="0" w:color="auto"/>
              <w:left w:val="single" w:sz="4" w:space="0" w:color="auto"/>
              <w:bottom w:val="single" w:sz="4" w:space="0" w:color="auto"/>
              <w:right w:val="single" w:sz="4" w:space="0" w:color="auto"/>
            </w:tcBorders>
            <w:hideMark/>
          </w:tcPr>
          <w:p w14:paraId="7CBE14F9" w14:textId="77777777" w:rsidR="00094776" w:rsidRPr="009C5807" w:rsidRDefault="00094776" w:rsidP="00F7105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3378560" w14:textId="77777777" w:rsidR="00094776" w:rsidRPr="009C5807" w:rsidRDefault="00094776" w:rsidP="00F71057">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094776" w:rsidRPr="009C5807" w14:paraId="3A455C99" w14:textId="77777777" w:rsidTr="00F71057">
        <w:tc>
          <w:tcPr>
            <w:tcW w:w="4620" w:type="dxa"/>
            <w:tcBorders>
              <w:top w:val="single" w:sz="4" w:space="0" w:color="auto"/>
              <w:left w:val="single" w:sz="4" w:space="0" w:color="auto"/>
              <w:bottom w:val="single" w:sz="4" w:space="0" w:color="auto"/>
              <w:right w:val="single" w:sz="4" w:space="0" w:color="auto"/>
            </w:tcBorders>
            <w:hideMark/>
          </w:tcPr>
          <w:p w14:paraId="5C3688BD" w14:textId="77777777" w:rsidR="00094776" w:rsidRPr="009C5807" w:rsidRDefault="00094776" w:rsidP="00F7105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328AB6E" w14:textId="77777777" w:rsidR="00094776" w:rsidRPr="009C5807" w:rsidRDefault="00094776" w:rsidP="00F71057">
            <w:pPr>
              <w:pStyle w:val="TAC"/>
            </w:pPr>
            <w:r>
              <w:t>Ceil(</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094776" w:rsidRPr="009C5807" w14:paraId="74767A1C" w14:textId="77777777" w:rsidTr="00F71057">
        <w:tc>
          <w:tcPr>
            <w:tcW w:w="4620" w:type="dxa"/>
            <w:tcBorders>
              <w:top w:val="single" w:sz="4" w:space="0" w:color="auto"/>
              <w:left w:val="single" w:sz="4" w:space="0" w:color="auto"/>
              <w:bottom w:val="single" w:sz="4" w:space="0" w:color="auto"/>
              <w:right w:val="single" w:sz="4" w:space="0" w:color="auto"/>
            </w:tcBorders>
            <w:hideMark/>
          </w:tcPr>
          <w:p w14:paraId="11FE37EB" w14:textId="77777777" w:rsidR="00094776" w:rsidRPr="009C5807" w:rsidRDefault="00094776" w:rsidP="00F7105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0B40025" w14:textId="77777777" w:rsidR="00094776" w:rsidRPr="009C5807" w:rsidRDefault="00094776" w:rsidP="00F71057">
            <w:pPr>
              <w:pStyle w:val="TAC"/>
              <w:rPr>
                <w:b/>
              </w:rPr>
            </w:pPr>
            <w:r>
              <w:t>Ceil(</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094776" w:rsidRPr="009C5807" w14:paraId="0AD48E61" w14:textId="77777777" w:rsidTr="00F71057">
        <w:tc>
          <w:tcPr>
            <w:tcW w:w="4620" w:type="dxa"/>
            <w:tcBorders>
              <w:top w:val="single" w:sz="4" w:space="0" w:color="auto"/>
              <w:left w:val="single" w:sz="4" w:space="0" w:color="auto"/>
              <w:bottom w:val="single" w:sz="4" w:space="0" w:color="auto"/>
              <w:right w:val="single" w:sz="4" w:space="0" w:color="auto"/>
            </w:tcBorders>
            <w:hideMark/>
          </w:tcPr>
          <w:p w14:paraId="003768E1" w14:textId="77777777" w:rsidR="00094776" w:rsidRPr="009C5807" w:rsidRDefault="00094776" w:rsidP="00F71057">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8BF3802" w14:textId="77777777" w:rsidR="00094776" w:rsidRPr="009C5807" w:rsidRDefault="00094776" w:rsidP="00F71057">
            <w:pPr>
              <w:pStyle w:val="TAC"/>
            </w:pPr>
            <w:r>
              <w:t>Ceil(</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bl>
    <w:p w14:paraId="1766E573" w14:textId="77777777" w:rsidR="00094776" w:rsidRPr="009C5807" w:rsidRDefault="00094776" w:rsidP="00094776">
      <w:pPr>
        <w:rPr>
          <w:lang w:eastAsia="zh-CN"/>
        </w:rPr>
      </w:pPr>
    </w:p>
    <w:p w14:paraId="617D27D2" w14:textId="77777777" w:rsidR="00094776" w:rsidRPr="009C5807" w:rsidRDefault="00094776" w:rsidP="00094776">
      <w:pPr>
        <w:pStyle w:val="TH"/>
        <w:rPr>
          <w:lang w:eastAsia="zh-CN"/>
        </w:rPr>
      </w:pPr>
      <w:r w:rsidRPr="009C5807">
        <w:t>Table 9.2.5.2-</w:t>
      </w:r>
      <w:r w:rsidRPr="009C5807">
        <w:rPr>
          <w:rFonts w:hint="eastAsia"/>
          <w:lang w:eastAsia="zh-CN"/>
        </w:rPr>
        <w:t>5</w:t>
      </w:r>
      <w:r w:rsidRPr="009C5807">
        <w:t xml:space="preserve">: </w:t>
      </w:r>
      <w:r>
        <w:rPr>
          <w:sz w:val="18"/>
        </w:rPr>
        <w:t>T</w:t>
      </w:r>
      <w:r>
        <w:rPr>
          <w:sz w:val="18"/>
          <w:vertAlign w:val="subscript"/>
        </w:rPr>
        <w:t xml:space="preserve"> </w:t>
      </w:r>
      <w:proofErr w:type="spellStart"/>
      <w:r>
        <w:rPr>
          <w:sz w:val="18"/>
          <w:vertAlign w:val="subscript"/>
        </w:rPr>
        <w:t>SSB_measurement_period_intra</w:t>
      </w:r>
      <w:proofErr w:type="spellEnd"/>
      <w:r>
        <w:t xml:space="preserve"> When </w:t>
      </w:r>
      <w:r w:rsidRPr="007B3FBC">
        <w:rPr>
          <w:i/>
          <w:iCs/>
        </w:rPr>
        <w:t>highSpeedMeasFlag-r16</w:t>
      </w:r>
      <w:r>
        <w:t xml:space="preserve"> is configured (Frequency range FR</w:t>
      </w:r>
      <w:r>
        <w:rPr>
          <w:lang w:eastAsia="zh-CN"/>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94776" w:rsidRPr="009C5807" w14:paraId="6D804959" w14:textId="77777777" w:rsidTr="00F71057">
        <w:tc>
          <w:tcPr>
            <w:tcW w:w="4620" w:type="dxa"/>
            <w:tcBorders>
              <w:top w:val="single" w:sz="4" w:space="0" w:color="auto"/>
              <w:left w:val="single" w:sz="4" w:space="0" w:color="auto"/>
              <w:bottom w:val="single" w:sz="4" w:space="0" w:color="auto"/>
              <w:right w:val="single" w:sz="4" w:space="0" w:color="auto"/>
            </w:tcBorders>
            <w:hideMark/>
          </w:tcPr>
          <w:p w14:paraId="196D823A" w14:textId="77777777" w:rsidR="00094776" w:rsidRPr="009C5807" w:rsidRDefault="00094776" w:rsidP="00F7105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929A3DE" w14:textId="77777777" w:rsidR="00094776" w:rsidRPr="009C5807" w:rsidRDefault="00094776" w:rsidP="00F71057">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094776" w:rsidRPr="009C5807" w14:paraId="7834CE44" w14:textId="77777777" w:rsidTr="00F71057">
        <w:tc>
          <w:tcPr>
            <w:tcW w:w="4620" w:type="dxa"/>
            <w:tcBorders>
              <w:top w:val="single" w:sz="4" w:space="0" w:color="auto"/>
              <w:left w:val="single" w:sz="4" w:space="0" w:color="auto"/>
              <w:bottom w:val="single" w:sz="4" w:space="0" w:color="auto"/>
              <w:right w:val="single" w:sz="4" w:space="0" w:color="auto"/>
            </w:tcBorders>
            <w:hideMark/>
          </w:tcPr>
          <w:p w14:paraId="6D8AC308" w14:textId="77777777" w:rsidR="00094776" w:rsidRPr="009C5807" w:rsidRDefault="00094776" w:rsidP="00F71057">
            <w:pPr>
              <w:pStyle w:val="TAC"/>
            </w:pPr>
            <w:r w:rsidRPr="009C5807">
              <w:t>No DRX</w:t>
            </w:r>
            <w:r w:rsidRPr="009C5807">
              <w:rPr>
                <w:rFonts w:hint="eastAsia"/>
                <w:vertAlign w:val="superscript"/>
                <w:lang w:eastAsia="zh-CN"/>
              </w:rPr>
              <w:t xml:space="preserve"> Note 2</w:t>
            </w:r>
          </w:p>
        </w:tc>
        <w:tc>
          <w:tcPr>
            <w:tcW w:w="4621" w:type="dxa"/>
            <w:tcBorders>
              <w:top w:val="single" w:sz="4" w:space="0" w:color="auto"/>
              <w:left w:val="single" w:sz="4" w:space="0" w:color="auto"/>
              <w:bottom w:val="single" w:sz="4" w:space="0" w:color="auto"/>
              <w:right w:val="single" w:sz="4" w:space="0" w:color="auto"/>
            </w:tcBorders>
            <w:hideMark/>
          </w:tcPr>
          <w:p w14:paraId="7F68F2BA" w14:textId="77777777" w:rsidR="00094776" w:rsidRPr="009C5807" w:rsidRDefault="00094776" w:rsidP="00F71057">
            <w:pPr>
              <w:pStyle w:val="TAC"/>
            </w:pPr>
            <w:r>
              <w:t xml:space="preserve">max(200ms, ceil( 5 x </w:t>
            </w:r>
            <w:proofErr w:type="spellStart"/>
            <w:r>
              <w:t>K</w:t>
            </w:r>
            <w:r>
              <w:rPr>
                <w:vertAlign w:val="subscript"/>
              </w:rPr>
              <w:t>p</w:t>
            </w:r>
            <w:proofErr w:type="spellEnd"/>
            <w:r>
              <w:t>) x SMTC period)</w:t>
            </w:r>
            <w:r>
              <w:rPr>
                <w:vertAlign w:val="superscript"/>
              </w:rPr>
              <w:t>Note 1</w:t>
            </w:r>
            <w:r>
              <w:t xml:space="preserve"> x </w:t>
            </w:r>
            <w:proofErr w:type="spellStart"/>
            <w:r>
              <w:t>CSSF</w:t>
            </w:r>
            <w:r>
              <w:rPr>
                <w:vertAlign w:val="subscript"/>
              </w:rPr>
              <w:t>intra</w:t>
            </w:r>
            <w:proofErr w:type="spellEnd"/>
          </w:p>
        </w:tc>
      </w:tr>
      <w:tr w:rsidR="00094776" w:rsidRPr="009C5807" w14:paraId="3735F265" w14:textId="77777777" w:rsidTr="00F71057">
        <w:tc>
          <w:tcPr>
            <w:tcW w:w="4620" w:type="dxa"/>
            <w:tcBorders>
              <w:top w:val="single" w:sz="4" w:space="0" w:color="auto"/>
              <w:left w:val="single" w:sz="4" w:space="0" w:color="auto"/>
              <w:bottom w:val="single" w:sz="4" w:space="0" w:color="auto"/>
              <w:right w:val="single" w:sz="4" w:space="0" w:color="auto"/>
            </w:tcBorders>
            <w:hideMark/>
          </w:tcPr>
          <w:p w14:paraId="1CD9FAEB" w14:textId="77777777" w:rsidR="00094776" w:rsidRPr="009C5807" w:rsidRDefault="00094776" w:rsidP="00F71057">
            <w:pPr>
              <w:pStyle w:val="TAC"/>
            </w:pPr>
            <w:r w:rsidRPr="009C5807">
              <w:t>DRX cycle</w:t>
            </w:r>
            <w:r w:rsidRPr="009C5807">
              <w:rPr>
                <w:rFonts w:hint="eastAsia"/>
                <w:lang w:val="en-US"/>
              </w:rPr>
              <w:t>≤</w:t>
            </w:r>
            <w:r w:rsidRPr="009C5807">
              <w:t xml:space="preserve"> </w:t>
            </w:r>
            <w:r w:rsidRPr="009C5807">
              <w:rPr>
                <w:rFonts w:hint="eastAsia"/>
                <w:lang w:eastAsia="zh-CN"/>
              </w:rPr>
              <w:t>160</w:t>
            </w:r>
            <w:r w:rsidRPr="009C5807">
              <w:t>ms</w:t>
            </w:r>
          </w:p>
        </w:tc>
        <w:tc>
          <w:tcPr>
            <w:tcW w:w="4621" w:type="dxa"/>
            <w:tcBorders>
              <w:top w:val="single" w:sz="4" w:space="0" w:color="auto"/>
              <w:left w:val="single" w:sz="4" w:space="0" w:color="auto"/>
              <w:bottom w:val="single" w:sz="4" w:space="0" w:color="auto"/>
              <w:right w:val="single" w:sz="4" w:space="0" w:color="auto"/>
            </w:tcBorders>
            <w:hideMark/>
          </w:tcPr>
          <w:p w14:paraId="717BD8B8" w14:textId="77777777" w:rsidR="00094776" w:rsidRPr="009C5807" w:rsidRDefault="00094776" w:rsidP="00F71057">
            <w:pPr>
              <w:pStyle w:val="TAC"/>
              <w:rPr>
                <w:b/>
              </w:rPr>
            </w:pPr>
            <w:r>
              <w:t>max(200ms, ceil(</w:t>
            </w:r>
            <w:r w:rsidRPr="00CF291A">
              <w:rPr>
                <w:rFonts w:eastAsia="等线"/>
                <w:lang w:eastAsia="zh-CN"/>
              </w:rPr>
              <w:t>5</w:t>
            </w:r>
            <w:r>
              <w:t xml:space="preserve"> x</w:t>
            </w:r>
            <w:r w:rsidRPr="00CF291A">
              <w:rPr>
                <w:rFonts w:eastAsia="等线"/>
                <w:lang w:eastAsia="zh-CN"/>
              </w:rPr>
              <w:t xml:space="preserve"> M2</w:t>
            </w:r>
            <w:r>
              <w:rPr>
                <w:vertAlign w:val="superscript"/>
              </w:rPr>
              <w:t xml:space="preserve"> Note </w:t>
            </w:r>
            <w:r w:rsidRPr="00CF291A">
              <w:rPr>
                <w:rFonts w:eastAsia="等线"/>
                <w:vertAlign w:val="superscript"/>
                <w:lang w:eastAsia="zh-CN"/>
              </w:rPr>
              <w:t>2</w:t>
            </w:r>
            <w:r>
              <w:t xml:space="preserve"> x </w:t>
            </w:r>
            <w:proofErr w:type="spellStart"/>
            <w:r>
              <w:t>K</w:t>
            </w:r>
            <w:r>
              <w:rPr>
                <w:vertAlign w:val="subscript"/>
              </w:rPr>
              <w:t>p</w:t>
            </w:r>
            <w:proofErr w:type="spellEnd"/>
            <w:r>
              <w:t xml:space="preserve">) x max(SMTC </w:t>
            </w:r>
            <w:proofErr w:type="spellStart"/>
            <w:r>
              <w:t>period,DRX</w:t>
            </w:r>
            <w:proofErr w:type="spellEnd"/>
            <w:r>
              <w:t xml:space="preserve"> cycle)) x </w:t>
            </w:r>
            <w:proofErr w:type="spellStart"/>
            <w:r>
              <w:t>CSSF</w:t>
            </w:r>
            <w:r>
              <w:rPr>
                <w:vertAlign w:val="subscript"/>
              </w:rPr>
              <w:t>intra</w:t>
            </w:r>
            <w:proofErr w:type="spellEnd"/>
          </w:p>
        </w:tc>
      </w:tr>
      <w:tr w:rsidR="00094776" w:rsidRPr="009C5807" w14:paraId="6D3A93E7" w14:textId="77777777" w:rsidTr="00F71057">
        <w:tc>
          <w:tcPr>
            <w:tcW w:w="4620" w:type="dxa"/>
            <w:tcBorders>
              <w:top w:val="single" w:sz="4" w:space="0" w:color="auto"/>
              <w:left w:val="single" w:sz="4" w:space="0" w:color="auto"/>
              <w:bottom w:val="single" w:sz="4" w:space="0" w:color="auto"/>
              <w:right w:val="single" w:sz="4" w:space="0" w:color="auto"/>
            </w:tcBorders>
          </w:tcPr>
          <w:p w14:paraId="2BA0E7BB" w14:textId="77777777" w:rsidR="00094776" w:rsidRPr="009C5807" w:rsidRDefault="00094776" w:rsidP="00F71057">
            <w:pPr>
              <w:pStyle w:val="TAC"/>
            </w:pPr>
            <w:r w:rsidRPr="009C5807">
              <w:rPr>
                <w:rFonts w:hint="eastAsia"/>
                <w:lang w:eastAsia="zh-CN"/>
              </w:rPr>
              <w:t xml:space="preserve">160ms &lt;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tcPr>
          <w:p w14:paraId="56E6BF02" w14:textId="77777777" w:rsidR="00094776" w:rsidRPr="009C5807" w:rsidRDefault="00094776" w:rsidP="00F71057">
            <w:pPr>
              <w:pStyle w:val="TAC"/>
            </w:pPr>
            <w:r>
              <w:t>ceil(</w:t>
            </w:r>
            <w:r>
              <w:rPr>
                <w:rFonts w:eastAsia="等线"/>
                <w:lang w:eastAsia="zh-CN"/>
              </w:rPr>
              <w:t>4</w:t>
            </w:r>
            <w:r>
              <w:t xml:space="preserve"> x</w:t>
            </w:r>
            <w:r>
              <w:rPr>
                <w:rFonts w:eastAsia="等线"/>
                <w:lang w:eastAsia="zh-CN"/>
              </w:rPr>
              <w:t xml:space="preserve"> M2</w:t>
            </w:r>
            <w:r>
              <w:rPr>
                <w:vertAlign w:val="superscript"/>
              </w:rPr>
              <w:t xml:space="preserve"> Note </w:t>
            </w:r>
            <w:r>
              <w:rPr>
                <w:rFonts w:eastAsia="等线"/>
                <w:vertAlign w:val="superscript"/>
                <w:lang w:eastAsia="zh-CN"/>
              </w:rPr>
              <w:t>2</w:t>
            </w:r>
            <w:r>
              <w:t xml:space="preserve"> x </w:t>
            </w:r>
            <w:proofErr w:type="spellStart"/>
            <w:r>
              <w:t>K</w:t>
            </w:r>
            <w:r>
              <w:rPr>
                <w:vertAlign w:val="subscript"/>
              </w:rPr>
              <w:t>p</w:t>
            </w:r>
            <w:proofErr w:type="spellEnd"/>
            <w:r>
              <w:t>) x DRX cycle</w:t>
            </w:r>
            <w:r>
              <w:rPr>
                <w:lang w:val="fr-FR"/>
              </w:rPr>
              <w:t xml:space="preserve"> x CSSF</w:t>
            </w:r>
            <w:r>
              <w:rPr>
                <w:vertAlign w:val="subscript"/>
                <w:lang w:val="fr-FR"/>
              </w:rPr>
              <w:t>intra</w:t>
            </w:r>
          </w:p>
        </w:tc>
      </w:tr>
      <w:tr w:rsidR="00094776" w:rsidRPr="00C14182" w14:paraId="29716F7E" w14:textId="77777777" w:rsidTr="00F71057">
        <w:tc>
          <w:tcPr>
            <w:tcW w:w="4620" w:type="dxa"/>
            <w:tcBorders>
              <w:top w:val="single" w:sz="4" w:space="0" w:color="auto"/>
              <w:left w:val="single" w:sz="4" w:space="0" w:color="auto"/>
              <w:bottom w:val="single" w:sz="4" w:space="0" w:color="auto"/>
              <w:right w:val="single" w:sz="4" w:space="0" w:color="auto"/>
            </w:tcBorders>
            <w:hideMark/>
          </w:tcPr>
          <w:p w14:paraId="7B48FF7F" w14:textId="77777777" w:rsidR="00094776" w:rsidRPr="009C5807" w:rsidRDefault="00094776" w:rsidP="00F71057">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A7EB1A2" w14:textId="77777777" w:rsidR="00094776" w:rsidRPr="007C55F6" w:rsidRDefault="00094776" w:rsidP="00F71057">
            <w:pPr>
              <w:pStyle w:val="TAC"/>
              <w:rPr>
                <w:b/>
                <w:lang w:val="fr-FR" w:eastAsia="zh-CN"/>
              </w:rPr>
            </w:pPr>
            <w:r w:rsidRPr="007C55F6">
              <w:rPr>
                <w:lang w:val="fr-FR"/>
              </w:rPr>
              <w:t xml:space="preserve">ceil( </w:t>
            </w:r>
            <w:r w:rsidRPr="007C55F6">
              <w:rPr>
                <w:rFonts w:eastAsia="等线"/>
                <w:lang w:val="fr-FR" w:eastAsia="zh-CN"/>
              </w:rPr>
              <w:t>Y</w:t>
            </w:r>
            <w:r w:rsidRPr="007C55F6">
              <w:rPr>
                <w:vertAlign w:val="superscript"/>
                <w:lang w:val="fr-FR"/>
              </w:rPr>
              <w:t xml:space="preserve"> Note 3</w:t>
            </w:r>
            <w:r w:rsidRPr="007C55F6">
              <w:rPr>
                <w:lang w:val="fr-FR"/>
              </w:rPr>
              <w:t xml:space="preserve"> x K</w:t>
            </w:r>
            <w:r w:rsidRPr="007C55F6">
              <w:rPr>
                <w:vertAlign w:val="subscript"/>
                <w:lang w:val="fr-FR"/>
              </w:rPr>
              <w:t xml:space="preserve">p </w:t>
            </w:r>
            <w:r w:rsidRPr="007C55F6">
              <w:rPr>
                <w:lang w:val="fr-FR"/>
              </w:rPr>
              <w:t>) x DRX cycle x CSSF</w:t>
            </w:r>
            <w:r w:rsidRPr="007C55F6">
              <w:rPr>
                <w:vertAlign w:val="subscript"/>
                <w:lang w:val="fr-FR"/>
              </w:rPr>
              <w:t>intra</w:t>
            </w:r>
          </w:p>
        </w:tc>
      </w:tr>
      <w:tr w:rsidR="00094776" w:rsidRPr="009C5807" w14:paraId="3F172D83" w14:textId="77777777" w:rsidTr="00F71057">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FCEEDDD" w14:textId="77777777" w:rsidR="00094776" w:rsidRPr="009C5807" w:rsidRDefault="00094776" w:rsidP="00F71057">
            <w:pPr>
              <w:pStyle w:val="TAN"/>
              <w:rPr>
                <w:lang w:eastAsia="zh-CN"/>
              </w:rPr>
            </w:pPr>
            <w:r w:rsidRPr="009C5807">
              <w:t>NOTE 1:</w:t>
            </w:r>
            <w:r w:rsidRPr="009C5807">
              <w:tab/>
              <w:t>If different SMTC periodicities are configured for different cells, the SMTC period in the requirement is the one used by the cell being identified</w:t>
            </w:r>
          </w:p>
          <w:p w14:paraId="40884739" w14:textId="77777777" w:rsidR="00094776" w:rsidRPr="009C5807" w:rsidRDefault="00094776" w:rsidP="00F71057">
            <w:pPr>
              <w:pStyle w:val="TAN"/>
              <w:rPr>
                <w:snapToGrid w:val="0"/>
                <w:lang w:eastAsia="zh-CN"/>
              </w:rPr>
            </w:pPr>
            <w:r w:rsidRPr="009C5807">
              <w:t xml:space="preserve">NOTE </w:t>
            </w:r>
            <w:r w:rsidRPr="009C5807">
              <w:rPr>
                <w:rFonts w:hint="eastAsia"/>
                <w:lang w:eastAsia="zh-CN"/>
              </w:rPr>
              <w:t>2</w:t>
            </w:r>
            <w:r w:rsidRPr="009C5807">
              <w:t>:</w:t>
            </w:r>
            <w:r w:rsidRPr="009C5807">
              <w:tab/>
            </w:r>
            <w:r w:rsidRPr="009C5807">
              <w:rPr>
                <w:snapToGrid w:val="0"/>
                <w:lang w:eastAsia="zh-CN"/>
              </w:rPr>
              <w:t xml:space="preserve">M2 = 1.5 if SMTC </w:t>
            </w:r>
            <w:r w:rsidRPr="00FF30AE">
              <w:rPr>
                <w:rFonts w:hint="eastAsia"/>
                <w:snapToGrid w:val="0"/>
                <w:lang w:eastAsia="zh-CN"/>
              </w:rPr>
              <w:t>period</w:t>
            </w:r>
            <w:r w:rsidRPr="009C5807">
              <w:rPr>
                <w:snapToGrid w:val="0"/>
                <w:lang w:eastAsia="zh-CN"/>
              </w:rPr>
              <w:t xml:space="preserve"> &gt; </w:t>
            </w:r>
            <w:r w:rsidRPr="009C5807">
              <w:rPr>
                <w:rFonts w:hint="eastAsia"/>
                <w:snapToGrid w:val="0"/>
                <w:lang w:eastAsia="zh-CN"/>
              </w:rPr>
              <w:t>4</w:t>
            </w:r>
            <w:r w:rsidRPr="009C5807">
              <w:rPr>
                <w:snapToGrid w:val="0"/>
                <w:lang w:eastAsia="zh-CN"/>
              </w:rPr>
              <w:t xml:space="preserve">0 </w:t>
            </w:r>
            <w:proofErr w:type="spellStart"/>
            <w:r w:rsidRPr="009C5807">
              <w:rPr>
                <w:snapToGrid w:val="0"/>
                <w:lang w:eastAsia="zh-CN"/>
              </w:rPr>
              <w:t>ms</w:t>
            </w:r>
            <w:proofErr w:type="spellEnd"/>
            <w:r w:rsidRPr="009C5807">
              <w:rPr>
                <w:rFonts w:hint="eastAsia"/>
                <w:snapToGrid w:val="0"/>
                <w:lang w:eastAsia="zh-CN"/>
              </w:rPr>
              <w:t>,</w:t>
            </w:r>
            <w:r w:rsidRPr="009C5807">
              <w:rPr>
                <w:snapToGrid w:val="0"/>
                <w:lang w:eastAsia="zh-CN"/>
              </w:rPr>
              <w:t xml:space="preserve"> otherwise M2=1</w:t>
            </w:r>
          </w:p>
          <w:p w14:paraId="47212D00" w14:textId="77777777" w:rsidR="00094776" w:rsidRDefault="00094776" w:rsidP="00F71057">
            <w:pPr>
              <w:pStyle w:val="TAN"/>
              <w:rPr>
                <w:lang w:eastAsia="zh-CN"/>
              </w:rPr>
            </w:pPr>
            <w:r w:rsidRPr="009C5807">
              <w:t>NOTE 3:</w:t>
            </w:r>
            <w:r w:rsidRPr="009C5807">
              <w:tab/>
            </w:r>
            <w:r w:rsidRPr="009C5807">
              <w:rPr>
                <w:lang w:eastAsia="zh-CN"/>
              </w:rPr>
              <w:t xml:space="preserve">Y=3 when SMTC </w:t>
            </w:r>
            <w:r w:rsidRPr="00FF30AE">
              <w:rPr>
                <w:rFonts w:hint="eastAsia"/>
                <w:snapToGrid w:val="0"/>
                <w:lang w:eastAsia="zh-CN"/>
              </w:rPr>
              <w:t>period</w:t>
            </w:r>
            <w:r w:rsidRPr="009C5807">
              <w:rPr>
                <w:lang w:eastAsia="zh-CN"/>
              </w:rPr>
              <w:t xml:space="preserve"> &lt;= 40ms, Y=5 when SMTC </w:t>
            </w:r>
            <w:r w:rsidRPr="00FF30AE">
              <w:rPr>
                <w:rFonts w:hint="eastAsia"/>
                <w:snapToGrid w:val="0"/>
                <w:lang w:eastAsia="zh-CN"/>
              </w:rPr>
              <w:t>period</w:t>
            </w:r>
            <w:r w:rsidRPr="009C5807">
              <w:rPr>
                <w:lang w:eastAsia="zh-CN"/>
              </w:rPr>
              <w:t xml:space="preserve"> &gt; 40ms</w:t>
            </w:r>
          </w:p>
          <w:p w14:paraId="5EC823ED" w14:textId="77777777" w:rsidR="00094776" w:rsidRPr="009C5807" w:rsidRDefault="00094776" w:rsidP="00F71057">
            <w:pPr>
              <w:pStyle w:val="TAN"/>
              <w:rPr>
                <w:lang w:eastAsia="zh-CN"/>
              </w:rPr>
            </w:pPr>
            <w:r>
              <w:t>NOTE 4:</w:t>
            </w:r>
            <w:r w:rsidRPr="009C5807">
              <w:tab/>
            </w:r>
            <w:r w:rsidRPr="00F37389">
              <w:rPr>
                <w:lang w:val="en-US" w:eastAsia="zh-CN"/>
              </w:rPr>
              <w:t xml:space="preserve">When </w:t>
            </w:r>
            <w:r w:rsidRPr="00F37389">
              <w:rPr>
                <w:i/>
                <w:iCs/>
                <w:lang w:val="en-US" w:eastAsia="zh-CN"/>
              </w:rPr>
              <w:t>highSpeedMeasFlag-r16</w:t>
            </w:r>
            <w:r w:rsidRPr="00F37389">
              <w:rPr>
                <w:lang w:val="en-US" w:eastAsia="zh-CN"/>
              </w:rPr>
              <w:t xml:space="preserve"> is configured, the requirements apply only to </w:t>
            </w:r>
            <w:r w:rsidRPr="006E6C5D">
              <w:t xml:space="preserve">UE supporting either </w:t>
            </w:r>
            <w:r w:rsidRPr="006E6C5D">
              <w:rPr>
                <w:i/>
                <w:iCs/>
              </w:rPr>
              <w:t xml:space="preserve">measurementEnhancement-r16 </w:t>
            </w:r>
            <w:r w:rsidRPr="006E6C5D">
              <w:t>or</w:t>
            </w:r>
            <w:r w:rsidRPr="006E6C5D">
              <w:rPr>
                <w:i/>
                <w:iCs/>
              </w:rPr>
              <w:t xml:space="preserve"> </w:t>
            </w:r>
            <w:r>
              <w:rPr>
                <w:i/>
                <w:iCs/>
              </w:rPr>
              <w:t>[</w:t>
            </w:r>
            <w:proofErr w:type="spellStart"/>
            <w:r w:rsidRPr="006E6C5D">
              <w:rPr>
                <w:i/>
                <w:iCs/>
              </w:rPr>
              <w:t>intraRAT</w:t>
            </w:r>
            <w:proofErr w:type="spellEnd"/>
            <w:r w:rsidRPr="006E6C5D">
              <w:rPr>
                <w:i/>
                <w:iCs/>
              </w:rPr>
              <w:t>-</w:t>
            </w:r>
            <w:r w:rsidRPr="006E6C5D">
              <w:rPr>
                <w:i/>
                <w:iCs/>
                <w:lang w:val="en-US"/>
              </w:rPr>
              <w:t>M</w:t>
            </w:r>
            <w:r w:rsidRPr="006E6C5D">
              <w:rPr>
                <w:i/>
                <w:iCs/>
              </w:rPr>
              <w:t>easurementEnhancement-r16</w:t>
            </w:r>
            <w:r>
              <w:rPr>
                <w:i/>
                <w:iCs/>
              </w:rPr>
              <w:t>]</w:t>
            </w:r>
            <w:r w:rsidRPr="006E6C5D">
              <w:t xml:space="preserve"> on </w:t>
            </w:r>
            <w:r w:rsidRPr="00F37389">
              <w:rPr>
                <w:lang w:val="en-US" w:eastAsia="zh-CN"/>
              </w:rPr>
              <w:t xml:space="preserve">measurements of the primary component carrier and do not apply to measurements of a secondary component carrier with active </w:t>
            </w:r>
            <w:proofErr w:type="spellStart"/>
            <w:r w:rsidRPr="00F37389">
              <w:rPr>
                <w:lang w:val="en-US" w:eastAsia="zh-CN"/>
              </w:rPr>
              <w:t>SCell</w:t>
            </w:r>
            <w:proofErr w:type="spellEnd"/>
            <w:r w:rsidRPr="00AD2F6B">
              <w:t>.</w:t>
            </w:r>
          </w:p>
        </w:tc>
      </w:tr>
    </w:tbl>
    <w:p w14:paraId="7739E270" w14:textId="77777777" w:rsidR="00094776" w:rsidRPr="009C5807" w:rsidRDefault="00094776" w:rsidP="00094776"/>
    <w:p w14:paraId="0ED594C2" w14:textId="4F464A35" w:rsidR="002D21E0" w:rsidRPr="009C5807" w:rsidRDefault="002D21E0" w:rsidP="002D21E0">
      <w:pPr>
        <w:pStyle w:val="TH"/>
        <w:rPr>
          <w:ins w:id="105" w:author="Huawei" w:date="2022-02-03T17:34:00Z"/>
        </w:rPr>
      </w:pPr>
      <w:ins w:id="106" w:author="Huawei" w:date="2022-02-03T17:34:00Z">
        <w:r w:rsidRPr="009C5807">
          <w:t>Table 9.2.5.2-</w:t>
        </w:r>
        <w:r>
          <w:t>6</w:t>
        </w:r>
        <w:r w:rsidRPr="009C5807">
          <w:t xml:space="preserve">: Measurement period for intra-frequency measurements without gaps (deactivated </w:t>
        </w:r>
        <w:proofErr w:type="spellStart"/>
        <w:r>
          <w:t>P</w:t>
        </w:r>
        <w:r w:rsidRPr="009C5807">
          <w:t>SCell</w:t>
        </w:r>
        <w:proofErr w:type="spellEnd"/>
        <w:r w:rsidRPr="009C5807">
          <w:t>)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D21E0" w:rsidRPr="009C5807" w14:paraId="69CE952A" w14:textId="77777777" w:rsidTr="00F71057">
        <w:trPr>
          <w:ins w:id="107" w:author="Huawei" w:date="2022-02-03T17:34:00Z"/>
        </w:trPr>
        <w:tc>
          <w:tcPr>
            <w:tcW w:w="4620" w:type="dxa"/>
            <w:tcBorders>
              <w:top w:val="single" w:sz="4" w:space="0" w:color="auto"/>
              <w:left w:val="single" w:sz="4" w:space="0" w:color="auto"/>
              <w:bottom w:val="single" w:sz="4" w:space="0" w:color="auto"/>
              <w:right w:val="single" w:sz="4" w:space="0" w:color="auto"/>
            </w:tcBorders>
            <w:hideMark/>
          </w:tcPr>
          <w:p w14:paraId="32B89EB5" w14:textId="77777777" w:rsidR="002D21E0" w:rsidRPr="009C5807" w:rsidRDefault="002D21E0" w:rsidP="00F71057">
            <w:pPr>
              <w:pStyle w:val="TAH"/>
              <w:rPr>
                <w:ins w:id="108" w:author="Huawei" w:date="2022-02-03T17:34:00Z"/>
              </w:rPr>
            </w:pPr>
            <w:ins w:id="109" w:author="Huawei" w:date="2022-02-03T17:34: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6FAD637D" w14:textId="77777777" w:rsidR="002D21E0" w:rsidRPr="009C5807" w:rsidRDefault="002D21E0" w:rsidP="00F71057">
            <w:pPr>
              <w:pStyle w:val="TAH"/>
              <w:rPr>
                <w:ins w:id="110" w:author="Huawei" w:date="2022-02-03T17:34:00Z"/>
              </w:rPr>
            </w:pPr>
            <w:ins w:id="111" w:author="Huawei" w:date="2022-02-03T17:34:00Z">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ins>
          </w:p>
        </w:tc>
      </w:tr>
      <w:tr w:rsidR="002D21E0" w:rsidRPr="009C5807" w14:paraId="428E14C3" w14:textId="77777777" w:rsidTr="00F71057">
        <w:trPr>
          <w:ins w:id="112" w:author="Huawei" w:date="2022-02-03T17:34:00Z"/>
        </w:trPr>
        <w:tc>
          <w:tcPr>
            <w:tcW w:w="4620" w:type="dxa"/>
            <w:tcBorders>
              <w:top w:val="single" w:sz="4" w:space="0" w:color="auto"/>
              <w:left w:val="single" w:sz="4" w:space="0" w:color="auto"/>
              <w:bottom w:val="single" w:sz="4" w:space="0" w:color="auto"/>
              <w:right w:val="single" w:sz="4" w:space="0" w:color="auto"/>
            </w:tcBorders>
            <w:hideMark/>
          </w:tcPr>
          <w:p w14:paraId="353D55AF" w14:textId="77777777" w:rsidR="002D21E0" w:rsidRPr="009C5807" w:rsidRDefault="002D21E0" w:rsidP="00F71057">
            <w:pPr>
              <w:pStyle w:val="TAC"/>
              <w:rPr>
                <w:ins w:id="113" w:author="Huawei" w:date="2022-02-03T17:34:00Z"/>
              </w:rPr>
            </w:pPr>
            <w:ins w:id="114" w:author="Huawei" w:date="2022-02-03T17:34: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0D0CE3DC" w14:textId="31036A64" w:rsidR="002D21E0" w:rsidRPr="009C5807" w:rsidRDefault="002D21E0" w:rsidP="00F71057">
            <w:pPr>
              <w:pStyle w:val="TAC"/>
              <w:rPr>
                <w:ins w:id="115" w:author="Huawei" w:date="2022-02-03T17:34:00Z"/>
              </w:rPr>
            </w:pPr>
            <w:ins w:id="116" w:author="Huawei" w:date="2022-02-03T17:34:00Z">
              <w:r>
                <w:t>Ceil(</w:t>
              </w:r>
              <w:r w:rsidRPr="009C5807">
                <w:t xml:space="preserve">5 x </w:t>
              </w:r>
              <w:proofErr w:type="spellStart"/>
              <w:r w:rsidRPr="009C5807">
                <w:t>K</w:t>
              </w:r>
              <w:r w:rsidRPr="009C5807">
                <w:rPr>
                  <w:vertAlign w:val="subscript"/>
                </w:rPr>
                <w:t>p</w:t>
              </w:r>
              <w:proofErr w:type="spellEnd"/>
              <w:r w:rsidRPr="00112012">
                <w:t>)</w:t>
              </w:r>
              <w:r w:rsidRPr="009C5807">
                <w:t xml:space="preserve"> x </w:t>
              </w:r>
              <w:r>
                <w:t>[</w:t>
              </w:r>
              <w:proofErr w:type="spellStart"/>
              <w:r w:rsidRPr="009C5807">
                <w:t>measCycle</w:t>
              </w:r>
              <w:r>
                <w:t>P</w:t>
              </w:r>
              <w:r w:rsidRPr="009C5807">
                <w:t>SCell</w:t>
              </w:r>
              <w:proofErr w:type="spellEnd"/>
              <w:r>
                <w:t>]</w:t>
              </w:r>
              <w:r w:rsidRPr="009C5807">
                <w:t xml:space="preserve"> x </w:t>
              </w:r>
              <w:proofErr w:type="spellStart"/>
              <w:r w:rsidRPr="009C5807">
                <w:t>CSSF</w:t>
              </w:r>
              <w:r w:rsidRPr="009C5807">
                <w:rPr>
                  <w:vertAlign w:val="subscript"/>
                </w:rPr>
                <w:t>intra</w:t>
              </w:r>
              <w:proofErr w:type="spellEnd"/>
            </w:ins>
          </w:p>
        </w:tc>
      </w:tr>
      <w:tr w:rsidR="002D21E0" w:rsidRPr="009C5807" w14:paraId="77A492B0" w14:textId="77777777" w:rsidTr="00F71057">
        <w:trPr>
          <w:ins w:id="117" w:author="Huawei" w:date="2022-02-03T17:34:00Z"/>
        </w:trPr>
        <w:tc>
          <w:tcPr>
            <w:tcW w:w="4620" w:type="dxa"/>
            <w:tcBorders>
              <w:top w:val="single" w:sz="4" w:space="0" w:color="auto"/>
              <w:left w:val="single" w:sz="4" w:space="0" w:color="auto"/>
              <w:bottom w:val="single" w:sz="4" w:space="0" w:color="auto"/>
              <w:right w:val="single" w:sz="4" w:space="0" w:color="auto"/>
            </w:tcBorders>
            <w:hideMark/>
          </w:tcPr>
          <w:p w14:paraId="5FBF4C43" w14:textId="77777777" w:rsidR="002D21E0" w:rsidRPr="009C5807" w:rsidRDefault="002D21E0" w:rsidP="00F71057">
            <w:pPr>
              <w:pStyle w:val="TAC"/>
              <w:rPr>
                <w:ins w:id="118" w:author="Huawei" w:date="2022-02-03T17:34:00Z"/>
              </w:rPr>
            </w:pPr>
            <w:ins w:id="119" w:author="Huawei" w:date="2022-02-03T17:34: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48DD94DC" w14:textId="2B51CD66" w:rsidR="002D21E0" w:rsidRPr="009C5807" w:rsidRDefault="002D21E0" w:rsidP="00F71057">
            <w:pPr>
              <w:pStyle w:val="TAC"/>
              <w:rPr>
                <w:ins w:id="120" w:author="Huawei" w:date="2022-02-03T17:34:00Z"/>
                <w:b/>
              </w:rPr>
            </w:pPr>
            <w:ins w:id="121" w:author="Huawei" w:date="2022-02-03T17:34:00Z">
              <w:r>
                <w:t>Ceil(</w:t>
              </w:r>
              <w:r w:rsidRPr="009C5807">
                <w:t xml:space="preserve">5 x </w:t>
              </w:r>
              <w:proofErr w:type="spellStart"/>
              <w:r w:rsidRPr="009C5807">
                <w:t>K</w:t>
              </w:r>
              <w:r w:rsidRPr="009C5807">
                <w:rPr>
                  <w:vertAlign w:val="subscript"/>
                </w:rPr>
                <w:t>p</w:t>
              </w:r>
              <w:proofErr w:type="spellEnd"/>
              <w:r w:rsidRPr="00112012">
                <w:t>)</w:t>
              </w:r>
              <w:r w:rsidRPr="009C5807">
                <w:t xml:space="preserve"> x max(</w:t>
              </w:r>
              <w:r>
                <w:t>[</w:t>
              </w:r>
              <w:proofErr w:type="spellStart"/>
              <w:r w:rsidRPr="009C5807">
                <w:t>measCycle</w:t>
              </w:r>
              <w:r>
                <w:t>P</w:t>
              </w:r>
              <w:r w:rsidRPr="009C5807">
                <w:t>SCell</w:t>
              </w:r>
              <w:proofErr w:type="spellEnd"/>
              <w:r>
                <w:t>]</w:t>
              </w:r>
              <w:r w:rsidRPr="009C5807">
                <w:t xml:space="preserve">, 1.5xDRX cycle) x </w:t>
              </w:r>
              <w:proofErr w:type="spellStart"/>
              <w:r w:rsidRPr="009C5807">
                <w:t>CSSF</w:t>
              </w:r>
              <w:r w:rsidRPr="009C5807">
                <w:rPr>
                  <w:vertAlign w:val="subscript"/>
                </w:rPr>
                <w:t>intra</w:t>
              </w:r>
              <w:proofErr w:type="spellEnd"/>
            </w:ins>
          </w:p>
        </w:tc>
      </w:tr>
      <w:tr w:rsidR="002D21E0" w:rsidRPr="009C5807" w14:paraId="4DE7880A" w14:textId="77777777" w:rsidTr="00F71057">
        <w:trPr>
          <w:ins w:id="122" w:author="Huawei" w:date="2022-02-03T17:34:00Z"/>
        </w:trPr>
        <w:tc>
          <w:tcPr>
            <w:tcW w:w="4620" w:type="dxa"/>
            <w:tcBorders>
              <w:top w:val="single" w:sz="4" w:space="0" w:color="auto"/>
              <w:left w:val="single" w:sz="4" w:space="0" w:color="auto"/>
              <w:bottom w:val="single" w:sz="4" w:space="0" w:color="auto"/>
              <w:right w:val="single" w:sz="4" w:space="0" w:color="auto"/>
            </w:tcBorders>
            <w:hideMark/>
          </w:tcPr>
          <w:p w14:paraId="7F9C50CF" w14:textId="77777777" w:rsidR="002D21E0" w:rsidRPr="009C5807" w:rsidRDefault="002D21E0" w:rsidP="00F71057">
            <w:pPr>
              <w:pStyle w:val="TAC"/>
              <w:rPr>
                <w:ins w:id="123" w:author="Huawei" w:date="2022-02-03T17:34:00Z"/>
              </w:rPr>
            </w:pPr>
            <w:ins w:id="124" w:author="Huawei" w:date="2022-02-03T17:34:00Z">
              <w:r w:rsidRPr="009C5807">
                <w:t>DRX cycle&gt; 320ms</w:t>
              </w:r>
            </w:ins>
          </w:p>
        </w:tc>
        <w:tc>
          <w:tcPr>
            <w:tcW w:w="4621" w:type="dxa"/>
            <w:tcBorders>
              <w:top w:val="single" w:sz="4" w:space="0" w:color="auto"/>
              <w:left w:val="single" w:sz="4" w:space="0" w:color="auto"/>
              <w:bottom w:val="single" w:sz="4" w:space="0" w:color="auto"/>
              <w:right w:val="single" w:sz="4" w:space="0" w:color="auto"/>
            </w:tcBorders>
            <w:hideMark/>
          </w:tcPr>
          <w:p w14:paraId="2AD5248A" w14:textId="7C346FCA" w:rsidR="002D21E0" w:rsidRPr="009C5807" w:rsidRDefault="002D21E0" w:rsidP="00F71057">
            <w:pPr>
              <w:pStyle w:val="TAC"/>
              <w:rPr>
                <w:ins w:id="125" w:author="Huawei" w:date="2022-02-03T17:34:00Z"/>
              </w:rPr>
            </w:pPr>
            <w:ins w:id="126" w:author="Huawei" w:date="2022-02-03T17:34:00Z">
              <w:r>
                <w:t>Ceil(</w:t>
              </w:r>
              <w:r w:rsidRPr="009C5807">
                <w:t xml:space="preserve">5 x </w:t>
              </w:r>
              <w:proofErr w:type="spellStart"/>
              <w:r w:rsidRPr="009C5807">
                <w:t>K</w:t>
              </w:r>
              <w:r w:rsidRPr="009C5807">
                <w:rPr>
                  <w:vertAlign w:val="subscript"/>
                </w:rPr>
                <w:t>p</w:t>
              </w:r>
              <w:proofErr w:type="spellEnd"/>
              <w:r w:rsidRPr="00112012">
                <w:t>)</w:t>
              </w:r>
              <w:r w:rsidRPr="009C5807">
                <w:t xml:space="preserve"> x max(</w:t>
              </w:r>
            </w:ins>
            <w:ins w:id="127" w:author="Huawei" w:date="2022-02-03T17:35:00Z">
              <w:r>
                <w:t>[</w:t>
              </w:r>
              <w:proofErr w:type="spellStart"/>
              <w:r w:rsidRPr="009C5807">
                <w:t>measCycle</w:t>
              </w:r>
              <w:r>
                <w:t>P</w:t>
              </w:r>
              <w:r w:rsidRPr="009C5807">
                <w:t>SCell</w:t>
              </w:r>
              <w:proofErr w:type="spellEnd"/>
              <w:r>
                <w:t>]</w:t>
              </w:r>
            </w:ins>
            <w:ins w:id="128" w:author="Huawei" w:date="2022-02-03T17:34:00Z">
              <w:r w:rsidRPr="009C5807">
                <w:t xml:space="preserve">, DRX cycle) x </w:t>
              </w:r>
              <w:proofErr w:type="spellStart"/>
              <w:r w:rsidRPr="009C5807">
                <w:t>CSSF</w:t>
              </w:r>
              <w:r w:rsidRPr="009C5807">
                <w:rPr>
                  <w:vertAlign w:val="subscript"/>
                </w:rPr>
                <w:t>intra</w:t>
              </w:r>
              <w:proofErr w:type="spellEnd"/>
            </w:ins>
          </w:p>
        </w:tc>
      </w:tr>
    </w:tbl>
    <w:p w14:paraId="465AD388" w14:textId="77777777" w:rsidR="002D21E0" w:rsidRPr="009C5807" w:rsidRDefault="002D21E0" w:rsidP="002D21E0">
      <w:pPr>
        <w:rPr>
          <w:ins w:id="129" w:author="Huawei" w:date="2022-02-03T17:34:00Z"/>
        </w:rPr>
      </w:pPr>
    </w:p>
    <w:p w14:paraId="2571D177" w14:textId="2FF11884" w:rsidR="002D21E0" w:rsidRPr="009C5807" w:rsidRDefault="002D21E0" w:rsidP="002D21E0">
      <w:pPr>
        <w:keepNext/>
        <w:keepLines/>
        <w:spacing w:before="60"/>
        <w:jc w:val="center"/>
        <w:rPr>
          <w:ins w:id="130" w:author="Huawei" w:date="2022-02-03T17:34:00Z"/>
        </w:rPr>
      </w:pPr>
      <w:ins w:id="131" w:author="Huawei" w:date="2022-02-03T17:34:00Z">
        <w:r w:rsidRPr="009C5807">
          <w:rPr>
            <w:rFonts w:ascii="Arial" w:hAnsi="Arial"/>
            <w:b/>
          </w:rPr>
          <w:lastRenderedPageBreak/>
          <w:t>Table 9.2.5.2-</w:t>
        </w:r>
        <w:r>
          <w:rPr>
            <w:rFonts w:ascii="Arial" w:hAnsi="Arial"/>
            <w:b/>
          </w:rPr>
          <w:t>7</w:t>
        </w:r>
        <w:r w:rsidRPr="009C5807">
          <w:rPr>
            <w:rFonts w:ascii="Arial" w:hAnsi="Arial"/>
            <w:b/>
          </w:rPr>
          <w:t xml:space="preserve">: Measurement period for intra-frequency measurements without gaps (deactivated </w:t>
        </w:r>
        <w:proofErr w:type="spellStart"/>
        <w:r>
          <w:rPr>
            <w:rFonts w:ascii="Arial" w:hAnsi="Arial"/>
            <w:b/>
          </w:rPr>
          <w:t>P</w:t>
        </w:r>
        <w:r w:rsidRPr="009C5807">
          <w:rPr>
            <w:rFonts w:ascii="Arial" w:hAnsi="Arial"/>
            <w:b/>
          </w:rPr>
          <w:t>SCell</w:t>
        </w:r>
        <w:proofErr w:type="spellEnd"/>
        <w:r w:rsidRPr="009C5807">
          <w:rPr>
            <w:rFonts w:ascii="Arial" w:hAnsi="Arial"/>
            <w:b/>
          </w:rPr>
          <w:t>)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D21E0" w:rsidRPr="009C5807" w14:paraId="154EB16A" w14:textId="77777777" w:rsidTr="00F71057">
        <w:trPr>
          <w:ins w:id="132" w:author="Huawei" w:date="2022-02-03T17:34:00Z"/>
        </w:trPr>
        <w:tc>
          <w:tcPr>
            <w:tcW w:w="4620" w:type="dxa"/>
            <w:tcBorders>
              <w:top w:val="single" w:sz="4" w:space="0" w:color="auto"/>
              <w:left w:val="single" w:sz="4" w:space="0" w:color="auto"/>
              <w:bottom w:val="single" w:sz="4" w:space="0" w:color="auto"/>
              <w:right w:val="single" w:sz="4" w:space="0" w:color="auto"/>
            </w:tcBorders>
            <w:hideMark/>
          </w:tcPr>
          <w:p w14:paraId="1A7D7988" w14:textId="77777777" w:rsidR="002D21E0" w:rsidRPr="009C5807" w:rsidRDefault="002D21E0" w:rsidP="00F71057">
            <w:pPr>
              <w:pStyle w:val="TAH"/>
              <w:rPr>
                <w:ins w:id="133" w:author="Huawei" w:date="2022-02-03T17:34:00Z"/>
              </w:rPr>
            </w:pPr>
            <w:ins w:id="134" w:author="Huawei" w:date="2022-02-03T17:34: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5AAC0BD4" w14:textId="77777777" w:rsidR="002D21E0" w:rsidRPr="009C5807" w:rsidRDefault="002D21E0" w:rsidP="00F71057">
            <w:pPr>
              <w:pStyle w:val="TAH"/>
              <w:rPr>
                <w:ins w:id="135" w:author="Huawei" w:date="2022-02-03T17:34:00Z"/>
              </w:rPr>
            </w:pPr>
            <w:ins w:id="136" w:author="Huawei" w:date="2022-02-03T17:34:00Z">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ins>
          </w:p>
        </w:tc>
      </w:tr>
      <w:tr w:rsidR="002D21E0" w:rsidRPr="009C5807" w14:paraId="68582DCC" w14:textId="77777777" w:rsidTr="00F71057">
        <w:trPr>
          <w:ins w:id="137" w:author="Huawei" w:date="2022-02-03T17:34:00Z"/>
        </w:trPr>
        <w:tc>
          <w:tcPr>
            <w:tcW w:w="4620" w:type="dxa"/>
            <w:tcBorders>
              <w:top w:val="single" w:sz="4" w:space="0" w:color="auto"/>
              <w:left w:val="single" w:sz="4" w:space="0" w:color="auto"/>
              <w:bottom w:val="single" w:sz="4" w:space="0" w:color="auto"/>
              <w:right w:val="single" w:sz="4" w:space="0" w:color="auto"/>
            </w:tcBorders>
            <w:hideMark/>
          </w:tcPr>
          <w:p w14:paraId="06F8EA7B" w14:textId="77777777" w:rsidR="002D21E0" w:rsidRPr="009C5807" w:rsidRDefault="002D21E0" w:rsidP="00F71057">
            <w:pPr>
              <w:pStyle w:val="TAC"/>
              <w:rPr>
                <w:ins w:id="138" w:author="Huawei" w:date="2022-02-03T17:34:00Z"/>
              </w:rPr>
            </w:pPr>
            <w:ins w:id="139" w:author="Huawei" w:date="2022-02-03T17:34: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1648224A" w14:textId="73C9F221" w:rsidR="002D21E0" w:rsidRPr="009C5807" w:rsidRDefault="002D21E0" w:rsidP="00F71057">
            <w:pPr>
              <w:pStyle w:val="TAC"/>
              <w:rPr>
                <w:ins w:id="140" w:author="Huawei" w:date="2022-02-03T17:34:00Z"/>
              </w:rPr>
            </w:pPr>
            <w:ins w:id="141" w:author="Huawei" w:date="2022-02-03T17:34:00Z">
              <w:r>
                <w:t>Ceil(</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t xml:space="preserve"> x </w:t>
              </w:r>
            </w:ins>
            <w:ins w:id="142" w:author="Huawei" w:date="2022-02-03T17:35:00Z">
              <w:r>
                <w:t>[</w:t>
              </w:r>
              <w:proofErr w:type="spellStart"/>
              <w:r w:rsidRPr="009C5807">
                <w:t>measCycle</w:t>
              </w:r>
              <w:r>
                <w:t>P</w:t>
              </w:r>
              <w:r w:rsidRPr="009C5807">
                <w:t>SCell</w:t>
              </w:r>
              <w:proofErr w:type="spellEnd"/>
              <w:r>
                <w:t>]</w:t>
              </w:r>
            </w:ins>
            <w:ins w:id="143" w:author="Huawei" w:date="2022-02-03T17:34:00Z">
              <w:r w:rsidRPr="009C5807">
                <w:t xml:space="preserve"> x </w:t>
              </w:r>
              <w:proofErr w:type="spellStart"/>
              <w:r w:rsidRPr="009C5807">
                <w:t>CSSF</w:t>
              </w:r>
              <w:r w:rsidRPr="009C5807">
                <w:rPr>
                  <w:vertAlign w:val="subscript"/>
                </w:rPr>
                <w:t>intra</w:t>
              </w:r>
              <w:proofErr w:type="spellEnd"/>
            </w:ins>
          </w:p>
        </w:tc>
      </w:tr>
      <w:tr w:rsidR="002D21E0" w:rsidRPr="009C5807" w14:paraId="23B14AF3" w14:textId="77777777" w:rsidTr="00F71057">
        <w:trPr>
          <w:ins w:id="144" w:author="Huawei" w:date="2022-02-03T17:34:00Z"/>
        </w:trPr>
        <w:tc>
          <w:tcPr>
            <w:tcW w:w="4620" w:type="dxa"/>
            <w:tcBorders>
              <w:top w:val="single" w:sz="4" w:space="0" w:color="auto"/>
              <w:left w:val="single" w:sz="4" w:space="0" w:color="auto"/>
              <w:bottom w:val="single" w:sz="4" w:space="0" w:color="auto"/>
              <w:right w:val="single" w:sz="4" w:space="0" w:color="auto"/>
            </w:tcBorders>
            <w:hideMark/>
          </w:tcPr>
          <w:p w14:paraId="19E1DECD" w14:textId="77777777" w:rsidR="002D21E0" w:rsidRPr="009C5807" w:rsidRDefault="002D21E0" w:rsidP="00F71057">
            <w:pPr>
              <w:pStyle w:val="TAC"/>
              <w:rPr>
                <w:ins w:id="145" w:author="Huawei" w:date="2022-02-03T17:34:00Z"/>
              </w:rPr>
            </w:pPr>
            <w:ins w:id="146" w:author="Huawei" w:date="2022-02-03T17:34: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092D2356" w14:textId="2A7EC3E3" w:rsidR="002D21E0" w:rsidRPr="009C5807" w:rsidRDefault="002D21E0" w:rsidP="00F71057">
            <w:pPr>
              <w:pStyle w:val="TAC"/>
              <w:rPr>
                <w:ins w:id="147" w:author="Huawei" w:date="2022-02-03T17:34:00Z"/>
                <w:b/>
              </w:rPr>
            </w:pPr>
            <w:ins w:id="148" w:author="Huawei" w:date="2022-02-03T17:34:00Z">
              <w:r>
                <w:t>Ceil(</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t xml:space="preserve"> x max(</w:t>
              </w:r>
            </w:ins>
            <w:ins w:id="149" w:author="Huawei" w:date="2022-02-03T17:35:00Z">
              <w:r>
                <w:t>[</w:t>
              </w:r>
              <w:proofErr w:type="spellStart"/>
              <w:r w:rsidRPr="009C5807">
                <w:t>measCycle</w:t>
              </w:r>
              <w:r>
                <w:t>P</w:t>
              </w:r>
              <w:r w:rsidRPr="009C5807">
                <w:t>SCell</w:t>
              </w:r>
              <w:proofErr w:type="spellEnd"/>
              <w:r>
                <w:t>]</w:t>
              </w:r>
            </w:ins>
            <w:ins w:id="150" w:author="Huawei" w:date="2022-02-03T17:34:00Z">
              <w:r w:rsidRPr="009C5807">
                <w:t xml:space="preserve">, 1.5xDRX cycle) x </w:t>
              </w:r>
              <w:proofErr w:type="spellStart"/>
              <w:r w:rsidRPr="009C5807">
                <w:t>CSSF</w:t>
              </w:r>
              <w:r w:rsidRPr="009C5807">
                <w:rPr>
                  <w:vertAlign w:val="subscript"/>
                </w:rPr>
                <w:t>intra</w:t>
              </w:r>
              <w:proofErr w:type="spellEnd"/>
            </w:ins>
          </w:p>
        </w:tc>
      </w:tr>
      <w:tr w:rsidR="002D21E0" w:rsidRPr="009C5807" w14:paraId="41FBE8B1" w14:textId="77777777" w:rsidTr="00F71057">
        <w:trPr>
          <w:ins w:id="151" w:author="Huawei" w:date="2022-02-03T17:34:00Z"/>
        </w:trPr>
        <w:tc>
          <w:tcPr>
            <w:tcW w:w="4620" w:type="dxa"/>
            <w:tcBorders>
              <w:top w:val="single" w:sz="4" w:space="0" w:color="auto"/>
              <w:left w:val="single" w:sz="4" w:space="0" w:color="auto"/>
              <w:bottom w:val="single" w:sz="4" w:space="0" w:color="auto"/>
              <w:right w:val="single" w:sz="4" w:space="0" w:color="auto"/>
            </w:tcBorders>
            <w:hideMark/>
          </w:tcPr>
          <w:p w14:paraId="6395024C" w14:textId="77777777" w:rsidR="002D21E0" w:rsidRPr="009C5807" w:rsidRDefault="002D21E0" w:rsidP="00F71057">
            <w:pPr>
              <w:pStyle w:val="TAC"/>
              <w:rPr>
                <w:ins w:id="152" w:author="Huawei" w:date="2022-02-03T17:34:00Z"/>
              </w:rPr>
            </w:pPr>
            <w:ins w:id="153" w:author="Huawei" w:date="2022-02-03T17:34:00Z">
              <w:r w:rsidRPr="009C5807">
                <w:t>DRX cycle&gt; 320ms</w:t>
              </w:r>
            </w:ins>
          </w:p>
        </w:tc>
        <w:tc>
          <w:tcPr>
            <w:tcW w:w="4621" w:type="dxa"/>
            <w:tcBorders>
              <w:top w:val="single" w:sz="4" w:space="0" w:color="auto"/>
              <w:left w:val="single" w:sz="4" w:space="0" w:color="auto"/>
              <w:bottom w:val="single" w:sz="4" w:space="0" w:color="auto"/>
              <w:right w:val="single" w:sz="4" w:space="0" w:color="auto"/>
            </w:tcBorders>
            <w:hideMark/>
          </w:tcPr>
          <w:p w14:paraId="66861C63" w14:textId="5F0D3477" w:rsidR="002D21E0" w:rsidRPr="009C5807" w:rsidRDefault="002D21E0" w:rsidP="00F71057">
            <w:pPr>
              <w:pStyle w:val="TAC"/>
              <w:rPr>
                <w:ins w:id="154" w:author="Huawei" w:date="2022-02-03T17:34:00Z"/>
              </w:rPr>
            </w:pPr>
            <w:ins w:id="155" w:author="Huawei" w:date="2022-02-03T17:34:00Z">
              <w:r>
                <w:t>Ceil(</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t xml:space="preserve"> x max(</w:t>
              </w:r>
            </w:ins>
            <w:ins w:id="156" w:author="Huawei" w:date="2022-02-03T17:35:00Z">
              <w:r>
                <w:t>[</w:t>
              </w:r>
              <w:proofErr w:type="spellStart"/>
              <w:r w:rsidRPr="009C5807">
                <w:t>measCycle</w:t>
              </w:r>
              <w:r>
                <w:t>P</w:t>
              </w:r>
              <w:r w:rsidRPr="009C5807">
                <w:t>SCell</w:t>
              </w:r>
              <w:proofErr w:type="spellEnd"/>
              <w:r>
                <w:t>]</w:t>
              </w:r>
            </w:ins>
            <w:ins w:id="157" w:author="Huawei" w:date="2022-02-03T17:34:00Z">
              <w:r w:rsidRPr="009C5807">
                <w:t xml:space="preserve">, DRX cycle) x </w:t>
              </w:r>
              <w:proofErr w:type="spellStart"/>
              <w:r w:rsidRPr="009C5807">
                <w:t>CSSF</w:t>
              </w:r>
              <w:r w:rsidRPr="009C5807">
                <w:rPr>
                  <w:vertAlign w:val="subscript"/>
                </w:rPr>
                <w:t>intra</w:t>
              </w:r>
              <w:proofErr w:type="spellEnd"/>
            </w:ins>
          </w:p>
        </w:tc>
      </w:tr>
    </w:tbl>
    <w:p w14:paraId="57BC1AEC" w14:textId="77777777" w:rsidR="00094776" w:rsidRPr="002D21E0" w:rsidRDefault="00094776" w:rsidP="00E0375E">
      <w:pPr>
        <w:jc w:val="center"/>
        <w:rPr>
          <w:rFonts w:eastAsia="宋体"/>
          <w:noProof/>
          <w:highlight w:val="yellow"/>
          <w:lang w:eastAsia="zh-CN"/>
        </w:rPr>
      </w:pPr>
    </w:p>
    <w:p w14:paraId="20CA26D5" w14:textId="1BE098E4" w:rsidR="00E0375E" w:rsidRDefault="00E0375E" w:rsidP="007F5CD5">
      <w:pPr>
        <w:jc w:val="center"/>
        <w:rPr>
          <w:rFonts w:eastAsia="宋体"/>
          <w:noProof/>
          <w:highlight w:val="yellow"/>
          <w:lang w:eastAsia="zh-CN"/>
        </w:rPr>
      </w:pPr>
      <w:bookmarkStart w:id="158" w:name="_Toc5952648"/>
      <w:r>
        <w:rPr>
          <w:rFonts w:eastAsia="宋体"/>
          <w:noProof/>
          <w:highlight w:val="yellow"/>
          <w:lang w:eastAsia="zh-CN"/>
        </w:rPr>
        <w:t>&lt;</w:t>
      </w:r>
      <w:r w:rsidR="008A1FE5">
        <w:rPr>
          <w:rFonts w:eastAsia="宋体"/>
          <w:noProof/>
          <w:highlight w:val="yellow"/>
          <w:lang w:eastAsia="zh-CN"/>
        </w:rPr>
        <w:t>End</w:t>
      </w:r>
      <w:r>
        <w:rPr>
          <w:rFonts w:eastAsia="宋体"/>
          <w:noProof/>
          <w:highlight w:val="yellow"/>
          <w:lang w:eastAsia="zh-CN"/>
        </w:rPr>
        <w:t xml:space="preserve"> of Change 1&gt;</w:t>
      </w:r>
      <w:bookmarkEnd w:id="158"/>
    </w:p>
    <w:sectPr w:rsidR="00E0375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397B88" w14:textId="77777777" w:rsidR="000F438B" w:rsidRDefault="000F438B">
      <w:r>
        <w:separator/>
      </w:r>
    </w:p>
  </w:endnote>
  <w:endnote w:type="continuationSeparator" w:id="0">
    <w:p w14:paraId="4A457457" w14:textId="77777777" w:rsidR="000F438B" w:rsidRDefault="000F43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F20E41" w14:textId="77777777" w:rsidR="000F438B" w:rsidRDefault="000F438B">
      <w:r>
        <w:separator/>
      </w:r>
    </w:p>
  </w:footnote>
  <w:footnote w:type="continuationSeparator" w:id="0">
    <w:p w14:paraId="120DF431" w14:textId="77777777" w:rsidR="000F438B" w:rsidRDefault="000F43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E00CC" w:rsidRDefault="005E00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E00CC" w:rsidRDefault="005E00C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E00CC" w:rsidRDefault="005E00C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E00CC" w:rsidRDefault="005E00C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15"/>
    <w:multiLevelType w:val="hybridMultilevel"/>
    <w:tmpl w:val="D7D828D8"/>
    <w:lvl w:ilvl="0" w:tplc="56F08DC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391657F"/>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AC1691"/>
    <w:multiLevelType w:val="hybridMultilevel"/>
    <w:tmpl w:val="D6C617B0"/>
    <w:lvl w:ilvl="0" w:tplc="88967D2E">
      <w:start w:val="1"/>
      <w:numFmt w:val="bullet"/>
      <w:lvlText w:val="·"/>
      <w:lvlJc w:val="left"/>
      <w:pPr>
        <w:ind w:left="2420" w:hanging="420"/>
      </w:pPr>
      <w:rPr>
        <w:rFonts w:ascii="宋体" w:eastAsia="宋体" w:hAnsi="宋体" w:hint="eastAsia"/>
      </w:rPr>
    </w:lvl>
    <w:lvl w:ilvl="1" w:tplc="04090003" w:tentative="1">
      <w:start w:val="1"/>
      <w:numFmt w:val="bullet"/>
      <w:lvlText w:val=""/>
      <w:lvlJc w:val="left"/>
      <w:pPr>
        <w:ind w:left="2840" w:hanging="420"/>
      </w:pPr>
      <w:rPr>
        <w:rFonts w:ascii="Wingdings" w:hAnsi="Wingdings" w:hint="default"/>
      </w:rPr>
    </w:lvl>
    <w:lvl w:ilvl="2" w:tplc="04090005" w:tentative="1">
      <w:start w:val="1"/>
      <w:numFmt w:val="bullet"/>
      <w:lvlText w:val=""/>
      <w:lvlJc w:val="left"/>
      <w:pPr>
        <w:ind w:left="3260" w:hanging="420"/>
      </w:pPr>
      <w:rPr>
        <w:rFonts w:ascii="Wingdings" w:hAnsi="Wingdings" w:hint="default"/>
      </w:rPr>
    </w:lvl>
    <w:lvl w:ilvl="3" w:tplc="04090001" w:tentative="1">
      <w:start w:val="1"/>
      <w:numFmt w:val="bullet"/>
      <w:lvlText w:val=""/>
      <w:lvlJc w:val="left"/>
      <w:pPr>
        <w:ind w:left="3680" w:hanging="420"/>
      </w:pPr>
      <w:rPr>
        <w:rFonts w:ascii="Wingdings" w:hAnsi="Wingdings" w:hint="default"/>
      </w:rPr>
    </w:lvl>
    <w:lvl w:ilvl="4" w:tplc="04090003" w:tentative="1">
      <w:start w:val="1"/>
      <w:numFmt w:val="bullet"/>
      <w:lvlText w:val=""/>
      <w:lvlJc w:val="left"/>
      <w:pPr>
        <w:ind w:left="4100" w:hanging="420"/>
      </w:pPr>
      <w:rPr>
        <w:rFonts w:ascii="Wingdings" w:hAnsi="Wingdings" w:hint="default"/>
      </w:rPr>
    </w:lvl>
    <w:lvl w:ilvl="5" w:tplc="04090005" w:tentative="1">
      <w:start w:val="1"/>
      <w:numFmt w:val="bullet"/>
      <w:lvlText w:val=""/>
      <w:lvlJc w:val="left"/>
      <w:pPr>
        <w:ind w:left="4520" w:hanging="420"/>
      </w:pPr>
      <w:rPr>
        <w:rFonts w:ascii="Wingdings" w:hAnsi="Wingdings" w:hint="default"/>
      </w:rPr>
    </w:lvl>
    <w:lvl w:ilvl="6" w:tplc="04090001" w:tentative="1">
      <w:start w:val="1"/>
      <w:numFmt w:val="bullet"/>
      <w:lvlText w:val=""/>
      <w:lvlJc w:val="left"/>
      <w:pPr>
        <w:ind w:left="4940" w:hanging="420"/>
      </w:pPr>
      <w:rPr>
        <w:rFonts w:ascii="Wingdings" w:hAnsi="Wingdings" w:hint="default"/>
      </w:rPr>
    </w:lvl>
    <w:lvl w:ilvl="7" w:tplc="04090003" w:tentative="1">
      <w:start w:val="1"/>
      <w:numFmt w:val="bullet"/>
      <w:lvlText w:val=""/>
      <w:lvlJc w:val="left"/>
      <w:pPr>
        <w:ind w:left="5360" w:hanging="420"/>
      </w:pPr>
      <w:rPr>
        <w:rFonts w:ascii="Wingdings" w:hAnsi="Wingdings" w:hint="default"/>
      </w:rPr>
    </w:lvl>
    <w:lvl w:ilvl="8" w:tplc="04090005" w:tentative="1">
      <w:start w:val="1"/>
      <w:numFmt w:val="bullet"/>
      <w:lvlText w:val=""/>
      <w:lvlJc w:val="left"/>
      <w:pPr>
        <w:ind w:left="5780"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374765D3"/>
    <w:multiLevelType w:val="hybridMultilevel"/>
    <w:tmpl w:val="1FFE9900"/>
    <w:lvl w:ilvl="0" w:tplc="04090003">
      <w:start w:val="1"/>
      <w:numFmt w:val="bullet"/>
      <w:lvlText w:val="o"/>
      <w:lvlJc w:val="left"/>
      <w:pPr>
        <w:ind w:left="1212" w:hanging="360"/>
      </w:pPr>
      <w:rPr>
        <w:rFonts w:ascii="Courier New" w:hAnsi="Courier New" w:cs="Courier New" w:hint="default"/>
      </w:rPr>
    </w:lvl>
    <w:lvl w:ilvl="1" w:tplc="04090003">
      <w:start w:val="1"/>
      <w:numFmt w:val="bullet"/>
      <w:lvlText w:val="o"/>
      <w:lvlJc w:val="left"/>
      <w:pPr>
        <w:ind w:left="1212" w:hanging="360"/>
      </w:pPr>
      <w:rPr>
        <w:rFonts w:ascii="Courier New" w:hAnsi="Courier New" w:cs="Courier New" w:hint="default"/>
      </w:rPr>
    </w:lvl>
    <w:lvl w:ilvl="2" w:tplc="04090005">
      <w:start w:val="1"/>
      <w:numFmt w:val="bullet"/>
      <w:lvlText w:val=""/>
      <w:lvlJc w:val="left"/>
      <w:pPr>
        <w:ind w:left="1932" w:hanging="360"/>
      </w:pPr>
      <w:rPr>
        <w:rFonts w:ascii="Wingdings" w:hAnsi="Wingdings" w:hint="default"/>
      </w:rPr>
    </w:lvl>
    <w:lvl w:ilvl="3" w:tplc="04090001">
      <w:start w:val="1"/>
      <w:numFmt w:val="bullet"/>
      <w:lvlText w:val=""/>
      <w:lvlJc w:val="left"/>
      <w:pPr>
        <w:ind w:left="2652" w:hanging="360"/>
      </w:pPr>
      <w:rPr>
        <w:rFonts w:ascii="Symbol" w:hAnsi="Symbol" w:hint="default"/>
      </w:rPr>
    </w:lvl>
    <w:lvl w:ilvl="4" w:tplc="04090003">
      <w:start w:val="1"/>
      <w:numFmt w:val="bullet"/>
      <w:lvlText w:val="o"/>
      <w:lvlJc w:val="left"/>
      <w:pPr>
        <w:ind w:left="3372" w:hanging="360"/>
      </w:pPr>
      <w:rPr>
        <w:rFonts w:ascii="Courier New" w:hAnsi="Courier New" w:cs="Courier New" w:hint="default"/>
      </w:rPr>
    </w:lvl>
    <w:lvl w:ilvl="5" w:tplc="04090005" w:tentative="1">
      <w:start w:val="1"/>
      <w:numFmt w:val="bullet"/>
      <w:lvlText w:val=""/>
      <w:lvlJc w:val="left"/>
      <w:pPr>
        <w:ind w:left="4092" w:hanging="360"/>
      </w:pPr>
      <w:rPr>
        <w:rFonts w:ascii="Wingdings" w:hAnsi="Wingdings" w:hint="default"/>
      </w:rPr>
    </w:lvl>
    <w:lvl w:ilvl="6" w:tplc="04090001" w:tentative="1">
      <w:start w:val="1"/>
      <w:numFmt w:val="bullet"/>
      <w:lvlText w:val=""/>
      <w:lvlJc w:val="left"/>
      <w:pPr>
        <w:ind w:left="4812" w:hanging="360"/>
      </w:pPr>
      <w:rPr>
        <w:rFonts w:ascii="Symbol" w:hAnsi="Symbol" w:hint="default"/>
      </w:rPr>
    </w:lvl>
    <w:lvl w:ilvl="7" w:tplc="04090003" w:tentative="1">
      <w:start w:val="1"/>
      <w:numFmt w:val="bullet"/>
      <w:lvlText w:val="o"/>
      <w:lvlJc w:val="left"/>
      <w:pPr>
        <w:ind w:left="5532" w:hanging="360"/>
      </w:pPr>
      <w:rPr>
        <w:rFonts w:ascii="Courier New" w:hAnsi="Courier New" w:cs="Courier New" w:hint="default"/>
      </w:rPr>
    </w:lvl>
    <w:lvl w:ilvl="8" w:tplc="04090005" w:tentative="1">
      <w:start w:val="1"/>
      <w:numFmt w:val="bullet"/>
      <w:lvlText w:val=""/>
      <w:lvlJc w:val="left"/>
      <w:pPr>
        <w:ind w:left="6252" w:hanging="360"/>
      </w:pPr>
      <w:rPr>
        <w:rFonts w:ascii="Wingdings" w:hAnsi="Wingdings" w:hint="default"/>
      </w:rPr>
    </w:lvl>
  </w:abstractNum>
  <w:abstractNum w:abstractNumId="12"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EAA38F4"/>
    <w:multiLevelType w:val="multilevel"/>
    <w:tmpl w:val="721635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56984772"/>
    <w:multiLevelType w:val="hybridMultilevel"/>
    <w:tmpl w:val="6636C378"/>
    <w:lvl w:ilvl="0" w:tplc="88967D2E">
      <w:start w:val="1"/>
      <w:numFmt w:val="bullet"/>
      <w:lvlText w:val="·"/>
      <w:lvlJc w:val="left"/>
      <w:pPr>
        <w:ind w:left="780" w:hanging="420"/>
      </w:pPr>
      <w:rPr>
        <w:rFonts w:ascii="宋体" w:eastAsia="宋体" w:hAnsi="宋体" w:hint="eastAsia"/>
      </w:rPr>
    </w:lvl>
    <w:lvl w:ilvl="1" w:tplc="04090009">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1828FAAE">
      <w:start w:val="1"/>
      <w:numFmt w:val="bullet"/>
      <w:lvlText w:val="-"/>
      <w:lvlJc w:val="left"/>
      <w:pPr>
        <w:ind w:left="2880" w:hanging="420"/>
      </w:pPr>
      <w:rPr>
        <w:rFonts w:ascii="宋体" w:hAnsi="宋体"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8"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62C73C28"/>
    <w:multiLevelType w:val="hybridMultilevel"/>
    <w:tmpl w:val="81C26A76"/>
    <w:lvl w:ilvl="0" w:tplc="42BA40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8C456B6"/>
    <w:multiLevelType w:val="hybridMultilevel"/>
    <w:tmpl w:val="7C9AAF4E"/>
    <w:lvl w:ilvl="0" w:tplc="FFD08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1"/>
  </w:num>
  <w:num w:numId="3">
    <w:abstractNumId w:val="25"/>
  </w:num>
  <w:num w:numId="4">
    <w:abstractNumId w:val="5"/>
  </w:num>
  <w:num w:numId="5">
    <w:abstractNumId w:val="7"/>
  </w:num>
  <w:num w:numId="6">
    <w:abstractNumId w:val="0"/>
  </w:num>
  <w:num w:numId="7">
    <w:abstractNumId w:val="8"/>
  </w:num>
  <w:num w:numId="8">
    <w:abstractNumId w:val="2"/>
  </w:num>
  <w:num w:numId="9">
    <w:abstractNumId w:val="12"/>
  </w:num>
  <w:num w:numId="10">
    <w:abstractNumId w:val="19"/>
  </w:num>
  <w:num w:numId="11">
    <w:abstractNumId w:val="15"/>
  </w:num>
  <w:num w:numId="12">
    <w:abstractNumId w:val="9"/>
  </w:num>
  <w:num w:numId="13">
    <w:abstractNumId w:val="18"/>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3"/>
  </w:num>
  <w:num w:numId="19">
    <w:abstractNumId w:val="11"/>
  </w:num>
  <w:num w:numId="20">
    <w:abstractNumId w:val="22"/>
  </w:num>
  <w:num w:numId="21">
    <w:abstractNumId w:val="20"/>
  </w:num>
  <w:num w:numId="22">
    <w:abstractNumId w:val="1"/>
  </w:num>
  <w:num w:numId="23">
    <w:abstractNumId w:val="24"/>
  </w:num>
  <w:num w:numId="24">
    <w:abstractNumId w:val="4"/>
  </w:num>
  <w:num w:numId="25">
    <w:abstractNumId w:val="13"/>
  </w:num>
  <w:num w:numId="26">
    <w:abstractNumId w:val="6"/>
  </w:num>
  <w:num w:numId="27">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10E72"/>
    <w:rsid w:val="00016C55"/>
    <w:rsid w:val="00022E4A"/>
    <w:rsid w:val="00026AB8"/>
    <w:rsid w:val="00057A8C"/>
    <w:rsid w:val="00060FED"/>
    <w:rsid w:val="00094776"/>
    <w:rsid w:val="000A5105"/>
    <w:rsid w:val="000A6394"/>
    <w:rsid w:val="000B7FED"/>
    <w:rsid w:val="000C038A"/>
    <w:rsid w:val="000C6598"/>
    <w:rsid w:val="000D44B3"/>
    <w:rsid w:val="000D6717"/>
    <w:rsid w:val="000F438B"/>
    <w:rsid w:val="00100DBB"/>
    <w:rsid w:val="00111FDA"/>
    <w:rsid w:val="00112012"/>
    <w:rsid w:val="00115BC8"/>
    <w:rsid w:val="0011640A"/>
    <w:rsid w:val="0012301E"/>
    <w:rsid w:val="00145D43"/>
    <w:rsid w:val="00160E40"/>
    <w:rsid w:val="0017783F"/>
    <w:rsid w:val="00183CB2"/>
    <w:rsid w:val="00191A22"/>
    <w:rsid w:val="00192C46"/>
    <w:rsid w:val="001A08B3"/>
    <w:rsid w:val="001A7B60"/>
    <w:rsid w:val="001B52F0"/>
    <w:rsid w:val="001B7A65"/>
    <w:rsid w:val="001C27B3"/>
    <w:rsid w:val="001E41F3"/>
    <w:rsid w:val="001E6702"/>
    <w:rsid w:val="001F38EE"/>
    <w:rsid w:val="001F73F7"/>
    <w:rsid w:val="002039F6"/>
    <w:rsid w:val="00204225"/>
    <w:rsid w:val="002372DA"/>
    <w:rsid w:val="002423D8"/>
    <w:rsid w:val="00244103"/>
    <w:rsid w:val="0026004D"/>
    <w:rsid w:val="002640DD"/>
    <w:rsid w:val="00275D12"/>
    <w:rsid w:val="00282A8E"/>
    <w:rsid w:val="00282D52"/>
    <w:rsid w:val="00284FEB"/>
    <w:rsid w:val="002860C4"/>
    <w:rsid w:val="002B2024"/>
    <w:rsid w:val="002B3311"/>
    <w:rsid w:val="002B5741"/>
    <w:rsid w:val="002D21E0"/>
    <w:rsid w:val="002E472E"/>
    <w:rsid w:val="002F3C93"/>
    <w:rsid w:val="00305409"/>
    <w:rsid w:val="00306268"/>
    <w:rsid w:val="00331427"/>
    <w:rsid w:val="003609EF"/>
    <w:rsid w:val="0036231A"/>
    <w:rsid w:val="00374DD4"/>
    <w:rsid w:val="00391A83"/>
    <w:rsid w:val="003A456F"/>
    <w:rsid w:val="003B2C53"/>
    <w:rsid w:val="003C50D9"/>
    <w:rsid w:val="003D22D5"/>
    <w:rsid w:val="003E1A36"/>
    <w:rsid w:val="003F3BE9"/>
    <w:rsid w:val="00410371"/>
    <w:rsid w:val="00412FE3"/>
    <w:rsid w:val="00423EF1"/>
    <w:rsid w:val="004242F1"/>
    <w:rsid w:val="004829AF"/>
    <w:rsid w:val="004B75B7"/>
    <w:rsid w:val="0051580D"/>
    <w:rsid w:val="00547111"/>
    <w:rsid w:val="00554679"/>
    <w:rsid w:val="005627D0"/>
    <w:rsid w:val="005674B7"/>
    <w:rsid w:val="00592D74"/>
    <w:rsid w:val="005B5FD4"/>
    <w:rsid w:val="005E00CC"/>
    <w:rsid w:val="005E2C44"/>
    <w:rsid w:val="005E3AD3"/>
    <w:rsid w:val="005E3EBF"/>
    <w:rsid w:val="005F59BE"/>
    <w:rsid w:val="00621188"/>
    <w:rsid w:val="006257ED"/>
    <w:rsid w:val="00653B65"/>
    <w:rsid w:val="00665C47"/>
    <w:rsid w:val="0067260F"/>
    <w:rsid w:val="006762B2"/>
    <w:rsid w:val="00681FB0"/>
    <w:rsid w:val="00687240"/>
    <w:rsid w:val="00692DEA"/>
    <w:rsid w:val="00695808"/>
    <w:rsid w:val="006B46FB"/>
    <w:rsid w:val="006C4166"/>
    <w:rsid w:val="006C6839"/>
    <w:rsid w:val="006E0C58"/>
    <w:rsid w:val="006E21FB"/>
    <w:rsid w:val="00713C26"/>
    <w:rsid w:val="007176FF"/>
    <w:rsid w:val="0076464A"/>
    <w:rsid w:val="00792342"/>
    <w:rsid w:val="007977A8"/>
    <w:rsid w:val="007A7E74"/>
    <w:rsid w:val="007B512A"/>
    <w:rsid w:val="007C2097"/>
    <w:rsid w:val="007D0EC1"/>
    <w:rsid w:val="007D6A07"/>
    <w:rsid w:val="007E4CFC"/>
    <w:rsid w:val="007F5CD5"/>
    <w:rsid w:val="007F7259"/>
    <w:rsid w:val="00801D62"/>
    <w:rsid w:val="008040A8"/>
    <w:rsid w:val="00805A69"/>
    <w:rsid w:val="00825117"/>
    <w:rsid w:val="008279FA"/>
    <w:rsid w:val="00832872"/>
    <w:rsid w:val="00834E05"/>
    <w:rsid w:val="00850BEA"/>
    <w:rsid w:val="008626E7"/>
    <w:rsid w:val="00866E27"/>
    <w:rsid w:val="00870EE7"/>
    <w:rsid w:val="0088082F"/>
    <w:rsid w:val="008863B9"/>
    <w:rsid w:val="00892D18"/>
    <w:rsid w:val="008A1FE5"/>
    <w:rsid w:val="008A45A6"/>
    <w:rsid w:val="008D4679"/>
    <w:rsid w:val="008F3789"/>
    <w:rsid w:val="008F686C"/>
    <w:rsid w:val="009028BB"/>
    <w:rsid w:val="00904681"/>
    <w:rsid w:val="009148DE"/>
    <w:rsid w:val="00927B42"/>
    <w:rsid w:val="009324E5"/>
    <w:rsid w:val="00941E30"/>
    <w:rsid w:val="00967C5B"/>
    <w:rsid w:val="00970542"/>
    <w:rsid w:val="0097081A"/>
    <w:rsid w:val="009777D9"/>
    <w:rsid w:val="00991B88"/>
    <w:rsid w:val="009A5753"/>
    <w:rsid w:val="009A579D"/>
    <w:rsid w:val="009B3CBA"/>
    <w:rsid w:val="009B6828"/>
    <w:rsid w:val="009C5E25"/>
    <w:rsid w:val="009D4AF4"/>
    <w:rsid w:val="009D523B"/>
    <w:rsid w:val="009E3297"/>
    <w:rsid w:val="009F734F"/>
    <w:rsid w:val="00A05ED4"/>
    <w:rsid w:val="00A126C2"/>
    <w:rsid w:val="00A246B6"/>
    <w:rsid w:val="00A307AA"/>
    <w:rsid w:val="00A34930"/>
    <w:rsid w:val="00A47E70"/>
    <w:rsid w:val="00A50CF0"/>
    <w:rsid w:val="00A6182A"/>
    <w:rsid w:val="00A721B9"/>
    <w:rsid w:val="00A7671C"/>
    <w:rsid w:val="00A82D79"/>
    <w:rsid w:val="00A853E7"/>
    <w:rsid w:val="00AA2CBC"/>
    <w:rsid w:val="00AA7560"/>
    <w:rsid w:val="00AA7756"/>
    <w:rsid w:val="00AB0737"/>
    <w:rsid w:val="00AC0BB9"/>
    <w:rsid w:val="00AC5820"/>
    <w:rsid w:val="00AD1CD8"/>
    <w:rsid w:val="00AD5C66"/>
    <w:rsid w:val="00B04282"/>
    <w:rsid w:val="00B05BE9"/>
    <w:rsid w:val="00B24AA8"/>
    <w:rsid w:val="00B258BB"/>
    <w:rsid w:val="00B41D23"/>
    <w:rsid w:val="00B555DB"/>
    <w:rsid w:val="00B67B97"/>
    <w:rsid w:val="00B739A3"/>
    <w:rsid w:val="00B968C8"/>
    <w:rsid w:val="00B97C9B"/>
    <w:rsid w:val="00BA3EC5"/>
    <w:rsid w:val="00BA51D9"/>
    <w:rsid w:val="00BB5DFC"/>
    <w:rsid w:val="00BD279D"/>
    <w:rsid w:val="00BD41FE"/>
    <w:rsid w:val="00BD6BB8"/>
    <w:rsid w:val="00BF719A"/>
    <w:rsid w:val="00C0195D"/>
    <w:rsid w:val="00C15FA0"/>
    <w:rsid w:val="00C23730"/>
    <w:rsid w:val="00C326CB"/>
    <w:rsid w:val="00C32EB4"/>
    <w:rsid w:val="00C46E94"/>
    <w:rsid w:val="00C53967"/>
    <w:rsid w:val="00C66BA2"/>
    <w:rsid w:val="00C95985"/>
    <w:rsid w:val="00CA3F4E"/>
    <w:rsid w:val="00CC5026"/>
    <w:rsid w:val="00CC68D0"/>
    <w:rsid w:val="00CC6CE2"/>
    <w:rsid w:val="00CD6D58"/>
    <w:rsid w:val="00CE7324"/>
    <w:rsid w:val="00CE7D70"/>
    <w:rsid w:val="00CF7EEB"/>
    <w:rsid w:val="00D03F9A"/>
    <w:rsid w:val="00D06D51"/>
    <w:rsid w:val="00D24991"/>
    <w:rsid w:val="00D27A92"/>
    <w:rsid w:val="00D3081D"/>
    <w:rsid w:val="00D33C45"/>
    <w:rsid w:val="00D4201B"/>
    <w:rsid w:val="00D50255"/>
    <w:rsid w:val="00D53BA6"/>
    <w:rsid w:val="00D66520"/>
    <w:rsid w:val="00D810FD"/>
    <w:rsid w:val="00DC0AB9"/>
    <w:rsid w:val="00DC23FD"/>
    <w:rsid w:val="00DD31FE"/>
    <w:rsid w:val="00DE34CF"/>
    <w:rsid w:val="00E0375E"/>
    <w:rsid w:val="00E13F3D"/>
    <w:rsid w:val="00E22DC3"/>
    <w:rsid w:val="00E31208"/>
    <w:rsid w:val="00E34898"/>
    <w:rsid w:val="00E37E43"/>
    <w:rsid w:val="00E61876"/>
    <w:rsid w:val="00E70929"/>
    <w:rsid w:val="00E73B3A"/>
    <w:rsid w:val="00E82269"/>
    <w:rsid w:val="00EB09B7"/>
    <w:rsid w:val="00EC3E47"/>
    <w:rsid w:val="00EE7D7C"/>
    <w:rsid w:val="00EF70F1"/>
    <w:rsid w:val="00F25D98"/>
    <w:rsid w:val="00F300FB"/>
    <w:rsid w:val="00F53633"/>
    <w:rsid w:val="00F968FE"/>
    <w:rsid w:val="00FA3CE3"/>
    <w:rsid w:val="00FB1E6C"/>
    <w:rsid w:val="00FB6386"/>
    <w:rsid w:val="00FC1B3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0">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aliases w:val="SGS Table Basic 1"/>
    <w:basedOn w:val="a1"/>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목록 단락 Char"/>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qFormat/>
    <w:locked/>
    <w:rsid w:val="00A05ED4"/>
    <w:rPr>
      <w:rFonts w:ascii="Times New Roman" w:hAnsi="Times New Roman"/>
      <w:lang w:val="en-GB" w:eastAsia="en-US"/>
    </w:rPr>
  </w:style>
  <w:style w:type="paragraph" w:customStyle="1" w:styleId="List1">
    <w:name w:val="List 1"/>
    <w:basedOn w:val="a"/>
    <w:uiPriority w:val="99"/>
    <w:qFormat/>
    <w:rsid w:val="00C326CB"/>
    <w:pPr>
      <w:numPr>
        <w:numId w:val="20"/>
      </w:numPr>
      <w:overflowPunct w:val="0"/>
      <w:autoSpaceDE w:val="0"/>
      <w:autoSpaceDN w:val="0"/>
      <w:adjustRightInd w:val="0"/>
      <w:spacing w:before="60"/>
      <w:textAlignment w:val="baseline"/>
    </w:pPr>
    <w:rPr>
      <w:rFonts w:eastAsia="PMingLiU"/>
      <w:lang w:eastAsia="x-none" w:bidi="en-US"/>
    </w:rPr>
  </w:style>
  <w:style w:type="numbering" w:customStyle="1" w:styleId="Style12">
    <w:name w:val="Style12"/>
    <w:uiPriority w:val="99"/>
    <w:rsid w:val="00C326CB"/>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459306681">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795948330">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014377432">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61916291">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69607636">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50984888">
      <w:bodyDiv w:val="1"/>
      <w:marLeft w:val="0"/>
      <w:marRight w:val="0"/>
      <w:marTop w:val="0"/>
      <w:marBottom w:val="0"/>
      <w:divBdr>
        <w:top w:val="none" w:sz="0" w:space="0" w:color="auto"/>
        <w:left w:val="none" w:sz="0" w:space="0" w:color="auto"/>
        <w:bottom w:val="none" w:sz="0" w:space="0" w:color="auto"/>
        <w:right w:val="none" w:sz="0" w:space="0" w:color="auto"/>
      </w:divBdr>
    </w:div>
    <w:div w:id="1829977791">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38446161">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A2DEBD-76E6-4C0E-A7F9-83A07BD3E3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2615</Words>
  <Characters>14906</Characters>
  <Application>Microsoft Office Word</Application>
  <DocSecurity>0</DocSecurity>
  <Lines>124</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2022-02-14T12:45:00Z</dcterms:created>
  <dcterms:modified xsi:type="dcterms:W3CDTF">2022-02-14T12:45:00Z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(3)7fx1MUaCcRrFtE/DVttYUDul5jX8SWCzTnoHj7owYYn4l+cOZip1jSh74Jsp/oBmj2qfkNW0
LBPK1h+OvWOI9zkEMhaBsvDFo3iF0JhBeHn5DPnidn5OFhdbp2JUTsm+nzSBUBo7Gc0LntWj
s02PUJqKRlvVGhu2/ceL7EB2OqhQsTHqYbcupU4uSwPLPsxZdqmfYvX2CBVLKVxYkf8Wn9t2
gFEwoz2+dx03k1zu51</vt:lpwstr>
  </property>
  <property fmtid="{D5CDD505-2E9C-101B-9397-08002B2CF9AE}" pid="22" name="_2015_ms_pID_7253431">
    <vt:lpwstr>89AjZkZQkpRvqqkizo+IXWA6cOPETaViM79E7hGvfWh/MKej5Oq8hs
zwnJSUk/vbXlsgkH5HVO+EMLhv3UmX3tlnLSGhE2RIDgWv4Y1C4QNJ/bjBhhjdSyeoFGVOpm
stPTgHn3KPpCCH4VcJNJ9srqZUKZcDTMXOEfuy2GSt4yzje9Aup+EHDOpmaNQYwyuyVHatvu
URm8uoa0JyS1rxfM2qhfY0geDQlVKKlrnrNa</vt:lpwstr>
  </property>
  <property fmtid="{D5CDD505-2E9C-101B-9397-08002B2CF9AE}" pid="23" name="_2015_ms_pID_7253432">
    <vt:lpwstr>gw==</vt:lpwstr>
  </property>
</Properties>
</file>