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496" w:name="_GoBack"/>
      <w:bookmarkEnd w:id="496"/>
      <w:bookmarkStart w:id="0" w:name="MCCQCTEMPBM_00000032"/>
      <w:bookmarkStart w:id="1" w:name="MCCQCTEMPBM_00000038"/>
      <w:bookmarkStart w:id="2" w:name="MCCQCTEMPBM_00000024"/>
      <w:bookmarkStart w:id="3" w:name="MCCQCTEMPBM_00000016"/>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eastAsia="宋体"/>
          <w:lang w:val="en-US" w:eastAsia="zh-CN"/>
        </w:rPr>
        <w:t>7</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hint="eastAsia" w:eastAsia="宋体"/>
          <w:sz w:val="32"/>
          <w:lang w:val="en-US" w:eastAsia="zh-CN"/>
        </w:rPr>
        <w:t>03</w:t>
      </w:r>
      <w:r>
        <w:rPr>
          <w:sz w:val="32"/>
        </w:rPr>
        <w:t>)</w:t>
      </w:r>
    </w:p>
    <w:bookmarkEnd w:id="0"/>
    <w:bookmarkEnd w:id="1"/>
    <w:bookmarkEnd w:id="2"/>
    <w:bookmarkEnd w:id="3"/>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4"/>
    <w:p>
      <w:pPr>
        <w:sectPr>
          <w:footnotePr>
            <w:numRestart w:val="eachSect"/>
          </w:footnotePr>
          <w:pgSz w:w="11907" w:h="16840"/>
          <w:pgMar w:top="2268" w:right="851" w:bottom="10773" w:left="851" w:header="0" w:footer="0" w:gutter="0"/>
          <w:cols w:space="720" w:num="1"/>
        </w:sectPr>
      </w:pPr>
    </w:p>
    <w:p>
      <w:pPr>
        <w:rPr>
          <w:lang w:eastAsia="ko-KR"/>
        </w:rPr>
      </w:pPr>
      <w:bookmarkStart w:id="5"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bookmarkStart w:id="6" w:name="MCCQCTEMPBM_00000013"/>
      <w:bookmarkStart w:id="7" w:name="MCCQCTEMPBM_00000030"/>
      <w:bookmarkStart w:id="8" w:name="MCCQCTEMPBM_00000022"/>
      <w:r>
        <w:rPr>
          <w:rFonts w:eastAsia="宋体"/>
          <w:sz w:val="18"/>
          <w:lang w:val="en-US" w:eastAsia="zh-CN"/>
        </w:rPr>
        <w:t>2</w:t>
      </w:r>
      <w:r>
        <w:rPr>
          <w:rFonts w:hint="eastAsia" w:eastAsia="宋体"/>
          <w:sz w:val="18"/>
          <w:lang w:val="en-US" w:eastAsia="zh-CN"/>
        </w:rPr>
        <w:t>2</w:t>
      </w:r>
      <w:r>
        <w:rPr>
          <w:sz w:val="18"/>
        </w:rPr>
        <w:t>, 3GPP Organizational Partners (ARIB, ATIS, CCSA, ETSI, TSDSI, TTA, TTC).</w:t>
      </w:r>
      <w:bookmarkStart w:id="9" w:name="copyrightaddon"/>
      <w:bookmarkEnd w:id="9"/>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pPr>
        <w:pStyle w:val="2"/>
        <w:rPr>
          <w:lang w:val="en-US" w:eastAsia="zh-CN"/>
        </w:rPr>
      </w:pPr>
      <w:r>
        <w:br w:type="page"/>
      </w:r>
      <w:bookmarkStart w:id="10" w:name="_Toc16386"/>
      <w:bookmarkStart w:id="11" w:name="_Toc47701737"/>
      <w:bookmarkStart w:id="12" w:name="_Toc14155"/>
      <w:bookmarkStart w:id="13" w:name="_Toc32334"/>
      <w:bookmarkStart w:id="14" w:name="_Toc11041"/>
      <w:bookmarkStart w:id="15" w:name="_Toc9463"/>
      <w:bookmarkStart w:id="16" w:name="_Toc9567"/>
      <w:bookmarkStart w:id="17" w:name="_Toc519110858"/>
      <w:bookmarkStart w:id="18" w:name="_Toc21986"/>
      <w:bookmarkStart w:id="19" w:name="_Toc20542"/>
      <w:bookmarkStart w:id="20" w:name="_Toc4502964"/>
      <w:r>
        <w:rPr>
          <w:rFonts w:hint="eastAsia"/>
          <w:lang w:val="en-US" w:eastAsia="zh-CN"/>
        </w:rPr>
        <w:t>Content</w:t>
      </w:r>
      <w:bookmarkEnd w:id="10"/>
      <w:bookmarkEnd w:id="11"/>
      <w:bookmarkEnd w:id="12"/>
      <w:bookmarkEnd w:id="13"/>
      <w:bookmarkEnd w:id="14"/>
      <w:bookmarkEnd w:id="15"/>
      <w:bookmarkEnd w:id="16"/>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_Toc16386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Content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_Toc17619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_Toc31670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_Toc21081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_Toc21081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_Toc15530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_Toc2235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_Toc17006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_Toc16080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_Toc16080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_Toc938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_Toc9165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_Toc24894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 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_Toc20875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_Toc16438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_Toc16438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_Toc18736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MS Mincho" w:cs="Times New Roman"/>
          <w:sz w:val="20"/>
          <w:szCs w:val="20"/>
          <w:lang w:eastAsia="ja-JP"/>
        </w:rPr>
        <w:t>5.</w:t>
      </w:r>
      <w:r>
        <w:rPr>
          <w:rFonts w:hint="default"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lang w:eastAsia="zh-CN"/>
        </w:rPr>
        <w:t>Maximum Sensitivity Degradation (MSD) analysis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_Toc13374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5.3.1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Harmonic product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_Toc13374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_Toc4691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intermodulation products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_Toc4691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_Toc18117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5.4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Spurious emission band UE co-existence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_Toc30737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_Toc2100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1 band+NR 2 bands(</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_Toc31720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_Toc17379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_Toc5209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_Toc13492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_Toc13492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_Toc15769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_Toc18297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_Toc21728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_Toc21728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_Toc8588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_Toc15123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_Toc15123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_Toc5453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_Toc25053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_Toc15199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_Toc15199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_Toc15991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_Toc24268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_Toc14242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_Toc14242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_Toc7055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_Toc4271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_Toc4271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_Toc18952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_Toc8582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_Toc26464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_Toc26464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_Toc27649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_Toc27649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_Toc27133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_Toc27133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_Toc24866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_Toc10843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_Toc10843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_Toc31972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_Toc3096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6.1.6</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DC_</w:t>
      </w:r>
      <w:r>
        <w:rPr>
          <w:rFonts w:hint="default" w:ascii="Times New Roman" w:hAnsi="Times New Roman" w:eastAsia="宋体" w:cs="Times New Roman"/>
          <w:sz w:val="20"/>
          <w:szCs w:val="20"/>
          <w:lang w:val="en-US" w:eastAsia="zh-CN"/>
        </w:rPr>
        <w:t>39_n40-n258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_Toc21952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6.1.6.1</w:t>
      </w:r>
      <w:r>
        <w:rPr>
          <w:rFonts w:hint="default" w:ascii="Times New Roman" w:hAnsi="Times New Roman" w:eastAsia="宋体" w:cs="Times New Roman"/>
          <w:sz w:val="20"/>
          <w:szCs w:val="20"/>
          <w:lang w:val="en-US" w:eastAsia="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eastAsia="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eastAsia="en-US"/>
        </w:rPr>
        <w:t>DC_</w:t>
      </w:r>
      <w:r>
        <w:rPr>
          <w:rFonts w:hint="default" w:ascii="Times New Roman" w:hAnsi="Times New Roman" w:eastAsia="宋体" w:cs="Times New Roman"/>
          <w:sz w:val="20"/>
          <w:szCs w:val="20"/>
          <w:lang w:val="en-US" w:eastAsia="zh-CN"/>
        </w:rPr>
        <w:t>39_n40-n258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_Toc21952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_Toc12273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6.1.6.2</w:t>
      </w:r>
      <w:r>
        <w:rPr>
          <w:rFonts w:hint="default" w:ascii="Times New Roman" w:hAnsi="Times New Roman" w:eastAsia="宋体" w:cs="Times New Roman"/>
          <w:sz w:val="20"/>
          <w:szCs w:val="20"/>
          <w:lang w:val="en-US" w:eastAsia="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eastAsia="en-US"/>
        </w:rPr>
        <w:t>onfigurations for DC_</w:t>
      </w:r>
      <w:r>
        <w:rPr>
          <w:rFonts w:hint="default" w:ascii="Times New Roman" w:hAnsi="Times New Roman" w:eastAsia="宋体" w:cs="Times New Roman"/>
          <w:sz w:val="20"/>
          <w:szCs w:val="20"/>
          <w:lang w:val="en-US" w:eastAsia="zh-CN"/>
        </w:rPr>
        <w:t>39_n40-n258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_Toc25875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6.1.6.3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eastAsia="en-US"/>
        </w:rPr>
        <w:t>∆T</w:t>
      </w:r>
      <w:r>
        <w:rPr>
          <w:rFonts w:hint="default" w:ascii="Times New Roman" w:hAnsi="Times New Roman" w:eastAsia="宋体" w:cs="Times New Roman"/>
          <w:sz w:val="20"/>
          <w:szCs w:val="20"/>
          <w:vertAlign w:val="subscript"/>
          <w:lang w:val="en-US" w:eastAsia="en-US"/>
        </w:rPr>
        <w:t>IB</w:t>
      </w:r>
      <w:r>
        <w:rPr>
          <w:rFonts w:hint="default" w:ascii="Times New Roman" w:hAnsi="Times New Roman" w:eastAsia="宋体" w:cs="Times New Roman"/>
          <w:sz w:val="20"/>
          <w:szCs w:val="20"/>
          <w:lang w:val="en-US" w:eastAsia="en-US"/>
        </w:rPr>
        <w:t xml:space="preserve"> and ∆R</w:t>
      </w:r>
      <w:r>
        <w:rPr>
          <w:rFonts w:hint="default" w:ascii="Times New Roman" w:hAnsi="Times New Roman" w:eastAsia="宋体" w:cs="Times New Roman"/>
          <w:sz w:val="20"/>
          <w:szCs w:val="20"/>
          <w:vertAlign w:val="subscript"/>
          <w:lang w:val="en-US" w:eastAsia="en-US"/>
        </w:rPr>
        <w:t>IB</w:t>
      </w:r>
      <w:r>
        <w:rPr>
          <w:rFonts w:hint="default" w:ascii="Times New Roman" w:hAnsi="Times New Roman" w:eastAsia="宋体" w:cs="Times New Roman"/>
          <w:sz w:val="20"/>
          <w:szCs w:val="20"/>
          <w:lang w:val="en-US" w:eastAsia="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_Toc25875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_Toc32506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6.1.6.4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eastAsia="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_Toc32506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_Toc14352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6.1.7</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_Toc8289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6.1.7.1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_Toc8289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_Toc29921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6.1.7.2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_Toc29921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_Toc13945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6.1.7.3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_Toc13945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_Toc15901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6.1.7.4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_Toc25820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2 bands+NR 1 band(</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_Toc25820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_Toc3788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.x</w:t>
      </w:r>
      <w:r>
        <w:rPr>
          <w:rFonts w:hint="default" w:ascii="Times New Roman" w:hAnsi="Times New Roman" w:cs="Times New Roman"/>
          <w:sz w:val="20"/>
          <w:szCs w:val="20"/>
        </w:rPr>
        <w:tab/>
      </w:r>
      <w:r>
        <w:rPr>
          <w:rFonts w:hint="default" w:ascii="Times New Roman" w:hAnsi="Times New Roman" w:cs="Times New Roman"/>
          <w:sz w:val="20"/>
          <w:szCs w:val="20"/>
        </w:rPr>
        <w:t>DC_</w:t>
      </w:r>
      <w:r>
        <w:rPr>
          <w:rFonts w:hint="default" w:ascii="Times New Roman" w:hAnsi="Times New Roman" w:cs="Times New Roman"/>
          <w:sz w:val="20"/>
          <w:szCs w:val="20"/>
          <w:lang w:val="en-US" w:eastAsia="zh-CN"/>
        </w:rPr>
        <w:t>X-Y</w:t>
      </w:r>
      <w:r>
        <w:rPr>
          <w:rFonts w:hint="default" w:ascii="Times New Roman" w:hAnsi="Times New Roman" w:cs="Times New Roman"/>
          <w:sz w:val="20"/>
          <w:szCs w:val="20"/>
        </w:rPr>
        <w:t>-n</w:t>
      </w:r>
      <w:r>
        <w:rPr>
          <w:rFonts w:hint="default" w:ascii="Times New Roman" w:hAnsi="Times New Roman" w:cs="Times New Roman"/>
          <w:sz w:val="20"/>
          <w:szCs w:val="20"/>
          <w:lang w:val="en-US" w:eastAsia="zh-CN"/>
        </w:rPr>
        <w:t xml:space="preserve">Z or </w:t>
      </w:r>
      <w:r>
        <w:rPr>
          <w:rFonts w:hint="default" w:ascii="Times New Roman" w:hAnsi="Times New Roman" w:cs="Times New Roman"/>
          <w:sz w:val="20"/>
          <w:szCs w:val="20"/>
        </w:rPr>
        <w:t>DC_n</w:t>
      </w:r>
      <w:r>
        <w:rPr>
          <w:rFonts w:hint="default" w:ascii="Times New Roman" w:hAnsi="Times New Roman" w:cs="Times New Roman"/>
          <w:sz w:val="20"/>
          <w:szCs w:val="20"/>
          <w:lang w:val="en-US" w:eastAsia="zh-CN"/>
        </w:rPr>
        <w:t>Z_X-Y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_Toc3788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_Toc28903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x.1</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val="en-US"/>
        </w:rPr>
        <w:t>perating bands</w:t>
      </w:r>
      <w:r>
        <w:rPr>
          <w:rFonts w:hint="default" w:ascii="Times New Roman" w:hAnsi="Times New Roman" w:cs="Times New Roman"/>
          <w:sz w:val="20"/>
          <w:szCs w:val="20"/>
          <w:lang w:val="en-US" w:eastAsia="zh-CN"/>
        </w:rPr>
        <w:t xml:space="preserve"> for </w:t>
      </w:r>
      <w:r>
        <w:rPr>
          <w:rFonts w:hint="default" w:ascii="Times New Roman" w:hAnsi="Times New Roman" w:cs="Times New Roman"/>
          <w:sz w:val="20"/>
          <w:szCs w:val="20"/>
          <w:lang w:val="en-US"/>
        </w:rPr>
        <w:t>DC</w:t>
      </w:r>
      <w:r>
        <w:rPr>
          <w:rFonts w:hint="default" w:ascii="Times New Roman" w:hAnsi="Times New Roman" w:eastAsia="宋体" w:cs="Times New Roman"/>
          <w:sz w:val="20"/>
          <w:szCs w:val="20"/>
          <w:lang w:val="en-US" w:eastAsia="zh-CN"/>
        </w:rPr>
        <w:t xml:space="preserve"> configuration</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_Toc15232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x.2</w:t>
      </w:r>
      <w:r>
        <w:rPr>
          <w:rFonts w:hint="default" w:ascii="Times New Roman" w:hAnsi="Times New Roman" w:cs="Times New Roman"/>
          <w:sz w:val="20"/>
          <w:szCs w:val="20"/>
          <w:lang w:val="en-US"/>
        </w:rPr>
        <w:tab/>
      </w:r>
      <w:r>
        <w:rPr>
          <w:rFonts w:hint="default" w:ascii="Times New Roman" w:hAnsi="Times New Roman" w:eastAsia="宋体" w:cs="Times New Roman"/>
          <w:sz w:val="20"/>
          <w:szCs w:val="20"/>
          <w:lang w:val="en-US" w:eastAsia="zh-CN"/>
        </w:rPr>
        <w:t xml:space="preserve">Inter-band DC </w:t>
      </w:r>
      <w:r>
        <w:rPr>
          <w:rFonts w:hint="default" w:ascii="Times New Roman" w:hAnsi="Times New Roman" w:cs="Times New Roman"/>
          <w:sz w:val="20"/>
          <w:szCs w:val="20"/>
          <w:lang w:val="en-US" w:eastAsia="ja-JP"/>
        </w:rPr>
        <w:t>C</w:t>
      </w:r>
      <w:r>
        <w:rPr>
          <w:rFonts w:hint="default" w:ascii="Times New Roman" w:hAnsi="Times New Roman" w:cs="Times New Roman"/>
          <w:sz w:val="20"/>
          <w:szCs w:val="20"/>
          <w:lang w:val="en-US"/>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_Toc15232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_Toc5862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x.3</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and ∆R</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_Toc5862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_Toc26964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x.4</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_Toc16791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 xml:space="preserve">Annex </w:t>
      </w:r>
      <w:r>
        <w:rPr>
          <w:rFonts w:hint="default" w:ascii="Times New Roman" w:hAnsi="Times New Roman" w:cs="Times New Roman"/>
          <w:sz w:val="20"/>
          <w:szCs w:val="20"/>
          <w:lang w:eastAsia="ko-KR"/>
        </w:rPr>
        <w:t>A</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_Toc16791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spacing w:after="0"/>
        <w:rPr>
          <w:lang w:val="en-US" w:eastAsia="zh-CN"/>
        </w:rPr>
      </w:pPr>
      <w:r>
        <w:rPr>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21" w:name="_Toc24256"/>
      <w:bookmarkStart w:id="22" w:name="_Toc47701738"/>
      <w:bookmarkStart w:id="23" w:name="_Toc438"/>
      <w:bookmarkStart w:id="24" w:name="_Toc27743"/>
      <w:bookmarkStart w:id="25" w:name="_Toc17619"/>
      <w:bookmarkStart w:id="26" w:name="_Toc17770"/>
      <w:bookmarkStart w:id="27" w:name="_Toc15541"/>
      <w:r>
        <w:t>Foreword</w:t>
      </w:r>
      <w:bookmarkEnd w:id="17"/>
      <w:bookmarkEnd w:id="18"/>
      <w:bookmarkEnd w:id="19"/>
      <w:bookmarkEnd w:id="20"/>
      <w:bookmarkEnd w:id="21"/>
      <w:bookmarkEnd w:id="22"/>
      <w:bookmarkEnd w:id="23"/>
      <w:bookmarkEnd w:id="24"/>
      <w:bookmarkEnd w:id="25"/>
      <w:bookmarkEnd w:id="26"/>
      <w:bookmarkEnd w:id="27"/>
    </w:p>
    <w:p>
      <w:r>
        <w:t>This Technical Specification has been produced by the 3rd Generation Partnership Project (3GPP).</w:t>
      </w:r>
    </w:p>
    <w:p>
      <w:bookmarkStart w:id="28"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keepNext w:val="0"/>
        <w:keepLines w:val="0"/>
        <w:pageBreakBefore w:val="0"/>
        <w:widowControl/>
        <w:kinsoku/>
        <w:wordWrap/>
        <w:overflowPunct w:val="0"/>
        <w:topLinePunct w:val="0"/>
        <w:autoSpaceDE w:val="0"/>
        <w:autoSpaceDN w:val="0"/>
        <w:bidi w:val="0"/>
        <w:adjustRightInd w:val="0"/>
        <w:snapToGrid/>
        <w:ind w:left="850" w:hanging="283"/>
        <w:textAlignment w:val="baseline"/>
        <w:outlineLvl w:val="9"/>
      </w:pPr>
      <w:bookmarkStart w:id="29" w:name="_Toc19345"/>
      <w:r>
        <w:t>x</w:t>
      </w:r>
      <w:r>
        <w:tab/>
      </w:r>
      <w:r>
        <w:t>the first digit:</w:t>
      </w:r>
      <w:bookmarkEnd w:id="29"/>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30" w:name="_Toc47701739"/>
      <w:bookmarkStart w:id="31" w:name="_Toc7263"/>
      <w:bookmarkStart w:id="32" w:name="_Toc23461"/>
      <w:bookmarkStart w:id="33" w:name="_Toc30619"/>
      <w:bookmarkStart w:id="34" w:name="_Toc18273"/>
      <w:bookmarkStart w:id="35" w:name="_Toc30086"/>
      <w:bookmarkStart w:id="36" w:name="_Toc31670"/>
      <w:r>
        <w:rPr>
          <w:rFonts w:hint="eastAsia"/>
          <w:lang w:val="en-US" w:eastAsia="zh-CN"/>
        </w:rPr>
        <w:t>1</w:t>
      </w:r>
      <w:r>
        <w:rPr>
          <w:rFonts w:hint="eastAsia"/>
          <w:lang w:val="en-US" w:eastAsia="zh-CN"/>
        </w:rPr>
        <w:tab/>
      </w:r>
      <w:r>
        <w:rPr>
          <w:rFonts w:hint="eastAsia"/>
          <w:lang w:val="en-US" w:eastAsia="zh-CN"/>
        </w:rPr>
        <w:t>Scope</w:t>
      </w:r>
      <w:bookmarkEnd w:id="28"/>
      <w:bookmarkEnd w:id="30"/>
      <w:bookmarkEnd w:id="31"/>
      <w:bookmarkEnd w:id="32"/>
      <w:bookmarkEnd w:id="33"/>
      <w:bookmarkEnd w:id="34"/>
      <w:bookmarkEnd w:id="35"/>
      <w:bookmarkEnd w:id="36"/>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bookmarkStart w:id="37" w:name="MCCQCTEMPBM_00000048"/>
      <w:bookmarkStart w:id="38" w:name="MCCQCTEMPBM_00000021"/>
      <w:bookmarkStart w:id="39" w:name="MCCQCTEMPBM_00000037"/>
      <w:bookmarkStart w:id="40" w:name="MCCQCTEMPBM_00000055"/>
      <w:bookmarkStart w:id="41" w:name="MCCQCTEMPBM_00000029"/>
      <w:bookmarkStart w:id="42" w:name="MCCQCTEMPBM_00000043"/>
      <w:bookmarkStart w:id="43" w:name="MCCQCTEMPBM_00000061"/>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7"/>
    <w:bookmarkEnd w:id="38"/>
    <w:bookmarkEnd w:id="39"/>
    <w:bookmarkEnd w:id="40"/>
    <w:bookmarkEnd w:id="41"/>
    <w:bookmarkEnd w:id="42"/>
    <w:bookmarkEnd w:id="43"/>
    <w:p>
      <w:pPr>
        <w:rPr>
          <w:lang w:val="en-US"/>
        </w:rPr>
      </w:pPr>
      <w:r>
        <w:rPr>
          <w:lang w:val="en-US"/>
        </w:rPr>
        <w:t>This TR contains a general part and band specific combination part. The actual requirements are added to the corresponding technical specifications.</w:t>
      </w:r>
      <w:bookmarkStart w:id="44" w:name="_Toc19056"/>
      <w:bookmarkStart w:id="45" w:name="_Toc4502966"/>
      <w:bookmarkStart w:id="46" w:name="_Toc519110860"/>
    </w:p>
    <w:p>
      <w:pPr>
        <w:pStyle w:val="2"/>
        <w:rPr>
          <w:lang w:val="en-US" w:eastAsia="zh-CN"/>
        </w:rPr>
      </w:pPr>
      <w:bookmarkStart w:id="47" w:name="_Toc26973"/>
      <w:bookmarkStart w:id="48" w:name="_Toc19820"/>
      <w:bookmarkStart w:id="49" w:name="_Toc16788"/>
      <w:bookmarkStart w:id="50" w:name="_Toc706"/>
      <w:bookmarkStart w:id="51" w:name="_Toc5484"/>
      <w:bookmarkStart w:id="52" w:name="_Toc47701740"/>
      <w:bookmarkStart w:id="53" w:name="_Toc323"/>
      <w:bookmarkStart w:id="54" w:name="_Toc21081"/>
      <w:r>
        <w:rPr>
          <w:rFonts w:hint="eastAsia"/>
          <w:lang w:val="en-US" w:eastAsia="zh-CN"/>
        </w:rPr>
        <w:t>2</w:t>
      </w:r>
      <w:r>
        <w:rPr>
          <w:rFonts w:hint="eastAsia"/>
          <w:lang w:val="en-US" w:eastAsia="zh-CN"/>
        </w:rPr>
        <w:tab/>
      </w:r>
      <w:r>
        <w:rPr>
          <w:rFonts w:hint="eastAsia"/>
          <w:lang w:val="en-US" w:eastAsia="zh-CN"/>
        </w:rPr>
        <w:t>References</w:t>
      </w:r>
      <w:bookmarkEnd w:id="44"/>
      <w:bookmarkEnd w:id="45"/>
      <w:bookmarkEnd w:id="46"/>
      <w:bookmarkEnd w:id="47"/>
      <w:bookmarkEnd w:id="48"/>
      <w:bookmarkEnd w:id="49"/>
      <w:bookmarkEnd w:id="50"/>
      <w:bookmarkEnd w:id="51"/>
      <w:bookmarkEnd w:id="52"/>
      <w:bookmarkEnd w:id="53"/>
      <w:bookmarkEnd w:id="54"/>
    </w:p>
    <w:p>
      <w:pPr>
        <w:keepNext/>
        <w:keepLines/>
      </w:pPr>
      <w:r>
        <w:t>The following documents contain provisions which, through reference in this text, constitute provisions of the present document.</w:t>
      </w:r>
    </w:p>
    <w:p>
      <w:pPr>
        <w:pStyle w:val="208"/>
      </w:pPr>
      <w:bookmarkStart w:id="55" w:name="OLE_LINK4"/>
      <w:bookmarkStart w:id="56" w:name="OLE_LINK1"/>
      <w:bookmarkStart w:id="57" w:name="OLE_LINK2"/>
      <w:bookmarkStart w:id="58" w:name="OLE_LINK3"/>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59" w:name="_Toc4421"/>
      <w:bookmarkStart w:id="60" w:name="_Toc14957"/>
      <w:bookmarkStart w:id="61" w:name="_Toc31954"/>
      <w:bookmarkStart w:id="62" w:name="_Toc47701741"/>
      <w:bookmarkStart w:id="63" w:name="_Toc17628"/>
      <w:bookmarkStart w:id="64" w:name="_Toc5120"/>
      <w:bookmarkStart w:id="65" w:name="_Toc519110861"/>
      <w:bookmarkStart w:id="66" w:name="_Toc15530"/>
      <w:bookmarkStart w:id="67" w:name="_Toc15867"/>
      <w:bookmarkStart w:id="68" w:name="_Toc30630"/>
      <w:bookmarkStart w:id="69" w:name="_Toc4502967"/>
      <w:r>
        <w:rPr>
          <w:rFonts w:hint="eastAsia"/>
          <w:lang w:val="en-US" w:eastAsia="zh-CN"/>
        </w:rPr>
        <w:t>3</w:t>
      </w:r>
      <w:r>
        <w:rPr>
          <w:rFonts w:hint="eastAsia"/>
          <w:lang w:val="en-US" w:eastAsia="zh-CN"/>
        </w:rPr>
        <w:tab/>
      </w:r>
      <w:r>
        <w:t>Definitions, symbols and abbreviations</w:t>
      </w:r>
      <w:bookmarkEnd w:id="59"/>
      <w:bookmarkEnd w:id="60"/>
      <w:bookmarkEnd w:id="61"/>
      <w:bookmarkEnd w:id="62"/>
      <w:bookmarkEnd w:id="63"/>
      <w:bookmarkEnd w:id="64"/>
      <w:bookmarkEnd w:id="65"/>
      <w:bookmarkEnd w:id="66"/>
      <w:bookmarkEnd w:id="67"/>
      <w:bookmarkEnd w:id="68"/>
      <w:bookmarkEnd w:id="69"/>
      <w:bookmarkStart w:id="70" w:name="_Toc10038"/>
      <w:bookmarkStart w:id="71" w:name="_Toc519110862"/>
      <w:bookmarkStart w:id="72" w:name="_Toc4502968"/>
    </w:p>
    <w:p>
      <w:pPr>
        <w:pStyle w:val="3"/>
      </w:pPr>
      <w:bookmarkStart w:id="73" w:name="_Toc1405"/>
      <w:bookmarkStart w:id="74" w:name="_Toc47701742"/>
      <w:bookmarkStart w:id="75" w:name="_Toc31462"/>
      <w:bookmarkStart w:id="76" w:name="_Toc2235"/>
      <w:bookmarkStart w:id="77" w:name="_Toc615"/>
      <w:bookmarkStart w:id="78" w:name="_Toc10970"/>
      <w:bookmarkStart w:id="79" w:name="_Toc24293"/>
      <w:bookmarkStart w:id="80" w:name="_Toc12467"/>
      <w:r>
        <w:t>3.1</w:t>
      </w:r>
      <w:r>
        <w:tab/>
      </w:r>
      <w:r>
        <w:t>Definitions</w:t>
      </w:r>
      <w:bookmarkEnd w:id="70"/>
      <w:bookmarkEnd w:id="71"/>
      <w:bookmarkEnd w:id="72"/>
      <w:bookmarkEnd w:id="73"/>
      <w:bookmarkEnd w:id="74"/>
      <w:bookmarkEnd w:id="75"/>
      <w:bookmarkEnd w:id="76"/>
      <w:bookmarkEnd w:id="77"/>
      <w:bookmarkEnd w:id="78"/>
      <w:bookmarkEnd w:id="79"/>
      <w:bookmarkEnd w:id="80"/>
    </w:p>
    <w:p>
      <w:r>
        <w:t xml:space="preserve">For the purposes of the present document, the terms and definitions given in </w:t>
      </w:r>
      <w:bookmarkStart w:id="81" w:name="OLE_LINK6"/>
      <w:bookmarkStart w:id="82" w:name="OLE_LINK7"/>
      <w:bookmarkStart w:id="83" w:name="OLE_LINK8"/>
      <w:r>
        <w:t xml:space="preserve">3GPP </w:t>
      </w:r>
      <w:bookmarkEnd w:id="81"/>
      <w:bookmarkEnd w:id="82"/>
      <w:bookmarkEnd w:id="83"/>
      <w:r>
        <w:t>TR 21.905 [1] and the following apply. A term defined in the present document takes precedence over the definition of the same term, if any, in 3GPP TR 21.905 [1].</w:t>
      </w:r>
      <w:bookmarkStart w:id="84" w:name="_Toc16909"/>
      <w:bookmarkStart w:id="85" w:name="_Toc519110863"/>
      <w:bookmarkStart w:id="86" w:name="_Toc4502969"/>
    </w:p>
    <w:p>
      <w:pPr>
        <w:pStyle w:val="3"/>
        <w:rPr>
          <w:rFonts w:eastAsia="宋体"/>
          <w:lang w:val="en-US" w:eastAsia="zh-CN"/>
        </w:rPr>
      </w:pPr>
      <w:bookmarkStart w:id="87" w:name="_Toc30417"/>
      <w:bookmarkStart w:id="88" w:name="_Toc21402"/>
      <w:bookmarkStart w:id="89" w:name="_Toc17006"/>
      <w:bookmarkStart w:id="90" w:name="_Toc29684"/>
      <w:bookmarkStart w:id="91" w:name="_Toc47701743"/>
      <w:bookmarkStart w:id="92" w:name="_Toc22152"/>
      <w:bookmarkStart w:id="93" w:name="_Toc31760"/>
      <w:bookmarkStart w:id="94" w:name="_Toc2377"/>
      <w:r>
        <w:t>3.</w:t>
      </w:r>
      <w:r>
        <w:rPr>
          <w:rFonts w:hint="eastAsia"/>
          <w:lang w:val="en-US" w:eastAsia="zh-CN"/>
        </w:rPr>
        <w:t>2</w:t>
      </w:r>
      <w:r>
        <w:tab/>
      </w:r>
      <w:r>
        <w:rPr>
          <w:rFonts w:hint="eastAsia"/>
          <w:lang w:val="en-US" w:eastAsia="zh-CN"/>
        </w:rPr>
        <w:t>Symbols</w:t>
      </w:r>
      <w:bookmarkEnd w:id="87"/>
      <w:bookmarkEnd w:id="88"/>
      <w:bookmarkEnd w:id="89"/>
      <w:bookmarkEnd w:id="90"/>
      <w:bookmarkEnd w:id="91"/>
      <w:bookmarkEnd w:id="92"/>
      <w:bookmarkEnd w:id="93"/>
      <w:bookmarkEnd w:id="94"/>
    </w:p>
    <w:bookmarkEnd w:id="84"/>
    <w:bookmarkEnd w:id="85"/>
    <w:bookmarkEnd w:id="86"/>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95" w:name="_Toc7520"/>
      <w:bookmarkStart w:id="96" w:name="_Toc519110864"/>
      <w:bookmarkStart w:id="97" w:name="_Toc26226"/>
      <w:bookmarkStart w:id="98" w:name="_Toc28871"/>
      <w:bookmarkStart w:id="99" w:name="_Toc8469"/>
      <w:bookmarkStart w:id="100" w:name="_Toc16080"/>
      <w:bookmarkStart w:id="101" w:name="_Toc27469"/>
      <w:bookmarkStart w:id="102" w:name="_Toc16294"/>
      <w:bookmarkStart w:id="103" w:name="_Toc47701744"/>
      <w:bookmarkStart w:id="104" w:name="_Toc4502970"/>
      <w:bookmarkStart w:id="105" w:name="_Toc18338"/>
      <w:r>
        <w:t>3.3</w:t>
      </w:r>
      <w:r>
        <w:tab/>
      </w:r>
      <w:r>
        <w:t>Abbreviations</w:t>
      </w:r>
      <w:bookmarkEnd w:id="95"/>
      <w:bookmarkEnd w:id="96"/>
      <w:bookmarkEnd w:id="97"/>
      <w:bookmarkEnd w:id="98"/>
      <w:bookmarkEnd w:id="99"/>
      <w:bookmarkEnd w:id="100"/>
      <w:bookmarkEnd w:id="101"/>
      <w:bookmarkEnd w:id="102"/>
      <w:bookmarkEnd w:id="103"/>
      <w:bookmarkEnd w:id="104"/>
      <w:bookmarkEnd w:id="10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106" w:name="_Toc9576"/>
      <w:bookmarkStart w:id="107" w:name="_Toc29967"/>
      <w:bookmarkStart w:id="108" w:name="_Toc27645"/>
      <w:bookmarkStart w:id="109" w:name="_Toc4502971"/>
      <w:bookmarkStart w:id="110" w:name="_Toc28146"/>
      <w:bookmarkStart w:id="111" w:name="_Toc1931"/>
      <w:bookmarkStart w:id="112" w:name="_Toc519110865"/>
      <w:bookmarkStart w:id="113" w:name="_Toc8775"/>
      <w:bookmarkStart w:id="114" w:name="_Toc47701745"/>
      <w:bookmarkStart w:id="115" w:name="_Toc3940"/>
      <w:bookmarkStart w:id="116" w:name="_Toc938"/>
      <w:bookmarkStart w:id="11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6"/>
      <w:bookmarkEnd w:id="107"/>
      <w:bookmarkEnd w:id="108"/>
      <w:bookmarkEnd w:id="109"/>
      <w:bookmarkEnd w:id="110"/>
      <w:bookmarkEnd w:id="111"/>
      <w:bookmarkEnd w:id="112"/>
      <w:bookmarkEnd w:id="113"/>
      <w:bookmarkEnd w:id="114"/>
      <w:bookmarkEnd w:id="115"/>
      <w:bookmarkEnd w:id="116"/>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18" w:name="_Toc14929"/>
      <w:bookmarkStart w:id="119" w:name="_Toc17613"/>
      <w:bookmarkStart w:id="120" w:name="_Toc7432"/>
      <w:bookmarkStart w:id="121" w:name="_Toc4859"/>
      <w:bookmarkStart w:id="122" w:name="_Toc9165"/>
      <w:bookmarkStart w:id="123" w:name="_Toc9941"/>
      <w:bookmarkStart w:id="124" w:name="_Toc6039"/>
      <w:bookmarkStart w:id="125" w:name="_Toc26851"/>
      <w:bookmarkStart w:id="126" w:name="_Toc4502972"/>
      <w:bookmarkStart w:id="127" w:name="_Toc47701746"/>
      <w:bookmarkStart w:id="128" w:name="_Toc519110866"/>
      <w:r>
        <w:t>4.1</w:t>
      </w:r>
      <w:r>
        <w:tab/>
      </w:r>
      <w:r>
        <w:t>TR Maintenance</w:t>
      </w:r>
      <w:bookmarkEnd w:id="118"/>
      <w:bookmarkEnd w:id="119"/>
      <w:bookmarkEnd w:id="120"/>
      <w:bookmarkEnd w:id="121"/>
      <w:bookmarkEnd w:id="122"/>
      <w:bookmarkEnd w:id="123"/>
      <w:bookmarkEnd w:id="124"/>
      <w:bookmarkEnd w:id="125"/>
      <w:bookmarkEnd w:id="126"/>
      <w:bookmarkEnd w:id="127"/>
      <w:bookmarkEnd w:id="128"/>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29" w:name="_Toc4502973"/>
      <w:bookmarkStart w:id="130" w:name="_Toc519110868"/>
      <w:bookmarkStart w:id="131" w:name="_Toc18264"/>
      <w:bookmarkStart w:id="132" w:name="_Toc3554"/>
      <w:bookmarkStart w:id="133" w:name="_Toc385"/>
      <w:bookmarkStart w:id="134" w:name="_Toc941"/>
      <w:bookmarkStart w:id="135" w:name="_Toc32172"/>
      <w:bookmarkStart w:id="136" w:name="_Toc764"/>
      <w:bookmarkStart w:id="137" w:name="_Toc24894"/>
      <w:bookmarkStart w:id="138" w:name="_Toc14492"/>
      <w:bookmarkStart w:id="139" w:name="_Toc47701747"/>
      <w:r>
        <w:rPr>
          <w:rFonts w:hint="eastAsia"/>
          <w:lang w:val="en-US" w:eastAsia="zh-CN"/>
        </w:rPr>
        <w:t>5</w:t>
      </w:r>
      <w:r>
        <w:tab/>
      </w:r>
      <w:bookmarkEnd w:id="129"/>
      <w:bookmarkEnd w:id="130"/>
      <w:bookmarkStart w:id="140" w:name="_Toc492043898"/>
      <w:bookmarkStart w:id="141" w:name="_Toc500344660"/>
      <w:bookmarkStart w:id="142" w:name="_Toc495923409"/>
      <w:bookmarkStart w:id="143" w:name="_Toc492044152"/>
      <w:bookmarkStart w:id="144" w:name="_Toc507677534"/>
      <w:bookmarkStart w:id="145" w:name="_Toc443593767"/>
      <w:bookmarkStart w:id="146" w:name="_Toc460338145"/>
      <w:bookmarkStart w:id="147" w:name="_Toc7523672"/>
      <w:bookmarkStart w:id="148" w:name="_Toc494295315"/>
      <w:r>
        <w:tab/>
      </w:r>
      <w:r>
        <w:t xml:space="preserve">DC </w:t>
      </w:r>
      <w:r>
        <w:rPr>
          <w:rFonts w:hint="eastAsia"/>
          <w:lang w:val="en-US" w:eastAsia="zh-CN"/>
        </w:rPr>
        <w:t>with 3 bands DL and 3 bands UL</w:t>
      </w:r>
      <w:r>
        <w:t>: General Part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3"/>
      </w:pPr>
      <w:bookmarkStart w:id="149" w:name="_Toc519110869"/>
      <w:bookmarkStart w:id="150" w:name="_Toc13820"/>
      <w:bookmarkStart w:id="151" w:name="_Toc12479"/>
      <w:bookmarkStart w:id="152" w:name="_Toc47701748"/>
      <w:bookmarkStart w:id="153" w:name="_Toc9510"/>
      <w:bookmarkStart w:id="154" w:name="_Toc2495"/>
      <w:bookmarkStart w:id="155" w:name="_Toc20875"/>
      <w:bookmarkStart w:id="156" w:name="_Toc18773"/>
      <w:bookmarkStart w:id="157" w:name="_Toc2238"/>
      <w:bookmarkStart w:id="158" w:name="_Toc1572"/>
      <w:bookmarkStart w:id="159" w:name="_Toc4502974"/>
      <w:r>
        <w:rPr>
          <w:rFonts w:hint="eastAsia" w:cs="Arial"/>
          <w:lang w:eastAsia="zh-CN"/>
        </w:rPr>
        <w:t>5.</w:t>
      </w:r>
      <w:r>
        <w:rPr>
          <w:rFonts w:hint="eastAsia" w:cs="Arial"/>
          <w:lang w:val="en-US" w:eastAsia="zh-CN"/>
        </w:rPr>
        <w:t>1</w:t>
      </w:r>
      <w:r>
        <w:rPr>
          <w:rFonts w:cs="Arial"/>
          <w:lang w:eastAsia="zh-CN"/>
        </w:rPr>
        <w:tab/>
      </w:r>
      <w:bookmarkEnd w:id="149"/>
      <w:bookmarkStart w:id="160" w:name="_Toc6996679"/>
      <w:r>
        <w:t>General</w:t>
      </w:r>
      <w:bookmarkEnd w:id="150"/>
      <w:bookmarkEnd w:id="151"/>
      <w:bookmarkEnd w:id="152"/>
      <w:bookmarkEnd w:id="153"/>
      <w:bookmarkEnd w:id="154"/>
      <w:bookmarkEnd w:id="155"/>
      <w:bookmarkEnd w:id="156"/>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61" w:name="_Toc47701749"/>
      <w:bookmarkStart w:id="162" w:name="_Toc22001"/>
      <w:bookmarkStart w:id="163" w:name="_Toc6902"/>
      <w:bookmarkStart w:id="164" w:name="_Toc5269"/>
      <w:bookmarkStart w:id="165" w:name="_Toc29408"/>
      <w:bookmarkStart w:id="166" w:name="_Toc24424"/>
      <w:bookmarkStart w:id="167" w:name="_Toc16438"/>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57"/>
      <w:bookmarkEnd w:id="158"/>
      <w:bookmarkEnd w:id="160"/>
      <w:bookmarkEnd w:id="161"/>
      <w:bookmarkEnd w:id="162"/>
      <w:bookmarkEnd w:id="163"/>
      <w:bookmarkEnd w:id="164"/>
      <w:bookmarkEnd w:id="165"/>
      <w:bookmarkEnd w:id="166"/>
      <w:bookmarkEnd w:id="167"/>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bookmarkStart w:id="169" w:name="MCCQCTEMPBM_00000036"/>
      <w:bookmarkStart w:id="170" w:name="MCCQCTEMPBM_00000047"/>
      <w:bookmarkStart w:id="171" w:name="MCCQCTEMPBM_00000020"/>
      <w:bookmarkStart w:id="172" w:name="MCCQCTEMPBM_00000042"/>
      <w:bookmarkStart w:id="173" w:name="MCCQCTEMPBM_00000028"/>
      <w:bookmarkStart w:id="174" w:name="MCCQCTEMPBM_00000054"/>
      <w:bookmarkStart w:id="175" w:name="MCCQCTEMPBM_00000060"/>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76" w:name="_Toc518368621"/>
      <w:bookmarkStart w:id="177" w:name="_Toc47701750"/>
      <w:bookmarkStart w:id="178" w:name="_Toc16760"/>
      <w:bookmarkStart w:id="179" w:name="_Toc23095"/>
      <w:bookmarkStart w:id="180" w:name="_Toc9549"/>
      <w:bookmarkStart w:id="181" w:name="_Toc7523673"/>
      <w:bookmarkStart w:id="182" w:name="_Toc16597"/>
      <w:bookmarkStart w:id="183" w:name="_Toc11653"/>
      <w:bookmarkStart w:id="184" w:name="_Toc14337"/>
      <w:bookmarkStart w:id="185" w:name="_Toc15247"/>
      <w:bookmarkStart w:id="186" w:name="_Toc18736"/>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76"/>
      <w:r>
        <w:rPr>
          <w:lang w:eastAsia="zh-CN"/>
        </w:rPr>
        <w:t>analysis</w:t>
      </w:r>
      <w:bookmarkEnd w:id="177"/>
      <w:bookmarkEnd w:id="178"/>
      <w:bookmarkEnd w:id="179"/>
      <w:bookmarkEnd w:id="180"/>
      <w:bookmarkEnd w:id="181"/>
      <w:bookmarkEnd w:id="182"/>
      <w:bookmarkEnd w:id="183"/>
      <w:bookmarkEnd w:id="184"/>
      <w:bookmarkEnd w:id="185"/>
      <w:bookmarkEnd w:id="186"/>
    </w:p>
    <w:p>
      <w:pPr>
        <w:keepNext/>
        <w:keepLines/>
        <w:spacing w:before="120"/>
        <w:ind w:left="1134" w:hanging="1134"/>
        <w:outlineLvl w:val="2"/>
        <w:rPr>
          <w:rFonts w:ascii="Arial" w:hAnsi="Arial" w:cs="Arial"/>
          <w:sz w:val="28"/>
          <w:szCs w:val="28"/>
          <w:lang w:val="en-US" w:eastAsia="zh-CN"/>
        </w:rPr>
      </w:pPr>
      <w:bookmarkStart w:id="187" w:name="_Toc22991"/>
      <w:bookmarkStart w:id="188" w:name="_Toc29518"/>
      <w:bookmarkStart w:id="189" w:name="_Toc47701751"/>
      <w:bookmarkStart w:id="190" w:name="_Toc19861"/>
      <w:bookmarkStart w:id="191" w:name="_Toc9910"/>
      <w:bookmarkStart w:id="192" w:name="_Toc11033"/>
      <w:bookmarkStart w:id="193" w:name="_Toc6601"/>
      <w:bookmarkStart w:id="194" w:name="_Toc13374"/>
      <w:bookmarkStart w:id="195" w:name="_Toc19169"/>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87"/>
      <w:bookmarkEnd w:id="188"/>
      <w:bookmarkEnd w:id="189"/>
      <w:bookmarkEnd w:id="190"/>
      <w:bookmarkEnd w:id="191"/>
      <w:bookmarkEnd w:id="192"/>
      <w:bookmarkEnd w:id="193"/>
      <w:bookmarkEnd w:id="194"/>
      <w:bookmarkEnd w:id="195"/>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96" w:name="_Toc17747"/>
      <w:bookmarkStart w:id="197" w:name="_Toc30248"/>
      <w:bookmarkStart w:id="198" w:name="_Toc5619"/>
      <w:bookmarkStart w:id="199" w:name="_Toc8333"/>
      <w:bookmarkStart w:id="200" w:name="_Toc47701752"/>
      <w:bookmarkStart w:id="201" w:name="_Toc4691"/>
      <w:bookmarkStart w:id="202" w:name="_Toc16626"/>
      <w:bookmarkStart w:id="203" w:name="_Toc26061"/>
      <w:bookmarkStart w:id="204" w:name="_Toc5928"/>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96"/>
      <w:bookmarkEnd w:id="197"/>
      <w:bookmarkEnd w:id="198"/>
      <w:bookmarkEnd w:id="199"/>
      <w:bookmarkEnd w:id="200"/>
      <w:bookmarkEnd w:id="201"/>
      <w:bookmarkEnd w:id="202"/>
      <w:bookmarkEnd w:id="203"/>
      <w:bookmarkEnd w:id="204"/>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205" w:name="_Toc28814"/>
      <w:bookmarkStart w:id="206" w:name="_Toc16900"/>
      <w:bookmarkStart w:id="207" w:name="_Toc20952"/>
      <w:bookmarkStart w:id="208" w:name="_Toc14361"/>
      <w:bookmarkStart w:id="209" w:name="_Toc9359"/>
      <w:bookmarkStart w:id="210" w:name="_Toc12304"/>
      <w:bookmarkStart w:id="211" w:name="_Toc18117"/>
      <w:bookmarkStart w:id="212" w:name="_Toc47701753"/>
      <w:bookmarkStart w:id="213" w:name="_Toc20056"/>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205"/>
      <w:bookmarkEnd w:id="206"/>
      <w:bookmarkEnd w:id="207"/>
      <w:bookmarkEnd w:id="208"/>
      <w:bookmarkEnd w:id="209"/>
      <w:bookmarkEnd w:id="210"/>
      <w:bookmarkEnd w:id="211"/>
      <w:bookmarkEnd w:id="212"/>
      <w:bookmarkEnd w:id="213"/>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bookmarkEnd w:id="169"/>
    <w:bookmarkEnd w:id="170"/>
    <w:bookmarkEnd w:id="171"/>
    <w:bookmarkEnd w:id="172"/>
    <w:bookmarkEnd w:id="173"/>
    <w:bookmarkEnd w:id="174"/>
    <w:bookmarkEnd w:id="175"/>
    <w:p>
      <w:pPr>
        <w:pStyle w:val="2"/>
      </w:pPr>
      <w:bookmarkStart w:id="214" w:name="_Toc30737"/>
      <w:bookmarkStart w:id="215" w:name="_Toc18633"/>
      <w:bookmarkStart w:id="216" w:name="_Toc20707"/>
      <w:bookmarkStart w:id="217" w:name="_Toc19832"/>
      <w:bookmarkStart w:id="218" w:name="_Toc16385"/>
      <w:bookmarkStart w:id="219" w:name="_Toc47701754"/>
      <w:bookmarkStart w:id="220" w:name="_Toc23992"/>
      <w:bookmarkStart w:id="221" w:name="_Toc7523679"/>
      <w:bookmarkStart w:id="222" w:name="_Toc10422"/>
      <w:bookmarkStart w:id="223" w:name="_Toc518368622"/>
      <w:bookmarkStart w:id="224" w:name="_Toc26353"/>
      <w:r>
        <w:t>6</w:t>
      </w:r>
      <w:r>
        <w:tab/>
      </w:r>
      <w:r>
        <w:rPr>
          <w:lang w:eastAsia="zh-CN"/>
        </w:rPr>
        <w:t xml:space="preserve">DC </w:t>
      </w:r>
      <w:r>
        <w:rPr>
          <w:rFonts w:hint="eastAsia"/>
          <w:lang w:val="en-US" w:eastAsia="zh-CN"/>
        </w:rPr>
        <w:t>with 3 bands DL and 3 bands UL</w:t>
      </w:r>
      <w:r>
        <w:t>:Specific Band Combination Part</w:t>
      </w:r>
      <w:bookmarkEnd w:id="214"/>
      <w:bookmarkEnd w:id="215"/>
      <w:bookmarkEnd w:id="216"/>
      <w:bookmarkEnd w:id="217"/>
      <w:bookmarkEnd w:id="218"/>
      <w:bookmarkEnd w:id="219"/>
      <w:bookmarkEnd w:id="220"/>
      <w:bookmarkEnd w:id="221"/>
      <w:bookmarkEnd w:id="222"/>
      <w:bookmarkEnd w:id="223"/>
      <w:bookmarkEnd w:id="224"/>
    </w:p>
    <w:p>
      <w:pPr>
        <w:pStyle w:val="3"/>
        <w:rPr>
          <w:lang w:val="en-US" w:eastAsia="zh-CN"/>
        </w:rPr>
      </w:pPr>
      <w:bookmarkStart w:id="225" w:name="_Toc12266"/>
      <w:bookmarkStart w:id="226" w:name="_Toc23580"/>
      <w:bookmarkStart w:id="227" w:name="_Toc6749"/>
      <w:bookmarkStart w:id="228" w:name="_Toc2100"/>
      <w:bookmarkStart w:id="229" w:name="_Toc2334"/>
      <w:bookmarkStart w:id="230" w:name="_Toc18792"/>
      <w:bookmarkStart w:id="231" w:name="_Toc36629220"/>
      <w:bookmarkStart w:id="232" w:name="_Toc22132"/>
      <w:bookmarkStart w:id="233" w:name="_Toc7506"/>
      <w:bookmarkStart w:id="234" w:name="_Toc3216"/>
      <w:bookmarkStart w:id="235" w:name="_Toc47701755"/>
      <w:bookmarkStart w:id="236" w:name="_Toc4408"/>
      <w:bookmarkStart w:id="237"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5"/>
      <w:bookmarkEnd w:id="226"/>
      <w:bookmarkEnd w:id="227"/>
      <w:bookmarkEnd w:id="228"/>
      <w:bookmarkEnd w:id="229"/>
      <w:bookmarkEnd w:id="230"/>
    </w:p>
    <w:p>
      <w:pPr>
        <w:keepNext/>
        <w:keepLines/>
        <w:spacing w:before="180"/>
        <w:ind w:left="1134" w:hanging="1134"/>
        <w:outlineLvl w:val="1"/>
        <w:rPr>
          <w:rFonts w:ascii="Arial" w:hAnsi="Arial" w:eastAsia="宋体"/>
          <w:sz w:val="32"/>
          <w:lang w:val="en-US" w:eastAsia="zh-CN"/>
        </w:rPr>
      </w:pPr>
      <w:bookmarkStart w:id="238" w:name="_Toc20031"/>
      <w:bookmarkStart w:id="239" w:name="_Toc19791"/>
      <w:bookmarkStart w:id="240" w:name="_Toc29399"/>
      <w:bookmarkStart w:id="241" w:name="_Toc31720"/>
      <w:bookmarkStart w:id="242" w:name="_Toc27129"/>
      <w:bookmarkStart w:id="243" w:name="_Toc17669"/>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31"/>
      <w:bookmarkEnd w:id="232"/>
      <w:bookmarkEnd w:id="233"/>
      <w:bookmarkEnd w:id="238"/>
      <w:bookmarkEnd w:id="239"/>
      <w:bookmarkEnd w:id="240"/>
      <w:bookmarkEnd w:id="241"/>
      <w:bookmarkEnd w:id="242"/>
      <w:bookmarkEnd w:id="243"/>
    </w:p>
    <w:p>
      <w:pPr>
        <w:keepNext/>
        <w:keepLines/>
        <w:spacing w:before="120"/>
        <w:ind w:left="1134" w:hanging="1134"/>
        <w:outlineLvl w:val="2"/>
        <w:rPr>
          <w:rFonts w:ascii="Arial" w:hAnsi="Arial" w:eastAsia="宋体"/>
          <w:sz w:val="28"/>
          <w:lang w:val="en-US" w:eastAsia="ja-JP"/>
        </w:rPr>
      </w:pPr>
      <w:bookmarkStart w:id="244" w:name="_Toc762"/>
      <w:bookmarkStart w:id="245" w:name="_Toc20215"/>
      <w:bookmarkStart w:id="246" w:name="_Toc2656"/>
      <w:bookmarkStart w:id="247" w:name="_Toc6368"/>
      <w:bookmarkStart w:id="248" w:name="_Toc26631"/>
      <w:bookmarkStart w:id="249" w:name="_Toc36629221"/>
      <w:bookmarkStart w:id="250" w:name="_Toc17379"/>
      <w:bookmarkStart w:id="251" w:name="_Toc11042"/>
      <w:bookmarkStart w:id="252" w:name="_Toc14288"/>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44"/>
      <w:bookmarkEnd w:id="245"/>
      <w:bookmarkEnd w:id="246"/>
      <w:bookmarkEnd w:id="247"/>
      <w:bookmarkEnd w:id="248"/>
      <w:bookmarkEnd w:id="249"/>
      <w:bookmarkEnd w:id="250"/>
      <w:bookmarkEnd w:id="251"/>
      <w:bookmarkEnd w:id="252"/>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53" w:name="_Toc15220"/>
            <w:bookmarkStart w:id="254" w:name="_Toc31908"/>
            <w:r>
              <w:rPr>
                <w:rFonts w:hint="eastAsia" w:ascii="Arial" w:hAnsi="Arial" w:eastAsia="宋体" w:cs="Arial"/>
                <w:kern w:val="2"/>
                <w:sz w:val="18"/>
                <w:szCs w:val="22"/>
                <w:lang w:val="en-US" w:eastAsia="zh-CN"/>
              </w:rPr>
              <w:t>DC_41_n79-n258</w:t>
            </w:r>
            <w:bookmarkEnd w:id="253"/>
            <w:bookmarkEnd w:id="254"/>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55" w:name="_Toc2540"/>
      <w:bookmarkStart w:id="256" w:name="_Toc36629222"/>
      <w:bookmarkStart w:id="257" w:name="_Toc24725"/>
      <w:bookmarkStart w:id="258" w:name="_Toc4450"/>
      <w:bookmarkStart w:id="259" w:name="_Toc13641"/>
      <w:bookmarkStart w:id="260" w:name="_Toc20561"/>
      <w:bookmarkStart w:id="261" w:name="_Toc5209"/>
      <w:bookmarkStart w:id="262" w:name="_Toc16039"/>
      <w:bookmarkStart w:id="263" w:name="_Toc16251"/>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55"/>
      <w:bookmarkEnd w:id="256"/>
      <w:bookmarkEnd w:id="257"/>
      <w:r>
        <w:rPr>
          <w:rFonts w:ascii="Arial" w:hAnsi="Arial" w:eastAsia="宋体"/>
          <w:sz w:val="28"/>
          <w:lang w:val="en-US"/>
        </w:rPr>
        <w:t>DC_</w:t>
      </w:r>
      <w:r>
        <w:rPr>
          <w:rFonts w:hint="eastAsia" w:ascii="Arial" w:hAnsi="Arial" w:eastAsia="宋体"/>
          <w:sz w:val="28"/>
          <w:lang w:val="en-US" w:eastAsia="zh-CN"/>
        </w:rPr>
        <w:t>41_n79-n258</w:t>
      </w:r>
      <w:bookmarkEnd w:id="258"/>
      <w:bookmarkEnd w:id="259"/>
      <w:bookmarkEnd w:id="260"/>
      <w:bookmarkEnd w:id="261"/>
      <w:bookmarkEnd w:id="262"/>
      <w:bookmarkEnd w:id="263"/>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64" w:name="_Toc5873"/>
      <w:bookmarkStart w:id="265" w:name="_Toc13492"/>
      <w:bookmarkStart w:id="266" w:name="_Toc14475"/>
      <w:bookmarkStart w:id="267" w:name="_Toc19106"/>
      <w:bookmarkStart w:id="268" w:name="_Toc36629224"/>
      <w:bookmarkStart w:id="269" w:name="_Toc30689"/>
      <w:bookmarkStart w:id="270" w:name="_Toc3579"/>
      <w:bookmarkStart w:id="271" w:name="_Toc12713"/>
      <w:bookmarkStart w:id="272" w:name="_Toc27222"/>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64"/>
      <w:bookmarkEnd w:id="265"/>
      <w:bookmarkEnd w:id="266"/>
      <w:bookmarkEnd w:id="267"/>
      <w:bookmarkEnd w:id="268"/>
      <w:bookmarkEnd w:id="269"/>
      <w:bookmarkEnd w:id="270"/>
      <w:bookmarkEnd w:id="271"/>
      <w:bookmarkEnd w:id="272"/>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73" w:name="_Toc8903"/>
      <w:bookmarkStart w:id="274" w:name="_Toc9545"/>
      <w:bookmarkStart w:id="275" w:name="_Toc31923"/>
      <w:bookmarkStart w:id="276" w:name="_Toc16698"/>
      <w:bookmarkStart w:id="277" w:name="_Toc15769"/>
      <w:bookmarkStart w:id="278" w:name="_Toc29463"/>
      <w:bookmarkStart w:id="279" w:name="_Toc521480330"/>
      <w:bookmarkStart w:id="280" w:name="_Toc495923414"/>
      <w:bookmarkStart w:id="281" w:name="_Toc507677540"/>
      <w:bookmarkStart w:id="282" w:name="_Toc521588425"/>
      <w:bookmarkStart w:id="283" w:name="_Toc500344666"/>
      <w:bookmarkStart w:id="284" w:name="_Toc494295317"/>
      <w:bookmarkStart w:id="285" w:name="_Toc518368623"/>
      <w:bookmarkStart w:id="286" w:name="_Toc492043900"/>
      <w:bookmarkStart w:id="287" w:name="_Toc13580"/>
      <w:bookmarkStart w:id="288" w:name="_Toc17219"/>
      <w:bookmarkStart w:id="289" w:name="_Toc492044154"/>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73"/>
      <w:bookmarkEnd w:id="274"/>
      <w:bookmarkEnd w:id="275"/>
      <w:bookmarkEnd w:id="276"/>
      <w:bookmarkEnd w:id="277"/>
      <w:bookmarkEnd w:id="278"/>
    </w:p>
    <w:p>
      <w:pPr>
        <w:keepNext/>
        <w:keepLines/>
        <w:spacing w:before="120"/>
        <w:ind w:left="1134" w:hanging="1134"/>
        <w:outlineLvl w:val="2"/>
        <w:rPr>
          <w:rFonts w:ascii="Arial" w:hAnsi="Arial" w:eastAsia="宋体"/>
          <w:sz w:val="28"/>
          <w:lang w:val="en-US" w:eastAsia="ja-JP"/>
        </w:rPr>
      </w:pPr>
      <w:bookmarkStart w:id="290" w:name="_Toc24489"/>
      <w:bookmarkStart w:id="291" w:name="_Toc14541"/>
      <w:bookmarkStart w:id="292" w:name="_Toc21830"/>
      <w:bookmarkStart w:id="293" w:name="_Toc18696"/>
      <w:bookmarkStart w:id="294" w:name="_Toc18297"/>
      <w:bookmarkStart w:id="295" w:name="_Toc4102"/>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290"/>
      <w:bookmarkEnd w:id="291"/>
      <w:bookmarkEnd w:id="292"/>
      <w:bookmarkEnd w:id="293"/>
      <w:bookmarkEnd w:id="294"/>
      <w:bookmarkEnd w:id="29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96" w:name="_Toc21728"/>
      <w:bookmarkStart w:id="297" w:name="_Toc32062"/>
      <w:bookmarkStart w:id="298" w:name="_Toc808"/>
      <w:bookmarkStart w:id="299" w:name="_Toc16102"/>
      <w:bookmarkStart w:id="300" w:name="_Toc18020"/>
      <w:bookmarkStart w:id="301" w:name="_Toc31379"/>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296"/>
      <w:bookmarkEnd w:id="297"/>
      <w:bookmarkEnd w:id="298"/>
      <w:bookmarkEnd w:id="299"/>
      <w:bookmarkEnd w:id="300"/>
      <w:bookmarkEnd w:id="301"/>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302" w:name="_Toc8588"/>
      <w:bookmarkStart w:id="303" w:name="_Toc10796"/>
      <w:bookmarkStart w:id="304" w:name="_Toc17374"/>
      <w:bookmarkStart w:id="305" w:name="_Toc4389"/>
      <w:bookmarkStart w:id="306" w:name="_Toc7397"/>
      <w:bookmarkStart w:id="307" w:name="_Toc25760"/>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02"/>
      <w:bookmarkEnd w:id="303"/>
      <w:bookmarkEnd w:id="304"/>
      <w:bookmarkEnd w:id="305"/>
      <w:bookmarkEnd w:id="306"/>
      <w:bookmarkEnd w:id="307"/>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308" w:name="_Toc28354"/>
      <w:bookmarkStart w:id="309" w:name="_Toc9119"/>
      <w:bookmarkStart w:id="310" w:name="_Toc2322"/>
      <w:bookmarkStart w:id="311" w:name="_Toc355"/>
      <w:bookmarkStart w:id="312" w:name="_Toc24051"/>
      <w:bookmarkStart w:id="313" w:name="_Toc15123"/>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08"/>
      <w:bookmarkEnd w:id="309"/>
      <w:bookmarkEnd w:id="310"/>
      <w:bookmarkEnd w:id="311"/>
      <w:bookmarkEnd w:id="312"/>
      <w:bookmarkEnd w:id="313"/>
    </w:p>
    <w:p>
      <w:pPr>
        <w:rPr>
          <w:lang w:val="en-US" w:eastAsia="zh-CN"/>
        </w:rPr>
      </w:pPr>
      <w:r>
        <w:rPr>
          <w:rFonts w:hint="eastAsia"/>
          <w:lang w:val="en-US" w:eastAsia="zh-CN"/>
        </w:rPr>
        <w:t>There are no additional MSD issue need to be specified.</w:t>
      </w:r>
    </w:p>
    <w:bookmarkEnd w:id="279"/>
    <w:bookmarkEnd w:id="280"/>
    <w:bookmarkEnd w:id="281"/>
    <w:bookmarkEnd w:id="282"/>
    <w:bookmarkEnd w:id="283"/>
    <w:bookmarkEnd w:id="284"/>
    <w:bookmarkEnd w:id="285"/>
    <w:bookmarkEnd w:id="286"/>
    <w:bookmarkEnd w:id="287"/>
    <w:bookmarkEnd w:id="288"/>
    <w:bookmarkEnd w:id="289"/>
    <w:p>
      <w:pPr>
        <w:keepNext/>
        <w:keepLines/>
        <w:spacing w:before="180"/>
        <w:ind w:left="1134" w:hanging="1134"/>
        <w:outlineLvl w:val="1"/>
        <w:rPr>
          <w:rFonts w:ascii="Arial" w:hAnsi="Arial" w:eastAsia="宋体"/>
          <w:sz w:val="32"/>
          <w:lang w:val="en-US" w:eastAsia="zh-CN"/>
        </w:rPr>
      </w:pPr>
      <w:bookmarkStart w:id="314" w:name="_Toc17920"/>
      <w:bookmarkStart w:id="315" w:name="_Toc29093"/>
      <w:bookmarkStart w:id="316" w:name="_Toc24364"/>
      <w:bookmarkStart w:id="317" w:name="_Toc25247"/>
      <w:bookmarkStart w:id="318" w:name="_Toc5453"/>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314"/>
      <w:bookmarkEnd w:id="315"/>
      <w:bookmarkEnd w:id="316"/>
      <w:bookmarkEnd w:id="317"/>
      <w:bookmarkEnd w:id="318"/>
    </w:p>
    <w:p>
      <w:pPr>
        <w:keepNext/>
        <w:keepLines/>
        <w:spacing w:before="120"/>
        <w:ind w:left="1134" w:hanging="1134"/>
        <w:outlineLvl w:val="2"/>
        <w:rPr>
          <w:rFonts w:ascii="Arial" w:hAnsi="Arial" w:eastAsia="宋体"/>
          <w:sz w:val="28"/>
          <w:lang w:val="en-US" w:eastAsia="ja-JP"/>
        </w:rPr>
      </w:pPr>
      <w:bookmarkStart w:id="319" w:name="_Toc25053"/>
      <w:bookmarkStart w:id="320" w:name="_Toc6408"/>
      <w:bookmarkStart w:id="321" w:name="_Toc23807"/>
      <w:bookmarkStart w:id="322" w:name="_Toc20316"/>
      <w:bookmarkStart w:id="323" w:name="_Toc13049"/>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319"/>
      <w:bookmarkEnd w:id="320"/>
      <w:bookmarkEnd w:id="321"/>
      <w:bookmarkEnd w:id="322"/>
      <w:bookmarkEnd w:id="32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24" w:name="_Toc14895"/>
      <w:bookmarkStart w:id="325" w:name="_Toc2848"/>
      <w:bookmarkStart w:id="326" w:name="_Toc21197"/>
      <w:bookmarkStart w:id="327" w:name="_Toc1466"/>
      <w:bookmarkStart w:id="328" w:name="_Toc15199"/>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324"/>
      <w:bookmarkEnd w:id="325"/>
      <w:bookmarkEnd w:id="326"/>
      <w:bookmarkEnd w:id="327"/>
      <w:bookmarkEnd w:id="328"/>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329" w:name="_Toc4593"/>
      <w:bookmarkStart w:id="330" w:name="_Toc36629223"/>
      <w:bookmarkStart w:id="331" w:name="_Toc11120"/>
      <w:bookmarkStart w:id="332" w:name="_Toc32034"/>
      <w:bookmarkStart w:id="333" w:name="_Toc753"/>
      <w:bookmarkStart w:id="334" w:name="_Toc15991"/>
      <w:bookmarkStart w:id="335" w:name="_Toc32638"/>
      <w:bookmarkStart w:id="336" w:name="_Toc17591"/>
      <w:bookmarkStart w:id="337" w:name="_Toc32736"/>
      <w:bookmarkStart w:id="338"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29"/>
      <w:bookmarkEnd w:id="330"/>
      <w:bookmarkEnd w:id="331"/>
      <w:bookmarkEnd w:id="332"/>
      <w:bookmarkEnd w:id="333"/>
      <w:bookmarkEnd w:id="334"/>
      <w:bookmarkEnd w:id="335"/>
      <w:bookmarkEnd w:id="336"/>
      <w:bookmarkEnd w:id="337"/>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39" w:name="_Toc24268"/>
      <w:bookmarkStart w:id="340" w:name="_Toc22156"/>
      <w:bookmarkStart w:id="341" w:name="_Toc10543"/>
      <w:bookmarkStart w:id="342" w:name="_Toc23221"/>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38"/>
      <w:bookmarkEnd w:id="339"/>
      <w:bookmarkEnd w:id="340"/>
      <w:bookmarkEnd w:id="341"/>
      <w:bookmarkEnd w:id="342"/>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43" w:name="_Toc3612"/>
      <w:bookmarkStart w:id="344" w:name="_Toc24177"/>
      <w:bookmarkStart w:id="345" w:name="_Toc19694"/>
      <w:bookmarkStart w:id="346" w:name="_Toc31282"/>
      <w:bookmarkStart w:id="347" w:name="_Toc14242"/>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43"/>
      <w:bookmarkEnd w:id="344"/>
      <w:bookmarkEnd w:id="345"/>
      <w:bookmarkEnd w:id="346"/>
      <w:bookmarkEnd w:id="347"/>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48" w:name="_Toc21492"/>
      <w:bookmarkStart w:id="349" w:name="_Toc7055"/>
      <w:bookmarkStart w:id="350" w:name="_Toc2587"/>
      <w:bookmarkStart w:id="351" w:name="_Toc9291"/>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48"/>
      <w:bookmarkEnd w:id="349"/>
      <w:bookmarkEnd w:id="350"/>
      <w:bookmarkEnd w:id="351"/>
    </w:p>
    <w:p>
      <w:pPr>
        <w:keepNext/>
        <w:keepLines/>
        <w:spacing w:before="120"/>
        <w:ind w:left="1134" w:hanging="1134"/>
        <w:outlineLvl w:val="2"/>
        <w:rPr>
          <w:rFonts w:ascii="Arial" w:hAnsi="Arial" w:eastAsia="宋体"/>
          <w:sz w:val="28"/>
          <w:lang w:val="en-US" w:eastAsia="ja-JP"/>
        </w:rPr>
      </w:pPr>
      <w:bookmarkStart w:id="352" w:name="_Toc4271"/>
      <w:bookmarkStart w:id="353" w:name="_Toc21763"/>
      <w:bookmarkStart w:id="354" w:name="_Toc12683"/>
      <w:bookmarkStart w:id="355" w:name="_Toc15744"/>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52"/>
      <w:bookmarkEnd w:id="353"/>
      <w:bookmarkEnd w:id="354"/>
      <w:bookmarkEnd w:id="35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56" w:name="_Toc20865"/>
      <w:bookmarkStart w:id="357" w:name="_Toc14200"/>
      <w:bookmarkStart w:id="358" w:name="_Toc18952"/>
      <w:bookmarkStart w:id="359" w:name="_Toc30226"/>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56"/>
      <w:bookmarkEnd w:id="357"/>
      <w:bookmarkEnd w:id="358"/>
      <w:bookmarkEnd w:id="35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60" w:name="_Toc12871"/>
      <w:bookmarkStart w:id="361" w:name="_Toc9625"/>
      <w:bookmarkStart w:id="362" w:name="_Toc14006"/>
      <w:bookmarkStart w:id="363" w:name="_Toc8582"/>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60"/>
      <w:bookmarkEnd w:id="361"/>
      <w:bookmarkEnd w:id="362"/>
      <w:bookmarkEnd w:id="363"/>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364" w:name="_Toc29016"/>
      <w:bookmarkStart w:id="365" w:name="_Toc175"/>
      <w:bookmarkStart w:id="366" w:name="_Toc10745"/>
      <w:bookmarkStart w:id="367" w:name="_Toc26464"/>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64"/>
      <w:bookmarkEnd w:id="365"/>
      <w:bookmarkEnd w:id="366"/>
      <w:bookmarkEnd w:id="367"/>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68" w:name="_Toc27649"/>
      <w:bookmarkStart w:id="369" w:name="_Toc20336"/>
      <w:bookmarkStart w:id="370" w:name="_Toc10436"/>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368"/>
      <w:bookmarkEnd w:id="369"/>
      <w:bookmarkEnd w:id="370"/>
    </w:p>
    <w:p>
      <w:pPr>
        <w:keepNext/>
        <w:keepLines/>
        <w:spacing w:before="120"/>
        <w:ind w:left="1134" w:hanging="1134"/>
        <w:outlineLvl w:val="2"/>
        <w:rPr>
          <w:rFonts w:ascii="Arial" w:hAnsi="Arial" w:eastAsia="宋体"/>
          <w:sz w:val="28"/>
          <w:lang w:val="en-US" w:eastAsia="ja-JP"/>
        </w:rPr>
      </w:pPr>
      <w:bookmarkStart w:id="371" w:name="_Toc30099"/>
      <w:bookmarkStart w:id="372" w:name="_Toc4562"/>
      <w:bookmarkStart w:id="373" w:name="_Toc27133"/>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371"/>
      <w:bookmarkEnd w:id="372"/>
      <w:bookmarkEnd w:id="373"/>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74" w:name="_Toc802"/>
      <w:bookmarkStart w:id="375" w:name="_Toc4781"/>
      <w:bookmarkStart w:id="376" w:name="_Toc24866"/>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374"/>
      <w:bookmarkEnd w:id="375"/>
      <w:bookmarkEnd w:id="37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377" w:name="_Toc10843"/>
      <w:bookmarkStart w:id="378" w:name="_Toc22258"/>
      <w:bookmarkStart w:id="379" w:name="_Toc31810"/>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77"/>
      <w:bookmarkEnd w:id="378"/>
      <w:bookmarkEnd w:id="379"/>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380" w:name="_Toc7352"/>
      <w:bookmarkStart w:id="381" w:name="_Toc28290"/>
      <w:bookmarkStart w:id="382" w:name="_Toc31972"/>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80"/>
      <w:bookmarkEnd w:id="381"/>
      <w:bookmarkEnd w:id="382"/>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83" w:name="_Toc28792"/>
      <w:bookmarkStart w:id="384" w:name="_Toc29712"/>
      <w:bookmarkStart w:id="385" w:name="_Toc3096"/>
      <w:r>
        <w:rPr>
          <w:rFonts w:hint="eastAsia" w:ascii="Arial" w:hAnsi="Arial" w:eastAsia="宋体"/>
          <w:sz w:val="32"/>
          <w:lang w:val="en-US" w:eastAsia="zh-CN"/>
        </w:rPr>
        <w:t>6.1.6</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39_n40-n258</w:t>
      </w:r>
      <w:bookmarkEnd w:id="383"/>
      <w:bookmarkEnd w:id="384"/>
      <w:bookmarkEnd w:id="385"/>
    </w:p>
    <w:p>
      <w:pPr>
        <w:keepNext/>
        <w:keepLines/>
        <w:spacing w:before="120"/>
        <w:ind w:left="1134" w:hanging="1134"/>
        <w:outlineLvl w:val="2"/>
        <w:rPr>
          <w:rFonts w:ascii="Arial" w:hAnsi="Arial" w:eastAsia="宋体"/>
          <w:sz w:val="28"/>
          <w:lang w:val="en-US" w:eastAsia="ja-JP"/>
        </w:rPr>
      </w:pPr>
      <w:bookmarkStart w:id="386" w:name="_Toc28514"/>
      <w:bookmarkStart w:id="387" w:name="_Toc21952"/>
      <w:bookmarkStart w:id="388" w:name="_Toc6695"/>
      <w:r>
        <w:rPr>
          <w:rFonts w:hint="eastAsia" w:ascii="Arial" w:hAnsi="Arial" w:eastAsia="宋体"/>
          <w:sz w:val="28"/>
          <w:lang w:val="en-US" w:eastAsia="zh-CN"/>
        </w:rPr>
        <w:t>6.1.6</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39_n40-n258</w:t>
      </w:r>
      <w:bookmarkEnd w:id="386"/>
      <w:bookmarkEnd w:id="387"/>
      <w:bookmarkEnd w:id="388"/>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389" w:name="_Toc32459"/>
      <w:bookmarkStart w:id="390" w:name="_Toc12273"/>
      <w:bookmarkStart w:id="391" w:name="_Toc30579"/>
      <w:r>
        <w:rPr>
          <w:rFonts w:hint="eastAsia" w:ascii="Arial" w:hAnsi="Arial" w:eastAsia="宋体"/>
          <w:sz w:val="28"/>
          <w:lang w:val="en-US" w:eastAsia="zh-CN"/>
        </w:rPr>
        <w:t>6.1.6</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39_n40-n258</w:t>
      </w:r>
      <w:bookmarkEnd w:id="389"/>
      <w:bookmarkEnd w:id="390"/>
      <w:bookmarkEnd w:id="391"/>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392" w:name="_Toc29017"/>
      <w:bookmarkStart w:id="393" w:name="_Toc25875"/>
      <w:bookmarkStart w:id="394" w:name="_Toc22338"/>
      <w:r>
        <w:rPr>
          <w:rFonts w:hint="eastAsia" w:ascii="Arial" w:hAnsi="Arial" w:eastAsia="宋体"/>
          <w:sz w:val="28"/>
          <w:lang w:val="en-US" w:eastAsia="zh-CN"/>
        </w:rPr>
        <w:t>6.1.6</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392"/>
      <w:bookmarkEnd w:id="393"/>
      <w:bookmarkEnd w:id="394"/>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39_n40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39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39_n40  defined in TS38.101-3.</w:t>
      </w:r>
    </w:p>
    <w:p>
      <w:pPr>
        <w:keepNext/>
        <w:keepLines/>
        <w:spacing w:before="120"/>
        <w:ind w:left="1134" w:hanging="1134"/>
        <w:outlineLvl w:val="2"/>
        <w:rPr>
          <w:rFonts w:ascii="Arial" w:hAnsi="Arial" w:eastAsia="宋体"/>
          <w:sz w:val="28"/>
          <w:lang w:val="en-US" w:eastAsia="en-US"/>
        </w:rPr>
      </w:pPr>
      <w:bookmarkStart w:id="395" w:name="_Toc31867"/>
      <w:bookmarkStart w:id="396" w:name="_Toc2226"/>
      <w:bookmarkStart w:id="397" w:name="_Toc32506"/>
      <w:r>
        <w:rPr>
          <w:rFonts w:hint="eastAsia" w:ascii="Arial" w:hAnsi="Arial" w:eastAsia="宋体"/>
          <w:sz w:val="28"/>
          <w:lang w:val="en-US" w:eastAsia="zh-CN"/>
        </w:rPr>
        <w:t>6.1.6</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395"/>
      <w:bookmarkEnd w:id="396"/>
      <w:bookmarkEnd w:id="397"/>
    </w:p>
    <w:p>
      <w:pPr>
        <w:rPr>
          <w:rFonts w:eastAsia="Malgun Gothic"/>
          <w:lang w:val="en-US" w:eastAsia="zh-CN"/>
        </w:rPr>
      </w:pPr>
      <w:r>
        <w:rPr>
          <w:rFonts w:hint="eastAsia" w:eastAsia="Malgun Gothic"/>
          <w:lang w:val="en-US" w:eastAsia="zh-CN"/>
        </w:rPr>
        <w:t>There are no additional MSD issue need to be specified.</w:t>
      </w:r>
    </w:p>
    <w:p>
      <w:pPr>
        <w:rPr>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398" w:name="_Toc14352"/>
      <w:r>
        <w:rPr>
          <w:rFonts w:hint="eastAsia" w:ascii="Arial" w:hAnsi="Arial" w:eastAsia="宋体" w:cs="Times New Roman"/>
          <w:sz w:val="32"/>
          <w:lang w:val="en-US" w:eastAsia="zh-CN" w:bidi="ar-SA"/>
        </w:rPr>
        <w:t>6.1.7</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3_n40-n258</w:t>
      </w:r>
      <w:bookmarkEnd w:id="398"/>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399" w:name="_Toc8289"/>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3_n40-n258</w:t>
      </w:r>
      <w:bookmarkEnd w:id="399"/>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6.1.7</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n40,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400" w:name="_Toc29921"/>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3_n40-n258</w:t>
      </w:r>
      <w:bookmarkEnd w:id="400"/>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6.1.7</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DC_3A_n40A-n258A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DC_3A_n40A-n258A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401" w:name="_Toc13945"/>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40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3_n40</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 and band n40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 xml:space="preserve">3_n40 </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402" w:name="_Toc15901"/>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402"/>
    </w:p>
    <w:p>
      <w:pPr>
        <w:rPr>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lang w:val="en-US" w:eastAsia="zh-CN"/>
        </w:rPr>
      </w:pPr>
    </w:p>
    <w:bookmarkEnd w:id="234"/>
    <w:bookmarkEnd w:id="235"/>
    <w:bookmarkEnd w:id="236"/>
    <w:bookmarkEnd w:id="237"/>
    <w:p>
      <w:pPr>
        <w:pStyle w:val="3"/>
        <w:rPr>
          <w:rFonts w:cs="Arial"/>
          <w:lang w:eastAsia="zh-CN"/>
        </w:rPr>
      </w:pPr>
      <w:bookmarkStart w:id="403" w:name="_Toc4054"/>
      <w:bookmarkStart w:id="404" w:name="_Toc30928"/>
      <w:bookmarkStart w:id="405" w:name="_Toc9139"/>
      <w:bookmarkStart w:id="406" w:name="_Toc3775"/>
      <w:bookmarkStart w:id="407" w:name="_Toc19663"/>
      <w:bookmarkStart w:id="408" w:name="_Toc25820"/>
      <w:bookmarkStart w:id="409" w:name="_Toc47701761"/>
      <w:bookmarkStart w:id="410" w:name="_Toc30983"/>
      <w:bookmarkStart w:id="411" w:name="_Toc23312"/>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03"/>
      <w:bookmarkEnd w:id="404"/>
      <w:bookmarkEnd w:id="405"/>
      <w:bookmarkEnd w:id="406"/>
      <w:bookmarkEnd w:id="407"/>
      <w:bookmarkEnd w:id="408"/>
      <w:bookmarkEnd w:id="409"/>
      <w:bookmarkEnd w:id="410"/>
      <w:bookmarkEnd w:id="411"/>
      <w:r>
        <w:rPr>
          <w:rFonts w:hint="eastAsia"/>
          <w:lang w:val="en-US" w:eastAsia="zh-CN"/>
        </w:rPr>
        <w:tab/>
      </w:r>
    </w:p>
    <w:p>
      <w:pPr>
        <w:pStyle w:val="4"/>
        <w:rPr>
          <w:rFonts w:eastAsia="宋体"/>
          <w:lang w:val="en-US" w:eastAsia="zh-CN"/>
        </w:rPr>
      </w:pPr>
      <w:bookmarkStart w:id="412" w:name="_Toc17045"/>
      <w:bookmarkStart w:id="413" w:name="_Toc14186"/>
      <w:bookmarkStart w:id="414" w:name="_Toc7131"/>
      <w:bookmarkStart w:id="415" w:name="_Toc20996"/>
      <w:bookmarkStart w:id="416" w:name="_Toc47701762"/>
      <w:bookmarkStart w:id="417" w:name="_Toc3788"/>
      <w:bookmarkStart w:id="418" w:name="_Toc28461"/>
      <w:bookmarkStart w:id="419" w:name="_Toc29195"/>
      <w:bookmarkStart w:id="420" w:name="_Toc2189"/>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412"/>
      <w:bookmarkEnd w:id="413"/>
      <w:r>
        <w:rPr>
          <w:rFonts w:hint="eastAsia"/>
          <w:lang w:val="en-US" w:eastAsia="zh-CN"/>
        </w:rPr>
        <w:t xml:space="preserve"> or </w:t>
      </w:r>
      <w:r>
        <w:t>DC_n</w:t>
      </w:r>
      <w:r>
        <w:rPr>
          <w:rFonts w:hint="eastAsia"/>
          <w:lang w:val="en-US" w:eastAsia="zh-CN"/>
        </w:rPr>
        <w:t>Z_X-Y</w:t>
      </w:r>
      <w:bookmarkEnd w:id="414"/>
      <w:bookmarkEnd w:id="415"/>
      <w:bookmarkEnd w:id="416"/>
      <w:bookmarkEnd w:id="417"/>
      <w:bookmarkEnd w:id="418"/>
      <w:bookmarkEnd w:id="419"/>
      <w:bookmarkEnd w:id="420"/>
    </w:p>
    <w:p>
      <w:pPr>
        <w:keepNext/>
        <w:keepLines/>
        <w:spacing w:before="120"/>
        <w:ind w:left="1134" w:hanging="1134"/>
        <w:outlineLvl w:val="3"/>
        <w:rPr>
          <w:rFonts w:ascii="Arial" w:hAnsi="Arial" w:eastAsia="宋体" w:cs="Arial"/>
          <w:sz w:val="28"/>
          <w:szCs w:val="28"/>
          <w:lang w:val="en-US" w:eastAsia="zh-CN"/>
        </w:rPr>
      </w:pPr>
      <w:bookmarkStart w:id="421" w:name="_Toc24885"/>
      <w:bookmarkStart w:id="422" w:name="_Toc2156"/>
      <w:bookmarkStart w:id="423" w:name="_Toc15574"/>
      <w:bookmarkStart w:id="424" w:name="_Toc47701763"/>
      <w:bookmarkStart w:id="425" w:name="_Toc593"/>
      <w:bookmarkStart w:id="426" w:name="_Toc28903"/>
      <w:bookmarkStart w:id="427" w:name="_Toc17561"/>
      <w:bookmarkStart w:id="428" w:name="_Toc25918"/>
      <w:bookmarkStart w:id="429" w:name="_Toc22682"/>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21"/>
      <w:bookmarkEnd w:id="422"/>
      <w:r>
        <w:rPr>
          <w:rFonts w:hint="eastAsia" w:ascii="Arial" w:hAnsi="Arial" w:eastAsia="宋体" w:cs="Arial"/>
          <w:sz w:val="28"/>
          <w:szCs w:val="28"/>
          <w:lang w:val="en-US" w:eastAsia="zh-CN"/>
        </w:rPr>
        <w:t xml:space="preserve"> configuration</w:t>
      </w:r>
      <w:bookmarkEnd w:id="423"/>
      <w:bookmarkEnd w:id="424"/>
      <w:bookmarkEnd w:id="425"/>
      <w:bookmarkEnd w:id="426"/>
      <w:bookmarkEnd w:id="427"/>
      <w:bookmarkEnd w:id="428"/>
      <w:bookmarkEnd w:id="429"/>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430" w:name="_Toc32215"/>
      <w:bookmarkStart w:id="431" w:name="_Toc15232"/>
      <w:bookmarkStart w:id="432" w:name="_Toc47701764"/>
      <w:bookmarkStart w:id="433" w:name="_Toc18826"/>
      <w:bookmarkStart w:id="434" w:name="_Toc7148"/>
      <w:bookmarkStart w:id="435" w:name="_Toc301"/>
      <w:bookmarkStart w:id="436" w:name="_Toc29375"/>
      <w:bookmarkStart w:id="437" w:name="_Toc2337"/>
      <w:bookmarkStart w:id="438" w:name="_Toc5850"/>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430"/>
      <w:bookmarkEnd w:id="431"/>
      <w:bookmarkEnd w:id="432"/>
      <w:bookmarkEnd w:id="433"/>
      <w:bookmarkEnd w:id="434"/>
      <w:bookmarkEnd w:id="435"/>
      <w:bookmarkEnd w:id="436"/>
      <w:bookmarkEnd w:id="437"/>
      <w:bookmarkEnd w:id="438"/>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439" w:name="_Toc18844"/>
      <w:bookmarkStart w:id="440" w:name="_Toc47701765"/>
      <w:bookmarkStart w:id="441" w:name="_Toc2626"/>
      <w:bookmarkStart w:id="442" w:name="_Toc23126"/>
      <w:bookmarkStart w:id="443" w:name="_Toc26609"/>
      <w:bookmarkStart w:id="444" w:name="_Toc22562"/>
      <w:bookmarkStart w:id="445" w:name="_Toc7456"/>
      <w:bookmarkStart w:id="446" w:name="_Toc5862"/>
      <w:bookmarkStart w:id="447" w:name="_Toc939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39"/>
      <w:bookmarkEnd w:id="440"/>
      <w:bookmarkEnd w:id="441"/>
      <w:bookmarkEnd w:id="442"/>
      <w:bookmarkEnd w:id="443"/>
      <w:bookmarkEnd w:id="444"/>
      <w:bookmarkEnd w:id="445"/>
      <w:bookmarkEnd w:id="446"/>
      <w:bookmarkEnd w:id="447"/>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448" w:name="_Toc10648"/>
      <w:bookmarkStart w:id="449" w:name="_Toc26964"/>
      <w:bookmarkStart w:id="450" w:name="_Toc2072"/>
      <w:bookmarkStart w:id="451" w:name="_Toc47701766"/>
      <w:bookmarkStart w:id="452" w:name="_Toc3326"/>
      <w:bookmarkStart w:id="453" w:name="_Toc16299"/>
      <w:bookmarkStart w:id="454" w:name="_Toc7017"/>
      <w:bookmarkStart w:id="455" w:name="_Toc5066"/>
      <w:bookmarkStart w:id="456" w:name="_Toc19510"/>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448"/>
      <w:bookmarkEnd w:id="449"/>
      <w:bookmarkEnd w:id="450"/>
      <w:bookmarkEnd w:id="451"/>
      <w:bookmarkEnd w:id="452"/>
      <w:bookmarkEnd w:id="453"/>
      <w:bookmarkEnd w:id="454"/>
      <w:bookmarkEnd w:id="455"/>
      <w:bookmarkEnd w:id="456"/>
    </w:p>
    <w:p>
      <w:pPr>
        <w:pStyle w:val="241"/>
        <w:rPr>
          <w:sz w:val="21"/>
          <w:szCs w:val="22"/>
        </w:rPr>
      </w:pPr>
      <w:r>
        <w:t>&lt;Text will be added.&gt;</w:t>
      </w:r>
      <w:r>
        <w:tab/>
      </w:r>
      <w:r>
        <w:rPr>
          <w:sz w:val="21"/>
          <w:szCs w:val="22"/>
        </w:rPr>
        <w:tab/>
      </w:r>
    </w:p>
    <w:bookmarkEnd w:id="159"/>
    <w:p>
      <w:pPr>
        <w:pStyle w:val="3"/>
      </w:pPr>
      <w:r>
        <w:br w:type="page"/>
      </w:r>
      <w:bookmarkStart w:id="457" w:name="_Toc32728"/>
      <w:bookmarkStart w:id="458" w:name="_Toc8056"/>
      <w:bookmarkStart w:id="459" w:name="_Toc16791"/>
      <w:bookmarkStart w:id="460" w:name="_Toc19318"/>
      <w:bookmarkStart w:id="461" w:name="_Toc25652"/>
      <w:bookmarkStart w:id="462" w:name="_Toc30924"/>
      <w:bookmarkStart w:id="463" w:name="_Toc47701767"/>
      <w:bookmarkStart w:id="464" w:name="_Toc29864"/>
      <w:bookmarkStart w:id="465" w:name="_Toc519110905"/>
      <w:bookmarkStart w:id="466" w:name="_Toc25326"/>
      <w:bookmarkStart w:id="467" w:name="_Toc4502997"/>
      <w:r>
        <w:t xml:space="preserve">Annex </w:t>
      </w:r>
      <w:r>
        <w:rPr>
          <w:rFonts w:hint="eastAsia"/>
          <w:lang w:eastAsia="ko-KR"/>
        </w:rPr>
        <w:t>A</w:t>
      </w:r>
      <w:r>
        <w:t>:</w:t>
      </w:r>
      <w:r>
        <w:rPr>
          <w:rFonts w:hint="eastAsia"/>
          <w:lang w:val="en-US" w:eastAsia="zh-CN"/>
        </w:rPr>
        <w:t xml:space="preserve"> </w:t>
      </w:r>
      <w:r>
        <w:t>Change history</w:t>
      </w:r>
      <w:bookmarkEnd w:id="117"/>
      <w:bookmarkEnd w:id="457"/>
      <w:bookmarkEnd w:id="458"/>
      <w:bookmarkEnd w:id="459"/>
      <w:bookmarkEnd w:id="460"/>
      <w:bookmarkEnd w:id="461"/>
      <w:bookmarkEnd w:id="462"/>
      <w:bookmarkEnd w:id="463"/>
      <w:bookmarkEnd w:id="464"/>
      <w:bookmarkEnd w:id="465"/>
      <w:bookmarkEnd w:id="466"/>
      <w:bookmarkEnd w:id="467"/>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68" w:name="MCCQCTEMPBM_00000041" w:colFirst="6" w:colLast="6"/>
            <w:bookmarkStart w:id="469" w:name="MCCQCTEMPBM_00000019" w:colFirst="6" w:colLast="6"/>
            <w:bookmarkStart w:id="470" w:name="MCCQCTEMPBM_00000035" w:colFirst="6" w:colLast="6"/>
            <w:bookmarkStart w:id="471" w:name="MCCQCTEMPBM_00000053" w:colFirst="6" w:colLast="6"/>
            <w:bookmarkStart w:id="472" w:name="MCCQCTEMPBM_00000046" w:colFirst="6" w:colLast="6"/>
            <w:bookmarkStart w:id="473" w:name="MCCQCTEMPBM_00000027" w:colFirst="6" w:colLast="6"/>
            <w:bookmarkStart w:id="474" w:name="MCCQCTEMPBM_00000059" w:colFirst="6" w:colLast="6"/>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bookmarkEnd w:id="468"/>
      <w:bookmarkEnd w:id="469"/>
      <w:bookmarkEnd w:id="470"/>
      <w:bookmarkEnd w:id="471"/>
      <w:bookmarkEnd w:id="472"/>
      <w:bookmarkEnd w:id="473"/>
      <w:bookmarkEnd w:id="474"/>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ascii="Arial" w:hAnsi="Arial"/>
                <w:sz w:val="16"/>
                <w:szCs w:val="16"/>
                <w:lang w:val="en-US" w:eastAsia="zh-CN"/>
              </w:rPr>
            </w:pPr>
            <w:bookmarkStart w:id="475" w:name="MCCQCTEMPBM_00000034"/>
            <w:bookmarkStart w:id="476" w:name="MCCQCTEMPBM_00000058"/>
            <w:bookmarkStart w:id="477" w:name="MCCQCTEMPBM_00000018"/>
            <w:bookmarkStart w:id="478" w:name="MCCQCTEMPBM_00000040"/>
            <w:bookmarkStart w:id="479" w:name="MCCQCTEMPBM_00000052"/>
            <w:bookmarkStart w:id="480" w:name="MCCQCTEMPBM_00000026"/>
            <w:bookmarkStart w:id="481" w:name="MCCQCTEMPBM_00000045"/>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75"/>
          <w:bookmarkEnd w:id="476"/>
          <w:bookmarkEnd w:id="477"/>
          <w:bookmarkEnd w:id="478"/>
          <w:bookmarkEnd w:id="479"/>
          <w:bookmarkEnd w:id="480"/>
          <w:bookmarkEnd w:id="481"/>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82" w:name="MCCQCTEMPBM_00000023" w:colFirst="0" w:colLast="0"/>
            <w:bookmarkStart w:id="483" w:name="MCCQCTEMPBM_00000031" w:colFirst="0" w:colLast="0"/>
            <w:bookmarkStart w:id="484" w:name="MCCQCTEMPBM_00000015" w:colFirst="0" w:colLast="0"/>
            <w:bookmarkStart w:id="485" w:name="MCCQCTEMPBM_00000014" w:colFirst="7" w:colLast="7"/>
            <w:r>
              <w:rPr>
                <w:rFonts w:hint="eastAsia" w:eastAsia="Malgun Gothic"/>
                <w:sz w:val="16"/>
                <w:szCs w:val="16"/>
                <w:lang w:val="en-US" w:eastAsia="zh-CN"/>
              </w:rPr>
              <w:t>2021-10</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100</w:t>
            </w:r>
            <w:r>
              <w:rPr>
                <w:szCs w:val="18"/>
                <w:lang w:val="en-US" w:eastAsia="zh-CN"/>
              </w:rPr>
              <w:t>-e</w:t>
            </w:r>
            <w:r>
              <w:rPr>
                <w:rFonts w:hint="eastAsia" w:eastAsia="Malgun Gothic"/>
                <w:szCs w:val="18"/>
              </w:rPr>
              <w:t>:</w:t>
            </w:r>
          </w:p>
          <w:p>
            <w:pPr>
              <w:numPr>
                <w:ilvl w:val="0"/>
                <w:numId w:val="10"/>
              </w:numPr>
              <w:rPr>
                <w:rFonts w:ascii="Arial" w:hAnsi="Arial"/>
                <w:sz w:val="16"/>
                <w:szCs w:val="16"/>
                <w:lang w:val="en-US" w:eastAsia="zh-CN"/>
              </w:rPr>
            </w:pPr>
            <w:bookmarkStart w:id="486" w:name="MCCQCTEMPBM_00000025"/>
            <w:bookmarkStart w:id="487" w:name="MCCQCTEMPBM_00000051"/>
            <w:bookmarkStart w:id="488" w:name="MCCQCTEMPBM_00000057"/>
            <w:bookmarkStart w:id="489" w:name="MCCQCTEMPBM_00000033"/>
            <w:bookmarkStart w:id="490" w:name="MCCQCTEMPBM_00000039"/>
            <w:bookmarkStart w:id="491" w:name="MCCQCTEMPBM_00000044"/>
            <w:bookmarkStart w:id="492" w:name="MCCQCTEMPBM_00000017"/>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86"/>
          <w:bookmarkEnd w:id="487"/>
          <w:bookmarkEnd w:id="488"/>
          <w:bookmarkEnd w:id="489"/>
          <w:bookmarkEnd w:id="490"/>
          <w:bookmarkEnd w:id="491"/>
          <w:bookmarkEnd w:id="492"/>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93" w:name="MCCQCTEMPBM_00000049" w:colFirst="7" w:colLast="7"/>
            <w:r>
              <w:rPr>
                <w:rFonts w:hint="eastAsia" w:eastAsia="Malgun Gothic"/>
                <w:sz w:val="16"/>
                <w:szCs w:val="16"/>
                <w:lang w:val="en-US" w:eastAsia="zh-CN"/>
              </w:rPr>
              <w:t>2021-11</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#101-e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R4-2118214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101</w:t>
            </w:r>
            <w:r>
              <w:rPr>
                <w:szCs w:val="18"/>
                <w:lang w:val="en-US" w:eastAsia="zh-CN"/>
              </w:rPr>
              <w:t>-e</w:t>
            </w:r>
            <w:r>
              <w:rPr>
                <w:rFonts w:hint="eastAsia" w:eastAsia="Malgun Gothic"/>
                <w:szCs w:val="18"/>
              </w:rPr>
              <w:t>:</w:t>
            </w:r>
          </w:p>
          <w:p>
            <w:pPr>
              <w:numPr>
                <w:ilvl w:val="0"/>
                <w:numId w:val="11"/>
              </w:numPr>
              <w:rPr>
                <w:rFonts w:ascii="Arial" w:hAnsi="Arial"/>
                <w:sz w:val="16"/>
                <w:szCs w:val="16"/>
                <w:lang w:val="en-US" w:eastAsia="zh-CN"/>
              </w:rPr>
            </w:pPr>
            <w:bookmarkStart w:id="494" w:name="MCCQCTEMPBM_00000050"/>
            <w:bookmarkStart w:id="495" w:name="MCCQCTEMPBM_00000056"/>
            <w:r>
              <w:rPr>
                <w:rFonts w:ascii="Arial" w:hAnsi="Arial"/>
                <w:sz w:val="16"/>
                <w:szCs w:val="16"/>
                <w:lang w:val="en-US" w:eastAsia="zh-CN"/>
              </w:rPr>
              <w:t>R4-2118202</w:t>
            </w:r>
            <w:r>
              <w:rPr>
                <w:rFonts w:ascii="Arial" w:hAnsi="Arial"/>
                <w:sz w:val="16"/>
                <w:szCs w:val="16"/>
                <w:lang w:val="en-US" w:eastAsia="zh-CN"/>
              </w:rPr>
              <w:tab/>
            </w:r>
            <w:r>
              <w:rPr>
                <w:rFonts w:ascii="Arial" w:hAnsi="Arial"/>
                <w:sz w:val="16"/>
                <w:szCs w:val="16"/>
                <w:lang w:val="en-US" w:eastAsia="zh-CN"/>
              </w:rPr>
              <w:t>TP for TR 37.717-33_DC_39A_n40A-n258A</w:t>
            </w:r>
          </w:p>
          <w:bookmarkEnd w:id="494"/>
          <w:bookmarkEnd w:id="495"/>
          <w:p>
            <w:pPr>
              <w:rPr>
                <w:rFonts w:ascii="Arial" w:hAnsi="Arial"/>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2022-02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#102-e</w:t>
            </w:r>
          </w:p>
        </w:tc>
        <w:tc>
          <w:tcPr>
            <w:tcW w:w="1094" w:type="dxa"/>
            <w:shd w:val="solid" w:color="FFFFFF" w:fill="auto"/>
          </w:tcPr>
          <w:p>
            <w:pPr>
              <w:pStyle w:val="181"/>
              <w:rPr>
                <w:rFonts w:hint="eastAsia" w:ascii="Arial" w:hAnsi="Arial" w:eastAsia="Malgun Gothic" w:cs="Times New Roman"/>
                <w:sz w:val="16"/>
                <w:szCs w:val="16"/>
                <w:lang w:eastAsia="zh-CN"/>
              </w:rPr>
            </w:pPr>
            <w:r>
              <w:rPr>
                <w:rFonts w:hint="eastAsia" w:ascii="Arial" w:hAnsi="Arial" w:eastAsia="Malgun Gothic" w:cs="Times New Roman"/>
                <w:sz w:val="16"/>
                <w:szCs w:val="16"/>
                <w:lang w:eastAsia="zh-CN"/>
              </w:rPr>
              <w:t>R4-2204774</w:t>
            </w:r>
          </w:p>
        </w:tc>
        <w:tc>
          <w:tcPr>
            <w:tcW w:w="425" w:type="dxa"/>
            <w:shd w:val="solid" w:color="FFFFFF" w:fill="auto"/>
          </w:tcPr>
          <w:p>
            <w:pPr>
              <w:pStyle w:val="181"/>
              <w:rPr>
                <w:rFonts w:hint="eastAsia" w:ascii="Arial" w:hAnsi="Arial" w:eastAsia="Malgun Gothic" w:cs="Times New Roman"/>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102</w:t>
            </w:r>
            <w:r>
              <w:rPr>
                <w:szCs w:val="18"/>
                <w:lang w:val="en-US" w:eastAsia="zh-CN"/>
              </w:rPr>
              <w:t>-e</w:t>
            </w:r>
            <w:r>
              <w:rPr>
                <w:rFonts w:hint="eastAsia" w:eastAsia="Malgun Gothic"/>
                <w:szCs w:val="18"/>
              </w:rPr>
              <w:t>:</w:t>
            </w:r>
          </w:p>
          <w:p>
            <w:pPr>
              <w:pStyle w:val="141"/>
              <w:keepNext w:val="0"/>
              <w:keepLines w:val="0"/>
              <w:widowControl/>
              <w:suppressLineNumbers w:val="0"/>
              <w:spacing w:before="0" w:beforeAutospacing="0" w:after="0" w:afterAutospacing="0"/>
              <w:ind w:left="0" w:right="0"/>
              <w:rPr>
                <w:rFonts w:hint="default" w:ascii="Arial" w:hAnsi="Arial" w:eastAsia="MS Mincho" w:cs="Times New Roman"/>
                <w:color w:val="auto"/>
                <w:sz w:val="20"/>
                <w:szCs w:val="20"/>
                <w:u w:val="none"/>
                <w:lang w:val="en-US" w:eastAsia="zh-CN" w:bidi="ar-SA"/>
              </w:rPr>
            </w:pPr>
            <w:r>
              <w:rPr>
                <w:rFonts w:hint="eastAsia" w:ascii="Arial" w:hAnsi="Arial" w:eastAsia="MS Mincho" w:cs="Times New Roman"/>
                <w:color w:val="auto"/>
                <w:sz w:val="20"/>
                <w:szCs w:val="20"/>
                <w:lang w:val="en-US" w:eastAsia="zh-CN" w:bidi="ar-SA"/>
              </w:rPr>
              <w:t>1</w:t>
            </w:r>
            <w:r>
              <w:rPr>
                <w:rFonts w:hint="eastAsia" w:ascii="Arial" w:hAnsi="Arial" w:eastAsia="Times New Roman" w:cs="Times New Roman"/>
                <w:sz w:val="16"/>
                <w:szCs w:val="16"/>
                <w:lang w:val="en-US" w:eastAsia="zh-CN" w:bidi="ar-SA"/>
              </w:rPr>
              <w:t xml:space="preserve">. </w:t>
            </w:r>
            <w:r>
              <w:rPr>
                <w:rFonts w:hint="default" w:ascii="Arial" w:hAnsi="Arial" w:eastAsia="Times New Roman" w:cs="Times New Roman"/>
                <w:sz w:val="16"/>
                <w:szCs w:val="16"/>
                <w:lang w:val="en-US" w:eastAsia="zh-CN" w:bidi="ar-SA"/>
              </w:rPr>
              <w:t>R4-2204749</w:t>
            </w:r>
            <w:r>
              <w:rPr>
                <w:rFonts w:hint="default" w:ascii="Arial" w:hAnsi="Arial" w:eastAsia="Times New Roman" w:cs="Times New Roman"/>
                <w:sz w:val="16"/>
                <w:szCs w:val="16"/>
                <w:lang w:val="en-US" w:eastAsia="zh-CN" w:bidi="ar-SA"/>
              </w:rPr>
              <w:tab/>
            </w:r>
            <w:r>
              <w:rPr>
                <w:rFonts w:hint="default" w:ascii="Arial" w:hAnsi="Arial" w:eastAsia="Times New Roman" w:cs="Times New Roman"/>
                <w:sz w:val="16"/>
                <w:szCs w:val="16"/>
                <w:lang w:val="en-US" w:eastAsia="zh-CN" w:bidi="ar-SA"/>
              </w:rPr>
              <w:t>TP for TR 37.717-33_DC_3A_n40A-n258A</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0.7.0</w:t>
            </w:r>
          </w:p>
        </w:tc>
      </w:tr>
      <w:bookmarkEnd w:id="482"/>
      <w:bookmarkEnd w:id="483"/>
      <w:bookmarkEnd w:id="484"/>
      <w:bookmarkEnd w:id="485"/>
      <w:bookmarkEnd w:id="493"/>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V0.7.0 (2022-03)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DACCA9E"/>
    <w:multiLevelType w:val="singleLevel"/>
    <w:tmpl w:val="1DACCA9E"/>
    <w:lvl w:ilvl="0" w:tentative="0">
      <w:start w:val="1"/>
      <w:numFmt w:val="decimal"/>
      <w:suff w:val="space"/>
      <w:lvlText w:val="%1."/>
      <w:lvlJc w:val="left"/>
    </w:lvl>
  </w:abstractNum>
  <w:abstractNum w:abstractNumId="8">
    <w:nsid w:val="1F65F40E"/>
    <w:multiLevelType w:val="singleLevel"/>
    <w:tmpl w:val="1F65F40E"/>
    <w:lvl w:ilvl="0" w:tentative="0">
      <w:start w:val="1"/>
      <w:numFmt w:val="decimal"/>
      <w:suff w:val="space"/>
      <w:lvlText w:val="%1."/>
      <w:lvlJc w:val="left"/>
    </w:lvl>
  </w:abstractNum>
  <w:abstractNum w:abstractNumId="9">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qFormat/>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uiPriority w:val="0"/>
    <w:pPr>
      <w:jc w:val="center"/>
    </w:pPr>
  </w:style>
  <w:style w:type="paragraph" w:customStyle="1" w:styleId="181">
    <w:name w:val="TAL"/>
    <w:basedOn w:val="1"/>
    <w:link w:val="441"/>
    <w:uiPriority w:val="0"/>
    <w:pPr>
      <w:keepNext/>
      <w:keepLines/>
      <w:spacing w:after="0"/>
    </w:pPr>
    <w:rPr>
      <w:rFonts w:ascii="Arial" w:hAnsi="Arial"/>
      <w:sz w:val="18"/>
    </w:rPr>
  </w:style>
  <w:style w:type="paragraph" w:customStyle="1" w:styleId="182">
    <w:name w:val="EQ"/>
    <w:basedOn w:val="1"/>
    <w:next w:val="1"/>
    <w:link w:val="344"/>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qFormat/>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250">
    <w:name w:val="EW"/>
    <w:basedOn w:val="251"/>
    <w:qFormat/>
    <w:uiPriority w:val="0"/>
    <w:pPr>
      <w:spacing w:after="0"/>
    </w:pPr>
  </w:style>
  <w:style w:type="paragraph" w:customStyle="1" w:styleId="251">
    <w:name w:val="EX"/>
    <w:basedOn w:val="1"/>
    <w:link w:val="310"/>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3483</Words>
  <Characters>22459</Characters>
  <Lines>187</Lines>
  <Paragraphs>51</Paragraphs>
  <TotalTime>2</TotalTime>
  <ScaleCrop>false</ScaleCrop>
  <LinksUpToDate>false</LinksUpToDate>
  <CharactersWithSpaces>25891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2021-11-22T14:43:00Z</dcterms:created>
  <dc:creator>MCC Support</dc:creator>
  <cp:keywords>&lt;keyword[, keyword, ]&gt;</cp:keywords>
  <cp:lastModifiedBy>ZTE_Wubin</cp:lastModifiedBy>
  <dcterms:modified xsi:type="dcterms:W3CDTF">2022-03-10T01:17:13Z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