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AFB545" w:rsidR="001E41F3" w:rsidRDefault="001E41F3">
      <w:pPr>
        <w:pStyle w:val="CRCoverPage"/>
        <w:tabs>
          <w:tab w:val="right" w:pos="9639"/>
        </w:tabs>
        <w:spacing w:after="0"/>
        <w:rPr>
          <w:b/>
          <w:i/>
          <w:noProof/>
          <w:sz w:val="28"/>
        </w:rPr>
      </w:pPr>
      <w:r>
        <w:rPr>
          <w:b/>
          <w:noProof/>
          <w:sz w:val="24"/>
        </w:rPr>
        <w:t>3GPP TSG-</w:t>
      </w:r>
      <w:r w:rsidR="00D24EC9">
        <w:fldChar w:fldCharType="begin"/>
      </w:r>
      <w:r w:rsidR="00D24EC9">
        <w:instrText xml:space="preserve"> DOCPROPERTY  TSG/WGRef  \* MERGEFORMAT </w:instrText>
      </w:r>
      <w:r w:rsidR="00D24EC9">
        <w:fldChar w:fldCharType="separate"/>
      </w:r>
      <w:r w:rsidR="00EE4878" w:rsidRPr="00EE4878">
        <w:rPr>
          <w:b/>
          <w:noProof/>
          <w:sz w:val="24"/>
        </w:rPr>
        <w:t>RAN WG4</w:t>
      </w:r>
      <w:r w:rsidR="00D24EC9">
        <w:rPr>
          <w:b/>
          <w:noProof/>
          <w:sz w:val="24"/>
        </w:rPr>
        <w:fldChar w:fldCharType="end"/>
      </w:r>
      <w:r w:rsidR="00C66BA2">
        <w:rPr>
          <w:b/>
          <w:noProof/>
          <w:sz w:val="24"/>
        </w:rPr>
        <w:t xml:space="preserve"> </w:t>
      </w:r>
      <w:r>
        <w:rPr>
          <w:b/>
          <w:noProof/>
          <w:sz w:val="24"/>
        </w:rPr>
        <w:t>Meeting #</w:t>
      </w:r>
      <w:r w:rsidR="00D24EC9">
        <w:fldChar w:fldCharType="begin"/>
      </w:r>
      <w:r w:rsidR="00D24EC9">
        <w:instrText xml:space="preserve"> DOCPROPERTY  MtgSeq  \* MERGEFORMAT </w:instrText>
      </w:r>
      <w:r w:rsidR="00D24EC9">
        <w:fldChar w:fldCharType="separate"/>
      </w:r>
      <w:r w:rsidR="00EE4878" w:rsidRPr="00EE4878">
        <w:rPr>
          <w:b/>
          <w:noProof/>
          <w:sz w:val="24"/>
        </w:rPr>
        <w:t>102</w:t>
      </w:r>
      <w:r w:rsidR="00D24EC9">
        <w:rPr>
          <w:b/>
          <w:noProof/>
          <w:sz w:val="24"/>
        </w:rPr>
        <w:fldChar w:fldCharType="end"/>
      </w:r>
      <w:r w:rsidR="00D24EC9">
        <w:fldChar w:fldCharType="begin"/>
      </w:r>
      <w:r w:rsidR="00D24EC9">
        <w:instrText xml:space="preserve"> DOCPROPERTY  MtgTitle  \* MERGEFORMAT </w:instrText>
      </w:r>
      <w:r w:rsidR="00D24EC9">
        <w:fldChar w:fldCharType="separate"/>
      </w:r>
      <w:r w:rsidR="00EE4878" w:rsidRPr="00EE4878">
        <w:rPr>
          <w:b/>
          <w:noProof/>
          <w:sz w:val="24"/>
        </w:rPr>
        <w:t>-e</w:t>
      </w:r>
      <w:r w:rsidR="00D24EC9">
        <w:rPr>
          <w:b/>
          <w:noProof/>
          <w:sz w:val="24"/>
        </w:rPr>
        <w:fldChar w:fldCharType="end"/>
      </w:r>
      <w:r>
        <w:rPr>
          <w:b/>
          <w:i/>
          <w:noProof/>
          <w:sz w:val="28"/>
        </w:rPr>
        <w:tab/>
      </w:r>
      <w:r w:rsidR="00D24EC9">
        <w:fldChar w:fldCharType="begin"/>
      </w:r>
      <w:r w:rsidR="00D24EC9">
        <w:instrText xml:space="preserve"> DOCPROPERTY  Tdoc#  \* MERGEFORMAT </w:instrText>
      </w:r>
      <w:r w:rsidR="00D24EC9">
        <w:fldChar w:fldCharType="separate"/>
      </w:r>
      <w:r w:rsidR="00F610A8" w:rsidRPr="00F610A8">
        <w:rPr>
          <w:b/>
          <w:i/>
          <w:noProof/>
          <w:sz w:val="28"/>
        </w:rPr>
        <w:t>R4-2203524</w:t>
      </w:r>
      <w:r w:rsidR="00D24EC9">
        <w:rPr>
          <w:b/>
          <w:i/>
          <w:noProof/>
          <w:sz w:val="28"/>
        </w:rPr>
        <w:fldChar w:fldCharType="end"/>
      </w:r>
    </w:p>
    <w:p w14:paraId="7CB45193" w14:textId="2EBBB754" w:rsidR="001E41F3" w:rsidRDefault="00D24EC9" w:rsidP="005E2C44">
      <w:pPr>
        <w:pStyle w:val="CRCoverPage"/>
        <w:outlineLvl w:val="0"/>
        <w:rPr>
          <w:b/>
          <w:noProof/>
          <w:sz w:val="24"/>
        </w:rPr>
      </w:pPr>
      <w:r>
        <w:fldChar w:fldCharType="begin"/>
      </w:r>
      <w:r>
        <w:instrText xml:space="preserve"> DOCPROPERTY  Location  \* MERGEFORMAT </w:instrText>
      </w:r>
      <w:r>
        <w:fldChar w:fldCharType="separate"/>
      </w:r>
      <w:r w:rsidR="00EE4878" w:rsidRPr="00EE4878">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4878" w:rsidRPr="00EE4878">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E4878" w:rsidRPr="00EE4878">
        <w:rPr>
          <w:b/>
          <w:noProof/>
          <w:sz w:val="24"/>
        </w:rPr>
        <w:t>21st Feb</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E4878" w:rsidRPr="00EE4878">
        <w:rPr>
          <w:b/>
          <w:noProof/>
          <w:sz w:val="24"/>
        </w:rPr>
        <w:t>3rd Mar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8B44D" w:rsidR="001E41F3" w:rsidRPr="00410371" w:rsidRDefault="00D24EC9" w:rsidP="00E13F3D">
            <w:pPr>
              <w:pStyle w:val="CRCoverPage"/>
              <w:spacing w:after="0"/>
              <w:jc w:val="right"/>
              <w:rPr>
                <w:b/>
                <w:noProof/>
                <w:sz w:val="28"/>
              </w:rPr>
            </w:pPr>
            <w:r>
              <w:fldChar w:fldCharType="begin"/>
            </w:r>
            <w:r>
              <w:instrText xml:space="preserve"> DOCPROPERTY  Spec#  \* MERGEFORMAT </w:instrText>
            </w:r>
            <w:r>
              <w:fldChar w:fldCharType="separate"/>
            </w:r>
            <w:r w:rsidR="00943A40" w:rsidRPr="00943A4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86457" w:rsidR="001E41F3" w:rsidRPr="00410371" w:rsidRDefault="00D24EC9" w:rsidP="00547111">
            <w:pPr>
              <w:pStyle w:val="CRCoverPage"/>
              <w:spacing w:after="0"/>
              <w:rPr>
                <w:noProof/>
              </w:rPr>
            </w:pPr>
            <w:r>
              <w:fldChar w:fldCharType="begin"/>
            </w:r>
            <w:r>
              <w:instrText xml:space="preserve"> DOCPROPERTY  Cr#  \* MERGEFORMAT </w:instrText>
            </w:r>
            <w:r>
              <w:fldChar w:fldCharType="separate"/>
            </w:r>
            <w:r w:rsidR="00943A40" w:rsidRPr="00943A4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91D1D" w:rsidR="001E41F3" w:rsidRPr="00410371" w:rsidRDefault="00D24EC9" w:rsidP="00E13F3D">
            <w:pPr>
              <w:pStyle w:val="CRCoverPage"/>
              <w:spacing w:after="0"/>
              <w:jc w:val="center"/>
              <w:rPr>
                <w:b/>
                <w:noProof/>
              </w:rPr>
            </w:pPr>
            <w:r>
              <w:fldChar w:fldCharType="begin"/>
            </w:r>
            <w:r>
              <w:instrText xml:space="preserve"> DOCPROPERTY  Revision  \* MERGEFORMAT </w:instrText>
            </w:r>
            <w:r>
              <w:fldChar w:fldCharType="separate"/>
            </w:r>
            <w:r w:rsidR="00943A40" w:rsidRPr="00943A4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2DE672" w:rsidR="001E41F3" w:rsidRPr="00410371" w:rsidRDefault="00D24EC9">
            <w:pPr>
              <w:pStyle w:val="CRCoverPage"/>
              <w:spacing w:after="0"/>
              <w:jc w:val="center"/>
              <w:rPr>
                <w:noProof/>
                <w:sz w:val="28"/>
              </w:rPr>
            </w:pPr>
            <w:r>
              <w:fldChar w:fldCharType="begin"/>
            </w:r>
            <w:r>
              <w:instrText xml:space="preserve"> DOCPROPERTY  Version  \* MERGEFORMAT </w:instrText>
            </w:r>
            <w:r>
              <w:fldChar w:fldCharType="separate"/>
            </w:r>
            <w:r w:rsidR="00943A40" w:rsidRPr="00943A40">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FC6240"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5B1002" w:rsidR="00F25D98" w:rsidRDefault="00406E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78E9D" w:rsidR="001E41F3" w:rsidRDefault="00D24EC9">
            <w:pPr>
              <w:pStyle w:val="CRCoverPage"/>
              <w:spacing w:after="0"/>
              <w:ind w:left="100"/>
              <w:rPr>
                <w:noProof/>
              </w:rPr>
            </w:pPr>
            <w:r>
              <w:fldChar w:fldCharType="begin"/>
            </w:r>
            <w:r>
              <w:instrText xml:space="preserve"> DOCPROPERTY  CrTitle  \* MERGEFORMAT </w:instrText>
            </w:r>
            <w:r>
              <w:fldChar w:fldCharType="separate"/>
            </w:r>
            <w:r w:rsidR="00943A40">
              <w:t>Correction of inter-frequency measurement procedures TCs under CCA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0D6B7" w:rsidR="001E41F3" w:rsidRDefault="00D24EC9">
            <w:pPr>
              <w:pStyle w:val="CRCoverPage"/>
              <w:spacing w:after="0"/>
              <w:ind w:left="100"/>
              <w:rPr>
                <w:noProof/>
              </w:rPr>
            </w:pPr>
            <w:r>
              <w:fldChar w:fldCharType="begin"/>
            </w:r>
            <w:r>
              <w:instrText xml:space="preserve"> DOCPROPERTY  SourceIfWg  \* MERGEFORMAT </w:instrText>
            </w:r>
            <w:r>
              <w:fldChar w:fldCharType="separate"/>
            </w:r>
            <w:r w:rsidR="00943A40">
              <w:rPr>
                <w:noProof/>
              </w:rPr>
              <w:t xml:space="preserve">Nokia, Nokia Shanghai </w:t>
            </w:r>
            <w:r w:rsidR="00943A4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909FA" w:rsidR="001E41F3" w:rsidRDefault="00D24EC9" w:rsidP="00547111">
            <w:pPr>
              <w:pStyle w:val="CRCoverPage"/>
              <w:spacing w:after="0"/>
              <w:ind w:left="100"/>
              <w:rPr>
                <w:noProof/>
              </w:rPr>
            </w:pPr>
            <w:r>
              <w:fldChar w:fldCharType="begin"/>
            </w:r>
            <w:r>
              <w:instrText xml:space="preserve"> DOCPROPERTY  SourceIfTsg  \* MERGEFORMAT </w:instrText>
            </w:r>
            <w:r>
              <w:fldChar w:fldCharType="separate"/>
            </w:r>
            <w:r w:rsidR="00943A4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593CB" w:rsidR="001E41F3" w:rsidRDefault="00D24EC9">
            <w:pPr>
              <w:pStyle w:val="CRCoverPage"/>
              <w:spacing w:after="0"/>
              <w:ind w:left="100"/>
              <w:rPr>
                <w:noProof/>
              </w:rPr>
            </w:pPr>
            <w:r>
              <w:fldChar w:fldCharType="begin"/>
            </w:r>
            <w:r>
              <w:instrText xml:space="preserve"> DOCPROPERTY  RelatedWis  \* MERGEFORMAT </w:instrText>
            </w:r>
            <w:r>
              <w:fldChar w:fldCharType="separate"/>
            </w:r>
            <w:r w:rsidR="00A42F99">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F413E" w:rsidR="001E41F3" w:rsidRDefault="00D24EC9">
            <w:pPr>
              <w:pStyle w:val="CRCoverPage"/>
              <w:spacing w:after="0"/>
              <w:ind w:left="100"/>
              <w:rPr>
                <w:noProof/>
              </w:rPr>
            </w:pPr>
            <w:r>
              <w:fldChar w:fldCharType="begin"/>
            </w:r>
            <w:r>
              <w:instrText xml:space="preserve"> DOCPROPERTY  ResDate  \* MERGEFORMAT </w:instrText>
            </w:r>
            <w:r>
              <w:fldChar w:fldCharType="separate"/>
            </w:r>
            <w:r w:rsidR="00EE4878">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44D47" w:rsidR="001E41F3" w:rsidRDefault="00D24EC9" w:rsidP="00D24991">
            <w:pPr>
              <w:pStyle w:val="CRCoverPage"/>
              <w:spacing w:after="0"/>
              <w:ind w:left="100" w:right="-609"/>
              <w:rPr>
                <w:b/>
                <w:noProof/>
              </w:rPr>
            </w:pPr>
            <w:r>
              <w:fldChar w:fldCharType="begin"/>
            </w:r>
            <w:r>
              <w:instrText xml:space="preserve"> DOCPROPERTY  Cat  \* MERGEFORMAT </w:instrText>
            </w:r>
            <w:r>
              <w:fldChar w:fldCharType="separate"/>
            </w:r>
            <w:r w:rsidR="00EE4878" w:rsidRPr="00EE487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8D4104" w:rsidR="001E41F3" w:rsidRDefault="00D24EC9">
            <w:pPr>
              <w:pStyle w:val="CRCoverPage"/>
              <w:spacing w:after="0"/>
              <w:ind w:left="100"/>
              <w:rPr>
                <w:noProof/>
              </w:rPr>
            </w:pPr>
            <w:r>
              <w:fldChar w:fldCharType="begin"/>
            </w:r>
            <w:r>
              <w:instrText xml:space="preserve"> DOCPROPERTY  Release  \* MERGEFORMAT </w:instrText>
            </w:r>
            <w:r>
              <w:fldChar w:fldCharType="separate"/>
            </w:r>
            <w:r w:rsidR="00EE487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4ACE21" w:rsidR="001E41F3" w:rsidRDefault="00255A18">
            <w:pPr>
              <w:pStyle w:val="CRCoverPage"/>
              <w:spacing w:after="0"/>
              <w:ind w:left="100"/>
              <w:rPr>
                <w:noProof/>
              </w:rPr>
            </w:pPr>
            <w:r>
              <w:rPr>
                <w:noProof/>
              </w:rPr>
              <w:t>Inter-frequency measurements test cases for NR-U are updated according to latest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7C53" w14:paraId="21016551" w14:textId="77777777" w:rsidTr="00547111">
        <w:tc>
          <w:tcPr>
            <w:tcW w:w="2694" w:type="dxa"/>
            <w:gridSpan w:val="2"/>
            <w:tcBorders>
              <w:left w:val="single" w:sz="4" w:space="0" w:color="auto"/>
            </w:tcBorders>
          </w:tcPr>
          <w:p w14:paraId="49433147" w14:textId="77777777" w:rsidR="00B77C53" w:rsidRDefault="00B77C53" w:rsidP="00B77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52B97" w14:textId="77777777" w:rsidR="00B77C53" w:rsidRDefault="00B77C53" w:rsidP="00B77C53">
            <w:pPr>
              <w:pStyle w:val="CRCoverPage"/>
              <w:spacing w:after="0"/>
              <w:rPr>
                <w:noProof/>
              </w:rPr>
            </w:pPr>
            <w:r>
              <w:rPr>
                <w:noProof/>
              </w:rPr>
              <w:t>Introduction of new values for TBD test parameters.</w:t>
            </w:r>
          </w:p>
          <w:p w14:paraId="6705EF0F" w14:textId="77777777" w:rsidR="00B77C53" w:rsidRDefault="00B77C53" w:rsidP="00B77C53">
            <w:pPr>
              <w:pStyle w:val="CRCoverPage"/>
              <w:spacing w:after="0"/>
              <w:rPr>
                <w:noProof/>
              </w:rPr>
            </w:pPr>
            <w:r>
              <w:rPr>
                <w:noProof/>
              </w:rPr>
              <w:t xml:space="preserve">Confirmation of values for test parameters defined in square brackets. </w:t>
            </w:r>
          </w:p>
          <w:p w14:paraId="69B0FCEC" w14:textId="77777777" w:rsidR="00B77C53" w:rsidRDefault="00B77C53" w:rsidP="00B77C53">
            <w:pPr>
              <w:pStyle w:val="CRCoverPage"/>
              <w:spacing w:after="0"/>
              <w:rPr>
                <w:noProof/>
              </w:rPr>
            </w:pPr>
            <w:r>
              <w:rPr>
                <w:noProof/>
              </w:rPr>
              <w:t>Correction to avoid text inconsistencies and typos.</w:t>
            </w:r>
          </w:p>
          <w:p w14:paraId="31C656EC" w14:textId="45E3DED9" w:rsidR="00B77C53" w:rsidRDefault="00B77C53" w:rsidP="00B77C53">
            <w:pPr>
              <w:pStyle w:val="CRCoverPage"/>
              <w:spacing w:after="0"/>
              <w:ind w:left="100"/>
              <w:rPr>
                <w:noProof/>
              </w:rPr>
            </w:pPr>
            <w:r>
              <w:rPr>
                <w:noProof/>
              </w:rPr>
              <w:t>Addition of L_CCA and W_CCA parameters.</w:t>
            </w:r>
          </w:p>
        </w:tc>
      </w:tr>
      <w:tr w:rsidR="00B77C53" w14:paraId="1F886379" w14:textId="77777777" w:rsidTr="00547111">
        <w:tc>
          <w:tcPr>
            <w:tcW w:w="2694" w:type="dxa"/>
            <w:gridSpan w:val="2"/>
            <w:tcBorders>
              <w:left w:val="single" w:sz="4" w:space="0" w:color="auto"/>
            </w:tcBorders>
          </w:tcPr>
          <w:p w14:paraId="4D989623"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71C4A204" w14:textId="77777777" w:rsidR="00B77C53" w:rsidRDefault="00B77C53" w:rsidP="00B77C53">
            <w:pPr>
              <w:pStyle w:val="CRCoverPage"/>
              <w:spacing w:after="0"/>
              <w:rPr>
                <w:noProof/>
                <w:sz w:val="8"/>
                <w:szCs w:val="8"/>
              </w:rPr>
            </w:pPr>
          </w:p>
        </w:tc>
      </w:tr>
      <w:tr w:rsidR="00B77C53" w14:paraId="678D7BF9" w14:textId="77777777" w:rsidTr="00547111">
        <w:tc>
          <w:tcPr>
            <w:tcW w:w="2694" w:type="dxa"/>
            <w:gridSpan w:val="2"/>
            <w:tcBorders>
              <w:left w:val="single" w:sz="4" w:space="0" w:color="auto"/>
              <w:bottom w:val="single" w:sz="4" w:space="0" w:color="auto"/>
            </w:tcBorders>
          </w:tcPr>
          <w:p w14:paraId="4E5CE1B6" w14:textId="77777777" w:rsidR="00B77C53" w:rsidRDefault="00B77C53" w:rsidP="00B77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99D14" w:rsidR="00B77C53" w:rsidRDefault="004B6DB3" w:rsidP="00B77C53">
            <w:pPr>
              <w:pStyle w:val="CRCoverPage"/>
              <w:spacing w:after="0"/>
              <w:ind w:left="100"/>
              <w:rPr>
                <w:noProof/>
              </w:rPr>
            </w:pPr>
            <w:r>
              <w:rPr>
                <w:noProof/>
              </w:rPr>
              <w:t>Test cases will not include the latest agreements</w:t>
            </w:r>
          </w:p>
        </w:tc>
      </w:tr>
      <w:tr w:rsidR="00B77C53" w14:paraId="034AF533" w14:textId="77777777" w:rsidTr="00547111">
        <w:tc>
          <w:tcPr>
            <w:tcW w:w="2694" w:type="dxa"/>
            <w:gridSpan w:val="2"/>
          </w:tcPr>
          <w:p w14:paraId="39D9EB5B" w14:textId="77777777" w:rsidR="00B77C53" w:rsidRDefault="00B77C53" w:rsidP="00B77C53">
            <w:pPr>
              <w:pStyle w:val="CRCoverPage"/>
              <w:spacing w:after="0"/>
              <w:rPr>
                <w:b/>
                <w:i/>
                <w:noProof/>
                <w:sz w:val="8"/>
                <w:szCs w:val="8"/>
              </w:rPr>
            </w:pPr>
          </w:p>
        </w:tc>
        <w:tc>
          <w:tcPr>
            <w:tcW w:w="6946" w:type="dxa"/>
            <w:gridSpan w:val="9"/>
          </w:tcPr>
          <w:p w14:paraId="7826CB1C" w14:textId="77777777" w:rsidR="00B77C53" w:rsidRDefault="00B77C53" w:rsidP="00B77C53">
            <w:pPr>
              <w:pStyle w:val="CRCoverPage"/>
              <w:spacing w:after="0"/>
              <w:rPr>
                <w:noProof/>
                <w:sz w:val="8"/>
                <w:szCs w:val="8"/>
              </w:rPr>
            </w:pPr>
          </w:p>
        </w:tc>
      </w:tr>
      <w:tr w:rsidR="00B77C53" w14:paraId="6A17D7AC" w14:textId="77777777" w:rsidTr="00547111">
        <w:tc>
          <w:tcPr>
            <w:tcW w:w="2694" w:type="dxa"/>
            <w:gridSpan w:val="2"/>
            <w:tcBorders>
              <w:top w:val="single" w:sz="4" w:space="0" w:color="auto"/>
              <w:left w:val="single" w:sz="4" w:space="0" w:color="auto"/>
            </w:tcBorders>
          </w:tcPr>
          <w:p w14:paraId="6DAD5B19" w14:textId="77777777" w:rsidR="00B77C53" w:rsidRDefault="00B77C53" w:rsidP="00B77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DB58E" w:rsidR="00B77C53" w:rsidRDefault="000F79FF" w:rsidP="00B77C53">
            <w:pPr>
              <w:pStyle w:val="CRCoverPage"/>
              <w:spacing w:after="0"/>
              <w:ind w:left="100"/>
              <w:rPr>
                <w:noProof/>
              </w:rPr>
            </w:pPr>
            <w:r>
              <w:rPr>
                <w:noProof/>
              </w:rPr>
              <w:t>A.10.4.2, A.11.5.2, A.13.3.2</w:t>
            </w:r>
          </w:p>
        </w:tc>
      </w:tr>
      <w:tr w:rsidR="00B77C53" w14:paraId="56E1E6C3" w14:textId="77777777" w:rsidTr="00547111">
        <w:tc>
          <w:tcPr>
            <w:tcW w:w="2694" w:type="dxa"/>
            <w:gridSpan w:val="2"/>
            <w:tcBorders>
              <w:left w:val="single" w:sz="4" w:space="0" w:color="auto"/>
            </w:tcBorders>
          </w:tcPr>
          <w:p w14:paraId="2FB9DE77" w14:textId="77777777" w:rsidR="00B77C53" w:rsidRDefault="00B77C53" w:rsidP="00B77C53">
            <w:pPr>
              <w:pStyle w:val="CRCoverPage"/>
              <w:spacing w:after="0"/>
              <w:rPr>
                <w:b/>
                <w:i/>
                <w:noProof/>
                <w:sz w:val="8"/>
                <w:szCs w:val="8"/>
              </w:rPr>
            </w:pPr>
          </w:p>
        </w:tc>
        <w:tc>
          <w:tcPr>
            <w:tcW w:w="6946" w:type="dxa"/>
            <w:gridSpan w:val="9"/>
            <w:tcBorders>
              <w:right w:val="single" w:sz="4" w:space="0" w:color="auto"/>
            </w:tcBorders>
          </w:tcPr>
          <w:p w14:paraId="0898542D" w14:textId="77777777" w:rsidR="00B77C53" w:rsidRDefault="00B77C53" w:rsidP="00B77C53">
            <w:pPr>
              <w:pStyle w:val="CRCoverPage"/>
              <w:spacing w:after="0"/>
              <w:rPr>
                <w:noProof/>
                <w:sz w:val="8"/>
                <w:szCs w:val="8"/>
              </w:rPr>
            </w:pPr>
          </w:p>
        </w:tc>
      </w:tr>
      <w:tr w:rsidR="00B77C53" w14:paraId="76F95A8B" w14:textId="77777777" w:rsidTr="00547111">
        <w:tc>
          <w:tcPr>
            <w:tcW w:w="2694" w:type="dxa"/>
            <w:gridSpan w:val="2"/>
            <w:tcBorders>
              <w:left w:val="single" w:sz="4" w:space="0" w:color="auto"/>
            </w:tcBorders>
          </w:tcPr>
          <w:p w14:paraId="335EAB52" w14:textId="77777777" w:rsidR="00B77C53" w:rsidRDefault="00B77C53" w:rsidP="00B77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7C53" w:rsidRDefault="00B77C53" w:rsidP="00B77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7C53" w:rsidRDefault="00B77C53" w:rsidP="00B77C53">
            <w:pPr>
              <w:pStyle w:val="CRCoverPage"/>
              <w:spacing w:after="0"/>
              <w:jc w:val="center"/>
              <w:rPr>
                <w:b/>
                <w:caps/>
                <w:noProof/>
              </w:rPr>
            </w:pPr>
            <w:r>
              <w:rPr>
                <w:b/>
                <w:caps/>
                <w:noProof/>
              </w:rPr>
              <w:t>N</w:t>
            </w:r>
          </w:p>
        </w:tc>
        <w:tc>
          <w:tcPr>
            <w:tcW w:w="2977" w:type="dxa"/>
            <w:gridSpan w:val="4"/>
          </w:tcPr>
          <w:p w14:paraId="304CCBCB" w14:textId="77777777" w:rsidR="00B77C53" w:rsidRDefault="00B77C53" w:rsidP="00B77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7C53" w:rsidRDefault="00B77C53" w:rsidP="00B77C53">
            <w:pPr>
              <w:pStyle w:val="CRCoverPage"/>
              <w:spacing w:after="0"/>
              <w:ind w:left="99"/>
              <w:rPr>
                <w:noProof/>
              </w:rPr>
            </w:pPr>
          </w:p>
        </w:tc>
      </w:tr>
      <w:tr w:rsidR="00B77C53" w14:paraId="34ACE2EB" w14:textId="77777777" w:rsidTr="00547111">
        <w:tc>
          <w:tcPr>
            <w:tcW w:w="2694" w:type="dxa"/>
            <w:gridSpan w:val="2"/>
            <w:tcBorders>
              <w:left w:val="single" w:sz="4" w:space="0" w:color="auto"/>
            </w:tcBorders>
          </w:tcPr>
          <w:p w14:paraId="571382F3" w14:textId="77777777" w:rsidR="00B77C53" w:rsidRDefault="00B77C53" w:rsidP="00B77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39416B" w:rsidR="00B77C53" w:rsidRDefault="00B77C53" w:rsidP="00B77C53">
            <w:pPr>
              <w:pStyle w:val="CRCoverPage"/>
              <w:spacing w:after="0"/>
              <w:jc w:val="center"/>
              <w:rPr>
                <w:b/>
                <w:caps/>
                <w:noProof/>
              </w:rPr>
            </w:pPr>
            <w:r>
              <w:rPr>
                <w:b/>
                <w:caps/>
                <w:noProof/>
              </w:rPr>
              <w:t>X</w:t>
            </w:r>
          </w:p>
        </w:tc>
        <w:tc>
          <w:tcPr>
            <w:tcW w:w="2977" w:type="dxa"/>
            <w:gridSpan w:val="4"/>
          </w:tcPr>
          <w:p w14:paraId="7DB274D8" w14:textId="77777777" w:rsidR="00B77C53" w:rsidRDefault="00B77C53" w:rsidP="00B77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77C53" w:rsidRDefault="00B77C53" w:rsidP="00B77C53">
            <w:pPr>
              <w:pStyle w:val="CRCoverPage"/>
              <w:spacing w:after="0"/>
              <w:ind w:left="99"/>
              <w:rPr>
                <w:noProof/>
              </w:rPr>
            </w:pPr>
            <w:r>
              <w:rPr>
                <w:noProof/>
              </w:rPr>
              <w:t xml:space="preserve">TS/TR ... CR ... </w:t>
            </w:r>
          </w:p>
        </w:tc>
      </w:tr>
      <w:tr w:rsidR="00B77C53" w14:paraId="446DDBAC" w14:textId="77777777" w:rsidTr="00547111">
        <w:tc>
          <w:tcPr>
            <w:tcW w:w="2694" w:type="dxa"/>
            <w:gridSpan w:val="2"/>
            <w:tcBorders>
              <w:left w:val="single" w:sz="4" w:space="0" w:color="auto"/>
            </w:tcBorders>
          </w:tcPr>
          <w:p w14:paraId="678A1AA6" w14:textId="77777777" w:rsidR="00B77C53" w:rsidRDefault="00B77C53" w:rsidP="00B77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F6423" w:rsidR="00B77C53" w:rsidRDefault="00B77C53" w:rsidP="00B77C53">
            <w:pPr>
              <w:pStyle w:val="CRCoverPage"/>
              <w:spacing w:after="0"/>
              <w:jc w:val="center"/>
              <w:rPr>
                <w:b/>
                <w:caps/>
                <w:noProof/>
              </w:rPr>
            </w:pPr>
            <w:r>
              <w:rPr>
                <w:b/>
                <w:caps/>
                <w:noProof/>
              </w:rPr>
              <w:t>X</w:t>
            </w:r>
          </w:p>
        </w:tc>
        <w:tc>
          <w:tcPr>
            <w:tcW w:w="2977" w:type="dxa"/>
            <w:gridSpan w:val="4"/>
          </w:tcPr>
          <w:p w14:paraId="1A4306D9" w14:textId="77777777" w:rsidR="00B77C53" w:rsidRDefault="00B77C53" w:rsidP="00B77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7C53" w:rsidRDefault="00B77C53" w:rsidP="00B77C53">
            <w:pPr>
              <w:pStyle w:val="CRCoverPage"/>
              <w:spacing w:after="0"/>
              <w:ind w:left="99"/>
              <w:rPr>
                <w:noProof/>
              </w:rPr>
            </w:pPr>
            <w:r>
              <w:rPr>
                <w:noProof/>
              </w:rPr>
              <w:t xml:space="preserve">TS/TR ... CR ... </w:t>
            </w:r>
          </w:p>
        </w:tc>
      </w:tr>
      <w:tr w:rsidR="00B77C53" w14:paraId="55C714D2" w14:textId="77777777" w:rsidTr="00547111">
        <w:tc>
          <w:tcPr>
            <w:tcW w:w="2694" w:type="dxa"/>
            <w:gridSpan w:val="2"/>
            <w:tcBorders>
              <w:left w:val="single" w:sz="4" w:space="0" w:color="auto"/>
            </w:tcBorders>
          </w:tcPr>
          <w:p w14:paraId="45913E62" w14:textId="77777777" w:rsidR="00B77C53" w:rsidRDefault="00B77C53" w:rsidP="00B77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7C53" w:rsidRDefault="00B77C53" w:rsidP="00B77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16A63" w:rsidR="00B77C53" w:rsidRDefault="00B77C53" w:rsidP="00B77C53">
            <w:pPr>
              <w:pStyle w:val="CRCoverPage"/>
              <w:spacing w:after="0"/>
              <w:jc w:val="center"/>
              <w:rPr>
                <w:b/>
                <w:caps/>
                <w:noProof/>
              </w:rPr>
            </w:pPr>
            <w:r>
              <w:rPr>
                <w:b/>
                <w:caps/>
                <w:noProof/>
              </w:rPr>
              <w:t>X</w:t>
            </w:r>
          </w:p>
        </w:tc>
        <w:tc>
          <w:tcPr>
            <w:tcW w:w="2977" w:type="dxa"/>
            <w:gridSpan w:val="4"/>
          </w:tcPr>
          <w:p w14:paraId="1B4FF921" w14:textId="77777777" w:rsidR="00B77C53" w:rsidRDefault="00B77C53" w:rsidP="00B77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7C53" w:rsidRDefault="00B77C53" w:rsidP="00B77C53">
            <w:pPr>
              <w:pStyle w:val="CRCoverPage"/>
              <w:spacing w:after="0"/>
              <w:ind w:left="99"/>
              <w:rPr>
                <w:noProof/>
              </w:rPr>
            </w:pPr>
            <w:r>
              <w:rPr>
                <w:noProof/>
              </w:rPr>
              <w:t xml:space="preserve">TS/TR ... CR ... </w:t>
            </w:r>
          </w:p>
        </w:tc>
      </w:tr>
      <w:tr w:rsidR="00B77C53" w14:paraId="60DF82CC" w14:textId="77777777" w:rsidTr="008863B9">
        <w:tc>
          <w:tcPr>
            <w:tcW w:w="2694" w:type="dxa"/>
            <w:gridSpan w:val="2"/>
            <w:tcBorders>
              <w:left w:val="single" w:sz="4" w:space="0" w:color="auto"/>
            </w:tcBorders>
          </w:tcPr>
          <w:p w14:paraId="517696CD" w14:textId="77777777" w:rsidR="00B77C53" w:rsidRDefault="00B77C53" w:rsidP="00B77C53">
            <w:pPr>
              <w:pStyle w:val="CRCoverPage"/>
              <w:spacing w:after="0"/>
              <w:rPr>
                <w:b/>
                <w:i/>
                <w:noProof/>
              </w:rPr>
            </w:pPr>
          </w:p>
        </w:tc>
        <w:tc>
          <w:tcPr>
            <w:tcW w:w="6946" w:type="dxa"/>
            <w:gridSpan w:val="9"/>
            <w:tcBorders>
              <w:right w:val="single" w:sz="4" w:space="0" w:color="auto"/>
            </w:tcBorders>
          </w:tcPr>
          <w:p w14:paraId="4D84207F" w14:textId="77777777" w:rsidR="00B77C53" w:rsidRDefault="00B77C53" w:rsidP="00B77C53">
            <w:pPr>
              <w:pStyle w:val="CRCoverPage"/>
              <w:spacing w:after="0"/>
              <w:rPr>
                <w:noProof/>
              </w:rPr>
            </w:pPr>
          </w:p>
        </w:tc>
      </w:tr>
      <w:tr w:rsidR="00B77C53" w14:paraId="556B87B6" w14:textId="77777777" w:rsidTr="008863B9">
        <w:tc>
          <w:tcPr>
            <w:tcW w:w="2694" w:type="dxa"/>
            <w:gridSpan w:val="2"/>
            <w:tcBorders>
              <w:left w:val="single" w:sz="4" w:space="0" w:color="auto"/>
              <w:bottom w:val="single" w:sz="4" w:space="0" w:color="auto"/>
            </w:tcBorders>
          </w:tcPr>
          <w:p w14:paraId="79A9C411" w14:textId="77777777" w:rsidR="00B77C53" w:rsidRDefault="00B77C53" w:rsidP="00B77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75FD60" w:rsidR="00B77C53" w:rsidRDefault="00B77C53" w:rsidP="00B77C53">
            <w:pPr>
              <w:pStyle w:val="CRCoverPage"/>
              <w:spacing w:after="0"/>
              <w:ind w:left="100"/>
              <w:rPr>
                <w:noProof/>
              </w:rPr>
            </w:pPr>
            <w:r>
              <w:rPr>
                <w:noProof/>
              </w:rPr>
              <w:t xml:space="preserve">Resubmission of </w:t>
            </w:r>
            <w:r w:rsidRPr="00A62878">
              <w:rPr>
                <w:noProof/>
              </w:rPr>
              <w:t>R4-21152</w:t>
            </w:r>
            <w:r>
              <w:rPr>
                <w:noProof/>
              </w:rPr>
              <w:t xml:space="preserve">81, which was not implemented in </w:t>
            </w:r>
            <w:r>
              <w:t>Big CR#</w:t>
            </w:r>
            <w:r w:rsidR="001C56FF">
              <w:t>R4-211</w:t>
            </w:r>
            <w:r>
              <w:t>5462/CR#</w:t>
            </w:r>
            <w:r w:rsidR="001C56FF">
              <w:t xml:space="preserve"> R4-211</w:t>
            </w:r>
            <w:r>
              <w:t>5464</w:t>
            </w:r>
          </w:p>
        </w:tc>
      </w:tr>
      <w:tr w:rsidR="00B77C53" w:rsidRPr="008863B9" w14:paraId="45BFE792" w14:textId="77777777" w:rsidTr="008863B9">
        <w:tc>
          <w:tcPr>
            <w:tcW w:w="2694" w:type="dxa"/>
            <w:gridSpan w:val="2"/>
            <w:tcBorders>
              <w:top w:val="single" w:sz="4" w:space="0" w:color="auto"/>
              <w:bottom w:val="single" w:sz="4" w:space="0" w:color="auto"/>
            </w:tcBorders>
          </w:tcPr>
          <w:p w14:paraId="194242DD" w14:textId="77777777" w:rsidR="00B77C53" w:rsidRPr="008863B9" w:rsidRDefault="00B77C53" w:rsidP="00B77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7C53" w:rsidRPr="008863B9" w:rsidRDefault="00B77C53" w:rsidP="00B77C53">
            <w:pPr>
              <w:pStyle w:val="CRCoverPage"/>
              <w:spacing w:after="0"/>
              <w:ind w:left="100"/>
              <w:rPr>
                <w:noProof/>
                <w:sz w:val="8"/>
                <w:szCs w:val="8"/>
              </w:rPr>
            </w:pPr>
          </w:p>
        </w:tc>
      </w:tr>
      <w:tr w:rsidR="00B77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7C53" w:rsidRDefault="00B77C53" w:rsidP="00B77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7C53" w:rsidRDefault="00B77C53" w:rsidP="00B77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371CC67" w14:textId="77777777"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5FBB4470" w14:textId="77777777" w:rsidR="009F3451" w:rsidRPr="007275DF" w:rsidRDefault="009F3451" w:rsidP="009F3451">
      <w:pPr>
        <w:pStyle w:val="Heading4"/>
      </w:pPr>
      <w:r w:rsidRPr="007275DF">
        <w:t>A.10.4.2.3</w:t>
      </w:r>
      <w:r w:rsidRPr="007275DF">
        <w:tab/>
        <w:t>EN-DC event triggered reporting tests for FR1 with CCA cell without SSB time index detection when DRX is not used</w:t>
      </w:r>
    </w:p>
    <w:p w14:paraId="2E3D5F4B" w14:textId="77777777" w:rsidR="009F3451" w:rsidRPr="007275DF" w:rsidRDefault="009F3451" w:rsidP="009F3451">
      <w:pPr>
        <w:pStyle w:val="Heading5"/>
      </w:pPr>
      <w:r w:rsidRPr="007275DF">
        <w:t>A.10.4.2.3.1</w:t>
      </w:r>
      <w:r w:rsidRPr="007275DF">
        <w:tab/>
        <w:t>Test Purpose and Environment</w:t>
      </w:r>
    </w:p>
    <w:p w14:paraId="037D9B96"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 w:author="Author">
        <w:r>
          <w:rPr>
            <w:rFonts w:cs="v4.2.0"/>
          </w:rPr>
          <w:t xml:space="preserve"> and 9.3A.5</w:t>
        </w:r>
      </w:ins>
      <w:r w:rsidRPr="007275DF">
        <w:rPr>
          <w:rFonts w:cs="v4.2.0"/>
        </w:rPr>
        <w:t>.</w:t>
      </w:r>
    </w:p>
    <w:p w14:paraId="04C68D15" w14:textId="77777777" w:rsidR="009F3451" w:rsidRPr="007275DF" w:rsidRDefault="009F3451" w:rsidP="009F345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01F0BF6" w14:textId="77777777" w:rsidR="009F3451" w:rsidRPr="007275DF" w:rsidRDefault="009F3451" w:rsidP="009F3451">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521AB216"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2EC809"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A.10.4.2.3.1-1.</w:t>
      </w:r>
    </w:p>
    <w:p w14:paraId="4EBCFD80" w14:textId="77777777" w:rsidR="009F3451" w:rsidRPr="007275DF" w:rsidRDefault="009F3451" w:rsidP="009F3451">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3CF3303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355F77C"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54041DAC" w14:textId="77777777" w:rsidR="009F3451" w:rsidRPr="007275DF" w:rsidRDefault="009F3451" w:rsidP="00D00DFE">
            <w:pPr>
              <w:pStyle w:val="TAH"/>
              <w:spacing w:line="256" w:lineRule="auto"/>
            </w:pPr>
            <w:r w:rsidRPr="007275DF">
              <w:t>Description</w:t>
            </w:r>
          </w:p>
        </w:tc>
      </w:tr>
      <w:tr w:rsidR="009F3451" w:rsidRPr="007275DF" w14:paraId="3626D66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88D9AED"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4B7D53FC" w14:textId="77777777" w:rsidR="009F3451" w:rsidRPr="007275DF" w:rsidRDefault="009F3451" w:rsidP="00D00DFE">
            <w:pPr>
              <w:pStyle w:val="TAC"/>
              <w:spacing w:line="256" w:lineRule="auto"/>
              <w:jc w:val="left"/>
            </w:pPr>
            <w:r w:rsidRPr="007275DF">
              <w:t>E-UTRAN cell: LTE FDD</w:t>
            </w:r>
          </w:p>
          <w:p w14:paraId="220BB4E1"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1A135F0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AFC363E"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8B98F91" w14:textId="77777777" w:rsidR="009F3451" w:rsidRPr="007275DF" w:rsidRDefault="009F3451" w:rsidP="00D00DFE">
            <w:pPr>
              <w:pStyle w:val="TAC"/>
              <w:spacing w:line="256" w:lineRule="auto"/>
              <w:jc w:val="left"/>
            </w:pPr>
            <w:r w:rsidRPr="007275DF">
              <w:t>E-UTRAN cell: LTE TDD</w:t>
            </w:r>
          </w:p>
          <w:p w14:paraId="51C5532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1550372"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3145F0"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5571FE9C" w14:textId="77777777" w:rsidR="009F3451" w:rsidRPr="007275DF" w:rsidRDefault="009F3451" w:rsidP="009F3451">
      <w:pPr>
        <w:rPr>
          <w:rFonts w:cs="v4.2.0"/>
        </w:rPr>
      </w:pPr>
    </w:p>
    <w:p w14:paraId="11418A7B" w14:textId="77777777" w:rsidR="009F3451" w:rsidRPr="007275DF" w:rsidRDefault="009F3451" w:rsidP="009F3451">
      <w:pPr>
        <w:pStyle w:val="TH"/>
      </w:pPr>
      <w:r w:rsidRPr="007275DF">
        <w:rPr>
          <w:rFonts w:cs="v4.2.0"/>
        </w:rPr>
        <w:lastRenderedPageBreak/>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451" w:rsidRPr="007275DF" w14:paraId="1BC04379"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A6A4210"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752E2F"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F79C121" w14:textId="77777777" w:rsidR="009F3451" w:rsidRPr="007275DF" w:rsidRDefault="009F3451" w:rsidP="00D00DF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CF2D2CD"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A8DC4B6" w14:textId="77777777" w:rsidR="009F3451" w:rsidRPr="007275DF" w:rsidRDefault="009F3451" w:rsidP="00D00DFE">
            <w:pPr>
              <w:pStyle w:val="TAH"/>
            </w:pPr>
            <w:r w:rsidRPr="007275DF">
              <w:t>Comment</w:t>
            </w:r>
          </w:p>
        </w:tc>
      </w:tr>
      <w:tr w:rsidR="009F3451" w:rsidRPr="007275DF" w14:paraId="1EED7A50"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9E94C21"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61A594B"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BE05AC6" w14:textId="77777777" w:rsidR="009F3451" w:rsidRPr="007275DF" w:rsidRDefault="009F3451" w:rsidP="00D00DF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9075789" w14:textId="77777777" w:rsidR="009F3451" w:rsidRPr="007275DF" w:rsidRDefault="009F3451" w:rsidP="00D00DF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59B61B7A" w14:textId="77777777" w:rsidR="009F3451" w:rsidRPr="007275DF" w:rsidRDefault="009F3451" w:rsidP="00D00DF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A490910" w14:textId="77777777" w:rsidR="009F3451" w:rsidRPr="007275DF" w:rsidRDefault="009F3451" w:rsidP="00D00DFE">
            <w:pPr>
              <w:pStyle w:val="TAH"/>
            </w:pPr>
          </w:p>
        </w:tc>
      </w:tr>
      <w:tr w:rsidR="009F3451" w:rsidRPr="007275DF" w14:paraId="5260173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77A1E31"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E4EA15"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2F50EE1"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E48B31D"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60C5685" w14:textId="77777777" w:rsidR="009F3451" w:rsidRPr="007275DF" w:rsidRDefault="009F3451" w:rsidP="00D00DFE">
            <w:pPr>
              <w:pStyle w:val="TAL"/>
            </w:pPr>
            <w:r>
              <w:t xml:space="preserve">One E-UTRAN </w:t>
            </w:r>
            <w:del w:id="2" w:author="Author">
              <w:r w:rsidRPr="634238A8" w:rsidDel="00DB5CBB">
                <w:rPr>
                  <w:lang w:eastAsia="zh-CN"/>
                </w:rPr>
                <w:delText>TDD</w:delText>
              </w:r>
              <w:r w:rsidDel="00DB5CBB">
                <w:delText xml:space="preserve"> </w:delText>
              </w:r>
            </w:del>
            <w:r>
              <w:t>carrier frequency is used.</w:t>
            </w:r>
          </w:p>
        </w:tc>
      </w:tr>
      <w:tr w:rsidR="009F3451" w:rsidRPr="007275DF" w14:paraId="120E1997"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B6860CB"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E561938"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8127281"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BF8DC4"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DAE55F1" w14:textId="77777777" w:rsidR="009F3451" w:rsidRPr="007275DF" w:rsidRDefault="009F3451" w:rsidP="00D00DFE">
            <w:pPr>
              <w:pStyle w:val="TAL"/>
            </w:pPr>
            <w:r w:rsidRPr="007275DF">
              <w:t>Two FR1 NR carrier frequencies are used. Channels 1 and 2 are with CCA.</w:t>
            </w:r>
          </w:p>
          <w:p w14:paraId="2423F22B" w14:textId="77777777" w:rsidR="009F3451" w:rsidRPr="007275DF" w:rsidRDefault="009F3451" w:rsidP="00D00DFE">
            <w:pPr>
              <w:pStyle w:val="TAL"/>
            </w:pPr>
          </w:p>
        </w:tc>
      </w:tr>
      <w:tr w:rsidR="009F3451" w:rsidRPr="007275DF" w14:paraId="45D8726F"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1F871A6"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32CC53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5EB7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D7778C4" w14:textId="77777777" w:rsidR="009F3451" w:rsidRPr="007275DF" w:rsidRDefault="009F3451" w:rsidP="00D00DF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B60E20E"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6ECCE775" w14:textId="77777777" w:rsidR="009F3451" w:rsidRPr="007275DF" w:rsidRDefault="009F3451" w:rsidP="00D00DF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F3451" w:rsidRPr="007275DF" w14:paraId="196E281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AADAC7"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497BE9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C776678"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BA2EB9A"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353CE6"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451" w:rsidRPr="007275DF" w14:paraId="21864D33"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2058ADF"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9AD588B"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2A2A8392"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3C063EEC" w14:textId="77777777" w:rsidR="009F3451" w:rsidRPr="007275DF" w:rsidRDefault="009F3451" w:rsidP="00D00DFE">
            <w:pPr>
              <w:pStyle w:val="TAC"/>
            </w:pPr>
            <w:r w:rsidRPr="007275DF">
              <w:rPr>
                <w:noProof/>
              </w:rPr>
              <w:t>As specified in clause A.3.2</w:t>
            </w:r>
            <w:ins w:id="3" w:author="Author">
              <w:r>
                <w:rPr>
                  <w:noProof/>
                </w:rPr>
                <w:t>6</w:t>
              </w:r>
            </w:ins>
            <w:del w:id="4" w:author="Author">
              <w:r w:rsidRPr="007275DF" w:rsidDel="00DB5CBB">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56A8B721" w14:textId="77777777" w:rsidR="009F3451" w:rsidRPr="007275DF" w:rsidRDefault="009F3451" w:rsidP="00D00DFE">
            <w:pPr>
              <w:pStyle w:val="TAL"/>
            </w:pPr>
          </w:p>
        </w:tc>
      </w:tr>
      <w:tr w:rsidR="009F3451" w:rsidRPr="007275DF" w14:paraId="2584001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84C59B2"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419D60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E34DEF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D5AF024" w14:textId="77777777" w:rsidR="009F3451" w:rsidRPr="007275DF" w:rsidRDefault="009F3451" w:rsidP="00D00DFE">
            <w:pPr>
              <w:pStyle w:val="TAC"/>
            </w:pPr>
            <w:r w:rsidRPr="007275DF">
              <w:rPr>
                <w:noProof/>
              </w:rPr>
              <w:t>As specified in clause A.3.2</w:t>
            </w:r>
            <w:ins w:id="5" w:author="Author">
              <w:r>
                <w:rPr>
                  <w:noProof/>
                </w:rPr>
                <w:t>6</w:t>
              </w:r>
            </w:ins>
            <w:del w:id="6" w:author="Author">
              <w:r w:rsidRPr="007275DF" w:rsidDel="00DB5CBB">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4BB6E52" w14:textId="77777777" w:rsidR="009F3451" w:rsidRPr="007275DF" w:rsidRDefault="009F3451" w:rsidP="00D00DFE">
            <w:pPr>
              <w:pStyle w:val="TAL"/>
            </w:pPr>
          </w:p>
        </w:tc>
      </w:tr>
      <w:tr w:rsidR="009F3451" w:rsidRPr="007275DF" w14:paraId="6FF9A19E"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403D342"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1CC7C92"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D3AE9B" w14:textId="77777777" w:rsidR="009F3451" w:rsidRPr="007275DF" w:rsidRDefault="009F3451" w:rsidP="00D00DF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FDE2150" w14:textId="77777777" w:rsidR="009F3451" w:rsidRPr="007275DF" w:rsidRDefault="009F3451" w:rsidP="00D00DF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7B0CBF5"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48D644C" w14:textId="77777777" w:rsidR="009F3451" w:rsidRPr="007275DF" w:rsidRDefault="009F3451" w:rsidP="00D00DFE">
            <w:pPr>
              <w:pStyle w:val="TAL"/>
            </w:pPr>
            <w:r w:rsidRPr="007275DF">
              <w:t>As specified in clause 9.1.2-1.</w:t>
            </w:r>
          </w:p>
          <w:p w14:paraId="4F4D9FD6" w14:textId="77777777" w:rsidR="009F3451" w:rsidRPr="007275DF" w:rsidRDefault="009F3451" w:rsidP="00D00DFE">
            <w:pPr>
              <w:pStyle w:val="TAL"/>
            </w:pPr>
          </w:p>
        </w:tc>
      </w:tr>
      <w:tr w:rsidR="009F3451" w:rsidRPr="007275DF" w14:paraId="4C99E1E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BA122C"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5811DA"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CB1B94E" w14:textId="77777777" w:rsidR="009F3451" w:rsidRPr="007275DF" w:rsidRDefault="009F3451" w:rsidP="00D00DF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91EA867" w14:textId="77777777" w:rsidR="009F3451" w:rsidRPr="007275DF" w:rsidRDefault="009F3451" w:rsidP="00D00DF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82F1A55"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2122172" w14:textId="77777777" w:rsidR="009F3451" w:rsidRPr="007275DF" w:rsidRDefault="009F3451" w:rsidP="00D00DFE">
            <w:pPr>
              <w:pStyle w:val="TAL"/>
            </w:pPr>
          </w:p>
        </w:tc>
      </w:tr>
      <w:tr w:rsidR="009F3451" w:rsidRPr="007275DF" w14:paraId="67655547"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7C9D22"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5A4F400"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43164E4"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5F83DD8"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F695817" w14:textId="77777777" w:rsidR="009F3451" w:rsidRPr="007275DF" w:rsidRDefault="009F3451" w:rsidP="00D00DFE">
            <w:pPr>
              <w:pStyle w:val="TAL"/>
            </w:pPr>
          </w:p>
        </w:tc>
      </w:tr>
      <w:tr w:rsidR="009F3451" w:rsidRPr="007275DF" w14:paraId="7097544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585665A"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B45134"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9C0ECE"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0E9A5"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B406609" w14:textId="77777777" w:rsidR="009F3451" w:rsidRPr="007275DF" w:rsidRDefault="009F3451" w:rsidP="00D00DFE">
            <w:pPr>
              <w:pStyle w:val="TAL"/>
            </w:pPr>
          </w:p>
        </w:tc>
      </w:tr>
      <w:tr w:rsidR="009F3451" w:rsidRPr="007275DF" w14:paraId="1A1EB60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897FCF"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DF91BD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ACDEE4"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EFB2FC"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8B24570" w14:textId="77777777" w:rsidR="009F3451" w:rsidRPr="007275DF" w:rsidRDefault="009F3451" w:rsidP="00D00DFE">
            <w:pPr>
              <w:pStyle w:val="TAL"/>
            </w:pPr>
          </w:p>
        </w:tc>
      </w:tr>
      <w:tr w:rsidR="009F3451" w:rsidRPr="007275DF" w14:paraId="61800586"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738EF73"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E46D343"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E238BEE"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BBF418"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98FECE6" w14:textId="77777777" w:rsidR="009F3451" w:rsidRPr="007275DF" w:rsidRDefault="009F3451" w:rsidP="00D00DFE">
            <w:pPr>
              <w:pStyle w:val="TAL"/>
            </w:pPr>
          </w:p>
        </w:tc>
      </w:tr>
      <w:tr w:rsidR="009F3451" w:rsidRPr="007275DF" w14:paraId="322C96E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60DAF2"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9BC33A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168149"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E6A8B69"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8731655" w14:textId="77777777" w:rsidR="009F3451" w:rsidRPr="007275DF" w:rsidRDefault="009F3451" w:rsidP="00D00DFE">
            <w:pPr>
              <w:pStyle w:val="TAL"/>
            </w:pPr>
            <w:r w:rsidRPr="007275DF">
              <w:t>L3 filtering is not used</w:t>
            </w:r>
          </w:p>
        </w:tc>
      </w:tr>
      <w:tr w:rsidR="009F3451" w:rsidRPr="007275DF" w14:paraId="268D732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A584C3"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E3282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88F93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9CDE65B" w14:textId="77777777" w:rsidR="009F3451" w:rsidRPr="007275DF" w:rsidRDefault="009F3451" w:rsidP="00D00DF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B0B2B6A" w14:textId="77777777" w:rsidR="009F3451" w:rsidRPr="007275DF" w:rsidRDefault="009F3451" w:rsidP="00D00DFE">
            <w:pPr>
              <w:pStyle w:val="TAL"/>
            </w:pPr>
            <w:r w:rsidRPr="007275DF">
              <w:t>DRX is not used</w:t>
            </w:r>
          </w:p>
        </w:tc>
      </w:tr>
      <w:tr w:rsidR="009F3451" w:rsidRPr="007275DF" w14:paraId="574337F6"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884DF5"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72363DA"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BA96B6" w14:textId="77777777" w:rsidR="009F3451" w:rsidRPr="007275DF" w:rsidRDefault="009F3451" w:rsidP="00D00DF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3488E7"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274D605" w14:textId="77777777" w:rsidR="009F3451" w:rsidRPr="007275DF" w:rsidRDefault="009F3451" w:rsidP="00D00DFE">
            <w:pPr>
              <w:pStyle w:val="TAL"/>
              <w:rPr>
                <w:lang w:eastAsia="zh-CN"/>
              </w:rPr>
            </w:pPr>
            <w:r w:rsidRPr="007275DF">
              <w:rPr>
                <w:lang w:eastAsia="zh-CN"/>
              </w:rPr>
              <w:t>Synchronous EN-DC</w:t>
            </w:r>
          </w:p>
        </w:tc>
      </w:tr>
      <w:tr w:rsidR="009F3451" w:rsidRPr="007275DF" w14:paraId="667FDC99"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8C6B06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6A8709"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6CB2468" w14:textId="77777777" w:rsidR="009F3451" w:rsidRPr="007275DF" w:rsidRDefault="009F3451" w:rsidP="00D00DF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409634"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ACF1C5D" w14:textId="77777777" w:rsidR="009F3451" w:rsidRPr="007275DF" w:rsidRDefault="009F3451" w:rsidP="00D00DFE">
            <w:pPr>
              <w:pStyle w:val="TAL"/>
            </w:pPr>
            <w:r w:rsidRPr="007275DF">
              <w:t>Synchronous cells.</w:t>
            </w:r>
          </w:p>
        </w:tc>
      </w:tr>
      <w:tr w:rsidR="009F3451" w:rsidRPr="007275DF" w14:paraId="2CF4312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3EB7FE"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B256004"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3E16400"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8C63914" w14:textId="77777777" w:rsidR="009F3451" w:rsidRPr="007275DF" w:rsidRDefault="009F3451" w:rsidP="00D00DFE">
            <w:pPr>
              <w:pStyle w:val="TAC"/>
            </w:pPr>
            <w:del w:id="7" w:author="Author">
              <w:r w:rsidRPr="007275DF" w:rsidDel="0080478C">
                <w:delText>[</w:delText>
              </w:r>
            </w:del>
            <w:r w:rsidRPr="007275DF">
              <w:t>5</w:t>
            </w:r>
            <w:del w:id="8" w:author="Autho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57888F74" w14:textId="77777777" w:rsidR="009F3451" w:rsidRPr="007275DF" w:rsidRDefault="009F3451" w:rsidP="00D00DFE">
            <w:pPr>
              <w:pStyle w:val="TAL"/>
            </w:pPr>
          </w:p>
        </w:tc>
      </w:tr>
      <w:tr w:rsidR="009F3451" w:rsidRPr="007275DF" w14:paraId="15BE13C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0E811B"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BBDC7"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82C5462" w14:textId="77777777" w:rsidR="009F3451" w:rsidRPr="007275DF" w:rsidRDefault="009F3451" w:rsidP="00D00DF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37AE0C51" w14:textId="77777777" w:rsidR="009F3451" w:rsidRPr="007275DF" w:rsidRDefault="009F3451" w:rsidP="00D00DFE">
            <w:pPr>
              <w:pStyle w:val="TAC"/>
            </w:pPr>
            <w:ins w:id="9" w:author="Author">
              <w:r>
                <w:t>1.7</w:t>
              </w:r>
            </w:ins>
            <w:del w:id="10"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2B1B5BAA" w14:textId="77777777" w:rsidR="009F3451" w:rsidRPr="007275DF" w:rsidRDefault="009F3451" w:rsidP="00D00DFE">
            <w:pPr>
              <w:pStyle w:val="TAC"/>
            </w:pPr>
            <w:ins w:id="11" w:author="Author">
              <w:r>
                <w:t>1.7</w:t>
              </w:r>
            </w:ins>
            <w:del w:id="12" w:author="Author">
              <w:r w:rsidRPr="007275DF" w:rsidDel="0080478C">
                <w:delText>[</w:delText>
              </w:r>
              <w:r w:rsidRPr="007275DF" w:rsidDel="00193403">
                <w:delText>1</w:delText>
              </w:r>
              <w:r w:rsidRPr="007275DF" w:rsidDel="0080478C">
                <w:delText>]</w:delText>
              </w:r>
            </w:del>
          </w:p>
        </w:tc>
        <w:tc>
          <w:tcPr>
            <w:tcW w:w="2883" w:type="dxa"/>
            <w:tcBorders>
              <w:top w:val="single" w:sz="4" w:space="0" w:color="auto"/>
              <w:left w:val="single" w:sz="4" w:space="0" w:color="auto"/>
              <w:bottom w:val="single" w:sz="4" w:space="0" w:color="auto"/>
              <w:right w:val="single" w:sz="4" w:space="0" w:color="auto"/>
            </w:tcBorders>
          </w:tcPr>
          <w:p w14:paraId="5398533C" w14:textId="77777777" w:rsidR="009F3451" w:rsidRPr="007275DF" w:rsidRDefault="009F3451" w:rsidP="00D00DFE">
            <w:pPr>
              <w:pStyle w:val="TAL"/>
            </w:pPr>
          </w:p>
        </w:tc>
      </w:tr>
    </w:tbl>
    <w:p w14:paraId="3809206B" w14:textId="77777777" w:rsidR="009F3451" w:rsidRPr="007275DF" w:rsidRDefault="009F3451" w:rsidP="009F3451"/>
    <w:p w14:paraId="512D7705" w14:textId="77777777" w:rsidR="009F3451" w:rsidRPr="007275DF" w:rsidRDefault="009F3451" w:rsidP="009F3451">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F3451" w:rsidRPr="007275DF" w14:paraId="03619414"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3BE5F6"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CF204D5"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BB01986" w14:textId="77777777" w:rsidR="009F3451" w:rsidRPr="007275DF" w:rsidRDefault="009F3451" w:rsidP="00D00DF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DD001B8" w14:textId="77777777" w:rsidR="009F3451" w:rsidRPr="007275DF" w:rsidRDefault="009F3451" w:rsidP="00D00DF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FDEDA17" w14:textId="77777777" w:rsidR="009F3451" w:rsidRPr="007275DF" w:rsidRDefault="009F3451" w:rsidP="00D00DFE">
            <w:pPr>
              <w:pStyle w:val="TAH"/>
              <w:rPr>
                <w:rFonts w:cs="Arial"/>
              </w:rPr>
            </w:pPr>
            <w:r w:rsidRPr="007275DF">
              <w:t>Cell 3</w:t>
            </w:r>
          </w:p>
        </w:tc>
      </w:tr>
      <w:tr w:rsidR="009F3451" w:rsidRPr="007275DF" w14:paraId="082D6ED7"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17A7012"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12A5434"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FED3DC9" w14:textId="77777777" w:rsidR="009F3451" w:rsidRPr="007275DF" w:rsidRDefault="009F3451" w:rsidP="00D00DF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B681B44" w14:textId="77777777" w:rsidR="009F3451" w:rsidRPr="007275DF" w:rsidRDefault="009F3451" w:rsidP="00D00DF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23EAD1FA" w14:textId="77777777" w:rsidR="009F3451" w:rsidRPr="007275DF" w:rsidRDefault="009F3451" w:rsidP="00D00DF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286283C" w14:textId="77777777" w:rsidR="009F3451" w:rsidRPr="007275DF" w:rsidRDefault="009F3451" w:rsidP="00D00DF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6FC2330D" w14:textId="77777777" w:rsidR="009F3451" w:rsidRPr="007275DF" w:rsidRDefault="009F3451" w:rsidP="00D00DFE">
            <w:pPr>
              <w:pStyle w:val="TAH"/>
              <w:rPr>
                <w:rFonts w:cs="Arial"/>
              </w:rPr>
            </w:pPr>
            <w:r w:rsidRPr="007275DF">
              <w:t>T2</w:t>
            </w:r>
          </w:p>
        </w:tc>
      </w:tr>
      <w:tr w:rsidR="009F3451" w:rsidRPr="007275DF" w14:paraId="4A1E658C"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201F4E9"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01D817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FB63A6" w14:textId="77777777" w:rsidR="009F3451" w:rsidRPr="007275DF" w:rsidRDefault="009F3451" w:rsidP="00D00DF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2ADFD3" w14:textId="77777777" w:rsidR="009F3451" w:rsidRPr="007275DF" w:rsidRDefault="009F3451" w:rsidP="00D00DF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78D979B1" w14:textId="77777777" w:rsidR="009F3451" w:rsidRPr="007275DF" w:rsidRDefault="009F3451" w:rsidP="00D00DFE">
            <w:pPr>
              <w:pStyle w:val="TAC"/>
            </w:pPr>
            <w:r w:rsidRPr="007275DF">
              <w:t>2</w:t>
            </w:r>
          </w:p>
        </w:tc>
      </w:tr>
      <w:tr w:rsidR="009F3451" w:rsidRPr="007275DF" w14:paraId="412F0274"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2A9B95"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C9F4FEF"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6CA757F"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00A2B62" w14:textId="77777777" w:rsidR="009F3451" w:rsidRPr="007275DF" w:rsidRDefault="009F3451" w:rsidP="00D00DFE">
            <w:pPr>
              <w:pStyle w:val="TAC"/>
              <w:rPr>
                <w:lang w:val="en-US"/>
              </w:rPr>
            </w:pPr>
            <w:r w:rsidRPr="007275DF">
              <w:rPr>
                <w:lang w:val="en-US"/>
              </w:rPr>
              <w:t>TDD</w:t>
            </w:r>
          </w:p>
        </w:tc>
      </w:tr>
      <w:tr w:rsidR="009F3451" w:rsidRPr="007275DF" w14:paraId="22FEE00E"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7DEA4A" w14:textId="77777777" w:rsidR="009F3451" w:rsidRPr="007275DF" w:rsidRDefault="009F3451" w:rsidP="00D00DF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0920408"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CB17702"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F2F41E0"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03C4DE13" w14:textId="77777777" w:rsidTr="00D00DF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E63CF9" w14:textId="77777777" w:rsidR="009F3451" w:rsidRPr="007275DF" w:rsidRDefault="009F3451" w:rsidP="00D00DF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9BDE5A9"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35206FFE"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87536D2"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3BC5663F"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8832D4"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E12C423"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FB3361"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EEE0B6" w14:textId="77777777" w:rsidR="009F3451" w:rsidRPr="007275DF" w:rsidRDefault="009F3451" w:rsidP="00D00DF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A2F831A" w14:textId="77777777" w:rsidR="009F3451" w:rsidRPr="007275DF" w:rsidRDefault="009F3451" w:rsidP="00D00DFE">
            <w:pPr>
              <w:pStyle w:val="TAC"/>
              <w:rPr>
                <w:bCs/>
              </w:rPr>
            </w:pPr>
            <w:r w:rsidRPr="007275DF">
              <w:rPr>
                <w:rFonts w:cs="Arial"/>
              </w:rPr>
              <w:t>TDDConf.1.1 CCA</w:t>
            </w:r>
          </w:p>
        </w:tc>
      </w:tr>
      <w:tr w:rsidR="009F3451" w:rsidRPr="007275DF" w14:paraId="43D9FE71"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F044A6"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2864BE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51AAE36"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B9A50E5" w14:textId="77777777" w:rsidR="009F3451" w:rsidRPr="007275DF" w:rsidRDefault="009F3451" w:rsidP="00D00DF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A1E34BD" w14:textId="77777777" w:rsidR="009F3451" w:rsidRPr="007275DF" w:rsidRDefault="009F3451" w:rsidP="00D00DFE">
            <w:pPr>
              <w:pStyle w:val="TAC"/>
              <w:rPr>
                <w:bCs/>
              </w:rPr>
            </w:pPr>
            <w:r w:rsidRPr="007275DF">
              <w:rPr>
                <w:bCs/>
              </w:rPr>
              <w:t>NA</w:t>
            </w:r>
          </w:p>
        </w:tc>
      </w:tr>
      <w:tr w:rsidR="009F3451" w:rsidRPr="007275DF" w14:paraId="2D7DBF86"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030F58"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97051B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FC0D3D"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948745" w14:textId="77777777" w:rsidR="009F3451" w:rsidRPr="007275DF" w:rsidRDefault="009F3451" w:rsidP="00D00DF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1163F0D" w14:textId="77777777" w:rsidR="009F3451" w:rsidRPr="007275DF" w:rsidRDefault="009F3451" w:rsidP="00D00DFE">
            <w:pPr>
              <w:pStyle w:val="TAC"/>
              <w:rPr>
                <w:bCs/>
              </w:rPr>
            </w:pPr>
            <w:r w:rsidRPr="007275DF">
              <w:rPr>
                <w:bCs/>
              </w:rPr>
              <w:t>NA</w:t>
            </w:r>
          </w:p>
        </w:tc>
      </w:tr>
      <w:tr w:rsidR="009F3451" w:rsidRPr="007275DF" w14:paraId="19D20E36"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293D70"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26CFA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CF8E49B"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66C4DC" w14:textId="77777777" w:rsidR="009F3451" w:rsidRPr="007275DF" w:rsidRDefault="009F3451" w:rsidP="00D00DF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89AE863" w14:textId="77777777" w:rsidR="009F3451" w:rsidRPr="007275DF" w:rsidRDefault="009F3451" w:rsidP="00D00DFE">
            <w:pPr>
              <w:pStyle w:val="TAC"/>
              <w:rPr>
                <w:bCs/>
              </w:rPr>
            </w:pPr>
            <w:r w:rsidRPr="007275DF">
              <w:rPr>
                <w:bCs/>
              </w:rPr>
              <w:t>NA</w:t>
            </w:r>
          </w:p>
        </w:tc>
      </w:tr>
      <w:tr w:rsidR="009F3451" w:rsidRPr="007275DF" w14:paraId="71EE098B"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A77E4D7"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492E0E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CBAF41"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E0F0B36" w14:textId="77777777" w:rsidR="009F3451" w:rsidRPr="007275DF" w:rsidRDefault="009F3451" w:rsidP="00D00DF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2DCBBE" w14:textId="77777777" w:rsidR="009F3451" w:rsidRPr="007275DF" w:rsidRDefault="009F3451" w:rsidP="00D00DFE">
            <w:pPr>
              <w:pStyle w:val="TAC"/>
              <w:rPr>
                <w:bCs/>
              </w:rPr>
            </w:pPr>
            <w:r w:rsidRPr="007275DF">
              <w:rPr>
                <w:bCs/>
              </w:rPr>
              <w:t>NA</w:t>
            </w:r>
          </w:p>
        </w:tc>
      </w:tr>
      <w:tr w:rsidR="009F3451" w:rsidRPr="007275DF" w14:paraId="4708DD0D"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F10B50"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14BD29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4DB5648"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9D70E" w14:textId="77777777" w:rsidR="009F3451" w:rsidRPr="007275DF" w:rsidRDefault="009F3451" w:rsidP="00D00DF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C0C1832" w14:textId="77777777" w:rsidR="009F3451" w:rsidRPr="007275DF" w:rsidRDefault="009F3451" w:rsidP="00D00DFE">
            <w:pPr>
              <w:pStyle w:val="TAC"/>
              <w:rPr>
                <w:bCs/>
              </w:rPr>
            </w:pPr>
            <w:r w:rsidRPr="007275DF">
              <w:rPr>
                <w:bCs/>
                <w:lang w:eastAsia="zh-CN"/>
              </w:rPr>
              <w:t>NA</w:t>
            </w:r>
          </w:p>
        </w:tc>
      </w:tr>
      <w:tr w:rsidR="009F3451" w:rsidRPr="007275DF" w14:paraId="261CFF50"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A151FFA"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778950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F949BD"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8EB399" w14:textId="77777777" w:rsidR="009F3451" w:rsidRPr="007275DF" w:rsidRDefault="009F3451" w:rsidP="00D00DF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8CC98E" w14:textId="77777777" w:rsidR="009F3451" w:rsidRPr="007275DF" w:rsidRDefault="009F3451" w:rsidP="00D00DFE">
            <w:pPr>
              <w:pStyle w:val="TAC"/>
              <w:rPr>
                <w:rFonts w:cs="v4.2.0"/>
              </w:rPr>
            </w:pPr>
            <w:r w:rsidRPr="007275DF">
              <w:t>OP.1</w:t>
            </w:r>
          </w:p>
        </w:tc>
      </w:tr>
      <w:tr w:rsidR="009F3451" w:rsidRPr="007275DF" w14:paraId="6E358843" w14:textId="77777777" w:rsidTr="00D00DF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17B78C7" w14:textId="77777777" w:rsidR="009F3451" w:rsidRPr="007275DF" w:rsidRDefault="009F3451" w:rsidP="00D00DFE">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8D5468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FF99E2" w14:textId="77777777" w:rsidR="009F3451" w:rsidRPr="007275DF" w:rsidRDefault="009F3451" w:rsidP="00D00DF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0BF6212" w14:textId="77777777" w:rsidR="009F3451" w:rsidRPr="007275DF" w:rsidRDefault="009F3451" w:rsidP="00D00DF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92226C1" w14:textId="77777777" w:rsidR="009F3451" w:rsidRPr="007275DF" w:rsidRDefault="009F3451" w:rsidP="00D00DFE">
            <w:pPr>
              <w:pStyle w:val="TAC"/>
            </w:pPr>
            <w:r w:rsidRPr="007275DF">
              <w:t>-</w:t>
            </w:r>
          </w:p>
        </w:tc>
      </w:tr>
      <w:tr w:rsidR="009F3451" w:rsidRPr="007275DF" w14:paraId="51A551B7" w14:textId="77777777" w:rsidTr="00D00DF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B95D7D" w14:textId="77777777" w:rsidR="009F3451" w:rsidRPr="007275DF" w:rsidRDefault="009F3451" w:rsidP="00D00DF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04454A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8709F7A" w14:textId="77777777" w:rsidR="009F3451" w:rsidRPr="007275DF" w:rsidRDefault="009F3451" w:rsidP="00D00DF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A2DB1E" w14:textId="77777777" w:rsidR="009F3451" w:rsidRPr="007275DF" w:rsidRDefault="009F3451" w:rsidP="00D00DF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9BCF8E6" w14:textId="77777777" w:rsidR="009F3451" w:rsidRPr="007275DF" w:rsidRDefault="009F3451" w:rsidP="00D00DFE">
            <w:pPr>
              <w:pStyle w:val="TAC"/>
              <w:rPr>
                <w:rFonts w:cs="v4.2.0"/>
                <w:lang w:eastAsia="zh-CN"/>
              </w:rPr>
            </w:pPr>
            <w:r w:rsidRPr="007275DF">
              <w:rPr>
                <w:rFonts w:cs="v4.2.0"/>
                <w:lang w:eastAsia="zh-CN"/>
              </w:rPr>
              <w:t>-</w:t>
            </w:r>
          </w:p>
        </w:tc>
      </w:tr>
      <w:tr w:rsidR="009F3451" w:rsidRPr="007275DF" w14:paraId="503449BB"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E3CC23B" w14:textId="77777777" w:rsidR="009F3451" w:rsidRPr="007275DF" w:rsidRDefault="009F3451" w:rsidP="00D00DF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0BF428BB" w14:textId="77777777" w:rsidR="009F3451" w:rsidRPr="007275DF" w:rsidRDefault="009F3451" w:rsidP="00D00DFE">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0CB328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5D248C"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501D12" w14:textId="77777777" w:rsidR="009F3451" w:rsidRPr="007275DF" w:rsidRDefault="009F3451" w:rsidP="00D00DF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A783273" w14:textId="77777777" w:rsidR="009F3451" w:rsidRPr="007275DF" w:rsidRDefault="009F3451" w:rsidP="00D00DFE">
            <w:pPr>
              <w:pStyle w:val="TAC"/>
              <w:rPr>
                <w:rFonts w:cs="v4.2.0"/>
                <w:lang w:eastAsia="zh-CN"/>
              </w:rPr>
            </w:pPr>
            <w:r w:rsidRPr="007275DF">
              <w:rPr>
                <w:rFonts w:cs="v4.2.0"/>
                <w:bCs/>
                <w:lang w:eastAsia="zh-CN"/>
              </w:rPr>
              <w:t>SSB.1 CCA</w:t>
            </w:r>
          </w:p>
        </w:tc>
      </w:tr>
      <w:tr w:rsidR="009F3451" w:rsidRPr="007275DF" w14:paraId="433E3A2A"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00FD709E" w14:textId="77777777" w:rsidR="009F3451" w:rsidRPr="007275DF" w:rsidRDefault="009F3451" w:rsidP="00D00DF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15D5FD2C" w14:textId="77777777" w:rsidR="009F3451" w:rsidRPr="007275DF" w:rsidRDefault="009F3451" w:rsidP="00D00DFE">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D5E350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2266F02"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77D66C3" w14:textId="77777777" w:rsidR="009F3451" w:rsidRPr="007275DF" w:rsidRDefault="009F3451" w:rsidP="00D00DF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0DC01CE" w14:textId="77777777" w:rsidR="009F3451" w:rsidRPr="007275DF" w:rsidRDefault="009F3451" w:rsidP="00D00DFE">
            <w:pPr>
              <w:pStyle w:val="TAC"/>
              <w:rPr>
                <w:lang w:val="en-US"/>
              </w:rPr>
            </w:pPr>
            <w:r w:rsidRPr="007275DF">
              <w:rPr>
                <w:rFonts w:cs="v4.2.0"/>
                <w:bCs/>
                <w:lang w:eastAsia="zh-CN"/>
              </w:rPr>
              <w:t>SSB.2 CCA</w:t>
            </w:r>
          </w:p>
        </w:tc>
      </w:tr>
      <w:tr w:rsidR="009F3451" w:rsidRPr="007275DF" w14:paraId="02A6C72D" w14:textId="77777777" w:rsidTr="00D00DF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54A40B0" w14:textId="77777777" w:rsidR="009F3451" w:rsidRPr="007275DF" w:rsidRDefault="009F3451" w:rsidP="00D00DF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CA07B3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3A33682"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76EF10A"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6220857"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0A8BCBB3" w14:textId="77777777" w:rsidTr="00D00DF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333CD75"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5DDF9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588045"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3DC908" w14:textId="77777777" w:rsidR="009F3451" w:rsidRPr="007275DF" w:rsidRDefault="009F3451" w:rsidP="00D00DF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8561C63" w14:textId="77777777" w:rsidR="009F3451" w:rsidRPr="007275DF" w:rsidRDefault="009F3451" w:rsidP="00D00DFE">
            <w:pPr>
              <w:pStyle w:val="TAC"/>
              <w:rPr>
                <w:lang w:eastAsia="zh-CN"/>
              </w:rPr>
            </w:pPr>
            <w:r w:rsidRPr="007275DF">
              <w:t>SMTC.4</w:t>
            </w:r>
          </w:p>
        </w:tc>
      </w:tr>
      <w:tr w:rsidR="009F3451" w:rsidRPr="007275DF" w14:paraId="51AB7E27" w14:textId="77777777" w:rsidTr="00D00DF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23B50"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67A4920"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C541B07" w14:textId="77777777" w:rsidR="009F3451" w:rsidRPr="007275DF" w:rsidRDefault="009F3451" w:rsidP="00D00DF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9DC38C" w14:textId="77777777" w:rsidR="009F3451" w:rsidRPr="007275DF" w:rsidRDefault="009F3451" w:rsidP="00D00DF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C6389D5" w14:textId="77777777" w:rsidR="009F3451" w:rsidRPr="007275DF" w:rsidRDefault="009F3451" w:rsidP="00D00DFE">
            <w:pPr>
              <w:pStyle w:val="TAC"/>
              <w:rPr>
                <w:lang w:val="en-US"/>
              </w:rPr>
            </w:pPr>
            <w:r w:rsidRPr="007275DF">
              <w:rPr>
                <w:lang w:val="en-US"/>
              </w:rPr>
              <w:t>30</w:t>
            </w:r>
          </w:p>
        </w:tc>
      </w:tr>
      <w:tr w:rsidR="009F3451" w:rsidRPr="007275DF" w14:paraId="4D60C579"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B138CD6"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0ED271"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AC3E0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D53C15"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6ED6DC" w14:textId="77777777" w:rsidR="009F3451" w:rsidRPr="007275DF" w:rsidRDefault="009F3451" w:rsidP="00D00DFE">
            <w:pPr>
              <w:pStyle w:val="TAC"/>
              <w:rPr>
                <w:lang w:val="en-US"/>
              </w:rPr>
            </w:pPr>
            <w:ins w:id="13" w:author="Author">
              <w:r>
                <w:rPr>
                  <w:lang w:val="en-US"/>
                </w:rPr>
                <w:t>P</w:t>
              </w:r>
              <w:r w:rsidRPr="00091D48">
                <w:rPr>
                  <w:vertAlign w:val="subscript"/>
                  <w:lang w:val="en-US"/>
                </w:rPr>
                <w:t>CCA_DL</w:t>
              </w:r>
              <w:r>
                <w:rPr>
                  <w:lang w:val="en-US"/>
                </w:rPr>
                <w:t>=0.9375</w:t>
              </w:r>
            </w:ins>
            <w:del w:id="14" w:author="Author">
              <w:r w:rsidRPr="007275DF" w:rsidDel="002F63D6">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7B35789B" w14:textId="77777777" w:rsidR="009F3451" w:rsidRPr="007275DF" w:rsidRDefault="009F3451" w:rsidP="00D00DFE">
            <w:pPr>
              <w:pStyle w:val="TAC"/>
              <w:rPr>
                <w:lang w:val="en-US"/>
              </w:rPr>
            </w:pPr>
            <w:ins w:id="15" w:author="Author">
              <w:r>
                <w:rPr>
                  <w:lang w:val="en-US"/>
                </w:rPr>
                <w:t>P</w:t>
              </w:r>
              <w:r w:rsidRPr="00091D48">
                <w:rPr>
                  <w:vertAlign w:val="subscript"/>
                  <w:lang w:val="en-US"/>
                </w:rPr>
                <w:t>CCA_DL</w:t>
              </w:r>
              <w:r>
                <w:rPr>
                  <w:lang w:val="en-US"/>
                </w:rPr>
                <w:t>=0.9375</w:t>
              </w:r>
            </w:ins>
            <w:del w:id="16" w:author="Author">
              <w:r w:rsidRPr="007275DF" w:rsidDel="004A7BC7">
                <w:rPr>
                  <w:lang w:val="en-US"/>
                </w:rPr>
                <w:delText>TBD</w:delText>
              </w:r>
            </w:del>
          </w:p>
        </w:tc>
      </w:tr>
      <w:tr w:rsidR="009F3451" w:rsidRPr="007275DF" w14:paraId="6AA15D15"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48493D8"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2873A0"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896C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CECCEA6"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3C069EE" w14:textId="77777777" w:rsidR="009F3451" w:rsidRDefault="009F3451" w:rsidP="00D00DFE">
            <w:pPr>
              <w:pStyle w:val="TAC"/>
              <w:rPr>
                <w:ins w:id="17" w:author="Author"/>
                <w:lang w:val="en-US"/>
              </w:rPr>
            </w:pPr>
            <w:ins w:id="18" w:author="Author">
              <w:r>
                <w:rPr>
                  <w:lang w:val="en-US"/>
                </w:rPr>
                <w:t>P</w:t>
              </w:r>
              <w:r w:rsidRPr="00091D48">
                <w:rPr>
                  <w:vertAlign w:val="subscript"/>
                  <w:lang w:val="en-US"/>
                </w:rPr>
                <w:t>CCA_DL</w:t>
              </w:r>
              <w:r>
                <w:rPr>
                  <w:vertAlign w:val="subscript"/>
                  <w:lang w:val="en-US"/>
                </w:rPr>
                <w:t>_1</w:t>
              </w:r>
              <w:r>
                <w:rPr>
                  <w:lang w:val="en-US"/>
                </w:rPr>
                <w:t>=0.75</w:t>
              </w:r>
            </w:ins>
          </w:p>
          <w:p w14:paraId="47ACAF12" w14:textId="77777777" w:rsidR="009F3451" w:rsidRDefault="009F3451" w:rsidP="00D00DFE">
            <w:pPr>
              <w:pStyle w:val="TAC"/>
              <w:rPr>
                <w:ins w:id="19" w:author="Author"/>
                <w:lang w:val="en-US"/>
              </w:rPr>
            </w:pPr>
            <w:ins w:id="20" w:author="Author">
              <w:r>
                <w:rPr>
                  <w:lang w:val="en-US"/>
                </w:rPr>
                <w:t>P</w:t>
              </w:r>
              <w:r w:rsidRPr="00091D48">
                <w:rPr>
                  <w:vertAlign w:val="subscript"/>
                  <w:lang w:val="en-US"/>
                </w:rPr>
                <w:t>CCA_DL</w:t>
              </w:r>
              <w:r>
                <w:rPr>
                  <w:vertAlign w:val="subscript"/>
                  <w:lang w:val="en-US"/>
                </w:rPr>
                <w:t>_2</w:t>
              </w:r>
              <w:r>
                <w:rPr>
                  <w:lang w:val="en-US"/>
                </w:rPr>
                <w:t>=0.75</w:t>
              </w:r>
            </w:ins>
          </w:p>
          <w:p w14:paraId="46C516B0" w14:textId="77777777" w:rsidR="009F3451" w:rsidRPr="007275DF" w:rsidRDefault="009F3451" w:rsidP="00D00DFE">
            <w:pPr>
              <w:pStyle w:val="TAC"/>
              <w:rPr>
                <w:lang w:val="en-US"/>
              </w:rPr>
            </w:pPr>
            <w:del w:id="21" w:author="Author">
              <w:r w:rsidRPr="007275DF" w:rsidDel="00FA08E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12042CEA" w14:textId="77777777" w:rsidR="009F3451" w:rsidRDefault="009F3451" w:rsidP="00D00DFE">
            <w:pPr>
              <w:pStyle w:val="TAC"/>
              <w:rPr>
                <w:ins w:id="22" w:author="Author"/>
                <w:lang w:val="en-US"/>
              </w:rPr>
            </w:pPr>
            <w:ins w:id="23" w:author="Author">
              <w:r>
                <w:rPr>
                  <w:lang w:val="en-US"/>
                </w:rPr>
                <w:t>P</w:t>
              </w:r>
              <w:r w:rsidRPr="00091D48">
                <w:rPr>
                  <w:vertAlign w:val="subscript"/>
                  <w:lang w:val="en-US"/>
                </w:rPr>
                <w:t>CCA_DL</w:t>
              </w:r>
              <w:r>
                <w:rPr>
                  <w:vertAlign w:val="subscript"/>
                  <w:lang w:val="en-US"/>
                </w:rPr>
                <w:t>_1</w:t>
              </w:r>
              <w:r>
                <w:rPr>
                  <w:lang w:val="en-US"/>
                </w:rPr>
                <w:t>=0.75</w:t>
              </w:r>
            </w:ins>
          </w:p>
          <w:p w14:paraId="453BD1B8" w14:textId="77777777" w:rsidR="009F3451" w:rsidRDefault="009F3451" w:rsidP="00D00DFE">
            <w:pPr>
              <w:pStyle w:val="TAC"/>
              <w:rPr>
                <w:ins w:id="24" w:author="Author"/>
                <w:lang w:val="en-US"/>
              </w:rPr>
            </w:pPr>
            <w:ins w:id="25" w:author="Author">
              <w:r>
                <w:rPr>
                  <w:lang w:val="en-US"/>
                </w:rPr>
                <w:t>P</w:t>
              </w:r>
              <w:r w:rsidRPr="00091D48">
                <w:rPr>
                  <w:vertAlign w:val="subscript"/>
                  <w:lang w:val="en-US"/>
                </w:rPr>
                <w:t>CCA_DL</w:t>
              </w:r>
              <w:r>
                <w:rPr>
                  <w:vertAlign w:val="subscript"/>
                  <w:lang w:val="en-US"/>
                </w:rPr>
                <w:t>_2</w:t>
              </w:r>
              <w:r>
                <w:rPr>
                  <w:lang w:val="en-US"/>
                </w:rPr>
                <w:t>=0.75</w:t>
              </w:r>
            </w:ins>
          </w:p>
          <w:p w14:paraId="22E948FA" w14:textId="77777777" w:rsidR="009F3451" w:rsidRPr="007275DF" w:rsidRDefault="009F3451" w:rsidP="00D00DFE">
            <w:pPr>
              <w:pStyle w:val="TAC"/>
              <w:rPr>
                <w:lang w:val="en-US"/>
              </w:rPr>
            </w:pPr>
            <w:del w:id="26" w:author="Author">
              <w:r w:rsidRPr="007275DF" w:rsidDel="00FA08E2">
                <w:rPr>
                  <w:lang w:val="en-US"/>
                </w:rPr>
                <w:delText>TBD</w:delText>
              </w:r>
            </w:del>
          </w:p>
        </w:tc>
      </w:tr>
      <w:tr w:rsidR="009F3451" w:rsidRPr="007275DF" w14:paraId="6C62A691"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B7CECA8"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28FD6CE"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0544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01E37E1"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297E5" w14:textId="77777777" w:rsidR="009F3451" w:rsidRPr="007275DF" w:rsidRDefault="009F3451" w:rsidP="00D00DFE">
            <w:pPr>
              <w:pStyle w:val="TAC"/>
              <w:rPr>
                <w:lang w:val="en-US"/>
              </w:rPr>
            </w:pPr>
            <w:ins w:id="2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8"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3599E7E9" w14:textId="77777777" w:rsidR="009F3451" w:rsidRPr="007275DF" w:rsidRDefault="009F3451" w:rsidP="00D00DFE">
            <w:pPr>
              <w:pStyle w:val="TAC"/>
              <w:rPr>
                <w:lang w:val="en-US"/>
              </w:rPr>
            </w:pPr>
            <w:ins w:id="2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0" w:author="Author">
              <w:r w:rsidRPr="007275DF" w:rsidDel="005F261E">
                <w:rPr>
                  <w:lang w:val="en-US"/>
                </w:rPr>
                <w:delText>TBD</w:delText>
              </w:r>
            </w:del>
          </w:p>
        </w:tc>
      </w:tr>
      <w:tr w:rsidR="009F3451" w:rsidRPr="007275DF" w14:paraId="129569F6"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F9D001D"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51A20B0"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64FD12"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D5C0D"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D1479F" w14:textId="77777777" w:rsidR="009F3451" w:rsidRPr="007275DF" w:rsidRDefault="009F3451" w:rsidP="00D00DFE">
            <w:pPr>
              <w:pStyle w:val="TAC"/>
              <w:rPr>
                <w:lang w:val="en-US"/>
              </w:rPr>
            </w:pPr>
            <w:ins w:id="3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2" w:author="Author">
              <w:r w:rsidRPr="007275DF" w:rsidDel="005F261E">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14B583FE" w14:textId="77777777" w:rsidR="009F3451" w:rsidRPr="007275DF" w:rsidRDefault="009F3451" w:rsidP="00D00DFE">
            <w:pPr>
              <w:pStyle w:val="TAC"/>
              <w:rPr>
                <w:lang w:val="en-US"/>
              </w:rPr>
            </w:pPr>
            <w:ins w:id="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4" w:author="Author">
              <w:r w:rsidRPr="007275DF" w:rsidDel="005F261E">
                <w:rPr>
                  <w:lang w:val="en-US"/>
                </w:rPr>
                <w:delText>TBD</w:delText>
              </w:r>
            </w:del>
          </w:p>
        </w:tc>
      </w:tr>
      <w:tr w:rsidR="009F3451" w:rsidRPr="007275DF" w14:paraId="1559445A" w14:textId="77777777" w:rsidTr="00D00DFE">
        <w:trPr>
          <w:cantSplit/>
          <w:trHeight w:val="193"/>
          <w:ins w:id="3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090ECF2C" w14:textId="77777777" w:rsidR="009F3451" w:rsidRPr="007275DF" w:rsidRDefault="009F3451" w:rsidP="00D00DFE">
            <w:pPr>
              <w:pStyle w:val="TAL"/>
              <w:rPr>
                <w:ins w:id="36" w:author="Author"/>
                <w:lang w:val="it-IT" w:eastAsia="zh-CN"/>
              </w:rPr>
            </w:pPr>
            <w:ins w:id="37" w:author="Author">
              <w:r>
                <w:rPr>
                  <w:lang w:val="en-US" w:eastAsia="zh-CN"/>
                </w:rPr>
                <w:t>L</w:t>
              </w:r>
              <w:r w:rsidRPr="00493A56">
                <w:rPr>
                  <w:vertAlign w:val="subscript"/>
                  <w:lang w:val="en-US" w:eastAsia="zh-CN"/>
                  <w:rPrChange w:id="38" w:author="Author">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E856E" w14:textId="77777777" w:rsidR="009F3451" w:rsidRPr="007275DF" w:rsidRDefault="009F3451" w:rsidP="00D00DFE">
            <w:pPr>
              <w:pStyle w:val="TAC"/>
              <w:rPr>
                <w:ins w:id="39"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4BC19A83" w14:textId="77777777" w:rsidR="009F3451" w:rsidRPr="007275DF" w:rsidRDefault="009F3451" w:rsidP="00D00DFE">
            <w:pPr>
              <w:pStyle w:val="TAC"/>
              <w:rPr>
                <w:ins w:id="40" w:author="Author"/>
              </w:rPr>
            </w:pPr>
            <w:ins w:id="41"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D516D5A" w14:textId="77777777" w:rsidR="009F3451" w:rsidRDefault="009F3451" w:rsidP="00D00DFE">
            <w:pPr>
              <w:pStyle w:val="TAC"/>
              <w:rPr>
                <w:ins w:id="42" w:author="Author"/>
                <w:lang w:val="en-US"/>
              </w:rPr>
            </w:pPr>
            <w:ins w:id="43" w:author="Author">
              <w:r>
                <w:rPr>
                  <w:lang w:val="en-US"/>
                </w:rPr>
                <w:t>12</w:t>
              </w:r>
            </w:ins>
          </w:p>
        </w:tc>
        <w:tc>
          <w:tcPr>
            <w:tcW w:w="2005" w:type="dxa"/>
            <w:gridSpan w:val="2"/>
            <w:tcBorders>
              <w:top w:val="single" w:sz="4" w:space="0" w:color="auto"/>
              <w:left w:val="single" w:sz="4" w:space="0" w:color="auto"/>
              <w:bottom w:val="single" w:sz="4" w:space="0" w:color="auto"/>
              <w:right w:val="single" w:sz="4" w:space="0" w:color="auto"/>
            </w:tcBorders>
          </w:tcPr>
          <w:p w14:paraId="17DD06C4" w14:textId="77777777" w:rsidR="009F3451" w:rsidRDefault="009F3451" w:rsidP="00D00DFE">
            <w:pPr>
              <w:pStyle w:val="TAC"/>
              <w:rPr>
                <w:ins w:id="44" w:author="Author"/>
                <w:lang w:val="en-US"/>
              </w:rPr>
            </w:pPr>
            <w:ins w:id="45" w:author="Author">
              <w:r>
                <w:rPr>
                  <w:lang w:val="en-US"/>
                </w:rPr>
                <w:t>12</w:t>
              </w:r>
            </w:ins>
          </w:p>
        </w:tc>
      </w:tr>
      <w:tr w:rsidR="009F3451" w:rsidRPr="007275DF" w14:paraId="177680E2" w14:textId="77777777" w:rsidTr="00D00DFE">
        <w:trPr>
          <w:cantSplit/>
          <w:trHeight w:val="193"/>
          <w:ins w:id="4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1C9FFE8C" w14:textId="77777777" w:rsidR="009F3451" w:rsidRPr="007275DF" w:rsidRDefault="009F3451" w:rsidP="00D00DFE">
            <w:pPr>
              <w:pStyle w:val="TAL"/>
              <w:rPr>
                <w:ins w:id="47" w:author="Author"/>
                <w:lang w:val="it-IT" w:eastAsia="zh-CN"/>
              </w:rPr>
            </w:pPr>
            <w:ins w:id="48"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51022" w14:textId="77777777" w:rsidR="009F3451" w:rsidRPr="007275DF" w:rsidRDefault="009F3451" w:rsidP="00D00DFE">
            <w:pPr>
              <w:pStyle w:val="TAC"/>
              <w:rPr>
                <w:ins w:id="49" w:author="Author"/>
                <w:lang w:val="it-IT"/>
              </w:rPr>
            </w:pPr>
            <w:ins w:id="50"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478C8F0" w14:textId="77777777" w:rsidR="009F3451" w:rsidRPr="007275DF" w:rsidRDefault="009F3451" w:rsidP="00D00DFE">
            <w:pPr>
              <w:pStyle w:val="TAC"/>
              <w:rPr>
                <w:ins w:id="51" w:author="Author"/>
              </w:rPr>
            </w:pPr>
            <w:ins w:id="5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78C157D5" w14:textId="77777777" w:rsidR="009F3451" w:rsidRDefault="009F3451" w:rsidP="00D00DFE">
            <w:pPr>
              <w:pStyle w:val="TAC"/>
              <w:rPr>
                <w:ins w:id="53" w:author="Author"/>
                <w:lang w:val="en-US"/>
              </w:rPr>
            </w:pPr>
            <w:ins w:id="54" w:author="Author">
              <w:r w:rsidRPr="007275DF">
                <w:t>T</w:t>
              </w:r>
              <w:r w:rsidRPr="007275DF">
                <w:rPr>
                  <w:vertAlign w:val="subscript"/>
                </w:rPr>
                <w:t>PSS/SSS_sync_inter_cca</w:t>
              </w:r>
              <w:del w:id="55"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2C536C82" w14:textId="77777777" w:rsidR="009F3451" w:rsidRDefault="009F3451" w:rsidP="00D00DFE">
            <w:pPr>
              <w:pStyle w:val="TAC"/>
              <w:rPr>
                <w:ins w:id="56" w:author="Author"/>
                <w:lang w:val="en-US"/>
              </w:rPr>
            </w:pPr>
            <w:ins w:id="57" w:author="Author">
              <w:r w:rsidRPr="007275DF">
                <w:t>T</w:t>
              </w:r>
              <w:r w:rsidRPr="007275DF">
                <w:rPr>
                  <w:vertAlign w:val="subscript"/>
                </w:rPr>
                <w:t>PSS/SSS_sync_inter_cca</w:t>
              </w:r>
              <w:del w:id="58" w:author="Author">
                <w:r w:rsidDel="00CF2FB6">
                  <w:rPr>
                    <w:lang w:val="en-US"/>
                  </w:rPr>
                  <w:delText>800</w:delText>
                </w:r>
              </w:del>
            </w:ins>
          </w:p>
        </w:tc>
      </w:tr>
      <w:tr w:rsidR="009F3451" w:rsidRPr="007275DF" w14:paraId="5C97ED0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83B26C8"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04BA7D6"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172AD24" w14:textId="77777777" w:rsidR="009F3451" w:rsidRPr="007275DF" w:rsidRDefault="009F3451" w:rsidP="00D00DF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2768DCE0" w14:textId="77777777" w:rsidR="009F3451" w:rsidRPr="007275DF" w:rsidRDefault="009F3451" w:rsidP="00D00DF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7CEE49F3" w14:textId="77777777" w:rsidR="009F3451" w:rsidRPr="007275DF" w:rsidRDefault="009F3451" w:rsidP="00D00DFE">
            <w:pPr>
              <w:pStyle w:val="TAC"/>
            </w:pPr>
          </w:p>
        </w:tc>
      </w:tr>
      <w:tr w:rsidR="009F3451" w:rsidRPr="007275DF" w14:paraId="64A11A69"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B6DA7AC"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8C641CF"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8D7713F"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206FED"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372C2A0" w14:textId="77777777" w:rsidR="009F3451" w:rsidRPr="007275DF" w:rsidRDefault="009F3451" w:rsidP="00D00DFE">
            <w:pPr>
              <w:pStyle w:val="TAC"/>
            </w:pPr>
          </w:p>
        </w:tc>
      </w:tr>
      <w:tr w:rsidR="009F3451" w:rsidRPr="007275DF" w14:paraId="1C7AEB1A"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37F2762"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0168A09"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BBA2DEC"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080887B"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00B70B" w14:textId="77777777" w:rsidR="009F3451" w:rsidRPr="007275DF" w:rsidRDefault="009F3451" w:rsidP="00D00DFE">
            <w:pPr>
              <w:pStyle w:val="TAC"/>
            </w:pPr>
          </w:p>
        </w:tc>
      </w:tr>
      <w:tr w:rsidR="009F3451" w:rsidRPr="007275DF" w14:paraId="41CBC6B5"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9A1093"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B7A9FDB"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0A538734"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7685EB"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FC72C4" w14:textId="77777777" w:rsidR="009F3451" w:rsidRPr="007275DF" w:rsidRDefault="009F3451" w:rsidP="00D00DFE">
            <w:pPr>
              <w:pStyle w:val="TAC"/>
            </w:pPr>
          </w:p>
        </w:tc>
      </w:tr>
      <w:tr w:rsidR="009F3451" w:rsidRPr="007275DF" w14:paraId="28E170C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92F12F"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D3B735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CC48D39" w14:textId="77777777" w:rsidR="009F3451" w:rsidRPr="007275DF" w:rsidRDefault="009F3451" w:rsidP="00D00DF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B6A9B87" w14:textId="77777777" w:rsidR="009F3451" w:rsidRPr="007275DF" w:rsidRDefault="009F3451" w:rsidP="00D00DF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3DD3907" w14:textId="77777777" w:rsidR="009F3451" w:rsidRPr="007275DF" w:rsidRDefault="009F3451" w:rsidP="00D00DFE">
            <w:pPr>
              <w:pStyle w:val="TAC"/>
            </w:pPr>
            <w:r w:rsidRPr="007275DF">
              <w:t>0</w:t>
            </w:r>
          </w:p>
        </w:tc>
      </w:tr>
      <w:tr w:rsidR="009F3451" w:rsidRPr="007275DF" w14:paraId="38E5BCEE"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BAF39DC"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C4B8B08"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9219124"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7C9E6BF"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7A610F7" w14:textId="77777777" w:rsidR="009F3451" w:rsidRPr="007275DF" w:rsidRDefault="009F3451" w:rsidP="00D00DFE">
            <w:pPr>
              <w:pStyle w:val="TAC"/>
            </w:pPr>
          </w:p>
        </w:tc>
      </w:tr>
      <w:tr w:rsidR="009F3451" w:rsidRPr="007275DF" w14:paraId="6BBF7B3D"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8DD133"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B9F6A18"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DB5E904"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6B93789"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A9470FD" w14:textId="77777777" w:rsidR="009F3451" w:rsidRPr="007275DF" w:rsidRDefault="009F3451" w:rsidP="00D00DFE">
            <w:pPr>
              <w:pStyle w:val="TAC"/>
            </w:pPr>
          </w:p>
        </w:tc>
      </w:tr>
      <w:tr w:rsidR="009F3451" w:rsidRPr="007275DF" w14:paraId="603AE7F5"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BE7D17E"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5C8BD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46D925F"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A950347"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1ABA08B" w14:textId="77777777" w:rsidR="009F3451" w:rsidRPr="007275DF" w:rsidRDefault="009F3451" w:rsidP="00D00DFE">
            <w:pPr>
              <w:pStyle w:val="TAC"/>
            </w:pPr>
          </w:p>
        </w:tc>
      </w:tr>
      <w:tr w:rsidR="009F3451" w:rsidRPr="007275DF" w14:paraId="4A04066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E19EC2"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09462E0"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7A20285" w14:textId="77777777" w:rsidR="009F3451" w:rsidRPr="007275DF" w:rsidRDefault="009F3451" w:rsidP="00D00DF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D47654F" w14:textId="77777777" w:rsidR="009F3451" w:rsidRPr="007275DF" w:rsidRDefault="009F3451" w:rsidP="00D00DF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7065BFE" w14:textId="77777777" w:rsidR="009F3451" w:rsidRPr="007275DF" w:rsidRDefault="009F3451" w:rsidP="00D00DFE">
            <w:pPr>
              <w:pStyle w:val="TAC"/>
            </w:pPr>
          </w:p>
        </w:tc>
      </w:tr>
      <w:tr w:rsidR="009F3451" w:rsidRPr="007275DF" w14:paraId="4207C76B"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7756852" w14:textId="77777777" w:rsidR="009F3451" w:rsidRPr="007275DF" w:rsidRDefault="009F3451" w:rsidP="00D00DFE">
            <w:pPr>
              <w:pStyle w:val="TAL"/>
            </w:pPr>
            <w:r w:rsidRPr="004849DD">
              <w:rPr>
                <w:rFonts w:eastAsia="Calibri"/>
                <w:position w:val="-12"/>
                <w:szCs w:val="22"/>
              </w:rPr>
              <w:object w:dxaOrig="255" w:dyaOrig="255" w14:anchorId="12756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23" o:title=""/>
                </v:shape>
                <o:OLEObject Type="Embed" ProgID="Equation.3" ShapeID="_x0000_i1025" DrawAspect="Content" ObjectID="_1706336171" r:id="rId2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E2FC44B"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8A350E"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62242B0" w14:textId="77777777" w:rsidR="009F3451" w:rsidRPr="007275DF" w:rsidRDefault="009F3451" w:rsidP="00D00DFE">
            <w:pPr>
              <w:pStyle w:val="TAC"/>
            </w:pPr>
            <w:del w:id="59" w:author="Author">
              <w:r w:rsidRPr="007275DF" w:rsidDel="00335036">
                <w:delText>[</w:delText>
              </w:r>
            </w:del>
            <w:r w:rsidRPr="007275DF">
              <w:t>-10</w:t>
            </w:r>
            <w:del w:id="60" w:author="Author">
              <w:r w:rsidRPr="007275DF" w:rsidDel="00B32E8B">
                <w:delText>1</w:delText>
              </w:r>
            </w:del>
            <w:ins w:id="61" w:author="Author">
              <w:r>
                <w:t>4</w:t>
              </w:r>
            </w:ins>
            <w:del w:id="62"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0B65234C" w14:textId="77777777" w:rsidR="009F3451" w:rsidRPr="007275DF" w:rsidRDefault="009F3451" w:rsidP="00D00DFE">
            <w:pPr>
              <w:pStyle w:val="TAC"/>
            </w:pPr>
            <w:del w:id="63" w:author="Author">
              <w:r w:rsidRPr="007275DF" w:rsidDel="00335036">
                <w:delText>[</w:delText>
              </w:r>
            </w:del>
            <w:r w:rsidRPr="007275DF">
              <w:t>-10</w:t>
            </w:r>
            <w:ins w:id="64" w:author="Author">
              <w:r>
                <w:t>4</w:t>
              </w:r>
            </w:ins>
            <w:del w:id="65" w:author="Author">
              <w:r w:rsidRPr="007275DF" w:rsidDel="00B32E8B">
                <w:delText>1</w:delText>
              </w:r>
              <w:r w:rsidRPr="007275DF" w:rsidDel="00335036">
                <w:delText>]</w:delText>
              </w:r>
            </w:del>
          </w:p>
        </w:tc>
      </w:tr>
      <w:tr w:rsidR="009F3451" w:rsidRPr="007275DF" w14:paraId="4544FA63"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7A1F2D" w14:textId="77777777" w:rsidR="009F3451" w:rsidRPr="007275DF" w:rsidRDefault="009F3451" w:rsidP="00D00DFE">
            <w:pPr>
              <w:pStyle w:val="TAL"/>
            </w:pPr>
            <w:r w:rsidRPr="004849DD">
              <w:rPr>
                <w:rFonts w:eastAsia="Calibri"/>
                <w:position w:val="-12"/>
                <w:szCs w:val="22"/>
              </w:rPr>
              <w:object w:dxaOrig="255" w:dyaOrig="255" w14:anchorId="3DC579BC">
                <v:shape id="_x0000_i1026" type="#_x0000_t75" style="width:14.25pt;height:14.25pt" o:ole="" fillcolor="window">
                  <v:imagedata r:id="rId23" o:title=""/>
                </v:shape>
                <o:OLEObject Type="Embed" ProgID="Equation.3" ShapeID="_x0000_i1026" DrawAspect="Content" ObjectID="_1706336172" r:id="rId2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0AC9E1"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EF8FFB"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7388D2" w14:textId="77777777" w:rsidR="009F3451" w:rsidRPr="007275DF" w:rsidRDefault="009F3451" w:rsidP="00D00DFE">
            <w:pPr>
              <w:pStyle w:val="TAC"/>
            </w:pPr>
            <w:del w:id="66" w:author="Author">
              <w:r w:rsidRPr="007275DF" w:rsidDel="00335036">
                <w:delText>[</w:delText>
              </w:r>
            </w:del>
            <w:r w:rsidRPr="007275DF">
              <w:t>-101</w:t>
            </w:r>
            <w:del w:id="67" w:author="Author">
              <w:r w:rsidRPr="007275DF" w:rsidDel="00335036">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3754A4D9" w14:textId="77777777" w:rsidR="009F3451" w:rsidRPr="007275DF" w:rsidRDefault="009F3451" w:rsidP="00D00DFE">
            <w:pPr>
              <w:pStyle w:val="TAC"/>
            </w:pPr>
            <w:ins w:id="68" w:author="Author">
              <w:r>
                <w:t>-</w:t>
              </w:r>
            </w:ins>
            <w:del w:id="69" w:author="Author">
              <w:r w:rsidRPr="007275DF" w:rsidDel="00335036">
                <w:delText>[-</w:delText>
              </w:r>
            </w:del>
            <w:r w:rsidRPr="007275DF">
              <w:t>101</w:t>
            </w:r>
            <w:del w:id="70" w:author="Author">
              <w:r w:rsidRPr="007275DF" w:rsidDel="00335036">
                <w:delText>]</w:delText>
              </w:r>
            </w:del>
          </w:p>
        </w:tc>
      </w:tr>
      <w:tr w:rsidR="009F3451" w:rsidRPr="007275DF" w14:paraId="20838E42"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24694D7"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8C8ACA8"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5949DD8" w14:textId="77777777" w:rsidR="009F3451" w:rsidRPr="007275DF" w:rsidRDefault="009F3451" w:rsidP="00D00DF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1785F21" w14:textId="77777777" w:rsidR="009F3451" w:rsidRPr="007275DF" w:rsidRDefault="009F3451" w:rsidP="00D00DF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1E651F9" w14:textId="77777777" w:rsidR="009F3451" w:rsidRPr="007275DF" w:rsidRDefault="009F3451" w:rsidP="00D00DF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5BE3A741"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79454BC" w14:textId="77777777" w:rsidR="009F3451" w:rsidRPr="007275DF" w:rsidRDefault="009F3451" w:rsidP="00D00DFE">
            <w:pPr>
              <w:pStyle w:val="TAC"/>
            </w:pPr>
            <w:r w:rsidRPr="007275DF">
              <w:t>-88</w:t>
            </w:r>
          </w:p>
        </w:tc>
      </w:tr>
      <w:tr w:rsidR="009F3451" w:rsidRPr="007275DF" w14:paraId="630B2BB8"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1F54B45" w14:textId="77777777" w:rsidR="009F3451" w:rsidRPr="007275DF" w:rsidRDefault="009F3451" w:rsidP="00D00DFE">
            <w:pPr>
              <w:pStyle w:val="TAL"/>
            </w:pPr>
            <w:r w:rsidRPr="004849DD">
              <w:rPr>
                <w:position w:val="-12"/>
              </w:rPr>
              <w:object w:dxaOrig="600" w:dyaOrig="255" w14:anchorId="5BDBEF85">
                <v:shape id="_x0000_i1027" type="#_x0000_t75" style="width:28.5pt;height:14.25pt" o:ole="" fillcolor="window">
                  <v:imagedata r:id="rId26" o:title=""/>
                </v:shape>
                <o:OLEObject Type="Embed" ProgID="Equation.3" ShapeID="_x0000_i1027" DrawAspect="Content" ObjectID="_1706336173" r:id="rId27"/>
              </w:object>
            </w:r>
          </w:p>
        </w:tc>
        <w:tc>
          <w:tcPr>
            <w:tcW w:w="992" w:type="dxa"/>
            <w:tcBorders>
              <w:top w:val="single" w:sz="4" w:space="0" w:color="auto"/>
              <w:left w:val="single" w:sz="4" w:space="0" w:color="auto"/>
              <w:bottom w:val="single" w:sz="4" w:space="0" w:color="auto"/>
              <w:right w:val="single" w:sz="4" w:space="0" w:color="auto"/>
            </w:tcBorders>
            <w:hideMark/>
          </w:tcPr>
          <w:p w14:paraId="6A559957"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0E8816F"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2BA6F92" w14:textId="77777777" w:rsidR="009F3451" w:rsidRPr="007275DF" w:rsidRDefault="009F3451" w:rsidP="00D00DF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556EB69" w14:textId="77777777" w:rsidR="009F3451" w:rsidRPr="007275DF" w:rsidRDefault="009F3451" w:rsidP="00D00DF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291FDE6"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C649D4" w14:textId="77777777" w:rsidR="009F3451" w:rsidRPr="007275DF" w:rsidRDefault="009F3451" w:rsidP="00D00DFE">
            <w:pPr>
              <w:pStyle w:val="TAC"/>
            </w:pPr>
            <w:r w:rsidRPr="007275DF">
              <w:t>7</w:t>
            </w:r>
          </w:p>
        </w:tc>
      </w:tr>
      <w:tr w:rsidR="009F3451" w:rsidRPr="007275DF" w14:paraId="188A59EE"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E992CA7" w14:textId="77777777" w:rsidR="009F3451" w:rsidRPr="007275DF" w:rsidRDefault="009F3451" w:rsidP="00D00DFE">
            <w:pPr>
              <w:pStyle w:val="TAL"/>
            </w:pPr>
            <w:r w:rsidRPr="004849DD">
              <w:rPr>
                <w:position w:val="-12"/>
              </w:rPr>
              <w:object w:dxaOrig="840" w:dyaOrig="255" w14:anchorId="1F80B36F">
                <v:shape id="_x0000_i1028" type="#_x0000_t75" style="width:43.5pt;height:14.25pt" o:ole="" fillcolor="window">
                  <v:imagedata r:id="rId28" o:title=""/>
                </v:shape>
                <o:OLEObject Type="Embed" ProgID="Equation.3" ShapeID="_x0000_i1028" DrawAspect="Content" ObjectID="_1706336174" r:id="rId29"/>
              </w:object>
            </w:r>
          </w:p>
        </w:tc>
        <w:tc>
          <w:tcPr>
            <w:tcW w:w="992" w:type="dxa"/>
            <w:tcBorders>
              <w:top w:val="single" w:sz="4" w:space="0" w:color="auto"/>
              <w:left w:val="single" w:sz="4" w:space="0" w:color="auto"/>
              <w:bottom w:val="single" w:sz="4" w:space="0" w:color="auto"/>
              <w:right w:val="single" w:sz="4" w:space="0" w:color="auto"/>
            </w:tcBorders>
            <w:hideMark/>
          </w:tcPr>
          <w:p w14:paraId="1552D158"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535EC2B"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0B2073D" w14:textId="77777777" w:rsidR="009F3451" w:rsidRPr="007275DF" w:rsidRDefault="009F3451" w:rsidP="00D00DF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8CC6BED" w14:textId="77777777" w:rsidR="009F3451" w:rsidRPr="007275DF" w:rsidRDefault="009F3451" w:rsidP="00D00DF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055548DB"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3D8A04C" w14:textId="77777777" w:rsidR="009F3451" w:rsidRPr="007275DF" w:rsidRDefault="009F3451" w:rsidP="00D00DFE">
            <w:pPr>
              <w:pStyle w:val="TAC"/>
            </w:pPr>
            <w:r w:rsidRPr="007275DF">
              <w:t>7</w:t>
            </w:r>
          </w:p>
        </w:tc>
      </w:tr>
      <w:tr w:rsidR="009F3451" w:rsidRPr="007275DF" w14:paraId="1376389F" w14:textId="77777777" w:rsidTr="00D00DF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A8BC88"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A55624D"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8A92D51"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D3C5451" w14:textId="77777777" w:rsidR="009F3451" w:rsidRPr="007275DF" w:rsidRDefault="009F3451" w:rsidP="00D00DF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1E7B83BD" w14:textId="77777777" w:rsidR="009F3451" w:rsidRPr="007275DF" w:rsidRDefault="009F3451" w:rsidP="00D00DF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0379BB1C" w14:textId="77777777" w:rsidR="009F3451" w:rsidRPr="007275DF" w:rsidRDefault="009F3451" w:rsidP="00D00DF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00BE5A7" w14:textId="77777777" w:rsidR="009F3451" w:rsidRPr="007275DF" w:rsidRDefault="009F3451" w:rsidP="00D00DFE">
            <w:pPr>
              <w:pStyle w:val="TAC"/>
            </w:pPr>
            <w:r w:rsidRPr="007275DF">
              <w:t>-56.15</w:t>
            </w:r>
          </w:p>
        </w:tc>
      </w:tr>
      <w:tr w:rsidR="009F3451" w:rsidRPr="007275DF" w14:paraId="2606E6E4"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966F677"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E0A10B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3116E0" w14:textId="77777777" w:rsidR="009F3451" w:rsidRPr="007275DF" w:rsidRDefault="009F3451" w:rsidP="00D00DF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475EA7" w14:textId="77777777" w:rsidR="009F3451" w:rsidRPr="007275DF" w:rsidRDefault="009F3451" w:rsidP="00D00DFE">
            <w:pPr>
              <w:pStyle w:val="TAC"/>
            </w:pPr>
            <w:r w:rsidRPr="007275DF">
              <w:rPr>
                <w:rFonts w:cs="v4.2.0"/>
              </w:rPr>
              <w:t>AWGN</w:t>
            </w:r>
          </w:p>
        </w:tc>
      </w:tr>
      <w:tr w:rsidR="009F3451" w:rsidRPr="007275DF" w14:paraId="6D09D7C5" w14:textId="77777777" w:rsidTr="00D00DF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1D47179"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E121515"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770754E">
                <v:shape id="_x0000_i1029" type="#_x0000_t75" style="width:14.25pt;height:14.25pt" o:ole="" fillcolor="window">
                  <v:imagedata r:id="rId23" o:title=""/>
                </v:shape>
                <o:OLEObject Type="Embed" ProgID="Equation.3" ShapeID="_x0000_i1029" DrawAspect="Content" ObjectID="_1706336175" r:id="rId30"/>
              </w:object>
            </w:r>
            <w:r w:rsidRPr="007275DF">
              <w:rPr>
                <w:lang w:val="en-US"/>
              </w:rPr>
              <w:t xml:space="preserve"> to be fulfilled.</w:t>
            </w:r>
          </w:p>
          <w:p w14:paraId="16BFB6A6"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3CEC70F"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3EB7729A"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1EB443DB" w14:textId="77777777" w:rsidR="009F3451" w:rsidRPr="007275DF" w:rsidRDefault="009F3451" w:rsidP="00D00DFE">
            <w:pPr>
              <w:pStyle w:val="TAN"/>
              <w:jc w:val="both"/>
            </w:pPr>
            <w:r>
              <w:t>Note 6:</w:t>
            </w:r>
            <w:r>
              <w:tab/>
              <w:t>For UE supporting dynamic channel access and network configuring dynamic channel occupancy.</w:t>
            </w:r>
          </w:p>
          <w:p w14:paraId="049BEE19"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2DA7A497" w14:textId="77777777" w:rsidR="009F3451" w:rsidRPr="007275DF" w:rsidRDefault="009F3451" w:rsidP="009F3451"/>
    <w:p w14:paraId="136210CC" w14:textId="77777777" w:rsidR="009F3451" w:rsidRPr="007275DF" w:rsidRDefault="009F3451" w:rsidP="009F3451">
      <w:pPr>
        <w:pStyle w:val="Heading5"/>
      </w:pPr>
      <w:r w:rsidRPr="007275DF">
        <w:t>A.10.4.2.3.2</w:t>
      </w:r>
      <w:r w:rsidRPr="007275DF">
        <w:tab/>
        <w:t>Test Requirements</w:t>
      </w:r>
    </w:p>
    <w:p w14:paraId="342B10B7"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2D1591"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3A15AC2" w14:textId="77777777" w:rsidR="009F3451" w:rsidRPr="007275DF" w:rsidRDefault="009F3451" w:rsidP="009F3451">
      <w:pPr>
        <w:rPr>
          <w:rFonts w:cs="v4.2.0"/>
        </w:rPr>
      </w:pPr>
      <w:r w:rsidRPr="007275DF">
        <w:rPr>
          <w:rFonts w:cs="v4.2.0"/>
        </w:rPr>
        <w:t>In test 1 and 2 UE is not required to report SSB time index.</w:t>
      </w:r>
    </w:p>
    <w:p w14:paraId="00237A5B"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6C19992C"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2D161BF5"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3B4851" w14:textId="77777777" w:rsidR="009F3451" w:rsidRPr="007275DF" w:rsidRDefault="009F3451" w:rsidP="009F3451">
      <w:pPr>
        <w:pStyle w:val="B10"/>
        <w:ind w:left="284" w:firstLine="0"/>
      </w:pPr>
      <w:r w:rsidRPr="007275DF">
        <w:t>For test 1, MGRP = 40 ms and for test 2 MGRP = 20 ms.</w:t>
      </w:r>
    </w:p>
    <w:p w14:paraId="31521BC0" w14:textId="77777777" w:rsidR="009F3451" w:rsidRPr="007275DF" w:rsidRDefault="009F3451" w:rsidP="009F3451">
      <w:pPr>
        <w:ind w:firstLine="284"/>
        <w:rPr>
          <w:rFonts w:cs="v4.2.0"/>
        </w:rPr>
      </w:pPr>
      <w:r w:rsidRPr="007275DF">
        <w:t>SMTC period = 20 ms.</w:t>
      </w:r>
    </w:p>
    <w:p w14:paraId="35FF63CD"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A47B27" w14:textId="77777777" w:rsidR="009F3451" w:rsidRPr="007275DF" w:rsidRDefault="009F3451" w:rsidP="009F3451">
      <w:pPr>
        <w:pStyle w:val="Heading4"/>
      </w:pPr>
      <w:r w:rsidRPr="007275DF">
        <w:t>A.10.4.2.4</w:t>
      </w:r>
      <w:r w:rsidRPr="007275DF">
        <w:tab/>
        <w:t>EN-DC event triggered reporting tests for FR1 cell with CCA without SSB time index detection when DRX is used</w:t>
      </w:r>
    </w:p>
    <w:p w14:paraId="3E154C2D" w14:textId="77777777" w:rsidR="009F3451" w:rsidRPr="007275DF" w:rsidRDefault="009F3451" w:rsidP="009F3451">
      <w:pPr>
        <w:pStyle w:val="Heading5"/>
      </w:pPr>
      <w:r w:rsidRPr="007275DF">
        <w:t>A.10.4.2.4.1</w:t>
      </w:r>
      <w:r w:rsidRPr="007275DF">
        <w:tab/>
        <w:t>Test Purpose and Environment</w:t>
      </w:r>
    </w:p>
    <w:p w14:paraId="52183F5A"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71" w:author="Author">
        <w:r>
          <w:rPr>
            <w:rFonts w:cs="v4.2.0"/>
          </w:rPr>
          <w:t xml:space="preserve"> and 9.3A.5</w:t>
        </w:r>
      </w:ins>
      <w:r w:rsidRPr="007275DF">
        <w:rPr>
          <w:rFonts w:cs="v4.2.0"/>
        </w:rPr>
        <w:t>.</w:t>
      </w:r>
    </w:p>
    <w:p w14:paraId="074333D8" w14:textId="77777777" w:rsidR="009F3451" w:rsidRPr="007275DF" w:rsidRDefault="009F3451" w:rsidP="009F345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38289845" w14:textId="77777777" w:rsidR="009F3451" w:rsidRPr="007275DF" w:rsidRDefault="009F3451" w:rsidP="009F3451">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08666EC1"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393DD"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A.10.4.2.4.1-1.</w:t>
      </w:r>
    </w:p>
    <w:p w14:paraId="703C7680" w14:textId="77777777" w:rsidR="009F3451" w:rsidRPr="007275DF" w:rsidRDefault="009F3451" w:rsidP="009F345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A9AF7F2" w14:textId="77777777" w:rsidR="009F3451" w:rsidRPr="007275DF" w:rsidRDefault="009F3451" w:rsidP="009F3451">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707726B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626EB0A"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E13963B" w14:textId="77777777" w:rsidR="009F3451" w:rsidRPr="007275DF" w:rsidRDefault="009F3451" w:rsidP="00D00DFE">
            <w:pPr>
              <w:pStyle w:val="TAH"/>
              <w:spacing w:line="256" w:lineRule="auto"/>
            </w:pPr>
            <w:r w:rsidRPr="007275DF">
              <w:t>Description</w:t>
            </w:r>
          </w:p>
        </w:tc>
      </w:tr>
      <w:tr w:rsidR="009F3451" w:rsidRPr="007275DF" w14:paraId="0DC728C9"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615B0D9"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292E314D" w14:textId="77777777" w:rsidR="009F3451" w:rsidRPr="007275DF" w:rsidRDefault="009F3451" w:rsidP="00D00DFE">
            <w:pPr>
              <w:pStyle w:val="TAC"/>
              <w:spacing w:line="256" w:lineRule="auto"/>
              <w:jc w:val="left"/>
            </w:pPr>
            <w:r w:rsidRPr="007275DF">
              <w:t>E-UTRAN cell: LTE FDD</w:t>
            </w:r>
          </w:p>
          <w:p w14:paraId="6C2620D9"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4C268AB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C74558D"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0602D459" w14:textId="77777777" w:rsidR="009F3451" w:rsidRPr="007275DF" w:rsidRDefault="009F3451" w:rsidP="00D00DFE">
            <w:pPr>
              <w:pStyle w:val="TAC"/>
              <w:spacing w:line="256" w:lineRule="auto"/>
              <w:jc w:val="left"/>
            </w:pPr>
            <w:r w:rsidRPr="007275DF">
              <w:t>E-UTRAN cell: LTE TDD</w:t>
            </w:r>
          </w:p>
          <w:p w14:paraId="359910CE"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0E7DC0C2"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DA3C306"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09588475" w14:textId="77777777" w:rsidR="009F3451" w:rsidRPr="007275DF" w:rsidRDefault="009F3451" w:rsidP="009F3451">
      <w:pPr>
        <w:rPr>
          <w:rFonts w:cs="v4.2.0"/>
          <w:i/>
          <w:iCs/>
          <w:color w:val="FF0000"/>
        </w:rPr>
      </w:pPr>
    </w:p>
    <w:p w14:paraId="23DE35E7" w14:textId="77777777" w:rsidR="009F3451" w:rsidRPr="007275DF" w:rsidRDefault="009F3451" w:rsidP="009F3451">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F3451" w:rsidRPr="007275DF" w14:paraId="2055B3B4"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EC697A4"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3B4354F"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36E0385" w14:textId="77777777" w:rsidR="009F3451" w:rsidRPr="007275DF" w:rsidRDefault="009F3451" w:rsidP="00D00DF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5E89EDC4"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C735A22" w14:textId="77777777" w:rsidR="009F3451" w:rsidRPr="007275DF" w:rsidRDefault="009F3451" w:rsidP="00D00DFE">
            <w:pPr>
              <w:pStyle w:val="TAH"/>
            </w:pPr>
            <w:r w:rsidRPr="007275DF">
              <w:t>Comment</w:t>
            </w:r>
          </w:p>
        </w:tc>
      </w:tr>
      <w:tr w:rsidR="009F3451" w:rsidRPr="007275DF" w14:paraId="1CBBBA9C"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DBC2DB"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3CF0375"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07C46651" w14:textId="77777777" w:rsidR="009F3451" w:rsidRPr="007275DF" w:rsidRDefault="009F3451" w:rsidP="00D00DF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495D77E" w14:textId="77777777" w:rsidR="009F3451" w:rsidRPr="007275DF" w:rsidRDefault="009F3451" w:rsidP="00D00DF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5378BABD" w14:textId="77777777" w:rsidR="009F3451" w:rsidRPr="007275DF" w:rsidRDefault="009F3451" w:rsidP="00D00DF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9A0C6D1" w14:textId="77777777" w:rsidR="009F3451" w:rsidRPr="007275DF" w:rsidRDefault="009F3451" w:rsidP="00D00DF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F817D2" w14:textId="77777777" w:rsidR="009F3451" w:rsidRPr="007275DF" w:rsidRDefault="009F3451" w:rsidP="00D00DF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3B6893D" w14:textId="77777777" w:rsidR="009F3451" w:rsidRPr="007275DF" w:rsidRDefault="009F3451" w:rsidP="00D00DFE">
            <w:pPr>
              <w:pStyle w:val="TAH"/>
            </w:pPr>
          </w:p>
        </w:tc>
      </w:tr>
      <w:tr w:rsidR="009F3451" w:rsidRPr="007275DF" w14:paraId="7E8501F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F2B727"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69541F"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DCCF3E4"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B5485F"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7A6367C" w14:textId="77777777" w:rsidR="009F3451" w:rsidRPr="007275DF" w:rsidRDefault="009F3451" w:rsidP="00D00DFE">
            <w:pPr>
              <w:pStyle w:val="TAL"/>
            </w:pPr>
            <w:r w:rsidRPr="007275DF">
              <w:t xml:space="preserve">One E-UTRAN </w:t>
            </w:r>
            <w:del w:id="72" w:author="Author">
              <w:r w:rsidRPr="007275DF" w:rsidDel="003A7D3E">
                <w:rPr>
                  <w:lang w:eastAsia="zh-CN"/>
                </w:rPr>
                <w:delText>TDD</w:delText>
              </w:r>
              <w:r w:rsidRPr="007275DF" w:rsidDel="003A7D3E">
                <w:delText xml:space="preserve"> </w:delText>
              </w:r>
            </w:del>
            <w:r w:rsidRPr="007275DF">
              <w:t>carrier frequency is used.</w:t>
            </w:r>
          </w:p>
        </w:tc>
      </w:tr>
      <w:tr w:rsidR="009F3451" w:rsidRPr="007275DF" w14:paraId="4763B5B8"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FA88505"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F03DE12"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26B166F"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1485527"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EF76ED1" w14:textId="77777777" w:rsidR="009F3451" w:rsidRPr="007275DF" w:rsidRDefault="009F3451" w:rsidP="00D00DFE">
            <w:pPr>
              <w:pStyle w:val="TAL"/>
            </w:pPr>
            <w:r w:rsidRPr="007275DF">
              <w:t>Two FR1 NR carrier frequencies are used. Channels 1 and 2 are with CCA.</w:t>
            </w:r>
          </w:p>
          <w:p w14:paraId="056323DE" w14:textId="77777777" w:rsidR="009F3451" w:rsidRPr="007275DF" w:rsidRDefault="009F3451" w:rsidP="00D00DFE">
            <w:pPr>
              <w:pStyle w:val="TAL"/>
            </w:pPr>
          </w:p>
        </w:tc>
      </w:tr>
      <w:tr w:rsidR="009F3451" w:rsidRPr="007275DF" w14:paraId="758BDC43"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73F24EA"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78136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8C3912"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F76304B" w14:textId="77777777" w:rsidR="009F3451" w:rsidRPr="007275DF" w:rsidRDefault="009F3451" w:rsidP="00D00DF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4279566"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6D9B2FF6" w14:textId="77777777" w:rsidR="009F3451" w:rsidRPr="007275DF" w:rsidRDefault="009F3451" w:rsidP="00D00DF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F3451" w:rsidRPr="007275DF" w14:paraId="69779403"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18DE5C3"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BB4213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86AF760"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AA0E0C9"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68DC60B9"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451" w:rsidRPr="007275DF" w14:paraId="66DD486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B762C21"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87BD2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571B40D"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61539DB" w14:textId="77777777" w:rsidR="009F3451" w:rsidRPr="007275DF" w:rsidRDefault="009F3451" w:rsidP="00D00DFE">
            <w:pPr>
              <w:pStyle w:val="TAC"/>
            </w:pPr>
            <w:r w:rsidRPr="007275DF">
              <w:rPr>
                <w:noProof/>
              </w:rPr>
              <w:t>As specified in clause A.3.2</w:t>
            </w:r>
            <w:ins w:id="73" w:author="Author">
              <w:r>
                <w:rPr>
                  <w:noProof/>
                </w:rPr>
                <w:t>6</w:t>
              </w:r>
            </w:ins>
            <w:del w:id="74" w:author="Author">
              <w:r w:rsidRPr="007275DF" w:rsidDel="00492E62">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75945F2" w14:textId="77777777" w:rsidR="009F3451" w:rsidRPr="007275DF" w:rsidRDefault="009F3451" w:rsidP="00D00DFE">
            <w:pPr>
              <w:pStyle w:val="TAL"/>
            </w:pPr>
          </w:p>
        </w:tc>
      </w:tr>
      <w:tr w:rsidR="009F3451" w:rsidRPr="007275DF" w14:paraId="71671DE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2E878E"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E13360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220C12B8"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436D976" w14:textId="77777777" w:rsidR="009F3451" w:rsidRPr="007275DF" w:rsidRDefault="009F3451" w:rsidP="00D00DFE">
            <w:pPr>
              <w:pStyle w:val="TAC"/>
            </w:pPr>
            <w:r w:rsidRPr="007275DF">
              <w:rPr>
                <w:noProof/>
              </w:rPr>
              <w:t>As specified in clause A.3.2</w:t>
            </w:r>
            <w:ins w:id="75" w:author="Author">
              <w:r>
                <w:rPr>
                  <w:noProof/>
                </w:rPr>
                <w:t>6</w:t>
              </w:r>
            </w:ins>
            <w:del w:id="76" w:author="Author">
              <w:r w:rsidRPr="007275DF" w:rsidDel="00492E62">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7415BB0" w14:textId="77777777" w:rsidR="009F3451" w:rsidRPr="007275DF" w:rsidRDefault="009F3451" w:rsidP="00D00DFE">
            <w:pPr>
              <w:pStyle w:val="TAL"/>
            </w:pPr>
          </w:p>
        </w:tc>
      </w:tr>
      <w:tr w:rsidR="009F3451" w:rsidRPr="007275DF" w14:paraId="3BFFDFFE"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BF395F1"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ACC02C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F94AB3F" w14:textId="77777777" w:rsidR="009F3451" w:rsidRPr="007275DF" w:rsidRDefault="009F3451" w:rsidP="00D00DF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57A6706" w14:textId="77777777" w:rsidR="009F3451" w:rsidRPr="007275DF" w:rsidRDefault="009F3451" w:rsidP="00D00DF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3CF5AE5"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4DEFDFF" w14:textId="77777777" w:rsidR="009F3451" w:rsidRPr="007275DF" w:rsidRDefault="009F3451" w:rsidP="00D00DFE">
            <w:pPr>
              <w:pStyle w:val="TAL"/>
            </w:pPr>
            <w:r w:rsidRPr="007275DF">
              <w:t>As specified in clause 9.1.2-1.</w:t>
            </w:r>
          </w:p>
          <w:p w14:paraId="29C314C0" w14:textId="77777777" w:rsidR="009F3451" w:rsidRPr="007275DF" w:rsidRDefault="009F3451" w:rsidP="00D00DFE">
            <w:pPr>
              <w:pStyle w:val="TAL"/>
            </w:pPr>
          </w:p>
        </w:tc>
      </w:tr>
      <w:tr w:rsidR="009F3451" w:rsidRPr="007275DF" w14:paraId="12FF6F6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240EFBC"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039DEA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209BD0" w14:textId="77777777" w:rsidR="009F3451" w:rsidRPr="007275DF" w:rsidRDefault="009F3451" w:rsidP="00D00DF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39067C44" w14:textId="77777777" w:rsidR="009F3451" w:rsidRPr="007275DF" w:rsidRDefault="009F3451" w:rsidP="00D00DF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8DA005D"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E4CCA72" w14:textId="77777777" w:rsidR="009F3451" w:rsidRPr="007275DF" w:rsidRDefault="009F3451" w:rsidP="00D00DFE">
            <w:pPr>
              <w:pStyle w:val="TAL"/>
            </w:pPr>
          </w:p>
        </w:tc>
      </w:tr>
      <w:tr w:rsidR="009F3451" w:rsidRPr="007275DF" w14:paraId="0A87C898"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C60885E"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E5C7DD3"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D53F546"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8F54E4E"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5C9D1F0" w14:textId="77777777" w:rsidR="009F3451" w:rsidRPr="007275DF" w:rsidRDefault="009F3451" w:rsidP="00D00DFE">
            <w:pPr>
              <w:pStyle w:val="TAL"/>
            </w:pPr>
          </w:p>
        </w:tc>
      </w:tr>
      <w:tr w:rsidR="009F3451" w:rsidRPr="007275DF" w14:paraId="03D1869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2731FC"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8B53DF3"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C169653"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991E284"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CABBF2B" w14:textId="77777777" w:rsidR="009F3451" w:rsidRPr="007275DF" w:rsidRDefault="009F3451" w:rsidP="00D00DFE">
            <w:pPr>
              <w:pStyle w:val="TAL"/>
            </w:pPr>
          </w:p>
        </w:tc>
      </w:tr>
      <w:tr w:rsidR="009F3451" w:rsidRPr="007275DF" w14:paraId="4D3B9FB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257B58"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0F997B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3D2809"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F35A6BA"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84A1604" w14:textId="77777777" w:rsidR="009F3451" w:rsidRPr="007275DF" w:rsidRDefault="009F3451" w:rsidP="00D00DFE">
            <w:pPr>
              <w:pStyle w:val="TAL"/>
            </w:pPr>
          </w:p>
        </w:tc>
      </w:tr>
      <w:tr w:rsidR="009F3451" w:rsidRPr="007275DF" w14:paraId="6F93152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36C4BD1"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CA533D7"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8C2B1AC"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26E2FD"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EDEACAB" w14:textId="77777777" w:rsidR="009F3451" w:rsidRPr="007275DF" w:rsidRDefault="009F3451" w:rsidP="00D00DFE">
            <w:pPr>
              <w:pStyle w:val="TAL"/>
            </w:pPr>
          </w:p>
        </w:tc>
      </w:tr>
      <w:tr w:rsidR="009F3451" w:rsidRPr="007275DF" w14:paraId="58D72FE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9E88B3"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4EF22A6"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511429A"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234D101"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4F430301" w14:textId="77777777" w:rsidR="009F3451" w:rsidRPr="007275DF" w:rsidRDefault="009F3451" w:rsidP="00D00DFE">
            <w:pPr>
              <w:pStyle w:val="TAL"/>
            </w:pPr>
            <w:r w:rsidRPr="007275DF">
              <w:t>L3 filtering is not used</w:t>
            </w:r>
          </w:p>
        </w:tc>
      </w:tr>
      <w:tr w:rsidR="009F3451" w:rsidRPr="007275DF" w14:paraId="3B592A1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568CE2"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D67A89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BCB287" w14:textId="77777777" w:rsidR="009F3451" w:rsidRPr="007275DF" w:rsidRDefault="009F3451" w:rsidP="00D00DF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19CBEC"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B0DF58" w14:textId="77777777" w:rsidR="009F3451" w:rsidRPr="007275DF" w:rsidRDefault="009F3451" w:rsidP="00D00DF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2751F2A"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2397330" w14:textId="77777777" w:rsidR="009F3451" w:rsidRPr="007275DF" w:rsidRDefault="009F3451" w:rsidP="00D00DF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104C59E" w14:textId="77777777" w:rsidR="009F3451" w:rsidRDefault="009F3451" w:rsidP="00D00DFE">
            <w:pPr>
              <w:pStyle w:val="TAL"/>
              <w:rPr>
                <w:ins w:id="77" w:author="Author"/>
                <w:lang w:val="en-US"/>
              </w:rPr>
            </w:pPr>
            <w:ins w:id="78" w:author="Author">
              <w:r>
                <w:rPr>
                  <w:lang w:val="en-US"/>
                </w:rPr>
                <w:t>As specified in clause A.3.3</w:t>
              </w:r>
            </w:ins>
          </w:p>
          <w:p w14:paraId="7F1DF551" w14:textId="77777777" w:rsidR="009F3451" w:rsidRPr="007275DF" w:rsidRDefault="009F3451" w:rsidP="00D00DFE">
            <w:pPr>
              <w:pStyle w:val="TAL"/>
            </w:pPr>
            <w:del w:id="79" w:author="Author">
              <w:r w:rsidDel="00DB5CBB">
                <w:delText>DRX is not used</w:delText>
              </w:r>
            </w:del>
          </w:p>
        </w:tc>
      </w:tr>
      <w:tr w:rsidR="009F3451" w:rsidRPr="007275DF" w14:paraId="51DA373E"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B0DCB8"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A105E4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E998C" w14:textId="77777777" w:rsidR="009F3451" w:rsidRPr="007275DF" w:rsidRDefault="009F3451" w:rsidP="00D00DF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2556713"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602E3A" w14:textId="77777777" w:rsidR="009F3451" w:rsidRPr="007275DF" w:rsidRDefault="009F3451" w:rsidP="00D00DFE">
            <w:pPr>
              <w:pStyle w:val="TAL"/>
              <w:rPr>
                <w:lang w:eastAsia="zh-CN"/>
              </w:rPr>
            </w:pPr>
            <w:r w:rsidRPr="007275DF">
              <w:rPr>
                <w:lang w:eastAsia="zh-CN"/>
              </w:rPr>
              <w:t>Synchronous EN-DC</w:t>
            </w:r>
          </w:p>
        </w:tc>
      </w:tr>
      <w:tr w:rsidR="009F3451" w:rsidRPr="007275DF" w14:paraId="5E78DB13"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B862D00"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5792CE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BD1DFF" w14:textId="77777777" w:rsidR="009F3451" w:rsidRPr="007275DF" w:rsidRDefault="009F3451" w:rsidP="00D00DF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6348552"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EB71C8" w14:textId="77777777" w:rsidR="009F3451" w:rsidRPr="007275DF" w:rsidRDefault="009F3451" w:rsidP="00D00DFE">
            <w:pPr>
              <w:pStyle w:val="TAL"/>
            </w:pPr>
            <w:r w:rsidRPr="007275DF">
              <w:t>Synchronous cells.</w:t>
            </w:r>
          </w:p>
        </w:tc>
      </w:tr>
      <w:tr w:rsidR="009F3451" w:rsidRPr="007275DF" w14:paraId="0E6AC29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794470"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043630B"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43B551F"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33D3B9C" w14:textId="77777777" w:rsidR="009F3451" w:rsidRPr="007275DF" w:rsidRDefault="009F3451" w:rsidP="00D00DFE">
            <w:pPr>
              <w:pStyle w:val="TAC"/>
            </w:pPr>
            <w:del w:id="80" w:author="Author">
              <w:r w:rsidRPr="007275DF" w:rsidDel="00BD2037">
                <w:delText>[</w:delText>
              </w:r>
            </w:del>
            <w:r w:rsidRPr="007275DF">
              <w:t>5</w:t>
            </w:r>
            <w:del w:id="81" w:author="Autho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0F24B61A" w14:textId="77777777" w:rsidR="009F3451" w:rsidRPr="007275DF" w:rsidRDefault="009F3451" w:rsidP="00D00DFE">
            <w:pPr>
              <w:pStyle w:val="TAL"/>
            </w:pPr>
          </w:p>
        </w:tc>
      </w:tr>
      <w:tr w:rsidR="009F3451" w:rsidRPr="007275DF" w14:paraId="7630C9F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B8B93C"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9A6EF1D"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4300DD7" w14:textId="77777777" w:rsidR="009F3451" w:rsidRPr="007275DF" w:rsidRDefault="009F3451" w:rsidP="00D00DF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528FD6EF" w14:textId="77777777" w:rsidR="009F3451" w:rsidRPr="007275DF" w:rsidRDefault="009F3451" w:rsidP="00D00DFE">
            <w:pPr>
              <w:pStyle w:val="TAC"/>
            </w:pPr>
            <w:del w:id="82" w:author="Author">
              <w:r w:rsidRPr="007275DF" w:rsidDel="00BD2037">
                <w:delText>[</w:delText>
              </w:r>
            </w:del>
            <w:ins w:id="83" w:author="Author">
              <w:r>
                <w:t>2.5</w:t>
              </w:r>
            </w:ins>
            <w:del w:id="84"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733562E4" w14:textId="77777777" w:rsidR="009F3451" w:rsidRPr="007275DF" w:rsidRDefault="009F3451" w:rsidP="00D00DFE">
            <w:pPr>
              <w:pStyle w:val="TAC"/>
            </w:pPr>
            <w:del w:id="85" w:author="Author">
              <w:r w:rsidRPr="007275DF" w:rsidDel="00BD2037">
                <w:delText>[</w:delText>
              </w:r>
            </w:del>
            <w:r w:rsidRPr="007275DF">
              <w:t>1</w:t>
            </w:r>
            <w:ins w:id="86" w:author="Author">
              <w:r>
                <w:t>7</w:t>
              </w:r>
            </w:ins>
            <w:del w:id="87" w:author="Author">
              <w:r w:rsidRPr="007275DF" w:rsidDel="00193403">
                <w:delText>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621FBD63" w14:textId="77777777" w:rsidR="009F3451" w:rsidRPr="007275DF" w:rsidRDefault="009F3451" w:rsidP="00D00DFE">
            <w:pPr>
              <w:pStyle w:val="TAC"/>
            </w:pPr>
            <w:del w:id="88" w:author="Author">
              <w:r w:rsidRPr="007275DF" w:rsidDel="00BD2037">
                <w:delText>[</w:delText>
              </w:r>
            </w:del>
            <w:ins w:id="89" w:author="Author">
              <w:r>
                <w:t>2.5</w:t>
              </w:r>
            </w:ins>
            <w:del w:id="90" w:author="Author">
              <w:r w:rsidRPr="007275DF" w:rsidDel="00193403">
                <w:delText>1.1</w:delText>
              </w:r>
              <w:r w:rsidRPr="007275DF" w:rsidDel="00BD2037">
                <w:delText>]</w:delText>
              </w:r>
            </w:del>
          </w:p>
        </w:tc>
        <w:tc>
          <w:tcPr>
            <w:tcW w:w="638" w:type="dxa"/>
            <w:tcBorders>
              <w:top w:val="single" w:sz="4" w:space="0" w:color="auto"/>
              <w:left w:val="single" w:sz="4" w:space="0" w:color="auto"/>
              <w:bottom w:val="single" w:sz="4" w:space="0" w:color="auto"/>
              <w:right w:val="single" w:sz="4" w:space="0" w:color="auto"/>
            </w:tcBorders>
          </w:tcPr>
          <w:p w14:paraId="76B162D7" w14:textId="77777777" w:rsidR="009F3451" w:rsidRPr="007275DF" w:rsidRDefault="009F3451" w:rsidP="00D00DFE">
            <w:pPr>
              <w:pStyle w:val="TAC"/>
            </w:pPr>
            <w:del w:id="91" w:author="Author">
              <w:r w:rsidRPr="007275DF" w:rsidDel="00BD2037">
                <w:delText>[</w:delText>
              </w:r>
            </w:del>
            <w:r w:rsidRPr="007275DF">
              <w:t>1</w:t>
            </w:r>
            <w:ins w:id="92" w:author="Author">
              <w:r>
                <w:t>7</w:t>
              </w:r>
            </w:ins>
            <w:del w:id="93" w:author="Author">
              <w:r w:rsidRPr="007275DF" w:rsidDel="00193403">
                <w:delText>1</w:delText>
              </w:r>
              <w:r w:rsidRPr="007275DF" w:rsidDel="00BD2037">
                <w:delText>]</w:delText>
              </w:r>
            </w:del>
          </w:p>
        </w:tc>
        <w:tc>
          <w:tcPr>
            <w:tcW w:w="2883" w:type="dxa"/>
            <w:tcBorders>
              <w:top w:val="single" w:sz="4" w:space="0" w:color="auto"/>
              <w:left w:val="single" w:sz="4" w:space="0" w:color="auto"/>
              <w:bottom w:val="single" w:sz="4" w:space="0" w:color="auto"/>
              <w:right w:val="single" w:sz="4" w:space="0" w:color="auto"/>
            </w:tcBorders>
          </w:tcPr>
          <w:p w14:paraId="0E29D72E" w14:textId="77777777" w:rsidR="009F3451" w:rsidRPr="007275DF" w:rsidRDefault="009F3451" w:rsidP="00D00DFE">
            <w:pPr>
              <w:pStyle w:val="TAL"/>
            </w:pPr>
          </w:p>
        </w:tc>
      </w:tr>
    </w:tbl>
    <w:p w14:paraId="48C0E2CB" w14:textId="77777777" w:rsidR="009F3451" w:rsidRPr="007275DF" w:rsidRDefault="009F3451" w:rsidP="009F3451"/>
    <w:p w14:paraId="2AC96C79" w14:textId="77777777" w:rsidR="009F3451" w:rsidRPr="007275DF" w:rsidRDefault="009F3451" w:rsidP="009F3451">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F3451" w:rsidRPr="007275DF" w14:paraId="5A065876"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5338EC"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FBB7CD7"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6B12C69" w14:textId="77777777" w:rsidR="009F3451" w:rsidRPr="007275DF" w:rsidRDefault="009F3451" w:rsidP="00D00DF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560165A0" w14:textId="77777777" w:rsidR="009F3451" w:rsidRPr="007275DF" w:rsidRDefault="009F3451" w:rsidP="00D00DF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0EA48EC8" w14:textId="77777777" w:rsidR="009F3451" w:rsidRPr="007275DF" w:rsidRDefault="009F3451" w:rsidP="00D00DFE">
            <w:pPr>
              <w:pStyle w:val="TAH"/>
              <w:rPr>
                <w:rFonts w:cs="Arial"/>
              </w:rPr>
            </w:pPr>
            <w:r w:rsidRPr="007275DF">
              <w:t>Cell 3</w:t>
            </w:r>
          </w:p>
        </w:tc>
      </w:tr>
      <w:tr w:rsidR="009F3451" w:rsidRPr="007275DF" w14:paraId="4D6A8343"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7C7D7C"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2E6D6FE"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CD272B0" w14:textId="77777777" w:rsidR="009F3451" w:rsidRPr="007275DF" w:rsidRDefault="009F3451" w:rsidP="00D00DF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086AE6B" w14:textId="77777777" w:rsidR="009F3451" w:rsidRPr="007275DF" w:rsidRDefault="009F3451" w:rsidP="00D00DF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9DE1F9B" w14:textId="77777777" w:rsidR="009F3451" w:rsidRPr="007275DF" w:rsidRDefault="009F3451" w:rsidP="00D00DF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496F43E4" w14:textId="77777777" w:rsidR="009F3451" w:rsidRPr="007275DF" w:rsidRDefault="009F3451" w:rsidP="00D00DF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4C8C5FB6" w14:textId="77777777" w:rsidR="009F3451" w:rsidRPr="007275DF" w:rsidRDefault="009F3451" w:rsidP="00D00DF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4040B9CF" w14:textId="77777777" w:rsidR="009F3451" w:rsidRPr="007275DF" w:rsidRDefault="009F3451" w:rsidP="00D00DF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0E251B3C" w14:textId="77777777" w:rsidR="009F3451" w:rsidRPr="007275DF" w:rsidRDefault="009F3451" w:rsidP="00D00DF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409288E4" w14:textId="77777777" w:rsidR="009F3451" w:rsidRPr="007275DF" w:rsidRDefault="009F3451" w:rsidP="00D00DF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9A603A" w14:textId="77777777" w:rsidR="009F3451" w:rsidRPr="007275DF" w:rsidRDefault="009F3451" w:rsidP="00D00DFE">
            <w:pPr>
              <w:pStyle w:val="TAH"/>
              <w:rPr>
                <w:rFonts w:cs="Arial"/>
              </w:rPr>
            </w:pPr>
            <w:r w:rsidRPr="007275DF">
              <w:rPr>
                <w:rFonts w:cs="Arial"/>
              </w:rPr>
              <w:t>T4</w:t>
            </w:r>
          </w:p>
        </w:tc>
      </w:tr>
      <w:tr w:rsidR="009F3451" w:rsidRPr="007275DF" w14:paraId="18C02517"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A3A744A"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F8BF147"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B42C0D" w14:textId="77777777" w:rsidR="009F3451" w:rsidRPr="007275DF" w:rsidRDefault="009F3451" w:rsidP="00D00DF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90AC0EB" w14:textId="77777777" w:rsidR="009F3451" w:rsidRPr="007275DF" w:rsidRDefault="009F3451" w:rsidP="00D00DF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6C97DB2C" w14:textId="77777777" w:rsidR="009F3451" w:rsidRPr="007275DF" w:rsidRDefault="009F3451" w:rsidP="00D00DFE">
            <w:pPr>
              <w:pStyle w:val="TAC"/>
            </w:pPr>
            <w:r w:rsidRPr="007275DF">
              <w:t>2</w:t>
            </w:r>
          </w:p>
        </w:tc>
      </w:tr>
      <w:tr w:rsidR="009F3451" w:rsidRPr="007275DF" w14:paraId="5219026E"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5BB1CF"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EC10C7E"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F0923C1"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CAD5EC1" w14:textId="77777777" w:rsidR="009F3451" w:rsidRPr="007275DF" w:rsidRDefault="009F3451" w:rsidP="00D00DFE">
            <w:pPr>
              <w:pStyle w:val="TAC"/>
              <w:rPr>
                <w:lang w:val="en-US"/>
              </w:rPr>
            </w:pPr>
            <w:r w:rsidRPr="007275DF">
              <w:rPr>
                <w:lang w:val="en-US"/>
              </w:rPr>
              <w:t>TDD</w:t>
            </w:r>
          </w:p>
        </w:tc>
      </w:tr>
      <w:tr w:rsidR="009F3451" w:rsidRPr="007275DF" w14:paraId="5E04D532"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7F1A97" w14:textId="77777777" w:rsidR="009F3451" w:rsidRPr="007275DF" w:rsidRDefault="009F3451" w:rsidP="00D00DF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B2BEA86"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ED0DE17"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4DE4CFCD"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38033220" w14:textId="77777777" w:rsidTr="00D00DF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73C450" w14:textId="77777777" w:rsidR="009F3451" w:rsidRPr="007275DF" w:rsidRDefault="009F3451" w:rsidP="00D00DF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3F3982"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28E013A"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CD1CF1C"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0896C141"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A6D502"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446905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1BE838"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3A86FEE" w14:textId="77777777" w:rsidR="009F3451" w:rsidRPr="007275DF" w:rsidRDefault="009F3451" w:rsidP="00D00DF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7FDAD127" w14:textId="77777777" w:rsidR="009F3451" w:rsidRPr="007275DF" w:rsidRDefault="009F3451" w:rsidP="00D00DFE">
            <w:pPr>
              <w:pStyle w:val="TAC"/>
              <w:rPr>
                <w:bCs/>
              </w:rPr>
            </w:pPr>
            <w:r w:rsidRPr="007275DF">
              <w:rPr>
                <w:rFonts w:cs="Arial"/>
              </w:rPr>
              <w:t>TDDConf.1.1 CCA</w:t>
            </w:r>
          </w:p>
        </w:tc>
      </w:tr>
      <w:tr w:rsidR="009F3451" w:rsidRPr="007275DF" w14:paraId="4FCF3607"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A80864D"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4FACE77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39134E"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3A664F7" w14:textId="77777777" w:rsidR="009F3451" w:rsidRPr="007275DF" w:rsidRDefault="009F3451" w:rsidP="00D00DF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17C121A" w14:textId="77777777" w:rsidR="009F3451" w:rsidRPr="007275DF" w:rsidRDefault="009F3451" w:rsidP="00D00DFE">
            <w:pPr>
              <w:pStyle w:val="TAC"/>
              <w:rPr>
                <w:bCs/>
              </w:rPr>
            </w:pPr>
            <w:r w:rsidRPr="007275DF">
              <w:rPr>
                <w:bCs/>
              </w:rPr>
              <w:t>NA</w:t>
            </w:r>
          </w:p>
        </w:tc>
      </w:tr>
      <w:tr w:rsidR="009F3451" w:rsidRPr="007275DF" w14:paraId="7FFB0291"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58886D"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E76AE4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A092DEA"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334C8A" w14:textId="77777777" w:rsidR="009F3451" w:rsidRPr="007275DF" w:rsidRDefault="009F3451" w:rsidP="00D00DF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240C1E81" w14:textId="77777777" w:rsidR="009F3451" w:rsidRPr="007275DF" w:rsidRDefault="009F3451" w:rsidP="00D00DFE">
            <w:pPr>
              <w:pStyle w:val="TAC"/>
              <w:rPr>
                <w:bCs/>
              </w:rPr>
            </w:pPr>
            <w:r w:rsidRPr="007275DF">
              <w:rPr>
                <w:bCs/>
              </w:rPr>
              <w:t>NA</w:t>
            </w:r>
          </w:p>
        </w:tc>
      </w:tr>
      <w:tr w:rsidR="009F3451" w:rsidRPr="007275DF" w14:paraId="0410A873"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B9E6E5C"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7FC98A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79720B"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E190A5B" w14:textId="77777777" w:rsidR="009F3451" w:rsidRPr="007275DF" w:rsidRDefault="009F3451" w:rsidP="00D00DF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1AF104A" w14:textId="77777777" w:rsidR="009F3451" w:rsidRPr="007275DF" w:rsidRDefault="009F3451" w:rsidP="00D00DFE">
            <w:pPr>
              <w:pStyle w:val="TAC"/>
              <w:rPr>
                <w:bCs/>
              </w:rPr>
            </w:pPr>
            <w:r w:rsidRPr="007275DF">
              <w:rPr>
                <w:bCs/>
              </w:rPr>
              <w:t>NA</w:t>
            </w:r>
          </w:p>
        </w:tc>
      </w:tr>
      <w:tr w:rsidR="009F3451" w:rsidRPr="007275DF" w14:paraId="73E5F844"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1AF4C9"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B2D6E8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8F70584"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9B812E" w14:textId="77777777" w:rsidR="009F3451" w:rsidRPr="007275DF" w:rsidRDefault="009F3451" w:rsidP="00D00DF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3B78E96" w14:textId="77777777" w:rsidR="009F3451" w:rsidRPr="007275DF" w:rsidRDefault="009F3451" w:rsidP="00D00DFE">
            <w:pPr>
              <w:pStyle w:val="TAC"/>
              <w:rPr>
                <w:bCs/>
              </w:rPr>
            </w:pPr>
            <w:r w:rsidRPr="007275DF">
              <w:rPr>
                <w:bCs/>
              </w:rPr>
              <w:t>NA</w:t>
            </w:r>
          </w:p>
        </w:tc>
      </w:tr>
      <w:tr w:rsidR="009F3451" w:rsidRPr="007275DF" w14:paraId="32E89747"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72387F"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0EE3A4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3E7CFA"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4D4BB9" w14:textId="77777777" w:rsidR="009F3451" w:rsidRPr="007275DF" w:rsidRDefault="009F3451" w:rsidP="00D00DF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65EEE4B" w14:textId="77777777" w:rsidR="009F3451" w:rsidRPr="007275DF" w:rsidRDefault="009F3451" w:rsidP="00D00DFE">
            <w:pPr>
              <w:pStyle w:val="TAC"/>
              <w:rPr>
                <w:bCs/>
              </w:rPr>
            </w:pPr>
            <w:r w:rsidRPr="007275DF">
              <w:rPr>
                <w:bCs/>
                <w:lang w:eastAsia="zh-CN"/>
              </w:rPr>
              <w:t>NA</w:t>
            </w:r>
          </w:p>
        </w:tc>
      </w:tr>
      <w:tr w:rsidR="009F3451" w:rsidRPr="007275DF" w14:paraId="17051E4E"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0004527"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569B226"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2E43280"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772120C" w14:textId="77777777" w:rsidR="009F3451" w:rsidRPr="007275DF" w:rsidRDefault="009F3451" w:rsidP="00D00DF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3E2B1D05" w14:textId="77777777" w:rsidR="009F3451" w:rsidRPr="007275DF" w:rsidRDefault="009F3451" w:rsidP="00D00DFE">
            <w:pPr>
              <w:pStyle w:val="TAC"/>
              <w:rPr>
                <w:rFonts w:cs="v4.2.0"/>
              </w:rPr>
            </w:pPr>
            <w:r w:rsidRPr="007275DF">
              <w:t>OP.1</w:t>
            </w:r>
          </w:p>
        </w:tc>
      </w:tr>
      <w:tr w:rsidR="009F3451" w:rsidRPr="007275DF" w14:paraId="4B877095" w14:textId="77777777" w:rsidTr="00D00DF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84431" w14:textId="77777777" w:rsidR="009F3451" w:rsidRPr="007275DF" w:rsidRDefault="009F3451" w:rsidP="00D00DF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D0CEBE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C40B64" w14:textId="77777777" w:rsidR="009F3451" w:rsidRPr="007275DF" w:rsidRDefault="009F3451" w:rsidP="00D00DF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2F5AD75" w14:textId="77777777" w:rsidR="009F3451" w:rsidRPr="007275DF" w:rsidRDefault="009F3451" w:rsidP="00D00DF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760C28D5" w14:textId="77777777" w:rsidR="009F3451" w:rsidRPr="007275DF" w:rsidRDefault="009F3451" w:rsidP="00D00DFE">
            <w:pPr>
              <w:pStyle w:val="TAC"/>
            </w:pPr>
            <w:r w:rsidRPr="007275DF">
              <w:t>-</w:t>
            </w:r>
          </w:p>
        </w:tc>
      </w:tr>
      <w:tr w:rsidR="009F3451" w:rsidRPr="007275DF" w14:paraId="6F879E99" w14:textId="77777777" w:rsidTr="00D00DF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6F20D" w14:textId="77777777" w:rsidR="009F3451" w:rsidRPr="007275DF" w:rsidRDefault="009F3451" w:rsidP="00D00DF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B0A21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C47C74A" w14:textId="77777777" w:rsidR="009F3451" w:rsidRPr="007275DF" w:rsidRDefault="009F3451" w:rsidP="00D00DF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8B547C8" w14:textId="77777777" w:rsidR="009F3451" w:rsidRPr="007275DF" w:rsidRDefault="009F3451" w:rsidP="00D00DF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5D8FC50E" w14:textId="77777777" w:rsidR="009F3451" w:rsidRPr="007275DF" w:rsidRDefault="009F3451" w:rsidP="00D00DFE">
            <w:pPr>
              <w:pStyle w:val="TAC"/>
              <w:rPr>
                <w:rFonts w:cs="v4.2.0"/>
                <w:lang w:eastAsia="zh-CN"/>
              </w:rPr>
            </w:pPr>
            <w:r w:rsidRPr="007275DF">
              <w:rPr>
                <w:rFonts w:cs="v4.2.0"/>
                <w:lang w:eastAsia="zh-CN"/>
              </w:rPr>
              <w:t>-</w:t>
            </w:r>
          </w:p>
        </w:tc>
      </w:tr>
      <w:tr w:rsidR="009F3451" w:rsidRPr="007275DF" w14:paraId="2FDD2149"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0DC3EBB" w14:textId="77777777" w:rsidR="009F3451" w:rsidRPr="007275DF" w:rsidRDefault="009F3451" w:rsidP="00D00DF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C5F5C2E"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1603F2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63B154"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F96CE84" w14:textId="77777777" w:rsidR="009F3451" w:rsidRPr="007275DF" w:rsidRDefault="009F3451" w:rsidP="00D00DF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477D601D" w14:textId="77777777" w:rsidR="009F3451" w:rsidRPr="007275DF" w:rsidRDefault="009F3451" w:rsidP="00D00DFE">
            <w:pPr>
              <w:pStyle w:val="TAC"/>
              <w:rPr>
                <w:rFonts w:cs="v4.2.0"/>
                <w:lang w:eastAsia="zh-CN"/>
              </w:rPr>
            </w:pPr>
            <w:r w:rsidRPr="007275DF">
              <w:rPr>
                <w:rFonts w:cs="v4.2.0"/>
                <w:bCs/>
                <w:lang w:eastAsia="zh-CN"/>
              </w:rPr>
              <w:t>SSB.1 CCA</w:t>
            </w:r>
          </w:p>
        </w:tc>
      </w:tr>
      <w:tr w:rsidR="009F3451" w:rsidRPr="007275DF" w14:paraId="6C3A0B2E"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5152C4CF" w14:textId="77777777" w:rsidR="009F3451" w:rsidRPr="007275DF" w:rsidRDefault="009F3451" w:rsidP="00D00DF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F552A7D" w14:textId="77777777" w:rsidR="009F3451" w:rsidRPr="007275DF" w:rsidRDefault="009F3451" w:rsidP="00D00DF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14BEFD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93C5994"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B455A22" w14:textId="77777777" w:rsidR="009F3451" w:rsidRPr="007275DF" w:rsidRDefault="009F3451" w:rsidP="00D00DF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1E9F9C40" w14:textId="77777777" w:rsidR="009F3451" w:rsidRPr="007275DF" w:rsidRDefault="009F3451" w:rsidP="00D00DFE">
            <w:pPr>
              <w:pStyle w:val="TAC"/>
              <w:rPr>
                <w:lang w:val="en-US"/>
              </w:rPr>
            </w:pPr>
            <w:r w:rsidRPr="007275DF">
              <w:rPr>
                <w:rFonts w:cs="v4.2.0"/>
                <w:bCs/>
                <w:lang w:eastAsia="zh-CN"/>
              </w:rPr>
              <w:t>SSB.2 CCA</w:t>
            </w:r>
          </w:p>
        </w:tc>
      </w:tr>
      <w:tr w:rsidR="009F3451" w:rsidRPr="007275DF" w14:paraId="045701F3" w14:textId="77777777" w:rsidTr="00D00DF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9CBCBF1" w14:textId="77777777" w:rsidR="009F3451" w:rsidRPr="007275DF" w:rsidRDefault="009F3451" w:rsidP="00D00DF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A5B832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C2C475"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1F7A82C"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44FBA0DC"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149035A7" w14:textId="77777777" w:rsidTr="00D00DF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8F27B94"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97BAE5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DCF836"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02ADB9A" w14:textId="77777777" w:rsidR="009F3451" w:rsidRPr="007275DF" w:rsidRDefault="009F3451" w:rsidP="00D00DF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27376E53" w14:textId="77777777" w:rsidR="009F3451" w:rsidRPr="007275DF" w:rsidRDefault="009F3451" w:rsidP="00D00DFE">
            <w:pPr>
              <w:pStyle w:val="TAC"/>
              <w:rPr>
                <w:lang w:eastAsia="zh-CN"/>
              </w:rPr>
            </w:pPr>
            <w:r w:rsidRPr="007275DF">
              <w:t>SMTC.4</w:t>
            </w:r>
          </w:p>
        </w:tc>
      </w:tr>
      <w:tr w:rsidR="009F3451" w:rsidRPr="007275DF" w14:paraId="32FA62F0" w14:textId="77777777" w:rsidTr="00D00DF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716CA"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CE23C64"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E33AFA7" w14:textId="77777777" w:rsidR="009F3451" w:rsidRPr="007275DF" w:rsidRDefault="009F3451" w:rsidP="00D00DF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FE68604" w14:textId="77777777" w:rsidR="009F3451" w:rsidRPr="007275DF" w:rsidRDefault="009F3451" w:rsidP="00D00DF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39B013F5" w14:textId="77777777" w:rsidR="009F3451" w:rsidRPr="007275DF" w:rsidRDefault="009F3451" w:rsidP="00D00DFE">
            <w:pPr>
              <w:pStyle w:val="TAC"/>
              <w:rPr>
                <w:lang w:val="en-US"/>
              </w:rPr>
            </w:pPr>
            <w:r w:rsidRPr="007275DF">
              <w:rPr>
                <w:lang w:val="en-US"/>
              </w:rPr>
              <w:t>30</w:t>
            </w:r>
          </w:p>
        </w:tc>
      </w:tr>
      <w:tr w:rsidR="009F3451" w:rsidRPr="007275DF" w14:paraId="09651474"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AB26F39"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61B5F9"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EEA3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BD5617"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49C9D13" w14:textId="77777777" w:rsidR="009F3451" w:rsidRPr="007275DF" w:rsidRDefault="009F3451" w:rsidP="00D00DFE">
            <w:pPr>
              <w:pStyle w:val="TAC"/>
              <w:rPr>
                <w:lang w:val="en-US"/>
              </w:rPr>
            </w:pPr>
            <w:ins w:id="94" w:author="Author">
              <w:r>
                <w:rPr>
                  <w:lang w:val="en-US"/>
                </w:rPr>
                <w:t>P</w:t>
              </w:r>
              <w:r w:rsidRPr="00091D48">
                <w:rPr>
                  <w:vertAlign w:val="subscript"/>
                  <w:lang w:val="en-US"/>
                </w:rPr>
                <w:t>CCA_DL</w:t>
              </w:r>
              <w:r>
                <w:rPr>
                  <w:lang w:val="en-US"/>
                </w:rPr>
                <w:t>=0.9375</w:t>
              </w:r>
            </w:ins>
            <w:del w:id="95" w:author="Author">
              <w:r w:rsidRPr="007275DF" w:rsidDel="003B4F6A">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6742D152" w14:textId="77777777" w:rsidR="009F3451" w:rsidRPr="007275DF" w:rsidRDefault="009F3451" w:rsidP="00D00DFE">
            <w:pPr>
              <w:pStyle w:val="TAC"/>
              <w:rPr>
                <w:lang w:val="en-US"/>
              </w:rPr>
            </w:pPr>
            <w:ins w:id="96" w:author="Author">
              <w:r>
                <w:rPr>
                  <w:lang w:val="en-US"/>
                </w:rPr>
                <w:t>P</w:t>
              </w:r>
              <w:r w:rsidRPr="00091D48">
                <w:rPr>
                  <w:vertAlign w:val="subscript"/>
                  <w:lang w:val="en-US"/>
                </w:rPr>
                <w:t>CCA_DL</w:t>
              </w:r>
              <w:r>
                <w:rPr>
                  <w:lang w:val="en-US"/>
                </w:rPr>
                <w:t>=0.9375</w:t>
              </w:r>
            </w:ins>
            <w:del w:id="97" w:author="Author">
              <w:r w:rsidRPr="007275DF" w:rsidDel="006172CF">
                <w:rPr>
                  <w:lang w:val="en-US"/>
                </w:rPr>
                <w:delText>TBD</w:delText>
              </w:r>
            </w:del>
          </w:p>
        </w:tc>
      </w:tr>
      <w:tr w:rsidR="009F3451" w:rsidRPr="007275DF" w14:paraId="405E10CD"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5CE5B92"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89B90B5"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0B511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43290F5"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EFEA48" w14:textId="77777777" w:rsidR="009F3451" w:rsidRDefault="009F3451" w:rsidP="00D00DFE">
            <w:pPr>
              <w:pStyle w:val="TAC"/>
              <w:rPr>
                <w:ins w:id="98" w:author="Author"/>
                <w:lang w:val="en-US"/>
              </w:rPr>
            </w:pPr>
            <w:ins w:id="99" w:author="Author">
              <w:r>
                <w:rPr>
                  <w:lang w:val="en-US"/>
                </w:rPr>
                <w:t>P</w:t>
              </w:r>
              <w:r w:rsidRPr="00091D48">
                <w:rPr>
                  <w:vertAlign w:val="subscript"/>
                  <w:lang w:val="en-US"/>
                </w:rPr>
                <w:t>CCA_DL</w:t>
              </w:r>
              <w:r>
                <w:rPr>
                  <w:vertAlign w:val="subscript"/>
                  <w:lang w:val="en-US"/>
                </w:rPr>
                <w:t>_1</w:t>
              </w:r>
              <w:r>
                <w:rPr>
                  <w:lang w:val="en-US"/>
                </w:rPr>
                <w:t>=0.75</w:t>
              </w:r>
            </w:ins>
          </w:p>
          <w:p w14:paraId="28FBBFD9" w14:textId="77777777" w:rsidR="009F3451" w:rsidRDefault="009F3451" w:rsidP="00D00DFE">
            <w:pPr>
              <w:pStyle w:val="TAC"/>
              <w:rPr>
                <w:ins w:id="100" w:author="Author"/>
                <w:lang w:val="en-US"/>
              </w:rPr>
            </w:pPr>
            <w:ins w:id="101" w:author="Author">
              <w:r>
                <w:rPr>
                  <w:lang w:val="en-US"/>
                </w:rPr>
                <w:t>P</w:t>
              </w:r>
              <w:r w:rsidRPr="00091D48">
                <w:rPr>
                  <w:vertAlign w:val="subscript"/>
                  <w:lang w:val="en-US"/>
                </w:rPr>
                <w:t>CCA_DL</w:t>
              </w:r>
              <w:r>
                <w:rPr>
                  <w:vertAlign w:val="subscript"/>
                  <w:lang w:val="en-US"/>
                </w:rPr>
                <w:t>_2</w:t>
              </w:r>
              <w:r>
                <w:rPr>
                  <w:lang w:val="en-US"/>
                </w:rPr>
                <w:t>=0.75</w:t>
              </w:r>
            </w:ins>
          </w:p>
          <w:p w14:paraId="5CFBACB1" w14:textId="77777777" w:rsidR="009F3451" w:rsidRPr="007275DF" w:rsidRDefault="009F3451" w:rsidP="00D00DFE">
            <w:pPr>
              <w:pStyle w:val="TAC"/>
              <w:rPr>
                <w:lang w:val="en-US"/>
              </w:rPr>
            </w:pPr>
            <w:del w:id="102"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3E1CD95E" w14:textId="77777777" w:rsidR="009F3451" w:rsidRDefault="009F3451" w:rsidP="00D00DFE">
            <w:pPr>
              <w:pStyle w:val="TAC"/>
              <w:rPr>
                <w:ins w:id="103" w:author="Author"/>
                <w:lang w:val="en-US"/>
              </w:rPr>
            </w:pPr>
            <w:ins w:id="104" w:author="Author">
              <w:r>
                <w:rPr>
                  <w:lang w:val="en-US"/>
                </w:rPr>
                <w:t>P</w:t>
              </w:r>
              <w:r w:rsidRPr="00091D48">
                <w:rPr>
                  <w:vertAlign w:val="subscript"/>
                  <w:lang w:val="en-US"/>
                </w:rPr>
                <w:t>CCA_DL</w:t>
              </w:r>
              <w:r>
                <w:rPr>
                  <w:vertAlign w:val="subscript"/>
                  <w:lang w:val="en-US"/>
                </w:rPr>
                <w:t>_1</w:t>
              </w:r>
              <w:r>
                <w:rPr>
                  <w:lang w:val="en-US"/>
                </w:rPr>
                <w:t>=0.75</w:t>
              </w:r>
            </w:ins>
          </w:p>
          <w:p w14:paraId="73CBC788" w14:textId="77777777" w:rsidR="009F3451" w:rsidRDefault="009F3451" w:rsidP="00D00DFE">
            <w:pPr>
              <w:pStyle w:val="TAC"/>
              <w:rPr>
                <w:ins w:id="105" w:author="Author"/>
                <w:lang w:val="en-US"/>
              </w:rPr>
            </w:pPr>
            <w:ins w:id="106" w:author="Author">
              <w:r>
                <w:rPr>
                  <w:lang w:val="en-US"/>
                </w:rPr>
                <w:t>P</w:t>
              </w:r>
              <w:r w:rsidRPr="00091D48">
                <w:rPr>
                  <w:vertAlign w:val="subscript"/>
                  <w:lang w:val="en-US"/>
                </w:rPr>
                <w:t>CCA_DL</w:t>
              </w:r>
              <w:r>
                <w:rPr>
                  <w:vertAlign w:val="subscript"/>
                  <w:lang w:val="en-US"/>
                </w:rPr>
                <w:t>_2</w:t>
              </w:r>
              <w:r>
                <w:rPr>
                  <w:lang w:val="en-US"/>
                </w:rPr>
                <w:t>=0.75</w:t>
              </w:r>
            </w:ins>
          </w:p>
          <w:p w14:paraId="6BB2AB2F" w14:textId="77777777" w:rsidR="009F3451" w:rsidRPr="007275DF" w:rsidRDefault="009F3451" w:rsidP="00D00DFE">
            <w:pPr>
              <w:pStyle w:val="TAC"/>
              <w:rPr>
                <w:lang w:val="en-US"/>
              </w:rPr>
            </w:pPr>
            <w:del w:id="107" w:author="Author">
              <w:r w:rsidRPr="007275DF" w:rsidDel="002E1225">
                <w:rPr>
                  <w:lang w:val="en-US"/>
                </w:rPr>
                <w:delText>TBD</w:delText>
              </w:r>
            </w:del>
          </w:p>
        </w:tc>
      </w:tr>
      <w:tr w:rsidR="009F3451" w:rsidRPr="007275DF" w14:paraId="0ABA5345"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B76382"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D7166AA"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7C6C16"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4B6A26"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A340BB3" w14:textId="77777777" w:rsidR="009F3451" w:rsidRPr="007275DF" w:rsidRDefault="009F3451" w:rsidP="00D00DFE">
            <w:pPr>
              <w:pStyle w:val="TAC"/>
              <w:rPr>
                <w:lang w:val="en-US"/>
              </w:rPr>
            </w:pPr>
            <w:ins w:id="10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9"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59B187F9" w14:textId="77777777" w:rsidR="009F3451" w:rsidRPr="007275DF" w:rsidRDefault="009F3451" w:rsidP="00D00DFE">
            <w:pPr>
              <w:pStyle w:val="TAC"/>
              <w:rPr>
                <w:lang w:val="en-US"/>
              </w:rPr>
            </w:pPr>
            <w:ins w:id="11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1" w:author="Author">
              <w:r w:rsidRPr="007275DF" w:rsidDel="002E1225">
                <w:rPr>
                  <w:lang w:val="en-US"/>
                </w:rPr>
                <w:delText>TBD</w:delText>
              </w:r>
            </w:del>
          </w:p>
        </w:tc>
      </w:tr>
      <w:tr w:rsidR="009F3451" w:rsidRPr="007275DF" w14:paraId="4C2731E2"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919428D"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91AF5D0"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4F73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89BE958"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053A6F1" w14:textId="77777777" w:rsidR="009F3451" w:rsidRPr="007275DF" w:rsidRDefault="009F3451" w:rsidP="00D00DFE">
            <w:pPr>
              <w:pStyle w:val="TAC"/>
              <w:rPr>
                <w:lang w:val="en-US"/>
              </w:rPr>
            </w:pPr>
            <w:ins w:id="11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4383A74" w14:textId="77777777" w:rsidR="009F3451" w:rsidRPr="007275DF" w:rsidRDefault="009F3451" w:rsidP="00D00DFE">
            <w:pPr>
              <w:pStyle w:val="TAC"/>
              <w:rPr>
                <w:lang w:val="en-US"/>
              </w:rPr>
            </w:pPr>
            <w:ins w:id="11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5" w:author="Author">
              <w:r w:rsidRPr="007275DF" w:rsidDel="002E1225">
                <w:rPr>
                  <w:lang w:val="en-US"/>
                </w:rPr>
                <w:delText>TBD</w:delText>
              </w:r>
            </w:del>
          </w:p>
        </w:tc>
      </w:tr>
      <w:tr w:rsidR="009F3451" w:rsidRPr="007275DF" w14:paraId="47071BD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6B1785B"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2F8F3"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CF55D77" w14:textId="77777777" w:rsidR="009F3451" w:rsidRPr="007275DF" w:rsidRDefault="009F3451" w:rsidP="00D00DF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2C0F7A3E" w14:textId="77777777" w:rsidR="009F3451" w:rsidRPr="007275DF" w:rsidRDefault="009F3451" w:rsidP="00D00DF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8D17875" w14:textId="77777777" w:rsidR="009F3451" w:rsidRPr="007275DF" w:rsidRDefault="009F3451" w:rsidP="00D00DFE">
            <w:pPr>
              <w:pStyle w:val="TAC"/>
            </w:pPr>
          </w:p>
        </w:tc>
      </w:tr>
      <w:tr w:rsidR="009F3451" w:rsidRPr="007275DF" w14:paraId="5FDC7FE1"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C3B9D4"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DBCF918"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5ACE9F4"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598267C"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092BA7" w14:textId="77777777" w:rsidR="009F3451" w:rsidRPr="007275DF" w:rsidRDefault="009F3451" w:rsidP="00D00DFE">
            <w:pPr>
              <w:pStyle w:val="TAC"/>
            </w:pPr>
          </w:p>
        </w:tc>
      </w:tr>
      <w:tr w:rsidR="009F3451" w:rsidRPr="007275DF" w14:paraId="6DE6DCB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22CF41"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775B56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9BCDA27"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D09EAAE"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07CC6E4" w14:textId="77777777" w:rsidR="009F3451" w:rsidRPr="007275DF" w:rsidRDefault="009F3451" w:rsidP="00D00DFE">
            <w:pPr>
              <w:pStyle w:val="TAC"/>
            </w:pPr>
          </w:p>
        </w:tc>
      </w:tr>
      <w:tr w:rsidR="009F3451" w:rsidRPr="007275DF" w14:paraId="0B43951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AE21AF"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F4F223F"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9E1A567"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0932414"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37DBEDEE" w14:textId="77777777" w:rsidR="009F3451" w:rsidRPr="007275DF" w:rsidRDefault="009F3451" w:rsidP="00D00DFE">
            <w:pPr>
              <w:pStyle w:val="TAC"/>
            </w:pPr>
          </w:p>
        </w:tc>
      </w:tr>
      <w:tr w:rsidR="009F3451" w:rsidRPr="007275DF" w14:paraId="675263C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BA32DF"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43E675C"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90FFFCD" w14:textId="77777777" w:rsidR="009F3451" w:rsidRPr="007275DF" w:rsidRDefault="009F3451" w:rsidP="00D00DF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35D52AF9" w14:textId="77777777" w:rsidR="009F3451" w:rsidRPr="007275DF" w:rsidRDefault="009F3451" w:rsidP="00D00DF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4DDE6195" w14:textId="77777777" w:rsidR="009F3451" w:rsidRPr="007275DF" w:rsidRDefault="009F3451" w:rsidP="00D00DFE">
            <w:pPr>
              <w:pStyle w:val="TAC"/>
            </w:pPr>
            <w:r w:rsidRPr="007275DF">
              <w:t>0</w:t>
            </w:r>
          </w:p>
        </w:tc>
      </w:tr>
      <w:tr w:rsidR="009F3451" w:rsidRPr="007275DF" w14:paraId="44D8EBA3"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A8A2E"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B23EC17"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C24FEFA"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256A7BE"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16E0595" w14:textId="77777777" w:rsidR="009F3451" w:rsidRPr="007275DF" w:rsidRDefault="009F3451" w:rsidP="00D00DFE">
            <w:pPr>
              <w:pStyle w:val="TAC"/>
            </w:pPr>
          </w:p>
        </w:tc>
      </w:tr>
      <w:tr w:rsidR="009F3451" w:rsidRPr="007275DF" w14:paraId="401BC69D"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D4A322"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831DCE"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91B2222"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0F931F8"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FEB2BD" w14:textId="77777777" w:rsidR="009F3451" w:rsidRPr="007275DF" w:rsidRDefault="009F3451" w:rsidP="00D00DFE">
            <w:pPr>
              <w:pStyle w:val="TAC"/>
            </w:pPr>
          </w:p>
        </w:tc>
      </w:tr>
      <w:tr w:rsidR="009F3451" w:rsidRPr="007275DF" w14:paraId="1023DA01"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49F5998"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03CC68D"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69A011D"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D2992F9"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EF82156" w14:textId="77777777" w:rsidR="009F3451" w:rsidRPr="007275DF" w:rsidRDefault="009F3451" w:rsidP="00D00DFE">
            <w:pPr>
              <w:pStyle w:val="TAC"/>
            </w:pPr>
          </w:p>
        </w:tc>
      </w:tr>
      <w:tr w:rsidR="009F3451" w:rsidRPr="007275DF" w14:paraId="48584914"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6F1248"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21D3DA8"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6D32647" w14:textId="77777777" w:rsidR="009F3451" w:rsidRPr="007275DF" w:rsidRDefault="009F3451" w:rsidP="00D00DF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7D70603C" w14:textId="77777777" w:rsidR="009F3451" w:rsidRPr="007275DF" w:rsidRDefault="009F3451" w:rsidP="00D00DF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5B28D3F5" w14:textId="77777777" w:rsidR="009F3451" w:rsidRPr="007275DF" w:rsidRDefault="009F3451" w:rsidP="00D00DFE">
            <w:pPr>
              <w:pStyle w:val="TAC"/>
            </w:pPr>
          </w:p>
        </w:tc>
      </w:tr>
      <w:tr w:rsidR="009F3451" w:rsidRPr="007275DF" w14:paraId="24F8F012"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DF84D64" w14:textId="77777777" w:rsidR="009F3451" w:rsidRPr="007275DF" w:rsidRDefault="009F3451" w:rsidP="00D00DFE">
            <w:pPr>
              <w:pStyle w:val="TAL"/>
            </w:pPr>
            <w:r w:rsidRPr="004849DD">
              <w:rPr>
                <w:rFonts w:eastAsia="Calibri"/>
                <w:position w:val="-12"/>
                <w:szCs w:val="22"/>
              </w:rPr>
              <w:object w:dxaOrig="255" w:dyaOrig="255" w14:anchorId="2050EBDB">
                <v:shape id="_x0000_i1030" type="#_x0000_t75" style="width:14.25pt;height:14.25pt" o:ole="" fillcolor="window">
                  <v:imagedata r:id="rId23" o:title=""/>
                </v:shape>
                <o:OLEObject Type="Embed" ProgID="Equation.3" ShapeID="_x0000_i1030" DrawAspect="Content" ObjectID="_1706336176" r:id="rId3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9BE0052"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91F2188"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562CC8" w14:textId="77777777" w:rsidR="009F3451" w:rsidRPr="007275DF" w:rsidRDefault="009F3451" w:rsidP="00D00DFE">
            <w:pPr>
              <w:pStyle w:val="TAC"/>
            </w:pPr>
            <w:del w:id="116" w:author="Author">
              <w:r w:rsidRPr="007275DF" w:rsidDel="00BD2037">
                <w:delText>[</w:delText>
              </w:r>
            </w:del>
            <w:r w:rsidRPr="007275DF">
              <w:t>-10</w:t>
            </w:r>
            <w:ins w:id="117" w:author="Author">
              <w:r>
                <w:t>4</w:t>
              </w:r>
            </w:ins>
            <w:del w:id="118" w:author="Author">
              <w:r w:rsidRPr="007275DF" w:rsidDel="00FB2017">
                <w:delText>1</w:delText>
              </w: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700CE58" w14:textId="77777777" w:rsidR="009F3451" w:rsidRPr="007275DF" w:rsidRDefault="009F3451" w:rsidP="00D00DFE">
            <w:pPr>
              <w:pStyle w:val="TAC"/>
            </w:pPr>
            <w:del w:id="119" w:author="Author">
              <w:r w:rsidRPr="007275DF" w:rsidDel="00BD2037">
                <w:delText>[</w:delText>
              </w:r>
            </w:del>
            <w:r w:rsidRPr="007275DF">
              <w:t>-10</w:t>
            </w:r>
            <w:ins w:id="120" w:author="Author">
              <w:r>
                <w:t>4</w:t>
              </w:r>
            </w:ins>
            <w:del w:id="121" w:author="Author">
              <w:r w:rsidRPr="007275DF" w:rsidDel="00FB2017">
                <w:delText>1</w:delText>
              </w:r>
              <w:r w:rsidRPr="007275DF" w:rsidDel="00BD2037">
                <w:delText>]</w:delText>
              </w:r>
            </w:del>
          </w:p>
        </w:tc>
      </w:tr>
      <w:tr w:rsidR="009F3451" w:rsidRPr="007275DF" w14:paraId="13B95521"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1E9DCE" w14:textId="77777777" w:rsidR="009F3451" w:rsidRPr="007275DF" w:rsidRDefault="009F3451" w:rsidP="00D00DFE">
            <w:pPr>
              <w:pStyle w:val="TAL"/>
            </w:pPr>
            <w:r w:rsidRPr="004849DD">
              <w:rPr>
                <w:rFonts w:eastAsia="Calibri"/>
                <w:position w:val="-12"/>
                <w:szCs w:val="22"/>
              </w:rPr>
              <w:object w:dxaOrig="255" w:dyaOrig="255" w14:anchorId="5B750514">
                <v:shape id="_x0000_i1031" type="#_x0000_t75" style="width:14.25pt;height:14.25pt" o:ole="" fillcolor="window">
                  <v:imagedata r:id="rId23" o:title=""/>
                </v:shape>
                <o:OLEObject Type="Embed" ProgID="Equation.3" ShapeID="_x0000_i1031" DrawAspect="Content" ObjectID="_1706336177" r:id="rId3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A98DBAD"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5304ECA"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4B9E82" w14:textId="77777777" w:rsidR="009F3451" w:rsidRPr="007275DF" w:rsidRDefault="009F3451" w:rsidP="00D00DFE">
            <w:pPr>
              <w:pStyle w:val="TAC"/>
            </w:pPr>
            <w:del w:id="122" w:author="Author">
              <w:r w:rsidRPr="007275DF" w:rsidDel="00BD2037">
                <w:delText>[</w:delText>
              </w:r>
            </w:del>
            <w:r w:rsidRPr="007275DF">
              <w:t>-101</w:t>
            </w:r>
            <w:del w:id="123" w:author="Author">
              <w:r w:rsidRPr="007275DF" w:rsidDel="00BD2037">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50CB645" w14:textId="77777777" w:rsidR="009F3451" w:rsidRPr="007275DF" w:rsidRDefault="009F3451" w:rsidP="00D00DFE">
            <w:pPr>
              <w:pStyle w:val="TAC"/>
            </w:pPr>
            <w:del w:id="124" w:author="Author">
              <w:r w:rsidRPr="007275DF" w:rsidDel="00BD2037">
                <w:delText>[</w:delText>
              </w:r>
            </w:del>
            <w:r w:rsidRPr="007275DF">
              <w:t>-101</w:t>
            </w:r>
            <w:del w:id="125" w:author="Author">
              <w:r w:rsidRPr="007275DF" w:rsidDel="00BD2037">
                <w:delText>]</w:delText>
              </w:r>
            </w:del>
          </w:p>
        </w:tc>
      </w:tr>
      <w:tr w:rsidR="009F3451" w:rsidRPr="007275DF" w14:paraId="25401252"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8038138"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9811DF4"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96706F5" w14:textId="77777777" w:rsidR="009F3451" w:rsidRPr="007275DF" w:rsidRDefault="009F3451" w:rsidP="00D00DF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082E5BC" w14:textId="77777777" w:rsidR="009F3451" w:rsidRPr="007275DF" w:rsidRDefault="009F3451" w:rsidP="00D00DF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38B4132C" w14:textId="77777777" w:rsidR="009F3451" w:rsidRPr="007275DF" w:rsidRDefault="009F3451" w:rsidP="00D00DF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6F504976"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761F2E4C" w14:textId="77777777" w:rsidR="009F3451" w:rsidRPr="007275DF" w:rsidRDefault="009F3451" w:rsidP="00D00DFE">
            <w:pPr>
              <w:pStyle w:val="TAC"/>
            </w:pPr>
            <w:r w:rsidRPr="007275DF">
              <w:t>-88</w:t>
            </w:r>
          </w:p>
        </w:tc>
      </w:tr>
      <w:tr w:rsidR="009F3451" w:rsidRPr="007275DF" w14:paraId="61386960"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60B9F3E" w14:textId="77777777" w:rsidR="009F3451" w:rsidRPr="007275DF" w:rsidRDefault="009F3451" w:rsidP="00D00DFE">
            <w:pPr>
              <w:pStyle w:val="TAL"/>
            </w:pPr>
            <w:r w:rsidRPr="004849DD">
              <w:rPr>
                <w:position w:val="-12"/>
              </w:rPr>
              <w:object w:dxaOrig="600" w:dyaOrig="255" w14:anchorId="3350A5E9">
                <v:shape id="_x0000_i1032" type="#_x0000_t75" style="width:28.5pt;height:14.25pt" o:ole="" fillcolor="window">
                  <v:imagedata r:id="rId26" o:title=""/>
                </v:shape>
                <o:OLEObject Type="Embed" ProgID="Equation.3" ShapeID="_x0000_i1032" DrawAspect="Content" ObjectID="_1706336178" r:id="rId33"/>
              </w:object>
            </w:r>
          </w:p>
        </w:tc>
        <w:tc>
          <w:tcPr>
            <w:tcW w:w="992" w:type="dxa"/>
            <w:tcBorders>
              <w:top w:val="single" w:sz="4" w:space="0" w:color="auto"/>
              <w:left w:val="single" w:sz="4" w:space="0" w:color="auto"/>
              <w:bottom w:val="single" w:sz="4" w:space="0" w:color="auto"/>
              <w:right w:val="single" w:sz="4" w:space="0" w:color="auto"/>
            </w:tcBorders>
            <w:hideMark/>
          </w:tcPr>
          <w:p w14:paraId="26E8E3FE"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7F5247"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28440D0" w14:textId="77777777" w:rsidR="009F3451" w:rsidRPr="007275DF" w:rsidRDefault="009F3451" w:rsidP="00D00DF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6B74F4C" w14:textId="77777777" w:rsidR="009F3451" w:rsidRPr="007275DF" w:rsidRDefault="009F3451" w:rsidP="00D00DF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169C105"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11EAF51" w14:textId="77777777" w:rsidR="009F3451" w:rsidRPr="007275DF" w:rsidRDefault="009F3451" w:rsidP="00D00DFE">
            <w:pPr>
              <w:pStyle w:val="TAC"/>
            </w:pPr>
            <w:r w:rsidRPr="007275DF">
              <w:t>7</w:t>
            </w:r>
          </w:p>
        </w:tc>
      </w:tr>
      <w:tr w:rsidR="009F3451" w:rsidRPr="007275DF" w14:paraId="4BAABDDC"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C2F757F" w14:textId="77777777" w:rsidR="009F3451" w:rsidRPr="007275DF" w:rsidRDefault="009F3451" w:rsidP="00D00DFE">
            <w:pPr>
              <w:pStyle w:val="TAL"/>
            </w:pPr>
            <w:r w:rsidRPr="004849DD">
              <w:rPr>
                <w:position w:val="-12"/>
              </w:rPr>
              <w:object w:dxaOrig="840" w:dyaOrig="255" w14:anchorId="37F9A6B9">
                <v:shape id="_x0000_i1033" type="#_x0000_t75" style="width:43.5pt;height:14.25pt" o:ole="" fillcolor="window">
                  <v:imagedata r:id="rId28" o:title=""/>
                </v:shape>
                <o:OLEObject Type="Embed" ProgID="Equation.3" ShapeID="_x0000_i1033" DrawAspect="Content" ObjectID="_1706336179" r:id="rId34"/>
              </w:object>
            </w:r>
          </w:p>
        </w:tc>
        <w:tc>
          <w:tcPr>
            <w:tcW w:w="992" w:type="dxa"/>
            <w:tcBorders>
              <w:top w:val="single" w:sz="4" w:space="0" w:color="auto"/>
              <w:left w:val="single" w:sz="4" w:space="0" w:color="auto"/>
              <w:bottom w:val="single" w:sz="4" w:space="0" w:color="auto"/>
              <w:right w:val="single" w:sz="4" w:space="0" w:color="auto"/>
            </w:tcBorders>
            <w:hideMark/>
          </w:tcPr>
          <w:p w14:paraId="53BB5902"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55293B1"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BF8D1B4" w14:textId="77777777" w:rsidR="009F3451" w:rsidRPr="007275DF" w:rsidRDefault="009F3451" w:rsidP="00D00DF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391CF83" w14:textId="77777777" w:rsidR="009F3451" w:rsidRPr="007275DF" w:rsidRDefault="009F3451" w:rsidP="00D00DF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BD2CEB9"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1516C0C" w14:textId="77777777" w:rsidR="009F3451" w:rsidRPr="007275DF" w:rsidRDefault="009F3451" w:rsidP="00D00DFE">
            <w:pPr>
              <w:pStyle w:val="TAC"/>
            </w:pPr>
            <w:r w:rsidRPr="007275DF">
              <w:t>7</w:t>
            </w:r>
          </w:p>
        </w:tc>
      </w:tr>
      <w:tr w:rsidR="009F3451" w:rsidRPr="007275DF" w14:paraId="5C19B28D" w14:textId="77777777" w:rsidTr="00D00DF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426EEB"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A630F2"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5B08C41"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101795F" w14:textId="77777777" w:rsidR="009F3451" w:rsidRPr="007275DF" w:rsidRDefault="009F3451" w:rsidP="00D00DF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709A1098" w14:textId="77777777" w:rsidR="009F3451" w:rsidRPr="007275DF" w:rsidRDefault="009F3451" w:rsidP="00D00DF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617B8450" w14:textId="77777777" w:rsidR="009F3451" w:rsidRPr="007275DF" w:rsidRDefault="009F3451" w:rsidP="00D00DF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5A8FDCE2" w14:textId="77777777" w:rsidR="009F3451" w:rsidRPr="007275DF" w:rsidRDefault="009F3451" w:rsidP="00D00DFE">
            <w:pPr>
              <w:pStyle w:val="TAC"/>
            </w:pPr>
            <w:r w:rsidRPr="007275DF">
              <w:t>-56.15</w:t>
            </w:r>
          </w:p>
        </w:tc>
      </w:tr>
      <w:tr w:rsidR="009F3451" w:rsidRPr="007275DF" w14:paraId="3A30ADE0"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0E3AD01"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970DAC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85CED9" w14:textId="77777777" w:rsidR="009F3451" w:rsidRPr="007275DF" w:rsidRDefault="009F3451" w:rsidP="00D00DF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D5D2A68" w14:textId="77777777" w:rsidR="009F3451" w:rsidRPr="007275DF" w:rsidRDefault="009F3451" w:rsidP="00D00DFE">
            <w:pPr>
              <w:pStyle w:val="TAC"/>
            </w:pPr>
            <w:r w:rsidRPr="007275DF">
              <w:rPr>
                <w:rFonts w:cs="v4.2.0"/>
              </w:rPr>
              <w:t>AWGN</w:t>
            </w:r>
          </w:p>
        </w:tc>
      </w:tr>
      <w:tr w:rsidR="009F3451" w:rsidRPr="007275DF" w14:paraId="24110270" w14:textId="77777777" w:rsidTr="00D00DF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788B38E6"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012B72F"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F7DE131">
                <v:shape id="_x0000_i1034" type="#_x0000_t75" style="width:14.25pt;height:14.25pt" o:ole="" fillcolor="window">
                  <v:imagedata r:id="rId23" o:title=""/>
                </v:shape>
                <o:OLEObject Type="Embed" ProgID="Equation.3" ShapeID="_x0000_i1034" DrawAspect="Content" ObjectID="_1706336180" r:id="rId35"/>
              </w:object>
            </w:r>
            <w:r w:rsidRPr="007275DF">
              <w:rPr>
                <w:lang w:val="en-US"/>
              </w:rPr>
              <w:t xml:space="preserve"> to be fulfilled.</w:t>
            </w:r>
          </w:p>
          <w:p w14:paraId="390A41A5"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98519ED"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24081C5"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5FBF5940"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4ACFE1AA"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3B9747B2" w14:textId="77777777" w:rsidR="009F3451" w:rsidRPr="007275DF" w:rsidRDefault="009F3451" w:rsidP="009F3451"/>
    <w:p w14:paraId="35A65CAB" w14:textId="77777777" w:rsidR="009F3451" w:rsidRPr="007275DF" w:rsidRDefault="009F3451" w:rsidP="009F3451">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7663167D" w14:textId="77777777" w:rsidTr="00D00DF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A3DE044"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2D169DE"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D74954" w14:textId="77777777" w:rsidR="009F3451" w:rsidRPr="007275DF" w:rsidRDefault="009F3451" w:rsidP="00D00DF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C2519FF" w14:textId="77777777" w:rsidR="009F3451" w:rsidRPr="007275DF" w:rsidRDefault="009F3451" w:rsidP="00D00DFE">
            <w:pPr>
              <w:pStyle w:val="TAH"/>
            </w:pPr>
            <w:r w:rsidRPr="007275DF">
              <w:t>Comment</w:t>
            </w:r>
          </w:p>
        </w:tc>
      </w:tr>
      <w:tr w:rsidR="009F3451" w:rsidRPr="007275DF" w14:paraId="304B9A12" w14:textId="77777777" w:rsidTr="00D00DF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262A4DB"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D5B51AE"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595E2C" w14:textId="77777777" w:rsidR="009F3451" w:rsidRPr="007275DF" w:rsidRDefault="009F3451" w:rsidP="00D00DF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67E8F48" w14:textId="77777777" w:rsidR="009F3451" w:rsidRPr="007275DF" w:rsidRDefault="009F3451" w:rsidP="00D00DFE">
            <w:pPr>
              <w:pStyle w:val="TAH"/>
            </w:pPr>
          </w:p>
        </w:tc>
      </w:tr>
      <w:tr w:rsidR="009F3451" w:rsidRPr="007275DF" w14:paraId="0EECBA3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5F626101"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C30539B"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5043EE5" w14:textId="77777777" w:rsidR="009F3451" w:rsidRPr="007275DF" w:rsidRDefault="009F3451" w:rsidP="00D00DF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EEDAC02"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239987A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AB1BD7B"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FBEF32B"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B83B081" w14:textId="77777777" w:rsidR="009F3451" w:rsidRPr="007275DF" w:rsidRDefault="009F3451" w:rsidP="00D00DF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61736AD" w14:textId="77777777" w:rsidR="009F3451" w:rsidRPr="007275DF" w:rsidRDefault="009F3451" w:rsidP="00D00DFE">
            <w:pPr>
              <w:pStyle w:val="TAC"/>
              <w:rPr>
                <w:rFonts w:cs="Arial"/>
              </w:rPr>
            </w:pPr>
          </w:p>
        </w:tc>
      </w:tr>
      <w:tr w:rsidR="009F3451" w:rsidRPr="007275DF" w14:paraId="2A7B794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53F6E937"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25DB600"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01C01BB"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6D7B33B4" w14:textId="77777777" w:rsidR="009F3451" w:rsidRPr="007275DF" w:rsidRDefault="009F3451" w:rsidP="00D00DFE">
            <w:pPr>
              <w:pStyle w:val="TAC"/>
              <w:rPr>
                <w:rFonts w:cs="Arial"/>
              </w:rPr>
            </w:pPr>
          </w:p>
        </w:tc>
      </w:tr>
      <w:tr w:rsidR="009F3451" w:rsidRPr="007275DF" w14:paraId="32ECDC6A"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E765A3"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13312CE"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653496"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89F50D6" w14:textId="77777777" w:rsidR="009F3451" w:rsidRPr="007275DF" w:rsidRDefault="009F3451" w:rsidP="00D00DFE">
            <w:pPr>
              <w:pStyle w:val="TAC"/>
              <w:rPr>
                <w:rFonts w:cs="Arial"/>
              </w:rPr>
            </w:pPr>
          </w:p>
        </w:tc>
      </w:tr>
      <w:tr w:rsidR="009F3451" w:rsidRPr="007275DF" w14:paraId="399B90F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43D08A9A"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2620359"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5273928" w14:textId="77777777" w:rsidR="009F3451" w:rsidRPr="007275DF" w:rsidRDefault="009F3451" w:rsidP="00D00DF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CC8ACD6" w14:textId="77777777" w:rsidR="009F3451" w:rsidRPr="007275DF" w:rsidRDefault="009F3451" w:rsidP="00D00DFE">
            <w:pPr>
              <w:pStyle w:val="TAC"/>
              <w:rPr>
                <w:rFonts w:cs="Arial"/>
              </w:rPr>
            </w:pPr>
          </w:p>
        </w:tc>
      </w:tr>
      <w:tr w:rsidR="009F3451" w:rsidRPr="007275DF" w14:paraId="31B361A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tcPr>
          <w:p w14:paraId="2014497D"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5541561"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5C50354"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21D863B" w14:textId="77777777" w:rsidR="009F3451" w:rsidRPr="007275DF" w:rsidRDefault="009F3451" w:rsidP="00D00DFE">
            <w:pPr>
              <w:pStyle w:val="TAC"/>
              <w:rPr>
                <w:rFonts w:cs="Arial"/>
              </w:rPr>
            </w:pPr>
          </w:p>
        </w:tc>
      </w:tr>
    </w:tbl>
    <w:p w14:paraId="49B6CDF6" w14:textId="77777777" w:rsidR="009F3451" w:rsidRPr="007275DF" w:rsidRDefault="009F3451" w:rsidP="009F3451"/>
    <w:p w14:paraId="05084557" w14:textId="77777777" w:rsidR="009F3451" w:rsidRPr="007275DF" w:rsidRDefault="009F3451" w:rsidP="009F3451">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6DB63B06"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958CE75"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hideMark/>
          </w:tcPr>
          <w:p w14:paraId="4EF52CA7"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EBEEDD1" w14:textId="77777777" w:rsidR="009F3451" w:rsidRPr="007275DF" w:rsidRDefault="009F3451" w:rsidP="00D00DFE">
            <w:pPr>
              <w:pStyle w:val="TAH"/>
            </w:pPr>
            <w:r w:rsidRPr="007275DF">
              <w:t>Comment</w:t>
            </w:r>
          </w:p>
        </w:tc>
      </w:tr>
      <w:tr w:rsidR="009F3451" w:rsidRPr="007275DF" w14:paraId="04A007C0"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30335B1"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D2F78FB"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140F913" w14:textId="77777777" w:rsidR="009F3451" w:rsidRPr="007275DF" w:rsidRDefault="009F3451" w:rsidP="00D00DFE">
            <w:pPr>
              <w:pStyle w:val="TAC"/>
            </w:pPr>
            <w:r w:rsidRPr="007275DF">
              <w:t>As specified in clause 6.3.2 in TS 38.331 [2]</w:t>
            </w:r>
          </w:p>
        </w:tc>
      </w:tr>
    </w:tbl>
    <w:p w14:paraId="0A560CEC" w14:textId="77777777" w:rsidR="009F3451" w:rsidRPr="007275DF" w:rsidRDefault="009F3451" w:rsidP="009F3451"/>
    <w:p w14:paraId="223A67BE" w14:textId="77777777" w:rsidR="009F3451" w:rsidRPr="007275DF" w:rsidRDefault="009F3451" w:rsidP="009F3451">
      <w:pPr>
        <w:pStyle w:val="Heading5"/>
      </w:pPr>
      <w:r w:rsidRPr="007275DF">
        <w:t>A.10.4.2.4.2</w:t>
      </w:r>
      <w:r w:rsidRPr="007275DF">
        <w:tab/>
        <w:t>Test Requirements</w:t>
      </w:r>
    </w:p>
    <w:p w14:paraId="35AAABBB"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F8AF840"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162AEDA"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1DAC7ED"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13483B3" w14:textId="77777777" w:rsidR="009F3451" w:rsidRPr="007275DF" w:rsidRDefault="009F3451" w:rsidP="009F3451">
      <w:pPr>
        <w:rPr>
          <w:rFonts w:cs="v4.2.0"/>
        </w:rPr>
      </w:pPr>
      <w:r w:rsidRPr="007275DF">
        <w:rPr>
          <w:rFonts w:cs="v4.2.0"/>
        </w:rPr>
        <w:t>In test 1, 2, 3 and 4 UE is not required to report SSB time index.</w:t>
      </w:r>
    </w:p>
    <w:p w14:paraId="16AD3124"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D42E4A8"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5A4ACBCF"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279A8AF" w14:textId="77777777" w:rsidR="009F3451" w:rsidRPr="007275DF" w:rsidRDefault="009F3451" w:rsidP="009F3451">
      <w:pPr>
        <w:pStyle w:val="B10"/>
        <w:ind w:left="284" w:firstLine="0"/>
      </w:pPr>
      <w:r w:rsidRPr="007275DF">
        <w:t>For tests 1 and 2, MGRP = 40 ms and for tests 3 and 4 MGRP = 20 ms.</w:t>
      </w:r>
    </w:p>
    <w:p w14:paraId="1048E4F2" w14:textId="77777777" w:rsidR="009F3451" w:rsidRPr="007275DF" w:rsidRDefault="009F3451" w:rsidP="009F3451">
      <w:pPr>
        <w:pStyle w:val="B10"/>
        <w:ind w:left="284" w:firstLine="0"/>
      </w:pPr>
      <w:r w:rsidRPr="007275DF">
        <w:t>For tests 1 and 3, DRX cycle = 40 ms and for tests 2 and 4 DRX cycle = 640 ms.</w:t>
      </w:r>
    </w:p>
    <w:p w14:paraId="5783C133" w14:textId="77777777" w:rsidR="009F3451" w:rsidRPr="007275DF" w:rsidRDefault="009F3451" w:rsidP="009F3451">
      <w:pPr>
        <w:pStyle w:val="B10"/>
        <w:ind w:left="284" w:firstLine="0"/>
      </w:pPr>
      <w:r w:rsidRPr="007275DF">
        <w:t>SMTC period = 20 ms.</w:t>
      </w:r>
    </w:p>
    <w:p w14:paraId="7497B597"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B1E498E" w14:textId="77777777" w:rsidR="009F3451" w:rsidRPr="007275DF" w:rsidRDefault="009F3451" w:rsidP="009F3451">
      <w:pPr>
        <w:pStyle w:val="Heading4"/>
      </w:pPr>
      <w:r w:rsidRPr="007275DF">
        <w:t>A.10.4.2.5</w:t>
      </w:r>
      <w:r w:rsidRPr="007275DF">
        <w:tab/>
        <w:t>EN-DC event triggered reporting tests for FR1 cell with CCA with SSB time index detection when DRX is not used</w:t>
      </w:r>
    </w:p>
    <w:p w14:paraId="53F8B569" w14:textId="77777777" w:rsidR="009F3451" w:rsidRPr="007275DF" w:rsidRDefault="009F3451" w:rsidP="009F3451">
      <w:pPr>
        <w:pStyle w:val="Heading5"/>
      </w:pPr>
      <w:r w:rsidRPr="007275DF">
        <w:t>A.10.4.2.5.1</w:t>
      </w:r>
      <w:r w:rsidRPr="007275DF">
        <w:tab/>
        <w:t>Test Purpose and Environment</w:t>
      </w:r>
    </w:p>
    <w:p w14:paraId="07545B7C"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126" w:author="Author">
        <w:r>
          <w:rPr>
            <w:rFonts w:cs="v4.2.0"/>
          </w:rPr>
          <w:t xml:space="preserve"> and 9.3A.5</w:t>
        </w:r>
      </w:ins>
      <w:r w:rsidRPr="007275DF">
        <w:rPr>
          <w:rFonts w:cs="v4.2.0"/>
        </w:rPr>
        <w:t>.</w:t>
      </w:r>
    </w:p>
    <w:p w14:paraId="4A464B75" w14:textId="77777777" w:rsidR="009F3451" w:rsidRPr="007275DF" w:rsidRDefault="009F3451" w:rsidP="009F345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05C9B62D" w14:textId="77777777" w:rsidR="009F3451" w:rsidRPr="007275DF" w:rsidRDefault="009F3451" w:rsidP="009F3451">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265E9AB1"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613093"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A.10.4.2.5.1-1.</w:t>
      </w:r>
    </w:p>
    <w:p w14:paraId="29913AB1" w14:textId="77777777" w:rsidR="009F3451" w:rsidRPr="007275DF" w:rsidRDefault="009F3451" w:rsidP="009F3451">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2ADBF4C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385501F"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5F9B76" w14:textId="77777777" w:rsidR="009F3451" w:rsidRPr="007275DF" w:rsidRDefault="009F3451" w:rsidP="00D00DFE">
            <w:pPr>
              <w:pStyle w:val="TAH"/>
              <w:spacing w:line="256" w:lineRule="auto"/>
            </w:pPr>
            <w:r w:rsidRPr="007275DF">
              <w:t>Description</w:t>
            </w:r>
          </w:p>
        </w:tc>
      </w:tr>
      <w:tr w:rsidR="009F3451" w:rsidRPr="007275DF" w14:paraId="69CBF7D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34A5A52"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677E86F" w14:textId="77777777" w:rsidR="009F3451" w:rsidRPr="007275DF" w:rsidRDefault="009F3451" w:rsidP="00D00DFE">
            <w:pPr>
              <w:pStyle w:val="TAC"/>
              <w:spacing w:line="256" w:lineRule="auto"/>
              <w:jc w:val="left"/>
            </w:pPr>
            <w:r w:rsidRPr="007275DF">
              <w:t>E-UTRAN cell: LTE FDD</w:t>
            </w:r>
          </w:p>
          <w:p w14:paraId="211CD2B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01171BBE"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0EFD2A3"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B70A7C2" w14:textId="77777777" w:rsidR="009F3451" w:rsidRPr="007275DF" w:rsidRDefault="009F3451" w:rsidP="00D00DFE">
            <w:pPr>
              <w:pStyle w:val="TAC"/>
              <w:spacing w:line="256" w:lineRule="auto"/>
              <w:jc w:val="left"/>
            </w:pPr>
            <w:r w:rsidRPr="007275DF">
              <w:t>E-UTRAN cell: LTE TDD</w:t>
            </w:r>
          </w:p>
          <w:p w14:paraId="4BE09092"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2B645F0"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E8FEE4F"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45A5C328" w14:textId="77777777" w:rsidR="009F3451" w:rsidRPr="007275DF" w:rsidRDefault="009F3451" w:rsidP="009F3451">
      <w:pPr>
        <w:rPr>
          <w:rFonts w:cs="v4.2.0"/>
        </w:rPr>
      </w:pPr>
    </w:p>
    <w:p w14:paraId="033CAD80" w14:textId="77777777" w:rsidR="009F3451" w:rsidRPr="007275DF" w:rsidRDefault="009F3451" w:rsidP="009F3451">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451" w:rsidRPr="007275DF" w14:paraId="0B18A2C9"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9D8C46B"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BF40A34"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C382263" w14:textId="77777777" w:rsidR="009F3451" w:rsidRPr="007275DF" w:rsidRDefault="009F3451" w:rsidP="00D00DF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108C2455"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B5A87CD" w14:textId="77777777" w:rsidR="009F3451" w:rsidRPr="007275DF" w:rsidRDefault="009F3451" w:rsidP="00D00DFE">
            <w:pPr>
              <w:pStyle w:val="TAH"/>
            </w:pPr>
            <w:r w:rsidRPr="007275DF">
              <w:t>Comment</w:t>
            </w:r>
          </w:p>
        </w:tc>
      </w:tr>
      <w:tr w:rsidR="009F3451" w:rsidRPr="007275DF" w14:paraId="3AF9145B"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B29AE4B"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91052B5"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241ACF7" w14:textId="77777777" w:rsidR="009F3451" w:rsidRPr="007275DF" w:rsidRDefault="009F3451" w:rsidP="00D00DF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C9556F2" w14:textId="77777777" w:rsidR="009F3451" w:rsidRPr="007275DF" w:rsidRDefault="009F3451" w:rsidP="00D00DF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8356C3D" w14:textId="77777777" w:rsidR="009F3451" w:rsidRPr="007275DF" w:rsidRDefault="009F3451" w:rsidP="00D00DF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4863055" w14:textId="77777777" w:rsidR="009F3451" w:rsidRPr="007275DF" w:rsidRDefault="009F3451" w:rsidP="00D00DFE">
            <w:pPr>
              <w:pStyle w:val="TAH"/>
            </w:pPr>
          </w:p>
        </w:tc>
      </w:tr>
      <w:tr w:rsidR="009F3451" w:rsidRPr="007275DF" w14:paraId="384E7F7D"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08EBAFC"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EA7F371"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C33221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AFFB9D"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A548A68" w14:textId="77777777" w:rsidR="009F3451" w:rsidRPr="007275DF" w:rsidRDefault="009F3451" w:rsidP="00D00DFE">
            <w:pPr>
              <w:pStyle w:val="TAL"/>
            </w:pPr>
            <w:r>
              <w:t xml:space="preserve">One E-UTRAN </w:t>
            </w:r>
            <w:del w:id="127" w:author="Author">
              <w:r w:rsidRPr="634238A8" w:rsidDel="00DB5CBB">
                <w:rPr>
                  <w:lang w:eastAsia="zh-CN"/>
                </w:rPr>
                <w:delText>TDD</w:delText>
              </w:r>
              <w:r w:rsidDel="00DB5CBB">
                <w:delText xml:space="preserve"> </w:delText>
              </w:r>
            </w:del>
            <w:r>
              <w:t>carrier frequency is used.</w:t>
            </w:r>
          </w:p>
        </w:tc>
      </w:tr>
      <w:tr w:rsidR="009F3451" w:rsidRPr="007275DF" w14:paraId="0900B910"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67DB1BB"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F182C2D"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D637AA3"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649335"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97049D9" w14:textId="77777777" w:rsidR="009F3451" w:rsidRPr="007275DF" w:rsidRDefault="009F3451" w:rsidP="00D00DFE">
            <w:pPr>
              <w:pStyle w:val="TAL"/>
            </w:pPr>
            <w:r w:rsidRPr="007275DF">
              <w:t>Two FR1 NR carrier frequencies are used. Channels 1 and 2 are with CCA.</w:t>
            </w:r>
          </w:p>
          <w:p w14:paraId="03CDCB66" w14:textId="77777777" w:rsidR="009F3451" w:rsidRPr="007275DF" w:rsidRDefault="009F3451" w:rsidP="00D00DFE">
            <w:pPr>
              <w:pStyle w:val="TAL"/>
            </w:pPr>
          </w:p>
        </w:tc>
      </w:tr>
      <w:tr w:rsidR="009F3451" w:rsidRPr="007275DF" w14:paraId="2FD93D1A"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BC84658"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D3F8C4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F4CE91"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A55D8D" w14:textId="77777777" w:rsidR="009F3451" w:rsidRPr="007275DF" w:rsidRDefault="009F3451" w:rsidP="00D00DF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602D1FF"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153F136F" w14:textId="77777777" w:rsidR="009F3451" w:rsidRPr="007275DF" w:rsidRDefault="009F3451" w:rsidP="00D00DF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F3451" w:rsidRPr="007275DF" w14:paraId="3844890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09D5A1"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0554A6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313D46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C8CA89"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40ED66B"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451" w:rsidRPr="007275DF" w14:paraId="060E4916"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849E0A8"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53C645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78E18F14"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03AE4AF" w14:textId="77777777" w:rsidR="009F3451" w:rsidRPr="007275DF" w:rsidRDefault="009F3451" w:rsidP="00D00DFE">
            <w:pPr>
              <w:pStyle w:val="TAC"/>
            </w:pPr>
            <w:r w:rsidRPr="007275DF">
              <w:rPr>
                <w:noProof/>
              </w:rPr>
              <w:t>As specified in clause A.3.2</w:t>
            </w:r>
            <w:ins w:id="128" w:author="Author">
              <w:r>
                <w:rPr>
                  <w:noProof/>
                </w:rPr>
                <w:t>6</w:t>
              </w:r>
            </w:ins>
            <w:del w:id="129"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E63CF22" w14:textId="77777777" w:rsidR="009F3451" w:rsidRPr="007275DF" w:rsidRDefault="009F3451" w:rsidP="00D00DFE">
            <w:pPr>
              <w:pStyle w:val="TAL"/>
            </w:pPr>
          </w:p>
        </w:tc>
      </w:tr>
      <w:tr w:rsidR="009F3451" w:rsidRPr="007275DF" w14:paraId="38673221"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D168AE9"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4DBF626"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557EB9B0"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9A68361" w14:textId="77777777" w:rsidR="009F3451" w:rsidRPr="007275DF" w:rsidRDefault="009F3451" w:rsidP="00D00DFE">
            <w:pPr>
              <w:pStyle w:val="TAC"/>
            </w:pPr>
            <w:r w:rsidRPr="007275DF">
              <w:rPr>
                <w:noProof/>
              </w:rPr>
              <w:t>As specified in clause A.3.2</w:t>
            </w:r>
            <w:ins w:id="130" w:author="Author">
              <w:r>
                <w:rPr>
                  <w:noProof/>
                </w:rPr>
                <w:t>6</w:t>
              </w:r>
            </w:ins>
            <w:del w:id="131"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040B1667" w14:textId="77777777" w:rsidR="009F3451" w:rsidRPr="007275DF" w:rsidRDefault="009F3451" w:rsidP="00D00DFE">
            <w:pPr>
              <w:pStyle w:val="TAL"/>
            </w:pPr>
          </w:p>
        </w:tc>
      </w:tr>
      <w:tr w:rsidR="009F3451" w:rsidRPr="007275DF" w14:paraId="78BB21F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9FAE51E"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934948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132D6B5" w14:textId="77777777" w:rsidR="009F3451" w:rsidRPr="007275DF" w:rsidRDefault="009F3451" w:rsidP="00D00DF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663CB87" w14:textId="77777777" w:rsidR="009F3451" w:rsidRPr="007275DF" w:rsidRDefault="009F3451" w:rsidP="00D00DF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D83B17D"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03CF223" w14:textId="77777777" w:rsidR="009F3451" w:rsidRPr="007275DF" w:rsidRDefault="009F3451" w:rsidP="00D00DFE">
            <w:pPr>
              <w:pStyle w:val="TAL"/>
            </w:pPr>
            <w:r w:rsidRPr="007275DF">
              <w:t>As specified in clause 9.1.2-1.</w:t>
            </w:r>
          </w:p>
          <w:p w14:paraId="5D21E781" w14:textId="77777777" w:rsidR="009F3451" w:rsidRPr="007275DF" w:rsidRDefault="009F3451" w:rsidP="00D00DFE">
            <w:pPr>
              <w:pStyle w:val="TAL"/>
            </w:pPr>
          </w:p>
        </w:tc>
      </w:tr>
      <w:tr w:rsidR="009F3451" w:rsidRPr="007275DF" w14:paraId="6CF422B6"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E1211D6"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431F2D"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80FD26B" w14:textId="77777777" w:rsidR="009F3451" w:rsidRPr="007275DF" w:rsidRDefault="009F3451" w:rsidP="00D00DFE">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208413E" w14:textId="77777777" w:rsidR="009F3451" w:rsidRPr="007275DF" w:rsidRDefault="009F3451" w:rsidP="00D00DF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1BBB05A"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28695BD1" w14:textId="77777777" w:rsidR="009F3451" w:rsidRPr="007275DF" w:rsidRDefault="009F3451" w:rsidP="00D00DFE">
            <w:pPr>
              <w:pStyle w:val="TAL"/>
            </w:pPr>
          </w:p>
        </w:tc>
      </w:tr>
      <w:tr w:rsidR="009F3451" w:rsidRPr="007275DF" w14:paraId="2C283B61"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CE48C63"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6EA9DF0"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1B9D049"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0786108"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52F2195" w14:textId="77777777" w:rsidR="009F3451" w:rsidRPr="007275DF" w:rsidRDefault="009F3451" w:rsidP="00D00DFE">
            <w:pPr>
              <w:pStyle w:val="TAL"/>
            </w:pPr>
          </w:p>
        </w:tc>
      </w:tr>
      <w:tr w:rsidR="009F3451" w:rsidRPr="007275DF" w14:paraId="6D0DA21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7AC198"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61B763"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DC542A1"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9A0962"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766C7D8" w14:textId="77777777" w:rsidR="009F3451" w:rsidRPr="007275DF" w:rsidRDefault="009F3451" w:rsidP="00D00DFE">
            <w:pPr>
              <w:pStyle w:val="TAL"/>
            </w:pPr>
          </w:p>
        </w:tc>
      </w:tr>
      <w:tr w:rsidR="009F3451" w:rsidRPr="007275DF" w14:paraId="19D161D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10AA38"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D5EFA09"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AB275A"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41179BE"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7843E4" w14:textId="77777777" w:rsidR="009F3451" w:rsidRPr="007275DF" w:rsidRDefault="009F3451" w:rsidP="00D00DFE">
            <w:pPr>
              <w:pStyle w:val="TAL"/>
            </w:pPr>
          </w:p>
        </w:tc>
      </w:tr>
      <w:tr w:rsidR="009F3451" w:rsidRPr="007275DF" w14:paraId="1C3C789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A23631"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A05B02C"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7444E92"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86EE8F"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D7AD4A4" w14:textId="77777777" w:rsidR="009F3451" w:rsidRPr="007275DF" w:rsidRDefault="009F3451" w:rsidP="00D00DFE">
            <w:pPr>
              <w:pStyle w:val="TAL"/>
            </w:pPr>
          </w:p>
        </w:tc>
      </w:tr>
      <w:tr w:rsidR="009F3451" w:rsidRPr="007275DF" w14:paraId="2AA65D6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EBDB34"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1452E4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0C880C"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CC07AD"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34F7773" w14:textId="77777777" w:rsidR="009F3451" w:rsidRPr="007275DF" w:rsidRDefault="009F3451" w:rsidP="00D00DFE">
            <w:pPr>
              <w:pStyle w:val="TAL"/>
            </w:pPr>
            <w:r w:rsidRPr="007275DF">
              <w:t>L3 filtering is not used</w:t>
            </w:r>
          </w:p>
        </w:tc>
      </w:tr>
      <w:tr w:rsidR="009F3451" w:rsidRPr="007275DF" w14:paraId="7A3CDE5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5B18F5"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D93A3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9BD15C"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BB8DC9" w14:textId="77777777" w:rsidR="009F3451" w:rsidRPr="007275DF" w:rsidRDefault="009F3451" w:rsidP="00D00DF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23B5BC8" w14:textId="77777777" w:rsidR="009F3451" w:rsidRPr="007275DF" w:rsidRDefault="009F3451" w:rsidP="00D00DFE">
            <w:pPr>
              <w:pStyle w:val="TAL"/>
            </w:pPr>
            <w:r w:rsidRPr="007275DF">
              <w:t>DRX is not used</w:t>
            </w:r>
          </w:p>
        </w:tc>
      </w:tr>
      <w:tr w:rsidR="009F3451" w:rsidRPr="007275DF" w14:paraId="3C8FB729"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2ADC3E"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34FFD2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B0B291" w14:textId="77777777" w:rsidR="009F3451" w:rsidRPr="007275DF" w:rsidRDefault="009F3451" w:rsidP="00D00DF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BF2AE3"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FDD0182" w14:textId="77777777" w:rsidR="009F3451" w:rsidRPr="007275DF" w:rsidRDefault="009F3451" w:rsidP="00D00DFE">
            <w:pPr>
              <w:pStyle w:val="TAL"/>
              <w:rPr>
                <w:lang w:eastAsia="zh-CN"/>
              </w:rPr>
            </w:pPr>
            <w:r w:rsidRPr="007275DF">
              <w:rPr>
                <w:lang w:eastAsia="zh-CN"/>
              </w:rPr>
              <w:t>Synchronous EN-DC</w:t>
            </w:r>
          </w:p>
        </w:tc>
      </w:tr>
      <w:tr w:rsidR="009F3451" w:rsidRPr="007275DF" w14:paraId="08740082"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0727F0D"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38109C9"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614BCC" w14:textId="77777777" w:rsidR="009F3451" w:rsidRPr="007275DF" w:rsidRDefault="009F3451" w:rsidP="00D00DFE">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A59A9E"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7295A24" w14:textId="77777777" w:rsidR="009F3451" w:rsidRPr="007275DF" w:rsidRDefault="009F3451" w:rsidP="00D00DFE">
            <w:pPr>
              <w:pStyle w:val="TAL"/>
            </w:pPr>
            <w:r w:rsidRPr="007275DF">
              <w:t>Synchronous cells.</w:t>
            </w:r>
          </w:p>
        </w:tc>
      </w:tr>
      <w:tr w:rsidR="009F3451" w:rsidRPr="007275DF" w14:paraId="6BF5AE7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441E37"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1481D85"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11C42" w14:textId="77777777" w:rsidR="009F3451" w:rsidRPr="007275DF" w:rsidRDefault="009F3451" w:rsidP="00D00DFE">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DC5D882" w14:textId="77777777" w:rsidR="009F3451" w:rsidRPr="007275DF" w:rsidRDefault="009F3451" w:rsidP="00D00DFE">
            <w:pPr>
              <w:pStyle w:val="TAC"/>
            </w:pPr>
            <w:del w:id="132" w:author="Author">
              <w:r w:rsidRPr="007275DF" w:rsidDel="00855BF4">
                <w:delText>[</w:delText>
              </w:r>
            </w:del>
            <w:r w:rsidRPr="007275DF">
              <w:t>5</w:t>
            </w:r>
            <w:del w:id="133" w:author="Autho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1A0FD1F0" w14:textId="77777777" w:rsidR="009F3451" w:rsidRPr="007275DF" w:rsidRDefault="009F3451" w:rsidP="00D00DFE">
            <w:pPr>
              <w:pStyle w:val="TAL"/>
            </w:pPr>
          </w:p>
        </w:tc>
      </w:tr>
      <w:tr w:rsidR="009F3451" w:rsidRPr="007275DF" w14:paraId="414CF2C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31FF1D"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814E243"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438FF4E" w14:textId="77777777" w:rsidR="009F3451" w:rsidRPr="007275DF" w:rsidRDefault="009F3451" w:rsidP="00D00DFE">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9A71A72" w14:textId="77777777" w:rsidR="009F3451" w:rsidRPr="007275DF" w:rsidRDefault="009F3451" w:rsidP="00D00DFE">
            <w:pPr>
              <w:pStyle w:val="TAC"/>
            </w:pPr>
            <w:ins w:id="134" w:author="Author">
              <w:r>
                <w:t>2</w:t>
              </w:r>
            </w:ins>
            <w:del w:id="135"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6AAE4959" w14:textId="77777777" w:rsidR="009F3451" w:rsidRPr="007275DF" w:rsidRDefault="009F3451" w:rsidP="00D00DFE">
            <w:pPr>
              <w:pStyle w:val="TAC"/>
            </w:pPr>
            <w:del w:id="136" w:author="Author">
              <w:r w:rsidRPr="007275DF" w:rsidDel="00855BF4">
                <w:delText>[</w:delText>
              </w:r>
            </w:del>
            <w:ins w:id="137" w:author="Author">
              <w:r>
                <w:t>2</w:t>
              </w:r>
            </w:ins>
            <w:del w:id="138" w:author="Author">
              <w:r w:rsidRPr="007275DF" w:rsidDel="00193403">
                <w:delText>1</w:delText>
              </w:r>
              <w:r w:rsidRPr="007275DF" w:rsidDel="00855BF4">
                <w:delText>]</w:delText>
              </w:r>
            </w:del>
          </w:p>
        </w:tc>
        <w:tc>
          <w:tcPr>
            <w:tcW w:w="2883" w:type="dxa"/>
            <w:tcBorders>
              <w:top w:val="single" w:sz="4" w:space="0" w:color="auto"/>
              <w:left w:val="single" w:sz="4" w:space="0" w:color="auto"/>
              <w:bottom w:val="single" w:sz="4" w:space="0" w:color="auto"/>
              <w:right w:val="single" w:sz="4" w:space="0" w:color="auto"/>
            </w:tcBorders>
          </w:tcPr>
          <w:p w14:paraId="3B40D58A" w14:textId="77777777" w:rsidR="009F3451" w:rsidRPr="007275DF" w:rsidRDefault="009F3451" w:rsidP="00D00DFE">
            <w:pPr>
              <w:pStyle w:val="TAL"/>
            </w:pPr>
          </w:p>
        </w:tc>
      </w:tr>
    </w:tbl>
    <w:p w14:paraId="400AF930" w14:textId="77777777" w:rsidR="009F3451" w:rsidRPr="007275DF" w:rsidRDefault="009F3451" w:rsidP="009F3451"/>
    <w:p w14:paraId="00067D0F" w14:textId="77777777" w:rsidR="009F3451" w:rsidRPr="007275DF" w:rsidRDefault="009F3451" w:rsidP="009F3451">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F3451" w:rsidRPr="007275DF" w14:paraId="5E9B56F7"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F85B07"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9C8E653"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38C9EC" w14:textId="77777777" w:rsidR="009F3451" w:rsidRPr="007275DF" w:rsidRDefault="009F3451" w:rsidP="00D00DFE">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7CA74D34" w14:textId="77777777" w:rsidR="009F3451" w:rsidRPr="007275DF" w:rsidRDefault="009F3451" w:rsidP="00D00DFE">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949C871" w14:textId="77777777" w:rsidR="009F3451" w:rsidRPr="007275DF" w:rsidRDefault="009F3451" w:rsidP="00D00DFE">
            <w:pPr>
              <w:pStyle w:val="TAH"/>
              <w:rPr>
                <w:rFonts w:cs="Arial"/>
              </w:rPr>
            </w:pPr>
            <w:r w:rsidRPr="007275DF">
              <w:t>Cell 3</w:t>
            </w:r>
          </w:p>
        </w:tc>
      </w:tr>
      <w:tr w:rsidR="009F3451" w:rsidRPr="007275DF" w14:paraId="7746BC03"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8641940"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32965B9"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63029E5" w14:textId="77777777" w:rsidR="009F3451" w:rsidRPr="007275DF" w:rsidRDefault="009F3451" w:rsidP="00D00DF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0C41F2B" w14:textId="77777777" w:rsidR="009F3451" w:rsidRPr="007275DF" w:rsidRDefault="009F3451" w:rsidP="00D00DFE">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EEC9175" w14:textId="77777777" w:rsidR="009F3451" w:rsidRPr="007275DF" w:rsidRDefault="009F3451" w:rsidP="00D00DFE">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3495115E" w14:textId="77777777" w:rsidR="009F3451" w:rsidRPr="007275DF" w:rsidRDefault="009F3451" w:rsidP="00D00DF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55C81126" w14:textId="77777777" w:rsidR="009F3451" w:rsidRPr="007275DF" w:rsidRDefault="009F3451" w:rsidP="00D00DFE">
            <w:pPr>
              <w:pStyle w:val="TAH"/>
              <w:rPr>
                <w:rFonts w:cs="Arial"/>
              </w:rPr>
            </w:pPr>
            <w:r w:rsidRPr="007275DF">
              <w:t>T2</w:t>
            </w:r>
          </w:p>
        </w:tc>
      </w:tr>
      <w:tr w:rsidR="009F3451" w:rsidRPr="007275DF" w14:paraId="5E12CEB2"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FA7BDCA"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128F49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3BB7E4" w14:textId="77777777" w:rsidR="009F3451" w:rsidRPr="007275DF" w:rsidRDefault="009F3451" w:rsidP="00D00DFE">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0A95C5" w14:textId="77777777" w:rsidR="009F3451" w:rsidRPr="007275DF" w:rsidRDefault="009F3451" w:rsidP="00D00DFE">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4A208ECB" w14:textId="77777777" w:rsidR="009F3451" w:rsidRPr="007275DF" w:rsidRDefault="009F3451" w:rsidP="00D00DFE">
            <w:pPr>
              <w:pStyle w:val="TAC"/>
            </w:pPr>
            <w:r w:rsidRPr="007275DF">
              <w:t>2</w:t>
            </w:r>
          </w:p>
        </w:tc>
      </w:tr>
      <w:tr w:rsidR="009F3451" w:rsidRPr="007275DF" w14:paraId="7F5272F6"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2907169"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A5B8E74"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74D2A8"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DC23AB1" w14:textId="77777777" w:rsidR="009F3451" w:rsidRPr="007275DF" w:rsidRDefault="009F3451" w:rsidP="00D00DFE">
            <w:pPr>
              <w:pStyle w:val="TAC"/>
              <w:rPr>
                <w:lang w:val="en-US"/>
              </w:rPr>
            </w:pPr>
            <w:r w:rsidRPr="007275DF">
              <w:rPr>
                <w:lang w:val="en-US"/>
              </w:rPr>
              <w:t>TDD</w:t>
            </w:r>
          </w:p>
        </w:tc>
      </w:tr>
      <w:tr w:rsidR="009F3451" w:rsidRPr="007275DF" w14:paraId="20AB4082"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113F55" w14:textId="77777777" w:rsidR="009F3451" w:rsidRPr="007275DF" w:rsidRDefault="009F3451" w:rsidP="00D00DF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5B74C03"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3EBE868"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C3FA50A"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0BE0078" w14:textId="77777777" w:rsidTr="00D00DF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D686D4" w14:textId="77777777" w:rsidR="009F3451" w:rsidRPr="007275DF" w:rsidRDefault="009F3451" w:rsidP="00D00DF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4FF576C"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2C98CFF" w14:textId="77777777" w:rsidR="009F3451" w:rsidRPr="007275DF" w:rsidRDefault="009F3451" w:rsidP="00D00DFE">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32E66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C93FAF0"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24C985"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253C99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684F69"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BB4E88" w14:textId="77777777" w:rsidR="009F3451" w:rsidRPr="007275DF" w:rsidRDefault="009F3451" w:rsidP="00D00DFE">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3C08AA7" w14:textId="77777777" w:rsidR="009F3451" w:rsidRPr="007275DF" w:rsidRDefault="009F3451" w:rsidP="00D00DFE">
            <w:pPr>
              <w:pStyle w:val="TAC"/>
              <w:rPr>
                <w:bCs/>
              </w:rPr>
            </w:pPr>
            <w:r w:rsidRPr="007275DF">
              <w:rPr>
                <w:rFonts w:cs="Arial"/>
              </w:rPr>
              <w:t>TDDConf.1.1 CCA</w:t>
            </w:r>
          </w:p>
        </w:tc>
      </w:tr>
      <w:tr w:rsidR="009F3451" w:rsidRPr="007275DF" w14:paraId="754BEEDB"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0EB3F6"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31AB81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141388"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3E1A73" w14:textId="77777777" w:rsidR="009F3451" w:rsidRPr="007275DF" w:rsidRDefault="009F3451" w:rsidP="00D00DFE">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D89AA03" w14:textId="77777777" w:rsidR="009F3451" w:rsidRPr="007275DF" w:rsidRDefault="009F3451" w:rsidP="00D00DFE">
            <w:pPr>
              <w:pStyle w:val="TAC"/>
              <w:rPr>
                <w:bCs/>
              </w:rPr>
            </w:pPr>
            <w:r w:rsidRPr="007275DF">
              <w:rPr>
                <w:bCs/>
              </w:rPr>
              <w:t>NA</w:t>
            </w:r>
          </w:p>
        </w:tc>
      </w:tr>
      <w:tr w:rsidR="009F3451" w:rsidRPr="007275DF" w14:paraId="219F4668"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D17497B"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16AF2B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ED1F47"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D5E2B9" w14:textId="77777777" w:rsidR="009F3451" w:rsidRPr="007275DF" w:rsidRDefault="009F3451" w:rsidP="00D00DFE">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D67C938" w14:textId="77777777" w:rsidR="009F3451" w:rsidRPr="007275DF" w:rsidRDefault="009F3451" w:rsidP="00D00DFE">
            <w:pPr>
              <w:pStyle w:val="TAC"/>
              <w:rPr>
                <w:bCs/>
              </w:rPr>
            </w:pPr>
            <w:r w:rsidRPr="007275DF">
              <w:rPr>
                <w:bCs/>
              </w:rPr>
              <w:t>NA</w:t>
            </w:r>
          </w:p>
        </w:tc>
      </w:tr>
      <w:tr w:rsidR="009F3451" w:rsidRPr="007275DF" w14:paraId="62DE0E7A"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5CCE2F"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15EC913"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54BC3E"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9C63DF0" w14:textId="77777777" w:rsidR="009F3451" w:rsidRPr="007275DF" w:rsidRDefault="009F3451" w:rsidP="00D00DFE">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542E87F" w14:textId="77777777" w:rsidR="009F3451" w:rsidRPr="007275DF" w:rsidRDefault="009F3451" w:rsidP="00D00DFE">
            <w:pPr>
              <w:pStyle w:val="TAC"/>
              <w:rPr>
                <w:bCs/>
              </w:rPr>
            </w:pPr>
            <w:r w:rsidRPr="007275DF">
              <w:rPr>
                <w:bCs/>
              </w:rPr>
              <w:t>NA</w:t>
            </w:r>
          </w:p>
        </w:tc>
      </w:tr>
      <w:tr w:rsidR="009F3451" w:rsidRPr="007275DF" w14:paraId="7061291E"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BDE3CF4"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7D5464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F66337"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49291E" w14:textId="77777777" w:rsidR="009F3451" w:rsidRPr="007275DF" w:rsidRDefault="009F3451" w:rsidP="00D00DFE">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FBB52B8" w14:textId="77777777" w:rsidR="009F3451" w:rsidRPr="007275DF" w:rsidRDefault="009F3451" w:rsidP="00D00DFE">
            <w:pPr>
              <w:pStyle w:val="TAC"/>
              <w:rPr>
                <w:bCs/>
              </w:rPr>
            </w:pPr>
            <w:r w:rsidRPr="007275DF">
              <w:rPr>
                <w:bCs/>
              </w:rPr>
              <w:t>NA</w:t>
            </w:r>
          </w:p>
        </w:tc>
      </w:tr>
      <w:tr w:rsidR="009F3451" w:rsidRPr="007275DF" w14:paraId="7FA26A9D"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7360A7"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74FD12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173030"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A080AC" w14:textId="77777777" w:rsidR="009F3451" w:rsidRPr="007275DF" w:rsidRDefault="009F3451" w:rsidP="00D00DFE">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8751B3B" w14:textId="77777777" w:rsidR="009F3451" w:rsidRPr="007275DF" w:rsidRDefault="009F3451" w:rsidP="00D00DFE">
            <w:pPr>
              <w:pStyle w:val="TAC"/>
              <w:rPr>
                <w:bCs/>
              </w:rPr>
            </w:pPr>
            <w:r w:rsidRPr="007275DF">
              <w:rPr>
                <w:bCs/>
                <w:lang w:eastAsia="zh-CN"/>
              </w:rPr>
              <w:t>NA</w:t>
            </w:r>
          </w:p>
        </w:tc>
      </w:tr>
      <w:tr w:rsidR="009F3451" w:rsidRPr="007275DF" w14:paraId="2B7C59D0"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E1147B"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9DB6783"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1EC23E"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40E7A18" w14:textId="77777777" w:rsidR="009F3451" w:rsidRPr="007275DF" w:rsidRDefault="009F3451" w:rsidP="00D00DFE">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A6EE60E" w14:textId="77777777" w:rsidR="009F3451" w:rsidRPr="007275DF" w:rsidRDefault="009F3451" w:rsidP="00D00DFE">
            <w:pPr>
              <w:pStyle w:val="TAC"/>
              <w:rPr>
                <w:rFonts w:cs="v4.2.0"/>
              </w:rPr>
            </w:pPr>
            <w:r w:rsidRPr="007275DF">
              <w:t>OP.1</w:t>
            </w:r>
          </w:p>
        </w:tc>
      </w:tr>
      <w:tr w:rsidR="009F3451" w:rsidRPr="007275DF" w14:paraId="728D5EC3" w14:textId="77777777" w:rsidTr="00D00DF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8E5947" w14:textId="77777777" w:rsidR="009F3451" w:rsidRPr="007275DF" w:rsidRDefault="009F3451" w:rsidP="00D00DF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C03D50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105E63" w14:textId="77777777" w:rsidR="009F3451" w:rsidRPr="007275DF" w:rsidRDefault="009F3451" w:rsidP="00D00DF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01C493" w14:textId="77777777" w:rsidR="009F3451" w:rsidRPr="007275DF" w:rsidRDefault="009F3451" w:rsidP="00D00DFE">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BDEEF41" w14:textId="77777777" w:rsidR="009F3451" w:rsidRPr="007275DF" w:rsidRDefault="009F3451" w:rsidP="00D00DFE">
            <w:pPr>
              <w:pStyle w:val="TAC"/>
            </w:pPr>
            <w:r w:rsidRPr="007275DF">
              <w:t>-</w:t>
            </w:r>
          </w:p>
        </w:tc>
      </w:tr>
      <w:tr w:rsidR="009F3451" w:rsidRPr="007275DF" w14:paraId="4B7E6988" w14:textId="77777777" w:rsidTr="00D00DF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4795574" w14:textId="77777777" w:rsidR="009F3451" w:rsidRPr="007275DF" w:rsidRDefault="009F3451" w:rsidP="00D00DF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D00B4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14E3961" w14:textId="77777777" w:rsidR="009F3451" w:rsidRPr="007275DF" w:rsidRDefault="009F3451" w:rsidP="00D00DFE">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0FBFEC0" w14:textId="77777777" w:rsidR="009F3451" w:rsidRPr="007275DF" w:rsidRDefault="009F3451" w:rsidP="00D00DFE">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E68F4A6" w14:textId="77777777" w:rsidR="009F3451" w:rsidRPr="007275DF" w:rsidRDefault="009F3451" w:rsidP="00D00DFE">
            <w:pPr>
              <w:pStyle w:val="TAC"/>
              <w:rPr>
                <w:rFonts w:cs="v4.2.0"/>
                <w:lang w:eastAsia="zh-CN"/>
              </w:rPr>
            </w:pPr>
            <w:r w:rsidRPr="007275DF">
              <w:rPr>
                <w:rFonts w:cs="v4.2.0"/>
                <w:lang w:eastAsia="zh-CN"/>
              </w:rPr>
              <w:t>-</w:t>
            </w:r>
          </w:p>
        </w:tc>
      </w:tr>
      <w:tr w:rsidR="009F3451" w:rsidRPr="007275DF" w14:paraId="163EBE0F"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BA36F88" w14:textId="77777777" w:rsidR="009F3451" w:rsidRPr="007275DF" w:rsidRDefault="009F3451" w:rsidP="00D00DF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7FA882D"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147030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C4C3E32"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FADA67" w14:textId="77777777" w:rsidR="009F3451" w:rsidRPr="007275DF" w:rsidRDefault="009F3451" w:rsidP="00D00DFE">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999A43D" w14:textId="77777777" w:rsidR="009F3451" w:rsidRPr="007275DF" w:rsidRDefault="009F3451" w:rsidP="00D00DFE">
            <w:pPr>
              <w:pStyle w:val="TAC"/>
              <w:rPr>
                <w:rFonts w:cs="v4.2.0"/>
                <w:lang w:eastAsia="zh-CN"/>
              </w:rPr>
            </w:pPr>
            <w:r w:rsidRPr="007275DF">
              <w:rPr>
                <w:rFonts w:cs="v4.2.0"/>
                <w:bCs/>
                <w:lang w:eastAsia="zh-CN"/>
              </w:rPr>
              <w:t>SSB.1 CCA</w:t>
            </w:r>
          </w:p>
        </w:tc>
      </w:tr>
      <w:tr w:rsidR="009F3451" w:rsidRPr="007275DF" w14:paraId="1406CEFA"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000E0FB5" w14:textId="77777777" w:rsidR="009F3451" w:rsidRPr="007275DF" w:rsidRDefault="009F3451" w:rsidP="00D00DF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67D4675" w14:textId="77777777" w:rsidR="009F3451" w:rsidRPr="007275DF" w:rsidRDefault="009F3451" w:rsidP="00D00DF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F04B6B7"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28B81"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0ECBF8" w14:textId="77777777" w:rsidR="009F3451" w:rsidRPr="007275DF" w:rsidRDefault="009F3451" w:rsidP="00D00DFE">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AB3EFE3" w14:textId="77777777" w:rsidR="009F3451" w:rsidRPr="007275DF" w:rsidRDefault="009F3451" w:rsidP="00D00DFE">
            <w:pPr>
              <w:pStyle w:val="TAC"/>
              <w:rPr>
                <w:lang w:val="en-US"/>
              </w:rPr>
            </w:pPr>
            <w:r w:rsidRPr="007275DF">
              <w:rPr>
                <w:rFonts w:cs="v4.2.0"/>
                <w:bCs/>
                <w:lang w:eastAsia="zh-CN"/>
              </w:rPr>
              <w:t>SSB.2 CCA</w:t>
            </w:r>
          </w:p>
        </w:tc>
      </w:tr>
      <w:tr w:rsidR="009F3451" w:rsidRPr="007275DF" w14:paraId="3A28F607" w14:textId="77777777" w:rsidTr="00D00DF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43F1BCB" w14:textId="77777777" w:rsidR="009F3451" w:rsidRPr="007275DF" w:rsidRDefault="009F3451" w:rsidP="00D00DF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41A25D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A29B26B"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CAE9781"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20F6E12B"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349EE98E" w14:textId="77777777" w:rsidTr="00D00DF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073485A"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1AB8E6B"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D838406"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96CBC6A" w14:textId="77777777" w:rsidR="009F3451" w:rsidRPr="007275DF" w:rsidRDefault="009F3451" w:rsidP="00D00DFE">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B84E700" w14:textId="77777777" w:rsidR="009F3451" w:rsidRPr="007275DF" w:rsidRDefault="009F3451" w:rsidP="00D00DFE">
            <w:pPr>
              <w:pStyle w:val="TAC"/>
              <w:rPr>
                <w:lang w:eastAsia="zh-CN"/>
              </w:rPr>
            </w:pPr>
            <w:r w:rsidRPr="007275DF">
              <w:t>SMTC.4</w:t>
            </w:r>
          </w:p>
        </w:tc>
      </w:tr>
      <w:tr w:rsidR="009F3451" w:rsidRPr="007275DF" w14:paraId="472AA7C7" w14:textId="77777777" w:rsidTr="00D00DF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72BE7B"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00262FB"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69BF90B" w14:textId="77777777" w:rsidR="009F3451" w:rsidRPr="007275DF" w:rsidRDefault="009F3451" w:rsidP="00D00DFE">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AE0E3C" w14:textId="77777777" w:rsidR="009F3451" w:rsidRPr="007275DF" w:rsidRDefault="009F3451" w:rsidP="00D00DFE">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28650983" w14:textId="77777777" w:rsidR="009F3451" w:rsidRPr="007275DF" w:rsidRDefault="009F3451" w:rsidP="00D00DFE">
            <w:pPr>
              <w:pStyle w:val="TAC"/>
              <w:rPr>
                <w:lang w:val="en-US"/>
              </w:rPr>
            </w:pPr>
            <w:r w:rsidRPr="007275DF">
              <w:rPr>
                <w:lang w:val="en-US"/>
              </w:rPr>
              <w:t>30</w:t>
            </w:r>
          </w:p>
        </w:tc>
      </w:tr>
      <w:tr w:rsidR="009F3451" w:rsidRPr="007275DF" w14:paraId="3FB18C99"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4A73582E"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60AC336"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EFDB0A"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B2E219"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298E69F" w14:textId="77777777" w:rsidR="009F3451" w:rsidRPr="007275DF" w:rsidRDefault="009F3451" w:rsidP="00D00DFE">
            <w:pPr>
              <w:pStyle w:val="TAC"/>
              <w:rPr>
                <w:lang w:val="en-US"/>
              </w:rPr>
            </w:pPr>
            <w:ins w:id="139" w:author="Author">
              <w:r>
                <w:rPr>
                  <w:lang w:val="en-US"/>
                </w:rPr>
                <w:t>P</w:t>
              </w:r>
              <w:r w:rsidRPr="00091D48">
                <w:rPr>
                  <w:vertAlign w:val="subscript"/>
                  <w:lang w:val="en-US"/>
                </w:rPr>
                <w:t>CCA_DL</w:t>
              </w:r>
              <w:r>
                <w:rPr>
                  <w:lang w:val="en-US"/>
                </w:rPr>
                <w:t>=0.9375</w:t>
              </w:r>
            </w:ins>
            <w:del w:id="140"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4ED4403F" w14:textId="77777777" w:rsidR="009F3451" w:rsidRPr="007275DF" w:rsidRDefault="009F3451" w:rsidP="00D00DFE">
            <w:pPr>
              <w:pStyle w:val="TAC"/>
              <w:rPr>
                <w:lang w:val="en-US"/>
              </w:rPr>
            </w:pPr>
            <w:ins w:id="141" w:author="Author">
              <w:r>
                <w:rPr>
                  <w:lang w:val="en-US"/>
                </w:rPr>
                <w:t>P</w:t>
              </w:r>
              <w:r w:rsidRPr="00091D48">
                <w:rPr>
                  <w:vertAlign w:val="subscript"/>
                  <w:lang w:val="en-US"/>
                </w:rPr>
                <w:t>CCA_DL</w:t>
              </w:r>
              <w:r>
                <w:rPr>
                  <w:lang w:val="en-US"/>
                </w:rPr>
                <w:t>=0.9375</w:t>
              </w:r>
            </w:ins>
            <w:del w:id="142" w:author="Author">
              <w:r w:rsidRPr="007275DF" w:rsidDel="009559A3">
                <w:rPr>
                  <w:lang w:val="en-US"/>
                </w:rPr>
                <w:delText>TBD</w:delText>
              </w:r>
            </w:del>
          </w:p>
        </w:tc>
      </w:tr>
      <w:tr w:rsidR="009F3451" w:rsidRPr="007275DF" w14:paraId="6F078F5E"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196BB003"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4C222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8164E"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90C6EC6"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0283DC" w14:textId="77777777" w:rsidR="009F3451" w:rsidRDefault="009F3451" w:rsidP="00D00DFE">
            <w:pPr>
              <w:pStyle w:val="TAC"/>
              <w:rPr>
                <w:ins w:id="143" w:author="Author"/>
                <w:lang w:val="en-US"/>
              </w:rPr>
            </w:pPr>
            <w:ins w:id="144" w:author="Author">
              <w:r>
                <w:rPr>
                  <w:lang w:val="en-US"/>
                </w:rPr>
                <w:t>P</w:t>
              </w:r>
              <w:r w:rsidRPr="00091D48">
                <w:rPr>
                  <w:vertAlign w:val="subscript"/>
                  <w:lang w:val="en-US"/>
                </w:rPr>
                <w:t>CCA_DL</w:t>
              </w:r>
              <w:r>
                <w:rPr>
                  <w:vertAlign w:val="subscript"/>
                  <w:lang w:val="en-US"/>
                </w:rPr>
                <w:t>_1</w:t>
              </w:r>
              <w:r>
                <w:rPr>
                  <w:lang w:val="en-US"/>
                </w:rPr>
                <w:t>=0.75</w:t>
              </w:r>
            </w:ins>
          </w:p>
          <w:p w14:paraId="74897845" w14:textId="77777777" w:rsidR="009F3451" w:rsidRDefault="009F3451" w:rsidP="00D00DFE">
            <w:pPr>
              <w:pStyle w:val="TAC"/>
              <w:rPr>
                <w:ins w:id="145" w:author="Author"/>
                <w:lang w:val="en-US"/>
              </w:rPr>
            </w:pPr>
            <w:ins w:id="146" w:author="Author">
              <w:r>
                <w:rPr>
                  <w:lang w:val="en-US"/>
                </w:rPr>
                <w:t>P</w:t>
              </w:r>
              <w:r w:rsidRPr="00091D48">
                <w:rPr>
                  <w:vertAlign w:val="subscript"/>
                  <w:lang w:val="en-US"/>
                </w:rPr>
                <w:t>CCA_DL</w:t>
              </w:r>
              <w:r>
                <w:rPr>
                  <w:vertAlign w:val="subscript"/>
                  <w:lang w:val="en-US"/>
                </w:rPr>
                <w:t>_2</w:t>
              </w:r>
              <w:r>
                <w:rPr>
                  <w:lang w:val="en-US"/>
                </w:rPr>
                <w:t>=0.75</w:t>
              </w:r>
            </w:ins>
          </w:p>
          <w:p w14:paraId="58D7D7BD" w14:textId="77777777" w:rsidR="009F3451" w:rsidRPr="007275DF" w:rsidRDefault="009F3451" w:rsidP="00D00DFE">
            <w:pPr>
              <w:pStyle w:val="TAC"/>
              <w:rPr>
                <w:lang w:val="en-US"/>
              </w:rPr>
            </w:pPr>
            <w:del w:id="147" w:author="Author">
              <w:r w:rsidRPr="007275DF" w:rsidDel="002E1225">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B7C646B" w14:textId="77777777" w:rsidR="009F3451" w:rsidRDefault="009F3451" w:rsidP="00D00DFE">
            <w:pPr>
              <w:pStyle w:val="TAC"/>
              <w:rPr>
                <w:ins w:id="148" w:author="Author"/>
                <w:lang w:val="en-US"/>
              </w:rPr>
            </w:pPr>
            <w:ins w:id="149" w:author="Author">
              <w:r>
                <w:rPr>
                  <w:lang w:val="en-US"/>
                </w:rPr>
                <w:t>P</w:t>
              </w:r>
              <w:r w:rsidRPr="00091D48">
                <w:rPr>
                  <w:vertAlign w:val="subscript"/>
                  <w:lang w:val="en-US"/>
                </w:rPr>
                <w:t>CCA_DL</w:t>
              </w:r>
              <w:r>
                <w:rPr>
                  <w:vertAlign w:val="subscript"/>
                  <w:lang w:val="en-US"/>
                </w:rPr>
                <w:t>_1</w:t>
              </w:r>
              <w:r>
                <w:rPr>
                  <w:lang w:val="en-US"/>
                </w:rPr>
                <w:t>=0.75</w:t>
              </w:r>
            </w:ins>
          </w:p>
          <w:p w14:paraId="1E255941" w14:textId="77777777" w:rsidR="009F3451" w:rsidRDefault="009F3451" w:rsidP="00D00DFE">
            <w:pPr>
              <w:pStyle w:val="TAC"/>
              <w:rPr>
                <w:ins w:id="150" w:author="Author"/>
                <w:lang w:val="en-US"/>
              </w:rPr>
            </w:pPr>
            <w:ins w:id="151" w:author="Author">
              <w:r>
                <w:rPr>
                  <w:lang w:val="en-US"/>
                </w:rPr>
                <w:t>P</w:t>
              </w:r>
              <w:r w:rsidRPr="00091D48">
                <w:rPr>
                  <w:vertAlign w:val="subscript"/>
                  <w:lang w:val="en-US"/>
                </w:rPr>
                <w:t>CCA_DL</w:t>
              </w:r>
              <w:r>
                <w:rPr>
                  <w:vertAlign w:val="subscript"/>
                  <w:lang w:val="en-US"/>
                </w:rPr>
                <w:t>_2</w:t>
              </w:r>
              <w:r>
                <w:rPr>
                  <w:lang w:val="en-US"/>
                </w:rPr>
                <w:t>=0.75</w:t>
              </w:r>
            </w:ins>
          </w:p>
          <w:p w14:paraId="19DDDA2C" w14:textId="77777777" w:rsidR="009F3451" w:rsidRPr="007275DF" w:rsidRDefault="009F3451" w:rsidP="00D00DFE">
            <w:pPr>
              <w:pStyle w:val="TAC"/>
              <w:rPr>
                <w:lang w:val="en-US"/>
              </w:rPr>
            </w:pPr>
            <w:del w:id="152" w:author="Author">
              <w:r w:rsidRPr="007275DF" w:rsidDel="002E1225">
                <w:rPr>
                  <w:lang w:val="en-US"/>
                </w:rPr>
                <w:delText>TBD</w:delText>
              </w:r>
            </w:del>
          </w:p>
        </w:tc>
      </w:tr>
      <w:tr w:rsidR="009F3451" w:rsidRPr="007275DF" w14:paraId="424D95B0"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013EAA2"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1D0877"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A9F3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1BB11D"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E668A16" w14:textId="77777777" w:rsidR="009F3451" w:rsidRPr="007275DF" w:rsidRDefault="009F3451" w:rsidP="00D00DFE">
            <w:pPr>
              <w:pStyle w:val="TAC"/>
              <w:rPr>
                <w:lang w:val="en-US"/>
              </w:rPr>
            </w:pPr>
            <w:ins w:id="15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4"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3ECC650E" w14:textId="77777777" w:rsidR="009F3451" w:rsidRPr="007275DF" w:rsidRDefault="009F3451" w:rsidP="00D00DFE">
            <w:pPr>
              <w:pStyle w:val="TAC"/>
              <w:rPr>
                <w:lang w:val="en-US"/>
              </w:rPr>
            </w:pPr>
            <w:ins w:id="15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6" w:author="Author">
              <w:r w:rsidRPr="007275DF" w:rsidDel="009559A3">
                <w:rPr>
                  <w:lang w:val="en-US"/>
                </w:rPr>
                <w:delText>TBD</w:delText>
              </w:r>
            </w:del>
          </w:p>
        </w:tc>
      </w:tr>
      <w:tr w:rsidR="009F3451" w:rsidRPr="007275DF" w14:paraId="75C26B74"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5746558"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D60A3BB"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610B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6BA614"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FCF1B31" w14:textId="77777777" w:rsidR="009F3451" w:rsidRPr="007275DF" w:rsidRDefault="009F3451" w:rsidP="00D00DFE">
            <w:pPr>
              <w:pStyle w:val="TAC"/>
              <w:rPr>
                <w:lang w:val="en-US"/>
              </w:rPr>
            </w:pPr>
            <w:ins w:id="15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58" w:author="Author">
              <w:r w:rsidRPr="007275DF" w:rsidDel="005D3042">
                <w:rPr>
                  <w:lang w:val="en-US"/>
                </w:rPr>
                <w:delText>TBD</w:delText>
              </w:r>
            </w:del>
          </w:p>
        </w:tc>
        <w:tc>
          <w:tcPr>
            <w:tcW w:w="2005" w:type="dxa"/>
            <w:gridSpan w:val="2"/>
            <w:tcBorders>
              <w:top w:val="single" w:sz="4" w:space="0" w:color="auto"/>
              <w:left w:val="single" w:sz="4" w:space="0" w:color="auto"/>
              <w:bottom w:val="single" w:sz="4" w:space="0" w:color="auto"/>
              <w:right w:val="single" w:sz="4" w:space="0" w:color="auto"/>
            </w:tcBorders>
          </w:tcPr>
          <w:p w14:paraId="6752FD0B" w14:textId="77777777" w:rsidR="009F3451" w:rsidRPr="007275DF" w:rsidRDefault="009F3451" w:rsidP="00D00DFE">
            <w:pPr>
              <w:pStyle w:val="TAC"/>
              <w:rPr>
                <w:lang w:val="en-US"/>
              </w:rPr>
            </w:pPr>
            <w:ins w:id="15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60" w:author="Author">
              <w:r w:rsidRPr="007275DF" w:rsidDel="009559A3">
                <w:rPr>
                  <w:lang w:val="en-US"/>
                </w:rPr>
                <w:delText>TBD</w:delText>
              </w:r>
            </w:del>
          </w:p>
        </w:tc>
      </w:tr>
      <w:tr w:rsidR="009F3451" w:rsidRPr="007275DF" w14:paraId="7AA241EA" w14:textId="77777777" w:rsidTr="00D00DFE">
        <w:trPr>
          <w:cantSplit/>
          <w:trHeight w:val="193"/>
          <w:ins w:id="161"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3EA146E3" w14:textId="77777777" w:rsidR="009F3451" w:rsidRPr="007275DF" w:rsidRDefault="009F3451" w:rsidP="00D00DFE">
            <w:pPr>
              <w:pStyle w:val="TAL"/>
              <w:rPr>
                <w:ins w:id="162" w:author="Author"/>
                <w:lang w:val="it-IT" w:eastAsia="zh-CN"/>
              </w:rPr>
            </w:pPr>
            <w:ins w:id="163" w:author="Author">
              <w:r>
                <w:rPr>
                  <w:lang w:val="en-US" w:eastAsia="zh-CN"/>
                </w:rPr>
                <w:t>L</w:t>
              </w:r>
              <w:r w:rsidRPr="007D32FF">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295525" w14:textId="77777777" w:rsidR="009F3451" w:rsidRPr="007275DF" w:rsidRDefault="009F3451" w:rsidP="00D00DFE">
            <w:pPr>
              <w:pStyle w:val="TAC"/>
              <w:rPr>
                <w:ins w:id="164"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68B44EBF" w14:textId="77777777" w:rsidR="009F3451" w:rsidRPr="007275DF" w:rsidRDefault="009F3451" w:rsidP="00D00DFE">
            <w:pPr>
              <w:pStyle w:val="TAC"/>
              <w:rPr>
                <w:ins w:id="165" w:author="Author"/>
              </w:rPr>
            </w:pPr>
            <w:ins w:id="166"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83DDB36" w14:textId="77777777" w:rsidR="009F3451" w:rsidRDefault="009F3451" w:rsidP="00D00DFE">
            <w:pPr>
              <w:pStyle w:val="TAC"/>
              <w:rPr>
                <w:ins w:id="167" w:author="Author"/>
                <w:lang w:val="en-US"/>
              </w:rPr>
            </w:pPr>
            <w:ins w:id="168" w:author="Author">
              <w:r>
                <w:rPr>
                  <w:lang w:val="en-US"/>
                </w:rPr>
                <w:t>5</w:t>
              </w:r>
            </w:ins>
          </w:p>
        </w:tc>
        <w:tc>
          <w:tcPr>
            <w:tcW w:w="2005" w:type="dxa"/>
            <w:gridSpan w:val="2"/>
            <w:tcBorders>
              <w:top w:val="single" w:sz="4" w:space="0" w:color="auto"/>
              <w:left w:val="single" w:sz="4" w:space="0" w:color="auto"/>
              <w:bottom w:val="single" w:sz="4" w:space="0" w:color="auto"/>
              <w:right w:val="single" w:sz="4" w:space="0" w:color="auto"/>
            </w:tcBorders>
          </w:tcPr>
          <w:p w14:paraId="280FA10D" w14:textId="77777777" w:rsidR="009F3451" w:rsidRDefault="009F3451" w:rsidP="00D00DFE">
            <w:pPr>
              <w:pStyle w:val="TAC"/>
              <w:rPr>
                <w:ins w:id="169" w:author="Author"/>
                <w:lang w:val="en-US"/>
              </w:rPr>
            </w:pPr>
            <w:ins w:id="170" w:author="Author">
              <w:r>
                <w:rPr>
                  <w:lang w:val="en-US"/>
                </w:rPr>
                <w:t>5</w:t>
              </w:r>
            </w:ins>
          </w:p>
        </w:tc>
      </w:tr>
      <w:tr w:rsidR="009F3451" w:rsidRPr="007275DF" w14:paraId="6EFCA78D" w14:textId="77777777" w:rsidTr="00D00DFE">
        <w:trPr>
          <w:cantSplit/>
          <w:trHeight w:val="193"/>
          <w:ins w:id="171"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3DC7B82D" w14:textId="77777777" w:rsidR="009F3451" w:rsidRPr="007275DF" w:rsidRDefault="009F3451" w:rsidP="00D00DFE">
            <w:pPr>
              <w:pStyle w:val="TAL"/>
              <w:rPr>
                <w:ins w:id="172" w:author="Author"/>
                <w:lang w:val="it-IT" w:eastAsia="zh-CN"/>
              </w:rPr>
            </w:pPr>
            <w:ins w:id="173"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F16E17" w14:textId="77777777" w:rsidR="009F3451" w:rsidRPr="007275DF" w:rsidRDefault="009F3451" w:rsidP="00D00DFE">
            <w:pPr>
              <w:pStyle w:val="TAC"/>
              <w:rPr>
                <w:ins w:id="174" w:author="Author"/>
                <w:lang w:val="it-IT"/>
              </w:rPr>
            </w:pPr>
            <w:ins w:id="175"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61936BC" w14:textId="77777777" w:rsidR="009F3451" w:rsidRPr="007275DF" w:rsidRDefault="009F3451" w:rsidP="00D00DFE">
            <w:pPr>
              <w:pStyle w:val="TAC"/>
              <w:rPr>
                <w:ins w:id="176" w:author="Author"/>
              </w:rPr>
            </w:pPr>
            <w:ins w:id="177"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60557D9F" w14:textId="77777777" w:rsidR="009F3451" w:rsidRDefault="009F3451" w:rsidP="00D00DFE">
            <w:pPr>
              <w:pStyle w:val="TAC"/>
              <w:rPr>
                <w:ins w:id="178" w:author="Author"/>
                <w:lang w:val="en-US"/>
              </w:rPr>
            </w:pPr>
            <w:ins w:id="179" w:author="Author">
              <w:r w:rsidRPr="007275DF">
                <w:t>T</w:t>
              </w:r>
              <w:r w:rsidRPr="007275DF">
                <w:rPr>
                  <w:vertAlign w:val="subscript"/>
                </w:rPr>
                <w:t>PSS/SSS_sync_inter_cca</w:t>
              </w:r>
              <w:del w:id="180" w:author="Author">
                <w:r w:rsidDel="00CF2FB6">
                  <w:rPr>
                    <w:lang w:val="en-US"/>
                  </w:rPr>
                  <w:delText>800</w:delText>
                </w:r>
              </w:del>
            </w:ins>
          </w:p>
        </w:tc>
        <w:tc>
          <w:tcPr>
            <w:tcW w:w="2005" w:type="dxa"/>
            <w:gridSpan w:val="2"/>
            <w:tcBorders>
              <w:top w:val="single" w:sz="4" w:space="0" w:color="auto"/>
              <w:left w:val="single" w:sz="4" w:space="0" w:color="auto"/>
              <w:bottom w:val="single" w:sz="4" w:space="0" w:color="auto"/>
              <w:right w:val="single" w:sz="4" w:space="0" w:color="auto"/>
            </w:tcBorders>
          </w:tcPr>
          <w:p w14:paraId="4AC126DC" w14:textId="77777777" w:rsidR="009F3451" w:rsidRDefault="009F3451" w:rsidP="00D00DFE">
            <w:pPr>
              <w:pStyle w:val="TAC"/>
              <w:rPr>
                <w:ins w:id="181" w:author="Author"/>
                <w:lang w:val="en-US"/>
              </w:rPr>
            </w:pPr>
            <w:ins w:id="182" w:author="Author">
              <w:r w:rsidRPr="007275DF">
                <w:t>T</w:t>
              </w:r>
              <w:r w:rsidRPr="007275DF">
                <w:rPr>
                  <w:vertAlign w:val="subscript"/>
                </w:rPr>
                <w:t>PSS/SSS_sync_inter_cca</w:t>
              </w:r>
              <w:del w:id="183" w:author="Author">
                <w:r w:rsidDel="00CF2FB6">
                  <w:rPr>
                    <w:lang w:val="en-US"/>
                  </w:rPr>
                  <w:delText>800</w:delText>
                </w:r>
              </w:del>
            </w:ins>
          </w:p>
        </w:tc>
      </w:tr>
      <w:tr w:rsidR="009F3451" w:rsidRPr="007275DF" w14:paraId="3998214B" w14:textId="77777777" w:rsidTr="00D00DFE">
        <w:trPr>
          <w:cantSplit/>
          <w:trHeight w:val="193"/>
          <w:ins w:id="184" w:author="Author"/>
          <w:del w:id="185"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6DB4C00F" w14:textId="77777777" w:rsidR="009F3451" w:rsidRPr="007275DF" w:rsidRDefault="009F3451" w:rsidP="00D00DFE">
            <w:pPr>
              <w:pStyle w:val="TAL"/>
              <w:rPr>
                <w:ins w:id="186" w:author="Author"/>
                <w:lang w:val="it-IT" w:eastAsia="zh-CN"/>
              </w:rPr>
            </w:pPr>
            <w:ins w:id="187" w:author="Author">
              <w:r>
                <w:rPr>
                  <w:lang w:val="en-US" w:eastAsia="zh-CN"/>
                </w:rPr>
                <w:t>L</w:t>
              </w:r>
              <w:r w:rsidRPr="007D32FF">
                <w:rPr>
                  <w:vertAlign w:val="subscript"/>
                  <w:lang w:val="en-US" w:eastAsia="zh-CN"/>
                </w:rPr>
                <w:t>CCA_</w:t>
              </w:r>
              <w:r>
                <w:rPr>
                  <w:vertAlign w:val="subscript"/>
                  <w:lang w:val="en-US" w:eastAsia="zh-CN"/>
                </w:rPr>
                <w:t>U</w:t>
              </w:r>
              <w:r w:rsidRPr="007D32FF">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38F8C2" w14:textId="77777777" w:rsidR="009F3451" w:rsidRPr="007275DF" w:rsidRDefault="009F3451" w:rsidP="00D00DFE">
            <w:pPr>
              <w:pStyle w:val="TAC"/>
              <w:rPr>
                <w:ins w:id="188" w:author="Author"/>
                <w:lang w:val="it-IT"/>
              </w:rPr>
            </w:pPr>
          </w:p>
        </w:tc>
        <w:tc>
          <w:tcPr>
            <w:tcW w:w="1382" w:type="dxa"/>
            <w:tcBorders>
              <w:top w:val="single" w:sz="4" w:space="0" w:color="auto"/>
              <w:left w:val="single" w:sz="4" w:space="0" w:color="auto"/>
              <w:bottom w:val="single" w:sz="4" w:space="0" w:color="auto"/>
              <w:right w:val="single" w:sz="4" w:space="0" w:color="auto"/>
            </w:tcBorders>
          </w:tcPr>
          <w:p w14:paraId="06AC0751" w14:textId="77777777" w:rsidR="009F3451" w:rsidRPr="007275DF" w:rsidRDefault="009F3451" w:rsidP="00D00DFE">
            <w:pPr>
              <w:pStyle w:val="TAC"/>
              <w:rPr>
                <w:ins w:id="189" w:author="Author"/>
              </w:rPr>
            </w:pPr>
            <w:ins w:id="190"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10A163EE" w14:textId="77777777" w:rsidR="009F3451" w:rsidRDefault="009F3451" w:rsidP="00D00DFE">
            <w:pPr>
              <w:pStyle w:val="TAC"/>
              <w:rPr>
                <w:ins w:id="191" w:author="Author"/>
                <w:lang w:val="en-US"/>
              </w:rPr>
            </w:pPr>
            <w:ins w:id="192"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1A83491A" w14:textId="77777777" w:rsidR="009F3451" w:rsidRDefault="009F3451" w:rsidP="00D00DFE">
            <w:pPr>
              <w:pStyle w:val="TAC"/>
              <w:rPr>
                <w:ins w:id="193" w:author="Author"/>
                <w:lang w:val="en-US"/>
              </w:rPr>
            </w:pPr>
            <w:ins w:id="194" w:author="Author">
              <w:r>
                <w:rPr>
                  <w:lang w:val="en-US"/>
                </w:rPr>
                <w:t>Not applicable</w:t>
              </w:r>
            </w:ins>
          </w:p>
        </w:tc>
      </w:tr>
      <w:tr w:rsidR="009F3451" w:rsidRPr="007275DF" w14:paraId="223F7B3F" w14:textId="77777777" w:rsidTr="00D00DFE">
        <w:trPr>
          <w:cantSplit/>
          <w:trHeight w:val="193"/>
          <w:ins w:id="195" w:author="Author"/>
          <w:del w:id="196" w:author="Author"/>
        </w:trPr>
        <w:tc>
          <w:tcPr>
            <w:tcW w:w="2410" w:type="dxa"/>
            <w:gridSpan w:val="2"/>
            <w:tcBorders>
              <w:top w:val="nil"/>
              <w:left w:val="single" w:sz="4" w:space="0" w:color="auto"/>
              <w:bottom w:val="single" w:sz="4" w:space="0" w:color="auto"/>
              <w:right w:val="single" w:sz="4" w:space="0" w:color="auto"/>
            </w:tcBorders>
            <w:shd w:val="clear" w:color="auto" w:fill="auto"/>
          </w:tcPr>
          <w:p w14:paraId="1C421297" w14:textId="77777777" w:rsidR="009F3451" w:rsidRPr="007275DF" w:rsidRDefault="009F3451" w:rsidP="00D00DFE">
            <w:pPr>
              <w:pStyle w:val="TAL"/>
              <w:rPr>
                <w:ins w:id="197" w:author="Author"/>
                <w:lang w:val="it-IT" w:eastAsia="zh-CN"/>
              </w:rPr>
            </w:pPr>
            <w:ins w:id="198" w:author="Author">
              <w:r>
                <w:rPr>
                  <w:lang w:val="en-US" w:eastAsia="zh-CN"/>
                </w:rPr>
                <w:t>W</w:t>
              </w:r>
              <w:r w:rsidRPr="00552175">
                <w:rPr>
                  <w:vertAlign w:val="subscript"/>
                  <w:lang w:val="en-US" w:eastAsia="zh-CN"/>
                </w:rPr>
                <w:t>CCA_</w:t>
              </w:r>
              <w:r>
                <w:rPr>
                  <w:vertAlign w:val="subscript"/>
                  <w:lang w:val="en-US" w:eastAsia="zh-CN"/>
                </w:rPr>
                <w:t>U</w:t>
              </w:r>
              <w:r w:rsidRPr="00552175">
                <w:rPr>
                  <w:vertAlign w:val="subscript"/>
                  <w:lang w:val="en-US" w:eastAsia="zh-CN"/>
                </w:rPr>
                <w:t>L</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CFE441" w14:textId="77777777" w:rsidR="009F3451" w:rsidRPr="007275DF" w:rsidRDefault="009F3451" w:rsidP="00D00DFE">
            <w:pPr>
              <w:pStyle w:val="TAC"/>
              <w:rPr>
                <w:ins w:id="199" w:author="Author"/>
                <w:lang w:val="it-IT"/>
              </w:rPr>
            </w:pPr>
            <w:ins w:id="200" w:author="Author">
              <w:r>
                <w:rPr>
                  <w:lang w:val="it-IT"/>
                </w:rPr>
                <w:t>ms</w:t>
              </w:r>
            </w:ins>
          </w:p>
        </w:tc>
        <w:tc>
          <w:tcPr>
            <w:tcW w:w="1382" w:type="dxa"/>
            <w:tcBorders>
              <w:top w:val="single" w:sz="4" w:space="0" w:color="auto"/>
              <w:left w:val="single" w:sz="4" w:space="0" w:color="auto"/>
              <w:bottom w:val="single" w:sz="4" w:space="0" w:color="auto"/>
              <w:right w:val="single" w:sz="4" w:space="0" w:color="auto"/>
            </w:tcBorders>
          </w:tcPr>
          <w:p w14:paraId="1B744A56" w14:textId="77777777" w:rsidR="009F3451" w:rsidRPr="007275DF" w:rsidRDefault="009F3451" w:rsidP="00D00DFE">
            <w:pPr>
              <w:pStyle w:val="TAC"/>
              <w:rPr>
                <w:ins w:id="201" w:author="Author"/>
              </w:rPr>
            </w:pPr>
            <w:ins w:id="202" w:author="Author">
              <w:r>
                <w:t>Config 1,2</w:t>
              </w:r>
            </w:ins>
          </w:p>
        </w:tc>
        <w:tc>
          <w:tcPr>
            <w:tcW w:w="2162" w:type="dxa"/>
            <w:gridSpan w:val="2"/>
            <w:tcBorders>
              <w:top w:val="single" w:sz="4" w:space="0" w:color="auto"/>
              <w:left w:val="single" w:sz="4" w:space="0" w:color="auto"/>
              <w:bottom w:val="single" w:sz="4" w:space="0" w:color="auto"/>
              <w:right w:val="single" w:sz="4" w:space="0" w:color="auto"/>
            </w:tcBorders>
          </w:tcPr>
          <w:p w14:paraId="57548BF9" w14:textId="77777777" w:rsidR="009F3451" w:rsidRDefault="009F3451" w:rsidP="00D00DFE">
            <w:pPr>
              <w:pStyle w:val="TAC"/>
              <w:rPr>
                <w:ins w:id="203" w:author="Author"/>
                <w:lang w:val="en-US"/>
              </w:rPr>
            </w:pPr>
            <w:ins w:id="204" w:author="Author">
              <w:r>
                <w:rPr>
                  <w:lang w:val="en-US"/>
                </w:rPr>
                <w:t>Not applicable</w:t>
              </w:r>
            </w:ins>
          </w:p>
        </w:tc>
        <w:tc>
          <w:tcPr>
            <w:tcW w:w="2005" w:type="dxa"/>
            <w:gridSpan w:val="2"/>
            <w:tcBorders>
              <w:top w:val="single" w:sz="4" w:space="0" w:color="auto"/>
              <w:left w:val="single" w:sz="4" w:space="0" w:color="auto"/>
              <w:bottom w:val="single" w:sz="4" w:space="0" w:color="auto"/>
              <w:right w:val="single" w:sz="4" w:space="0" w:color="auto"/>
            </w:tcBorders>
          </w:tcPr>
          <w:p w14:paraId="618ABB47" w14:textId="77777777" w:rsidR="009F3451" w:rsidRDefault="009F3451" w:rsidP="00D00DFE">
            <w:pPr>
              <w:pStyle w:val="TAC"/>
              <w:rPr>
                <w:ins w:id="205" w:author="Author"/>
                <w:lang w:val="en-US"/>
              </w:rPr>
            </w:pPr>
            <w:ins w:id="206" w:author="Author">
              <w:r>
                <w:rPr>
                  <w:lang w:val="en-US"/>
                </w:rPr>
                <w:t>Not applicable</w:t>
              </w:r>
            </w:ins>
          </w:p>
        </w:tc>
      </w:tr>
      <w:tr w:rsidR="009F3451" w:rsidRPr="007275DF" w14:paraId="5540A22F"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67DB4D"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3551AC0"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2F0024E" w14:textId="77777777" w:rsidR="009F3451" w:rsidRPr="007275DF" w:rsidRDefault="009F3451" w:rsidP="00D00DFE">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C9539E9" w14:textId="77777777" w:rsidR="009F3451" w:rsidRPr="007275DF" w:rsidRDefault="009F3451" w:rsidP="00D00DFE">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43DB75BD" w14:textId="77777777" w:rsidR="009F3451" w:rsidRPr="007275DF" w:rsidRDefault="009F3451" w:rsidP="00D00DFE">
            <w:pPr>
              <w:pStyle w:val="TAC"/>
            </w:pPr>
          </w:p>
        </w:tc>
      </w:tr>
      <w:tr w:rsidR="009F3451" w:rsidRPr="007275DF" w14:paraId="04A50C51"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ACCB4"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CABD0E2"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1679507C"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7116B8E"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257FD82" w14:textId="77777777" w:rsidR="009F3451" w:rsidRPr="007275DF" w:rsidRDefault="009F3451" w:rsidP="00D00DFE">
            <w:pPr>
              <w:pStyle w:val="TAC"/>
            </w:pPr>
          </w:p>
        </w:tc>
      </w:tr>
      <w:tr w:rsidR="009F3451" w:rsidRPr="007275DF" w14:paraId="103DCE6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D639B9"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77144D1"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F69CF94"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94D4FCF"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35FB9988" w14:textId="77777777" w:rsidR="009F3451" w:rsidRPr="007275DF" w:rsidRDefault="009F3451" w:rsidP="00D00DFE">
            <w:pPr>
              <w:pStyle w:val="TAC"/>
            </w:pPr>
          </w:p>
        </w:tc>
      </w:tr>
      <w:tr w:rsidR="009F3451" w:rsidRPr="007275DF" w14:paraId="5AC3CA89"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22F5CB"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E3C3A13"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78CAFC3"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3FA2E8"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597AAB" w14:textId="77777777" w:rsidR="009F3451" w:rsidRPr="007275DF" w:rsidRDefault="009F3451" w:rsidP="00D00DFE">
            <w:pPr>
              <w:pStyle w:val="TAC"/>
            </w:pPr>
          </w:p>
        </w:tc>
      </w:tr>
      <w:tr w:rsidR="009F3451" w:rsidRPr="007275DF" w14:paraId="6936DA1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DD080"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2747319"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870738D" w14:textId="77777777" w:rsidR="009F3451" w:rsidRPr="007275DF" w:rsidRDefault="009F3451" w:rsidP="00D00DFE">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0D0DD09A" w14:textId="77777777" w:rsidR="009F3451" w:rsidRPr="007275DF" w:rsidRDefault="009F3451" w:rsidP="00D00DFE">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6085878" w14:textId="77777777" w:rsidR="009F3451" w:rsidRPr="007275DF" w:rsidRDefault="009F3451" w:rsidP="00D00DFE">
            <w:pPr>
              <w:pStyle w:val="TAC"/>
            </w:pPr>
            <w:r w:rsidRPr="007275DF">
              <w:t>0</w:t>
            </w:r>
          </w:p>
        </w:tc>
      </w:tr>
      <w:tr w:rsidR="009F3451" w:rsidRPr="007275DF" w14:paraId="6F0DC297"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859B723"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4D3B38D"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89BE92F"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04D9C6C"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C76A7BC" w14:textId="77777777" w:rsidR="009F3451" w:rsidRPr="007275DF" w:rsidRDefault="009F3451" w:rsidP="00D00DFE">
            <w:pPr>
              <w:pStyle w:val="TAC"/>
            </w:pPr>
          </w:p>
        </w:tc>
      </w:tr>
      <w:tr w:rsidR="009F3451" w:rsidRPr="007275DF" w14:paraId="1F14D03A"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EF1F40"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98ED8F4"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825E879"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1545002"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A8E45B3" w14:textId="77777777" w:rsidR="009F3451" w:rsidRPr="007275DF" w:rsidRDefault="009F3451" w:rsidP="00D00DFE">
            <w:pPr>
              <w:pStyle w:val="TAC"/>
            </w:pPr>
          </w:p>
        </w:tc>
      </w:tr>
      <w:tr w:rsidR="009F3451" w:rsidRPr="007275DF" w14:paraId="6CE8792C"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C84FFA2"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54FDD65"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3ED22C4" w14:textId="77777777" w:rsidR="009F3451" w:rsidRPr="007275DF" w:rsidRDefault="009F3451" w:rsidP="00D00DFE">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B5B8016" w14:textId="77777777" w:rsidR="009F3451" w:rsidRPr="007275DF" w:rsidRDefault="009F3451" w:rsidP="00D00DFE">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04D9F62" w14:textId="77777777" w:rsidR="009F3451" w:rsidRPr="007275DF" w:rsidRDefault="009F3451" w:rsidP="00D00DFE">
            <w:pPr>
              <w:pStyle w:val="TAC"/>
            </w:pPr>
          </w:p>
        </w:tc>
      </w:tr>
      <w:tr w:rsidR="009F3451" w:rsidRPr="007275DF" w14:paraId="5D5B22B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D7D6F84"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02BEF66"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08BEABA" w14:textId="77777777" w:rsidR="009F3451" w:rsidRPr="007275DF" w:rsidRDefault="009F3451" w:rsidP="00D00DFE">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2B8D722" w14:textId="77777777" w:rsidR="009F3451" w:rsidRPr="007275DF" w:rsidRDefault="009F3451" w:rsidP="00D00DFE">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48220D0A" w14:textId="77777777" w:rsidR="009F3451" w:rsidRPr="007275DF" w:rsidRDefault="009F3451" w:rsidP="00D00DFE">
            <w:pPr>
              <w:pStyle w:val="TAC"/>
            </w:pPr>
          </w:p>
        </w:tc>
      </w:tr>
      <w:tr w:rsidR="009F3451" w:rsidRPr="007275DF" w14:paraId="10747D03"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504192" w14:textId="77777777" w:rsidR="009F3451" w:rsidRPr="007275DF" w:rsidRDefault="009F3451" w:rsidP="00D00DFE">
            <w:pPr>
              <w:pStyle w:val="TAL"/>
            </w:pPr>
            <w:r w:rsidRPr="004849DD">
              <w:rPr>
                <w:rFonts w:eastAsia="Calibri"/>
                <w:position w:val="-12"/>
                <w:szCs w:val="22"/>
              </w:rPr>
              <w:object w:dxaOrig="255" w:dyaOrig="255" w14:anchorId="1B351AC6">
                <v:shape id="_x0000_i1035" type="#_x0000_t75" style="width:14.25pt;height:14.25pt" o:ole="" fillcolor="window">
                  <v:imagedata r:id="rId23" o:title=""/>
                </v:shape>
                <o:OLEObject Type="Embed" ProgID="Equation.3" ShapeID="_x0000_i1035" DrawAspect="Content" ObjectID="_1706336181" r:id="rId3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DF02526"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0CE1BF8"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E13A1A0" w14:textId="77777777" w:rsidR="009F3451" w:rsidRPr="007275DF" w:rsidRDefault="009F3451" w:rsidP="00D00DFE">
            <w:pPr>
              <w:pStyle w:val="TAC"/>
            </w:pPr>
            <w:del w:id="207" w:author="Author">
              <w:r w:rsidRPr="007275DF" w:rsidDel="00AD6AA4">
                <w:delText>[</w:delText>
              </w:r>
            </w:del>
            <w:r w:rsidRPr="007275DF">
              <w:t>-10</w:t>
            </w:r>
            <w:ins w:id="208" w:author="Author">
              <w:r>
                <w:t>4</w:t>
              </w:r>
            </w:ins>
            <w:del w:id="209" w:author="Author">
              <w:r w:rsidRPr="007275DF" w:rsidDel="006A0CB5">
                <w:delText>1</w:delText>
              </w: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522C8198" w14:textId="77777777" w:rsidR="009F3451" w:rsidRPr="007275DF" w:rsidRDefault="009F3451" w:rsidP="00D00DFE">
            <w:pPr>
              <w:pStyle w:val="TAC"/>
            </w:pPr>
            <w:del w:id="210" w:author="Author">
              <w:r w:rsidRPr="007275DF" w:rsidDel="00AD6AA4">
                <w:delText>[</w:delText>
              </w:r>
            </w:del>
            <w:r w:rsidRPr="007275DF">
              <w:t>-10</w:t>
            </w:r>
            <w:ins w:id="211" w:author="Author">
              <w:r>
                <w:t>4</w:t>
              </w:r>
            </w:ins>
            <w:del w:id="212" w:author="Author">
              <w:r w:rsidRPr="007275DF" w:rsidDel="006A0CB5">
                <w:delText>1</w:delText>
              </w:r>
              <w:r w:rsidRPr="007275DF" w:rsidDel="00AD6AA4">
                <w:delText>]</w:delText>
              </w:r>
            </w:del>
          </w:p>
        </w:tc>
      </w:tr>
      <w:tr w:rsidR="009F3451" w:rsidRPr="007275DF" w14:paraId="2448058D"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EC98EE" w14:textId="77777777" w:rsidR="009F3451" w:rsidRPr="007275DF" w:rsidRDefault="009F3451" w:rsidP="00D00DFE">
            <w:pPr>
              <w:pStyle w:val="TAL"/>
            </w:pPr>
            <w:r w:rsidRPr="004849DD">
              <w:rPr>
                <w:rFonts w:eastAsia="Calibri"/>
                <w:position w:val="-12"/>
                <w:szCs w:val="22"/>
              </w:rPr>
              <w:object w:dxaOrig="255" w:dyaOrig="255" w14:anchorId="5F50EF13">
                <v:shape id="_x0000_i1036" type="#_x0000_t75" style="width:14.25pt;height:14.25pt" o:ole="" fillcolor="window">
                  <v:imagedata r:id="rId23" o:title=""/>
                </v:shape>
                <o:OLEObject Type="Embed" ProgID="Equation.3" ShapeID="_x0000_i1036" DrawAspect="Content" ObjectID="_1706336182" r:id="rId37"/>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2B3CF2F"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720070F" w14:textId="77777777" w:rsidR="009F3451" w:rsidRPr="007275DF" w:rsidRDefault="009F3451" w:rsidP="00D00DFE">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BB7AC7" w14:textId="77777777" w:rsidR="009F3451" w:rsidRPr="007275DF" w:rsidRDefault="009F3451" w:rsidP="00D00DFE">
            <w:pPr>
              <w:pStyle w:val="TAC"/>
            </w:pPr>
            <w:del w:id="213" w:author="Author">
              <w:r w:rsidRPr="007275DF" w:rsidDel="00AD6AA4">
                <w:delText>[</w:delText>
              </w:r>
            </w:del>
            <w:r w:rsidRPr="007275DF">
              <w:t>-101</w:t>
            </w:r>
            <w:del w:id="214" w:author="Author">
              <w:r w:rsidRPr="007275DF" w:rsidDel="00AD6AA4">
                <w:delText>]</w:delText>
              </w:r>
            </w:del>
          </w:p>
        </w:tc>
        <w:tc>
          <w:tcPr>
            <w:tcW w:w="2005" w:type="dxa"/>
            <w:gridSpan w:val="2"/>
            <w:tcBorders>
              <w:top w:val="single" w:sz="4" w:space="0" w:color="auto"/>
              <w:left w:val="single" w:sz="4" w:space="0" w:color="auto"/>
              <w:bottom w:val="single" w:sz="4" w:space="0" w:color="auto"/>
              <w:right w:val="single" w:sz="4" w:space="0" w:color="auto"/>
            </w:tcBorders>
            <w:hideMark/>
          </w:tcPr>
          <w:p w14:paraId="2D620434" w14:textId="77777777" w:rsidR="009F3451" w:rsidRPr="007275DF" w:rsidRDefault="009F3451" w:rsidP="00D00DFE">
            <w:pPr>
              <w:pStyle w:val="TAC"/>
            </w:pPr>
            <w:del w:id="215" w:author="Author">
              <w:r w:rsidRPr="007275DF" w:rsidDel="00AD6AA4">
                <w:delText>[</w:delText>
              </w:r>
            </w:del>
            <w:r w:rsidRPr="007275DF">
              <w:t>-101</w:t>
            </w:r>
            <w:del w:id="216" w:author="Author">
              <w:r w:rsidRPr="007275DF" w:rsidDel="00AD6AA4">
                <w:delText>]</w:delText>
              </w:r>
            </w:del>
          </w:p>
        </w:tc>
      </w:tr>
      <w:tr w:rsidR="009F3451" w:rsidRPr="007275DF" w14:paraId="3DC390B1"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09B0B6"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0CD22B0"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8B89B6C" w14:textId="77777777" w:rsidR="009F3451" w:rsidRPr="007275DF" w:rsidRDefault="009F3451" w:rsidP="00D00DFE">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D2F3DC7" w14:textId="77777777" w:rsidR="009F3451" w:rsidRPr="007275DF" w:rsidRDefault="009F3451" w:rsidP="00D00DFE">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3861AFF8" w14:textId="77777777" w:rsidR="009F3451" w:rsidRPr="007275DF" w:rsidRDefault="009F3451" w:rsidP="00D00DFE">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16A88B2C"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EFD4CD" w14:textId="77777777" w:rsidR="009F3451" w:rsidRPr="007275DF" w:rsidRDefault="009F3451" w:rsidP="00D00DFE">
            <w:pPr>
              <w:pStyle w:val="TAC"/>
            </w:pPr>
            <w:r w:rsidRPr="007275DF">
              <w:t>-88</w:t>
            </w:r>
          </w:p>
        </w:tc>
      </w:tr>
      <w:tr w:rsidR="009F3451" w:rsidRPr="007275DF" w14:paraId="1B7E39A5"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292B670" w14:textId="77777777" w:rsidR="009F3451" w:rsidRPr="007275DF" w:rsidRDefault="009F3451" w:rsidP="00D00DFE">
            <w:pPr>
              <w:pStyle w:val="TAL"/>
            </w:pPr>
            <w:r w:rsidRPr="004849DD">
              <w:rPr>
                <w:position w:val="-12"/>
              </w:rPr>
              <w:object w:dxaOrig="600" w:dyaOrig="255" w14:anchorId="3EF0A13E">
                <v:shape id="_x0000_i1037" type="#_x0000_t75" style="width:28.5pt;height:14.25pt" o:ole="" fillcolor="window">
                  <v:imagedata r:id="rId26" o:title=""/>
                </v:shape>
                <o:OLEObject Type="Embed" ProgID="Equation.3" ShapeID="_x0000_i1037" DrawAspect="Content" ObjectID="_1706336183" r:id="rId38"/>
              </w:object>
            </w:r>
          </w:p>
        </w:tc>
        <w:tc>
          <w:tcPr>
            <w:tcW w:w="992" w:type="dxa"/>
            <w:tcBorders>
              <w:top w:val="single" w:sz="4" w:space="0" w:color="auto"/>
              <w:left w:val="single" w:sz="4" w:space="0" w:color="auto"/>
              <w:bottom w:val="single" w:sz="4" w:space="0" w:color="auto"/>
              <w:right w:val="single" w:sz="4" w:space="0" w:color="auto"/>
            </w:tcBorders>
            <w:hideMark/>
          </w:tcPr>
          <w:p w14:paraId="216D9BE4"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022BF6"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F5D1D56" w14:textId="77777777" w:rsidR="009F3451" w:rsidRPr="007275DF" w:rsidRDefault="009F3451" w:rsidP="00D00DF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23B4315" w14:textId="77777777" w:rsidR="009F3451" w:rsidRPr="007275DF" w:rsidRDefault="009F3451" w:rsidP="00D00DF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6896A79"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0C688E3" w14:textId="77777777" w:rsidR="009F3451" w:rsidRPr="007275DF" w:rsidRDefault="009F3451" w:rsidP="00D00DFE">
            <w:pPr>
              <w:pStyle w:val="TAC"/>
            </w:pPr>
            <w:r w:rsidRPr="007275DF">
              <w:t>7</w:t>
            </w:r>
          </w:p>
        </w:tc>
      </w:tr>
      <w:tr w:rsidR="009F3451" w:rsidRPr="007275DF" w14:paraId="1829B80E"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47625DD" w14:textId="77777777" w:rsidR="009F3451" w:rsidRPr="007275DF" w:rsidRDefault="009F3451" w:rsidP="00D00DFE">
            <w:pPr>
              <w:pStyle w:val="TAL"/>
            </w:pPr>
            <w:r w:rsidRPr="004849DD">
              <w:rPr>
                <w:position w:val="-12"/>
              </w:rPr>
              <w:object w:dxaOrig="840" w:dyaOrig="255" w14:anchorId="30668C3C">
                <v:shape id="_x0000_i1038" type="#_x0000_t75" style="width:43.5pt;height:14.25pt" o:ole="" fillcolor="window">
                  <v:imagedata r:id="rId28" o:title=""/>
                </v:shape>
                <o:OLEObject Type="Embed" ProgID="Equation.3" ShapeID="_x0000_i1038" DrawAspect="Content" ObjectID="_1706336184" r:id="rId39"/>
              </w:object>
            </w:r>
          </w:p>
        </w:tc>
        <w:tc>
          <w:tcPr>
            <w:tcW w:w="992" w:type="dxa"/>
            <w:tcBorders>
              <w:top w:val="single" w:sz="4" w:space="0" w:color="auto"/>
              <w:left w:val="single" w:sz="4" w:space="0" w:color="auto"/>
              <w:bottom w:val="single" w:sz="4" w:space="0" w:color="auto"/>
              <w:right w:val="single" w:sz="4" w:space="0" w:color="auto"/>
            </w:tcBorders>
            <w:hideMark/>
          </w:tcPr>
          <w:p w14:paraId="53976E98"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7A98DA"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146E904" w14:textId="77777777" w:rsidR="009F3451" w:rsidRPr="007275DF" w:rsidRDefault="009F3451" w:rsidP="00D00DFE">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866282D" w14:textId="77777777" w:rsidR="009F3451" w:rsidRPr="007275DF" w:rsidRDefault="009F3451" w:rsidP="00D00DFE">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2202B80"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31AF96" w14:textId="77777777" w:rsidR="009F3451" w:rsidRPr="007275DF" w:rsidRDefault="009F3451" w:rsidP="00D00DFE">
            <w:pPr>
              <w:pStyle w:val="TAC"/>
            </w:pPr>
            <w:r w:rsidRPr="007275DF">
              <w:t>7</w:t>
            </w:r>
          </w:p>
        </w:tc>
      </w:tr>
      <w:tr w:rsidR="009F3451" w:rsidRPr="007275DF" w14:paraId="146DF858" w14:textId="77777777" w:rsidTr="00D00DF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86AB29"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060EE9B"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1AE7851" w14:textId="77777777" w:rsidR="009F3451" w:rsidRPr="007275DF" w:rsidRDefault="009F3451" w:rsidP="00D00DFE">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D4A8441" w14:textId="77777777" w:rsidR="009F3451" w:rsidRPr="007275DF" w:rsidRDefault="009F3451" w:rsidP="00D00DFE">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EC0A0BB" w14:textId="77777777" w:rsidR="009F3451" w:rsidRPr="007275DF" w:rsidRDefault="009F3451" w:rsidP="00D00DFE">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1EE30E29" w14:textId="77777777" w:rsidR="009F3451" w:rsidRPr="007275DF" w:rsidRDefault="009F3451" w:rsidP="00D00DF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07A307C6" w14:textId="77777777" w:rsidR="009F3451" w:rsidRPr="007275DF" w:rsidRDefault="009F3451" w:rsidP="00D00DFE">
            <w:pPr>
              <w:pStyle w:val="TAC"/>
            </w:pPr>
            <w:r w:rsidRPr="007275DF">
              <w:t>-56.15</w:t>
            </w:r>
          </w:p>
        </w:tc>
      </w:tr>
      <w:tr w:rsidR="009F3451" w:rsidRPr="007275DF" w14:paraId="543EF3E2"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9DD1166"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0F1503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9E5559" w14:textId="77777777" w:rsidR="009F3451" w:rsidRPr="007275DF" w:rsidRDefault="009F3451" w:rsidP="00D00DFE">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93D003D" w14:textId="77777777" w:rsidR="009F3451" w:rsidRPr="007275DF" w:rsidRDefault="009F3451" w:rsidP="00D00DFE">
            <w:pPr>
              <w:pStyle w:val="TAC"/>
            </w:pPr>
            <w:r w:rsidRPr="007275DF">
              <w:rPr>
                <w:rFonts w:cs="v4.2.0"/>
              </w:rPr>
              <w:t>AWGN</w:t>
            </w:r>
          </w:p>
        </w:tc>
      </w:tr>
      <w:tr w:rsidR="009F3451" w:rsidRPr="007275DF" w14:paraId="06B48FDF" w14:textId="77777777" w:rsidTr="00D00DF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0E1F0922"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7AE23A2"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691EA2ED">
                <v:shape id="_x0000_i1039" type="#_x0000_t75" style="width:14.25pt;height:14.25pt" o:ole="" fillcolor="window">
                  <v:imagedata r:id="rId23" o:title=""/>
                </v:shape>
                <o:OLEObject Type="Embed" ProgID="Equation.3" ShapeID="_x0000_i1039" DrawAspect="Content" ObjectID="_1706336185" r:id="rId40"/>
              </w:object>
            </w:r>
            <w:r w:rsidRPr="007275DF">
              <w:rPr>
                <w:lang w:val="en-US"/>
              </w:rPr>
              <w:t xml:space="preserve"> to be fulfilled.</w:t>
            </w:r>
          </w:p>
          <w:p w14:paraId="4E99E63A"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12219E3"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447D2A3"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2688166"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1E38DE4A"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580004B6" w14:textId="77777777" w:rsidR="009F3451" w:rsidRPr="007275DF" w:rsidRDefault="009F3451" w:rsidP="009F3451"/>
    <w:p w14:paraId="13C1A023" w14:textId="77777777" w:rsidR="009F3451" w:rsidRPr="007275DF" w:rsidRDefault="009F3451" w:rsidP="009F3451">
      <w:pPr>
        <w:pStyle w:val="Heading5"/>
      </w:pPr>
      <w:r w:rsidRPr="007275DF">
        <w:t>A.10.4.2.5.2</w:t>
      </w:r>
      <w:r w:rsidRPr="007275DF">
        <w:tab/>
        <w:t>Test Requirements</w:t>
      </w:r>
    </w:p>
    <w:p w14:paraId="06290AA0"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F896088"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493B65" w14:textId="77777777" w:rsidR="009F3451" w:rsidRPr="007275DF" w:rsidRDefault="009F3451" w:rsidP="009F3451">
      <w:pPr>
        <w:rPr>
          <w:rFonts w:cs="v4.2.0"/>
        </w:rPr>
      </w:pPr>
      <w:r w:rsidRPr="007275DF">
        <w:rPr>
          <w:rFonts w:cs="v4.2.0"/>
        </w:rPr>
        <w:t>In test 1 and 2 UE is required to report SSB time index.</w:t>
      </w:r>
    </w:p>
    <w:p w14:paraId="08783A15" w14:textId="77777777" w:rsidR="009F3451" w:rsidRPr="007275DF" w:rsidRDefault="009F3451" w:rsidP="009F345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0758E770"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78B362D0" w14:textId="77777777" w:rsidR="009F3451" w:rsidRPr="007275DF" w:rsidRDefault="009F3451" w:rsidP="009F345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4E2CF6F"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C3C9131" w14:textId="77777777" w:rsidR="009F3451" w:rsidRPr="007275DF" w:rsidRDefault="009F3451" w:rsidP="009F3451">
      <w:pPr>
        <w:pStyle w:val="B10"/>
        <w:ind w:left="284" w:firstLine="0"/>
      </w:pPr>
      <w:r w:rsidRPr="007275DF">
        <w:t>For test 1, MGRP = 40 ms and for test 2 MGRP = 20 ms.</w:t>
      </w:r>
    </w:p>
    <w:p w14:paraId="1A9AE3AA" w14:textId="77777777" w:rsidR="009F3451" w:rsidRPr="007275DF" w:rsidRDefault="009F3451" w:rsidP="009F3451">
      <w:pPr>
        <w:ind w:left="284"/>
        <w:rPr>
          <w:rFonts w:cs="v4.2.0"/>
        </w:rPr>
      </w:pPr>
      <w:r w:rsidRPr="007275DF">
        <w:t>SMTC period = 20 ms.</w:t>
      </w:r>
    </w:p>
    <w:p w14:paraId="431CA296"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C962650" w14:textId="77777777" w:rsidR="009F3451" w:rsidRPr="007275DF" w:rsidRDefault="009F3451" w:rsidP="009F3451">
      <w:pPr>
        <w:pStyle w:val="Heading4"/>
      </w:pPr>
      <w:r w:rsidRPr="007275DF">
        <w:t>A.10.4.2.6</w:t>
      </w:r>
      <w:r w:rsidRPr="007275DF">
        <w:tab/>
        <w:t>EN-DC event triggered reporting tests for FR1 cell with CCA with SSB time index detection when DRX is used</w:t>
      </w:r>
    </w:p>
    <w:p w14:paraId="6748B263" w14:textId="77777777" w:rsidR="009F3451" w:rsidRPr="007275DF" w:rsidRDefault="009F3451" w:rsidP="009F3451">
      <w:pPr>
        <w:pStyle w:val="Heading5"/>
      </w:pPr>
      <w:r w:rsidRPr="007275DF">
        <w:t>A.10.4.2.6.1</w:t>
      </w:r>
      <w:r w:rsidRPr="007275DF">
        <w:tab/>
        <w:t>Test Purpose and Environment</w:t>
      </w:r>
    </w:p>
    <w:p w14:paraId="6AF06C4F"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17" w:author="Author">
        <w:r>
          <w:rPr>
            <w:rFonts w:cs="v4.2.0"/>
          </w:rPr>
          <w:t xml:space="preserve"> and 9.3A.5</w:t>
        </w:r>
      </w:ins>
      <w:r w:rsidRPr="007275DF">
        <w:rPr>
          <w:rFonts w:cs="v4.2.0"/>
        </w:rPr>
        <w:t>.</w:t>
      </w:r>
    </w:p>
    <w:p w14:paraId="24780591" w14:textId="77777777" w:rsidR="009F3451" w:rsidRPr="007275DF" w:rsidRDefault="009F3451" w:rsidP="009F345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2B7A50B0" w14:textId="77777777" w:rsidR="009F3451" w:rsidRPr="007275DF" w:rsidRDefault="009F3451" w:rsidP="009F3451">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0E762E95"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6E5B7E8"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A.10.4.2.6.1-1.</w:t>
      </w:r>
    </w:p>
    <w:p w14:paraId="15CD3ED0" w14:textId="77777777" w:rsidR="009F3451" w:rsidRPr="007275DF" w:rsidRDefault="009F3451" w:rsidP="009F345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7DEF6AE1" w14:textId="77777777" w:rsidR="009F3451" w:rsidRPr="007275DF" w:rsidRDefault="009F3451" w:rsidP="009F3451">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1348749D"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4E43837"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24D8733" w14:textId="77777777" w:rsidR="009F3451" w:rsidRPr="007275DF" w:rsidRDefault="009F3451" w:rsidP="00D00DFE">
            <w:pPr>
              <w:pStyle w:val="TAH"/>
              <w:spacing w:line="256" w:lineRule="auto"/>
            </w:pPr>
            <w:r w:rsidRPr="007275DF">
              <w:t>Description</w:t>
            </w:r>
          </w:p>
        </w:tc>
      </w:tr>
      <w:tr w:rsidR="009F3451" w:rsidRPr="007275DF" w14:paraId="0C883D3B"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DAE70A4"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082439F8" w14:textId="77777777" w:rsidR="009F3451" w:rsidRPr="007275DF" w:rsidRDefault="009F3451" w:rsidP="00D00DFE">
            <w:pPr>
              <w:pStyle w:val="TAC"/>
              <w:spacing w:line="256" w:lineRule="auto"/>
              <w:jc w:val="left"/>
            </w:pPr>
            <w:r w:rsidRPr="007275DF">
              <w:t>E-UTRAN cell: LTE FDD</w:t>
            </w:r>
          </w:p>
          <w:p w14:paraId="70D0924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105272F4"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1A1C418"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5ECA763" w14:textId="77777777" w:rsidR="009F3451" w:rsidRPr="007275DF" w:rsidRDefault="009F3451" w:rsidP="00D00DFE">
            <w:pPr>
              <w:pStyle w:val="TAC"/>
              <w:spacing w:line="256" w:lineRule="auto"/>
              <w:jc w:val="left"/>
            </w:pPr>
            <w:r w:rsidRPr="007275DF">
              <w:t>E-UTRAN cell: LTE TDD</w:t>
            </w:r>
          </w:p>
          <w:p w14:paraId="32DE2C33"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07D51382"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10A6A0"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145A0B5D" w14:textId="77777777" w:rsidR="009F3451" w:rsidRPr="007275DF" w:rsidRDefault="009F3451" w:rsidP="009F3451">
      <w:pPr>
        <w:rPr>
          <w:rFonts w:cs="v4.2.0"/>
        </w:rPr>
      </w:pPr>
    </w:p>
    <w:p w14:paraId="5D72BDE8" w14:textId="77777777" w:rsidR="009F3451" w:rsidRPr="007275DF" w:rsidRDefault="009F3451" w:rsidP="009F3451">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F3451" w:rsidRPr="007275DF" w14:paraId="099349C9"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15EC664B"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91D0C23"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6759BA" w14:textId="77777777" w:rsidR="009F3451" w:rsidRPr="007275DF" w:rsidRDefault="009F3451" w:rsidP="00D00DF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49EA2B8E"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795D182" w14:textId="77777777" w:rsidR="009F3451" w:rsidRPr="007275DF" w:rsidRDefault="009F3451" w:rsidP="00D00DFE">
            <w:pPr>
              <w:pStyle w:val="TAH"/>
            </w:pPr>
            <w:r w:rsidRPr="007275DF">
              <w:t>Comment</w:t>
            </w:r>
          </w:p>
        </w:tc>
      </w:tr>
      <w:tr w:rsidR="009F3451" w:rsidRPr="007275DF" w14:paraId="6429F3F1"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2826A86"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03D93F7"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56212D2" w14:textId="77777777" w:rsidR="009F3451" w:rsidRPr="007275DF" w:rsidRDefault="009F3451" w:rsidP="00D00DF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3E78BC95" w14:textId="77777777" w:rsidR="009F3451" w:rsidRPr="007275DF" w:rsidRDefault="009F3451" w:rsidP="00D00DF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38E7861B" w14:textId="77777777" w:rsidR="009F3451" w:rsidRPr="007275DF" w:rsidRDefault="009F3451" w:rsidP="00D00DF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25109BD1" w14:textId="77777777" w:rsidR="009F3451" w:rsidRPr="007275DF" w:rsidRDefault="009F3451" w:rsidP="00D00DF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9366AE2" w14:textId="77777777" w:rsidR="009F3451" w:rsidRPr="007275DF" w:rsidRDefault="009F3451" w:rsidP="00D00DF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7AF1E4C" w14:textId="77777777" w:rsidR="009F3451" w:rsidRPr="007275DF" w:rsidRDefault="009F3451" w:rsidP="00D00DFE">
            <w:pPr>
              <w:pStyle w:val="TAH"/>
            </w:pPr>
          </w:p>
        </w:tc>
      </w:tr>
      <w:tr w:rsidR="009F3451" w:rsidRPr="007275DF" w14:paraId="6E190C8C"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05671"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E810A7D"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7C244B"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08924A4"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84F87CA" w14:textId="77777777" w:rsidR="009F3451" w:rsidRPr="007275DF" w:rsidRDefault="009F3451" w:rsidP="00D00DFE">
            <w:pPr>
              <w:pStyle w:val="TAL"/>
            </w:pPr>
            <w:r>
              <w:t xml:space="preserve">One E-UTRAN </w:t>
            </w:r>
            <w:del w:id="218" w:author="Author">
              <w:r w:rsidRPr="0D299D4A" w:rsidDel="00DB5CBB">
                <w:rPr>
                  <w:lang w:eastAsia="zh-CN"/>
                </w:rPr>
                <w:delText>TDD</w:delText>
              </w:r>
              <w:r w:rsidDel="00DB5CBB">
                <w:delText xml:space="preserve"> </w:delText>
              </w:r>
            </w:del>
            <w:r>
              <w:t>carrier frequency is used.</w:t>
            </w:r>
          </w:p>
        </w:tc>
      </w:tr>
      <w:tr w:rsidR="009F3451" w:rsidRPr="007275DF" w14:paraId="5815436B"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2035197"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45DFC13"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49C462A"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A3C63E4"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9D1093A" w14:textId="77777777" w:rsidR="009F3451" w:rsidRPr="007275DF" w:rsidRDefault="009F3451" w:rsidP="00D00DFE">
            <w:pPr>
              <w:pStyle w:val="TAL"/>
            </w:pPr>
            <w:r w:rsidRPr="007275DF">
              <w:t>Two FR1 NR carrier frequencies are used. Channels 1 and 2 are with CCA.</w:t>
            </w:r>
          </w:p>
          <w:p w14:paraId="635BE962" w14:textId="77777777" w:rsidR="009F3451" w:rsidRPr="007275DF" w:rsidRDefault="009F3451" w:rsidP="00D00DFE">
            <w:pPr>
              <w:pStyle w:val="TAL"/>
            </w:pPr>
          </w:p>
        </w:tc>
      </w:tr>
      <w:tr w:rsidR="009F3451" w:rsidRPr="007275DF" w14:paraId="07ACBDE4"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2C85283"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A1241F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7A2495"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DDA3F45" w14:textId="77777777" w:rsidR="009F3451" w:rsidRPr="007275DF" w:rsidRDefault="009F3451" w:rsidP="00D00DFE">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8BA1D6B"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47078CAE" w14:textId="77777777" w:rsidR="009F3451" w:rsidRPr="007275DF" w:rsidRDefault="009F3451" w:rsidP="00D00DFE">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F3451" w:rsidRPr="007275DF" w14:paraId="6A00CD8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8FD7CAB"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FA45F5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FEBA2A4"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DCB5367"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C4B90DA"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9F3451" w:rsidRPr="007275DF" w14:paraId="789116AD"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BDA18E0"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8F918E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73C1880"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6784B925" w14:textId="77777777" w:rsidR="009F3451" w:rsidRPr="007275DF" w:rsidRDefault="009F3451" w:rsidP="00D00DFE">
            <w:pPr>
              <w:pStyle w:val="TAC"/>
            </w:pPr>
            <w:r w:rsidRPr="007275DF">
              <w:rPr>
                <w:noProof/>
              </w:rPr>
              <w:t>As specified in clause A.3.2</w:t>
            </w:r>
            <w:ins w:id="219" w:author="Author">
              <w:r>
                <w:rPr>
                  <w:noProof/>
                </w:rPr>
                <w:t>6</w:t>
              </w:r>
            </w:ins>
            <w:del w:id="220"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9BFA7B1" w14:textId="77777777" w:rsidR="009F3451" w:rsidRPr="007275DF" w:rsidRDefault="009F3451" w:rsidP="00D00DFE">
            <w:pPr>
              <w:pStyle w:val="TAL"/>
            </w:pPr>
          </w:p>
        </w:tc>
      </w:tr>
      <w:tr w:rsidR="009F3451" w:rsidRPr="007275DF" w14:paraId="40CCB0A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11FE1D5"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F27934D"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5C4AD29A"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3D7E51DC" w14:textId="77777777" w:rsidR="009F3451" w:rsidRPr="007275DF" w:rsidRDefault="009F3451" w:rsidP="00D00DFE">
            <w:pPr>
              <w:pStyle w:val="TAC"/>
            </w:pPr>
            <w:r w:rsidRPr="007275DF">
              <w:rPr>
                <w:noProof/>
              </w:rPr>
              <w:t>As specified in clause A.3.2</w:t>
            </w:r>
            <w:ins w:id="221" w:author="Author">
              <w:r>
                <w:rPr>
                  <w:noProof/>
                </w:rPr>
                <w:t>6</w:t>
              </w:r>
            </w:ins>
            <w:del w:id="222"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2173EB0" w14:textId="77777777" w:rsidR="009F3451" w:rsidRPr="007275DF" w:rsidRDefault="009F3451" w:rsidP="00D00DFE">
            <w:pPr>
              <w:pStyle w:val="TAL"/>
            </w:pPr>
          </w:p>
        </w:tc>
      </w:tr>
      <w:tr w:rsidR="009F3451" w:rsidRPr="007275DF" w14:paraId="7C83D55C"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A16118"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5167D3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E2987" w14:textId="77777777" w:rsidR="009F3451" w:rsidRPr="007275DF" w:rsidRDefault="009F3451" w:rsidP="00D00DF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321C00A0" w14:textId="77777777" w:rsidR="009F3451" w:rsidRPr="007275DF" w:rsidRDefault="009F3451" w:rsidP="00D00DF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750D922"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3A6D37A" w14:textId="77777777" w:rsidR="009F3451" w:rsidRPr="007275DF" w:rsidRDefault="009F3451" w:rsidP="00D00DFE">
            <w:pPr>
              <w:pStyle w:val="TAL"/>
            </w:pPr>
            <w:r>
              <w:t>As</w:t>
            </w:r>
            <w:r w:rsidRPr="007275DF">
              <w:t xml:space="preserve"> specified in clause 9.1.2-1.</w:t>
            </w:r>
          </w:p>
          <w:p w14:paraId="620BDF56" w14:textId="77777777" w:rsidR="009F3451" w:rsidRPr="007275DF" w:rsidRDefault="009F3451" w:rsidP="00D00DFE">
            <w:pPr>
              <w:pStyle w:val="TAL"/>
            </w:pPr>
          </w:p>
        </w:tc>
      </w:tr>
      <w:tr w:rsidR="009F3451" w:rsidRPr="007275DF" w14:paraId="7D4E668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9D1292"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CDE5775"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E1D57" w14:textId="77777777" w:rsidR="009F3451" w:rsidRPr="007275DF" w:rsidRDefault="009F3451" w:rsidP="00D00DFE">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6485392" w14:textId="77777777" w:rsidR="009F3451" w:rsidRPr="007275DF" w:rsidRDefault="009F3451" w:rsidP="00D00DF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FBACE06"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C7E88AE" w14:textId="77777777" w:rsidR="009F3451" w:rsidRPr="007275DF" w:rsidRDefault="009F3451" w:rsidP="00D00DFE">
            <w:pPr>
              <w:pStyle w:val="TAL"/>
            </w:pPr>
          </w:p>
        </w:tc>
      </w:tr>
      <w:tr w:rsidR="009F3451" w:rsidRPr="007275DF" w14:paraId="25D8A1E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BF6743"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E94DAF"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155EBF8"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84A682D"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98B7371" w14:textId="77777777" w:rsidR="009F3451" w:rsidRPr="007275DF" w:rsidRDefault="009F3451" w:rsidP="00D00DFE">
            <w:pPr>
              <w:pStyle w:val="TAL"/>
            </w:pPr>
          </w:p>
        </w:tc>
      </w:tr>
      <w:tr w:rsidR="009F3451" w:rsidRPr="007275DF" w14:paraId="663B770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C6D077"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03820A7"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4495BB9"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D508367"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4CDCCEE" w14:textId="77777777" w:rsidR="009F3451" w:rsidRPr="007275DF" w:rsidRDefault="009F3451" w:rsidP="00D00DFE">
            <w:pPr>
              <w:pStyle w:val="TAL"/>
            </w:pPr>
          </w:p>
        </w:tc>
      </w:tr>
      <w:tr w:rsidR="009F3451" w:rsidRPr="007275DF" w14:paraId="543BAAA9"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51A2E8"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0E3589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C9E562"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8719C3F"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7983E6D6" w14:textId="77777777" w:rsidR="009F3451" w:rsidRPr="007275DF" w:rsidRDefault="009F3451" w:rsidP="00D00DFE">
            <w:pPr>
              <w:pStyle w:val="TAL"/>
            </w:pPr>
          </w:p>
        </w:tc>
      </w:tr>
      <w:tr w:rsidR="009F3451" w:rsidRPr="007275DF" w14:paraId="19B822C8"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0EE63F"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A3B1FD"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F00C1A"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40D2F71"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8E1CE67" w14:textId="77777777" w:rsidR="009F3451" w:rsidRPr="007275DF" w:rsidRDefault="009F3451" w:rsidP="00D00DFE">
            <w:pPr>
              <w:pStyle w:val="TAL"/>
            </w:pPr>
          </w:p>
        </w:tc>
      </w:tr>
      <w:tr w:rsidR="009F3451" w:rsidRPr="007275DF" w14:paraId="364CFCF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1B1292"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1A4428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9A216C"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0EBED"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F67A5B6" w14:textId="77777777" w:rsidR="009F3451" w:rsidRPr="007275DF" w:rsidRDefault="009F3451" w:rsidP="00D00DFE">
            <w:pPr>
              <w:pStyle w:val="TAL"/>
            </w:pPr>
            <w:r w:rsidRPr="007275DF">
              <w:t>L3 filtering is not used</w:t>
            </w:r>
          </w:p>
        </w:tc>
      </w:tr>
      <w:tr w:rsidR="009F3451" w:rsidRPr="007275DF" w14:paraId="21DA9A1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90DB35"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A364D6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0455240" w14:textId="77777777" w:rsidR="009F3451" w:rsidRPr="007275DF" w:rsidRDefault="009F3451" w:rsidP="00D00DF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711A33"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406CBCC" w14:textId="77777777" w:rsidR="009F3451" w:rsidRPr="007275DF" w:rsidRDefault="009F3451" w:rsidP="00D00DF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556EE"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4A4D230" w14:textId="77777777" w:rsidR="009F3451" w:rsidRPr="007275DF" w:rsidRDefault="009F3451" w:rsidP="00D00DF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42203A3A" w14:textId="77777777" w:rsidR="009F3451" w:rsidRDefault="009F3451" w:rsidP="00D00DFE">
            <w:pPr>
              <w:pStyle w:val="TAL"/>
              <w:rPr>
                <w:ins w:id="223" w:author="Author"/>
                <w:lang w:val="en-US"/>
              </w:rPr>
            </w:pPr>
            <w:ins w:id="224" w:author="Author">
              <w:r>
                <w:rPr>
                  <w:lang w:val="en-US"/>
                </w:rPr>
                <w:t>As specified in clause A.3.3</w:t>
              </w:r>
            </w:ins>
          </w:p>
          <w:p w14:paraId="6966A526" w14:textId="77777777" w:rsidR="009F3451" w:rsidRPr="00E74A35" w:rsidRDefault="009F3451" w:rsidP="00D00DFE">
            <w:pPr>
              <w:pStyle w:val="TAL"/>
              <w:rPr>
                <w:lang w:val="en-US"/>
              </w:rPr>
            </w:pPr>
          </w:p>
        </w:tc>
      </w:tr>
      <w:tr w:rsidR="009F3451" w:rsidRPr="007275DF" w14:paraId="30034110"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A5644C9"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99CA75"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F8B283" w14:textId="77777777" w:rsidR="009F3451" w:rsidRPr="007275DF" w:rsidRDefault="009F3451" w:rsidP="00D00DF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E5146C"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A4D3BFD" w14:textId="77777777" w:rsidR="009F3451" w:rsidRPr="007275DF" w:rsidRDefault="009F3451" w:rsidP="00D00DFE">
            <w:pPr>
              <w:pStyle w:val="TAL"/>
              <w:rPr>
                <w:lang w:eastAsia="zh-CN"/>
              </w:rPr>
            </w:pPr>
            <w:r w:rsidRPr="007275DF">
              <w:rPr>
                <w:lang w:eastAsia="zh-CN"/>
              </w:rPr>
              <w:t>Synchronous EN-DC</w:t>
            </w:r>
          </w:p>
        </w:tc>
      </w:tr>
      <w:tr w:rsidR="009F3451" w:rsidRPr="007275DF" w14:paraId="279A5A80"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07E3C8B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89826B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0131015" w14:textId="77777777" w:rsidR="009F3451" w:rsidRPr="007275DF" w:rsidRDefault="009F3451" w:rsidP="00D00DFE">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5CACED"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C62DBE2" w14:textId="77777777" w:rsidR="009F3451" w:rsidRPr="007275DF" w:rsidRDefault="009F3451" w:rsidP="00D00DFE">
            <w:pPr>
              <w:pStyle w:val="TAL"/>
            </w:pPr>
            <w:r w:rsidRPr="007275DF">
              <w:t>Synchronous cells.</w:t>
            </w:r>
          </w:p>
        </w:tc>
      </w:tr>
      <w:tr w:rsidR="009F3451" w:rsidRPr="007275DF" w14:paraId="46E4AE18"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8E9B77"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4EF228F"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50DAB3B" w14:textId="77777777" w:rsidR="009F3451" w:rsidRPr="007275DF" w:rsidRDefault="009F3451" w:rsidP="00D00DFE">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86EC3C3" w14:textId="77777777" w:rsidR="009F3451" w:rsidRPr="007275DF" w:rsidRDefault="009F3451" w:rsidP="00D00DFE">
            <w:pPr>
              <w:pStyle w:val="TAC"/>
            </w:pPr>
            <w:del w:id="225" w:author="Author">
              <w:r w:rsidRPr="007275DF" w:rsidDel="00A849E0">
                <w:delText>[</w:delText>
              </w:r>
            </w:del>
            <w:r w:rsidRPr="007275DF">
              <w:t>5</w:t>
            </w:r>
            <w:del w:id="226" w:author="Author">
              <w:r w:rsidRPr="007275DF" w:rsidDel="00A849E0">
                <w:delText>]</w:delText>
              </w:r>
            </w:del>
          </w:p>
        </w:tc>
        <w:tc>
          <w:tcPr>
            <w:tcW w:w="2883" w:type="dxa"/>
            <w:tcBorders>
              <w:top w:val="single" w:sz="4" w:space="0" w:color="auto"/>
              <w:left w:val="single" w:sz="4" w:space="0" w:color="auto"/>
              <w:bottom w:val="single" w:sz="4" w:space="0" w:color="auto"/>
              <w:right w:val="single" w:sz="4" w:space="0" w:color="auto"/>
            </w:tcBorders>
          </w:tcPr>
          <w:p w14:paraId="0C58D4B4" w14:textId="77777777" w:rsidR="009F3451" w:rsidRPr="007275DF" w:rsidRDefault="009F3451" w:rsidP="00D00DFE">
            <w:pPr>
              <w:pStyle w:val="TAL"/>
            </w:pPr>
          </w:p>
        </w:tc>
      </w:tr>
      <w:tr w:rsidR="009F3451" w:rsidRPr="007275DF" w14:paraId="1411F37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F7AB1B"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6C033A"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7C48870" w14:textId="77777777" w:rsidR="009F3451" w:rsidRPr="007275DF" w:rsidRDefault="009F3451" w:rsidP="00D00DFE">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9B2E549" w14:textId="77777777" w:rsidR="009F3451" w:rsidRPr="007275DF" w:rsidRDefault="009F3451" w:rsidP="00D00DFE">
            <w:pPr>
              <w:pStyle w:val="TAC"/>
            </w:pPr>
            <w:ins w:id="227" w:author="Author">
              <w:r>
                <w:t>3</w:t>
              </w:r>
            </w:ins>
            <w:del w:id="228" w:author="Author">
              <w:r w:rsidDel="6A9CC3F2">
                <w:delText>[1.1]</w:delText>
              </w:r>
            </w:del>
          </w:p>
        </w:tc>
        <w:tc>
          <w:tcPr>
            <w:tcW w:w="638" w:type="dxa"/>
            <w:tcBorders>
              <w:top w:val="single" w:sz="4" w:space="0" w:color="auto"/>
              <w:left w:val="single" w:sz="4" w:space="0" w:color="auto"/>
              <w:bottom w:val="single" w:sz="4" w:space="0" w:color="auto"/>
              <w:right w:val="single" w:sz="4" w:space="0" w:color="auto"/>
            </w:tcBorders>
          </w:tcPr>
          <w:p w14:paraId="0F130EFE" w14:textId="77777777" w:rsidR="009F3451" w:rsidRPr="007275DF" w:rsidRDefault="009F3451" w:rsidP="00D00DFE">
            <w:pPr>
              <w:pStyle w:val="TAC"/>
            </w:pPr>
            <w:del w:id="229" w:author="Author">
              <w:r w:rsidRPr="007275DF" w:rsidDel="00193403">
                <w:delText>[11]</w:delText>
              </w:r>
            </w:del>
            <w:ins w:id="230"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6932E835" w14:textId="77777777" w:rsidR="009F3451" w:rsidRPr="007275DF" w:rsidRDefault="009F3451" w:rsidP="00D00DFE">
            <w:pPr>
              <w:pStyle w:val="TAC"/>
            </w:pPr>
            <w:del w:id="231" w:author="Author">
              <w:r w:rsidRPr="007275DF" w:rsidDel="00193403">
                <w:delText>[1.1]</w:delText>
              </w:r>
            </w:del>
            <w:ins w:id="232" w:author="Author">
              <w:r>
                <w:t>3</w:t>
              </w:r>
            </w:ins>
          </w:p>
        </w:tc>
        <w:tc>
          <w:tcPr>
            <w:tcW w:w="638" w:type="dxa"/>
            <w:tcBorders>
              <w:top w:val="single" w:sz="4" w:space="0" w:color="auto"/>
              <w:left w:val="single" w:sz="4" w:space="0" w:color="auto"/>
              <w:bottom w:val="single" w:sz="4" w:space="0" w:color="auto"/>
              <w:right w:val="single" w:sz="4" w:space="0" w:color="auto"/>
            </w:tcBorders>
          </w:tcPr>
          <w:p w14:paraId="61033376" w14:textId="77777777" w:rsidR="009F3451" w:rsidRPr="007275DF" w:rsidRDefault="009F3451" w:rsidP="00D00DFE">
            <w:pPr>
              <w:pStyle w:val="TAC"/>
            </w:pPr>
            <w:ins w:id="233" w:author="Author">
              <w:r>
                <w:t>20</w:t>
              </w:r>
            </w:ins>
            <w:del w:id="234" w:author="Author">
              <w:r w:rsidRPr="007275DF" w:rsidDel="00193403">
                <w:delText>[11]</w:delText>
              </w:r>
            </w:del>
          </w:p>
        </w:tc>
        <w:tc>
          <w:tcPr>
            <w:tcW w:w="2883" w:type="dxa"/>
            <w:tcBorders>
              <w:top w:val="single" w:sz="4" w:space="0" w:color="auto"/>
              <w:left w:val="single" w:sz="4" w:space="0" w:color="auto"/>
              <w:bottom w:val="single" w:sz="4" w:space="0" w:color="auto"/>
              <w:right w:val="single" w:sz="4" w:space="0" w:color="auto"/>
            </w:tcBorders>
          </w:tcPr>
          <w:p w14:paraId="52DA1985" w14:textId="77777777" w:rsidR="009F3451" w:rsidRPr="007275DF" w:rsidRDefault="009F3451" w:rsidP="00D00DFE">
            <w:pPr>
              <w:pStyle w:val="TAL"/>
            </w:pPr>
          </w:p>
        </w:tc>
      </w:tr>
    </w:tbl>
    <w:p w14:paraId="0FB6B2AB" w14:textId="77777777" w:rsidR="009F3451" w:rsidRPr="007275DF" w:rsidRDefault="009F3451" w:rsidP="009F3451"/>
    <w:p w14:paraId="6EF0FCB2" w14:textId="77777777" w:rsidR="009F3451" w:rsidRPr="007275DF" w:rsidRDefault="009F3451" w:rsidP="009F3451">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F3451" w:rsidRPr="007275DF" w14:paraId="442DC912"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1B29CF"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31FA876"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08EB4E5" w14:textId="77777777" w:rsidR="009F3451" w:rsidRPr="007275DF" w:rsidRDefault="009F3451" w:rsidP="00D00DFE">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DBEA2F7" w14:textId="77777777" w:rsidR="009F3451" w:rsidRPr="007275DF" w:rsidRDefault="009F3451" w:rsidP="00D00DFE">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57E952D" w14:textId="77777777" w:rsidR="009F3451" w:rsidRPr="007275DF" w:rsidRDefault="009F3451" w:rsidP="00D00DFE">
            <w:pPr>
              <w:pStyle w:val="TAH"/>
              <w:rPr>
                <w:rFonts w:cs="Arial"/>
              </w:rPr>
            </w:pPr>
            <w:r w:rsidRPr="007275DF">
              <w:t>Cell 3</w:t>
            </w:r>
          </w:p>
        </w:tc>
      </w:tr>
      <w:tr w:rsidR="009F3451" w:rsidRPr="007275DF" w14:paraId="11879632"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B879CB2"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C931463"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181C487" w14:textId="77777777" w:rsidR="009F3451" w:rsidRPr="007275DF" w:rsidRDefault="009F3451" w:rsidP="00D00DF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A5D291C" w14:textId="77777777" w:rsidR="009F3451" w:rsidRPr="007275DF" w:rsidRDefault="009F3451" w:rsidP="00D00DF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FF0E9D" w14:textId="77777777" w:rsidR="009F3451" w:rsidRPr="007275DF" w:rsidRDefault="009F3451" w:rsidP="00D00DFE">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5DE04A24" w14:textId="77777777" w:rsidR="009F3451" w:rsidRPr="007275DF" w:rsidRDefault="009F3451" w:rsidP="00D00DFE">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00892E42" w14:textId="77777777" w:rsidR="009F3451" w:rsidRPr="007275DF" w:rsidRDefault="009F3451" w:rsidP="00D00DFE">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9C05206" w14:textId="77777777" w:rsidR="009F3451" w:rsidRPr="007275DF" w:rsidRDefault="009F3451" w:rsidP="00D00DFE">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521784ED" w14:textId="77777777" w:rsidR="009F3451" w:rsidRPr="007275DF" w:rsidRDefault="009F3451" w:rsidP="00D00DFE">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B5347C8" w14:textId="77777777" w:rsidR="009F3451" w:rsidRPr="007275DF" w:rsidRDefault="009F3451" w:rsidP="00D00DFE">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74F5B758" w14:textId="77777777" w:rsidR="009F3451" w:rsidRPr="007275DF" w:rsidRDefault="009F3451" w:rsidP="00D00DFE">
            <w:pPr>
              <w:pStyle w:val="TAH"/>
              <w:rPr>
                <w:rFonts w:cs="Arial"/>
              </w:rPr>
            </w:pPr>
            <w:r w:rsidRPr="007275DF">
              <w:rPr>
                <w:rFonts w:cs="Arial"/>
              </w:rPr>
              <w:t>T4</w:t>
            </w:r>
          </w:p>
        </w:tc>
      </w:tr>
      <w:tr w:rsidR="009F3451" w:rsidRPr="007275DF" w14:paraId="44B69733"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99ACF2"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78C7CE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3A0A494" w14:textId="77777777" w:rsidR="009F3451" w:rsidRPr="007275DF" w:rsidRDefault="009F3451" w:rsidP="00D00DFE">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4D68280" w14:textId="77777777" w:rsidR="009F3451" w:rsidRPr="007275DF" w:rsidRDefault="009F3451" w:rsidP="00D00DFE">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1459664F" w14:textId="77777777" w:rsidR="009F3451" w:rsidRPr="007275DF" w:rsidRDefault="009F3451" w:rsidP="00D00DFE">
            <w:pPr>
              <w:pStyle w:val="TAC"/>
            </w:pPr>
            <w:r w:rsidRPr="007275DF">
              <w:t>2</w:t>
            </w:r>
          </w:p>
        </w:tc>
      </w:tr>
      <w:tr w:rsidR="009F3451" w:rsidRPr="007275DF" w14:paraId="408C7CE2"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D369B4"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88AE0A0"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2D849D8"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E95B6A4" w14:textId="77777777" w:rsidR="009F3451" w:rsidRPr="007275DF" w:rsidRDefault="009F3451" w:rsidP="00D00DFE">
            <w:pPr>
              <w:pStyle w:val="TAC"/>
              <w:rPr>
                <w:lang w:val="en-US"/>
              </w:rPr>
            </w:pPr>
            <w:r w:rsidRPr="007275DF">
              <w:rPr>
                <w:lang w:val="en-US"/>
              </w:rPr>
              <w:t>TDD</w:t>
            </w:r>
          </w:p>
        </w:tc>
      </w:tr>
      <w:tr w:rsidR="009F3451" w:rsidRPr="007275DF" w14:paraId="6616E736"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9FB2A1" w14:textId="77777777" w:rsidR="009F3451" w:rsidRPr="007275DF" w:rsidRDefault="009F3451" w:rsidP="00D00DFE">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194C419"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333C55A"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426F87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4E407767" w14:textId="77777777" w:rsidTr="00D00DF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B0F7BC" w14:textId="77777777" w:rsidR="009F3451" w:rsidRPr="007275DF" w:rsidRDefault="009F3451" w:rsidP="00D00DFE">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B1C9719"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2DD95F1" w14:textId="77777777" w:rsidR="009F3451" w:rsidRPr="007275DF" w:rsidRDefault="009F3451" w:rsidP="00D00DFE">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9CDFBC4"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4416ADF"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318529"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8CE281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E51563"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A722366" w14:textId="77777777" w:rsidR="009F3451" w:rsidRPr="007275DF" w:rsidRDefault="009F3451" w:rsidP="00D00DFE">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7C4CEE2" w14:textId="77777777" w:rsidR="009F3451" w:rsidRPr="007275DF" w:rsidRDefault="009F3451" w:rsidP="00D00DFE">
            <w:pPr>
              <w:pStyle w:val="TAC"/>
              <w:rPr>
                <w:bCs/>
              </w:rPr>
            </w:pPr>
            <w:r w:rsidRPr="007275DF">
              <w:rPr>
                <w:rFonts w:cs="Arial"/>
              </w:rPr>
              <w:t>TDDConf.1.1 CCA</w:t>
            </w:r>
          </w:p>
        </w:tc>
      </w:tr>
      <w:tr w:rsidR="009F3451" w:rsidRPr="007275DF" w14:paraId="1F151B3C"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CADE4C0"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62D576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7F6A28"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718428A" w14:textId="77777777" w:rsidR="009F3451" w:rsidRPr="007275DF" w:rsidRDefault="009F3451" w:rsidP="00D00DFE">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8BDA94E" w14:textId="77777777" w:rsidR="009F3451" w:rsidRPr="007275DF" w:rsidRDefault="009F3451" w:rsidP="00D00DFE">
            <w:pPr>
              <w:pStyle w:val="TAC"/>
              <w:rPr>
                <w:bCs/>
              </w:rPr>
            </w:pPr>
            <w:r w:rsidRPr="007275DF">
              <w:rPr>
                <w:bCs/>
              </w:rPr>
              <w:t>NA</w:t>
            </w:r>
          </w:p>
        </w:tc>
      </w:tr>
      <w:tr w:rsidR="009F3451" w:rsidRPr="007275DF" w14:paraId="51A3915E"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7C2970E"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F29A7C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16B09A"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D81AA9B" w14:textId="77777777" w:rsidR="009F3451" w:rsidRPr="007275DF" w:rsidRDefault="009F3451" w:rsidP="00D00DFE">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527AF205" w14:textId="77777777" w:rsidR="009F3451" w:rsidRPr="007275DF" w:rsidRDefault="009F3451" w:rsidP="00D00DFE">
            <w:pPr>
              <w:pStyle w:val="TAC"/>
              <w:rPr>
                <w:bCs/>
              </w:rPr>
            </w:pPr>
            <w:r w:rsidRPr="007275DF">
              <w:rPr>
                <w:bCs/>
              </w:rPr>
              <w:t>NA</w:t>
            </w:r>
          </w:p>
        </w:tc>
      </w:tr>
      <w:tr w:rsidR="009F3451" w:rsidRPr="007275DF" w14:paraId="302A09AE"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C9E0A"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E17A5C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3F62FC"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6C55774" w14:textId="77777777" w:rsidR="009F3451" w:rsidRPr="007275DF" w:rsidRDefault="009F3451" w:rsidP="00D00DFE">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BB8EB5C" w14:textId="77777777" w:rsidR="009F3451" w:rsidRPr="007275DF" w:rsidRDefault="009F3451" w:rsidP="00D00DFE">
            <w:pPr>
              <w:pStyle w:val="TAC"/>
              <w:rPr>
                <w:bCs/>
              </w:rPr>
            </w:pPr>
            <w:r w:rsidRPr="007275DF">
              <w:rPr>
                <w:bCs/>
              </w:rPr>
              <w:t>NA</w:t>
            </w:r>
          </w:p>
        </w:tc>
      </w:tr>
      <w:tr w:rsidR="009F3451" w:rsidRPr="007275DF" w14:paraId="3C6585E5"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7C2295B"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EB97D6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D0C76C4"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2350656" w14:textId="77777777" w:rsidR="009F3451" w:rsidRPr="007275DF" w:rsidRDefault="009F3451" w:rsidP="00D00DFE">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6740CF81" w14:textId="77777777" w:rsidR="009F3451" w:rsidRPr="007275DF" w:rsidRDefault="009F3451" w:rsidP="00D00DFE">
            <w:pPr>
              <w:pStyle w:val="TAC"/>
              <w:rPr>
                <w:bCs/>
              </w:rPr>
            </w:pPr>
            <w:r w:rsidRPr="007275DF">
              <w:rPr>
                <w:bCs/>
              </w:rPr>
              <w:t>NA</w:t>
            </w:r>
          </w:p>
        </w:tc>
      </w:tr>
      <w:tr w:rsidR="009F3451" w:rsidRPr="007275DF" w14:paraId="5BC65D6D"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CE699A"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12B5F06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D4160D"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B5ED5E1" w14:textId="77777777" w:rsidR="009F3451" w:rsidRPr="007275DF" w:rsidRDefault="009F3451" w:rsidP="00D00DFE">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703FD474" w14:textId="77777777" w:rsidR="009F3451" w:rsidRPr="007275DF" w:rsidRDefault="009F3451" w:rsidP="00D00DFE">
            <w:pPr>
              <w:pStyle w:val="TAC"/>
              <w:rPr>
                <w:bCs/>
              </w:rPr>
            </w:pPr>
            <w:r w:rsidRPr="007275DF">
              <w:rPr>
                <w:bCs/>
                <w:lang w:eastAsia="zh-CN"/>
              </w:rPr>
              <w:t>NA</w:t>
            </w:r>
          </w:p>
        </w:tc>
      </w:tr>
      <w:tr w:rsidR="009F3451" w:rsidRPr="007275DF" w14:paraId="6A6D3476"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3FAFF07"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F16A6F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10B331"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2B727A3" w14:textId="77777777" w:rsidR="009F3451" w:rsidRPr="007275DF" w:rsidRDefault="009F3451" w:rsidP="00D00DFE">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47783A9B" w14:textId="77777777" w:rsidR="009F3451" w:rsidRPr="007275DF" w:rsidRDefault="009F3451" w:rsidP="00D00DFE">
            <w:pPr>
              <w:pStyle w:val="TAC"/>
              <w:rPr>
                <w:rFonts w:cs="v4.2.0"/>
              </w:rPr>
            </w:pPr>
            <w:r w:rsidRPr="007275DF">
              <w:t>OP.1</w:t>
            </w:r>
          </w:p>
        </w:tc>
      </w:tr>
      <w:tr w:rsidR="009F3451" w:rsidRPr="007275DF" w14:paraId="71E8F5D3" w14:textId="77777777" w:rsidTr="00D00DF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826FC6" w14:textId="77777777" w:rsidR="009F3451" w:rsidRPr="007275DF" w:rsidRDefault="009F3451" w:rsidP="00D00DFE">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907081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F7D95" w14:textId="77777777" w:rsidR="009F3451" w:rsidRPr="007275DF" w:rsidRDefault="009F3451" w:rsidP="00D00DF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C117B65" w14:textId="77777777" w:rsidR="009F3451" w:rsidRPr="007275DF" w:rsidRDefault="009F3451" w:rsidP="00D00DFE">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5B7A95D" w14:textId="77777777" w:rsidR="009F3451" w:rsidRPr="007275DF" w:rsidRDefault="009F3451" w:rsidP="00D00DFE">
            <w:pPr>
              <w:pStyle w:val="TAC"/>
            </w:pPr>
            <w:r w:rsidRPr="007275DF">
              <w:t>-</w:t>
            </w:r>
          </w:p>
        </w:tc>
      </w:tr>
      <w:tr w:rsidR="009F3451" w:rsidRPr="007275DF" w14:paraId="0B29A0CC" w14:textId="77777777" w:rsidTr="00D00DF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12BA3D4" w14:textId="77777777" w:rsidR="009F3451" w:rsidRPr="007275DF" w:rsidRDefault="009F3451" w:rsidP="00D00DFE">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238BF6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12AB07" w14:textId="77777777" w:rsidR="009F3451" w:rsidRPr="007275DF" w:rsidRDefault="009F3451" w:rsidP="00D00DFE">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5380D9F" w14:textId="77777777" w:rsidR="009F3451" w:rsidRPr="007275DF" w:rsidRDefault="009F3451" w:rsidP="00D00DFE">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026F840D" w14:textId="77777777" w:rsidR="009F3451" w:rsidRPr="007275DF" w:rsidRDefault="009F3451" w:rsidP="00D00DFE">
            <w:pPr>
              <w:pStyle w:val="TAC"/>
              <w:rPr>
                <w:rFonts w:cs="v4.2.0"/>
                <w:lang w:eastAsia="zh-CN"/>
              </w:rPr>
            </w:pPr>
            <w:r w:rsidRPr="007275DF">
              <w:rPr>
                <w:rFonts w:cs="v4.2.0"/>
                <w:lang w:eastAsia="zh-CN"/>
              </w:rPr>
              <w:t>-</w:t>
            </w:r>
          </w:p>
        </w:tc>
      </w:tr>
      <w:tr w:rsidR="009F3451" w:rsidRPr="007275DF" w14:paraId="33EC24F9"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70A5CD2" w14:textId="77777777" w:rsidR="009F3451" w:rsidRPr="007275DF" w:rsidRDefault="009F3451" w:rsidP="00D00DFE">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397C34A"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02BC4BA"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26DB0E"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FAE6680" w14:textId="77777777" w:rsidR="009F3451" w:rsidRPr="007275DF" w:rsidRDefault="009F3451" w:rsidP="00D00DFE">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409F221A" w14:textId="77777777" w:rsidR="009F3451" w:rsidRPr="007275DF" w:rsidRDefault="009F3451" w:rsidP="00D00DFE">
            <w:pPr>
              <w:pStyle w:val="TAC"/>
              <w:rPr>
                <w:rFonts w:cs="v4.2.0"/>
                <w:lang w:eastAsia="zh-CN"/>
              </w:rPr>
            </w:pPr>
            <w:r w:rsidRPr="007275DF">
              <w:rPr>
                <w:rFonts w:cs="v4.2.0"/>
                <w:bCs/>
                <w:lang w:eastAsia="zh-CN"/>
              </w:rPr>
              <w:t>SSB.1 CCA</w:t>
            </w:r>
          </w:p>
        </w:tc>
      </w:tr>
      <w:tr w:rsidR="009F3451" w:rsidRPr="007275DF" w14:paraId="0B292767"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05534305" w14:textId="77777777" w:rsidR="009F3451" w:rsidRPr="007275DF" w:rsidRDefault="009F3451" w:rsidP="00D00DFE">
            <w:pPr>
              <w:pStyle w:val="TAL"/>
              <w:rPr>
                <w:lang w:val="it-IT" w:eastAsia="zh-CN"/>
              </w:rPr>
            </w:pPr>
          </w:p>
        </w:tc>
        <w:tc>
          <w:tcPr>
            <w:tcW w:w="1205" w:type="dxa"/>
            <w:tcBorders>
              <w:left w:val="single" w:sz="4" w:space="0" w:color="auto"/>
              <w:bottom w:val="nil"/>
              <w:right w:val="single" w:sz="4" w:space="0" w:color="auto"/>
            </w:tcBorders>
            <w:shd w:val="clear" w:color="auto" w:fill="auto"/>
          </w:tcPr>
          <w:p w14:paraId="663ED322" w14:textId="77777777" w:rsidR="009F3451" w:rsidRPr="007275DF" w:rsidRDefault="009F3451" w:rsidP="00D00DFE">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336A1A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E48FDC"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86FBEFE" w14:textId="77777777" w:rsidR="009F3451" w:rsidRPr="007275DF" w:rsidRDefault="009F3451" w:rsidP="00D00DFE">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61FEE878" w14:textId="77777777" w:rsidR="009F3451" w:rsidRPr="007275DF" w:rsidRDefault="009F3451" w:rsidP="00D00DFE">
            <w:pPr>
              <w:pStyle w:val="TAC"/>
              <w:rPr>
                <w:lang w:val="en-US"/>
              </w:rPr>
            </w:pPr>
            <w:r w:rsidRPr="007275DF">
              <w:rPr>
                <w:rFonts w:cs="v4.2.0"/>
                <w:bCs/>
                <w:lang w:eastAsia="zh-CN"/>
              </w:rPr>
              <w:t>SSB.2 CCA</w:t>
            </w:r>
          </w:p>
        </w:tc>
      </w:tr>
      <w:tr w:rsidR="009F3451" w:rsidRPr="007275DF" w14:paraId="5B33ECA0" w14:textId="77777777" w:rsidTr="00D00DF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4D94BCC" w14:textId="77777777" w:rsidR="009F3451" w:rsidRPr="007275DF" w:rsidRDefault="009F3451" w:rsidP="00D00DFE">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F3D9F7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1C31BC"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ACE366"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319C7B53"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2C114975" w14:textId="77777777" w:rsidTr="00D00DF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7209AF48"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8965257"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9E1D71B"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805F842" w14:textId="77777777" w:rsidR="009F3451" w:rsidRPr="007275DF" w:rsidRDefault="009F3451" w:rsidP="00D00DFE">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0811C077" w14:textId="77777777" w:rsidR="009F3451" w:rsidRPr="007275DF" w:rsidRDefault="009F3451" w:rsidP="00D00DFE">
            <w:pPr>
              <w:pStyle w:val="TAC"/>
              <w:rPr>
                <w:lang w:eastAsia="zh-CN"/>
              </w:rPr>
            </w:pPr>
            <w:r w:rsidRPr="007275DF">
              <w:t>SMTC.4</w:t>
            </w:r>
          </w:p>
        </w:tc>
      </w:tr>
      <w:tr w:rsidR="009F3451" w:rsidRPr="007275DF" w14:paraId="556EB377" w14:textId="77777777" w:rsidTr="00D00DF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3BD822"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8DF66E5"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7B312A" w14:textId="77777777" w:rsidR="009F3451" w:rsidRPr="007275DF" w:rsidRDefault="009F3451" w:rsidP="00D00DFE">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A19E728" w14:textId="77777777" w:rsidR="009F3451" w:rsidRPr="007275DF" w:rsidRDefault="009F3451" w:rsidP="00D00DFE">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0EC5CDA4" w14:textId="77777777" w:rsidR="009F3451" w:rsidRPr="007275DF" w:rsidRDefault="009F3451" w:rsidP="00D00DFE">
            <w:pPr>
              <w:pStyle w:val="TAC"/>
              <w:rPr>
                <w:lang w:val="en-US"/>
              </w:rPr>
            </w:pPr>
            <w:r w:rsidRPr="007275DF">
              <w:rPr>
                <w:lang w:val="en-US"/>
              </w:rPr>
              <w:t>30</w:t>
            </w:r>
          </w:p>
        </w:tc>
      </w:tr>
      <w:tr w:rsidR="009F3451" w:rsidRPr="007275DF" w14:paraId="0C068538"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2E7C07D"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FD0303C"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D749C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E376622"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E5621AF" w14:textId="77777777" w:rsidR="009F3451" w:rsidRPr="007275DF" w:rsidRDefault="009F3451" w:rsidP="00D00DFE">
            <w:pPr>
              <w:pStyle w:val="TAC"/>
              <w:rPr>
                <w:lang w:val="en-US"/>
              </w:rPr>
            </w:pPr>
            <w:ins w:id="235" w:author="Author">
              <w:r>
                <w:rPr>
                  <w:lang w:val="en-US"/>
                </w:rPr>
                <w:t>P</w:t>
              </w:r>
              <w:r w:rsidRPr="00091D48">
                <w:rPr>
                  <w:vertAlign w:val="subscript"/>
                  <w:lang w:val="en-US"/>
                </w:rPr>
                <w:t>CCA_DL</w:t>
              </w:r>
              <w:r>
                <w:rPr>
                  <w:lang w:val="en-US"/>
                </w:rPr>
                <w:t>=0.9375</w:t>
              </w:r>
            </w:ins>
            <w:del w:id="236"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29570FD1" w14:textId="77777777" w:rsidR="009F3451" w:rsidRPr="007275DF" w:rsidRDefault="009F3451" w:rsidP="00D00DFE">
            <w:pPr>
              <w:pStyle w:val="TAC"/>
              <w:rPr>
                <w:lang w:val="en-US"/>
              </w:rPr>
            </w:pPr>
            <w:ins w:id="237" w:author="Author">
              <w:r>
                <w:rPr>
                  <w:lang w:val="en-US"/>
                </w:rPr>
                <w:t>P</w:t>
              </w:r>
              <w:r w:rsidRPr="00091D48">
                <w:rPr>
                  <w:vertAlign w:val="subscript"/>
                  <w:lang w:val="en-US"/>
                </w:rPr>
                <w:t>CCA_DL</w:t>
              </w:r>
              <w:r>
                <w:rPr>
                  <w:lang w:val="en-US"/>
                </w:rPr>
                <w:t>=0.9375</w:t>
              </w:r>
            </w:ins>
            <w:del w:id="238" w:author="Author">
              <w:r w:rsidRPr="007275DF" w:rsidDel="006D7946">
                <w:rPr>
                  <w:lang w:val="en-US"/>
                </w:rPr>
                <w:delText>TBD</w:delText>
              </w:r>
            </w:del>
          </w:p>
        </w:tc>
      </w:tr>
      <w:tr w:rsidR="009F3451" w:rsidRPr="007275DF" w14:paraId="1CBDD0B2"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13162F9"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EAEDC0D"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CA04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1DDE7E2"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915C15D" w14:textId="77777777" w:rsidR="009F3451" w:rsidRDefault="009F3451" w:rsidP="00D00DFE">
            <w:pPr>
              <w:pStyle w:val="TAC"/>
              <w:rPr>
                <w:ins w:id="239" w:author="Author"/>
                <w:lang w:val="en-US"/>
              </w:rPr>
            </w:pPr>
            <w:ins w:id="240" w:author="Author">
              <w:r>
                <w:rPr>
                  <w:lang w:val="en-US"/>
                </w:rPr>
                <w:t>P</w:t>
              </w:r>
              <w:r w:rsidRPr="00091D48">
                <w:rPr>
                  <w:vertAlign w:val="subscript"/>
                  <w:lang w:val="en-US"/>
                </w:rPr>
                <w:t>CCA_DL</w:t>
              </w:r>
              <w:r>
                <w:rPr>
                  <w:vertAlign w:val="subscript"/>
                  <w:lang w:val="en-US"/>
                </w:rPr>
                <w:t>_1</w:t>
              </w:r>
              <w:r>
                <w:rPr>
                  <w:lang w:val="en-US"/>
                </w:rPr>
                <w:t>=0.75</w:t>
              </w:r>
            </w:ins>
          </w:p>
          <w:p w14:paraId="72A7D4B7" w14:textId="77777777" w:rsidR="009F3451" w:rsidRDefault="009F3451" w:rsidP="00D00DFE">
            <w:pPr>
              <w:pStyle w:val="TAC"/>
              <w:rPr>
                <w:ins w:id="241" w:author="Author"/>
                <w:lang w:val="en-US"/>
              </w:rPr>
            </w:pPr>
            <w:ins w:id="242" w:author="Author">
              <w:r>
                <w:rPr>
                  <w:lang w:val="en-US"/>
                </w:rPr>
                <w:t>P</w:t>
              </w:r>
              <w:r w:rsidRPr="00091D48">
                <w:rPr>
                  <w:vertAlign w:val="subscript"/>
                  <w:lang w:val="en-US"/>
                </w:rPr>
                <w:t>CCA_DL</w:t>
              </w:r>
              <w:r>
                <w:rPr>
                  <w:vertAlign w:val="subscript"/>
                  <w:lang w:val="en-US"/>
                </w:rPr>
                <w:t>_2</w:t>
              </w:r>
              <w:r>
                <w:rPr>
                  <w:lang w:val="en-US"/>
                </w:rPr>
                <w:t>=0.75</w:t>
              </w:r>
            </w:ins>
          </w:p>
          <w:p w14:paraId="2B9858B5" w14:textId="77777777" w:rsidR="009F3451" w:rsidRPr="007275DF" w:rsidRDefault="009F3451" w:rsidP="00D00DFE">
            <w:pPr>
              <w:pStyle w:val="TAC"/>
              <w:rPr>
                <w:lang w:val="en-US"/>
              </w:rPr>
            </w:pPr>
            <w:del w:id="243" w:author="Author">
              <w:r w:rsidRPr="007275DF" w:rsidDel="002E1225">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0E8FE4B5" w14:textId="77777777" w:rsidR="009F3451" w:rsidRDefault="009F3451" w:rsidP="00D00DFE">
            <w:pPr>
              <w:pStyle w:val="TAC"/>
              <w:rPr>
                <w:ins w:id="244" w:author="Author"/>
                <w:lang w:val="en-US"/>
              </w:rPr>
            </w:pPr>
            <w:ins w:id="245" w:author="Author">
              <w:r>
                <w:rPr>
                  <w:lang w:val="en-US"/>
                </w:rPr>
                <w:t>P</w:t>
              </w:r>
              <w:r w:rsidRPr="00091D48">
                <w:rPr>
                  <w:vertAlign w:val="subscript"/>
                  <w:lang w:val="en-US"/>
                </w:rPr>
                <w:t>CCA_DL</w:t>
              </w:r>
              <w:r>
                <w:rPr>
                  <w:vertAlign w:val="subscript"/>
                  <w:lang w:val="en-US"/>
                </w:rPr>
                <w:t>_1</w:t>
              </w:r>
              <w:r>
                <w:rPr>
                  <w:lang w:val="en-US"/>
                </w:rPr>
                <w:t>=0.75</w:t>
              </w:r>
            </w:ins>
          </w:p>
          <w:p w14:paraId="4145BC23" w14:textId="77777777" w:rsidR="009F3451" w:rsidRDefault="009F3451" w:rsidP="00D00DFE">
            <w:pPr>
              <w:pStyle w:val="TAC"/>
              <w:rPr>
                <w:ins w:id="246" w:author="Author"/>
                <w:lang w:val="en-US"/>
              </w:rPr>
            </w:pPr>
            <w:ins w:id="247" w:author="Author">
              <w:r>
                <w:rPr>
                  <w:lang w:val="en-US"/>
                </w:rPr>
                <w:t>P</w:t>
              </w:r>
              <w:r w:rsidRPr="00091D48">
                <w:rPr>
                  <w:vertAlign w:val="subscript"/>
                  <w:lang w:val="en-US"/>
                </w:rPr>
                <w:t>CCA_DL</w:t>
              </w:r>
              <w:r>
                <w:rPr>
                  <w:vertAlign w:val="subscript"/>
                  <w:lang w:val="en-US"/>
                </w:rPr>
                <w:t>_2</w:t>
              </w:r>
              <w:r>
                <w:rPr>
                  <w:lang w:val="en-US"/>
                </w:rPr>
                <w:t>=0.75</w:t>
              </w:r>
            </w:ins>
          </w:p>
          <w:p w14:paraId="2B4F5006" w14:textId="77777777" w:rsidR="009F3451" w:rsidRPr="007275DF" w:rsidRDefault="009F3451" w:rsidP="00D00DFE">
            <w:pPr>
              <w:pStyle w:val="TAC"/>
              <w:rPr>
                <w:lang w:val="en-US"/>
              </w:rPr>
            </w:pPr>
            <w:del w:id="248" w:author="Author">
              <w:r w:rsidRPr="007275DF" w:rsidDel="002E1225">
                <w:rPr>
                  <w:lang w:val="en-US"/>
                </w:rPr>
                <w:delText>TBD</w:delText>
              </w:r>
            </w:del>
          </w:p>
        </w:tc>
      </w:tr>
      <w:tr w:rsidR="009F3451" w:rsidRPr="007275DF" w14:paraId="3BC0DD20" w14:textId="77777777" w:rsidTr="00D00DF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8FC0053"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6A54AD1"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34058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C4B81A"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D78FCB" w14:textId="77777777" w:rsidR="009F3451" w:rsidRPr="007275DF" w:rsidRDefault="009F3451" w:rsidP="00D00DFE">
            <w:pPr>
              <w:pStyle w:val="TAC"/>
              <w:rPr>
                <w:lang w:val="en-US"/>
              </w:rPr>
            </w:pPr>
            <w:ins w:id="24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0"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15B42A20" w14:textId="77777777" w:rsidR="009F3451" w:rsidRPr="007275DF" w:rsidRDefault="009F3451" w:rsidP="00D00DFE">
            <w:pPr>
              <w:pStyle w:val="TAC"/>
              <w:rPr>
                <w:lang w:val="en-US"/>
              </w:rPr>
            </w:pPr>
            <w:ins w:id="25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2" w:author="Author">
              <w:r w:rsidRPr="007275DF" w:rsidDel="006D7946">
                <w:rPr>
                  <w:lang w:val="en-US"/>
                </w:rPr>
                <w:delText>TBD</w:delText>
              </w:r>
            </w:del>
          </w:p>
        </w:tc>
      </w:tr>
      <w:tr w:rsidR="009F3451" w:rsidRPr="007275DF" w14:paraId="22DE8327" w14:textId="77777777" w:rsidTr="00D00DF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0EFE3BF" w14:textId="77777777" w:rsidR="009F3451" w:rsidRPr="007275DF" w:rsidRDefault="009F3451" w:rsidP="00D00DFE">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E010F65"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B87D0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A0EECD"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9F5FAF9" w14:textId="77777777" w:rsidR="009F3451" w:rsidRPr="007275DF" w:rsidRDefault="009F3451" w:rsidP="00D00DFE">
            <w:pPr>
              <w:pStyle w:val="TAC"/>
              <w:rPr>
                <w:lang w:val="en-US"/>
              </w:rPr>
            </w:pPr>
            <w:ins w:id="25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4" w:author="Author">
              <w:r w:rsidRPr="007275DF" w:rsidDel="00B43776">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tcPr>
          <w:p w14:paraId="7CAA0DC0" w14:textId="77777777" w:rsidR="009F3451" w:rsidRPr="007275DF" w:rsidRDefault="009F3451" w:rsidP="00D00DFE">
            <w:pPr>
              <w:pStyle w:val="TAC"/>
              <w:rPr>
                <w:lang w:val="en-US"/>
              </w:rPr>
            </w:pPr>
            <w:ins w:id="25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56" w:author="Author">
              <w:r w:rsidRPr="007275DF" w:rsidDel="006D7946">
                <w:rPr>
                  <w:lang w:val="en-US"/>
                </w:rPr>
                <w:delText>TBD</w:delText>
              </w:r>
            </w:del>
          </w:p>
        </w:tc>
      </w:tr>
      <w:tr w:rsidR="009F3451" w:rsidRPr="007275DF" w14:paraId="7467F9A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5A2125"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5B66834"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1C84B9D" w14:textId="77777777" w:rsidR="009F3451" w:rsidRPr="007275DF" w:rsidRDefault="009F3451" w:rsidP="00D00DFE">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4C098CC4" w14:textId="77777777" w:rsidR="009F3451" w:rsidRPr="007275DF" w:rsidRDefault="009F3451" w:rsidP="00D00DFE">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256A2707" w14:textId="77777777" w:rsidR="009F3451" w:rsidRPr="007275DF" w:rsidRDefault="009F3451" w:rsidP="00D00DFE">
            <w:pPr>
              <w:pStyle w:val="TAC"/>
            </w:pPr>
          </w:p>
        </w:tc>
      </w:tr>
      <w:tr w:rsidR="009F3451" w:rsidRPr="007275DF" w14:paraId="55F54139"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E07745"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54C6D8D"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013B21C"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EA4A7A0"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DBF7B98" w14:textId="77777777" w:rsidR="009F3451" w:rsidRPr="007275DF" w:rsidRDefault="009F3451" w:rsidP="00D00DFE">
            <w:pPr>
              <w:pStyle w:val="TAC"/>
            </w:pPr>
          </w:p>
        </w:tc>
      </w:tr>
      <w:tr w:rsidR="009F3451" w:rsidRPr="007275DF" w14:paraId="3B926B21"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D3FABA"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B46954D"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DDA7BBF"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1CA20E2"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25C576A" w14:textId="77777777" w:rsidR="009F3451" w:rsidRPr="007275DF" w:rsidRDefault="009F3451" w:rsidP="00D00DFE">
            <w:pPr>
              <w:pStyle w:val="TAC"/>
            </w:pPr>
          </w:p>
        </w:tc>
      </w:tr>
      <w:tr w:rsidR="009F3451" w:rsidRPr="007275DF" w14:paraId="220558E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B24A0DC"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3C09E3"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5542DF1"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97366A4"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0B359798" w14:textId="77777777" w:rsidR="009F3451" w:rsidRPr="007275DF" w:rsidRDefault="009F3451" w:rsidP="00D00DFE">
            <w:pPr>
              <w:pStyle w:val="TAC"/>
            </w:pPr>
          </w:p>
        </w:tc>
      </w:tr>
      <w:tr w:rsidR="009F3451" w:rsidRPr="007275DF" w14:paraId="4C35B729"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30F9C6"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BEB08EE"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2C270CC" w14:textId="77777777" w:rsidR="009F3451" w:rsidRPr="007275DF" w:rsidRDefault="009F3451" w:rsidP="00D00DFE">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686E0FF5" w14:textId="77777777" w:rsidR="009F3451" w:rsidRPr="007275DF" w:rsidRDefault="009F3451" w:rsidP="00D00DFE">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1671FA4" w14:textId="77777777" w:rsidR="009F3451" w:rsidRPr="007275DF" w:rsidRDefault="009F3451" w:rsidP="00D00DFE">
            <w:pPr>
              <w:pStyle w:val="TAC"/>
            </w:pPr>
            <w:r w:rsidRPr="007275DF">
              <w:t>0</w:t>
            </w:r>
          </w:p>
        </w:tc>
      </w:tr>
      <w:tr w:rsidR="009F3451" w:rsidRPr="007275DF" w14:paraId="6D4AC09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07EE7"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AD14A0B"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A1277F0"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1901A44"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04C61A4" w14:textId="77777777" w:rsidR="009F3451" w:rsidRPr="007275DF" w:rsidRDefault="009F3451" w:rsidP="00D00DFE">
            <w:pPr>
              <w:pStyle w:val="TAC"/>
            </w:pPr>
          </w:p>
        </w:tc>
      </w:tr>
      <w:tr w:rsidR="009F3451" w:rsidRPr="007275DF" w14:paraId="2D6B7927"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7CB7643"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384C9AD"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1839A374"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640560E"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D324AC7" w14:textId="77777777" w:rsidR="009F3451" w:rsidRPr="007275DF" w:rsidRDefault="009F3451" w:rsidP="00D00DFE">
            <w:pPr>
              <w:pStyle w:val="TAC"/>
            </w:pPr>
          </w:p>
        </w:tc>
      </w:tr>
      <w:tr w:rsidR="009F3451" w:rsidRPr="007275DF" w14:paraId="4FC75E51"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F13A43D"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F906E2E"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2DFD97D" w14:textId="77777777" w:rsidR="009F3451" w:rsidRPr="007275DF" w:rsidRDefault="009F3451" w:rsidP="00D00DFE">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0A77723" w14:textId="77777777" w:rsidR="009F3451" w:rsidRPr="007275DF" w:rsidRDefault="009F3451" w:rsidP="00D00DFE">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39254AD" w14:textId="77777777" w:rsidR="009F3451" w:rsidRPr="007275DF" w:rsidRDefault="009F3451" w:rsidP="00D00DFE">
            <w:pPr>
              <w:pStyle w:val="TAC"/>
            </w:pPr>
          </w:p>
        </w:tc>
      </w:tr>
      <w:tr w:rsidR="009F3451" w:rsidRPr="007275DF" w14:paraId="300B3EE2"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E7A31CD"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0D5604A"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4DBB00E" w14:textId="77777777" w:rsidR="009F3451" w:rsidRPr="007275DF" w:rsidRDefault="009F3451" w:rsidP="00D00DFE">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6AFDD343" w14:textId="77777777" w:rsidR="009F3451" w:rsidRPr="007275DF" w:rsidRDefault="009F3451" w:rsidP="00D00DFE">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269EAACD" w14:textId="77777777" w:rsidR="009F3451" w:rsidRPr="007275DF" w:rsidRDefault="009F3451" w:rsidP="00D00DFE">
            <w:pPr>
              <w:pStyle w:val="TAC"/>
            </w:pPr>
          </w:p>
        </w:tc>
      </w:tr>
      <w:tr w:rsidR="009F3451" w:rsidRPr="007275DF" w14:paraId="1DD097E3"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A7837B9" w14:textId="77777777" w:rsidR="009F3451" w:rsidRPr="007275DF" w:rsidRDefault="009F3451" w:rsidP="00D00DFE">
            <w:pPr>
              <w:pStyle w:val="TAL"/>
            </w:pPr>
            <w:r w:rsidRPr="004849DD">
              <w:rPr>
                <w:rFonts w:eastAsia="Calibri"/>
                <w:position w:val="-12"/>
                <w:szCs w:val="22"/>
              </w:rPr>
              <w:object w:dxaOrig="255" w:dyaOrig="255" w14:anchorId="575D42BA">
                <v:shape id="_x0000_i1040" type="#_x0000_t75" style="width:14.25pt;height:14.25pt" o:ole="" fillcolor="window">
                  <v:imagedata r:id="rId23" o:title=""/>
                </v:shape>
                <o:OLEObject Type="Embed" ProgID="Equation.3" ShapeID="_x0000_i1040" DrawAspect="Content" ObjectID="_1706336186" r:id="rId4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0FE82F5"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EF2C72C"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2CFB87B" w14:textId="77777777" w:rsidR="009F3451" w:rsidRPr="007275DF" w:rsidRDefault="009F3451" w:rsidP="00D00DFE">
            <w:pPr>
              <w:pStyle w:val="TAC"/>
            </w:pPr>
            <w:r w:rsidRPr="007275DF">
              <w:t>-10</w:t>
            </w:r>
            <w:ins w:id="257" w:author="Author">
              <w:r>
                <w:t>4</w:t>
              </w:r>
            </w:ins>
            <w:del w:id="258" w:author="Author">
              <w:r w:rsidRPr="007275DF" w:rsidDel="006446AE">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65E503D3" w14:textId="77777777" w:rsidR="009F3451" w:rsidRPr="007275DF" w:rsidRDefault="009F3451" w:rsidP="00D00DFE">
            <w:pPr>
              <w:pStyle w:val="TAC"/>
            </w:pPr>
            <w:r w:rsidRPr="007275DF">
              <w:t>-10</w:t>
            </w:r>
            <w:ins w:id="259" w:author="Author">
              <w:r>
                <w:t>4</w:t>
              </w:r>
            </w:ins>
            <w:del w:id="260" w:author="Author">
              <w:r w:rsidRPr="007275DF" w:rsidDel="006446AE">
                <w:delText>1</w:delText>
              </w:r>
            </w:del>
          </w:p>
        </w:tc>
      </w:tr>
      <w:tr w:rsidR="009F3451" w:rsidRPr="007275DF" w14:paraId="57545CB8"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5F97F5" w14:textId="77777777" w:rsidR="009F3451" w:rsidRPr="007275DF" w:rsidRDefault="009F3451" w:rsidP="00D00DFE">
            <w:pPr>
              <w:pStyle w:val="TAL"/>
            </w:pPr>
            <w:r w:rsidRPr="004849DD">
              <w:rPr>
                <w:rFonts w:eastAsia="Calibri"/>
                <w:position w:val="-12"/>
                <w:szCs w:val="22"/>
              </w:rPr>
              <w:object w:dxaOrig="255" w:dyaOrig="255" w14:anchorId="2FD5B13D">
                <v:shape id="_x0000_i1041" type="#_x0000_t75" style="width:14.25pt;height:14.25pt" o:ole="" fillcolor="window">
                  <v:imagedata r:id="rId23" o:title=""/>
                </v:shape>
                <o:OLEObject Type="Embed" ProgID="Equation.3" ShapeID="_x0000_i1041" DrawAspect="Content" ObjectID="_1706336187" r:id="rId42"/>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C55908E"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9978FC5" w14:textId="77777777" w:rsidR="009F3451" w:rsidRPr="007275DF" w:rsidRDefault="009F3451" w:rsidP="00D00DFE">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6735FE4" w14:textId="77777777" w:rsidR="009F3451" w:rsidRPr="007275DF" w:rsidRDefault="009F3451" w:rsidP="00D00DFE">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53329A40" w14:textId="77777777" w:rsidR="009F3451" w:rsidRPr="007275DF" w:rsidRDefault="009F3451" w:rsidP="00D00DFE">
            <w:pPr>
              <w:pStyle w:val="TAC"/>
            </w:pPr>
            <w:r w:rsidRPr="007275DF">
              <w:t>-101</w:t>
            </w:r>
          </w:p>
        </w:tc>
      </w:tr>
      <w:tr w:rsidR="009F3451" w:rsidRPr="007275DF" w14:paraId="39800872"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75E605"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8062C39"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DB81D1" w14:textId="77777777" w:rsidR="009F3451" w:rsidRPr="007275DF" w:rsidRDefault="009F3451" w:rsidP="00D00DFE">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30FF330" w14:textId="77777777" w:rsidR="009F3451" w:rsidRPr="007275DF" w:rsidRDefault="009F3451" w:rsidP="00D00DFE">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55F13E1F" w14:textId="77777777" w:rsidR="009F3451" w:rsidRPr="007275DF" w:rsidRDefault="009F3451" w:rsidP="00D00DFE">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22E90241"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0084D08" w14:textId="77777777" w:rsidR="009F3451" w:rsidRPr="007275DF" w:rsidRDefault="009F3451" w:rsidP="00D00DFE">
            <w:pPr>
              <w:pStyle w:val="TAC"/>
            </w:pPr>
            <w:r w:rsidRPr="007275DF">
              <w:t>-88</w:t>
            </w:r>
          </w:p>
        </w:tc>
      </w:tr>
      <w:tr w:rsidR="009F3451" w:rsidRPr="007275DF" w14:paraId="75B79578"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FD0BD66" w14:textId="77777777" w:rsidR="009F3451" w:rsidRPr="007275DF" w:rsidRDefault="009F3451" w:rsidP="00D00DFE">
            <w:pPr>
              <w:pStyle w:val="TAL"/>
            </w:pPr>
            <w:r w:rsidRPr="004849DD">
              <w:rPr>
                <w:position w:val="-12"/>
              </w:rPr>
              <w:object w:dxaOrig="600" w:dyaOrig="255" w14:anchorId="33FD3891">
                <v:shape id="_x0000_i1042" type="#_x0000_t75" style="width:28.5pt;height:14.25pt" o:ole="" fillcolor="window">
                  <v:imagedata r:id="rId26" o:title=""/>
                </v:shape>
                <o:OLEObject Type="Embed" ProgID="Equation.3" ShapeID="_x0000_i1042" DrawAspect="Content" ObjectID="_1706336188" r:id="rId43"/>
              </w:object>
            </w:r>
          </w:p>
        </w:tc>
        <w:tc>
          <w:tcPr>
            <w:tcW w:w="992" w:type="dxa"/>
            <w:tcBorders>
              <w:top w:val="single" w:sz="4" w:space="0" w:color="auto"/>
              <w:left w:val="single" w:sz="4" w:space="0" w:color="auto"/>
              <w:bottom w:val="single" w:sz="4" w:space="0" w:color="auto"/>
              <w:right w:val="single" w:sz="4" w:space="0" w:color="auto"/>
            </w:tcBorders>
            <w:hideMark/>
          </w:tcPr>
          <w:p w14:paraId="05FEF6E8"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152D7B5"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22A01CA" w14:textId="77777777" w:rsidR="009F3451" w:rsidRPr="007275DF" w:rsidRDefault="009F3451" w:rsidP="00D00DF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20935D5B" w14:textId="77777777" w:rsidR="009F3451" w:rsidRPr="007275DF" w:rsidRDefault="009F3451" w:rsidP="00D00DF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0711DAA"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E8BD6AE" w14:textId="77777777" w:rsidR="009F3451" w:rsidRPr="007275DF" w:rsidRDefault="009F3451" w:rsidP="00D00DFE">
            <w:pPr>
              <w:pStyle w:val="TAC"/>
            </w:pPr>
            <w:r w:rsidRPr="007275DF">
              <w:t>7</w:t>
            </w:r>
          </w:p>
        </w:tc>
      </w:tr>
      <w:tr w:rsidR="009F3451" w:rsidRPr="007275DF" w14:paraId="457D4691"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EE08A5" w14:textId="77777777" w:rsidR="009F3451" w:rsidRPr="007275DF" w:rsidRDefault="009F3451" w:rsidP="00D00DFE">
            <w:pPr>
              <w:pStyle w:val="TAL"/>
            </w:pPr>
            <w:r w:rsidRPr="004849DD">
              <w:rPr>
                <w:position w:val="-12"/>
              </w:rPr>
              <w:object w:dxaOrig="840" w:dyaOrig="255" w14:anchorId="146FF07D">
                <v:shape id="_x0000_i1043" type="#_x0000_t75" style="width:43.5pt;height:14.25pt" o:ole="" fillcolor="window">
                  <v:imagedata r:id="rId28" o:title=""/>
                </v:shape>
                <o:OLEObject Type="Embed" ProgID="Equation.3" ShapeID="_x0000_i1043" DrawAspect="Content" ObjectID="_1706336189" r:id="rId44"/>
              </w:object>
            </w:r>
          </w:p>
        </w:tc>
        <w:tc>
          <w:tcPr>
            <w:tcW w:w="992" w:type="dxa"/>
            <w:tcBorders>
              <w:top w:val="single" w:sz="4" w:space="0" w:color="auto"/>
              <w:left w:val="single" w:sz="4" w:space="0" w:color="auto"/>
              <w:bottom w:val="single" w:sz="4" w:space="0" w:color="auto"/>
              <w:right w:val="single" w:sz="4" w:space="0" w:color="auto"/>
            </w:tcBorders>
            <w:hideMark/>
          </w:tcPr>
          <w:p w14:paraId="2CCE52B9"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2484034"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8D3B8D3" w14:textId="77777777" w:rsidR="009F3451" w:rsidRPr="007275DF" w:rsidRDefault="009F3451" w:rsidP="00D00DFE">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D663764" w14:textId="77777777" w:rsidR="009F3451" w:rsidRPr="007275DF" w:rsidRDefault="009F3451" w:rsidP="00D00DF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3567E5C6" w14:textId="77777777" w:rsidR="009F3451" w:rsidRPr="007275DF" w:rsidRDefault="009F3451" w:rsidP="00D00DFE">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DE6ACBA" w14:textId="77777777" w:rsidR="009F3451" w:rsidRPr="007275DF" w:rsidRDefault="009F3451" w:rsidP="00D00DFE">
            <w:pPr>
              <w:pStyle w:val="TAC"/>
            </w:pPr>
            <w:r w:rsidRPr="007275DF">
              <w:t>7</w:t>
            </w:r>
          </w:p>
        </w:tc>
      </w:tr>
      <w:tr w:rsidR="009F3451" w:rsidRPr="007275DF" w14:paraId="6B4108F9" w14:textId="77777777" w:rsidTr="00D00DF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2091133"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0E5BA47"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8280D3B" w14:textId="77777777" w:rsidR="009F3451" w:rsidRPr="007275DF" w:rsidRDefault="009F3451" w:rsidP="00D00DFE">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3908FA9" w14:textId="77777777" w:rsidR="009F3451" w:rsidRPr="007275DF" w:rsidRDefault="009F3451" w:rsidP="00D00DFE">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3BE43092" w14:textId="77777777" w:rsidR="009F3451" w:rsidRPr="007275DF" w:rsidRDefault="009F3451" w:rsidP="00D00DFE">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C281347" w14:textId="77777777" w:rsidR="009F3451" w:rsidRPr="007275DF" w:rsidRDefault="009F3451" w:rsidP="00D00DFE">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68785425" w14:textId="77777777" w:rsidR="009F3451" w:rsidRPr="007275DF" w:rsidRDefault="009F3451" w:rsidP="00D00DFE">
            <w:pPr>
              <w:pStyle w:val="TAC"/>
            </w:pPr>
            <w:r w:rsidRPr="007275DF">
              <w:t>-56.15</w:t>
            </w:r>
          </w:p>
        </w:tc>
      </w:tr>
      <w:tr w:rsidR="009F3451" w:rsidRPr="007275DF" w14:paraId="4EF9AA4A"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9022A20"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316D63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E256FA6" w14:textId="77777777" w:rsidR="009F3451" w:rsidRPr="007275DF" w:rsidRDefault="009F3451" w:rsidP="00D00DFE">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D390175" w14:textId="77777777" w:rsidR="009F3451" w:rsidRPr="007275DF" w:rsidRDefault="009F3451" w:rsidP="00D00DFE">
            <w:pPr>
              <w:pStyle w:val="TAC"/>
            </w:pPr>
            <w:r w:rsidRPr="007275DF">
              <w:rPr>
                <w:rFonts w:cs="v4.2.0"/>
              </w:rPr>
              <w:t>AWGN</w:t>
            </w:r>
          </w:p>
        </w:tc>
      </w:tr>
      <w:tr w:rsidR="009F3451" w:rsidRPr="007275DF" w14:paraId="422E1D94" w14:textId="77777777" w:rsidTr="00D00DF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B06A8FB"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98D85B1"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569AEC6">
                <v:shape id="_x0000_i1044" type="#_x0000_t75" style="width:14.25pt;height:14.25pt" o:ole="" fillcolor="window">
                  <v:imagedata r:id="rId23" o:title=""/>
                </v:shape>
                <o:OLEObject Type="Embed" ProgID="Equation.3" ShapeID="_x0000_i1044" DrawAspect="Content" ObjectID="_1706336190" r:id="rId45"/>
              </w:object>
            </w:r>
            <w:r w:rsidRPr="007275DF">
              <w:rPr>
                <w:lang w:val="en-US"/>
              </w:rPr>
              <w:t xml:space="preserve"> to be fulfilled.</w:t>
            </w:r>
          </w:p>
          <w:p w14:paraId="354EAF58"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6A986DB"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0A748C3"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3C9F4C70"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4644383C"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7E31910D" w14:textId="77777777" w:rsidR="009F3451" w:rsidRPr="007275DF" w:rsidRDefault="009F3451" w:rsidP="009F3451">
      <w:pPr>
        <w:pStyle w:val="TH"/>
      </w:pPr>
    </w:p>
    <w:p w14:paraId="4E969B34" w14:textId="77777777" w:rsidR="009F3451" w:rsidRPr="007275DF" w:rsidRDefault="009F3451" w:rsidP="009F3451">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4E9E109B" w14:textId="77777777" w:rsidTr="00D00DF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2CD00EC"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DA907D9"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89EC675" w14:textId="77777777" w:rsidR="009F3451" w:rsidRPr="007275DF" w:rsidRDefault="009F3451" w:rsidP="00D00DF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E3050F1" w14:textId="77777777" w:rsidR="009F3451" w:rsidRPr="007275DF" w:rsidRDefault="009F3451" w:rsidP="00D00DFE">
            <w:pPr>
              <w:pStyle w:val="TAH"/>
            </w:pPr>
            <w:r w:rsidRPr="007275DF">
              <w:t>Comment</w:t>
            </w:r>
          </w:p>
        </w:tc>
      </w:tr>
      <w:tr w:rsidR="009F3451" w:rsidRPr="007275DF" w14:paraId="737210CF" w14:textId="77777777" w:rsidTr="00D00DF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0EFE93F"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ED3CEAF"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EACDD47" w14:textId="77777777" w:rsidR="009F3451" w:rsidRPr="007275DF" w:rsidRDefault="009F3451" w:rsidP="00D00DF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18B1AE22" w14:textId="77777777" w:rsidR="009F3451" w:rsidRPr="007275DF" w:rsidRDefault="009F3451" w:rsidP="00D00DFE">
            <w:pPr>
              <w:pStyle w:val="TAH"/>
            </w:pPr>
          </w:p>
        </w:tc>
      </w:tr>
      <w:tr w:rsidR="009F3451" w:rsidRPr="007275DF" w14:paraId="0E1AA5D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79FBD9D2"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DE03A9C"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354D1D" w14:textId="77777777" w:rsidR="009F3451" w:rsidRPr="007275DF" w:rsidRDefault="009F3451" w:rsidP="00D00DF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DDC0E3A"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2BE9488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F5993C8"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A87359A"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201588" w14:textId="77777777" w:rsidR="009F3451" w:rsidRPr="007275DF" w:rsidRDefault="009F3451" w:rsidP="00D00DF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9E6F245" w14:textId="77777777" w:rsidR="009F3451" w:rsidRPr="007275DF" w:rsidRDefault="009F3451" w:rsidP="00D00DFE">
            <w:pPr>
              <w:pStyle w:val="TAC"/>
              <w:rPr>
                <w:rFonts w:cs="Arial"/>
              </w:rPr>
            </w:pPr>
          </w:p>
        </w:tc>
      </w:tr>
      <w:tr w:rsidR="009F3451" w:rsidRPr="007275DF" w14:paraId="20E167C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F909932"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951DC71"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482CD9E"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916F5D3" w14:textId="77777777" w:rsidR="009F3451" w:rsidRPr="007275DF" w:rsidRDefault="009F3451" w:rsidP="00D00DFE">
            <w:pPr>
              <w:pStyle w:val="TAC"/>
              <w:rPr>
                <w:rFonts w:cs="Arial"/>
              </w:rPr>
            </w:pPr>
          </w:p>
        </w:tc>
      </w:tr>
      <w:tr w:rsidR="009F3451" w:rsidRPr="007275DF" w14:paraId="3A22C108"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025846F8"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FA7589C"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1FF1B36"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2C3BC7C" w14:textId="77777777" w:rsidR="009F3451" w:rsidRPr="007275DF" w:rsidRDefault="009F3451" w:rsidP="00D00DFE">
            <w:pPr>
              <w:pStyle w:val="TAC"/>
              <w:rPr>
                <w:rFonts w:cs="Arial"/>
              </w:rPr>
            </w:pPr>
          </w:p>
        </w:tc>
      </w:tr>
      <w:tr w:rsidR="009F3451" w:rsidRPr="007275DF" w14:paraId="0ACD1B7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2541D88"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FFDCB23"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666EAA9" w14:textId="77777777" w:rsidR="009F3451" w:rsidRPr="007275DF" w:rsidRDefault="009F3451" w:rsidP="00D00DF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5453348" w14:textId="77777777" w:rsidR="009F3451" w:rsidRPr="007275DF" w:rsidRDefault="009F3451" w:rsidP="00D00DFE">
            <w:pPr>
              <w:pStyle w:val="TAC"/>
              <w:rPr>
                <w:rFonts w:cs="Arial"/>
              </w:rPr>
            </w:pPr>
          </w:p>
        </w:tc>
      </w:tr>
      <w:tr w:rsidR="009F3451" w:rsidRPr="007275DF" w14:paraId="530EC13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tcPr>
          <w:p w14:paraId="79A44513"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DFAF2B9"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F3E70C3"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9789C3D" w14:textId="77777777" w:rsidR="009F3451" w:rsidRPr="007275DF" w:rsidRDefault="009F3451" w:rsidP="00D00DFE">
            <w:pPr>
              <w:pStyle w:val="TAC"/>
              <w:rPr>
                <w:rFonts w:cs="Arial"/>
              </w:rPr>
            </w:pPr>
          </w:p>
        </w:tc>
      </w:tr>
    </w:tbl>
    <w:p w14:paraId="7817AB94" w14:textId="77777777" w:rsidR="009F3451" w:rsidRDefault="009F3451" w:rsidP="009F3451"/>
    <w:p w14:paraId="3F1E40FB" w14:textId="77777777" w:rsidR="009F3451" w:rsidRPr="007275DF" w:rsidRDefault="009F3451" w:rsidP="009F3451"/>
    <w:p w14:paraId="06AFAC89" w14:textId="77777777" w:rsidR="009F3451" w:rsidRPr="007275DF" w:rsidRDefault="009F3451" w:rsidP="009F3451">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1C365CF0"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C7AC4F6"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hideMark/>
          </w:tcPr>
          <w:p w14:paraId="2CE2C5E5"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12CEA255" w14:textId="77777777" w:rsidR="009F3451" w:rsidRPr="007275DF" w:rsidRDefault="009F3451" w:rsidP="00D00DFE">
            <w:pPr>
              <w:pStyle w:val="TAH"/>
            </w:pPr>
            <w:r w:rsidRPr="007275DF">
              <w:t>Comment</w:t>
            </w:r>
          </w:p>
        </w:tc>
      </w:tr>
      <w:tr w:rsidR="009F3451" w:rsidRPr="007275DF" w14:paraId="6D45235F"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C9836A8"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675B236"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C4279BE" w14:textId="77777777" w:rsidR="009F3451" w:rsidRPr="007275DF" w:rsidRDefault="009F3451" w:rsidP="00D00DFE">
            <w:pPr>
              <w:pStyle w:val="TAC"/>
            </w:pPr>
            <w:r w:rsidRPr="007275DF">
              <w:t>As specified in clause 6.3.2 in TS 38.331 [2]</w:t>
            </w:r>
          </w:p>
        </w:tc>
      </w:tr>
    </w:tbl>
    <w:p w14:paraId="106AD9F1" w14:textId="77777777" w:rsidR="009F3451" w:rsidRPr="007275DF" w:rsidRDefault="009F3451" w:rsidP="009F3451">
      <w:pPr>
        <w:pStyle w:val="TH"/>
      </w:pPr>
    </w:p>
    <w:p w14:paraId="6E37B1B6" w14:textId="77777777" w:rsidR="009F3451" w:rsidRPr="007275DF" w:rsidRDefault="009F3451" w:rsidP="009F3451">
      <w:pPr>
        <w:pStyle w:val="Heading5"/>
      </w:pPr>
      <w:r w:rsidRPr="007275DF">
        <w:t>A.10.4.2.6.2</w:t>
      </w:r>
      <w:r w:rsidRPr="007275DF">
        <w:tab/>
        <w:t>Test Requirements</w:t>
      </w:r>
    </w:p>
    <w:p w14:paraId="69A9980A" w14:textId="77777777" w:rsidR="009F3451" w:rsidRPr="007275DF" w:rsidRDefault="009F3451" w:rsidP="009F3451">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A3A9A77" w14:textId="77777777" w:rsidR="009F3451" w:rsidRPr="007275DF" w:rsidRDefault="009F3451" w:rsidP="009F3451">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544911D" w14:textId="77777777" w:rsidR="009F3451" w:rsidRPr="007275DF" w:rsidRDefault="009F3451" w:rsidP="009F3451">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27FBCC2" w14:textId="77777777" w:rsidR="009F3451" w:rsidRPr="007275DF" w:rsidRDefault="009F3451" w:rsidP="009F3451">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979334D" w14:textId="77777777" w:rsidR="009F3451" w:rsidRPr="007275DF" w:rsidRDefault="009F3451" w:rsidP="009F3451">
      <w:pPr>
        <w:rPr>
          <w:rFonts w:cs="v4.2.0"/>
        </w:rPr>
      </w:pPr>
      <w:r w:rsidRPr="007275DF">
        <w:rPr>
          <w:rFonts w:cs="v4.2.0"/>
        </w:rPr>
        <w:t>In test 1, 2, 3 and 4 UE is required to report SSB time index.</w:t>
      </w:r>
    </w:p>
    <w:p w14:paraId="09B1B5C4" w14:textId="77777777" w:rsidR="009F3451" w:rsidRPr="007275DF" w:rsidRDefault="009F3451" w:rsidP="009F345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0196DACD" w14:textId="77777777" w:rsidR="009F3451" w:rsidRPr="007275DF" w:rsidRDefault="009F3451" w:rsidP="009F345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3549F9A" w14:textId="77777777" w:rsidR="009F3451" w:rsidRPr="007275DF" w:rsidRDefault="009F3451" w:rsidP="009F345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307B821B" w14:textId="77777777" w:rsidR="009F3451" w:rsidRPr="007275DF" w:rsidRDefault="009F3451" w:rsidP="009F345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0D3B1CC4" w14:textId="77777777" w:rsidR="009F3451" w:rsidRPr="007275DF" w:rsidRDefault="009F3451" w:rsidP="009F3451">
      <w:pPr>
        <w:pStyle w:val="B10"/>
        <w:ind w:firstLine="0"/>
      </w:pPr>
      <w:r w:rsidRPr="007275DF">
        <w:t>For tests 1 and 2, MGRP = 40 ms and for tests 3 and 4 MGRP = 20 ms.</w:t>
      </w:r>
    </w:p>
    <w:p w14:paraId="2FCB49F5" w14:textId="77777777" w:rsidR="009F3451" w:rsidRPr="007275DF" w:rsidRDefault="009F3451" w:rsidP="009F3451">
      <w:pPr>
        <w:pStyle w:val="B10"/>
        <w:ind w:firstLine="0"/>
      </w:pPr>
      <w:r w:rsidRPr="007275DF">
        <w:t>For tests 1 and 3, DRX cycle = 40 ms and for tests 2 and 4 DRX cycle = 640 ms.</w:t>
      </w:r>
    </w:p>
    <w:p w14:paraId="24E1076C" w14:textId="77777777" w:rsidR="009F3451" w:rsidRPr="007275DF" w:rsidRDefault="009F3451" w:rsidP="009F3451">
      <w:pPr>
        <w:pStyle w:val="B10"/>
        <w:ind w:firstLine="0"/>
      </w:pPr>
      <w:r w:rsidRPr="007275DF">
        <w:t>SMTC period = 20 ms.</w:t>
      </w:r>
    </w:p>
    <w:p w14:paraId="67E67A09" w14:textId="77777777" w:rsidR="009F3451" w:rsidRPr="007275DF" w:rsidRDefault="009F3451" w:rsidP="009F3451">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E48B85" w14:textId="77777777" w:rsidR="009F3451" w:rsidRPr="007275DF" w:rsidRDefault="009F3451" w:rsidP="009F3451">
      <w:pPr>
        <w:pStyle w:val="NO"/>
        <w:ind w:left="0" w:firstLine="0"/>
      </w:pPr>
    </w:p>
    <w:p w14:paraId="4DC919D3" w14:textId="77777777" w:rsidR="009F3451" w:rsidRPr="007275DF" w:rsidRDefault="009F3451" w:rsidP="009F3451">
      <w:pPr>
        <w:pStyle w:val="Heading4"/>
      </w:pPr>
      <w:r w:rsidRPr="007275DF">
        <w:t>A.10.4.2.7</w:t>
      </w:r>
      <w:r w:rsidRPr="007275DF">
        <w:tab/>
        <w:t>EN-DC event triggered reporting tests for FR1 cell without SSB time index detection when DRX is not used</w:t>
      </w:r>
    </w:p>
    <w:p w14:paraId="36F08972" w14:textId="77777777" w:rsidR="009F3451" w:rsidRPr="007275DF" w:rsidRDefault="009F3451" w:rsidP="009F3451">
      <w:pPr>
        <w:pStyle w:val="Heading5"/>
      </w:pPr>
      <w:r w:rsidRPr="007275DF">
        <w:t>A.10.4.2.7.1</w:t>
      </w:r>
      <w:r w:rsidRPr="007275DF">
        <w:tab/>
        <w:t>Test Purpose and Environment</w:t>
      </w:r>
    </w:p>
    <w:p w14:paraId="44D5B36E"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261" w:author="Author">
        <w:r>
          <w:rPr>
            <w:rFonts w:cs="v4.2.0"/>
          </w:rPr>
          <w:t xml:space="preserve"> and 9.3A.5</w:t>
        </w:r>
      </w:ins>
      <w:r w:rsidRPr="007275DF">
        <w:rPr>
          <w:rFonts w:cs="v4.2.0"/>
        </w:rPr>
        <w:t>.</w:t>
      </w:r>
    </w:p>
    <w:p w14:paraId="555154B5" w14:textId="77777777" w:rsidR="009F3451" w:rsidRPr="007275DF" w:rsidRDefault="009F3451" w:rsidP="009F3451">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2C2B841D" w14:textId="77777777" w:rsidR="009F3451" w:rsidRPr="007275DF" w:rsidRDefault="009F3451" w:rsidP="009F3451">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1C7816A4"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6095DB5"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A.10.4.2.7.1-1.</w:t>
      </w:r>
    </w:p>
    <w:p w14:paraId="705CB135" w14:textId="77777777" w:rsidR="009F3451" w:rsidRPr="007275DF" w:rsidRDefault="009F3451" w:rsidP="009F3451">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0628D946"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F0730E5"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1EB97BC" w14:textId="77777777" w:rsidR="009F3451" w:rsidRPr="007275DF" w:rsidRDefault="009F3451" w:rsidP="00D00DFE">
            <w:pPr>
              <w:pStyle w:val="TAH"/>
              <w:spacing w:line="256" w:lineRule="auto"/>
            </w:pPr>
            <w:r w:rsidRPr="007275DF">
              <w:t>Description</w:t>
            </w:r>
          </w:p>
        </w:tc>
      </w:tr>
      <w:tr w:rsidR="009F3451" w:rsidRPr="007275DF" w14:paraId="4D62A53B"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6823FAF7"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475FB9D6" w14:textId="77777777" w:rsidR="009F3451" w:rsidRPr="007275DF" w:rsidRDefault="009F3451" w:rsidP="00D00DFE">
            <w:pPr>
              <w:pStyle w:val="TAC"/>
              <w:spacing w:line="256" w:lineRule="auto"/>
              <w:jc w:val="left"/>
            </w:pPr>
            <w:r w:rsidRPr="007275DF">
              <w:t>E-UTRAN cell: LTE FDD</w:t>
            </w:r>
          </w:p>
          <w:p w14:paraId="3E6913FE"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6030DB87"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4ED4598C"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C69A472"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BD6855A" w14:textId="77777777" w:rsidR="009F3451" w:rsidRPr="007275DF" w:rsidRDefault="009F3451" w:rsidP="00D00DFE">
            <w:pPr>
              <w:pStyle w:val="TAC"/>
              <w:spacing w:line="256" w:lineRule="auto"/>
              <w:jc w:val="left"/>
            </w:pPr>
            <w:r w:rsidRPr="007275DF">
              <w:t>E-UTRAN cell: LTE FDD</w:t>
            </w:r>
          </w:p>
          <w:p w14:paraId="4FC6A2AA" w14:textId="77777777" w:rsidR="009F3451" w:rsidRPr="007275DF" w:rsidRDefault="009F3451" w:rsidP="00D00DFE">
            <w:pPr>
              <w:pStyle w:val="TAC"/>
              <w:spacing w:line="256" w:lineRule="auto"/>
              <w:jc w:val="left"/>
            </w:pPr>
            <w:r w:rsidRPr="007275DF">
              <w:t>NR cell without CCA: 15 kHz SSB SCS, 10 MHz bandwidth, TDD duplex mode</w:t>
            </w:r>
          </w:p>
          <w:p w14:paraId="125B2CDA"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59744AA4"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437C2C19" w14:textId="77777777" w:rsidR="009F3451" w:rsidRPr="007275DF" w:rsidRDefault="009F3451" w:rsidP="00D00DF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0DB48590" w14:textId="77777777" w:rsidR="009F3451" w:rsidRPr="007275DF" w:rsidRDefault="009F3451" w:rsidP="00D00DFE">
            <w:pPr>
              <w:pStyle w:val="TAC"/>
              <w:spacing w:line="256" w:lineRule="auto"/>
              <w:jc w:val="left"/>
            </w:pPr>
            <w:r w:rsidRPr="007275DF">
              <w:t>E-UTRAN cell: LTE FDD</w:t>
            </w:r>
          </w:p>
          <w:p w14:paraId="6174ADEB" w14:textId="77777777" w:rsidR="009F3451" w:rsidRPr="007275DF" w:rsidRDefault="009F3451" w:rsidP="00D00DFE">
            <w:pPr>
              <w:pStyle w:val="TAC"/>
              <w:spacing w:line="256" w:lineRule="auto"/>
              <w:jc w:val="left"/>
            </w:pPr>
            <w:r w:rsidRPr="007275DF">
              <w:t>NR cell without CCA: 30 kHz SSB SCS, 40 MHz bandwidth, TDD duplex mode</w:t>
            </w:r>
          </w:p>
          <w:p w14:paraId="5440EA95"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41EB884B"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5D6060B9" w14:textId="77777777" w:rsidR="009F3451" w:rsidRPr="007275DF" w:rsidRDefault="009F3451" w:rsidP="00D00DF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56B8FAB" w14:textId="77777777" w:rsidR="009F3451" w:rsidRPr="007275DF" w:rsidRDefault="009F3451" w:rsidP="00D00DFE">
            <w:pPr>
              <w:pStyle w:val="TAC"/>
              <w:spacing w:line="256" w:lineRule="auto"/>
              <w:jc w:val="left"/>
            </w:pPr>
            <w:r w:rsidRPr="007275DF">
              <w:t>E-UTRAN cell: LTE TDD</w:t>
            </w:r>
          </w:p>
          <w:p w14:paraId="1A7373A2"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5A27BF87"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1D7B25B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03D86E74" w14:textId="77777777" w:rsidR="009F3451" w:rsidRPr="007275DF" w:rsidRDefault="009F3451" w:rsidP="00D00DF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1121D60" w14:textId="77777777" w:rsidR="009F3451" w:rsidRPr="007275DF" w:rsidRDefault="009F3451" w:rsidP="00D00DFE">
            <w:pPr>
              <w:pStyle w:val="TAC"/>
              <w:spacing w:line="256" w:lineRule="auto"/>
              <w:jc w:val="left"/>
            </w:pPr>
            <w:r w:rsidRPr="007275DF">
              <w:t>E-UTRAN cell: LTE TDD</w:t>
            </w:r>
          </w:p>
          <w:p w14:paraId="4EFDBF6B" w14:textId="77777777" w:rsidR="009F3451" w:rsidRPr="007275DF" w:rsidRDefault="009F3451" w:rsidP="00D00DFE">
            <w:pPr>
              <w:pStyle w:val="TAC"/>
              <w:spacing w:line="256" w:lineRule="auto"/>
              <w:jc w:val="left"/>
            </w:pPr>
            <w:r w:rsidRPr="007275DF">
              <w:t xml:space="preserve">NR cell without CCA: 15 kHz SSB SCS, 10 MHz bandwidth, TDD duplex mode, </w:t>
            </w:r>
          </w:p>
          <w:p w14:paraId="77A55A03" w14:textId="77777777" w:rsidR="009F3451" w:rsidRPr="007275DF" w:rsidRDefault="009F3451" w:rsidP="00D00DFE">
            <w:pPr>
              <w:pStyle w:val="TAC"/>
              <w:spacing w:line="256" w:lineRule="auto"/>
              <w:jc w:val="left"/>
            </w:pPr>
            <w:r w:rsidRPr="007275DF">
              <w:t>NR cell with CCA: 30 kHz SSB SCS, 40 MHz bandwidth, TDD duplex mod</w:t>
            </w:r>
            <w:ins w:id="262" w:author="Author">
              <w:r>
                <w:t>e</w:t>
              </w:r>
            </w:ins>
          </w:p>
        </w:tc>
      </w:tr>
      <w:tr w:rsidR="009F3451" w:rsidRPr="007275DF" w14:paraId="34C0F83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1863BF38" w14:textId="77777777" w:rsidR="009F3451" w:rsidRPr="007275DF" w:rsidRDefault="009F3451" w:rsidP="00D00DF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45AB8EFA" w14:textId="77777777" w:rsidR="009F3451" w:rsidRPr="007275DF" w:rsidRDefault="009F3451" w:rsidP="00D00DFE">
            <w:pPr>
              <w:pStyle w:val="TAC"/>
              <w:spacing w:line="256" w:lineRule="auto"/>
              <w:jc w:val="left"/>
            </w:pPr>
            <w:r w:rsidRPr="007275DF">
              <w:t>E-UTRAN cell: LTE TDD</w:t>
            </w:r>
          </w:p>
          <w:p w14:paraId="6198D92C" w14:textId="77777777" w:rsidR="009F3451" w:rsidRPr="007275DF" w:rsidRDefault="009F3451" w:rsidP="00D00DFE">
            <w:pPr>
              <w:pStyle w:val="TAC"/>
              <w:spacing w:line="256" w:lineRule="auto"/>
              <w:jc w:val="left"/>
            </w:pPr>
            <w:r w:rsidRPr="007275DF">
              <w:t xml:space="preserve">NR cell without CCA: 30 kHz SSB SCS, 40 MHz bandwidth, TDD duplex mode </w:t>
            </w:r>
          </w:p>
          <w:p w14:paraId="3FD04A58"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B7F2F41"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A006067"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4944904D" w14:textId="77777777" w:rsidR="009F3451" w:rsidRDefault="009F3451" w:rsidP="009F3451"/>
    <w:p w14:paraId="6660C2F2" w14:textId="77777777" w:rsidR="009F3451" w:rsidRPr="007275DF" w:rsidRDefault="009F3451" w:rsidP="009F3451">
      <w:pPr>
        <w:rPr>
          <w:rFonts w:cs="v4.2.0"/>
        </w:rPr>
      </w:pPr>
    </w:p>
    <w:p w14:paraId="2923AA1D" w14:textId="77777777" w:rsidR="009F3451" w:rsidRPr="007275DF" w:rsidRDefault="009F3451" w:rsidP="009F3451">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451" w:rsidRPr="007275DF" w14:paraId="7800F9D3"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841D919"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132879E"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A89BC0C" w14:textId="77777777" w:rsidR="009F3451" w:rsidRPr="007275DF" w:rsidRDefault="009F3451" w:rsidP="00D00DF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0FFF7BE"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6D016A2" w14:textId="77777777" w:rsidR="009F3451" w:rsidRPr="007275DF" w:rsidRDefault="009F3451" w:rsidP="00D00DFE">
            <w:pPr>
              <w:pStyle w:val="TAH"/>
            </w:pPr>
            <w:r w:rsidRPr="007275DF">
              <w:t>Comment</w:t>
            </w:r>
          </w:p>
        </w:tc>
      </w:tr>
      <w:tr w:rsidR="009F3451" w:rsidRPr="007275DF" w14:paraId="0AAC80A6"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87CFD9A"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E19D0CA"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F6BB909" w14:textId="77777777" w:rsidR="009F3451" w:rsidRPr="007275DF" w:rsidRDefault="009F3451" w:rsidP="00D00DF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2A67E6F" w14:textId="77777777" w:rsidR="009F3451" w:rsidRPr="007275DF" w:rsidRDefault="009F3451" w:rsidP="00D00DF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784D654D" w14:textId="77777777" w:rsidR="009F3451" w:rsidRPr="007275DF" w:rsidRDefault="009F3451" w:rsidP="00D00DF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C343A47" w14:textId="77777777" w:rsidR="009F3451" w:rsidRPr="007275DF" w:rsidRDefault="009F3451" w:rsidP="00D00DFE">
            <w:pPr>
              <w:pStyle w:val="TAH"/>
            </w:pPr>
          </w:p>
        </w:tc>
      </w:tr>
      <w:tr w:rsidR="009F3451" w:rsidRPr="007275DF" w14:paraId="7A54902C"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02564"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A3732F0"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2A9F136"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C977E29"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ACFA0B2" w14:textId="77777777" w:rsidR="009F3451" w:rsidRPr="007275DF" w:rsidRDefault="009F3451" w:rsidP="00D00DFE">
            <w:pPr>
              <w:pStyle w:val="TAL"/>
            </w:pPr>
            <w:r>
              <w:t xml:space="preserve">One E-UTRAN </w:t>
            </w:r>
            <w:del w:id="263" w:author="Author">
              <w:r w:rsidRPr="6BB84E92" w:rsidDel="00DB5CBB">
                <w:rPr>
                  <w:lang w:eastAsia="zh-CN"/>
                </w:rPr>
                <w:delText>TDD</w:delText>
              </w:r>
              <w:r w:rsidDel="00DB5CBB">
                <w:delText xml:space="preserve"> </w:delText>
              </w:r>
            </w:del>
            <w:r>
              <w:t>carrier frequency is used.</w:t>
            </w:r>
          </w:p>
        </w:tc>
      </w:tr>
      <w:tr w:rsidR="009F3451" w:rsidRPr="007275DF" w14:paraId="0B8459FB"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92BDB14"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28041BE"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D66E7B2"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D3710D"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DA4F44F" w14:textId="77777777" w:rsidR="009F3451" w:rsidRPr="007275DF" w:rsidRDefault="009F3451" w:rsidP="00D00DFE">
            <w:pPr>
              <w:pStyle w:val="TAL"/>
            </w:pPr>
            <w:r w:rsidRPr="007275DF">
              <w:t>Two FR1 NR carrier frequencies are used. NR RF channel 1 is with CCA.</w:t>
            </w:r>
          </w:p>
          <w:p w14:paraId="6C3D6CD0" w14:textId="77777777" w:rsidR="009F3451" w:rsidRPr="007275DF" w:rsidRDefault="009F3451" w:rsidP="00D00DFE">
            <w:pPr>
              <w:pStyle w:val="TAL"/>
            </w:pPr>
          </w:p>
        </w:tc>
      </w:tr>
      <w:tr w:rsidR="009F3451" w:rsidRPr="007275DF" w14:paraId="02E45188"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F7CB3BE"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E087DC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CD2729"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6425C3" w14:textId="77777777" w:rsidR="009F3451" w:rsidRPr="007275DF" w:rsidRDefault="009F3451" w:rsidP="00D00DF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80989D2"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50F93147" w14:textId="77777777" w:rsidR="009F3451" w:rsidRPr="007275DF" w:rsidRDefault="009F3451" w:rsidP="00D00DF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F3451" w:rsidRPr="007275DF" w14:paraId="3C4471BD"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86EA1"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58CE0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E42A6A"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ED3B"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3089B8E"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9F3451" w:rsidRPr="007275DF" w14:paraId="7C9CB6EA"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8CC250C"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AB5F87A"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720A4638"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F34D3C0" w14:textId="77777777" w:rsidR="009F3451" w:rsidRPr="007275DF" w:rsidRDefault="009F3451" w:rsidP="00D00DFE">
            <w:pPr>
              <w:pStyle w:val="TAC"/>
            </w:pPr>
            <w:r w:rsidRPr="007275DF">
              <w:rPr>
                <w:noProof/>
              </w:rPr>
              <w:t>As specified in clause A.3.2</w:t>
            </w:r>
            <w:ins w:id="264" w:author="Author">
              <w:r>
                <w:rPr>
                  <w:noProof/>
                </w:rPr>
                <w:t>6</w:t>
              </w:r>
            </w:ins>
            <w:del w:id="265"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78AC1489" w14:textId="77777777" w:rsidR="009F3451" w:rsidRPr="007275DF" w:rsidRDefault="009F3451" w:rsidP="00D00DFE">
            <w:pPr>
              <w:pStyle w:val="TAL"/>
            </w:pPr>
          </w:p>
        </w:tc>
      </w:tr>
      <w:tr w:rsidR="009F3451" w:rsidRPr="007275DF" w14:paraId="7B6D8945"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322259F"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00A0CEA"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C9E6A23"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45AA7BD" w14:textId="77777777" w:rsidR="009F3451" w:rsidRPr="007275DF" w:rsidRDefault="009F3451" w:rsidP="00D00DFE">
            <w:pPr>
              <w:pStyle w:val="TAC"/>
            </w:pPr>
            <w:r w:rsidRPr="007275DF">
              <w:rPr>
                <w:noProof/>
              </w:rPr>
              <w:t>As specified in clause A.3.2</w:t>
            </w:r>
            <w:ins w:id="266" w:author="Author">
              <w:r>
                <w:rPr>
                  <w:noProof/>
                </w:rPr>
                <w:t>6</w:t>
              </w:r>
            </w:ins>
            <w:del w:id="267"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4E1F47F" w14:textId="77777777" w:rsidR="009F3451" w:rsidRPr="007275DF" w:rsidRDefault="009F3451" w:rsidP="00D00DFE">
            <w:pPr>
              <w:pStyle w:val="TAL"/>
            </w:pPr>
          </w:p>
        </w:tc>
      </w:tr>
      <w:tr w:rsidR="009F3451" w:rsidRPr="007275DF" w14:paraId="7701F610"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43813CE"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5C838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2DB226" w14:textId="77777777" w:rsidR="009F3451" w:rsidRPr="007275DF" w:rsidRDefault="009F3451" w:rsidP="00D00DF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2181DD2" w14:textId="77777777" w:rsidR="009F3451" w:rsidRPr="007275DF" w:rsidRDefault="009F3451" w:rsidP="00D00DF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23CB5BE"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E14F332" w14:textId="77777777" w:rsidR="009F3451" w:rsidRPr="007275DF" w:rsidRDefault="009F3451" w:rsidP="00D00DFE">
            <w:pPr>
              <w:pStyle w:val="TAL"/>
            </w:pPr>
            <w:r w:rsidRPr="007275DF">
              <w:t>As specified in clause 9.1.2-1.</w:t>
            </w:r>
          </w:p>
          <w:p w14:paraId="44C28F58" w14:textId="77777777" w:rsidR="009F3451" w:rsidRPr="007275DF" w:rsidRDefault="009F3451" w:rsidP="00D00DFE">
            <w:pPr>
              <w:pStyle w:val="TAL"/>
            </w:pPr>
          </w:p>
        </w:tc>
      </w:tr>
      <w:tr w:rsidR="009F3451" w:rsidRPr="007275DF" w14:paraId="651B0061"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149AE83"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B8A43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081B165" w14:textId="77777777" w:rsidR="009F3451" w:rsidRPr="007275DF" w:rsidRDefault="009F3451" w:rsidP="00D00DF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A7F457C" w14:textId="77777777" w:rsidR="009F3451" w:rsidRPr="007275DF" w:rsidRDefault="009F3451" w:rsidP="00D00DF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F997F0F"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EAC5A8F" w14:textId="77777777" w:rsidR="009F3451" w:rsidRPr="007275DF" w:rsidRDefault="009F3451" w:rsidP="00D00DFE">
            <w:pPr>
              <w:pStyle w:val="TAL"/>
            </w:pPr>
          </w:p>
        </w:tc>
      </w:tr>
      <w:tr w:rsidR="009F3451" w:rsidRPr="007275DF" w14:paraId="4BE3DD78"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7EA80BF"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A5A14B9"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4CD9E847"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B0DB49"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1D96426" w14:textId="77777777" w:rsidR="009F3451" w:rsidRPr="007275DF" w:rsidRDefault="009F3451" w:rsidP="00D00DFE">
            <w:pPr>
              <w:pStyle w:val="TAL"/>
            </w:pPr>
          </w:p>
        </w:tc>
      </w:tr>
      <w:tr w:rsidR="009F3451" w:rsidRPr="007275DF" w14:paraId="76292AE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FB4325C"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FCF799"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9B36BF2"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40E1B4"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B1F9879" w14:textId="77777777" w:rsidR="009F3451" w:rsidRPr="007275DF" w:rsidRDefault="009F3451" w:rsidP="00D00DFE">
            <w:pPr>
              <w:pStyle w:val="TAL"/>
            </w:pPr>
          </w:p>
        </w:tc>
      </w:tr>
      <w:tr w:rsidR="009F3451" w:rsidRPr="007275DF" w14:paraId="78E65C2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5EDA2C"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5E49B2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203654"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4D0F93B"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FF5EF33" w14:textId="77777777" w:rsidR="009F3451" w:rsidRPr="007275DF" w:rsidRDefault="009F3451" w:rsidP="00D00DFE">
            <w:pPr>
              <w:pStyle w:val="TAL"/>
            </w:pPr>
          </w:p>
        </w:tc>
      </w:tr>
      <w:tr w:rsidR="009F3451" w:rsidRPr="007275DF" w14:paraId="1333FF47"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A4233"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F7A6615"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B1F5F"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DF875B"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A589409" w14:textId="77777777" w:rsidR="009F3451" w:rsidRPr="007275DF" w:rsidRDefault="009F3451" w:rsidP="00D00DFE">
            <w:pPr>
              <w:pStyle w:val="TAL"/>
            </w:pPr>
          </w:p>
        </w:tc>
      </w:tr>
      <w:tr w:rsidR="009F3451" w:rsidRPr="007275DF" w14:paraId="5E0EBAD0"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D510BF"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F053F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2D11540"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2903C8"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282C6BB" w14:textId="77777777" w:rsidR="009F3451" w:rsidRPr="007275DF" w:rsidRDefault="009F3451" w:rsidP="00D00DFE">
            <w:pPr>
              <w:pStyle w:val="TAL"/>
            </w:pPr>
            <w:r w:rsidRPr="007275DF">
              <w:t>L3 filtering is not used</w:t>
            </w:r>
          </w:p>
        </w:tc>
      </w:tr>
      <w:tr w:rsidR="009F3451" w:rsidRPr="007275DF" w14:paraId="6ED21994"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621B751"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682A50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00AD2A"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001EFD" w14:textId="77777777" w:rsidR="009F3451" w:rsidRPr="007275DF" w:rsidRDefault="009F3451" w:rsidP="00D00DF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5B1BDFA" w14:textId="77777777" w:rsidR="009F3451" w:rsidRPr="007275DF" w:rsidRDefault="009F3451" w:rsidP="00D00DFE">
            <w:pPr>
              <w:pStyle w:val="TAL"/>
            </w:pPr>
            <w:r w:rsidRPr="007275DF">
              <w:t>DRX is not used</w:t>
            </w:r>
          </w:p>
        </w:tc>
      </w:tr>
      <w:tr w:rsidR="009F3451" w:rsidRPr="007275DF" w14:paraId="270F4F7B"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D2C22FA"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1468CF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9B9A48" w14:textId="77777777" w:rsidR="009F3451" w:rsidRPr="007275DF" w:rsidRDefault="009F3451" w:rsidP="00D00DF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7A8402"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D274859" w14:textId="77777777" w:rsidR="009F3451" w:rsidRPr="007275DF" w:rsidRDefault="009F3451" w:rsidP="00D00DFE">
            <w:pPr>
              <w:pStyle w:val="TAL"/>
              <w:rPr>
                <w:lang w:eastAsia="zh-CN"/>
              </w:rPr>
            </w:pPr>
            <w:r w:rsidRPr="007275DF">
              <w:rPr>
                <w:lang w:eastAsia="zh-CN"/>
              </w:rPr>
              <w:t>Synchronous EN-DC</w:t>
            </w:r>
          </w:p>
        </w:tc>
      </w:tr>
      <w:tr w:rsidR="009F3451" w:rsidRPr="007275DF" w14:paraId="27C17E3E"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1168F0A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1E5481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40BFCF0" w14:textId="77777777" w:rsidR="009F3451" w:rsidRPr="007275DF" w:rsidRDefault="009F3451" w:rsidP="00D00DF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367D1" w14:textId="77777777" w:rsidR="009F3451" w:rsidRPr="007275DF" w:rsidRDefault="009F3451" w:rsidP="00D00DF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6E2AB99" w14:textId="77777777" w:rsidR="009F3451" w:rsidRPr="007275DF" w:rsidRDefault="009F3451" w:rsidP="00D00DFE">
            <w:pPr>
              <w:pStyle w:val="TAL"/>
            </w:pPr>
            <w:r w:rsidRPr="007275DF">
              <w:t>Asynchronous cells.</w:t>
            </w:r>
          </w:p>
          <w:p w14:paraId="10DDCB00" w14:textId="77777777" w:rsidR="009F3451" w:rsidRPr="007275DF" w:rsidRDefault="009F3451" w:rsidP="00D00DFE">
            <w:pPr>
              <w:pStyle w:val="TAL"/>
            </w:pPr>
            <w:r w:rsidRPr="007275DF">
              <w:t>The timing of Cell 3 is 3ms later than the timing of Cell 2.</w:t>
            </w:r>
          </w:p>
        </w:tc>
      </w:tr>
      <w:tr w:rsidR="009F3451" w:rsidRPr="007275DF" w14:paraId="67D62E7B"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4514CFB0" w14:textId="77777777" w:rsidR="009F3451" w:rsidRPr="007275DF" w:rsidRDefault="009F3451" w:rsidP="00D00DF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4A70717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56BEF7D1"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35EF3B"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B279042" w14:textId="77777777" w:rsidR="009F3451" w:rsidRPr="007275DF" w:rsidRDefault="009F3451" w:rsidP="00D00DFE">
            <w:pPr>
              <w:pStyle w:val="TAL"/>
            </w:pPr>
            <w:r w:rsidRPr="007275DF">
              <w:t>Synchronous cells.</w:t>
            </w:r>
          </w:p>
        </w:tc>
      </w:tr>
      <w:tr w:rsidR="009F3451" w:rsidRPr="007275DF" w14:paraId="5C46B7E7"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EC2244A"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F6EB2D"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3A8CAFA"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7FCA6A" w14:textId="77777777" w:rsidR="009F3451" w:rsidRPr="007275DF" w:rsidRDefault="009F3451" w:rsidP="00D00DFE">
            <w:pPr>
              <w:pStyle w:val="TAC"/>
            </w:pPr>
            <w:del w:id="268" w:author="Author">
              <w:r w:rsidRPr="007275DF" w:rsidDel="00387576">
                <w:delText>[</w:delText>
              </w:r>
            </w:del>
            <w:r w:rsidRPr="007275DF">
              <w:t>5</w:t>
            </w:r>
            <w:del w:id="269" w:author="Autho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7A850611" w14:textId="77777777" w:rsidR="009F3451" w:rsidRPr="007275DF" w:rsidRDefault="009F3451" w:rsidP="00D00DFE">
            <w:pPr>
              <w:pStyle w:val="TAL"/>
            </w:pPr>
          </w:p>
        </w:tc>
      </w:tr>
      <w:tr w:rsidR="009F3451" w:rsidRPr="007275DF" w14:paraId="41E59C3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0A1154"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D479962"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ED42495" w14:textId="77777777" w:rsidR="009F3451" w:rsidRPr="007275DF" w:rsidRDefault="009F3451" w:rsidP="00D00DF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B8C5C1F" w14:textId="77777777" w:rsidR="009F3451" w:rsidRPr="007275DF" w:rsidRDefault="009F3451" w:rsidP="00D00DFE">
            <w:pPr>
              <w:pStyle w:val="TAC"/>
            </w:pPr>
            <w:del w:id="270" w:author="Author">
              <w:r w:rsidDel="00DB5CBB">
                <w:delText>[1]</w:delText>
              </w:r>
            </w:del>
            <w:ins w:id="271" w:author="Author">
              <w:r>
                <w:t>1.7</w:t>
              </w:r>
            </w:ins>
          </w:p>
        </w:tc>
        <w:tc>
          <w:tcPr>
            <w:tcW w:w="1276" w:type="dxa"/>
            <w:tcBorders>
              <w:top w:val="single" w:sz="4" w:space="0" w:color="auto"/>
              <w:left w:val="single" w:sz="4" w:space="0" w:color="auto"/>
              <w:bottom w:val="single" w:sz="4" w:space="0" w:color="auto"/>
              <w:right w:val="single" w:sz="4" w:space="0" w:color="auto"/>
            </w:tcBorders>
            <w:hideMark/>
          </w:tcPr>
          <w:p w14:paraId="42B6CBA2" w14:textId="77777777" w:rsidR="009F3451" w:rsidRPr="007275DF" w:rsidRDefault="009F3451" w:rsidP="00D00DFE">
            <w:pPr>
              <w:pStyle w:val="TAC"/>
            </w:pPr>
            <w:del w:id="272" w:author="Author">
              <w:r w:rsidRPr="007275DF" w:rsidDel="00387576">
                <w:delText>[</w:delText>
              </w:r>
            </w:del>
            <w:ins w:id="273" w:author="Author">
              <w:r>
                <w:t>1.7</w:t>
              </w:r>
            </w:ins>
            <w:del w:id="274" w:author="Author">
              <w:r w:rsidRPr="007275DF" w:rsidDel="00F60824">
                <w:delText>1</w:delText>
              </w:r>
              <w:r w:rsidRPr="007275DF" w:rsidDel="00387576">
                <w:delText>]</w:delText>
              </w:r>
            </w:del>
          </w:p>
        </w:tc>
        <w:tc>
          <w:tcPr>
            <w:tcW w:w="2883" w:type="dxa"/>
            <w:tcBorders>
              <w:top w:val="single" w:sz="4" w:space="0" w:color="auto"/>
              <w:left w:val="single" w:sz="4" w:space="0" w:color="auto"/>
              <w:bottom w:val="single" w:sz="4" w:space="0" w:color="auto"/>
              <w:right w:val="single" w:sz="4" w:space="0" w:color="auto"/>
            </w:tcBorders>
          </w:tcPr>
          <w:p w14:paraId="79AECC6E" w14:textId="77777777" w:rsidR="009F3451" w:rsidRPr="007275DF" w:rsidRDefault="009F3451" w:rsidP="00D00DFE">
            <w:pPr>
              <w:pStyle w:val="TAL"/>
            </w:pPr>
          </w:p>
        </w:tc>
      </w:tr>
    </w:tbl>
    <w:p w14:paraId="20A68E06" w14:textId="77777777" w:rsidR="009F3451" w:rsidRDefault="009F3451" w:rsidP="009F3451"/>
    <w:p w14:paraId="30A33DD1" w14:textId="77777777" w:rsidR="009F3451" w:rsidRPr="007275DF" w:rsidRDefault="009F3451" w:rsidP="009F3451"/>
    <w:p w14:paraId="01875944" w14:textId="77777777" w:rsidR="009F3451" w:rsidRPr="007275DF" w:rsidRDefault="009F3451" w:rsidP="009F3451">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F3451" w:rsidRPr="007275DF" w14:paraId="523687AD"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0782D1E"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D67A034"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79DB0E" w14:textId="77777777" w:rsidR="009F3451" w:rsidRPr="007275DF" w:rsidRDefault="009F3451" w:rsidP="00D00DF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CD5A511" w14:textId="77777777" w:rsidR="009F3451" w:rsidRPr="007275DF" w:rsidRDefault="009F3451" w:rsidP="00D00DF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B2A561D" w14:textId="77777777" w:rsidR="009F3451" w:rsidRPr="007275DF" w:rsidRDefault="009F3451" w:rsidP="00D00DFE">
            <w:pPr>
              <w:pStyle w:val="TAH"/>
              <w:rPr>
                <w:rFonts w:cs="Arial"/>
              </w:rPr>
            </w:pPr>
            <w:r w:rsidRPr="007275DF">
              <w:t>Cell 3</w:t>
            </w:r>
          </w:p>
        </w:tc>
      </w:tr>
      <w:tr w:rsidR="009F3451" w:rsidRPr="007275DF" w14:paraId="5FB95FA9"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FFDC7B"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2BA0BFD"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766AB050" w14:textId="77777777" w:rsidR="009F3451" w:rsidRPr="007275DF" w:rsidRDefault="009F3451" w:rsidP="00D00DF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5FAF13C" w14:textId="77777777" w:rsidR="009F3451" w:rsidRPr="007275DF" w:rsidRDefault="009F3451" w:rsidP="00D00DF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37057486" w14:textId="77777777" w:rsidR="009F3451" w:rsidRPr="007275DF" w:rsidRDefault="009F3451" w:rsidP="00D00DF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6753F78B" w14:textId="77777777" w:rsidR="009F3451" w:rsidRPr="007275DF" w:rsidRDefault="009F3451" w:rsidP="00D00DF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B4C788C" w14:textId="77777777" w:rsidR="009F3451" w:rsidRPr="007275DF" w:rsidRDefault="009F3451" w:rsidP="00D00DFE">
            <w:pPr>
              <w:pStyle w:val="TAH"/>
              <w:rPr>
                <w:rFonts w:cs="Arial"/>
              </w:rPr>
            </w:pPr>
            <w:r w:rsidRPr="007275DF">
              <w:t>T2</w:t>
            </w:r>
          </w:p>
        </w:tc>
      </w:tr>
      <w:tr w:rsidR="009F3451" w:rsidRPr="007275DF" w14:paraId="22247ADA"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97B733"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85C1372"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F62AFD0" w14:textId="77777777" w:rsidR="009F3451" w:rsidRPr="007275DF" w:rsidRDefault="009F3451" w:rsidP="00D00DF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7FFAFA2" w14:textId="77777777" w:rsidR="009F3451" w:rsidRPr="007275DF" w:rsidRDefault="009F3451" w:rsidP="00D00DF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7019100" w14:textId="77777777" w:rsidR="009F3451" w:rsidRPr="007275DF" w:rsidRDefault="009F3451" w:rsidP="00D00DFE">
            <w:pPr>
              <w:pStyle w:val="TAC"/>
            </w:pPr>
            <w:r w:rsidRPr="007275DF">
              <w:t>2</w:t>
            </w:r>
          </w:p>
        </w:tc>
      </w:tr>
      <w:tr w:rsidR="009F3451" w:rsidRPr="007275DF" w14:paraId="154084A0"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89CC78"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D75F82C"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1BEB56F"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C432A21" w14:textId="77777777" w:rsidR="009F3451" w:rsidRPr="007275DF" w:rsidRDefault="009F3451" w:rsidP="00D00DF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7B426C7" w14:textId="77777777" w:rsidR="009F3451" w:rsidRPr="007275DF" w:rsidRDefault="009F3451" w:rsidP="00D00DFE">
            <w:pPr>
              <w:pStyle w:val="TAC"/>
              <w:rPr>
                <w:lang w:val="en-US"/>
              </w:rPr>
            </w:pPr>
            <w:r w:rsidRPr="007275DF">
              <w:rPr>
                <w:lang w:val="en-US"/>
              </w:rPr>
              <w:t>FDD</w:t>
            </w:r>
          </w:p>
        </w:tc>
      </w:tr>
      <w:tr w:rsidR="009F3451" w:rsidRPr="007275DF" w14:paraId="7D5DAB30"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72CA9EA" w14:textId="77777777" w:rsidR="009F3451" w:rsidRPr="007275DF" w:rsidRDefault="009F3451" w:rsidP="00D00D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377F7443"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F9C0AA7" w14:textId="77777777" w:rsidR="009F3451" w:rsidRPr="007275DF" w:rsidRDefault="009F3451" w:rsidP="00D00DF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517A1E" w14:textId="77777777" w:rsidR="009F3451" w:rsidRPr="007275DF" w:rsidRDefault="009F3451" w:rsidP="00D00DF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0C69563" w14:textId="77777777" w:rsidR="009F3451" w:rsidRPr="007275DF" w:rsidRDefault="009F3451" w:rsidP="00D00DFE">
            <w:pPr>
              <w:pStyle w:val="TAC"/>
              <w:rPr>
                <w:lang w:val="en-US"/>
              </w:rPr>
            </w:pPr>
            <w:r w:rsidRPr="007275DF">
              <w:rPr>
                <w:lang w:val="en-US"/>
              </w:rPr>
              <w:t>TDD</w:t>
            </w:r>
          </w:p>
        </w:tc>
      </w:tr>
      <w:tr w:rsidR="009F3451" w:rsidRPr="007275DF" w14:paraId="6BF8FED3" w14:textId="77777777" w:rsidTr="00D00DF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7D416F" w14:textId="77777777" w:rsidR="009F3451" w:rsidRPr="007275DF" w:rsidRDefault="009F3451" w:rsidP="00D00DF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943EF81"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E47F9D5"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A4855A5"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40A58AF"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3E20DA63" w14:textId="77777777" w:rsidTr="00D00DFE">
        <w:trPr>
          <w:cantSplit/>
          <w:trHeight w:val="150"/>
        </w:trPr>
        <w:tc>
          <w:tcPr>
            <w:tcW w:w="2410" w:type="dxa"/>
            <w:gridSpan w:val="2"/>
            <w:vMerge/>
            <w:hideMark/>
          </w:tcPr>
          <w:p w14:paraId="4A54C8E8" w14:textId="77777777" w:rsidR="009F3451" w:rsidRPr="007275DF" w:rsidRDefault="009F3451" w:rsidP="00D00DFE">
            <w:pPr>
              <w:pStyle w:val="TAL"/>
            </w:pPr>
          </w:p>
        </w:tc>
        <w:tc>
          <w:tcPr>
            <w:tcW w:w="992" w:type="dxa"/>
            <w:vMerge/>
            <w:hideMark/>
          </w:tcPr>
          <w:p w14:paraId="31AC479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6259"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7DC40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D6164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E494E8C" w14:textId="77777777" w:rsidTr="00D00DF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66DDD6" w14:textId="77777777" w:rsidR="009F3451" w:rsidRPr="007275DF" w:rsidRDefault="009F3451" w:rsidP="00D00DF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3E59145D"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A6F0168"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F95F9E1"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9FF366"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4A6B773B" w14:textId="77777777" w:rsidTr="00D00DFE">
        <w:trPr>
          <w:cantSplit/>
          <w:trHeight w:val="87"/>
        </w:trPr>
        <w:tc>
          <w:tcPr>
            <w:tcW w:w="2410" w:type="dxa"/>
            <w:gridSpan w:val="2"/>
            <w:vMerge/>
            <w:hideMark/>
          </w:tcPr>
          <w:p w14:paraId="7D571710" w14:textId="77777777" w:rsidR="009F3451" w:rsidRPr="007275DF" w:rsidRDefault="009F3451" w:rsidP="00D00DFE">
            <w:pPr>
              <w:pStyle w:val="TAL"/>
              <w:rPr>
                <w:bCs/>
              </w:rPr>
            </w:pPr>
          </w:p>
        </w:tc>
        <w:tc>
          <w:tcPr>
            <w:tcW w:w="992" w:type="dxa"/>
            <w:vMerge/>
            <w:hideMark/>
          </w:tcPr>
          <w:p w14:paraId="111CC896"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847DB11"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7ABD3F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5EFC52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A475F1A"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C9FB43"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AB8F13D"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0B77F7"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063186"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3A69FA5" w14:textId="77777777" w:rsidR="009F3451" w:rsidRPr="007275DF" w:rsidRDefault="009F3451" w:rsidP="00D00DFE">
            <w:pPr>
              <w:pStyle w:val="TAC"/>
              <w:rPr>
                <w:bCs/>
              </w:rPr>
            </w:pPr>
            <w:r w:rsidRPr="007275DF">
              <w:rPr>
                <w:bCs/>
              </w:rPr>
              <w:t>NA</w:t>
            </w:r>
          </w:p>
        </w:tc>
      </w:tr>
      <w:tr w:rsidR="009F3451" w:rsidRPr="007275DF" w14:paraId="073452ED"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3F1819F9"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AA941C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6A4CF403"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53A01F1"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D692EC7" w14:textId="77777777" w:rsidR="009F3451" w:rsidRPr="007275DF" w:rsidDel="00FC32E4" w:rsidRDefault="009F3451" w:rsidP="00D00DFE">
            <w:pPr>
              <w:pStyle w:val="TAC"/>
              <w:rPr>
                <w:bCs/>
              </w:rPr>
            </w:pPr>
            <w:r w:rsidRPr="007275DF">
              <w:rPr>
                <w:bCs/>
              </w:rPr>
              <w:t>TDDConf.1.1</w:t>
            </w:r>
          </w:p>
        </w:tc>
      </w:tr>
      <w:tr w:rsidR="009F3451" w:rsidRPr="007275DF" w14:paraId="707A7E9D" w14:textId="77777777" w:rsidTr="00D00DF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5DFE46"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19F0BBC4"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601D41"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94F124A"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97D8C41" w14:textId="77777777" w:rsidR="009F3451" w:rsidRPr="007275DF" w:rsidRDefault="009F3451" w:rsidP="00D00DFE">
            <w:pPr>
              <w:pStyle w:val="TAC"/>
              <w:rPr>
                <w:bCs/>
              </w:rPr>
            </w:pPr>
            <w:r w:rsidRPr="007275DF">
              <w:rPr>
                <w:bCs/>
              </w:rPr>
              <w:t>TDDConf.2.1</w:t>
            </w:r>
          </w:p>
        </w:tc>
      </w:tr>
      <w:tr w:rsidR="009F3451" w:rsidRPr="007275DF" w14:paraId="3A8F3CF5"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658478B"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3BD78BD"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CDAAF3"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B240047" w14:textId="77777777" w:rsidR="009F3451" w:rsidRPr="007275DF" w:rsidRDefault="009F3451" w:rsidP="00D00DF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F2B48A7" w14:textId="77777777" w:rsidR="009F3451" w:rsidRPr="007275DF" w:rsidRDefault="009F3451" w:rsidP="00D00DFE">
            <w:pPr>
              <w:pStyle w:val="TAC"/>
              <w:rPr>
                <w:bCs/>
              </w:rPr>
            </w:pPr>
            <w:r w:rsidRPr="007275DF">
              <w:rPr>
                <w:bCs/>
              </w:rPr>
              <w:t>NA</w:t>
            </w:r>
          </w:p>
        </w:tc>
      </w:tr>
      <w:tr w:rsidR="009F3451" w:rsidRPr="007275DF" w14:paraId="73622BF7"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4225A72"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4F4A04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7B5ADF7"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DFC555" w14:textId="77777777" w:rsidR="009F3451" w:rsidRPr="007275DF" w:rsidRDefault="009F3451" w:rsidP="00D00DF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6A2173B" w14:textId="77777777" w:rsidR="009F3451" w:rsidRPr="007275DF" w:rsidRDefault="009F3451" w:rsidP="00D00DFE">
            <w:pPr>
              <w:pStyle w:val="TAC"/>
              <w:rPr>
                <w:bCs/>
              </w:rPr>
            </w:pPr>
            <w:r w:rsidRPr="007275DF">
              <w:rPr>
                <w:bCs/>
              </w:rPr>
              <w:t>NA</w:t>
            </w:r>
          </w:p>
        </w:tc>
      </w:tr>
      <w:tr w:rsidR="009F3451" w:rsidRPr="007275DF" w14:paraId="28A773CA"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3D9466"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D72D5A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97B8E9D"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1AC4D2" w14:textId="77777777" w:rsidR="009F3451" w:rsidRPr="007275DF" w:rsidRDefault="009F3451" w:rsidP="00D00DF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1FD976F" w14:textId="77777777" w:rsidR="009F3451" w:rsidRPr="007275DF" w:rsidRDefault="009F3451" w:rsidP="00D00DFE">
            <w:pPr>
              <w:pStyle w:val="TAC"/>
              <w:rPr>
                <w:bCs/>
              </w:rPr>
            </w:pPr>
            <w:r w:rsidRPr="007275DF">
              <w:rPr>
                <w:bCs/>
              </w:rPr>
              <w:t>NA</w:t>
            </w:r>
          </w:p>
        </w:tc>
      </w:tr>
      <w:tr w:rsidR="009F3451" w:rsidRPr="007275DF" w14:paraId="4D2BA955"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B11C69A"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3FCE0F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74ED6C6"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20D25" w14:textId="77777777" w:rsidR="009F3451" w:rsidRPr="007275DF" w:rsidRDefault="009F3451" w:rsidP="00D00DF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0F2C84" w14:textId="77777777" w:rsidR="009F3451" w:rsidRPr="007275DF" w:rsidRDefault="009F3451" w:rsidP="00D00DFE">
            <w:pPr>
              <w:pStyle w:val="TAC"/>
              <w:rPr>
                <w:bCs/>
              </w:rPr>
            </w:pPr>
            <w:r w:rsidRPr="007275DF">
              <w:rPr>
                <w:bCs/>
              </w:rPr>
              <w:t>NA</w:t>
            </w:r>
          </w:p>
        </w:tc>
      </w:tr>
      <w:tr w:rsidR="009F3451" w:rsidRPr="007275DF" w14:paraId="6E3FD8B9"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0BF281"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863036D"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798727CA"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10E5D41" w14:textId="77777777" w:rsidR="009F3451" w:rsidRPr="007275DF" w:rsidRDefault="009F3451" w:rsidP="00D00DF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F1C5D9B" w14:textId="77777777" w:rsidR="009F3451" w:rsidRPr="007275DF" w:rsidRDefault="009F3451" w:rsidP="00D00DFE">
            <w:pPr>
              <w:pStyle w:val="TAC"/>
              <w:rPr>
                <w:bCs/>
              </w:rPr>
            </w:pPr>
            <w:r w:rsidRPr="007275DF">
              <w:rPr>
                <w:bCs/>
                <w:lang w:eastAsia="zh-CN"/>
              </w:rPr>
              <w:t>NA</w:t>
            </w:r>
          </w:p>
        </w:tc>
      </w:tr>
      <w:tr w:rsidR="009F3451" w:rsidRPr="007275DF" w14:paraId="29550F37"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226A341C"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F5DD63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F0A140"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366EBD8" w14:textId="77777777" w:rsidR="009F3451" w:rsidRPr="007275DF" w:rsidRDefault="009F3451" w:rsidP="00D00DF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1E727DE9" w14:textId="77777777" w:rsidR="009F3451" w:rsidRPr="007275DF" w:rsidRDefault="009F3451" w:rsidP="00D00DFE">
            <w:pPr>
              <w:pStyle w:val="TAC"/>
              <w:rPr>
                <w:rFonts w:cs="v4.2.0"/>
              </w:rPr>
            </w:pPr>
            <w:r w:rsidRPr="007275DF">
              <w:t>OP.1</w:t>
            </w:r>
          </w:p>
        </w:tc>
      </w:tr>
      <w:tr w:rsidR="009F3451" w:rsidRPr="007275DF" w14:paraId="144E90EB" w14:textId="77777777" w:rsidTr="00D00DF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F3573F7" w14:textId="77777777" w:rsidR="009F3451" w:rsidRPr="007275DF" w:rsidRDefault="009F3451" w:rsidP="00D00DFE">
            <w:pPr>
              <w:pStyle w:val="TAL"/>
            </w:pPr>
            <w:r w:rsidRPr="007275DF">
              <w:rPr>
                <w:lang w:val="en-US"/>
              </w:rPr>
              <w:t xml:space="preserve">PDSCH Reference </w:t>
            </w:r>
          </w:p>
          <w:p w14:paraId="00AEB369" w14:textId="77777777" w:rsidR="009F3451" w:rsidRPr="007275DF" w:rsidRDefault="009F3451" w:rsidP="00D00DF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49256D1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D773DC"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3849610" w14:textId="77777777" w:rsidR="009F3451" w:rsidRPr="007275DF" w:rsidRDefault="009F3451" w:rsidP="00D00DF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7DC72B" w14:textId="77777777" w:rsidR="009F3451" w:rsidRPr="007275DF" w:rsidRDefault="009F3451" w:rsidP="00D00DFE">
            <w:pPr>
              <w:pStyle w:val="TAC"/>
            </w:pPr>
            <w:r w:rsidRPr="007275DF">
              <w:rPr>
                <w:bCs/>
              </w:rPr>
              <w:t>SR.1.1 FDD</w:t>
            </w:r>
          </w:p>
        </w:tc>
      </w:tr>
      <w:tr w:rsidR="009F3451" w:rsidRPr="007275DF" w14:paraId="7D9AE21F" w14:textId="77777777" w:rsidTr="00D00DFE">
        <w:trPr>
          <w:cantSplit/>
          <w:trHeight w:val="232"/>
        </w:trPr>
        <w:tc>
          <w:tcPr>
            <w:tcW w:w="2410" w:type="dxa"/>
            <w:gridSpan w:val="2"/>
            <w:vMerge/>
          </w:tcPr>
          <w:p w14:paraId="251A481C" w14:textId="77777777" w:rsidR="009F3451" w:rsidRPr="007275DF" w:rsidRDefault="009F3451" w:rsidP="00D00DFE">
            <w:pPr>
              <w:pStyle w:val="TAL"/>
            </w:pPr>
          </w:p>
        </w:tc>
        <w:tc>
          <w:tcPr>
            <w:tcW w:w="992" w:type="dxa"/>
            <w:vMerge/>
          </w:tcPr>
          <w:p w14:paraId="7C4D319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38752CE7"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485DE2" w14:textId="77777777" w:rsidR="009F3451" w:rsidRPr="007275DF" w:rsidRDefault="009F3451" w:rsidP="00D00DF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D4650EA" w14:textId="77777777" w:rsidR="009F3451" w:rsidRPr="007275DF" w:rsidRDefault="009F3451" w:rsidP="00D00DFE">
            <w:pPr>
              <w:pStyle w:val="TAC"/>
              <w:rPr>
                <w:bCs/>
              </w:rPr>
            </w:pPr>
            <w:r w:rsidRPr="007275DF">
              <w:rPr>
                <w:bCs/>
              </w:rPr>
              <w:t>SR.1.1 TDD</w:t>
            </w:r>
          </w:p>
        </w:tc>
      </w:tr>
      <w:tr w:rsidR="009F3451" w:rsidRPr="007275DF" w14:paraId="4B06381D" w14:textId="77777777" w:rsidTr="00D00DFE">
        <w:trPr>
          <w:cantSplit/>
          <w:trHeight w:val="232"/>
        </w:trPr>
        <w:tc>
          <w:tcPr>
            <w:tcW w:w="2410" w:type="dxa"/>
            <w:gridSpan w:val="2"/>
            <w:vMerge/>
            <w:hideMark/>
          </w:tcPr>
          <w:p w14:paraId="39E1AA2F" w14:textId="77777777" w:rsidR="009F3451" w:rsidRPr="007275DF" w:rsidRDefault="009F3451" w:rsidP="00D00DFE">
            <w:pPr>
              <w:pStyle w:val="TAL"/>
            </w:pPr>
          </w:p>
        </w:tc>
        <w:tc>
          <w:tcPr>
            <w:tcW w:w="992" w:type="dxa"/>
            <w:vMerge/>
          </w:tcPr>
          <w:p w14:paraId="214AAEB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1D233B" w14:textId="77777777" w:rsidR="009F3451" w:rsidRPr="007275DF" w:rsidRDefault="009F3451" w:rsidP="00D00DF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DD613A" w14:textId="77777777" w:rsidR="009F3451" w:rsidRPr="007275DF" w:rsidRDefault="009F3451" w:rsidP="00D00DF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E7E342" w14:textId="77777777" w:rsidR="009F3451" w:rsidRPr="007275DF" w:rsidRDefault="009F3451" w:rsidP="00D00DFE">
            <w:pPr>
              <w:pStyle w:val="TAC"/>
            </w:pPr>
            <w:r w:rsidRPr="007275DF">
              <w:rPr>
                <w:bCs/>
              </w:rPr>
              <w:t>SR.2.1 TDD</w:t>
            </w:r>
          </w:p>
        </w:tc>
      </w:tr>
      <w:tr w:rsidR="009F3451" w:rsidRPr="007275DF" w14:paraId="2E7E0774" w14:textId="77777777" w:rsidTr="00D00DF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A381E8" w14:textId="77777777" w:rsidR="009F3451" w:rsidRPr="007275DF" w:rsidRDefault="009F3451" w:rsidP="00D00DFE">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43BB852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F0549B"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DEA8891" w14:textId="77777777" w:rsidR="009F3451" w:rsidRPr="007275DF" w:rsidRDefault="009F3451" w:rsidP="00D00DF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85D660" w14:textId="77777777" w:rsidR="009F3451" w:rsidRPr="007275DF" w:rsidRDefault="009F3451" w:rsidP="00D00DFE">
            <w:pPr>
              <w:pStyle w:val="TAC"/>
              <w:rPr>
                <w:rFonts w:cs="v4.2.0"/>
                <w:lang w:eastAsia="zh-CN"/>
              </w:rPr>
            </w:pPr>
            <w:r w:rsidRPr="007275DF">
              <w:t>CR.1.1 FDD</w:t>
            </w:r>
          </w:p>
        </w:tc>
      </w:tr>
      <w:tr w:rsidR="009F3451" w:rsidRPr="007275DF" w14:paraId="62AFCE5F" w14:textId="77777777" w:rsidTr="00D00DFE">
        <w:trPr>
          <w:cantSplit/>
          <w:trHeight w:val="206"/>
        </w:trPr>
        <w:tc>
          <w:tcPr>
            <w:tcW w:w="2410" w:type="dxa"/>
            <w:gridSpan w:val="2"/>
            <w:vMerge/>
            <w:hideMark/>
          </w:tcPr>
          <w:p w14:paraId="33F0BA2B" w14:textId="77777777" w:rsidR="009F3451" w:rsidRPr="007275DF" w:rsidRDefault="009F3451" w:rsidP="00D00DFE">
            <w:pPr>
              <w:pStyle w:val="TAL"/>
              <w:rPr>
                <w:rFonts w:cs="v5.0.0"/>
              </w:rPr>
            </w:pPr>
          </w:p>
        </w:tc>
        <w:tc>
          <w:tcPr>
            <w:tcW w:w="992" w:type="dxa"/>
            <w:vMerge/>
          </w:tcPr>
          <w:p w14:paraId="3522D2F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045BA6" w14:textId="77777777" w:rsidR="009F3451" w:rsidRPr="007275DF" w:rsidRDefault="009F3451" w:rsidP="00D00DF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63CA3D5" w14:textId="77777777" w:rsidR="009F3451" w:rsidRPr="007275DF" w:rsidRDefault="009F3451" w:rsidP="00D00DF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65E284" w14:textId="77777777" w:rsidR="009F3451" w:rsidRPr="007275DF" w:rsidRDefault="009F3451" w:rsidP="00D00DFE">
            <w:pPr>
              <w:pStyle w:val="TAC"/>
              <w:rPr>
                <w:rFonts w:cs="v4.2.0"/>
                <w:lang w:eastAsia="zh-CN"/>
              </w:rPr>
            </w:pPr>
            <w:r w:rsidRPr="007275DF">
              <w:t>CR.1.1 TDD</w:t>
            </w:r>
          </w:p>
        </w:tc>
      </w:tr>
      <w:tr w:rsidR="009F3451" w:rsidRPr="007275DF" w14:paraId="28227560" w14:textId="77777777" w:rsidTr="00D00DFE">
        <w:trPr>
          <w:cantSplit/>
          <w:trHeight w:val="180"/>
        </w:trPr>
        <w:tc>
          <w:tcPr>
            <w:tcW w:w="2410" w:type="dxa"/>
            <w:gridSpan w:val="2"/>
            <w:vMerge/>
            <w:hideMark/>
          </w:tcPr>
          <w:p w14:paraId="0D8D0C59" w14:textId="77777777" w:rsidR="009F3451" w:rsidRPr="007275DF" w:rsidRDefault="009F3451" w:rsidP="00D00DFE">
            <w:pPr>
              <w:pStyle w:val="TAL"/>
              <w:rPr>
                <w:rFonts w:cs="v5.0.0"/>
              </w:rPr>
            </w:pPr>
          </w:p>
        </w:tc>
        <w:tc>
          <w:tcPr>
            <w:tcW w:w="992" w:type="dxa"/>
            <w:vMerge/>
          </w:tcPr>
          <w:p w14:paraId="771F732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C9130DB" w14:textId="77777777" w:rsidR="009F3451" w:rsidRPr="007275DF" w:rsidRDefault="009F3451" w:rsidP="00D00DF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0BEFF1" w14:textId="77777777" w:rsidR="009F3451" w:rsidRPr="007275DF" w:rsidRDefault="009F3451" w:rsidP="00D00DF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00B4BD" w14:textId="77777777" w:rsidR="009F3451" w:rsidRPr="007275DF" w:rsidRDefault="009F3451" w:rsidP="00D00DFE">
            <w:pPr>
              <w:pStyle w:val="TAC"/>
              <w:rPr>
                <w:rFonts w:cs="v4.2.0"/>
                <w:lang w:eastAsia="zh-CN"/>
              </w:rPr>
            </w:pPr>
            <w:r w:rsidRPr="007275DF">
              <w:t>CR.2.1 TDD</w:t>
            </w:r>
          </w:p>
        </w:tc>
      </w:tr>
      <w:tr w:rsidR="009F3451" w:rsidRPr="007275DF" w14:paraId="1ED6B21D"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CFDBEFD" w14:textId="77777777" w:rsidR="009F3451" w:rsidRPr="007275DF" w:rsidRDefault="009F3451" w:rsidP="00D00DF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D94C4F4" w14:textId="77777777" w:rsidR="009F3451" w:rsidRPr="007275DF" w:rsidDel="00F04B2B" w:rsidRDefault="009F3451" w:rsidP="00D00DFE">
            <w:pPr>
              <w:pStyle w:val="TAL"/>
              <w:rPr>
                <w:del w:id="275" w:author="Author"/>
                <w:rFonts w:cs="v5.0.0"/>
              </w:rPr>
            </w:pPr>
            <w:r w:rsidRPr="007275DF">
              <w:rPr>
                <w:rFonts w:cs="v5.0.0"/>
              </w:rPr>
              <w:t>Semi-static channel access</w:t>
            </w:r>
            <w:r w:rsidRPr="007275DF">
              <w:rPr>
                <w:rFonts w:cs="v5.0.0"/>
                <w:vertAlign w:val="superscript"/>
              </w:rPr>
              <w:t xml:space="preserve"> Note 5,7</w:t>
            </w:r>
          </w:p>
          <w:p w14:paraId="0F54A4B4" w14:textId="77777777" w:rsidR="009F3451" w:rsidRPr="007275DF" w:rsidRDefault="009F3451" w:rsidP="00D00DFE">
            <w:pPr>
              <w:pStyle w:val="TAL"/>
              <w:rPr>
                <w:rFonts w:cs="v5.0.0"/>
              </w:rPr>
            </w:pPr>
            <w:del w:id="276" w:author="Author">
              <w:r w:rsidRPr="007275DF" w:rsidDel="00F04B2B">
                <w:rPr>
                  <w:rFonts w:cs="v5.0.0"/>
                </w:rPr>
                <w:delText>Semi-static channel access</w:delText>
              </w:r>
              <w:r w:rsidRPr="007275DF" w:rsidDel="00F04B2B">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3D3F3B9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DDF1F60"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3C36CD5"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B3301BD" w14:textId="77777777" w:rsidR="009F3451" w:rsidRPr="007275DF" w:rsidRDefault="009F3451" w:rsidP="00D00DFE">
            <w:pPr>
              <w:pStyle w:val="TAC"/>
              <w:rPr>
                <w:rFonts w:cs="v4.2.0"/>
                <w:lang w:eastAsia="zh-CN"/>
              </w:rPr>
            </w:pPr>
            <w:r w:rsidRPr="007275DF">
              <w:t>SSB.1 FR1</w:t>
            </w:r>
          </w:p>
        </w:tc>
      </w:tr>
      <w:tr w:rsidR="009F3451" w:rsidRPr="007275DF" w14:paraId="3F892196"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2D7BBF27" w14:textId="77777777" w:rsidR="009F3451" w:rsidRPr="007275DF" w:rsidRDefault="009F3451" w:rsidP="00D00DFE">
            <w:pPr>
              <w:pStyle w:val="TAL"/>
              <w:rPr>
                <w:rFonts w:cs="v5.0.0"/>
              </w:rPr>
            </w:pPr>
            <w:r w:rsidRPr="007275DF">
              <w:rPr>
                <w:lang w:val="it-IT" w:eastAsia="zh-CN"/>
              </w:rPr>
              <w:t>parameters</w:t>
            </w:r>
          </w:p>
        </w:tc>
        <w:tc>
          <w:tcPr>
            <w:tcW w:w="1205" w:type="dxa"/>
            <w:vMerge/>
          </w:tcPr>
          <w:p w14:paraId="7F6112FB"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4A2222E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A15A79"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B189F09"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A99F642" w14:textId="77777777" w:rsidR="009F3451" w:rsidRPr="007275DF" w:rsidRDefault="009F3451" w:rsidP="00D00DFE">
            <w:pPr>
              <w:pStyle w:val="TAC"/>
              <w:rPr>
                <w:rFonts w:cs="v4.2.0"/>
                <w:lang w:eastAsia="zh-CN"/>
              </w:rPr>
            </w:pPr>
            <w:r w:rsidRPr="007275DF">
              <w:t>SSB.1 FR1</w:t>
            </w:r>
          </w:p>
        </w:tc>
      </w:tr>
      <w:tr w:rsidR="009F3451" w:rsidRPr="007275DF" w14:paraId="584847D5"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0ADA48A5" w14:textId="77777777" w:rsidR="009F3451" w:rsidRPr="007275DF" w:rsidRDefault="009F3451" w:rsidP="00D00DFE">
            <w:pPr>
              <w:pStyle w:val="TAL"/>
              <w:rPr>
                <w:rFonts w:cs="v5.0.0"/>
              </w:rPr>
            </w:pPr>
          </w:p>
        </w:tc>
        <w:tc>
          <w:tcPr>
            <w:tcW w:w="1205" w:type="dxa"/>
            <w:vMerge/>
          </w:tcPr>
          <w:p w14:paraId="73218A8D"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68CD2E4B"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75E2D1"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1F8B3129"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9E9C571" w14:textId="77777777" w:rsidR="009F3451" w:rsidRPr="007275DF" w:rsidRDefault="009F3451" w:rsidP="00D00DFE">
            <w:pPr>
              <w:pStyle w:val="TAC"/>
              <w:rPr>
                <w:rFonts w:cs="v4.2.0"/>
                <w:lang w:eastAsia="zh-CN"/>
              </w:rPr>
            </w:pPr>
            <w:r w:rsidRPr="007275DF">
              <w:t>SSB.2 FR1</w:t>
            </w:r>
          </w:p>
        </w:tc>
      </w:tr>
      <w:tr w:rsidR="009F3451" w:rsidRPr="007275DF" w14:paraId="37DB1EA4"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67F890AA" w14:textId="77777777" w:rsidR="009F3451" w:rsidRPr="007275DF" w:rsidRDefault="009F3451" w:rsidP="00D00DFE">
            <w:pPr>
              <w:pStyle w:val="TAL"/>
              <w:rPr>
                <w:rFonts w:cs="v5.0.0"/>
              </w:rPr>
            </w:pPr>
          </w:p>
        </w:tc>
        <w:tc>
          <w:tcPr>
            <w:tcW w:w="1205" w:type="dxa"/>
            <w:vMerge w:val="restart"/>
            <w:tcBorders>
              <w:left w:val="single" w:sz="4" w:space="0" w:color="auto"/>
              <w:right w:val="single" w:sz="4" w:space="0" w:color="auto"/>
            </w:tcBorders>
            <w:shd w:val="clear" w:color="auto" w:fill="auto"/>
          </w:tcPr>
          <w:p w14:paraId="45D2C53D" w14:textId="77777777" w:rsidR="009F3451" w:rsidRPr="007275DF" w:rsidRDefault="009F3451" w:rsidP="00D00DF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1E59C3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0A5ADEA"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0F0DA0A2"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8D82A4A" w14:textId="77777777" w:rsidR="009F3451" w:rsidRPr="007275DF" w:rsidRDefault="009F3451" w:rsidP="00D00DFE">
            <w:pPr>
              <w:pStyle w:val="TAC"/>
            </w:pPr>
            <w:r w:rsidRPr="007275DF">
              <w:t>SSB.1 FR1</w:t>
            </w:r>
          </w:p>
        </w:tc>
      </w:tr>
      <w:tr w:rsidR="009F3451" w:rsidRPr="007275DF" w14:paraId="034A3D90"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6C335789" w14:textId="77777777" w:rsidR="009F3451" w:rsidRPr="007275DF" w:rsidRDefault="009F3451" w:rsidP="00D00DFE">
            <w:pPr>
              <w:pStyle w:val="TAL"/>
              <w:rPr>
                <w:rFonts w:cs="v5.0.0"/>
              </w:rPr>
            </w:pPr>
          </w:p>
        </w:tc>
        <w:tc>
          <w:tcPr>
            <w:tcW w:w="1205" w:type="dxa"/>
            <w:vMerge/>
          </w:tcPr>
          <w:p w14:paraId="08B21A6F"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33ACCAF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6F28FB7"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280253E"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921731F" w14:textId="77777777" w:rsidR="009F3451" w:rsidRPr="007275DF" w:rsidRDefault="009F3451" w:rsidP="00D00DFE">
            <w:pPr>
              <w:pStyle w:val="TAC"/>
            </w:pPr>
            <w:r w:rsidRPr="007275DF">
              <w:t>SSB.1 FR1</w:t>
            </w:r>
          </w:p>
        </w:tc>
      </w:tr>
      <w:tr w:rsidR="009F3451" w:rsidRPr="007275DF" w14:paraId="392409AF" w14:textId="77777777" w:rsidTr="00D00DFE">
        <w:trPr>
          <w:cantSplit/>
          <w:trHeight w:val="180"/>
        </w:trPr>
        <w:tc>
          <w:tcPr>
            <w:tcW w:w="1205" w:type="dxa"/>
            <w:tcBorders>
              <w:top w:val="nil"/>
              <w:left w:val="single" w:sz="4" w:space="0" w:color="auto"/>
              <w:right w:val="single" w:sz="4" w:space="0" w:color="auto"/>
            </w:tcBorders>
            <w:shd w:val="clear" w:color="auto" w:fill="auto"/>
          </w:tcPr>
          <w:p w14:paraId="522873DC" w14:textId="77777777" w:rsidR="009F3451" w:rsidRPr="007275DF" w:rsidRDefault="009F3451" w:rsidP="00D00DFE">
            <w:pPr>
              <w:pStyle w:val="TAL"/>
              <w:rPr>
                <w:rFonts w:cs="v5.0.0"/>
              </w:rPr>
            </w:pPr>
          </w:p>
        </w:tc>
        <w:tc>
          <w:tcPr>
            <w:tcW w:w="1205" w:type="dxa"/>
            <w:vMerge/>
          </w:tcPr>
          <w:p w14:paraId="74F1A1C0"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74D749FE"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23E903C"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530041F"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E1AE731" w14:textId="77777777" w:rsidR="009F3451" w:rsidRPr="007275DF" w:rsidRDefault="009F3451" w:rsidP="00D00DFE">
            <w:pPr>
              <w:pStyle w:val="TAC"/>
            </w:pPr>
            <w:r w:rsidRPr="007275DF">
              <w:t>SSB.2 FR1</w:t>
            </w:r>
          </w:p>
        </w:tc>
      </w:tr>
      <w:tr w:rsidR="009F3451" w:rsidRPr="007275DF" w14:paraId="19C0E416" w14:textId="77777777" w:rsidTr="00D00DFE">
        <w:trPr>
          <w:cantSplit/>
          <w:trHeight w:val="180"/>
        </w:trPr>
        <w:tc>
          <w:tcPr>
            <w:tcW w:w="2410" w:type="dxa"/>
            <w:gridSpan w:val="2"/>
            <w:tcBorders>
              <w:left w:val="single" w:sz="4" w:space="0" w:color="auto"/>
              <w:right w:val="single" w:sz="4" w:space="0" w:color="auto"/>
            </w:tcBorders>
            <w:shd w:val="clear" w:color="auto" w:fill="auto"/>
          </w:tcPr>
          <w:p w14:paraId="369451F8" w14:textId="77777777" w:rsidR="009F3451" w:rsidRPr="007275DF" w:rsidRDefault="009F3451" w:rsidP="00D00DFE">
            <w:pPr>
              <w:pStyle w:val="TAL"/>
              <w:rPr>
                <w:rFonts w:cs="v5.0.0"/>
              </w:rPr>
            </w:pPr>
            <w:r w:rsidRPr="007275DF">
              <w:t>DBT window configuration</w:t>
            </w:r>
          </w:p>
        </w:tc>
        <w:tc>
          <w:tcPr>
            <w:tcW w:w="992" w:type="dxa"/>
            <w:tcBorders>
              <w:left w:val="single" w:sz="4" w:space="0" w:color="auto"/>
              <w:right w:val="single" w:sz="4" w:space="0" w:color="auto"/>
            </w:tcBorders>
          </w:tcPr>
          <w:p w14:paraId="7319774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302A781"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07E0D450" w14:textId="77777777" w:rsidR="009F3451" w:rsidRPr="007275DF" w:rsidRDefault="009F3451" w:rsidP="00D00DF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73DA95F" w14:textId="77777777" w:rsidR="009F3451" w:rsidRDefault="009F3451" w:rsidP="00D00DFE">
            <w:pPr>
              <w:pStyle w:val="TAC"/>
              <w:rPr>
                <w:ins w:id="277" w:author="Author"/>
                <w:rFonts w:cs="v4.2.0"/>
                <w:bCs/>
                <w:lang w:eastAsia="zh-CN"/>
              </w:rPr>
            </w:pPr>
            <w:del w:id="278" w:author="Author">
              <w:r w:rsidRPr="007275DF" w:rsidDel="00CF2FB6">
                <w:rPr>
                  <w:rFonts w:cs="v4.2.0"/>
                  <w:bCs/>
                  <w:lang w:eastAsia="zh-CN"/>
                </w:rPr>
                <w:delText>Not applicable</w:delText>
              </w:r>
            </w:del>
          </w:p>
          <w:p w14:paraId="73979712" w14:textId="77777777" w:rsidR="009F3451" w:rsidRDefault="009F3451" w:rsidP="00D00DFE">
            <w:pPr>
              <w:pStyle w:val="TAC"/>
              <w:rPr>
                <w:ins w:id="279" w:author="Author"/>
                <w:rFonts w:cs="v4.2.0"/>
                <w:bCs/>
                <w:lang w:eastAsia="zh-CN"/>
              </w:rPr>
            </w:pPr>
            <w:ins w:id="280" w:author="Author">
              <w:r>
                <w:rPr>
                  <w:rFonts w:cs="v4.2.0"/>
                  <w:bCs/>
                  <w:lang w:eastAsia="zh-CN"/>
                </w:rPr>
                <w:t>Not applicable</w:t>
              </w:r>
            </w:ins>
          </w:p>
          <w:p w14:paraId="198B8D85" w14:textId="77777777" w:rsidR="009F3451" w:rsidRPr="007275DF" w:rsidRDefault="009F3451" w:rsidP="00D00DFE">
            <w:pPr>
              <w:pStyle w:val="TAC"/>
            </w:pPr>
          </w:p>
        </w:tc>
      </w:tr>
      <w:tr w:rsidR="009F3451" w:rsidRPr="007275DF" w14:paraId="6EF44917" w14:textId="77777777" w:rsidTr="00D00DFE">
        <w:trPr>
          <w:cantSplit/>
          <w:trHeight w:val="180"/>
        </w:trPr>
        <w:tc>
          <w:tcPr>
            <w:tcW w:w="2410" w:type="dxa"/>
            <w:gridSpan w:val="2"/>
            <w:tcBorders>
              <w:top w:val="nil"/>
              <w:left w:val="single" w:sz="4" w:space="0" w:color="auto"/>
              <w:bottom w:val="nil"/>
              <w:right w:val="single" w:sz="4" w:space="0" w:color="auto"/>
            </w:tcBorders>
            <w:shd w:val="clear" w:color="auto" w:fill="auto"/>
          </w:tcPr>
          <w:p w14:paraId="17FADF62"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E587FB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27F2B5"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B96ED2F" w14:textId="77777777" w:rsidR="009F3451" w:rsidRPr="007275DF" w:rsidRDefault="009F3451" w:rsidP="00D00DF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815FF6A" w14:textId="77777777" w:rsidR="009F3451" w:rsidRPr="007275DF" w:rsidRDefault="009F3451" w:rsidP="00D00DFE">
            <w:pPr>
              <w:pStyle w:val="TAC"/>
              <w:rPr>
                <w:lang w:eastAsia="zh-CN"/>
              </w:rPr>
            </w:pPr>
            <w:r w:rsidRPr="007275DF">
              <w:t>SMTC.5</w:t>
            </w:r>
          </w:p>
        </w:tc>
      </w:tr>
      <w:tr w:rsidR="009F3451" w:rsidRPr="007275DF" w14:paraId="3FF3916F" w14:textId="77777777" w:rsidTr="00D00DF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2CA4F16A" w14:textId="77777777" w:rsidR="009F3451" w:rsidRPr="007275DF" w:rsidRDefault="009F3451" w:rsidP="00D00DF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4ECE454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4573FC" w14:textId="77777777" w:rsidR="009F3451" w:rsidRPr="007275DF" w:rsidRDefault="009F3451" w:rsidP="00D00DF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57F82A8" w14:textId="77777777" w:rsidR="009F3451" w:rsidRPr="007275DF" w:rsidRDefault="009F3451" w:rsidP="00D00DF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77C44763" w14:textId="77777777" w:rsidR="009F3451" w:rsidRPr="007275DF" w:rsidRDefault="009F3451" w:rsidP="00D00DFE">
            <w:pPr>
              <w:pStyle w:val="TAC"/>
              <w:rPr>
                <w:lang w:eastAsia="zh-CN"/>
              </w:rPr>
            </w:pPr>
            <w:r w:rsidRPr="007275DF">
              <w:t>SMTC.4</w:t>
            </w:r>
          </w:p>
        </w:tc>
      </w:tr>
      <w:tr w:rsidR="009F3451" w:rsidRPr="007275DF" w14:paraId="2E4E17A8" w14:textId="77777777" w:rsidTr="00D00DF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1F1B86"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A6FD978"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FF698BF" w14:textId="77777777" w:rsidR="009F3451" w:rsidRPr="007275DF" w:rsidRDefault="009F3451" w:rsidP="00D00DF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24ED485" w14:textId="77777777" w:rsidR="009F3451" w:rsidRPr="007275DF" w:rsidRDefault="009F3451" w:rsidP="00D00DF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53BB2FC" w14:textId="77777777" w:rsidR="009F3451" w:rsidRPr="007275DF" w:rsidRDefault="009F3451" w:rsidP="00D00DFE">
            <w:pPr>
              <w:pStyle w:val="TAC"/>
              <w:rPr>
                <w:lang w:val="en-US"/>
              </w:rPr>
            </w:pPr>
            <w:r w:rsidRPr="007275DF">
              <w:rPr>
                <w:lang w:val="en-US"/>
              </w:rPr>
              <w:t>15</w:t>
            </w:r>
          </w:p>
        </w:tc>
      </w:tr>
      <w:tr w:rsidR="009F3451" w:rsidRPr="007275DF" w14:paraId="03454E87" w14:textId="77777777" w:rsidTr="00D00DF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4EE6505" w14:textId="77777777" w:rsidR="009F3451" w:rsidRPr="007275DF" w:rsidRDefault="009F3451" w:rsidP="00D00DF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48A6344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B2F6760" w14:textId="77777777" w:rsidR="009F3451" w:rsidRPr="007275DF" w:rsidRDefault="009F3451" w:rsidP="00D00DF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49D8579" w14:textId="77777777" w:rsidR="009F3451" w:rsidRPr="007275DF" w:rsidRDefault="009F3451" w:rsidP="00D00DF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A164441" w14:textId="77777777" w:rsidR="009F3451" w:rsidRPr="007275DF" w:rsidRDefault="009F3451" w:rsidP="00D00DFE">
            <w:pPr>
              <w:pStyle w:val="TAC"/>
              <w:rPr>
                <w:lang w:val="en-US"/>
              </w:rPr>
            </w:pPr>
            <w:r w:rsidRPr="007275DF">
              <w:rPr>
                <w:lang w:val="en-US"/>
              </w:rPr>
              <w:t>30</w:t>
            </w:r>
          </w:p>
        </w:tc>
      </w:tr>
      <w:tr w:rsidR="009F3451" w:rsidRPr="007275DF" w14:paraId="474D220D" w14:textId="77777777" w:rsidTr="00D00DFE">
        <w:trPr>
          <w:cantSplit/>
          <w:trHeight w:val="127"/>
        </w:trPr>
        <w:tc>
          <w:tcPr>
            <w:tcW w:w="1205" w:type="dxa"/>
            <w:tcBorders>
              <w:top w:val="nil"/>
              <w:left w:val="single" w:sz="4" w:space="0" w:color="auto"/>
              <w:bottom w:val="nil"/>
              <w:right w:val="single" w:sz="4" w:space="0" w:color="auto"/>
            </w:tcBorders>
            <w:shd w:val="clear" w:color="auto" w:fill="auto"/>
          </w:tcPr>
          <w:p w14:paraId="14E24D83"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48C46479"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14F442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F78AD4"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95B2FE" w14:textId="77777777" w:rsidR="009F3451" w:rsidRPr="007275DF" w:rsidRDefault="009F3451" w:rsidP="00D00DFE">
            <w:pPr>
              <w:pStyle w:val="TAC"/>
              <w:rPr>
                <w:lang w:val="en-US"/>
              </w:rPr>
            </w:pPr>
            <w:ins w:id="281" w:author="Author">
              <w:r>
                <w:rPr>
                  <w:lang w:val="en-US"/>
                </w:rPr>
                <w:t>P</w:t>
              </w:r>
              <w:r w:rsidRPr="00091D48">
                <w:rPr>
                  <w:vertAlign w:val="subscript"/>
                  <w:lang w:val="en-US"/>
                </w:rPr>
                <w:t>CCA_DL</w:t>
              </w:r>
              <w:r>
                <w:rPr>
                  <w:lang w:val="en-US"/>
                </w:rPr>
                <w:t>=0.9375</w:t>
              </w:r>
            </w:ins>
            <w:del w:id="282"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9009B29" w14:textId="77777777" w:rsidR="009F3451" w:rsidRPr="007275DF" w:rsidRDefault="009F3451" w:rsidP="00D00DFE">
            <w:pPr>
              <w:pStyle w:val="TAC"/>
              <w:rPr>
                <w:lang w:val="en-US"/>
              </w:rPr>
            </w:pPr>
            <w:ins w:id="283" w:author="Author">
              <w:r w:rsidRPr="007275DF">
                <w:rPr>
                  <w:rFonts w:cs="v4.2.0"/>
                  <w:bCs/>
                  <w:lang w:eastAsia="zh-CN"/>
                </w:rPr>
                <w:t>Not applicable</w:t>
              </w:r>
            </w:ins>
            <w:del w:id="284" w:author="Author">
              <w:r w:rsidRPr="007275DF" w:rsidDel="001239D9">
                <w:rPr>
                  <w:lang w:val="en-US"/>
                </w:rPr>
                <w:delText>TBD</w:delText>
              </w:r>
            </w:del>
          </w:p>
        </w:tc>
      </w:tr>
      <w:tr w:rsidR="009F3451" w:rsidRPr="007275DF" w14:paraId="1B6C4B46"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520225D"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CD33B39"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E93FA3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F2B0E1"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2785153" w14:textId="77777777" w:rsidR="009F3451" w:rsidRDefault="009F3451" w:rsidP="00D00DFE">
            <w:pPr>
              <w:pStyle w:val="TAC"/>
              <w:rPr>
                <w:ins w:id="285" w:author="Author"/>
                <w:lang w:val="en-US"/>
              </w:rPr>
            </w:pPr>
            <w:ins w:id="286" w:author="Author">
              <w:r>
                <w:rPr>
                  <w:lang w:val="en-US"/>
                </w:rPr>
                <w:t>P</w:t>
              </w:r>
              <w:r w:rsidRPr="00091D48">
                <w:rPr>
                  <w:vertAlign w:val="subscript"/>
                  <w:lang w:val="en-US"/>
                </w:rPr>
                <w:t>CCA_DL</w:t>
              </w:r>
              <w:r>
                <w:rPr>
                  <w:vertAlign w:val="subscript"/>
                  <w:lang w:val="en-US"/>
                </w:rPr>
                <w:t>_1</w:t>
              </w:r>
              <w:r>
                <w:rPr>
                  <w:lang w:val="en-US"/>
                </w:rPr>
                <w:t>=0.75</w:t>
              </w:r>
            </w:ins>
          </w:p>
          <w:p w14:paraId="4CD4AFB9" w14:textId="77777777" w:rsidR="009F3451" w:rsidRDefault="009F3451" w:rsidP="00D00DFE">
            <w:pPr>
              <w:pStyle w:val="TAC"/>
              <w:rPr>
                <w:ins w:id="287" w:author="Author"/>
                <w:lang w:val="en-US"/>
              </w:rPr>
            </w:pPr>
            <w:ins w:id="288" w:author="Author">
              <w:r>
                <w:rPr>
                  <w:lang w:val="en-US"/>
                </w:rPr>
                <w:t>P</w:t>
              </w:r>
              <w:r w:rsidRPr="00091D48">
                <w:rPr>
                  <w:vertAlign w:val="subscript"/>
                  <w:lang w:val="en-US"/>
                </w:rPr>
                <w:t>CCA_DL</w:t>
              </w:r>
              <w:r>
                <w:rPr>
                  <w:vertAlign w:val="subscript"/>
                  <w:lang w:val="en-US"/>
                </w:rPr>
                <w:t>_2</w:t>
              </w:r>
              <w:r>
                <w:rPr>
                  <w:lang w:val="en-US"/>
                </w:rPr>
                <w:t>=0.75</w:t>
              </w:r>
            </w:ins>
          </w:p>
          <w:p w14:paraId="16662C7E" w14:textId="77777777" w:rsidR="009F3451" w:rsidRPr="007275DF" w:rsidRDefault="009F3451" w:rsidP="00D00DFE">
            <w:pPr>
              <w:pStyle w:val="TAC"/>
              <w:rPr>
                <w:lang w:val="en-US"/>
              </w:rPr>
            </w:pPr>
            <w:del w:id="289" w:author="Author">
              <w:r w:rsidRPr="007275DF" w:rsidDel="001767F4">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8C5A0E8" w14:textId="77777777" w:rsidR="009F3451" w:rsidDel="00B343ED" w:rsidRDefault="009F3451" w:rsidP="00D00DFE">
            <w:pPr>
              <w:pStyle w:val="TAC"/>
              <w:rPr>
                <w:ins w:id="290" w:author="Author"/>
                <w:del w:id="291" w:author="Author"/>
                <w:lang w:val="en-US"/>
              </w:rPr>
            </w:pPr>
            <w:ins w:id="292" w:author="Author">
              <w:r w:rsidRPr="007275DF">
                <w:rPr>
                  <w:rFonts w:cs="v4.2.0"/>
                  <w:bCs/>
                  <w:lang w:eastAsia="zh-CN"/>
                </w:rPr>
                <w:t>Not applicable</w:t>
              </w:r>
            </w:ins>
          </w:p>
          <w:p w14:paraId="00BADAE6" w14:textId="77777777" w:rsidR="009F3451" w:rsidRPr="007275DF" w:rsidRDefault="009F3451" w:rsidP="00D00DFE">
            <w:pPr>
              <w:pStyle w:val="TAC"/>
              <w:rPr>
                <w:lang w:val="en-US"/>
              </w:rPr>
            </w:pPr>
            <w:del w:id="293" w:author="Author">
              <w:r w:rsidRPr="007275DF" w:rsidDel="00B343ED">
                <w:rPr>
                  <w:lang w:val="en-US"/>
                </w:rPr>
                <w:delText>TBD</w:delText>
              </w:r>
            </w:del>
          </w:p>
        </w:tc>
      </w:tr>
      <w:tr w:rsidR="009F3451" w:rsidRPr="007275DF" w14:paraId="04005667" w14:textId="77777777" w:rsidTr="00D00DF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4908C3B"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8608391"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A448DA"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E8B9607"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C078BA5" w14:textId="77777777" w:rsidR="009F3451" w:rsidRPr="007275DF" w:rsidRDefault="009F3451" w:rsidP="00D00DFE">
            <w:pPr>
              <w:pStyle w:val="TAC"/>
              <w:rPr>
                <w:lang w:val="en-US"/>
              </w:rPr>
            </w:pPr>
            <w:ins w:id="29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5"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58851195" w14:textId="77777777" w:rsidR="009F3451" w:rsidRPr="007275DF" w:rsidRDefault="009F3451" w:rsidP="00D00DFE">
            <w:pPr>
              <w:pStyle w:val="TAC"/>
              <w:rPr>
                <w:lang w:val="en-US"/>
              </w:rPr>
            </w:pPr>
            <w:ins w:id="296" w:author="Author">
              <w:r w:rsidRPr="007275DF">
                <w:rPr>
                  <w:rFonts w:cs="v4.2.0"/>
                  <w:bCs/>
                  <w:lang w:eastAsia="zh-CN"/>
                </w:rPr>
                <w:t>Not applicable</w:t>
              </w:r>
            </w:ins>
            <w:del w:id="297" w:author="Author">
              <w:r w:rsidRPr="007275DF" w:rsidDel="00C00097">
                <w:rPr>
                  <w:lang w:val="en-US"/>
                </w:rPr>
                <w:delText>TBD</w:delText>
              </w:r>
            </w:del>
          </w:p>
        </w:tc>
      </w:tr>
      <w:tr w:rsidR="009F3451" w:rsidRPr="007275DF" w14:paraId="1EC06FBD"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BFF55A8"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D85D643"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279A61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E509A9"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0B05B4E" w14:textId="77777777" w:rsidR="009F3451" w:rsidRPr="007275DF" w:rsidRDefault="009F3451" w:rsidP="00D00DFE">
            <w:pPr>
              <w:pStyle w:val="TAC"/>
              <w:rPr>
                <w:lang w:val="en-US"/>
              </w:rPr>
            </w:pPr>
            <w:ins w:id="29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299" w:author="Author">
              <w:r w:rsidRPr="007275DF" w:rsidDel="004220D3">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8ABB80B" w14:textId="77777777" w:rsidR="009F3451" w:rsidRPr="007275DF" w:rsidRDefault="009F3451" w:rsidP="00D00DFE">
            <w:pPr>
              <w:pStyle w:val="TAC"/>
              <w:rPr>
                <w:lang w:val="en-US"/>
              </w:rPr>
            </w:pPr>
            <w:ins w:id="300" w:author="Author">
              <w:r w:rsidRPr="007275DF">
                <w:rPr>
                  <w:rFonts w:cs="v4.2.0"/>
                  <w:bCs/>
                  <w:lang w:eastAsia="zh-CN"/>
                </w:rPr>
                <w:t>Not applicable</w:t>
              </w:r>
            </w:ins>
            <w:del w:id="301" w:author="Author">
              <w:r w:rsidRPr="007275DF" w:rsidDel="0096388C">
                <w:rPr>
                  <w:lang w:val="en-US"/>
                </w:rPr>
                <w:delText>TBD</w:delText>
              </w:r>
            </w:del>
          </w:p>
        </w:tc>
      </w:tr>
      <w:tr w:rsidR="009F3451" w:rsidRPr="007275DF" w14:paraId="7D02ED6A" w14:textId="77777777" w:rsidTr="00D00DFE">
        <w:trPr>
          <w:cantSplit/>
          <w:trHeight w:val="292"/>
          <w:ins w:id="302" w:author="Author"/>
        </w:trPr>
        <w:tc>
          <w:tcPr>
            <w:tcW w:w="2410" w:type="dxa"/>
            <w:gridSpan w:val="2"/>
            <w:tcBorders>
              <w:top w:val="single" w:sz="4" w:space="0" w:color="auto"/>
              <w:left w:val="single" w:sz="4" w:space="0" w:color="auto"/>
              <w:bottom w:val="single" w:sz="4" w:space="0" w:color="auto"/>
              <w:right w:val="single" w:sz="4" w:space="0" w:color="auto"/>
            </w:tcBorders>
          </w:tcPr>
          <w:p w14:paraId="578B7528" w14:textId="77777777" w:rsidR="009F3451" w:rsidRPr="007275DF" w:rsidRDefault="009F3451" w:rsidP="00D00DFE">
            <w:pPr>
              <w:pStyle w:val="TAL"/>
              <w:rPr>
                <w:ins w:id="303" w:author="Author"/>
                <w:szCs w:val="16"/>
                <w:lang w:eastAsia="ja-JP"/>
              </w:rPr>
            </w:pPr>
            <w:ins w:id="304" w:author="Author">
              <w:r>
                <w:rPr>
                  <w:lang w:val="en-US" w:eastAsia="zh-CN"/>
                </w:rPr>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1C1A7505" w14:textId="77777777" w:rsidR="009F3451" w:rsidRPr="007275DF" w:rsidRDefault="009F3451" w:rsidP="00D00DFE">
            <w:pPr>
              <w:pStyle w:val="TAC"/>
              <w:rPr>
                <w:ins w:id="305" w:author="Author"/>
              </w:rPr>
            </w:pPr>
          </w:p>
        </w:tc>
        <w:tc>
          <w:tcPr>
            <w:tcW w:w="1382" w:type="dxa"/>
            <w:tcBorders>
              <w:top w:val="single" w:sz="4" w:space="0" w:color="auto"/>
              <w:left w:val="single" w:sz="4" w:space="0" w:color="auto"/>
              <w:bottom w:val="nil"/>
              <w:right w:val="single" w:sz="4" w:space="0" w:color="auto"/>
            </w:tcBorders>
            <w:shd w:val="clear" w:color="auto" w:fill="auto"/>
          </w:tcPr>
          <w:p w14:paraId="3E081376" w14:textId="77777777" w:rsidR="009F3451" w:rsidRPr="007275DF" w:rsidRDefault="009F3451" w:rsidP="00D00DFE">
            <w:pPr>
              <w:pStyle w:val="TAC"/>
              <w:rPr>
                <w:ins w:id="306" w:author="Author"/>
              </w:rPr>
            </w:pPr>
            <w:ins w:id="307"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56DF7D1E" w14:textId="77777777" w:rsidR="009F3451" w:rsidRPr="007275DF" w:rsidRDefault="009F3451" w:rsidP="00D00DFE">
            <w:pPr>
              <w:pStyle w:val="TAC"/>
              <w:rPr>
                <w:ins w:id="308" w:author="Author"/>
                <w:rFonts w:cs="v4.2.0"/>
              </w:rPr>
            </w:pPr>
            <w:ins w:id="309" w:author="Author">
              <w:r>
                <w:rPr>
                  <w:lang w:val="en-US"/>
                </w:rPr>
                <w:t>12</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56CFCD46" w14:textId="77777777" w:rsidR="009F3451" w:rsidRPr="007275DF" w:rsidRDefault="009F3451" w:rsidP="00D00DFE">
            <w:pPr>
              <w:pStyle w:val="TAC"/>
              <w:rPr>
                <w:ins w:id="310" w:author="Author"/>
              </w:rPr>
            </w:pPr>
            <w:ins w:id="311" w:author="Author">
              <w:r>
                <w:rPr>
                  <w:lang w:val="en-US"/>
                </w:rPr>
                <w:t>12</w:t>
              </w:r>
            </w:ins>
          </w:p>
        </w:tc>
      </w:tr>
      <w:tr w:rsidR="009F3451" w:rsidRPr="007275DF" w14:paraId="6A9F92B6" w14:textId="77777777" w:rsidTr="00D00DFE">
        <w:trPr>
          <w:cantSplit/>
          <w:trHeight w:val="292"/>
          <w:ins w:id="312" w:author="Author"/>
        </w:trPr>
        <w:tc>
          <w:tcPr>
            <w:tcW w:w="2410" w:type="dxa"/>
            <w:gridSpan w:val="2"/>
            <w:tcBorders>
              <w:top w:val="single" w:sz="4" w:space="0" w:color="auto"/>
              <w:left w:val="single" w:sz="4" w:space="0" w:color="auto"/>
              <w:bottom w:val="single" w:sz="4" w:space="0" w:color="auto"/>
              <w:right w:val="single" w:sz="4" w:space="0" w:color="auto"/>
            </w:tcBorders>
          </w:tcPr>
          <w:p w14:paraId="745AE66D" w14:textId="77777777" w:rsidR="009F3451" w:rsidRPr="007275DF" w:rsidRDefault="009F3451" w:rsidP="00D00DFE">
            <w:pPr>
              <w:pStyle w:val="TAL"/>
              <w:rPr>
                <w:ins w:id="313" w:author="Author"/>
                <w:szCs w:val="16"/>
                <w:lang w:eastAsia="ja-JP"/>
              </w:rPr>
            </w:pPr>
            <w:ins w:id="314"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5E46EB97" w14:textId="77777777" w:rsidR="009F3451" w:rsidRPr="007275DF" w:rsidRDefault="009F3451" w:rsidP="00D00DFE">
            <w:pPr>
              <w:pStyle w:val="TAC"/>
              <w:rPr>
                <w:ins w:id="315" w:author="Author"/>
              </w:rPr>
            </w:pPr>
            <w:ins w:id="316"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61C8F3C5" w14:textId="77777777" w:rsidR="009F3451" w:rsidRPr="007275DF" w:rsidRDefault="009F3451" w:rsidP="00D00DFE">
            <w:pPr>
              <w:pStyle w:val="TAC"/>
              <w:rPr>
                <w:ins w:id="317" w:author="Author"/>
              </w:rPr>
            </w:pPr>
            <w:ins w:id="318"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753CA654" w14:textId="77777777" w:rsidR="009F3451" w:rsidRPr="007275DF" w:rsidRDefault="009F3451" w:rsidP="00D00DFE">
            <w:pPr>
              <w:pStyle w:val="TAC"/>
              <w:rPr>
                <w:ins w:id="319" w:author="Author"/>
                <w:rFonts w:cs="v4.2.0"/>
              </w:rPr>
            </w:pPr>
            <w:ins w:id="320" w:author="Author">
              <w:r w:rsidRPr="007275DF">
                <w:t>T</w:t>
              </w:r>
              <w:r w:rsidRPr="007275DF">
                <w:rPr>
                  <w:vertAlign w:val="subscript"/>
                </w:rPr>
                <w:t>PSS/SSS_sync_inter_cca</w:t>
              </w:r>
              <w:del w:id="321"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32C5D595" w14:textId="77777777" w:rsidR="009F3451" w:rsidRPr="007275DF" w:rsidRDefault="009F3451" w:rsidP="00D00DFE">
            <w:pPr>
              <w:pStyle w:val="TAC"/>
              <w:rPr>
                <w:ins w:id="322" w:author="Author"/>
              </w:rPr>
            </w:pPr>
            <w:ins w:id="323" w:author="Author">
              <w:r w:rsidRPr="007275DF">
                <w:t>T</w:t>
              </w:r>
              <w:r w:rsidRPr="007275DF">
                <w:rPr>
                  <w:vertAlign w:val="subscript"/>
                </w:rPr>
                <w:t>PSS/SSS_sync_inter_cca</w:t>
              </w:r>
              <w:del w:id="324" w:author="Author">
                <w:r w:rsidDel="00CF2FB6">
                  <w:rPr>
                    <w:lang w:val="en-US"/>
                  </w:rPr>
                  <w:delText>800</w:delText>
                </w:r>
              </w:del>
            </w:ins>
          </w:p>
        </w:tc>
      </w:tr>
      <w:tr w:rsidR="009F3451" w:rsidRPr="007275DF" w14:paraId="2A77063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CC4B4E"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6719420"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E4C7095" w14:textId="77777777" w:rsidR="009F3451" w:rsidRPr="007275DF" w:rsidRDefault="009F3451" w:rsidP="00D00DF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587DF9E" w14:textId="77777777" w:rsidR="009F3451" w:rsidRPr="007275DF" w:rsidRDefault="009F3451" w:rsidP="00D00DF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089A81ED" w14:textId="77777777" w:rsidR="009F3451" w:rsidRPr="007275DF" w:rsidRDefault="009F3451" w:rsidP="00D00DFE">
            <w:pPr>
              <w:pStyle w:val="TAC"/>
            </w:pPr>
          </w:p>
        </w:tc>
      </w:tr>
      <w:tr w:rsidR="009F3451" w:rsidRPr="007275DF" w14:paraId="16FA5CF3"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3535E8"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B61D049"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1280538B"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011B8DC"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2EDC70F" w14:textId="77777777" w:rsidR="009F3451" w:rsidRPr="007275DF" w:rsidRDefault="009F3451" w:rsidP="00D00DFE">
            <w:pPr>
              <w:pStyle w:val="TAC"/>
            </w:pPr>
          </w:p>
        </w:tc>
      </w:tr>
      <w:tr w:rsidR="009F3451" w:rsidRPr="007275DF" w14:paraId="5043645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CC893B"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AB963B1"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5324D2D"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5C782F4"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1F788AE" w14:textId="77777777" w:rsidR="009F3451" w:rsidRPr="007275DF" w:rsidRDefault="009F3451" w:rsidP="00D00DFE">
            <w:pPr>
              <w:pStyle w:val="TAC"/>
            </w:pPr>
          </w:p>
        </w:tc>
      </w:tr>
      <w:tr w:rsidR="009F3451" w:rsidRPr="007275DF" w14:paraId="57CB060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6D0B03"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64C4EC7"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876F638"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6D09896"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B7A8EF4" w14:textId="77777777" w:rsidR="009F3451" w:rsidRPr="007275DF" w:rsidRDefault="009F3451" w:rsidP="00D00DFE">
            <w:pPr>
              <w:pStyle w:val="TAC"/>
            </w:pPr>
          </w:p>
        </w:tc>
      </w:tr>
      <w:tr w:rsidR="009F3451" w:rsidRPr="007275DF" w14:paraId="4F56D29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B2F6DD"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6B5383A"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313AEEE6" w14:textId="77777777" w:rsidR="009F3451" w:rsidRPr="007275DF" w:rsidRDefault="009F3451" w:rsidP="00D00DF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3CEBC1A0" w14:textId="77777777" w:rsidR="009F3451" w:rsidRPr="007275DF" w:rsidRDefault="009F3451" w:rsidP="00D00DF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3B6FE952" w14:textId="77777777" w:rsidR="009F3451" w:rsidRPr="007275DF" w:rsidRDefault="009F3451" w:rsidP="00D00DFE">
            <w:pPr>
              <w:pStyle w:val="TAC"/>
            </w:pPr>
            <w:r w:rsidRPr="007275DF">
              <w:t>0</w:t>
            </w:r>
          </w:p>
        </w:tc>
      </w:tr>
      <w:tr w:rsidR="009F3451" w:rsidRPr="007275DF" w14:paraId="67BC4482"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D9E8F6"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CAF3BE"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EF599B6"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F16C537"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798B09C" w14:textId="77777777" w:rsidR="009F3451" w:rsidRPr="007275DF" w:rsidRDefault="009F3451" w:rsidP="00D00DFE">
            <w:pPr>
              <w:pStyle w:val="TAC"/>
            </w:pPr>
          </w:p>
        </w:tc>
      </w:tr>
      <w:tr w:rsidR="009F3451" w:rsidRPr="007275DF" w14:paraId="6D337E8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C9D2863"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4232CC9"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047A1E86"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F1A5C3"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7114B0" w14:textId="77777777" w:rsidR="009F3451" w:rsidRPr="007275DF" w:rsidRDefault="009F3451" w:rsidP="00D00DFE">
            <w:pPr>
              <w:pStyle w:val="TAC"/>
            </w:pPr>
          </w:p>
        </w:tc>
      </w:tr>
      <w:tr w:rsidR="009F3451" w:rsidRPr="007275DF" w14:paraId="6A8AD26D"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B89CBAB"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0575C07"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2724A97"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5A458BA"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CEC9132" w14:textId="77777777" w:rsidR="009F3451" w:rsidRPr="007275DF" w:rsidRDefault="009F3451" w:rsidP="00D00DFE">
            <w:pPr>
              <w:pStyle w:val="TAC"/>
            </w:pPr>
          </w:p>
        </w:tc>
      </w:tr>
      <w:tr w:rsidR="009F3451" w:rsidRPr="007275DF" w14:paraId="6545BB7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B78054"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CC30377"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0068A3C2" w14:textId="77777777" w:rsidR="009F3451" w:rsidRPr="007275DF" w:rsidRDefault="009F3451" w:rsidP="00D00DF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95EED71" w14:textId="77777777" w:rsidR="009F3451" w:rsidRPr="007275DF" w:rsidRDefault="009F3451" w:rsidP="00D00DF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9C7E915" w14:textId="77777777" w:rsidR="009F3451" w:rsidRPr="007275DF" w:rsidRDefault="009F3451" w:rsidP="00D00DFE">
            <w:pPr>
              <w:pStyle w:val="TAC"/>
            </w:pPr>
          </w:p>
        </w:tc>
      </w:tr>
      <w:tr w:rsidR="009F3451" w:rsidRPr="007275DF" w14:paraId="517C0762"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F35D990" w14:textId="77777777" w:rsidR="009F3451" w:rsidRPr="007275DF" w:rsidRDefault="009F3451" w:rsidP="00D00DFE">
            <w:pPr>
              <w:pStyle w:val="TAL"/>
            </w:pPr>
            <w:r w:rsidRPr="004849DD">
              <w:rPr>
                <w:rFonts w:eastAsia="Calibri"/>
                <w:position w:val="-12"/>
                <w:szCs w:val="22"/>
              </w:rPr>
              <w:object w:dxaOrig="255" w:dyaOrig="255" w14:anchorId="6262A0B8">
                <v:shape id="_x0000_i1045" type="#_x0000_t75" style="width:14.25pt;height:14.25pt" o:ole="" fillcolor="window">
                  <v:imagedata r:id="rId23" o:title=""/>
                </v:shape>
                <o:OLEObject Type="Embed" ProgID="Equation.3" ShapeID="_x0000_i1045" DrawAspect="Content" ObjectID="_1706336191" r:id="rId4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E84388"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C736031"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3E22F3" w14:textId="77777777" w:rsidR="009F3451" w:rsidRPr="007275DF" w:rsidRDefault="009F3451" w:rsidP="00D00DFE">
            <w:pPr>
              <w:pStyle w:val="TAC"/>
            </w:pPr>
            <w:del w:id="325" w:author="Author">
              <w:r w:rsidRPr="007275DF" w:rsidDel="006335E4">
                <w:delText>[</w:delText>
              </w:r>
            </w:del>
            <w:r w:rsidRPr="007275DF">
              <w:t>-104</w:t>
            </w:r>
            <w:del w:id="326"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57CF9460" w14:textId="77777777" w:rsidR="009F3451" w:rsidRPr="007275DF" w:rsidRDefault="009F3451" w:rsidP="00D00DFE">
            <w:pPr>
              <w:pStyle w:val="TAC"/>
            </w:pPr>
            <w:r w:rsidRPr="007275DF">
              <w:t>-98</w:t>
            </w:r>
          </w:p>
        </w:tc>
      </w:tr>
      <w:tr w:rsidR="009F3451" w:rsidRPr="007275DF" w14:paraId="5ECD97F0"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3412A5" w14:textId="77777777" w:rsidR="009F3451" w:rsidRPr="007275DF" w:rsidRDefault="009F3451" w:rsidP="00D00DFE">
            <w:pPr>
              <w:pStyle w:val="TAL"/>
            </w:pPr>
            <w:r w:rsidRPr="004849DD">
              <w:rPr>
                <w:rFonts w:eastAsia="Calibri"/>
                <w:position w:val="-12"/>
                <w:szCs w:val="22"/>
              </w:rPr>
              <w:object w:dxaOrig="255" w:dyaOrig="255" w14:anchorId="7CBC94EC">
                <v:shape id="_x0000_i1046" type="#_x0000_t75" style="width:14.25pt;height:14.25pt" o:ole="" fillcolor="window">
                  <v:imagedata r:id="rId23" o:title=""/>
                </v:shape>
                <o:OLEObject Type="Embed" ProgID="Equation.3" ShapeID="_x0000_i1046" DrawAspect="Content" ObjectID="_1706336192" r:id="rId4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EBC07D3"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E851939" w14:textId="77777777" w:rsidR="009F3451" w:rsidRPr="007275DF" w:rsidRDefault="009F3451" w:rsidP="00D00DF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2564F0" w14:textId="77777777" w:rsidR="009F3451" w:rsidRPr="007275DF" w:rsidRDefault="009F3451" w:rsidP="00D00DFE">
            <w:pPr>
              <w:pStyle w:val="TAC"/>
            </w:pPr>
            <w:del w:id="327" w:author="Author">
              <w:r w:rsidRPr="007275DF" w:rsidDel="006335E4">
                <w:delText>[</w:delText>
              </w:r>
            </w:del>
            <w:r w:rsidRPr="007275DF">
              <w:t>-101</w:t>
            </w:r>
            <w:del w:id="328"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7C9E4518" w14:textId="77777777" w:rsidR="009F3451" w:rsidRPr="007275DF" w:rsidRDefault="009F3451" w:rsidP="00D00DFE">
            <w:pPr>
              <w:pStyle w:val="TAC"/>
            </w:pPr>
            <w:r w:rsidRPr="007275DF">
              <w:t>-98</w:t>
            </w:r>
          </w:p>
        </w:tc>
      </w:tr>
      <w:tr w:rsidR="009F3451" w:rsidRPr="007275DF" w14:paraId="44867E21"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04AB386" w14:textId="77777777" w:rsidR="009F3451" w:rsidRPr="007275DF" w:rsidRDefault="009F3451" w:rsidP="00D00DFE">
            <w:pPr>
              <w:pStyle w:val="TAL"/>
            </w:pPr>
          </w:p>
        </w:tc>
        <w:tc>
          <w:tcPr>
            <w:tcW w:w="992" w:type="dxa"/>
            <w:vMerge/>
            <w:hideMark/>
          </w:tcPr>
          <w:p w14:paraId="1CD5CD4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131266F" w14:textId="77777777" w:rsidR="009F3451" w:rsidRPr="007275DF" w:rsidRDefault="009F3451" w:rsidP="00D00DF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59C6403" w14:textId="77777777" w:rsidR="009F3451" w:rsidRPr="007275DF" w:rsidRDefault="009F3451" w:rsidP="00D00DFE">
            <w:pPr>
              <w:pStyle w:val="TAC"/>
            </w:pPr>
            <w:del w:id="329" w:author="Author">
              <w:r w:rsidRPr="007275DF" w:rsidDel="006335E4">
                <w:delText>[</w:delText>
              </w:r>
            </w:del>
            <w:r w:rsidRPr="007275DF">
              <w:t>-101</w:t>
            </w:r>
            <w:del w:id="330" w:author="Author">
              <w:r w:rsidRPr="007275DF" w:rsidDel="006335E4">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3BB5B250" w14:textId="77777777" w:rsidR="009F3451" w:rsidRPr="007275DF" w:rsidRDefault="009F3451" w:rsidP="00D00DFE">
            <w:pPr>
              <w:pStyle w:val="TAC"/>
            </w:pPr>
            <w:r w:rsidRPr="007275DF">
              <w:t>-95</w:t>
            </w:r>
          </w:p>
        </w:tc>
      </w:tr>
      <w:tr w:rsidR="009F3451" w:rsidRPr="007275DF" w14:paraId="358CF113"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A1945F"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FC5FF4B"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9DFA09C" w14:textId="77777777" w:rsidR="009F3451" w:rsidRPr="007275DF" w:rsidRDefault="009F3451" w:rsidP="00D00DF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3215BA2" w14:textId="77777777" w:rsidR="009F3451" w:rsidRPr="007275DF" w:rsidRDefault="009F3451" w:rsidP="00D00DF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1C54352" w14:textId="77777777" w:rsidR="009F3451" w:rsidRPr="007275DF" w:rsidRDefault="009F3451" w:rsidP="00D00DF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7B48929"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3FEEB13" w14:textId="77777777" w:rsidR="009F3451" w:rsidRPr="007275DF" w:rsidRDefault="009F3451" w:rsidP="00D00DFE">
            <w:pPr>
              <w:pStyle w:val="TAC"/>
            </w:pPr>
            <w:r w:rsidRPr="007275DF">
              <w:t>-91</w:t>
            </w:r>
          </w:p>
        </w:tc>
      </w:tr>
      <w:tr w:rsidR="009F3451" w:rsidRPr="007275DF" w14:paraId="0210491E" w14:textId="77777777" w:rsidTr="00D00DF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093014" w14:textId="77777777" w:rsidR="009F3451" w:rsidRPr="007275DF" w:rsidRDefault="009F3451" w:rsidP="00D00DFE">
            <w:pPr>
              <w:pStyle w:val="TAL"/>
              <w:rPr>
                <w:rFonts w:cs="v4.2.0"/>
              </w:rPr>
            </w:pPr>
          </w:p>
        </w:tc>
        <w:tc>
          <w:tcPr>
            <w:tcW w:w="992" w:type="dxa"/>
            <w:vMerge/>
            <w:hideMark/>
          </w:tcPr>
          <w:p w14:paraId="2A8668BA"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6C6BFC" w14:textId="77777777" w:rsidR="009F3451" w:rsidRPr="007275DF" w:rsidRDefault="009F3451" w:rsidP="00D00DF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7774FCE" w14:textId="77777777" w:rsidR="009F3451" w:rsidRPr="007275DF" w:rsidRDefault="009F3451" w:rsidP="00D00DF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773D6095" w14:textId="77777777" w:rsidR="009F3451" w:rsidRPr="007275DF" w:rsidRDefault="009F3451" w:rsidP="00D00DF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08AF3C21"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A2652D" w14:textId="77777777" w:rsidR="009F3451" w:rsidRPr="007275DF" w:rsidRDefault="009F3451" w:rsidP="00D00DFE">
            <w:pPr>
              <w:pStyle w:val="TAC"/>
            </w:pPr>
            <w:r w:rsidRPr="007275DF">
              <w:t>-88</w:t>
            </w:r>
          </w:p>
        </w:tc>
      </w:tr>
      <w:tr w:rsidR="009F3451" w:rsidRPr="007275DF" w14:paraId="73FEA217"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5D1A83D" w14:textId="77777777" w:rsidR="009F3451" w:rsidRPr="007275DF" w:rsidRDefault="009F3451" w:rsidP="00D00DFE">
            <w:pPr>
              <w:pStyle w:val="TAL"/>
            </w:pPr>
            <w:r w:rsidRPr="004849DD">
              <w:rPr>
                <w:position w:val="-12"/>
              </w:rPr>
              <w:object w:dxaOrig="600" w:dyaOrig="255" w14:anchorId="69AA1905">
                <v:shape id="_x0000_i1047" type="#_x0000_t75" style="width:28.5pt;height:14.25pt" o:ole="" fillcolor="window">
                  <v:imagedata r:id="rId26" o:title=""/>
                </v:shape>
                <o:OLEObject Type="Embed" ProgID="Equation.3" ShapeID="_x0000_i1047" DrawAspect="Content" ObjectID="_1706336193" r:id="rId48"/>
              </w:object>
            </w:r>
          </w:p>
        </w:tc>
        <w:tc>
          <w:tcPr>
            <w:tcW w:w="992" w:type="dxa"/>
            <w:tcBorders>
              <w:top w:val="single" w:sz="4" w:space="0" w:color="auto"/>
              <w:left w:val="single" w:sz="4" w:space="0" w:color="auto"/>
              <w:bottom w:val="single" w:sz="4" w:space="0" w:color="auto"/>
              <w:right w:val="single" w:sz="4" w:space="0" w:color="auto"/>
            </w:tcBorders>
            <w:hideMark/>
          </w:tcPr>
          <w:p w14:paraId="173009AD"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EFF057" w14:textId="77777777" w:rsidR="009F3451" w:rsidRPr="007275DF" w:rsidRDefault="009F3451" w:rsidP="00D00DF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7E3FFD1" w14:textId="77777777" w:rsidR="009F3451" w:rsidRPr="007275DF" w:rsidRDefault="009F3451" w:rsidP="00D00DF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0D9AFF9" w14:textId="77777777" w:rsidR="009F3451" w:rsidRPr="007275DF" w:rsidRDefault="009F3451" w:rsidP="00D00DF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5A409C07"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AE97B3" w14:textId="77777777" w:rsidR="009F3451" w:rsidRPr="007275DF" w:rsidRDefault="009F3451" w:rsidP="00D00DFE">
            <w:pPr>
              <w:pStyle w:val="TAC"/>
            </w:pPr>
            <w:r w:rsidRPr="007275DF">
              <w:t>7</w:t>
            </w:r>
          </w:p>
        </w:tc>
      </w:tr>
      <w:tr w:rsidR="009F3451" w:rsidRPr="007275DF" w14:paraId="33A2F524"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0A9D3422" w14:textId="77777777" w:rsidR="009F3451" w:rsidRPr="007275DF" w:rsidRDefault="009F3451" w:rsidP="00D00DFE">
            <w:pPr>
              <w:pStyle w:val="TAL"/>
            </w:pPr>
            <w:r w:rsidRPr="004849DD">
              <w:rPr>
                <w:position w:val="-12"/>
              </w:rPr>
              <w:object w:dxaOrig="840" w:dyaOrig="255" w14:anchorId="3D8EB540">
                <v:shape id="_x0000_i1048" type="#_x0000_t75" style="width:43.5pt;height:14.25pt" o:ole="" fillcolor="window">
                  <v:imagedata r:id="rId28" o:title=""/>
                </v:shape>
                <o:OLEObject Type="Embed" ProgID="Equation.3" ShapeID="_x0000_i1048" DrawAspect="Content" ObjectID="_1706336194" r:id="rId49"/>
              </w:object>
            </w:r>
          </w:p>
        </w:tc>
        <w:tc>
          <w:tcPr>
            <w:tcW w:w="992" w:type="dxa"/>
            <w:tcBorders>
              <w:top w:val="single" w:sz="4" w:space="0" w:color="auto"/>
              <w:left w:val="single" w:sz="4" w:space="0" w:color="auto"/>
              <w:bottom w:val="single" w:sz="4" w:space="0" w:color="auto"/>
              <w:right w:val="single" w:sz="4" w:space="0" w:color="auto"/>
            </w:tcBorders>
            <w:hideMark/>
          </w:tcPr>
          <w:p w14:paraId="4BE5C5DB"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8E443AA" w14:textId="77777777" w:rsidR="009F3451" w:rsidRPr="007275DF" w:rsidRDefault="009F3451" w:rsidP="00D00DF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804BA2E" w14:textId="77777777" w:rsidR="009F3451" w:rsidRPr="007275DF" w:rsidRDefault="009F3451" w:rsidP="00D00DF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867665A" w14:textId="77777777" w:rsidR="009F3451" w:rsidRPr="007275DF" w:rsidRDefault="009F3451" w:rsidP="00D00DF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1CE7D69"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9AE0281" w14:textId="77777777" w:rsidR="009F3451" w:rsidRPr="007275DF" w:rsidRDefault="009F3451" w:rsidP="00D00DFE">
            <w:pPr>
              <w:pStyle w:val="TAC"/>
            </w:pPr>
            <w:r w:rsidRPr="007275DF">
              <w:t>7</w:t>
            </w:r>
          </w:p>
        </w:tc>
      </w:tr>
      <w:tr w:rsidR="009F3451" w:rsidRPr="007275DF" w14:paraId="4C3ABA29" w14:textId="77777777" w:rsidTr="00D00DF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DA33D99"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7ED00D" w14:textId="77777777" w:rsidR="009F3451" w:rsidRPr="007275DF" w:rsidRDefault="009F3451" w:rsidP="00D00DF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7E0068C6" w14:textId="77777777" w:rsidR="009F3451" w:rsidRPr="007275DF" w:rsidRDefault="009F3451" w:rsidP="00D00DF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70C05CE7" w14:textId="77777777" w:rsidR="009F3451" w:rsidRPr="007275DF" w:rsidRDefault="009F3451" w:rsidP="00D00DF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EB8F631" w14:textId="77777777" w:rsidR="009F3451" w:rsidRPr="007275DF" w:rsidRDefault="009F3451" w:rsidP="00D00DF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C97B69" w14:textId="77777777" w:rsidR="009F3451" w:rsidRPr="007275DF" w:rsidRDefault="009F3451" w:rsidP="00D00DF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24903B2C" w14:textId="77777777" w:rsidR="009F3451" w:rsidRPr="007275DF" w:rsidRDefault="009F3451" w:rsidP="00D00DFE">
            <w:pPr>
              <w:pStyle w:val="TAC"/>
            </w:pPr>
            <w:r w:rsidRPr="007275DF">
              <w:t>-62.26</w:t>
            </w:r>
          </w:p>
        </w:tc>
      </w:tr>
      <w:tr w:rsidR="009F3451" w:rsidRPr="007275DF" w14:paraId="046CD53B" w14:textId="77777777" w:rsidTr="00D00DFE">
        <w:trPr>
          <w:cantSplit/>
          <w:trHeight w:val="94"/>
        </w:trPr>
        <w:tc>
          <w:tcPr>
            <w:tcW w:w="2410" w:type="dxa"/>
            <w:gridSpan w:val="2"/>
            <w:vMerge/>
            <w:hideMark/>
          </w:tcPr>
          <w:p w14:paraId="0404930F" w14:textId="77777777" w:rsidR="009F3451" w:rsidRPr="007275DF" w:rsidRDefault="009F3451" w:rsidP="00D00D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E8A69F6"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F0FCF18" w14:textId="77777777" w:rsidR="009F3451" w:rsidRPr="007275DF" w:rsidRDefault="009F3451" w:rsidP="00D00DF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7C88A58E" w14:textId="77777777" w:rsidR="009F3451" w:rsidRPr="007275DF" w:rsidRDefault="009F3451" w:rsidP="00D00DF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14430A0" w14:textId="77777777" w:rsidR="009F3451" w:rsidRPr="007275DF" w:rsidRDefault="009F3451" w:rsidP="00D00DF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500A1D4D" w14:textId="77777777" w:rsidR="009F3451" w:rsidRPr="007275DF" w:rsidRDefault="009F3451" w:rsidP="00D00DF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F12EF23" w14:textId="77777777" w:rsidR="009F3451" w:rsidRPr="007275DF" w:rsidRDefault="009F3451" w:rsidP="00D00DFE">
            <w:pPr>
              <w:pStyle w:val="TAC"/>
            </w:pPr>
            <w:r w:rsidRPr="007275DF">
              <w:t>-56.15</w:t>
            </w:r>
          </w:p>
        </w:tc>
      </w:tr>
      <w:tr w:rsidR="009F3451" w:rsidRPr="007275DF" w14:paraId="54A86D6C"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E3CDECC"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03C11F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B8968F2" w14:textId="77777777" w:rsidR="009F3451" w:rsidRPr="007275DF" w:rsidRDefault="009F3451" w:rsidP="00D00DF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18C0BAA" w14:textId="77777777" w:rsidR="009F3451" w:rsidRPr="007275DF" w:rsidRDefault="009F3451" w:rsidP="00D00DFE">
            <w:pPr>
              <w:pStyle w:val="TAC"/>
            </w:pPr>
            <w:r w:rsidRPr="007275DF">
              <w:rPr>
                <w:rFonts w:cs="v4.2.0"/>
              </w:rPr>
              <w:t>AWGN</w:t>
            </w:r>
          </w:p>
        </w:tc>
      </w:tr>
      <w:tr w:rsidR="009F3451" w:rsidRPr="007275DF" w14:paraId="01B22A46" w14:textId="77777777" w:rsidTr="00D00DF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C7A9AF4"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69770DC"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6CC2953">
                <v:shape id="_x0000_i1049" type="#_x0000_t75" style="width:14.25pt;height:14.25pt" o:ole="" fillcolor="window">
                  <v:imagedata r:id="rId23" o:title=""/>
                </v:shape>
                <o:OLEObject Type="Embed" ProgID="Equation.3" ShapeID="_x0000_i1049" DrawAspect="Content" ObjectID="_1706336195" r:id="rId50"/>
              </w:object>
            </w:r>
            <w:r w:rsidRPr="007275DF">
              <w:rPr>
                <w:lang w:val="en-US"/>
              </w:rPr>
              <w:t xml:space="preserve"> to be fulfilled.</w:t>
            </w:r>
          </w:p>
          <w:p w14:paraId="5AD1892D"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3887AB6"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5D85928"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7E1207C"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02A7FD6F"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2B0C7395" w14:textId="77777777" w:rsidR="009F3451" w:rsidRDefault="009F3451" w:rsidP="009F3451"/>
    <w:p w14:paraId="17BAF5CA" w14:textId="77777777" w:rsidR="009F3451" w:rsidRPr="007275DF" w:rsidRDefault="009F3451" w:rsidP="009F3451"/>
    <w:p w14:paraId="7A741055" w14:textId="77777777" w:rsidR="009F3451" w:rsidRPr="007275DF" w:rsidRDefault="009F3451" w:rsidP="009F3451">
      <w:pPr>
        <w:pStyle w:val="Heading5"/>
      </w:pPr>
      <w:r w:rsidRPr="007275DF">
        <w:t>A.10.4.2.7.2</w:t>
      </w:r>
      <w:r w:rsidRPr="007275DF">
        <w:tab/>
        <w:t>Test Requirements</w:t>
      </w:r>
    </w:p>
    <w:p w14:paraId="51A397CC"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C033DF6"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36CB977" w14:textId="77777777" w:rsidR="009F3451" w:rsidRPr="007275DF" w:rsidRDefault="009F3451" w:rsidP="009F3451">
      <w:pPr>
        <w:rPr>
          <w:rFonts w:cs="v4.2.0"/>
        </w:rPr>
      </w:pPr>
      <w:r w:rsidRPr="007275DF">
        <w:rPr>
          <w:rFonts w:cs="v4.2.0"/>
        </w:rPr>
        <w:t>In test 1 and 2 UE is not required to report SSB time index.</w:t>
      </w:r>
    </w:p>
    <w:p w14:paraId="2D1405CA"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42EDE16"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450AEBAD"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F002516" w14:textId="77777777" w:rsidR="009F3451" w:rsidRPr="007275DF" w:rsidRDefault="009F3451" w:rsidP="009F3451">
      <w:pPr>
        <w:pStyle w:val="B10"/>
        <w:ind w:left="284" w:firstLine="0"/>
      </w:pPr>
      <w:r w:rsidRPr="007275DF">
        <w:t>For test 1, MGRP = 40 ms and for test 2 MGRP = 20 ms.</w:t>
      </w:r>
    </w:p>
    <w:p w14:paraId="539BA3A5" w14:textId="77777777" w:rsidR="009F3451" w:rsidRPr="007275DF" w:rsidRDefault="009F3451" w:rsidP="009F3451">
      <w:pPr>
        <w:ind w:firstLine="284"/>
        <w:rPr>
          <w:rFonts w:cs="v4.2.0"/>
        </w:rPr>
      </w:pPr>
      <w:r w:rsidRPr="007275DF">
        <w:t>SMTC period = 20 ms.</w:t>
      </w:r>
    </w:p>
    <w:p w14:paraId="14E1C4F0"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44CF66B" w14:textId="77777777" w:rsidR="009F3451" w:rsidRPr="007275DF" w:rsidRDefault="009F3451" w:rsidP="009F3451">
      <w:pPr>
        <w:pStyle w:val="Heading4"/>
      </w:pPr>
      <w:r w:rsidRPr="007275DF">
        <w:t>A.10.4.2.8</w:t>
      </w:r>
      <w:r w:rsidRPr="007275DF">
        <w:tab/>
        <w:t>EN-DC event triggered reporting tests for FR1 cell without SSB time index detection when DRX is used</w:t>
      </w:r>
    </w:p>
    <w:p w14:paraId="07962870" w14:textId="77777777" w:rsidR="009F3451" w:rsidRPr="007275DF" w:rsidRDefault="009F3451" w:rsidP="009F3451">
      <w:pPr>
        <w:pStyle w:val="Heading5"/>
      </w:pPr>
      <w:r w:rsidRPr="007275DF">
        <w:t>A.10.4.2.8.1</w:t>
      </w:r>
      <w:r w:rsidRPr="007275DF">
        <w:tab/>
        <w:t>Test Purpose and Environment</w:t>
      </w:r>
    </w:p>
    <w:p w14:paraId="269A01B1"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31" w:author="Author">
        <w:r>
          <w:rPr>
            <w:rFonts w:cs="v4.2.0"/>
          </w:rPr>
          <w:t xml:space="preserve"> and 9.3A.5</w:t>
        </w:r>
      </w:ins>
      <w:r w:rsidRPr="007275DF">
        <w:rPr>
          <w:rFonts w:cs="v4.2.0"/>
        </w:rPr>
        <w:t>.</w:t>
      </w:r>
    </w:p>
    <w:p w14:paraId="7D3FB532" w14:textId="77777777" w:rsidR="009F3451" w:rsidRPr="007275DF" w:rsidRDefault="009F3451" w:rsidP="009F345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10172D76" w14:textId="77777777" w:rsidR="009F3451" w:rsidRPr="007275DF" w:rsidRDefault="009F3451" w:rsidP="009F3451">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6437C9BA"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B42D7CF"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A.10.4.2.8.1-1.</w:t>
      </w:r>
    </w:p>
    <w:p w14:paraId="5E5E07F9" w14:textId="77777777" w:rsidR="009F3451" w:rsidRPr="007275DF" w:rsidRDefault="009F3451" w:rsidP="009F345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864CB40" w14:textId="77777777" w:rsidR="009F3451" w:rsidRPr="007275DF" w:rsidRDefault="009F3451" w:rsidP="009F3451">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01C3F18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DD63064"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0D0B3383" w14:textId="77777777" w:rsidR="009F3451" w:rsidRPr="007275DF" w:rsidRDefault="009F3451" w:rsidP="00D00DFE">
            <w:pPr>
              <w:pStyle w:val="TAH"/>
              <w:spacing w:line="256" w:lineRule="auto"/>
            </w:pPr>
            <w:r w:rsidRPr="007275DF">
              <w:t>Description</w:t>
            </w:r>
          </w:p>
        </w:tc>
      </w:tr>
      <w:tr w:rsidR="009F3451" w:rsidRPr="007275DF" w14:paraId="5A88E86B"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51464DC"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A6E2FF5" w14:textId="77777777" w:rsidR="009F3451" w:rsidRPr="007275DF" w:rsidRDefault="009F3451" w:rsidP="00D00DFE">
            <w:pPr>
              <w:pStyle w:val="TAC"/>
              <w:spacing w:line="256" w:lineRule="auto"/>
              <w:jc w:val="left"/>
            </w:pPr>
            <w:r w:rsidRPr="007275DF">
              <w:t>E-UTRAN cell: LTE FDD</w:t>
            </w:r>
          </w:p>
          <w:p w14:paraId="403280ED"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6C88E367"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6C2373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51493067"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FD2CFF5" w14:textId="77777777" w:rsidR="009F3451" w:rsidRPr="007275DF" w:rsidRDefault="009F3451" w:rsidP="00D00DFE">
            <w:pPr>
              <w:pStyle w:val="TAC"/>
              <w:spacing w:line="256" w:lineRule="auto"/>
              <w:jc w:val="left"/>
            </w:pPr>
            <w:r w:rsidRPr="007275DF">
              <w:t>E-UTRAN cell: LTE FDD</w:t>
            </w:r>
          </w:p>
          <w:p w14:paraId="5580E376" w14:textId="77777777" w:rsidR="009F3451" w:rsidRPr="007275DF" w:rsidRDefault="009F3451" w:rsidP="00D00DFE">
            <w:pPr>
              <w:pStyle w:val="TAC"/>
              <w:spacing w:line="256" w:lineRule="auto"/>
              <w:jc w:val="left"/>
            </w:pPr>
            <w:r w:rsidRPr="007275DF">
              <w:t>NR cell without CCA: 15 kHz SSB SCS, 10 MHz bandwidth, TDD duplex mode</w:t>
            </w:r>
          </w:p>
          <w:p w14:paraId="4CA310A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54DBB3D4"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03CC6E48" w14:textId="77777777" w:rsidR="009F3451" w:rsidRPr="007275DF" w:rsidRDefault="009F3451" w:rsidP="00D00DF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4AF6FF6" w14:textId="77777777" w:rsidR="009F3451" w:rsidRPr="007275DF" w:rsidRDefault="009F3451" w:rsidP="00D00DFE">
            <w:pPr>
              <w:pStyle w:val="TAC"/>
              <w:spacing w:line="256" w:lineRule="auto"/>
              <w:jc w:val="left"/>
            </w:pPr>
            <w:r w:rsidRPr="007275DF">
              <w:t>E-UTRAN cell: LTE FDD</w:t>
            </w:r>
          </w:p>
          <w:p w14:paraId="696705DC" w14:textId="77777777" w:rsidR="009F3451" w:rsidRPr="007275DF" w:rsidRDefault="009F3451" w:rsidP="00D00DFE">
            <w:pPr>
              <w:pStyle w:val="TAC"/>
              <w:spacing w:line="256" w:lineRule="auto"/>
              <w:jc w:val="left"/>
            </w:pPr>
            <w:r w:rsidRPr="007275DF">
              <w:t>NR cell without CCA: 30 kHz SSB SCS, 40 MHz bandwidth, TDD duplex mode</w:t>
            </w:r>
          </w:p>
          <w:p w14:paraId="3058AC6E"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617D3136"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0B8EAAE1" w14:textId="77777777" w:rsidR="009F3451" w:rsidRPr="007275DF" w:rsidRDefault="009F3451" w:rsidP="00D00DF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7B3E2B90" w14:textId="77777777" w:rsidR="009F3451" w:rsidRPr="007275DF" w:rsidRDefault="009F3451" w:rsidP="00D00DFE">
            <w:pPr>
              <w:pStyle w:val="TAC"/>
              <w:spacing w:line="256" w:lineRule="auto"/>
              <w:jc w:val="left"/>
            </w:pPr>
            <w:r w:rsidRPr="007275DF">
              <w:t>E-UTRAN cell: LTE TDD</w:t>
            </w:r>
          </w:p>
          <w:p w14:paraId="1B1A2B80"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56038E76"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F6EDC9D"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1AD5D77C" w14:textId="77777777" w:rsidR="009F3451" w:rsidRPr="007275DF" w:rsidRDefault="009F3451" w:rsidP="00D00DF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18B874FC" w14:textId="77777777" w:rsidR="009F3451" w:rsidRPr="007275DF" w:rsidRDefault="009F3451" w:rsidP="00D00DFE">
            <w:pPr>
              <w:pStyle w:val="TAC"/>
              <w:spacing w:line="256" w:lineRule="auto"/>
              <w:jc w:val="left"/>
            </w:pPr>
            <w:r w:rsidRPr="007275DF">
              <w:t>E-UTRAN cell: LTE TDD</w:t>
            </w:r>
          </w:p>
          <w:p w14:paraId="776C9F37" w14:textId="77777777" w:rsidR="009F3451" w:rsidRPr="007275DF" w:rsidRDefault="009F3451" w:rsidP="00D00DFE">
            <w:pPr>
              <w:pStyle w:val="TAC"/>
              <w:spacing w:line="256" w:lineRule="auto"/>
              <w:jc w:val="left"/>
            </w:pPr>
            <w:r w:rsidRPr="007275DF">
              <w:t xml:space="preserve">NR cell without CCA: 15 kHz SSB SCS, 10 MHz bandwidth, TDD duplex mode, </w:t>
            </w:r>
          </w:p>
          <w:p w14:paraId="1D24FF9D" w14:textId="77777777" w:rsidR="009F3451" w:rsidRPr="007275DF" w:rsidRDefault="009F3451" w:rsidP="00D00DFE">
            <w:pPr>
              <w:pStyle w:val="TAC"/>
              <w:spacing w:line="256" w:lineRule="auto"/>
              <w:jc w:val="left"/>
            </w:pPr>
            <w:r w:rsidRPr="007275DF">
              <w:t>NR cell with CCA: 30 kHz SSB SCS, 40 MHz bandwidth, TDD duplex mod</w:t>
            </w:r>
          </w:p>
        </w:tc>
      </w:tr>
      <w:tr w:rsidR="009F3451" w:rsidRPr="007275DF" w14:paraId="1EEA187B"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4B123DD0" w14:textId="77777777" w:rsidR="009F3451" w:rsidRPr="007275DF" w:rsidRDefault="009F3451" w:rsidP="00D00DF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5DA390B" w14:textId="77777777" w:rsidR="009F3451" w:rsidRPr="007275DF" w:rsidRDefault="009F3451" w:rsidP="00D00DFE">
            <w:pPr>
              <w:pStyle w:val="TAC"/>
              <w:spacing w:line="256" w:lineRule="auto"/>
              <w:jc w:val="left"/>
            </w:pPr>
            <w:r w:rsidRPr="007275DF">
              <w:t>E-UTRAN cell: LTE TDD</w:t>
            </w:r>
          </w:p>
          <w:p w14:paraId="6FCB24B9" w14:textId="77777777" w:rsidR="009F3451" w:rsidRPr="007275DF" w:rsidRDefault="009F3451" w:rsidP="00D00DFE">
            <w:pPr>
              <w:pStyle w:val="TAC"/>
              <w:spacing w:line="256" w:lineRule="auto"/>
              <w:jc w:val="left"/>
            </w:pPr>
            <w:r w:rsidRPr="007275DF">
              <w:t xml:space="preserve">NR cell without CCA: 30 kHz SSB SCS, 40 MHz bandwidth, TDD duplex mode </w:t>
            </w:r>
          </w:p>
          <w:p w14:paraId="5F4CC338"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1A6E14F8"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5B9F80F"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0C272671" w14:textId="77777777" w:rsidR="009F3451" w:rsidRDefault="009F3451" w:rsidP="009F3451"/>
    <w:p w14:paraId="54FA874E" w14:textId="77777777" w:rsidR="009F3451" w:rsidRPr="007275DF" w:rsidRDefault="009F3451" w:rsidP="009F3451">
      <w:pPr>
        <w:rPr>
          <w:rFonts w:cs="v4.2.0"/>
        </w:rPr>
      </w:pPr>
    </w:p>
    <w:p w14:paraId="2A259567" w14:textId="77777777" w:rsidR="009F3451" w:rsidRPr="007275DF" w:rsidRDefault="009F3451" w:rsidP="009F3451">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F3451" w:rsidRPr="007275DF" w14:paraId="20526A1B"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EE150A1"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4DF23E1"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F703E17" w14:textId="77777777" w:rsidR="009F3451" w:rsidRPr="007275DF" w:rsidRDefault="009F3451" w:rsidP="00D00DF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00AB98B"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67CE463" w14:textId="77777777" w:rsidR="009F3451" w:rsidRPr="007275DF" w:rsidRDefault="009F3451" w:rsidP="00D00DFE">
            <w:pPr>
              <w:pStyle w:val="TAH"/>
            </w:pPr>
            <w:r w:rsidRPr="007275DF">
              <w:t>Comment</w:t>
            </w:r>
          </w:p>
        </w:tc>
      </w:tr>
      <w:tr w:rsidR="009F3451" w:rsidRPr="007275DF" w14:paraId="4B860932"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4BD53DF"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E473F1E"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E4D4913" w14:textId="77777777" w:rsidR="009F3451" w:rsidRPr="007275DF" w:rsidRDefault="009F3451" w:rsidP="00D00DF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05F93C51" w14:textId="77777777" w:rsidR="009F3451" w:rsidRPr="007275DF" w:rsidRDefault="009F3451" w:rsidP="00D00DF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8B9DCE" w14:textId="77777777" w:rsidR="009F3451" w:rsidRPr="007275DF" w:rsidRDefault="009F3451" w:rsidP="00D00DF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1831D263" w14:textId="77777777" w:rsidR="009F3451" w:rsidRPr="007275DF" w:rsidRDefault="009F3451" w:rsidP="00D00DF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4A60DEAE" w14:textId="77777777" w:rsidR="009F3451" w:rsidRPr="007275DF" w:rsidRDefault="009F3451" w:rsidP="00D00DF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14B9454" w14:textId="77777777" w:rsidR="009F3451" w:rsidRPr="007275DF" w:rsidRDefault="009F3451" w:rsidP="00D00DFE">
            <w:pPr>
              <w:pStyle w:val="TAH"/>
            </w:pPr>
          </w:p>
        </w:tc>
      </w:tr>
      <w:tr w:rsidR="009F3451" w:rsidRPr="007275DF" w14:paraId="4A0E7DEB"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1BA338"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51A1C3"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9B7B0F3"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70C1E8A"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6FC59D0" w14:textId="77777777" w:rsidR="009F3451" w:rsidRPr="007275DF" w:rsidRDefault="009F3451" w:rsidP="00D00DFE">
            <w:pPr>
              <w:pStyle w:val="TAL"/>
            </w:pPr>
            <w:r>
              <w:t xml:space="preserve">One E-UTRAN </w:t>
            </w:r>
            <w:del w:id="332" w:author="Author">
              <w:r w:rsidRPr="6BB84E92" w:rsidDel="00DB5CBB">
                <w:rPr>
                  <w:lang w:eastAsia="zh-CN"/>
                </w:rPr>
                <w:delText>TDD</w:delText>
              </w:r>
              <w:r w:rsidDel="00DB5CBB">
                <w:delText xml:space="preserve"> </w:delText>
              </w:r>
            </w:del>
            <w:r>
              <w:t>carrier frequency is used.</w:t>
            </w:r>
          </w:p>
        </w:tc>
      </w:tr>
      <w:tr w:rsidR="009F3451" w:rsidRPr="007275DF" w14:paraId="039E4E91"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90175DE"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81382CA"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F8D619D"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DE6A2E5"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4040362" w14:textId="77777777" w:rsidR="009F3451" w:rsidRPr="007275DF" w:rsidRDefault="009F3451" w:rsidP="00D00DFE">
            <w:pPr>
              <w:pStyle w:val="TAL"/>
            </w:pPr>
            <w:r w:rsidRPr="007275DF">
              <w:t>Two FR1 NR carrier frequencies are used. NR RF channel 1 is with CCA.</w:t>
            </w:r>
          </w:p>
          <w:p w14:paraId="4902986C" w14:textId="77777777" w:rsidR="009F3451" w:rsidRPr="007275DF" w:rsidRDefault="009F3451" w:rsidP="00D00DFE">
            <w:pPr>
              <w:pStyle w:val="TAL"/>
            </w:pPr>
          </w:p>
        </w:tc>
      </w:tr>
      <w:tr w:rsidR="009F3451" w:rsidRPr="007275DF" w14:paraId="61731EB1"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6B38B04B"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8D0201C"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36CBD8B"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DB06293" w14:textId="77777777" w:rsidR="009F3451" w:rsidRPr="007275DF" w:rsidRDefault="009F3451" w:rsidP="00D00DF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2C27C84"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0A2FA900" w14:textId="77777777" w:rsidR="009F3451" w:rsidRPr="007275DF" w:rsidRDefault="009F3451" w:rsidP="00D00DF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F3451" w:rsidRPr="007275DF" w14:paraId="0B0FD8F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86D6743"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1F2B9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ED806D1"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8A33ED"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0F6E730"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9F3451" w:rsidRPr="007275DF" w14:paraId="4CB8617D"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A03E607"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29C9A6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CDB03DB"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92FBE22" w14:textId="77777777" w:rsidR="009F3451" w:rsidRPr="007275DF" w:rsidRDefault="009F3451" w:rsidP="00D00DFE">
            <w:pPr>
              <w:pStyle w:val="TAC"/>
            </w:pPr>
            <w:r w:rsidRPr="007275DF">
              <w:rPr>
                <w:noProof/>
              </w:rPr>
              <w:t>As specified in clause A.3.2</w:t>
            </w:r>
            <w:ins w:id="333" w:author="Author">
              <w:r>
                <w:rPr>
                  <w:noProof/>
                </w:rPr>
                <w:t>6</w:t>
              </w:r>
            </w:ins>
            <w:del w:id="334"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79DD31B" w14:textId="77777777" w:rsidR="009F3451" w:rsidRPr="007275DF" w:rsidRDefault="009F3451" w:rsidP="00D00DFE">
            <w:pPr>
              <w:pStyle w:val="TAL"/>
            </w:pPr>
          </w:p>
        </w:tc>
      </w:tr>
      <w:tr w:rsidR="009F3451" w:rsidRPr="007275DF" w14:paraId="07AD4B7E"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80D878"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1FD483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4CC7360C"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17157AF" w14:textId="77777777" w:rsidR="009F3451" w:rsidRPr="007275DF" w:rsidRDefault="009F3451" w:rsidP="00D00DFE">
            <w:pPr>
              <w:pStyle w:val="TAC"/>
            </w:pPr>
            <w:r w:rsidRPr="007275DF">
              <w:rPr>
                <w:noProof/>
              </w:rPr>
              <w:t>As specified in clause A.3.2</w:t>
            </w:r>
            <w:ins w:id="335" w:author="Author">
              <w:r>
                <w:rPr>
                  <w:noProof/>
                </w:rPr>
                <w:t>6</w:t>
              </w:r>
            </w:ins>
            <w:del w:id="336"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443D8893" w14:textId="77777777" w:rsidR="009F3451" w:rsidRPr="007275DF" w:rsidRDefault="009F3451" w:rsidP="00D00DFE">
            <w:pPr>
              <w:pStyle w:val="TAL"/>
            </w:pPr>
          </w:p>
        </w:tc>
      </w:tr>
      <w:tr w:rsidR="009F3451" w:rsidRPr="007275DF" w14:paraId="4B43125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E35DD51"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3783D4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D37FE6" w14:textId="77777777" w:rsidR="009F3451" w:rsidRPr="007275DF" w:rsidRDefault="009F3451" w:rsidP="00D00DF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ADE4962" w14:textId="77777777" w:rsidR="009F3451" w:rsidRPr="007275DF" w:rsidRDefault="009F3451" w:rsidP="00D00DF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3CB22299"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E613F0" w14:textId="77777777" w:rsidR="009F3451" w:rsidRPr="007275DF" w:rsidRDefault="009F3451" w:rsidP="00D00DFE">
            <w:pPr>
              <w:pStyle w:val="TAL"/>
            </w:pPr>
            <w:r w:rsidRPr="007275DF">
              <w:t>As specified in clause 9.1.2-1.</w:t>
            </w:r>
          </w:p>
          <w:p w14:paraId="4D97952F" w14:textId="77777777" w:rsidR="009F3451" w:rsidRPr="007275DF" w:rsidRDefault="009F3451" w:rsidP="00D00DFE">
            <w:pPr>
              <w:pStyle w:val="TAL"/>
            </w:pPr>
          </w:p>
        </w:tc>
      </w:tr>
      <w:tr w:rsidR="009F3451" w:rsidRPr="007275DF" w14:paraId="506D00D6"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23DE36"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6109D7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6752AD5" w14:textId="77777777" w:rsidR="009F3451" w:rsidRPr="007275DF" w:rsidRDefault="009F3451" w:rsidP="00D00DF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7F8EFFD" w14:textId="77777777" w:rsidR="009F3451" w:rsidRPr="007275DF" w:rsidRDefault="009F3451" w:rsidP="00D00DF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241BA91C"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43355BC" w14:textId="77777777" w:rsidR="009F3451" w:rsidRPr="007275DF" w:rsidRDefault="009F3451" w:rsidP="00D00DFE">
            <w:pPr>
              <w:pStyle w:val="TAL"/>
            </w:pPr>
          </w:p>
        </w:tc>
      </w:tr>
      <w:tr w:rsidR="009F3451" w:rsidRPr="007275DF" w14:paraId="4C53C8EA"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0C5EF08"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46FBEDA"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DF98CD6"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99CB24D"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4B711587" w14:textId="77777777" w:rsidR="009F3451" w:rsidRPr="007275DF" w:rsidRDefault="009F3451" w:rsidP="00D00DFE">
            <w:pPr>
              <w:pStyle w:val="TAL"/>
            </w:pPr>
          </w:p>
        </w:tc>
      </w:tr>
      <w:tr w:rsidR="009F3451" w:rsidRPr="007275DF" w14:paraId="58C81E0C"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4F8FED"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851458D"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0E5EC85"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AF69EF"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7FB178" w14:textId="77777777" w:rsidR="009F3451" w:rsidRPr="007275DF" w:rsidRDefault="009F3451" w:rsidP="00D00DFE">
            <w:pPr>
              <w:pStyle w:val="TAL"/>
            </w:pPr>
          </w:p>
        </w:tc>
      </w:tr>
      <w:tr w:rsidR="009F3451" w:rsidRPr="007275DF" w14:paraId="4EF8CD81"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035A59A"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51EC65B"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8AC80DA"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CD80555"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6517B6D" w14:textId="77777777" w:rsidR="009F3451" w:rsidRPr="007275DF" w:rsidRDefault="009F3451" w:rsidP="00D00DFE">
            <w:pPr>
              <w:pStyle w:val="TAL"/>
            </w:pPr>
          </w:p>
        </w:tc>
      </w:tr>
      <w:tr w:rsidR="009F3451" w:rsidRPr="007275DF" w14:paraId="3EBCFE26"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9F09D96"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EDA6785"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BC245F6"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02D6BE"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2F511E9" w14:textId="77777777" w:rsidR="009F3451" w:rsidRPr="007275DF" w:rsidRDefault="009F3451" w:rsidP="00D00DFE">
            <w:pPr>
              <w:pStyle w:val="TAL"/>
            </w:pPr>
          </w:p>
        </w:tc>
      </w:tr>
      <w:tr w:rsidR="009F3451" w:rsidRPr="007275DF" w14:paraId="4B7941C1"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36EBDDC"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A769AC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31BC571"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B72461C"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9F873A4" w14:textId="77777777" w:rsidR="009F3451" w:rsidRPr="007275DF" w:rsidRDefault="009F3451" w:rsidP="00D00DFE">
            <w:pPr>
              <w:pStyle w:val="TAL"/>
            </w:pPr>
            <w:r w:rsidRPr="007275DF">
              <w:t>L3 filtering is not used</w:t>
            </w:r>
          </w:p>
        </w:tc>
      </w:tr>
      <w:tr w:rsidR="009F3451" w:rsidRPr="007275DF" w14:paraId="3CC9F1D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DC679A"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37F344B"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0607AC" w14:textId="77777777" w:rsidR="009F3451" w:rsidRPr="007275DF" w:rsidRDefault="009F3451" w:rsidP="00D00DF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6C613703"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8884CB9" w14:textId="77777777" w:rsidR="009F3451" w:rsidRPr="007275DF" w:rsidRDefault="009F3451" w:rsidP="00D00DF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FF43EEE"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81F159D" w14:textId="77777777" w:rsidR="009F3451" w:rsidRPr="007275DF" w:rsidRDefault="009F3451" w:rsidP="00D00DF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0B8D0A1F" w14:textId="77777777" w:rsidR="009F3451" w:rsidRPr="007275DF" w:rsidRDefault="009F3451" w:rsidP="00D00DFE">
            <w:pPr>
              <w:pStyle w:val="TAL"/>
            </w:pPr>
            <w:ins w:id="337" w:author="Author">
              <w:r>
                <w:t>As specified in clause A.3.3</w:t>
              </w:r>
            </w:ins>
            <w:del w:id="338" w:author="Author">
              <w:r w:rsidDel="00BC2ABC">
                <w:delText>DRX is not used</w:delText>
              </w:r>
            </w:del>
          </w:p>
        </w:tc>
      </w:tr>
      <w:tr w:rsidR="009F3451" w:rsidRPr="007275DF" w14:paraId="60D1C252"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A4EE5B9"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FCFBB4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F508129" w14:textId="77777777" w:rsidR="009F3451" w:rsidRPr="007275DF" w:rsidRDefault="009F3451" w:rsidP="00D00DF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E77F116"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68C81D" w14:textId="77777777" w:rsidR="009F3451" w:rsidRPr="007275DF" w:rsidRDefault="009F3451" w:rsidP="00D00DFE">
            <w:pPr>
              <w:pStyle w:val="TAL"/>
              <w:rPr>
                <w:lang w:eastAsia="zh-CN"/>
              </w:rPr>
            </w:pPr>
            <w:r w:rsidRPr="007275DF">
              <w:rPr>
                <w:lang w:eastAsia="zh-CN"/>
              </w:rPr>
              <w:t>Synchronous EN-DC</w:t>
            </w:r>
          </w:p>
        </w:tc>
      </w:tr>
      <w:tr w:rsidR="009F3451" w:rsidRPr="007275DF" w14:paraId="7EE2E2F6"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A18B00F"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0271B5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750EE64" w14:textId="77777777" w:rsidR="009F3451" w:rsidRPr="007275DF" w:rsidRDefault="009F3451" w:rsidP="00D00DF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D629A0" w14:textId="77777777" w:rsidR="009F3451" w:rsidRPr="007275DF" w:rsidRDefault="009F3451" w:rsidP="00D00DF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2107BAEA" w14:textId="77777777" w:rsidR="009F3451" w:rsidRPr="007275DF" w:rsidRDefault="009F3451" w:rsidP="00D00DFE">
            <w:pPr>
              <w:pStyle w:val="TAL"/>
            </w:pPr>
            <w:r w:rsidRPr="007275DF">
              <w:t>Asynchronous cells.</w:t>
            </w:r>
          </w:p>
          <w:p w14:paraId="409A6A0A" w14:textId="77777777" w:rsidR="009F3451" w:rsidRPr="007275DF" w:rsidRDefault="009F3451" w:rsidP="00D00DFE">
            <w:pPr>
              <w:pStyle w:val="TAL"/>
            </w:pPr>
            <w:r w:rsidRPr="007275DF">
              <w:t>The timing of Cell 3 is 3ms later than the timing of Cell 2.</w:t>
            </w:r>
          </w:p>
        </w:tc>
      </w:tr>
      <w:tr w:rsidR="009F3451" w:rsidRPr="007275DF" w14:paraId="7586853E"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6129F5B2" w14:textId="77777777" w:rsidR="009F3451" w:rsidRPr="007275DF" w:rsidRDefault="009F3451" w:rsidP="00D00DF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1C39119"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66A220FB"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4D82029"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256C313" w14:textId="77777777" w:rsidR="009F3451" w:rsidRPr="007275DF" w:rsidRDefault="009F3451" w:rsidP="00D00DFE">
            <w:pPr>
              <w:pStyle w:val="TAL"/>
            </w:pPr>
            <w:r w:rsidRPr="007275DF">
              <w:t>Synchronous cells.</w:t>
            </w:r>
          </w:p>
        </w:tc>
      </w:tr>
      <w:tr w:rsidR="009F3451" w:rsidRPr="007275DF" w14:paraId="21FB8146"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B29774"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26927C4"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7274FE2"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A308E74" w14:textId="77777777" w:rsidR="009F3451" w:rsidRPr="007275DF" w:rsidRDefault="009F3451" w:rsidP="00D00DFE">
            <w:pPr>
              <w:pStyle w:val="TAC"/>
            </w:pPr>
            <w:del w:id="339" w:author="Author">
              <w:r w:rsidRPr="007275DF" w:rsidDel="00262F37">
                <w:delText>[</w:delText>
              </w:r>
            </w:del>
            <w:r w:rsidRPr="007275DF">
              <w:t>5</w:t>
            </w:r>
            <w:del w:id="340" w:author="Autho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63D5F3EC" w14:textId="77777777" w:rsidR="009F3451" w:rsidRPr="007275DF" w:rsidRDefault="009F3451" w:rsidP="00D00DFE">
            <w:pPr>
              <w:pStyle w:val="TAL"/>
            </w:pPr>
          </w:p>
        </w:tc>
      </w:tr>
      <w:tr w:rsidR="009F3451" w:rsidRPr="007275DF" w14:paraId="7557269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89B1A6B"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151595C"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8DDD3C6" w14:textId="77777777" w:rsidR="009F3451" w:rsidRPr="007275DF" w:rsidRDefault="009F3451" w:rsidP="00D00DF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611212FE" w14:textId="77777777" w:rsidR="009F3451" w:rsidRPr="007275DF" w:rsidRDefault="009F3451" w:rsidP="00D00DFE">
            <w:pPr>
              <w:pStyle w:val="TAC"/>
            </w:pPr>
            <w:ins w:id="341" w:author="Author">
              <w:r>
                <w:t>2.5</w:t>
              </w:r>
            </w:ins>
            <w:del w:id="342" w:author="Author">
              <w:r w:rsidDel="00DB5CBB">
                <w:delText>[1.1]</w:delText>
              </w:r>
            </w:del>
          </w:p>
        </w:tc>
        <w:tc>
          <w:tcPr>
            <w:tcW w:w="638" w:type="dxa"/>
            <w:tcBorders>
              <w:top w:val="single" w:sz="4" w:space="0" w:color="auto"/>
              <w:left w:val="single" w:sz="4" w:space="0" w:color="auto"/>
              <w:bottom w:val="single" w:sz="4" w:space="0" w:color="auto"/>
              <w:right w:val="single" w:sz="4" w:space="0" w:color="auto"/>
            </w:tcBorders>
          </w:tcPr>
          <w:p w14:paraId="0D6F8B3B" w14:textId="77777777" w:rsidR="009F3451" w:rsidRPr="007275DF" w:rsidRDefault="009F3451" w:rsidP="00D00DFE">
            <w:pPr>
              <w:pStyle w:val="TAC"/>
            </w:pPr>
            <w:del w:id="343" w:author="Author">
              <w:r w:rsidRPr="007275DF" w:rsidDel="00262F37">
                <w:delText>[</w:delText>
              </w:r>
            </w:del>
            <w:r w:rsidRPr="007275DF">
              <w:t>1</w:t>
            </w:r>
            <w:ins w:id="344" w:author="Author">
              <w:r>
                <w:t>7</w:t>
              </w:r>
            </w:ins>
            <w:del w:id="345" w:author="Autho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hideMark/>
          </w:tcPr>
          <w:p w14:paraId="0B3D1647" w14:textId="77777777" w:rsidR="009F3451" w:rsidRPr="007275DF" w:rsidRDefault="009F3451" w:rsidP="00D00DFE">
            <w:pPr>
              <w:pStyle w:val="TAC"/>
            </w:pPr>
            <w:ins w:id="346" w:author="Author">
              <w:r>
                <w:t>2.5</w:t>
              </w:r>
            </w:ins>
            <w:del w:id="347" w:author="Author">
              <w:r w:rsidRPr="007275DF" w:rsidDel="00262F37">
                <w:delText>[1</w:delText>
              </w:r>
              <w:r w:rsidRPr="007275DF" w:rsidDel="00F60824">
                <w:delText>.1</w:delText>
              </w:r>
              <w:r w:rsidRPr="007275DF" w:rsidDel="00262F37">
                <w:delText>]</w:delText>
              </w:r>
            </w:del>
          </w:p>
        </w:tc>
        <w:tc>
          <w:tcPr>
            <w:tcW w:w="638" w:type="dxa"/>
            <w:tcBorders>
              <w:top w:val="single" w:sz="4" w:space="0" w:color="auto"/>
              <w:left w:val="single" w:sz="4" w:space="0" w:color="auto"/>
              <w:bottom w:val="single" w:sz="4" w:space="0" w:color="auto"/>
              <w:right w:val="single" w:sz="4" w:space="0" w:color="auto"/>
            </w:tcBorders>
          </w:tcPr>
          <w:p w14:paraId="418C4BFA" w14:textId="77777777" w:rsidR="009F3451" w:rsidRPr="007275DF" w:rsidRDefault="009F3451" w:rsidP="00D00DFE">
            <w:pPr>
              <w:pStyle w:val="TAC"/>
            </w:pPr>
            <w:del w:id="348" w:author="Author">
              <w:r w:rsidRPr="007275DF" w:rsidDel="00262F37">
                <w:delText>[</w:delText>
              </w:r>
            </w:del>
            <w:r w:rsidRPr="007275DF">
              <w:t>1</w:t>
            </w:r>
            <w:ins w:id="349" w:author="Author">
              <w:r>
                <w:t>7</w:t>
              </w:r>
            </w:ins>
            <w:del w:id="350" w:author="Author">
              <w:r w:rsidRPr="007275DF" w:rsidDel="00F60824">
                <w:delText>1</w:delText>
              </w:r>
              <w:r w:rsidRPr="007275DF" w:rsidDel="00262F37">
                <w:delText>]</w:delText>
              </w:r>
            </w:del>
          </w:p>
        </w:tc>
        <w:tc>
          <w:tcPr>
            <w:tcW w:w="2883" w:type="dxa"/>
            <w:tcBorders>
              <w:top w:val="single" w:sz="4" w:space="0" w:color="auto"/>
              <w:left w:val="single" w:sz="4" w:space="0" w:color="auto"/>
              <w:bottom w:val="single" w:sz="4" w:space="0" w:color="auto"/>
              <w:right w:val="single" w:sz="4" w:space="0" w:color="auto"/>
            </w:tcBorders>
          </w:tcPr>
          <w:p w14:paraId="3E4B99C6" w14:textId="77777777" w:rsidR="009F3451" w:rsidRPr="007275DF" w:rsidRDefault="009F3451" w:rsidP="00D00DFE">
            <w:pPr>
              <w:pStyle w:val="TAL"/>
            </w:pPr>
          </w:p>
        </w:tc>
      </w:tr>
    </w:tbl>
    <w:p w14:paraId="2B70F4CE" w14:textId="77777777" w:rsidR="009F3451" w:rsidRPr="007275DF" w:rsidRDefault="009F3451" w:rsidP="009F3451"/>
    <w:p w14:paraId="276C5D47" w14:textId="77777777" w:rsidR="009F3451" w:rsidRPr="007275DF" w:rsidRDefault="009F3451" w:rsidP="009F3451">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F3451" w:rsidRPr="007275DF" w14:paraId="29ACA2D0"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43297D"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29B58D5"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CABB49A" w14:textId="77777777" w:rsidR="009F3451" w:rsidRPr="007275DF" w:rsidRDefault="009F3451" w:rsidP="00D00DF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23C64E4" w14:textId="77777777" w:rsidR="009F3451" w:rsidRPr="007275DF" w:rsidRDefault="009F3451" w:rsidP="00D00DF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1F75CB7" w14:textId="77777777" w:rsidR="009F3451" w:rsidRPr="007275DF" w:rsidRDefault="009F3451" w:rsidP="00D00DFE">
            <w:pPr>
              <w:pStyle w:val="TAH"/>
              <w:rPr>
                <w:rFonts w:cs="Arial"/>
              </w:rPr>
            </w:pPr>
            <w:r w:rsidRPr="007275DF">
              <w:t>Cell 3</w:t>
            </w:r>
          </w:p>
        </w:tc>
      </w:tr>
      <w:tr w:rsidR="009F3451" w:rsidRPr="007275DF" w14:paraId="7C312E40"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EEEC03B"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85179E5"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8BDED3B" w14:textId="77777777" w:rsidR="009F3451" w:rsidRPr="007275DF" w:rsidRDefault="009F3451" w:rsidP="00D00DF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6942BC42" w14:textId="77777777" w:rsidR="009F3451" w:rsidRPr="007275DF" w:rsidRDefault="009F3451" w:rsidP="00D00DF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403D2949" w14:textId="77777777" w:rsidR="009F3451" w:rsidRPr="007275DF" w:rsidRDefault="009F3451" w:rsidP="00D00DF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0565B249" w14:textId="77777777" w:rsidR="009F3451" w:rsidRPr="007275DF" w:rsidRDefault="009F3451" w:rsidP="00D00DF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2975490D" w14:textId="77777777" w:rsidR="009F3451" w:rsidRPr="007275DF" w:rsidRDefault="009F3451" w:rsidP="00D00DF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138049D9" w14:textId="77777777" w:rsidR="009F3451" w:rsidRPr="007275DF" w:rsidRDefault="009F3451" w:rsidP="00D00DF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3B9DC04E" w14:textId="77777777" w:rsidR="009F3451" w:rsidRPr="007275DF" w:rsidRDefault="009F3451" w:rsidP="00D00DF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2DE74C33" w14:textId="77777777" w:rsidR="009F3451" w:rsidRPr="007275DF" w:rsidRDefault="009F3451" w:rsidP="00D00DF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D630E88" w14:textId="77777777" w:rsidR="009F3451" w:rsidRPr="007275DF" w:rsidRDefault="009F3451" w:rsidP="00D00DFE">
            <w:pPr>
              <w:pStyle w:val="TAH"/>
              <w:rPr>
                <w:rFonts w:cs="Arial"/>
              </w:rPr>
            </w:pPr>
            <w:r w:rsidRPr="007275DF">
              <w:rPr>
                <w:rFonts w:cs="Arial"/>
              </w:rPr>
              <w:t>T4</w:t>
            </w:r>
          </w:p>
        </w:tc>
      </w:tr>
      <w:tr w:rsidR="009F3451" w:rsidRPr="007275DF" w14:paraId="24B54A6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5C84BF5"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016AF7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569B03" w14:textId="77777777" w:rsidR="009F3451" w:rsidRPr="007275DF" w:rsidRDefault="009F3451" w:rsidP="00D00DF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28584D9" w14:textId="77777777" w:rsidR="009F3451" w:rsidRPr="007275DF" w:rsidRDefault="009F3451" w:rsidP="00D00DF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74672F7" w14:textId="77777777" w:rsidR="009F3451" w:rsidRPr="007275DF" w:rsidRDefault="009F3451" w:rsidP="00D00DFE">
            <w:pPr>
              <w:pStyle w:val="TAC"/>
            </w:pPr>
            <w:r w:rsidRPr="007275DF">
              <w:t>2</w:t>
            </w:r>
          </w:p>
        </w:tc>
      </w:tr>
      <w:tr w:rsidR="009F3451" w:rsidRPr="007275DF" w14:paraId="579C39C2"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F4B8CC"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C62405B"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04B9929"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F3F72EA" w14:textId="77777777" w:rsidR="009F3451" w:rsidRPr="007275DF" w:rsidRDefault="009F3451" w:rsidP="00D00DF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0285D9D" w14:textId="77777777" w:rsidR="009F3451" w:rsidRPr="007275DF" w:rsidRDefault="009F3451" w:rsidP="00D00DFE">
            <w:pPr>
              <w:pStyle w:val="TAC"/>
              <w:rPr>
                <w:lang w:val="en-US"/>
              </w:rPr>
            </w:pPr>
            <w:r w:rsidRPr="007275DF">
              <w:rPr>
                <w:lang w:val="en-US"/>
              </w:rPr>
              <w:t>FDD</w:t>
            </w:r>
          </w:p>
        </w:tc>
      </w:tr>
      <w:tr w:rsidR="009F3451" w:rsidRPr="007275DF" w14:paraId="130E82C6"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F60ACB5" w14:textId="77777777" w:rsidR="009F3451" w:rsidRPr="007275DF" w:rsidRDefault="009F3451" w:rsidP="00D00D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ACE5E70"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A09E1DA" w14:textId="77777777" w:rsidR="009F3451" w:rsidRPr="007275DF" w:rsidRDefault="009F3451" w:rsidP="00D00DF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82A4901" w14:textId="77777777" w:rsidR="009F3451" w:rsidRPr="007275DF" w:rsidRDefault="009F3451" w:rsidP="00D00DF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93F78E9" w14:textId="77777777" w:rsidR="009F3451" w:rsidRPr="007275DF" w:rsidRDefault="009F3451" w:rsidP="00D00DFE">
            <w:pPr>
              <w:pStyle w:val="TAC"/>
              <w:rPr>
                <w:lang w:val="en-US"/>
              </w:rPr>
            </w:pPr>
            <w:r w:rsidRPr="007275DF">
              <w:rPr>
                <w:lang w:val="en-US"/>
              </w:rPr>
              <w:t>TDD</w:t>
            </w:r>
          </w:p>
        </w:tc>
      </w:tr>
      <w:tr w:rsidR="009F3451" w:rsidRPr="007275DF" w14:paraId="3D494EFD" w14:textId="77777777" w:rsidTr="00D00DF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EBBB0C9" w14:textId="77777777" w:rsidR="009F3451" w:rsidRPr="007275DF" w:rsidRDefault="009F3451" w:rsidP="00D00DF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179D41A"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9CAD56A"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56A39F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773EBF99"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0AC9C4D7" w14:textId="77777777" w:rsidTr="00D00DFE">
        <w:trPr>
          <w:cantSplit/>
          <w:trHeight w:val="150"/>
        </w:trPr>
        <w:tc>
          <w:tcPr>
            <w:tcW w:w="2410" w:type="dxa"/>
            <w:gridSpan w:val="2"/>
            <w:vMerge/>
            <w:tcBorders>
              <w:left w:val="single" w:sz="4" w:space="0" w:color="auto"/>
              <w:right w:val="single" w:sz="4" w:space="0" w:color="auto"/>
            </w:tcBorders>
            <w:shd w:val="clear" w:color="auto" w:fill="auto"/>
            <w:hideMark/>
          </w:tcPr>
          <w:p w14:paraId="406803DF" w14:textId="77777777" w:rsidR="009F3451" w:rsidRPr="007275DF" w:rsidRDefault="009F3451" w:rsidP="00D00DFE">
            <w:pPr>
              <w:pStyle w:val="TAL"/>
            </w:pPr>
          </w:p>
        </w:tc>
        <w:tc>
          <w:tcPr>
            <w:tcW w:w="992" w:type="dxa"/>
            <w:vMerge/>
            <w:tcBorders>
              <w:left w:val="single" w:sz="4" w:space="0" w:color="auto"/>
              <w:right w:val="single" w:sz="4" w:space="0" w:color="auto"/>
            </w:tcBorders>
            <w:shd w:val="clear" w:color="auto" w:fill="auto"/>
            <w:hideMark/>
          </w:tcPr>
          <w:p w14:paraId="7169522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82BC8C"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288413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203ACCA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6BA4FE66" w14:textId="77777777" w:rsidTr="00D00DF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99118FC" w14:textId="77777777" w:rsidR="009F3451" w:rsidRPr="007275DF" w:rsidRDefault="009F3451" w:rsidP="00D00DF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E78742E"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E0DF3A1"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8486F68"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0DE6D5CE"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6EFD6FF0" w14:textId="77777777" w:rsidTr="00D00DFE">
        <w:trPr>
          <w:cantSplit/>
          <w:trHeight w:val="87"/>
        </w:trPr>
        <w:tc>
          <w:tcPr>
            <w:tcW w:w="2410" w:type="dxa"/>
            <w:gridSpan w:val="2"/>
            <w:vMerge/>
            <w:tcBorders>
              <w:left w:val="single" w:sz="4" w:space="0" w:color="auto"/>
              <w:right w:val="single" w:sz="4" w:space="0" w:color="auto"/>
            </w:tcBorders>
            <w:shd w:val="clear" w:color="auto" w:fill="auto"/>
            <w:hideMark/>
          </w:tcPr>
          <w:p w14:paraId="33C08298" w14:textId="77777777" w:rsidR="009F3451" w:rsidRPr="007275DF" w:rsidRDefault="009F3451" w:rsidP="00D00DFE">
            <w:pPr>
              <w:pStyle w:val="TAL"/>
              <w:rPr>
                <w:bCs/>
              </w:rPr>
            </w:pPr>
          </w:p>
        </w:tc>
        <w:tc>
          <w:tcPr>
            <w:tcW w:w="992" w:type="dxa"/>
            <w:vMerge/>
            <w:tcBorders>
              <w:left w:val="single" w:sz="4" w:space="0" w:color="auto"/>
              <w:right w:val="single" w:sz="4" w:space="0" w:color="auto"/>
            </w:tcBorders>
            <w:shd w:val="clear" w:color="auto" w:fill="auto"/>
            <w:hideMark/>
          </w:tcPr>
          <w:p w14:paraId="7B5EDEA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9099EB"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36D798E"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9DD045E"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45E1360B"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BC2DFF"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D3D4104"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404D4"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96A12B4"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55C6D7E" w14:textId="77777777" w:rsidR="009F3451" w:rsidRPr="007275DF" w:rsidRDefault="009F3451" w:rsidP="00D00DFE">
            <w:pPr>
              <w:pStyle w:val="TAC"/>
              <w:rPr>
                <w:bCs/>
              </w:rPr>
            </w:pPr>
            <w:r w:rsidRPr="007275DF">
              <w:rPr>
                <w:bCs/>
              </w:rPr>
              <w:t>NA</w:t>
            </w:r>
          </w:p>
        </w:tc>
      </w:tr>
      <w:tr w:rsidR="009F3451" w:rsidRPr="007275DF" w14:paraId="011828F4"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BE31178"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12221C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1575B804"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0212F32"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741C69EA" w14:textId="77777777" w:rsidR="009F3451" w:rsidRPr="007275DF" w:rsidDel="00FC32E4" w:rsidRDefault="009F3451" w:rsidP="00D00DFE">
            <w:pPr>
              <w:pStyle w:val="TAC"/>
              <w:rPr>
                <w:bCs/>
              </w:rPr>
            </w:pPr>
            <w:r w:rsidRPr="007275DF">
              <w:rPr>
                <w:bCs/>
              </w:rPr>
              <w:t>TDDConf.1.1</w:t>
            </w:r>
          </w:p>
        </w:tc>
      </w:tr>
      <w:tr w:rsidR="009F3451" w:rsidRPr="007275DF" w14:paraId="0E232A11" w14:textId="77777777" w:rsidTr="00D00DF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E7BE55"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537D845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4BE60D"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7C53F11"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5112772" w14:textId="77777777" w:rsidR="009F3451" w:rsidRPr="007275DF" w:rsidRDefault="009F3451" w:rsidP="00D00DFE">
            <w:pPr>
              <w:pStyle w:val="TAC"/>
              <w:rPr>
                <w:bCs/>
              </w:rPr>
            </w:pPr>
            <w:r w:rsidRPr="007275DF">
              <w:rPr>
                <w:bCs/>
              </w:rPr>
              <w:t>TDDConf.2.1</w:t>
            </w:r>
          </w:p>
        </w:tc>
      </w:tr>
      <w:tr w:rsidR="009F3451" w:rsidRPr="007275DF" w14:paraId="747A88EC"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1185FF"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194E6DD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D8A1A7"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BE679F" w14:textId="77777777" w:rsidR="009F3451" w:rsidRPr="007275DF" w:rsidRDefault="009F3451" w:rsidP="00D00DF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09A2497" w14:textId="77777777" w:rsidR="009F3451" w:rsidRPr="007275DF" w:rsidRDefault="009F3451" w:rsidP="00D00DFE">
            <w:pPr>
              <w:pStyle w:val="TAC"/>
              <w:rPr>
                <w:bCs/>
              </w:rPr>
            </w:pPr>
            <w:r w:rsidRPr="007275DF">
              <w:rPr>
                <w:bCs/>
              </w:rPr>
              <w:t>NA</w:t>
            </w:r>
          </w:p>
        </w:tc>
      </w:tr>
      <w:tr w:rsidR="009F3451" w:rsidRPr="007275DF" w14:paraId="1B98A31B"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BE3BE4C"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B08272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2D1D555"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6F20E7F" w14:textId="77777777" w:rsidR="009F3451" w:rsidRPr="007275DF" w:rsidRDefault="009F3451" w:rsidP="00D00DF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F22F834" w14:textId="77777777" w:rsidR="009F3451" w:rsidRPr="007275DF" w:rsidRDefault="009F3451" w:rsidP="00D00DFE">
            <w:pPr>
              <w:pStyle w:val="TAC"/>
              <w:rPr>
                <w:bCs/>
              </w:rPr>
            </w:pPr>
            <w:r w:rsidRPr="007275DF">
              <w:rPr>
                <w:bCs/>
              </w:rPr>
              <w:t>NA</w:t>
            </w:r>
          </w:p>
        </w:tc>
      </w:tr>
      <w:tr w:rsidR="009F3451" w:rsidRPr="007275DF" w14:paraId="1A83B1B0"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B60FD6"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88A541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8DDE9"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DF5E82B" w14:textId="77777777" w:rsidR="009F3451" w:rsidRPr="007275DF" w:rsidRDefault="009F3451" w:rsidP="00D00DF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1DD8A020" w14:textId="77777777" w:rsidR="009F3451" w:rsidRPr="007275DF" w:rsidRDefault="009F3451" w:rsidP="00D00DFE">
            <w:pPr>
              <w:pStyle w:val="TAC"/>
              <w:rPr>
                <w:bCs/>
              </w:rPr>
            </w:pPr>
            <w:r w:rsidRPr="007275DF">
              <w:rPr>
                <w:bCs/>
              </w:rPr>
              <w:t>NA</w:t>
            </w:r>
          </w:p>
        </w:tc>
      </w:tr>
      <w:tr w:rsidR="009F3451" w:rsidRPr="007275DF" w14:paraId="508ED817"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9445A0B"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E3F3F2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675965"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6DD4C70" w14:textId="77777777" w:rsidR="009F3451" w:rsidRPr="007275DF" w:rsidRDefault="009F3451" w:rsidP="00D00DF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2CA28DF" w14:textId="77777777" w:rsidR="009F3451" w:rsidRPr="007275DF" w:rsidRDefault="009F3451" w:rsidP="00D00DFE">
            <w:pPr>
              <w:pStyle w:val="TAC"/>
              <w:rPr>
                <w:bCs/>
              </w:rPr>
            </w:pPr>
            <w:r w:rsidRPr="007275DF">
              <w:rPr>
                <w:bCs/>
              </w:rPr>
              <w:t>NA</w:t>
            </w:r>
          </w:p>
        </w:tc>
      </w:tr>
      <w:tr w:rsidR="009F3451" w:rsidRPr="007275DF" w14:paraId="1C07039D"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04C58C"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91B418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65ACF429"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71FC43A" w14:textId="77777777" w:rsidR="009F3451" w:rsidRPr="007275DF" w:rsidRDefault="009F3451" w:rsidP="00D00DF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8B7BE29" w14:textId="77777777" w:rsidR="009F3451" w:rsidRPr="007275DF" w:rsidRDefault="009F3451" w:rsidP="00D00DFE">
            <w:pPr>
              <w:pStyle w:val="TAC"/>
              <w:rPr>
                <w:bCs/>
              </w:rPr>
            </w:pPr>
            <w:r w:rsidRPr="007275DF">
              <w:rPr>
                <w:bCs/>
                <w:lang w:eastAsia="zh-CN"/>
              </w:rPr>
              <w:t>NA</w:t>
            </w:r>
          </w:p>
        </w:tc>
      </w:tr>
      <w:tr w:rsidR="009F3451" w:rsidRPr="007275DF" w14:paraId="2BCFFC4A"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2253E8"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3F9DC2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7E803B"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70A31A7" w14:textId="77777777" w:rsidR="009F3451" w:rsidRPr="007275DF" w:rsidRDefault="009F3451" w:rsidP="00D00DF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2D1F7B75" w14:textId="77777777" w:rsidR="009F3451" w:rsidRPr="007275DF" w:rsidRDefault="009F3451" w:rsidP="00D00DFE">
            <w:pPr>
              <w:pStyle w:val="TAC"/>
              <w:rPr>
                <w:rFonts w:cs="v4.2.0"/>
              </w:rPr>
            </w:pPr>
            <w:r w:rsidRPr="007275DF">
              <w:t>OP.1</w:t>
            </w:r>
          </w:p>
        </w:tc>
      </w:tr>
      <w:tr w:rsidR="009F3451" w:rsidRPr="007275DF" w14:paraId="0A79022E" w14:textId="77777777" w:rsidTr="00D00DF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50E72FB" w14:textId="77777777" w:rsidR="009F3451" w:rsidRPr="007275DF" w:rsidRDefault="009F3451" w:rsidP="00D00DFE">
            <w:pPr>
              <w:pStyle w:val="TAL"/>
            </w:pPr>
            <w:r w:rsidRPr="007275DF">
              <w:rPr>
                <w:lang w:val="en-US"/>
              </w:rPr>
              <w:t xml:space="preserve">PDSCH Reference </w:t>
            </w:r>
          </w:p>
          <w:p w14:paraId="765DE7B0" w14:textId="77777777" w:rsidR="009F3451" w:rsidRPr="007275DF" w:rsidRDefault="009F3451" w:rsidP="00D00DF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E495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CA078ED"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34C12A2" w14:textId="77777777" w:rsidR="009F3451" w:rsidRPr="007275DF" w:rsidRDefault="009F3451" w:rsidP="00D00DF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873B879" w14:textId="77777777" w:rsidR="009F3451" w:rsidRPr="007275DF" w:rsidRDefault="009F3451" w:rsidP="00D00DFE">
            <w:pPr>
              <w:pStyle w:val="TAC"/>
            </w:pPr>
            <w:r w:rsidRPr="007275DF">
              <w:rPr>
                <w:bCs/>
              </w:rPr>
              <w:t>SR.1.1 FDD</w:t>
            </w:r>
          </w:p>
        </w:tc>
      </w:tr>
      <w:tr w:rsidR="009F3451" w:rsidRPr="007275DF" w14:paraId="22AA9C97" w14:textId="77777777" w:rsidTr="00D00DFE">
        <w:trPr>
          <w:cantSplit/>
          <w:trHeight w:val="232"/>
        </w:trPr>
        <w:tc>
          <w:tcPr>
            <w:tcW w:w="2410" w:type="dxa"/>
            <w:gridSpan w:val="2"/>
            <w:vMerge/>
            <w:tcBorders>
              <w:left w:val="single" w:sz="4" w:space="0" w:color="auto"/>
              <w:right w:val="single" w:sz="4" w:space="0" w:color="auto"/>
            </w:tcBorders>
            <w:shd w:val="clear" w:color="auto" w:fill="auto"/>
          </w:tcPr>
          <w:p w14:paraId="5F555AE0"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688C3E1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67377FE0"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731AE0F" w14:textId="77777777" w:rsidR="009F3451" w:rsidRPr="007275DF" w:rsidRDefault="009F3451" w:rsidP="00D00DF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27EF4EB1" w14:textId="77777777" w:rsidR="009F3451" w:rsidRPr="007275DF" w:rsidRDefault="009F3451" w:rsidP="00D00DFE">
            <w:pPr>
              <w:pStyle w:val="TAC"/>
              <w:rPr>
                <w:bCs/>
              </w:rPr>
            </w:pPr>
            <w:r w:rsidRPr="007275DF">
              <w:rPr>
                <w:bCs/>
              </w:rPr>
              <w:t>SR.1.1 TDD</w:t>
            </w:r>
          </w:p>
        </w:tc>
      </w:tr>
      <w:tr w:rsidR="009F3451" w:rsidRPr="007275DF" w14:paraId="208C1D2B" w14:textId="77777777" w:rsidTr="00D00DFE">
        <w:trPr>
          <w:cantSplit/>
          <w:trHeight w:val="232"/>
        </w:trPr>
        <w:tc>
          <w:tcPr>
            <w:tcW w:w="2410" w:type="dxa"/>
            <w:gridSpan w:val="2"/>
            <w:vMerge/>
            <w:tcBorders>
              <w:left w:val="single" w:sz="4" w:space="0" w:color="auto"/>
              <w:right w:val="single" w:sz="4" w:space="0" w:color="auto"/>
            </w:tcBorders>
            <w:shd w:val="clear" w:color="auto" w:fill="auto"/>
            <w:hideMark/>
          </w:tcPr>
          <w:p w14:paraId="064620DB"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4B67166C"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D41529" w14:textId="77777777" w:rsidR="009F3451" w:rsidRPr="007275DF" w:rsidRDefault="009F3451" w:rsidP="00D00DF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F3C9D42" w14:textId="77777777" w:rsidR="009F3451" w:rsidRPr="007275DF" w:rsidRDefault="009F3451" w:rsidP="00D00DF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369E53C" w14:textId="77777777" w:rsidR="009F3451" w:rsidRPr="007275DF" w:rsidRDefault="009F3451" w:rsidP="00D00DFE">
            <w:pPr>
              <w:pStyle w:val="TAC"/>
            </w:pPr>
            <w:r w:rsidRPr="007275DF">
              <w:rPr>
                <w:bCs/>
              </w:rPr>
              <w:t>SR.2.1 TDD</w:t>
            </w:r>
          </w:p>
        </w:tc>
      </w:tr>
      <w:tr w:rsidR="009F3451" w:rsidRPr="007275DF" w14:paraId="05F6E51E" w14:textId="77777777" w:rsidTr="00D00DF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A47C374" w14:textId="77777777" w:rsidR="009F3451" w:rsidRPr="007275DF" w:rsidRDefault="009F3451" w:rsidP="00D00DFE">
            <w:pPr>
              <w:pStyle w:val="TAL"/>
              <w:rPr>
                <w:rFonts w:cs="v5.0.0"/>
              </w:rPr>
            </w:pPr>
            <w:r w:rsidRPr="007275DF">
              <w:rPr>
                <w:rFonts w:cs="v5.0.0"/>
              </w:rPr>
              <w:t xml:space="preserve">CORESET Reference </w:t>
            </w:r>
          </w:p>
          <w:p w14:paraId="6E2201E5" w14:textId="77777777" w:rsidR="009F3451" w:rsidRPr="007275DF" w:rsidRDefault="009F3451" w:rsidP="00D00DF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29AF965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277407"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49B0404" w14:textId="77777777" w:rsidR="009F3451" w:rsidRPr="007275DF" w:rsidRDefault="009F3451" w:rsidP="00D00DF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9F5CE45" w14:textId="77777777" w:rsidR="009F3451" w:rsidRPr="007275DF" w:rsidRDefault="009F3451" w:rsidP="00D00DFE">
            <w:pPr>
              <w:pStyle w:val="TAC"/>
              <w:rPr>
                <w:rFonts w:cs="v4.2.0"/>
                <w:lang w:eastAsia="zh-CN"/>
              </w:rPr>
            </w:pPr>
            <w:r w:rsidRPr="007275DF">
              <w:t>CR.1.1 FDD</w:t>
            </w:r>
          </w:p>
        </w:tc>
      </w:tr>
      <w:tr w:rsidR="009F3451" w:rsidRPr="007275DF" w14:paraId="1E214FA6" w14:textId="77777777" w:rsidTr="00D00DFE">
        <w:trPr>
          <w:cantSplit/>
          <w:trHeight w:val="206"/>
        </w:trPr>
        <w:tc>
          <w:tcPr>
            <w:tcW w:w="2410" w:type="dxa"/>
            <w:gridSpan w:val="2"/>
            <w:vMerge/>
            <w:tcBorders>
              <w:left w:val="single" w:sz="4" w:space="0" w:color="auto"/>
              <w:right w:val="single" w:sz="4" w:space="0" w:color="auto"/>
            </w:tcBorders>
            <w:shd w:val="clear" w:color="auto" w:fill="auto"/>
            <w:hideMark/>
          </w:tcPr>
          <w:p w14:paraId="6BC05E47"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4DEDB457"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2C52D6" w14:textId="77777777" w:rsidR="009F3451" w:rsidRPr="007275DF" w:rsidRDefault="009F3451" w:rsidP="00D00DF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46729E6E" w14:textId="77777777" w:rsidR="009F3451" w:rsidRPr="007275DF" w:rsidRDefault="009F3451" w:rsidP="00D00DF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634AEC3" w14:textId="77777777" w:rsidR="009F3451" w:rsidRPr="007275DF" w:rsidRDefault="009F3451" w:rsidP="00D00DFE">
            <w:pPr>
              <w:pStyle w:val="TAC"/>
              <w:rPr>
                <w:rFonts w:cs="v4.2.0"/>
                <w:lang w:eastAsia="zh-CN"/>
              </w:rPr>
            </w:pPr>
            <w:r w:rsidRPr="007275DF">
              <w:t>CR.1.1 TDD</w:t>
            </w:r>
          </w:p>
        </w:tc>
      </w:tr>
      <w:tr w:rsidR="009F3451" w:rsidRPr="007275DF" w14:paraId="4FA8F002" w14:textId="77777777" w:rsidTr="00D00DFE">
        <w:trPr>
          <w:cantSplit/>
          <w:trHeight w:val="180"/>
        </w:trPr>
        <w:tc>
          <w:tcPr>
            <w:tcW w:w="2410" w:type="dxa"/>
            <w:gridSpan w:val="2"/>
            <w:vMerge/>
            <w:tcBorders>
              <w:left w:val="single" w:sz="4" w:space="0" w:color="auto"/>
              <w:right w:val="single" w:sz="4" w:space="0" w:color="auto"/>
            </w:tcBorders>
            <w:shd w:val="clear" w:color="auto" w:fill="auto"/>
            <w:hideMark/>
          </w:tcPr>
          <w:p w14:paraId="7EF960DA"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40058B5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FBEBA02" w14:textId="77777777" w:rsidR="009F3451" w:rsidRPr="007275DF" w:rsidRDefault="009F3451" w:rsidP="00D00DF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2F2A3D0" w14:textId="77777777" w:rsidR="009F3451" w:rsidRPr="007275DF" w:rsidRDefault="009F3451" w:rsidP="00D00DF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83282B" w14:textId="77777777" w:rsidR="009F3451" w:rsidRPr="007275DF" w:rsidRDefault="009F3451" w:rsidP="00D00DFE">
            <w:pPr>
              <w:pStyle w:val="TAC"/>
              <w:rPr>
                <w:rFonts w:cs="v4.2.0"/>
                <w:lang w:eastAsia="zh-CN"/>
              </w:rPr>
            </w:pPr>
            <w:r w:rsidRPr="007275DF">
              <w:t>CR.2.1 TDD</w:t>
            </w:r>
          </w:p>
        </w:tc>
      </w:tr>
      <w:tr w:rsidR="009F3451" w:rsidRPr="007275DF" w14:paraId="09EB529D"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1F0C5645" w14:textId="77777777" w:rsidR="009F3451" w:rsidRPr="007275DF" w:rsidRDefault="009F3451" w:rsidP="00D00DFE">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37564ADE"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p w14:paraId="0482EA2A"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D5DF39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857F49B"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314F899E"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35F4BC9" w14:textId="77777777" w:rsidR="009F3451" w:rsidRPr="007275DF" w:rsidRDefault="009F3451" w:rsidP="00D00DFE">
            <w:pPr>
              <w:pStyle w:val="TAC"/>
              <w:rPr>
                <w:rFonts w:cs="v4.2.0"/>
                <w:lang w:eastAsia="zh-CN"/>
              </w:rPr>
            </w:pPr>
            <w:r w:rsidRPr="007275DF">
              <w:t>SSB.1 FR1</w:t>
            </w:r>
          </w:p>
        </w:tc>
      </w:tr>
      <w:tr w:rsidR="009F3451" w:rsidRPr="007275DF" w14:paraId="1754CC01"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23CCF66D" w14:textId="77777777" w:rsidR="009F3451" w:rsidRPr="007275DF" w:rsidRDefault="009F3451" w:rsidP="00D00DF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09167F94"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3F290B4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A2C40A"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3478947"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A6A33DF" w14:textId="77777777" w:rsidR="009F3451" w:rsidRPr="007275DF" w:rsidRDefault="009F3451" w:rsidP="00D00DFE">
            <w:pPr>
              <w:pStyle w:val="TAC"/>
              <w:rPr>
                <w:rFonts w:cs="v4.2.0"/>
                <w:lang w:eastAsia="zh-CN"/>
              </w:rPr>
            </w:pPr>
            <w:r w:rsidRPr="007275DF">
              <w:t>SSB.1 FR1</w:t>
            </w:r>
          </w:p>
        </w:tc>
      </w:tr>
      <w:tr w:rsidR="009F3451" w:rsidRPr="007275DF" w14:paraId="6285268A"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2B22FB9C"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781B60D1"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4D5E274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0152090"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58F0B61"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BB464A0" w14:textId="77777777" w:rsidR="009F3451" w:rsidRPr="007275DF" w:rsidRDefault="009F3451" w:rsidP="00D00DFE">
            <w:pPr>
              <w:pStyle w:val="TAC"/>
              <w:rPr>
                <w:rFonts w:cs="v4.2.0"/>
                <w:lang w:eastAsia="zh-CN"/>
              </w:rPr>
            </w:pPr>
            <w:r w:rsidRPr="007275DF">
              <w:t>SSB.2 FR1</w:t>
            </w:r>
          </w:p>
        </w:tc>
      </w:tr>
      <w:tr w:rsidR="009F3451" w:rsidRPr="007275DF" w14:paraId="01D42856"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292462DC" w14:textId="77777777" w:rsidR="009F3451" w:rsidRPr="007275DF" w:rsidRDefault="009F3451" w:rsidP="00D00DFE">
            <w:pPr>
              <w:pStyle w:val="TAL"/>
              <w:rPr>
                <w:rFonts w:cs="v5.0.0"/>
              </w:rPr>
            </w:pPr>
          </w:p>
        </w:tc>
        <w:tc>
          <w:tcPr>
            <w:tcW w:w="1205" w:type="dxa"/>
            <w:vMerge w:val="restart"/>
            <w:tcBorders>
              <w:left w:val="single" w:sz="4" w:space="0" w:color="auto"/>
              <w:right w:val="single" w:sz="4" w:space="0" w:color="auto"/>
            </w:tcBorders>
            <w:shd w:val="clear" w:color="auto" w:fill="auto"/>
          </w:tcPr>
          <w:p w14:paraId="73F16CE2" w14:textId="77777777" w:rsidR="009F3451" w:rsidRPr="007275DF" w:rsidRDefault="009F3451" w:rsidP="00D00DF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0FEB079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8E546A"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D494152"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E5BC652" w14:textId="77777777" w:rsidR="009F3451" w:rsidRPr="007275DF" w:rsidRDefault="009F3451" w:rsidP="00D00DFE">
            <w:pPr>
              <w:pStyle w:val="TAC"/>
            </w:pPr>
            <w:r w:rsidRPr="007275DF">
              <w:t>SSB.1 FR1</w:t>
            </w:r>
          </w:p>
        </w:tc>
      </w:tr>
      <w:tr w:rsidR="009F3451" w:rsidRPr="007275DF" w14:paraId="55B64098"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431C17F9"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27D09629"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081D603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FFDB3D"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178AB025"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3E942E05" w14:textId="77777777" w:rsidR="009F3451" w:rsidRPr="007275DF" w:rsidRDefault="009F3451" w:rsidP="00D00DFE">
            <w:pPr>
              <w:pStyle w:val="TAC"/>
            </w:pPr>
            <w:r w:rsidRPr="007275DF">
              <w:t>SSB.1 FR1</w:t>
            </w:r>
          </w:p>
        </w:tc>
      </w:tr>
      <w:tr w:rsidR="009F3451" w:rsidRPr="007275DF" w14:paraId="712AC8A4" w14:textId="77777777" w:rsidTr="00D00DFE">
        <w:trPr>
          <w:cantSplit/>
          <w:trHeight w:val="180"/>
        </w:trPr>
        <w:tc>
          <w:tcPr>
            <w:tcW w:w="1205" w:type="dxa"/>
            <w:tcBorders>
              <w:top w:val="nil"/>
              <w:left w:val="single" w:sz="4" w:space="0" w:color="auto"/>
              <w:right w:val="single" w:sz="4" w:space="0" w:color="auto"/>
            </w:tcBorders>
            <w:shd w:val="clear" w:color="auto" w:fill="auto"/>
          </w:tcPr>
          <w:p w14:paraId="4BD8EBB2"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5BD6FBC1"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6185112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EED5B0"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0D888B58"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4A56709B" w14:textId="77777777" w:rsidR="009F3451" w:rsidRPr="007275DF" w:rsidRDefault="009F3451" w:rsidP="00D00DFE">
            <w:pPr>
              <w:pStyle w:val="TAC"/>
            </w:pPr>
            <w:r w:rsidRPr="007275DF">
              <w:t>SSB.2 FR1</w:t>
            </w:r>
          </w:p>
        </w:tc>
      </w:tr>
      <w:tr w:rsidR="009F3451" w:rsidRPr="007275DF" w14:paraId="0E3BC7F7" w14:textId="77777777" w:rsidTr="00D00DFE">
        <w:trPr>
          <w:cantSplit/>
          <w:trHeight w:val="180"/>
        </w:trPr>
        <w:tc>
          <w:tcPr>
            <w:tcW w:w="2410" w:type="dxa"/>
            <w:gridSpan w:val="2"/>
            <w:tcBorders>
              <w:left w:val="single" w:sz="4" w:space="0" w:color="auto"/>
              <w:right w:val="single" w:sz="4" w:space="0" w:color="auto"/>
            </w:tcBorders>
            <w:shd w:val="clear" w:color="auto" w:fill="auto"/>
          </w:tcPr>
          <w:p w14:paraId="11602FB8" w14:textId="77777777" w:rsidR="009F3451" w:rsidRPr="007275DF" w:rsidRDefault="009F3451" w:rsidP="00D00DFE">
            <w:pPr>
              <w:pStyle w:val="TAL"/>
              <w:rPr>
                <w:rFonts w:cs="v5.0.0"/>
              </w:rPr>
            </w:pPr>
            <w:r w:rsidRPr="007275DF">
              <w:t>DBT window configuration</w:t>
            </w:r>
          </w:p>
        </w:tc>
        <w:tc>
          <w:tcPr>
            <w:tcW w:w="992" w:type="dxa"/>
            <w:tcBorders>
              <w:left w:val="single" w:sz="4" w:space="0" w:color="auto"/>
              <w:right w:val="single" w:sz="4" w:space="0" w:color="auto"/>
            </w:tcBorders>
          </w:tcPr>
          <w:p w14:paraId="32136E4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E7B4C40"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B2909A4" w14:textId="77777777" w:rsidR="009F3451" w:rsidRPr="007275DF" w:rsidRDefault="009F3451" w:rsidP="00D00DF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063C2FB" w14:textId="77777777" w:rsidR="009F3451" w:rsidRPr="007275DF" w:rsidRDefault="009F3451" w:rsidP="00D00DFE">
            <w:pPr>
              <w:pStyle w:val="TAC"/>
            </w:pPr>
            <w:r w:rsidRPr="007275DF">
              <w:rPr>
                <w:rFonts w:cs="v4.2.0"/>
                <w:bCs/>
                <w:lang w:eastAsia="zh-CN"/>
              </w:rPr>
              <w:t>Not applicable</w:t>
            </w:r>
          </w:p>
        </w:tc>
      </w:tr>
      <w:tr w:rsidR="009F3451" w:rsidRPr="007275DF" w14:paraId="23018252" w14:textId="77777777" w:rsidTr="00D00DFE">
        <w:trPr>
          <w:cantSplit/>
          <w:trHeight w:val="180"/>
        </w:trPr>
        <w:tc>
          <w:tcPr>
            <w:tcW w:w="2410" w:type="dxa"/>
            <w:gridSpan w:val="2"/>
            <w:tcBorders>
              <w:top w:val="nil"/>
              <w:left w:val="single" w:sz="4" w:space="0" w:color="auto"/>
              <w:bottom w:val="nil"/>
              <w:right w:val="single" w:sz="4" w:space="0" w:color="auto"/>
            </w:tcBorders>
            <w:shd w:val="clear" w:color="auto" w:fill="auto"/>
          </w:tcPr>
          <w:p w14:paraId="26730BBA"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6959AD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6320D2"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9EF00E3" w14:textId="77777777" w:rsidR="009F3451" w:rsidRPr="007275DF" w:rsidRDefault="009F3451" w:rsidP="00D00DF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6101F42E" w14:textId="77777777" w:rsidR="009F3451" w:rsidRPr="007275DF" w:rsidRDefault="009F3451" w:rsidP="00D00DFE">
            <w:pPr>
              <w:pStyle w:val="TAC"/>
              <w:rPr>
                <w:lang w:eastAsia="zh-CN"/>
              </w:rPr>
            </w:pPr>
            <w:r w:rsidRPr="007275DF">
              <w:t>SMTC.5</w:t>
            </w:r>
          </w:p>
        </w:tc>
      </w:tr>
      <w:tr w:rsidR="009F3451" w:rsidRPr="007275DF" w14:paraId="20A77982" w14:textId="77777777" w:rsidTr="00D00DF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0BF15610" w14:textId="77777777" w:rsidR="009F3451" w:rsidRPr="007275DF" w:rsidRDefault="009F3451" w:rsidP="00D00DF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447F683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6CE2653" w14:textId="77777777" w:rsidR="009F3451" w:rsidRPr="007275DF" w:rsidRDefault="009F3451" w:rsidP="00D00DF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0DA13345" w14:textId="77777777" w:rsidR="009F3451" w:rsidRPr="007275DF" w:rsidRDefault="009F3451" w:rsidP="00D00DF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C388DDE" w14:textId="77777777" w:rsidR="009F3451" w:rsidRPr="007275DF" w:rsidRDefault="009F3451" w:rsidP="00D00DFE">
            <w:pPr>
              <w:pStyle w:val="TAC"/>
              <w:rPr>
                <w:lang w:eastAsia="zh-CN"/>
              </w:rPr>
            </w:pPr>
            <w:r w:rsidRPr="007275DF">
              <w:t>SMTC.4</w:t>
            </w:r>
          </w:p>
        </w:tc>
      </w:tr>
      <w:tr w:rsidR="009F3451" w:rsidRPr="007275DF" w14:paraId="7269EC39" w14:textId="77777777" w:rsidTr="00D00DF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ED2D71"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CF53140"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6F3EFC" w14:textId="77777777" w:rsidR="009F3451" w:rsidRPr="007275DF" w:rsidRDefault="009F3451" w:rsidP="00D00DF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7D0487A" w14:textId="77777777" w:rsidR="009F3451" w:rsidRPr="007275DF" w:rsidRDefault="009F3451" w:rsidP="00D00DF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1C793EC6" w14:textId="77777777" w:rsidR="009F3451" w:rsidRPr="007275DF" w:rsidRDefault="009F3451" w:rsidP="00D00DFE">
            <w:pPr>
              <w:pStyle w:val="TAC"/>
              <w:rPr>
                <w:lang w:val="en-US"/>
              </w:rPr>
            </w:pPr>
            <w:r w:rsidRPr="007275DF">
              <w:rPr>
                <w:lang w:val="en-US"/>
              </w:rPr>
              <w:t>15</w:t>
            </w:r>
          </w:p>
        </w:tc>
      </w:tr>
      <w:tr w:rsidR="009F3451" w:rsidRPr="007275DF" w14:paraId="389AF4B3" w14:textId="77777777" w:rsidTr="00D00DF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4982CAF" w14:textId="77777777" w:rsidR="009F3451" w:rsidRPr="007275DF" w:rsidRDefault="009F3451" w:rsidP="00D00DF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CF717A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E5358F4" w14:textId="77777777" w:rsidR="009F3451" w:rsidRPr="007275DF" w:rsidRDefault="009F3451" w:rsidP="00D00DF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E886914" w14:textId="77777777" w:rsidR="009F3451" w:rsidRPr="007275DF" w:rsidRDefault="009F3451" w:rsidP="00D00DF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2233CF0D" w14:textId="77777777" w:rsidR="009F3451" w:rsidRPr="007275DF" w:rsidRDefault="009F3451" w:rsidP="00D00DFE">
            <w:pPr>
              <w:pStyle w:val="TAC"/>
              <w:rPr>
                <w:lang w:val="en-US"/>
              </w:rPr>
            </w:pPr>
            <w:r w:rsidRPr="007275DF">
              <w:rPr>
                <w:lang w:val="en-US"/>
              </w:rPr>
              <w:t>30</w:t>
            </w:r>
          </w:p>
        </w:tc>
      </w:tr>
      <w:tr w:rsidR="009F3451" w:rsidRPr="007275DF" w14:paraId="27A3A25F" w14:textId="77777777" w:rsidTr="00D00DFE">
        <w:trPr>
          <w:cantSplit/>
          <w:trHeight w:val="127"/>
        </w:trPr>
        <w:tc>
          <w:tcPr>
            <w:tcW w:w="1205" w:type="dxa"/>
            <w:tcBorders>
              <w:top w:val="nil"/>
              <w:left w:val="single" w:sz="4" w:space="0" w:color="auto"/>
              <w:bottom w:val="nil"/>
              <w:right w:val="single" w:sz="4" w:space="0" w:color="auto"/>
            </w:tcBorders>
            <w:shd w:val="clear" w:color="auto" w:fill="auto"/>
          </w:tcPr>
          <w:p w14:paraId="2BAA3BBD"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CC28ACA"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E534C0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97E6C2"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7C67E2" w14:textId="77777777" w:rsidR="009F3451" w:rsidRPr="007275DF" w:rsidRDefault="009F3451" w:rsidP="00D00DFE">
            <w:pPr>
              <w:pStyle w:val="TAC"/>
              <w:rPr>
                <w:lang w:val="en-US"/>
              </w:rPr>
            </w:pPr>
            <w:ins w:id="351" w:author="Author">
              <w:r>
                <w:rPr>
                  <w:lang w:val="en-US"/>
                </w:rPr>
                <w:t>P</w:t>
              </w:r>
              <w:r w:rsidRPr="00091D48">
                <w:rPr>
                  <w:vertAlign w:val="subscript"/>
                  <w:lang w:val="en-US"/>
                </w:rPr>
                <w:t>CCA_DL</w:t>
              </w:r>
              <w:r>
                <w:rPr>
                  <w:lang w:val="en-US"/>
                </w:rPr>
                <w:t>=0.9375</w:t>
              </w:r>
            </w:ins>
            <w:del w:id="352"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71AA26E9" w14:textId="77777777" w:rsidR="009F3451" w:rsidRPr="007275DF" w:rsidRDefault="009F3451" w:rsidP="00D00DFE">
            <w:pPr>
              <w:pStyle w:val="TAC"/>
              <w:rPr>
                <w:lang w:val="en-US"/>
              </w:rPr>
            </w:pPr>
            <w:ins w:id="353" w:author="Author">
              <w:r w:rsidRPr="007275DF">
                <w:rPr>
                  <w:rFonts w:cs="v4.2.0"/>
                  <w:bCs/>
                  <w:lang w:eastAsia="zh-CN"/>
                </w:rPr>
                <w:t>Not applicable</w:t>
              </w:r>
            </w:ins>
            <w:del w:id="354" w:author="Author">
              <w:r w:rsidRPr="007275DF" w:rsidDel="00DD5F2A">
                <w:rPr>
                  <w:lang w:val="en-US"/>
                </w:rPr>
                <w:delText>TBD</w:delText>
              </w:r>
            </w:del>
          </w:p>
        </w:tc>
      </w:tr>
      <w:tr w:rsidR="009F3451" w:rsidRPr="007275DF" w14:paraId="39F90603"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B98D560"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13EACED"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C7CCCE7"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ACD745C"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F5E156" w14:textId="77777777" w:rsidR="009F3451" w:rsidRDefault="009F3451" w:rsidP="00D00DFE">
            <w:pPr>
              <w:pStyle w:val="TAC"/>
              <w:rPr>
                <w:ins w:id="355" w:author="Author"/>
                <w:lang w:val="en-US"/>
              </w:rPr>
            </w:pPr>
            <w:ins w:id="356" w:author="Author">
              <w:r>
                <w:rPr>
                  <w:lang w:val="en-US"/>
                </w:rPr>
                <w:t>P</w:t>
              </w:r>
              <w:r w:rsidRPr="00091D48">
                <w:rPr>
                  <w:vertAlign w:val="subscript"/>
                  <w:lang w:val="en-US"/>
                </w:rPr>
                <w:t>CCA_DL</w:t>
              </w:r>
              <w:r>
                <w:rPr>
                  <w:vertAlign w:val="subscript"/>
                  <w:lang w:val="en-US"/>
                </w:rPr>
                <w:t>_1</w:t>
              </w:r>
              <w:r>
                <w:rPr>
                  <w:lang w:val="en-US"/>
                </w:rPr>
                <w:t>=0.75</w:t>
              </w:r>
            </w:ins>
          </w:p>
          <w:p w14:paraId="11D27A16" w14:textId="77777777" w:rsidR="009F3451" w:rsidRDefault="009F3451" w:rsidP="00D00DFE">
            <w:pPr>
              <w:pStyle w:val="TAC"/>
              <w:rPr>
                <w:ins w:id="357" w:author="Author"/>
                <w:lang w:val="en-US"/>
              </w:rPr>
            </w:pPr>
            <w:ins w:id="358" w:author="Author">
              <w:r>
                <w:rPr>
                  <w:lang w:val="en-US"/>
                </w:rPr>
                <w:t>P</w:t>
              </w:r>
              <w:r w:rsidRPr="00091D48">
                <w:rPr>
                  <w:vertAlign w:val="subscript"/>
                  <w:lang w:val="en-US"/>
                </w:rPr>
                <w:t>CCA_DL</w:t>
              </w:r>
              <w:r>
                <w:rPr>
                  <w:vertAlign w:val="subscript"/>
                  <w:lang w:val="en-US"/>
                </w:rPr>
                <w:t>_2</w:t>
              </w:r>
              <w:r>
                <w:rPr>
                  <w:lang w:val="en-US"/>
                </w:rPr>
                <w:t>=0.75</w:t>
              </w:r>
            </w:ins>
          </w:p>
          <w:p w14:paraId="52A2494D" w14:textId="77777777" w:rsidR="009F3451" w:rsidRPr="007275DF" w:rsidRDefault="009F3451" w:rsidP="00D00DFE">
            <w:pPr>
              <w:pStyle w:val="TAC"/>
              <w:rPr>
                <w:lang w:val="en-US"/>
              </w:rPr>
            </w:pPr>
            <w:del w:id="359"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6E2E85D" w14:textId="77777777" w:rsidR="009F3451" w:rsidRPr="007275DF" w:rsidRDefault="009F3451" w:rsidP="00D00DFE">
            <w:pPr>
              <w:pStyle w:val="TAC"/>
              <w:rPr>
                <w:lang w:val="en-US"/>
              </w:rPr>
            </w:pPr>
            <w:ins w:id="360" w:author="Author">
              <w:r w:rsidRPr="007275DF">
                <w:rPr>
                  <w:rFonts w:cs="v4.2.0"/>
                  <w:bCs/>
                  <w:lang w:eastAsia="zh-CN"/>
                </w:rPr>
                <w:t>Not applicable</w:t>
              </w:r>
            </w:ins>
            <w:del w:id="361" w:author="Author">
              <w:r w:rsidRPr="007275DF" w:rsidDel="00896174">
                <w:rPr>
                  <w:lang w:val="en-US"/>
                </w:rPr>
                <w:delText>TBD</w:delText>
              </w:r>
            </w:del>
          </w:p>
        </w:tc>
      </w:tr>
      <w:tr w:rsidR="009F3451" w:rsidRPr="007275DF" w14:paraId="75514C72" w14:textId="77777777" w:rsidTr="00D00DF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1686CD8"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E246672"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57B044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60AC21"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6B843A2" w14:textId="77777777" w:rsidR="009F3451" w:rsidRPr="007275DF" w:rsidRDefault="009F3451" w:rsidP="00D00DFE">
            <w:pPr>
              <w:pStyle w:val="TAC"/>
              <w:rPr>
                <w:lang w:val="en-US"/>
              </w:rPr>
            </w:pPr>
            <w:ins w:id="36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3"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560768EE" w14:textId="77777777" w:rsidR="009F3451" w:rsidRPr="007275DF" w:rsidRDefault="009F3451" w:rsidP="00D00DFE">
            <w:pPr>
              <w:pStyle w:val="TAC"/>
              <w:rPr>
                <w:lang w:val="en-US"/>
              </w:rPr>
            </w:pPr>
            <w:ins w:id="364" w:author="Author">
              <w:r w:rsidRPr="007275DF">
                <w:rPr>
                  <w:rFonts w:cs="v4.2.0"/>
                  <w:bCs/>
                  <w:lang w:eastAsia="zh-CN"/>
                </w:rPr>
                <w:t>Not applicable</w:t>
              </w:r>
            </w:ins>
            <w:del w:id="365" w:author="Author">
              <w:r w:rsidRPr="007275DF" w:rsidDel="008146CE">
                <w:rPr>
                  <w:lang w:val="en-US"/>
                </w:rPr>
                <w:delText>TBD</w:delText>
              </w:r>
            </w:del>
          </w:p>
        </w:tc>
      </w:tr>
      <w:tr w:rsidR="009F3451" w:rsidRPr="007275DF" w14:paraId="21C68C92"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AEEB763"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FE221D"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A6F8183"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C8434D"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27CAAA1B" w14:textId="77777777" w:rsidR="009F3451" w:rsidRPr="007275DF" w:rsidRDefault="009F3451" w:rsidP="00D00DFE">
            <w:pPr>
              <w:pStyle w:val="TAC"/>
              <w:rPr>
                <w:lang w:val="en-US"/>
              </w:rPr>
            </w:pPr>
            <w:ins w:id="36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367" w:author="Author">
              <w:r w:rsidRPr="007275DF" w:rsidDel="00433FD4">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24EC8C13" w14:textId="77777777" w:rsidR="009F3451" w:rsidRPr="007275DF" w:rsidRDefault="009F3451" w:rsidP="00D00DFE">
            <w:pPr>
              <w:pStyle w:val="TAC"/>
              <w:rPr>
                <w:lang w:val="en-US"/>
              </w:rPr>
            </w:pPr>
            <w:ins w:id="368" w:author="Author">
              <w:r w:rsidRPr="007275DF">
                <w:rPr>
                  <w:rFonts w:cs="v4.2.0"/>
                  <w:bCs/>
                  <w:lang w:eastAsia="zh-CN"/>
                </w:rPr>
                <w:t>Not applicable</w:t>
              </w:r>
            </w:ins>
            <w:del w:id="369" w:author="Author">
              <w:r w:rsidRPr="007275DF" w:rsidDel="00A224A3">
                <w:rPr>
                  <w:lang w:val="en-US"/>
                </w:rPr>
                <w:delText>TBD</w:delText>
              </w:r>
            </w:del>
          </w:p>
        </w:tc>
      </w:tr>
      <w:tr w:rsidR="009F3451" w:rsidRPr="007275DF" w14:paraId="6B8D9452"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90B8472"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9E4E73A"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D875F6E" w14:textId="77777777" w:rsidR="009F3451" w:rsidRPr="007275DF" w:rsidRDefault="009F3451" w:rsidP="00D00DF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5D64E41D" w14:textId="77777777" w:rsidR="009F3451" w:rsidRPr="007275DF" w:rsidRDefault="009F3451" w:rsidP="00D00DF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2900E9F" w14:textId="77777777" w:rsidR="009F3451" w:rsidRPr="007275DF" w:rsidRDefault="009F3451" w:rsidP="00D00DFE">
            <w:pPr>
              <w:pStyle w:val="TAC"/>
            </w:pPr>
          </w:p>
        </w:tc>
      </w:tr>
      <w:tr w:rsidR="009F3451" w:rsidRPr="007275DF" w14:paraId="4556FE1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17FEE3A"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3E2E8C9"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030925F7"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1021806"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186066DD" w14:textId="77777777" w:rsidR="009F3451" w:rsidRPr="007275DF" w:rsidRDefault="009F3451" w:rsidP="00D00DFE">
            <w:pPr>
              <w:pStyle w:val="TAC"/>
            </w:pPr>
          </w:p>
        </w:tc>
      </w:tr>
      <w:tr w:rsidR="009F3451" w:rsidRPr="007275DF" w14:paraId="634050D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5F3923"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11FB9B3"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923D487"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4E9D2A57"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E6E29A3" w14:textId="77777777" w:rsidR="009F3451" w:rsidRPr="007275DF" w:rsidRDefault="009F3451" w:rsidP="00D00DFE">
            <w:pPr>
              <w:pStyle w:val="TAC"/>
            </w:pPr>
          </w:p>
        </w:tc>
      </w:tr>
      <w:tr w:rsidR="009F3451" w:rsidRPr="007275DF" w14:paraId="2DC1C744"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56A4769"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94251EC"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104DAF37"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F479AB7"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0707C4" w14:textId="77777777" w:rsidR="009F3451" w:rsidRPr="007275DF" w:rsidRDefault="009F3451" w:rsidP="00D00DFE">
            <w:pPr>
              <w:pStyle w:val="TAC"/>
            </w:pPr>
          </w:p>
        </w:tc>
      </w:tr>
      <w:tr w:rsidR="009F3451" w:rsidRPr="007275DF" w14:paraId="5D3B63F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06461A"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1BC61CF"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43012089" w14:textId="77777777" w:rsidR="009F3451" w:rsidRPr="007275DF" w:rsidRDefault="009F3451" w:rsidP="00D00DF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1D49F58C" w14:textId="77777777" w:rsidR="009F3451" w:rsidRPr="007275DF" w:rsidRDefault="009F3451" w:rsidP="00D00DF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395DC42A" w14:textId="77777777" w:rsidR="009F3451" w:rsidRPr="007275DF" w:rsidRDefault="009F3451" w:rsidP="00D00DFE">
            <w:pPr>
              <w:pStyle w:val="TAC"/>
            </w:pPr>
            <w:r w:rsidRPr="007275DF">
              <w:t>0</w:t>
            </w:r>
          </w:p>
        </w:tc>
      </w:tr>
      <w:tr w:rsidR="009F3451" w:rsidRPr="007275DF" w14:paraId="6BC0E215"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76B300"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6BDF0A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FC5EE7C"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75B179C"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CA5B296" w14:textId="77777777" w:rsidR="009F3451" w:rsidRPr="007275DF" w:rsidRDefault="009F3451" w:rsidP="00D00DFE">
            <w:pPr>
              <w:pStyle w:val="TAC"/>
            </w:pPr>
          </w:p>
        </w:tc>
      </w:tr>
      <w:tr w:rsidR="009F3451" w:rsidRPr="007275DF" w14:paraId="238EAB8F"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E254E"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DA0DE8"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8545EAF"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7C164DF"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1479E3F" w14:textId="77777777" w:rsidR="009F3451" w:rsidRPr="007275DF" w:rsidRDefault="009F3451" w:rsidP="00D00DFE">
            <w:pPr>
              <w:pStyle w:val="TAC"/>
            </w:pPr>
          </w:p>
        </w:tc>
      </w:tr>
      <w:tr w:rsidR="009F3451" w:rsidRPr="007275DF" w14:paraId="70695F7E"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584A2B"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D221675"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FC4613D"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BD36017"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671A20CE" w14:textId="77777777" w:rsidR="009F3451" w:rsidRPr="007275DF" w:rsidRDefault="009F3451" w:rsidP="00D00DFE">
            <w:pPr>
              <w:pStyle w:val="TAC"/>
            </w:pPr>
          </w:p>
        </w:tc>
      </w:tr>
      <w:tr w:rsidR="009F3451" w:rsidRPr="007275DF" w14:paraId="730B669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814AC1"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C1D89D5"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43D814D" w14:textId="77777777" w:rsidR="009F3451" w:rsidRPr="007275DF" w:rsidRDefault="009F3451" w:rsidP="00D00DF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36964768" w14:textId="77777777" w:rsidR="009F3451" w:rsidRPr="007275DF" w:rsidRDefault="009F3451" w:rsidP="00D00DF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3E3E31DB" w14:textId="77777777" w:rsidR="009F3451" w:rsidRPr="007275DF" w:rsidRDefault="009F3451" w:rsidP="00D00DFE">
            <w:pPr>
              <w:pStyle w:val="TAC"/>
            </w:pPr>
          </w:p>
        </w:tc>
      </w:tr>
      <w:tr w:rsidR="009F3451" w:rsidRPr="007275DF" w14:paraId="7E07B918"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76A9182" w14:textId="77777777" w:rsidR="009F3451" w:rsidRPr="007275DF" w:rsidRDefault="009F3451" w:rsidP="00D00DFE">
            <w:pPr>
              <w:pStyle w:val="TAL"/>
            </w:pPr>
            <w:r w:rsidRPr="004849DD">
              <w:rPr>
                <w:rFonts w:eastAsia="Calibri"/>
                <w:position w:val="-12"/>
                <w:szCs w:val="22"/>
              </w:rPr>
              <w:object w:dxaOrig="255" w:dyaOrig="255" w14:anchorId="015A1D2A">
                <v:shape id="_x0000_i1050" type="#_x0000_t75" style="width:14.25pt;height:14.25pt" o:ole="" fillcolor="window">
                  <v:imagedata r:id="rId23" o:title=""/>
                </v:shape>
                <o:OLEObject Type="Embed" ProgID="Equation.3" ShapeID="_x0000_i1050" DrawAspect="Content" ObjectID="_1706336196" r:id="rId5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E5CF0FB"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7E95B555"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05A6A4D" w14:textId="77777777" w:rsidR="009F3451" w:rsidRPr="003A7D3E" w:rsidRDefault="009F3451" w:rsidP="00D00DFE">
            <w:pPr>
              <w:pStyle w:val="TAC"/>
            </w:pPr>
            <w:del w:id="370" w:author="Author">
              <w:r w:rsidRPr="007275DF" w:rsidDel="003A7D3E">
                <w:delText>[</w:delText>
              </w:r>
            </w:del>
            <w:r w:rsidRPr="007275DF">
              <w:t>-104</w:t>
            </w:r>
            <w:del w:id="371"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7ACDF85" w14:textId="77777777" w:rsidR="009F3451" w:rsidRPr="007275DF" w:rsidRDefault="009F3451" w:rsidP="00D00DFE">
            <w:pPr>
              <w:pStyle w:val="TAC"/>
            </w:pPr>
            <w:r w:rsidRPr="007275DF">
              <w:t>-98</w:t>
            </w:r>
          </w:p>
        </w:tc>
      </w:tr>
      <w:tr w:rsidR="009F3451" w:rsidRPr="007275DF" w14:paraId="6386514B"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54CE60" w14:textId="77777777" w:rsidR="009F3451" w:rsidRPr="007275DF" w:rsidRDefault="009F3451" w:rsidP="00D00DFE">
            <w:pPr>
              <w:pStyle w:val="TAL"/>
            </w:pPr>
            <w:r w:rsidRPr="004849DD">
              <w:rPr>
                <w:rFonts w:eastAsia="Calibri"/>
                <w:position w:val="-12"/>
                <w:szCs w:val="22"/>
              </w:rPr>
              <w:object w:dxaOrig="255" w:dyaOrig="255" w14:anchorId="791D76B9">
                <v:shape id="_x0000_i1051" type="#_x0000_t75" style="width:14.25pt;height:14.25pt" o:ole="" fillcolor="window">
                  <v:imagedata r:id="rId23" o:title=""/>
                </v:shape>
                <o:OLEObject Type="Embed" ProgID="Equation.3" ShapeID="_x0000_i1051" DrawAspect="Content" ObjectID="_1706336197" r:id="rId5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7DE7B5"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A2ED263" w14:textId="77777777" w:rsidR="009F3451" w:rsidRPr="007275DF" w:rsidRDefault="009F3451" w:rsidP="00D00DF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149EC52" w14:textId="77777777" w:rsidR="009F3451" w:rsidRPr="007275DF" w:rsidRDefault="009F3451" w:rsidP="00D00DFE">
            <w:pPr>
              <w:pStyle w:val="TAC"/>
            </w:pPr>
            <w:del w:id="372" w:author="Author">
              <w:r w:rsidRPr="007275DF" w:rsidDel="003A7D3E">
                <w:delText>[</w:delText>
              </w:r>
            </w:del>
            <w:r w:rsidRPr="007275DF">
              <w:t>-101</w:t>
            </w:r>
            <w:del w:id="373"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5BFBBCC9" w14:textId="77777777" w:rsidR="009F3451" w:rsidRPr="007275DF" w:rsidRDefault="009F3451" w:rsidP="00D00DFE">
            <w:pPr>
              <w:pStyle w:val="TAC"/>
            </w:pPr>
            <w:r w:rsidRPr="007275DF">
              <w:t>-98</w:t>
            </w:r>
          </w:p>
        </w:tc>
      </w:tr>
      <w:tr w:rsidR="009F3451" w:rsidRPr="007275DF" w14:paraId="61A31B5E"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E9A820" w14:textId="77777777" w:rsidR="009F3451" w:rsidRPr="007275DF" w:rsidRDefault="009F3451" w:rsidP="00D00DF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48E3B37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68758E" w14:textId="77777777" w:rsidR="009F3451" w:rsidRPr="007275DF" w:rsidRDefault="009F3451" w:rsidP="00D00DF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C72B18F" w14:textId="77777777" w:rsidR="009F3451" w:rsidRPr="007275DF" w:rsidRDefault="009F3451" w:rsidP="00D00DFE">
            <w:pPr>
              <w:pStyle w:val="TAC"/>
            </w:pPr>
            <w:del w:id="374" w:author="Author">
              <w:r w:rsidRPr="007275DF" w:rsidDel="003A7D3E">
                <w:delText>[</w:delText>
              </w:r>
            </w:del>
            <w:r w:rsidRPr="007275DF">
              <w:t>-101</w:t>
            </w:r>
            <w:del w:id="375" w:author="Author">
              <w:r w:rsidRPr="007275DF" w:rsidDel="003A7D3E">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712A726" w14:textId="77777777" w:rsidR="009F3451" w:rsidRPr="007275DF" w:rsidRDefault="009F3451" w:rsidP="00D00DFE">
            <w:pPr>
              <w:pStyle w:val="TAC"/>
            </w:pPr>
            <w:r w:rsidRPr="007275DF">
              <w:t>-95</w:t>
            </w:r>
          </w:p>
        </w:tc>
      </w:tr>
      <w:tr w:rsidR="009F3451" w:rsidRPr="007275DF" w14:paraId="62119BC8"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5DD8B0"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04EB539"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568B2B04" w14:textId="77777777" w:rsidR="009F3451" w:rsidRPr="007275DF" w:rsidRDefault="009F3451" w:rsidP="00D00DF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3FE1417" w14:textId="77777777" w:rsidR="009F3451" w:rsidRPr="007275DF" w:rsidRDefault="009F3451" w:rsidP="00D00DF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355595D1" w14:textId="77777777" w:rsidR="009F3451" w:rsidRPr="007275DF" w:rsidRDefault="009F3451" w:rsidP="00D00DF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F613623"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F66B3EF" w14:textId="77777777" w:rsidR="009F3451" w:rsidRPr="007275DF" w:rsidRDefault="009F3451" w:rsidP="00D00DFE">
            <w:pPr>
              <w:pStyle w:val="TAC"/>
            </w:pPr>
            <w:r w:rsidRPr="007275DF">
              <w:t>-91</w:t>
            </w:r>
          </w:p>
        </w:tc>
      </w:tr>
      <w:tr w:rsidR="009F3451" w:rsidRPr="007275DF" w14:paraId="1939B33F" w14:textId="77777777" w:rsidTr="00D00DF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8923E31" w14:textId="77777777" w:rsidR="009F3451" w:rsidRPr="007275DF" w:rsidRDefault="009F3451" w:rsidP="00D00DF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7D68C546"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6508B7" w14:textId="77777777" w:rsidR="009F3451" w:rsidRPr="007275DF" w:rsidRDefault="009F3451" w:rsidP="00D00DF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A0C18BE" w14:textId="77777777" w:rsidR="009F3451" w:rsidRPr="007275DF" w:rsidRDefault="009F3451" w:rsidP="00D00DF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7D1DF6B4" w14:textId="77777777" w:rsidR="009F3451" w:rsidRPr="007275DF" w:rsidRDefault="009F3451" w:rsidP="00D00DF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018E54C0"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C55F8E1" w14:textId="77777777" w:rsidR="009F3451" w:rsidRPr="007275DF" w:rsidRDefault="009F3451" w:rsidP="00D00DFE">
            <w:pPr>
              <w:pStyle w:val="TAC"/>
            </w:pPr>
            <w:r w:rsidRPr="007275DF">
              <w:t>-88</w:t>
            </w:r>
          </w:p>
        </w:tc>
      </w:tr>
      <w:tr w:rsidR="009F3451" w:rsidRPr="007275DF" w14:paraId="76056FA7"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59E3F38" w14:textId="77777777" w:rsidR="009F3451" w:rsidRPr="007275DF" w:rsidRDefault="009F3451" w:rsidP="00D00DFE">
            <w:pPr>
              <w:pStyle w:val="TAL"/>
            </w:pPr>
            <w:r w:rsidRPr="004849DD">
              <w:rPr>
                <w:position w:val="-12"/>
              </w:rPr>
              <w:object w:dxaOrig="600" w:dyaOrig="255" w14:anchorId="7A608653">
                <v:shape id="_x0000_i1052" type="#_x0000_t75" style="width:28.5pt;height:14.25pt" o:ole="" fillcolor="window">
                  <v:imagedata r:id="rId26" o:title=""/>
                </v:shape>
                <o:OLEObject Type="Embed" ProgID="Equation.3" ShapeID="_x0000_i1052" DrawAspect="Content" ObjectID="_1706336198" r:id="rId53"/>
              </w:object>
            </w:r>
          </w:p>
        </w:tc>
        <w:tc>
          <w:tcPr>
            <w:tcW w:w="992" w:type="dxa"/>
            <w:tcBorders>
              <w:top w:val="single" w:sz="4" w:space="0" w:color="auto"/>
              <w:left w:val="single" w:sz="4" w:space="0" w:color="auto"/>
              <w:bottom w:val="single" w:sz="4" w:space="0" w:color="auto"/>
              <w:right w:val="single" w:sz="4" w:space="0" w:color="auto"/>
            </w:tcBorders>
            <w:hideMark/>
          </w:tcPr>
          <w:p w14:paraId="32EC1E30"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74EDEEC" w14:textId="77777777" w:rsidR="009F3451" w:rsidRPr="007275DF" w:rsidRDefault="009F3451" w:rsidP="00D00DF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7CAC227" w14:textId="77777777" w:rsidR="009F3451" w:rsidRPr="007275DF" w:rsidRDefault="009F3451" w:rsidP="00D00DF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58871168" w14:textId="77777777" w:rsidR="009F3451" w:rsidRPr="007275DF" w:rsidRDefault="009F3451" w:rsidP="00D00DF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0B3A84F"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74CBD43" w14:textId="77777777" w:rsidR="009F3451" w:rsidRPr="007275DF" w:rsidRDefault="009F3451" w:rsidP="00D00DFE">
            <w:pPr>
              <w:pStyle w:val="TAC"/>
            </w:pPr>
            <w:r w:rsidRPr="007275DF">
              <w:t>7</w:t>
            </w:r>
          </w:p>
        </w:tc>
      </w:tr>
      <w:tr w:rsidR="009F3451" w:rsidRPr="007275DF" w14:paraId="01F80237"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9996256" w14:textId="77777777" w:rsidR="009F3451" w:rsidRPr="007275DF" w:rsidRDefault="009F3451" w:rsidP="00D00DFE">
            <w:pPr>
              <w:pStyle w:val="TAL"/>
            </w:pPr>
            <w:r w:rsidRPr="004849DD">
              <w:rPr>
                <w:position w:val="-12"/>
              </w:rPr>
              <w:object w:dxaOrig="840" w:dyaOrig="255" w14:anchorId="640E11EA">
                <v:shape id="_x0000_i1053" type="#_x0000_t75" style="width:43.5pt;height:14.25pt" o:ole="" fillcolor="window">
                  <v:imagedata r:id="rId28" o:title=""/>
                </v:shape>
                <o:OLEObject Type="Embed" ProgID="Equation.3" ShapeID="_x0000_i1053" DrawAspect="Content" ObjectID="_1706336199" r:id="rId54"/>
              </w:object>
            </w:r>
          </w:p>
        </w:tc>
        <w:tc>
          <w:tcPr>
            <w:tcW w:w="992" w:type="dxa"/>
            <w:tcBorders>
              <w:top w:val="single" w:sz="4" w:space="0" w:color="auto"/>
              <w:left w:val="single" w:sz="4" w:space="0" w:color="auto"/>
              <w:bottom w:val="single" w:sz="4" w:space="0" w:color="auto"/>
              <w:right w:val="single" w:sz="4" w:space="0" w:color="auto"/>
            </w:tcBorders>
            <w:hideMark/>
          </w:tcPr>
          <w:p w14:paraId="1C5E6312"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C0B7D9B" w14:textId="77777777" w:rsidR="009F3451" w:rsidRPr="007275DF" w:rsidRDefault="009F3451" w:rsidP="00D00DF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FDE9BDF" w14:textId="77777777" w:rsidR="009F3451" w:rsidRPr="007275DF" w:rsidRDefault="009F3451" w:rsidP="00D00DF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A0E7787" w14:textId="77777777" w:rsidR="009F3451" w:rsidRPr="007275DF" w:rsidRDefault="009F3451" w:rsidP="00D00DF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80C54C1"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1C1C3A5F" w14:textId="77777777" w:rsidR="009F3451" w:rsidRPr="007275DF" w:rsidRDefault="009F3451" w:rsidP="00D00DFE">
            <w:pPr>
              <w:pStyle w:val="TAC"/>
            </w:pPr>
            <w:r w:rsidRPr="007275DF">
              <w:t>7</w:t>
            </w:r>
          </w:p>
        </w:tc>
      </w:tr>
      <w:tr w:rsidR="009F3451" w:rsidRPr="007275DF" w14:paraId="5C5F7812" w14:textId="77777777" w:rsidTr="00D00DF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279B832"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29C2332" w14:textId="77777777" w:rsidR="009F3451" w:rsidRPr="007275DF" w:rsidRDefault="009F3451" w:rsidP="00D00DF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AFEF528" w14:textId="77777777" w:rsidR="009F3451" w:rsidRPr="007275DF" w:rsidRDefault="009F3451" w:rsidP="00D00DF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120FB7A8" w14:textId="77777777" w:rsidR="009F3451" w:rsidRPr="007275DF" w:rsidRDefault="009F3451" w:rsidP="00D00DF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00055D62" w14:textId="77777777" w:rsidR="009F3451" w:rsidRPr="007275DF" w:rsidRDefault="009F3451" w:rsidP="00D00DF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8DC38AA" w14:textId="77777777" w:rsidR="009F3451" w:rsidRPr="007275DF" w:rsidRDefault="009F3451" w:rsidP="00D00DF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376B736" w14:textId="77777777" w:rsidR="009F3451" w:rsidRPr="007275DF" w:rsidRDefault="009F3451" w:rsidP="00D00DFE">
            <w:pPr>
              <w:pStyle w:val="TAC"/>
            </w:pPr>
            <w:r w:rsidRPr="007275DF">
              <w:t>-62.26</w:t>
            </w:r>
          </w:p>
        </w:tc>
      </w:tr>
      <w:tr w:rsidR="009F3451" w:rsidRPr="007275DF" w14:paraId="297CD4AC" w14:textId="77777777" w:rsidTr="00D00DFE">
        <w:trPr>
          <w:cantSplit/>
          <w:trHeight w:val="94"/>
        </w:trPr>
        <w:tc>
          <w:tcPr>
            <w:tcW w:w="2410" w:type="dxa"/>
            <w:gridSpan w:val="2"/>
            <w:vMerge/>
            <w:tcBorders>
              <w:left w:val="single" w:sz="4" w:space="0" w:color="auto"/>
              <w:right w:val="single" w:sz="4" w:space="0" w:color="auto"/>
            </w:tcBorders>
            <w:shd w:val="clear" w:color="auto" w:fill="auto"/>
            <w:hideMark/>
          </w:tcPr>
          <w:p w14:paraId="558E2221" w14:textId="77777777" w:rsidR="009F3451" w:rsidRPr="007275DF" w:rsidRDefault="009F3451" w:rsidP="00D00D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8C032CA"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0695151" w14:textId="77777777" w:rsidR="009F3451" w:rsidRPr="007275DF" w:rsidRDefault="009F3451" w:rsidP="00D00DF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361536A" w14:textId="77777777" w:rsidR="009F3451" w:rsidRPr="007275DF" w:rsidRDefault="009F3451" w:rsidP="00D00DF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7C9CBD2" w14:textId="77777777" w:rsidR="009F3451" w:rsidRPr="007275DF" w:rsidRDefault="009F3451" w:rsidP="00D00DF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539D079C" w14:textId="77777777" w:rsidR="009F3451" w:rsidRPr="007275DF" w:rsidRDefault="009F3451" w:rsidP="00D00DF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4A39E116" w14:textId="77777777" w:rsidR="009F3451" w:rsidRPr="007275DF" w:rsidRDefault="009F3451" w:rsidP="00D00DFE">
            <w:pPr>
              <w:pStyle w:val="TAC"/>
            </w:pPr>
            <w:r w:rsidRPr="007275DF">
              <w:t>-56.15</w:t>
            </w:r>
          </w:p>
        </w:tc>
      </w:tr>
      <w:tr w:rsidR="009F3451" w:rsidRPr="007275DF" w14:paraId="4AD4FAE1"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34F78F7F"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848B9C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0BDB70" w14:textId="77777777" w:rsidR="009F3451" w:rsidRPr="007275DF" w:rsidRDefault="009F3451" w:rsidP="00D00DF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16EE30DB" w14:textId="77777777" w:rsidR="009F3451" w:rsidRPr="007275DF" w:rsidRDefault="009F3451" w:rsidP="00D00DFE">
            <w:pPr>
              <w:pStyle w:val="TAC"/>
            </w:pPr>
            <w:r w:rsidRPr="007275DF">
              <w:rPr>
                <w:rFonts w:cs="v4.2.0"/>
              </w:rPr>
              <w:t>AWGN</w:t>
            </w:r>
          </w:p>
        </w:tc>
      </w:tr>
      <w:tr w:rsidR="009F3451" w:rsidRPr="007275DF" w14:paraId="602A5B42" w14:textId="77777777" w:rsidTr="00D00DFE">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67A961DA"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81BD969"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AD23047">
                <v:shape id="_x0000_i1054" type="#_x0000_t75" style="width:14.25pt;height:14.25pt" o:ole="" fillcolor="window">
                  <v:imagedata r:id="rId23" o:title=""/>
                </v:shape>
                <o:OLEObject Type="Embed" ProgID="Equation.3" ShapeID="_x0000_i1054" DrawAspect="Content" ObjectID="_1706336200" r:id="rId55"/>
              </w:object>
            </w:r>
            <w:r w:rsidRPr="007275DF">
              <w:rPr>
                <w:lang w:val="en-US"/>
              </w:rPr>
              <w:t xml:space="preserve"> to be fulfilled.</w:t>
            </w:r>
          </w:p>
          <w:p w14:paraId="0F707C98"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96898D3"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6CBBCD09"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7BB5D22B"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094CBE3A"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53FBE8EA" w14:textId="77777777" w:rsidR="009F3451" w:rsidRPr="007275DF" w:rsidRDefault="009F3451" w:rsidP="009F3451"/>
    <w:p w14:paraId="02232F1B" w14:textId="77777777" w:rsidR="009F3451" w:rsidRPr="007275DF" w:rsidRDefault="009F3451" w:rsidP="009F3451">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743F4F02" w14:textId="77777777" w:rsidTr="00D00DF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AD2C6F9"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327FFB9"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08A2EB4" w14:textId="77777777" w:rsidR="009F3451" w:rsidRPr="007275DF" w:rsidRDefault="009F3451" w:rsidP="00D00DF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602E88B4" w14:textId="77777777" w:rsidR="009F3451" w:rsidRPr="007275DF" w:rsidRDefault="009F3451" w:rsidP="00D00DFE">
            <w:pPr>
              <w:pStyle w:val="TAH"/>
            </w:pPr>
            <w:r w:rsidRPr="007275DF">
              <w:t>Comment</w:t>
            </w:r>
          </w:p>
        </w:tc>
      </w:tr>
      <w:tr w:rsidR="009F3451" w:rsidRPr="007275DF" w14:paraId="588CBE68" w14:textId="77777777" w:rsidTr="00D00DF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BC6F5F7"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AD6D07B"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08F105" w14:textId="77777777" w:rsidR="009F3451" w:rsidRPr="007275DF" w:rsidRDefault="009F3451" w:rsidP="00D00DF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8135410" w14:textId="77777777" w:rsidR="009F3451" w:rsidRPr="007275DF" w:rsidRDefault="009F3451" w:rsidP="00D00DFE">
            <w:pPr>
              <w:pStyle w:val="TAH"/>
            </w:pPr>
          </w:p>
        </w:tc>
      </w:tr>
      <w:tr w:rsidR="009F3451" w:rsidRPr="007275DF" w14:paraId="4DE76F2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A717865"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E2481A6"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98E97AB" w14:textId="77777777" w:rsidR="009F3451" w:rsidRPr="007275DF" w:rsidRDefault="009F3451" w:rsidP="00D00DF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E5D5736"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2034B8E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42A048BE"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A137A7E"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4EE29A" w14:textId="77777777" w:rsidR="009F3451" w:rsidRPr="007275DF" w:rsidRDefault="009F3451" w:rsidP="00D00DF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05581BF2" w14:textId="77777777" w:rsidR="009F3451" w:rsidRPr="007275DF" w:rsidRDefault="009F3451" w:rsidP="00D00DFE">
            <w:pPr>
              <w:pStyle w:val="TAC"/>
              <w:rPr>
                <w:rFonts w:cs="Arial"/>
              </w:rPr>
            </w:pPr>
          </w:p>
        </w:tc>
      </w:tr>
      <w:tr w:rsidR="009F3451" w:rsidRPr="007275DF" w14:paraId="43FA046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21A65348"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4D5B113"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4F6D70F"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CA513EB" w14:textId="77777777" w:rsidR="009F3451" w:rsidRPr="007275DF" w:rsidRDefault="009F3451" w:rsidP="00D00DFE">
            <w:pPr>
              <w:pStyle w:val="TAC"/>
              <w:rPr>
                <w:rFonts w:cs="Arial"/>
              </w:rPr>
            </w:pPr>
          </w:p>
        </w:tc>
      </w:tr>
      <w:tr w:rsidR="009F3451" w:rsidRPr="007275DF" w14:paraId="61DF00BF"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9888C35"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3677B974"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A1255B5"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1C6ECDEF" w14:textId="77777777" w:rsidR="009F3451" w:rsidRPr="007275DF" w:rsidRDefault="009F3451" w:rsidP="00D00DFE">
            <w:pPr>
              <w:pStyle w:val="TAC"/>
              <w:rPr>
                <w:rFonts w:cs="Arial"/>
              </w:rPr>
            </w:pPr>
          </w:p>
        </w:tc>
      </w:tr>
      <w:tr w:rsidR="009F3451" w:rsidRPr="007275DF" w14:paraId="7487070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432C7EB2"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D054E4E"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F99BF6E" w14:textId="77777777" w:rsidR="009F3451" w:rsidRPr="007275DF" w:rsidRDefault="009F3451" w:rsidP="00D00DF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851C888" w14:textId="77777777" w:rsidR="009F3451" w:rsidRPr="007275DF" w:rsidRDefault="009F3451" w:rsidP="00D00DFE">
            <w:pPr>
              <w:pStyle w:val="TAC"/>
              <w:rPr>
                <w:rFonts w:cs="Arial"/>
              </w:rPr>
            </w:pPr>
          </w:p>
        </w:tc>
      </w:tr>
      <w:tr w:rsidR="009F3451" w:rsidRPr="007275DF" w14:paraId="6815191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tcPr>
          <w:p w14:paraId="7B26BBD0"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8001406"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60CEE97"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929EA7A" w14:textId="77777777" w:rsidR="009F3451" w:rsidRPr="007275DF" w:rsidRDefault="009F3451" w:rsidP="00D00DFE">
            <w:pPr>
              <w:pStyle w:val="TAC"/>
              <w:rPr>
                <w:rFonts w:cs="Arial"/>
              </w:rPr>
            </w:pPr>
          </w:p>
        </w:tc>
      </w:tr>
    </w:tbl>
    <w:p w14:paraId="0C6F9DB6" w14:textId="77777777" w:rsidR="009F3451" w:rsidRPr="007275DF" w:rsidRDefault="009F3451" w:rsidP="009F3451"/>
    <w:p w14:paraId="3101FE40" w14:textId="77777777" w:rsidR="009F3451" w:rsidRPr="007275DF" w:rsidRDefault="009F3451" w:rsidP="009F3451">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5092C964"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4839A64"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hideMark/>
          </w:tcPr>
          <w:p w14:paraId="37C6D08F"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13BDCCF" w14:textId="77777777" w:rsidR="009F3451" w:rsidRPr="007275DF" w:rsidRDefault="009F3451" w:rsidP="00D00DFE">
            <w:pPr>
              <w:pStyle w:val="TAH"/>
            </w:pPr>
            <w:r w:rsidRPr="007275DF">
              <w:t>Comment</w:t>
            </w:r>
          </w:p>
        </w:tc>
      </w:tr>
      <w:tr w:rsidR="009F3451" w:rsidRPr="007275DF" w14:paraId="3C4A95BF"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A44D327"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D654022"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05A1E56" w14:textId="77777777" w:rsidR="009F3451" w:rsidRPr="007275DF" w:rsidRDefault="009F3451" w:rsidP="00D00DFE">
            <w:pPr>
              <w:pStyle w:val="TAC"/>
            </w:pPr>
            <w:r w:rsidRPr="007275DF">
              <w:t>As specified in clause 6.3.2 in TS 38.331 [2]</w:t>
            </w:r>
          </w:p>
        </w:tc>
      </w:tr>
    </w:tbl>
    <w:p w14:paraId="145F8553" w14:textId="77777777" w:rsidR="009F3451" w:rsidRPr="007275DF" w:rsidRDefault="009F3451" w:rsidP="009F3451"/>
    <w:p w14:paraId="2F8A78D3" w14:textId="77777777" w:rsidR="009F3451" w:rsidRPr="007275DF" w:rsidRDefault="009F3451" w:rsidP="009F3451">
      <w:pPr>
        <w:pStyle w:val="Heading5"/>
      </w:pPr>
      <w:r w:rsidRPr="007275DF">
        <w:t>A.10.4.2.8.2</w:t>
      </w:r>
      <w:r w:rsidRPr="007275DF">
        <w:tab/>
        <w:t>Test Requirements</w:t>
      </w:r>
    </w:p>
    <w:p w14:paraId="6E4A0EEA"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A2B262A"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463D62C"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51C49AD"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94336B4" w14:textId="77777777" w:rsidR="009F3451" w:rsidRPr="007275DF" w:rsidRDefault="009F3451" w:rsidP="009F3451">
      <w:pPr>
        <w:rPr>
          <w:rFonts w:cs="v4.2.0"/>
        </w:rPr>
      </w:pPr>
      <w:r w:rsidRPr="007275DF">
        <w:rPr>
          <w:rFonts w:cs="v4.2.0"/>
        </w:rPr>
        <w:t>In test 1, 2, 3 and 4 UE is not required to report SSB time index.</w:t>
      </w:r>
    </w:p>
    <w:p w14:paraId="229694D3"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5D818D4"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4E3D3D01"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E5A2DDA" w14:textId="77777777" w:rsidR="009F3451" w:rsidRPr="007275DF" w:rsidRDefault="009F3451" w:rsidP="009F3451">
      <w:pPr>
        <w:pStyle w:val="B10"/>
        <w:ind w:left="284" w:firstLine="0"/>
      </w:pPr>
      <w:r w:rsidRPr="007275DF">
        <w:t>For tests 1 and 2, MGRP = 40 ms and for tests 3 and 4 MGRP = 20 ms.</w:t>
      </w:r>
    </w:p>
    <w:p w14:paraId="049DB98C" w14:textId="77777777" w:rsidR="009F3451" w:rsidRPr="007275DF" w:rsidRDefault="009F3451" w:rsidP="009F3451">
      <w:pPr>
        <w:pStyle w:val="B10"/>
        <w:ind w:left="284" w:firstLine="0"/>
      </w:pPr>
      <w:r w:rsidRPr="007275DF">
        <w:t>For tests 1 and 3, DRX cycle = 40 ms and for tests 2 and 4 DRX cycle = 640 ms.</w:t>
      </w:r>
    </w:p>
    <w:p w14:paraId="31E3EFED" w14:textId="77777777" w:rsidR="009F3451" w:rsidRPr="007275DF" w:rsidRDefault="009F3451" w:rsidP="009F3451">
      <w:pPr>
        <w:pStyle w:val="B10"/>
        <w:ind w:left="284" w:firstLine="0"/>
      </w:pPr>
      <w:r w:rsidRPr="007275DF">
        <w:t>SMTC period = 20 ms.</w:t>
      </w:r>
    </w:p>
    <w:p w14:paraId="10781631"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9F80707" w14:textId="77777777" w:rsidR="009F3451" w:rsidRPr="007275DF" w:rsidRDefault="009F3451" w:rsidP="009F3451">
      <w:pPr>
        <w:pStyle w:val="Heading4"/>
      </w:pPr>
      <w:r w:rsidRPr="007275DF">
        <w:t>A.10.4.2.9</w:t>
      </w:r>
      <w:r w:rsidRPr="007275DF">
        <w:tab/>
        <w:t>EN-DC event triggered reporting tests for FR1 cell with SSB time index detection when DRX is not used</w:t>
      </w:r>
    </w:p>
    <w:p w14:paraId="6B327E58" w14:textId="77777777" w:rsidR="009F3451" w:rsidRPr="007275DF" w:rsidRDefault="009F3451" w:rsidP="009F3451">
      <w:pPr>
        <w:pStyle w:val="Heading5"/>
      </w:pPr>
      <w:r w:rsidRPr="007275DF">
        <w:t>A.10.4.2.9.1</w:t>
      </w:r>
      <w:r w:rsidRPr="007275DF">
        <w:tab/>
        <w:t>Test Purpose and Environment</w:t>
      </w:r>
    </w:p>
    <w:p w14:paraId="0B25D7E7"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376" w:author="Author">
        <w:r>
          <w:rPr>
            <w:rFonts w:cs="v4.2.0"/>
          </w:rPr>
          <w:t xml:space="preserve"> and 9.3A.5</w:t>
        </w:r>
      </w:ins>
      <w:r w:rsidRPr="007275DF">
        <w:rPr>
          <w:rFonts w:cs="v4.2.0"/>
        </w:rPr>
        <w:t>.</w:t>
      </w:r>
    </w:p>
    <w:p w14:paraId="45D87BFB" w14:textId="77777777" w:rsidR="009F3451" w:rsidRPr="007275DF" w:rsidRDefault="009F3451" w:rsidP="009F345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1D191577" w14:textId="77777777" w:rsidR="009F3451" w:rsidRPr="007275DF" w:rsidRDefault="009F3451" w:rsidP="009F3451">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6659426E"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9566BC0"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A.10.4.2.9.1-1.</w:t>
      </w:r>
    </w:p>
    <w:p w14:paraId="53706CE8" w14:textId="77777777" w:rsidR="009F3451" w:rsidRPr="007275DF" w:rsidRDefault="009F3451" w:rsidP="009F3451">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3A60BCB2"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B0ED70D"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35CCE3D" w14:textId="77777777" w:rsidR="009F3451" w:rsidRPr="007275DF" w:rsidRDefault="009F3451" w:rsidP="00D00DFE">
            <w:pPr>
              <w:pStyle w:val="TAH"/>
              <w:spacing w:line="256" w:lineRule="auto"/>
            </w:pPr>
            <w:r w:rsidRPr="007275DF">
              <w:t>Description</w:t>
            </w:r>
          </w:p>
        </w:tc>
      </w:tr>
      <w:tr w:rsidR="009F3451" w:rsidRPr="007275DF" w14:paraId="2874F11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C33DDE5"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CD45CE0" w14:textId="77777777" w:rsidR="009F3451" w:rsidRPr="007275DF" w:rsidRDefault="009F3451" w:rsidP="00D00DFE">
            <w:pPr>
              <w:pStyle w:val="TAC"/>
              <w:spacing w:line="256" w:lineRule="auto"/>
              <w:jc w:val="left"/>
            </w:pPr>
            <w:r w:rsidRPr="007275DF">
              <w:t>E-UTRAN cell: LTE FDD</w:t>
            </w:r>
          </w:p>
          <w:p w14:paraId="59FBF08A"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3147BEF1"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78351E0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9524C36"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5427E52" w14:textId="77777777" w:rsidR="009F3451" w:rsidRPr="007275DF" w:rsidRDefault="009F3451" w:rsidP="00D00DFE">
            <w:pPr>
              <w:pStyle w:val="TAC"/>
              <w:spacing w:line="256" w:lineRule="auto"/>
              <w:jc w:val="left"/>
            </w:pPr>
            <w:r w:rsidRPr="007275DF">
              <w:t>E-UTRAN cell: LTE FDD</w:t>
            </w:r>
          </w:p>
          <w:p w14:paraId="72F4ED4C" w14:textId="77777777" w:rsidR="009F3451" w:rsidRPr="007275DF" w:rsidRDefault="009F3451" w:rsidP="00D00DFE">
            <w:pPr>
              <w:pStyle w:val="TAC"/>
              <w:spacing w:line="256" w:lineRule="auto"/>
              <w:jc w:val="left"/>
            </w:pPr>
            <w:r w:rsidRPr="007275DF">
              <w:t>NR cell without CCA: 15 kHz SSB SCS, 10 MHz bandwidth, TDD duplex mode</w:t>
            </w:r>
          </w:p>
          <w:p w14:paraId="394070D3"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229F0329"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28CCCD8D" w14:textId="77777777" w:rsidR="009F3451" w:rsidRPr="007275DF" w:rsidRDefault="009F3451" w:rsidP="00D00DF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53F67542" w14:textId="77777777" w:rsidR="009F3451" w:rsidRPr="007275DF" w:rsidRDefault="009F3451" w:rsidP="00D00DFE">
            <w:pPr>
              <w:pStyle w:val="TAC"/>
              <w:spacing w:line="256" w:lineRule="auto"/>
              <w:jc w:val="left"/>
            </w:pPr>
            <w:r w:rsidRPr="007275DF">
              <w:t>E-UTRAN cell: LTE FDD</w:t>
            </w:r>
          </w:p>
          <w:p w14:paraId="30FD596B" w14:textId="77777777" w:rsidR="009F3451" w:rsidRPr="007275DF" w:rsidRDefault="009F3451" w:rsidP="00D00DFE">
            <w:pPr>
              <w:pStyle w:val="TAC"/>
              <w:spacing w:line="256" w:lineRule="auto"/>
              <w:jc w:val="left"/>
            </w:pPr>
            <w:r w:rsidRPr="007275DF">
              <w:t>NR cell without CCA: 30 kHz SSB SCS, 40 MHz bandwidth, TDD duplex mode</w:t>
            </w:r>
          </w:p>
          <w:p w14:paraId="025C1BB1"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71D9CD8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4948F5AB" w14:textId="77777777" w:rsidR="009F3451" w:rsidRPr="007275DF" w:rsidRDefault="009F3451" w:rsidP="00D00DF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F056D54" w14:textId="77777777" w:rsidR="009F3451" w:rsidRPr="007275DF" w:rsidRDefault="009F3451" w:rsidP="00D00DFE">
            <w:pPr>
              <w:pStyle w:val="TAC"/>
              <w:spacing w:line="256" w:lineRule="auto"/>
              <w:jc w:val="left"/>
            </w:pPr>
            <w:r w:rsidRPr="007275DF">
              <w:t>E-UTRAN cell: LTE TDD</w:t>
            </w:r>
          </w:p>
          <w:p w14:paraId="5E3FD893"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52646DEC"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3B039A2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4BAD8E60" w14:textId="77777777" w:rsidR="009F3451" w:rsidRPr="007275DF" w:rsidRDefault="009F3451" w:rsidP="00D00DF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C3BE1D9" w14:textId="77777777" w:rsidR="009F3451" w:rsidRPr="007275DF" w:rsidRDefault="009F3451" w:rsidP="00D00DFE">
            <w:pPr>
              <w:pStyle w:val="TAC"/>
              <w:spacing w:line="256" w:lineRule="auto"/>
              <w:jc w:val="left"/>
            </w:pPr>
            <w:r w:rsidRPr="007275DF">
              <w:t>E-UTRAN cell: LTE TDD</w:t>
            </w:r>
          </w:p>
          <w:p w14:paraId="00542E08" w14:textId="77777777" w:rsidR="009F3451" w:rsidRPr="007275DF" w:rsidRDefault="009F3451" w:rsidP="00D00DFE">
            <w:pPr>
              <w:pStyle w:val="TAC"/>
              <w:spacing w:line="256" w:lineRule="auto"/>
              <w:jc w:val="left"/>
            </w:pPr>
            <w:r w:rsidRPr="007275DF">
              <w:t xml:space="preserve">NR cell without CCA: 15 kHz SSB SCS, 10 MHz bandwidth, TDD duplex mode, </w:t>
            </w:r>
          </w:p>
          <w:p w14:paraId="3876A779" w14:textId="77777777" w:rsidR="009F3451" w:rsidRPr="007275DF" w:rsidRDefault="009F3451" w:rsidP="00D00DFE">
            <w:pPr>
              <w:pStyle w:val="TAC"/>
              <w:spacing w:line="256" w:lineRule="auto"/>
              <w:jc w:val="left"/>
            </w:pPr>
            <w:r w:rsidRPr="007275DF">
              <w:t>NR cell with CCA: 30 kHz SSB SCS, 40 MHz bandwidth, TDD duplex mod</w:t>
            </w:r>
          </w:p>
        </w:tc>
      </w:tr>
      <w:tr w:rsidR="009F3451" w:rsidRPr="007275DF" w14:paraId="0602A288"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143CF607" w14:textId="77777777" w:rsidR="009F3451" w:rsidRPr="007275DF" w:rsidRDefault="009F3451" w:rsidP="00D00DF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1B71EB2" w14:textId="77777777" w:rsidR="009F3451" w:rsidRPr="007275DF" w:rsidRDefault="009F3451" w:rsidP="00D00DFE">
            <w:pPr>
              <w:pStyle w:val="TAC"/>
              <w:spacing w:line="256" w:lineRule="auto"/>
              <w:jc w:val="left"/>
            </w:pPr>
            <w:r w:rsidRPr="007275DF">
              <w:t>E-UTRAN cell: LTE TDD</w:t>
            </w:r>
          </w:p>
          <w:p w14:paraId="69215652" w14:textId="77777777" w:rsidR="009F3451" w:rsidRPr="007275DF" w:rsidRDefault="009F3451" w:rsidP="00D00DFE">
            <w:pPr>
              <w:pStyle w:val="TAC"/>
              <w:spacing w:line="256" w:lineRule="auto"/>
              <w:jc w:val="left"/>
            </w:pPr>
            <w:r w:rsidRPr="007275DF">
              <w:t xml:space="preserve">NR cell without CCA: 30 kHz SSB SCS, 40 MHz bandwidth, TDD duplex mode </w:t>
            </w:r>
          </w:p>
          <w:p w14:paraId="3EF988D1"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645DC239"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E21DE66"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7BF0F65F" w14:textId="77777777" w:rsidR="009F3451" w:rsidRPr="007275DF" w:rsidRDefault="009F3451" w:rsidP="009F3451">
      <w:pPr>
        <w:rPr>
          <w:rFonts w:cs="v4.2.0"/>
        </w:rPr>
      </w:pPr>
    </w:p>
    <w:p w14:paraId="66288967" w14:textId="77777777" w:rsidR="009F3451" w:rsidRPr="007275DF" w:rsidRDefault="009F3451" w:rsidP="009F3451">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F3451" w:rsidRPr="007275DF" w14:paraId="48D87070"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3C2C2E07"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5EE94D1"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CCFDA56" w14:textId="77777777" w:rsidR="009F3451" w:rsidRPr="007275DF" w:rsidRDefault="009F3451" w:rsidP="00D00DFE">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3CF7E8DD"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0DAD350A" w14:textId="77777777" w:rsidR="009F3451" w:rsidRPr="007275DF" w:rsidRDefault="009F3451" w:rsidP="00D00DFE">
            <w:pPr>
              <w:pStyle w:val="TAH"/>
            </w:pPr>
            <w:r w:rsidRPr="007275DF">
              <w:t>Comment</w:t>
            </w:r>
          </w:p>
        </w:tc>
      </w:tr>
      <w:tr w:rsidR="009F3451" w:rsidRPr="007275DF" w14:paraId="4B863E78"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25E4E2F"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6EA1E37"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E960636" w14:textId="77777777" w:rsidR="009F3451" w:rsidRPr="007275DF" w:rsidRDefault="009F3451" w:rsidP="00D00DFE">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C79247B" w14:textId="77777777" w:rsidR="009F3451" w:rsidRPr="007275DF" w:rsidRDefault="009F3451" w:rsidP="00D00DFE">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E793482" w14:textId="77777777" w:rsidR="009F3451" w:rsidRPr="007275DF" w:rsidRDefault="009F3451" w:rsidP="00D00DFE">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AE0576A" w14:textId="77777777" w:rsidR="009F3451" w:rsidRPr="007275DF" w:rsidRDefault="009F3451" w:rsidP="00D00DFE">
            <w:pPr>
              <w:pStyle w:val="TAH"/>
            </w:pPr>
          </w:p>
        </w:tc>
      </w:tr>
      <w:tr w:rsidR="009F3451" w:rsidRPr="007275DF" w14:paraId="6489FCDC"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8176DF0"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5E1830E"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6D7519"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D31FEB9"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205D359" w14:textId="77777777" w:rsidR="009F3451" w:rsidRPr="007275DF" w:rsidRDefault="009F3451" w:rsidP="00D00DFE">
            <w:pPr>
              <w:pStyle w:val="TAL"/>
            </w:pPr>
            <w:r>
              <w:t xml:space="preserve">One E-UTRAN </w:t>
            </w:r>
            <w:del w:id="377" w:author="Author">
              <w:r w:rsidRPr="44B3B9B3" w:rsidDel="00DB5CBB">
                <w:rPr>
                  <w:lang w:eastAsia="zh-CN"/>
                </w:rPr>
                <w:delText>TDD</w:delText>
              </w:r>
              <w:r w:rsidDel="00DB5CBB">
                <w:delText xml:space="preserve"> </w:delText>
              </w:r>
            </w:del>
            <w:r>
              <w:t>carrier frequency is used.</w:t>
            </w:r>
          </w:p>
        </w:tc>
      </w:tr>
      <w:tr w:rsidR="009F3451" w:rsidRPr="007275DF" w14:paraId="369BACA5"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CB663C2"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1DC92B"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BB393C"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8F78A1"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5139D6A" w14:textId="77777777" w:rsidR="009F3451" w:rsidRPr="007275DF" w:rsidRDefault="009F3451" w:rsidP="00D00DFE">
            <w:pPr>
              <w:pStyle w:val="TAL"/>
            </w:pPr>
            <w:r w:rsidRPr="007275DF">
              <w:t>Two FR1 NR carrier frequencies are used. NR RF channel 1 is with CCA.</w:t>
            </w:r>
          </w:p>
          <w:p w14:paraId="3C8ADF0C" w14:textId="77777777" w:rsidR="009F3451" w:rsidRPr="007275DF" w:rsidRDefault="009F3451" w:rsidP="00D00DFE">
            <w:pPr>
              <w:pStyle w:val="TAL"/>
            </w:pPr>
          </w:p>
        </w:tc>
      </w:tr>
      <w:tr w:rsidR="009F3451" w:rsidRPr="007275DF" w14:paraId="0D8347F2"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D3B1541"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AB13E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26CAEC"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43A950" w14:textId="77777777" w:rsidR="009F3451" w:rsidRPr="007275DF" w:rsidRDefault="009F3451" w:rsidP="00D00DF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1C312FE"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23BC6534" w14:textId="77777777" w:rsidR="009F3451" w:rsidRPr="007275DF" w:rsidRDefault="009F3451" w:rsidP="00D00DF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F3451" w:rsidRPr="007275DF" w14:paraId="32A0845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06BD068"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26CFD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FF5AF2"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950C8EF"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B395C8F"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9F3451" w:rsidRPr="007275DF" w14:paraId="393B953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3028FEB"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45803B0"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5F923E31"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868D40B" w14:textId="77777777" w:rsidR="009F3451" w:rsidRPr="007275DF" w:rsidRDefault="009F3451" w:rsidP="00D00DFE">
            <w:pPr>
              <w:pStyle w:val="TAC"/>
            </w:pPr>
            <w:r w:rsidRPr="007275DF">
              <w:rPr>
                <w:noProof/>
              </w:rPr>
              <w:t>As specified in clause A.3.2</w:t>
            </w:r>
            <w:ins w:id="378" w:author="Author">
              <w:r>
                <w:rPr>
                  <w:noProof/>
                </w:rPr>
                <w:t>6</w:t>
              </w:r>
            </w:ins>
            <w:del w:id="379"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89B4F3C" w14:textId="77777777" w:rsidR="009F3451" w:rsidRPr="007275DF" w:rsidRDefault="009F3451" w:rsidP="00D00DFE">
            <w:pPr>
              <w:pStyle w:val="TAL"/>
            </w:pPr>
          </w:p>
        </w:tc>
      </w:tr>
      <w:tr w:rsidR="009F3451" w:rsidRPr="007275DF" w14:paraId="5864D7F1"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DD7AEA7"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6541071"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32077560"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32EB1CC" w14:textId="77777777" w:rsidR="009F3451" w:rsidRPr="007275DF" w:rsidRDefault="009F3451" w:rsidP="00D00DFE">
            <w:pPr>
              <w:pStyle w:val="TAC"/>
            </w:pPr>
            <w:r w:rsidRPr="007275DF">
              <w:rPr>
                <w:noProof/>
              </w:rPr>
              <w:t>As specified in clause A.3.2</w:t>
            </w:r>
            <w:ins w:id="380" w:author="Author">
              <w:r>
                <w:rPr>
                  <w:noProof/>
                </w:rPr>
                <w:t>6</w:t>
              </w:r>
            </w:ins>
            <w:del w:id="381"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167DBB8" w14:textId="77777777" w:rsidR="009F3451" w:rsidRPr="007275DF" w:rsidRDefault="009F3451" w:rsidP="00D00DFE">
            <w:pPr>
              <w:pStyle w:val="TAL"/>
            </w:pPr>
          </w:p>
        </w:tc>
      </w:tr>
      <w:tr w:rsidR="009F3451" w:rsidRPr="007275DF" w14:paraId="0C45E812"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FBD17F0"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44C0E6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D26D4C" w14:textId="77777777" w:rsidR="009F3451" w:rsidRPr="007275DF" w:rsidRDefault="009F3451" w:rsidP="00D00DF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7B7E68F" w14:textId="77777777" w:rsidR="009F3451" w:rsidRPr="007275DF" w:rsidRDefault="009F3451" w:rsidP="00D00DFE">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514CFCB"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A748267" w14:textId="77777777" w:rsidR="009F3451" w:rsidRPr="007275DF" w:rsidRDefault="009F3451" w:rsidP="00D00DFE">
            <w:pPr>
              <w:pStyle w:val="TAL"/>
            </w:pPr>
            <w:r w:rsidRPr="007275DF">
              <w:t>As specified in clause 9.1.2-1.</w:t>
            </w:r>
          </w:p>
          <w:p w14:paraId="22BB7360" w14:textId="77777777" w:rsidR="009F3451" w:rsidRPr="007275DF" w:rsidRDefault="009F3451" w:rsidP="00D00DFE">
            <w:pPr>
              <w:pStyle w:val="TAL"/>
            </w:pPr>
          </w:p>
        </w:tc>
      </w:tr>
      <w:tr w:rsidR="009F3451" w:rsidRPr="007275DF" w14:paraId="6FBBB3C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0E4A4DF"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95F0E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47AB5B" w14:textId="77777777" w:rsidR="009F3451" w:rsidRPr="007275DF" w:rsidRDefault="009F3451" w:rsidP="00D00DFE">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D8588F1" w14:textId="77777777" w:rsidR="009F3451" w:rsidRPr="007275DF" w:rsidRDefault="009F3451" w:rsidP="00D00DFE">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46E358F2"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AD81C20" w14:textId="77777777" w:rsidR="009F3451" w:rsidRPr="007275DF" w:rsidRDefault="009F3451" w:rsidP="00D00DFE">
            <w:pPr>
              <w:pStyle w:val="TAL"/>
            </w:pPr>
          </w:p>
        </w:tc>
      </w:tr>
      <w:tr w:rsidR="009F3451" w:rsidRPr="007275DF" w14:paraId="7F569E7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EED471E"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FCE11C1"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8BFA5E"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10DF83"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5B65A0" w14:textId="77777777" w:rsidR="009F3451" w:rsidRPr="007275DF" w:rsidRDefault="009F3451" w:rsidP="00D00DFE">
            <w:pPr>
              <w:pStyle w:val="TAL"/>
            </w:pPr>
          </w:p>
        </w:tc>
      </w:tr>
      <w:tr w:rsidR="009F3451" w:rsidRPr="007275DF" w14:paraId="5475777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091D6F"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DBAF0C9"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7B4111A"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011A97"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F65EE59" w14:textId="77777777" w:rsidR="009F3451" w:rsidRPr="007275DF" w:rsidRDefault="009F3451" w:rsidP="00D00DFE">
            <w:pPr>
              <w:pStyle w:val="TAL"/>
            </w:pPr>
          </w:p>
        </w:tc>
      </w:tr>
      <w:tr w:rsidR="009F3451" w:rsidRPr="007275DF" w14:paraId="4DF6CC3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75E83A"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5ACF89"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5D8AC22"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508DCF"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15D28E5" w14:textId="77777777" w:rsidR="009F3451" w:rsidRPr="007275DF" w:rsidRDefault="009F3451" w:rsidP="00D00DFE">
            <w:pPr>
              <w:pStyle w:val="TAL"/>
            </w:pPr>
          </w:p>
        </w:tc>
      </w:tr>
      <w:tr w:rsidR="009F3451" w:rsidRPr="007275DF" w14:paraId="28C537ED"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04E021"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617016B"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B9E3EE2"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0DF5C36"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3E163F9" w14:textId="77777777" w:rsidR="009F3451" w:rsidRPr="007275DF" w:rsidRDefault="009F3451" w:rsidP="00D00DFE">
            <w:pPr>
              <w:pStyle w:val="TAL"/>
            </w:pPr>
          </w:p>
        </w:tc>
      </w:tr>
      <w:tr w:rsidR="009F3451" w:rsidRPr="007275DF" w14:paraId="2983BA0A"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FF4B4D"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CF89865"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7FB4935"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E347361"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3D3B5DA1" w14:textId="77777777" w:rsidR="009F3451" w:rsidRPr="007275DF" w:rsidRDefault="009F3451" w:rsidP="00D00DFE">
            <w:pPr>
              <w:pStyle w:val="TAL"/>
            </w:pPr>
            <w:r w:rsidRPr="007275DF">
              <w:t>L3 filtering is not used</w:t>
            </w:r>
          </w:p>
        </w:tc>
      </w:tr>
      <w:tr w:rsidR="009F3451" w:rsidRPr="007275DF" w14:paraId="14FF282B"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84CF39"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B0EA36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9ED318"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154085" w14:textId="77777777" w:rsidR="009F3451" w:rsidRPr="007275DF" w:rsidRDefault="009F3451" w:rsidP="00D00DFE">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15591173" w14:textId="77777777" w:rsidR="009F3451" w:rsidRPr="007275DF" w:rsidRDefault="009F3451" w:rsidP="00D00DFE">
            <w:pPr>
              <w:pStyle w:val="TAL"/>
            </w:pPr>
            <w:r w:rsidRPr="007275DF">
              <w:t>DRX is not used</w:t>
            </w:r>
          </w:p>
        </w:tc>
      </w:tr>
      <w:tr w:rsidR="009F3451" w:rsidRPr="007275DF" w14:paraId="6D149F3C"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B4C6BA"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01387D8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F34611B" w14:textId="77777777" w:rsidR="009F3451" w:rsidRPr="007275DF" w:rsidRDefault="009F3451" w:rsidP="00D00DF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7E4A70"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2FA72D8" w14:textId="77777777" w:rsidR="009F3451" w:rsidRPr="007275DF" w:rsidRDefault="009F3451" w:rsidP="00D00DFE">
            <w:pPr>
              <w:pStyle w:val="TAL"/>
              <w:rPr>
                <w:lang w:eastAsia="zh-CN"/>
              </w:rPr>
            </w:pPr>
            <w:r w:rsidRPr="007275DF">
              <w:rPr>
                <w:lang w:eastAsia="zh-CN"/>
              </w:rPr>
              <w:t>Synchronous EN-DC</w:t>
            </w:r>
          </w:p>
        </w:tc>
      </w:tr>
      <w:tr w:rsidR="009F3451" w:rsidRPr="007275DF" w14:paraId="3C1B6FF2"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4B2DA7AC"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1865A76"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A4926B4" w14:textId="77777777" w:rsidR="009F3451" w:rsidRPr="007275DF" w:rsidRDefault="009F3451" w:rsidP="00D00DFE">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35E85F5" w14:textId="77777777" w:rsidR="009F3451" w:rsidRPr="007275DF" w:rsidRDefault="009F3451" w:rsidP="00D00DF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C45D52E" w14:textId="77777777" w:rsidR="009F3451" w:rsidRPr="007275DF" w:rsidRDefault="009F3451" w:rsidP="00D00DFE">
            <w:pPr>
              <w:pStyle w:val="TAL"/>
            </w:pPr>
            <w:r w:rsidRPr="007275DF">
              <w:t>Asynchronous cells.</w:t>
            </w:r>
          </w:p>
          <w:p w14:paraId="2E102300" w14:textId="77777777" w:rsidR="009F3451" w:rsidRPr="007275DF" w:rsidRDefault="009F3451" w:rsidP="00D00DFE">
            <w:pPr>
              <w:pStyle w:val="TAL"/>
            </w:pPr>
            <w:r w:rsidRPr="007275DF">
              <w:t>The timing of Cell 3 is 3ms later than the timing of Cell 2.</w:t>
            </w:r>
          </w:p>
        </w:tc>
      </w:tr>
      <w:tr w:rsidR="009F3451" w:rsidRPr="007275DF" w14:paraId="7350596F"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03A2728E" w14:textId="77777777" w:rsidR="009F3451" w:rsidRPr="007275DF" w:rsidRDefault="009F3451" w:rsidP="00D00DF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0A116AA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59367EC9"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AAABC3D"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304341F" w14:textId="77777777" w:rsidR="009F3451" w:rsidRPr="007275DF" w:rsidRDefault="009F3451" w:rsidP="00D00DFE">
            <w:pPr>
              <w:pStyle w:val="TAL"/>
            </w:pPr>
            <w:r w:rsidRPr="007275DF">
              <w:t>Synchronous cells.</w:t>
            </w:r>
          </w:p>
        </w:tc>
      </w:tr>
      <w:tr w:rsidR="009F3451" w:rsidRPr="007275DF" w14:paraId="782C296E"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83DECC"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A073278"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127F0E6" w14:textId="77777777" w:rsidR="009F3451" w:rsidRPr="007275DF" w:rsidRDefault="009F3451" w:rsidP="00D00DFE">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517017" w14:textId="77777777" w:rsidR="009F3451" w:rsidRPr="007275DF" w:rsidRDefault="009F3451" w:rsidP="00D00DFE">
            <w:pPr>
              <w:pStyle w:val="TAC"/>
            </w:pPr>
            <w:del w:id="382" w:author="Author">
              <w:r w:rsidRPr="007275DF" w:rsidDel="00600D9D">
                <w:delText>[</w:delText>
              </w:r>
            </w:del>
            <w:r w:rsidRPr="007275DF">
              <w:t>5</w:t>
            </w:r>
            <w:del w:id="383" w:author="Author">
              <w:r w:rsidRPr="007275DF" w:rsidDel="00600D9D">
                <w:delText>]</w:delText>
              </w:r>
            </w:del>
          </w:p>
        </w:tc>
        <w:tc>
          <w:tcPr>
            <w:tcW w:w="2883" w:type="dxa"/>
            <w:tcBorders>
              <w:top w:val="single" w:sz="4" w:space="0" w:color="auto"/>
              <w:left w:val="single" w:sz="4" w:space="0" w:color="auto"/>
              <w:bottom w:val="single" w:sz="4" w:space="0" w:color="auto"/>
              <w:right w:val="single" w:sz="4" w:space="0" w:color="auto"/>
            </w:tcBorders>
          </w:tcPr>
          <w:p w14:paraId="1345CF3E" w14:textId="77777777" w:rsidR="009F3451" w:rsidRPr="007275DF" w:rsidRDefault="009F3451" w:rsidP="00D00DFE">
            <w:pPr>
              <w:pStyle w:val="TAL"/>
            </w:pPr>
          </w:p>
        </w:tc>
      </w:tr>
      <w:tr w:rsidR="009F3451" w:rsidRPr="007275DF" w14:paraId="03EBFBD3"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3E4BBC"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DEC3EFE"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B396BFE" w14:textId="77777777" w:rsidR="009F3451" w:rsidRPr="007275DF" w:rsidRDefault="009F3451" w:rsidP="00D00DFE">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4F0C151" w14:textId="77777777" w:rsidR="009F3451" w:rsidRPr="007275DF" w:rsidRDefault="009F3451" w:rsidP="00D00DFE">
            <w:pPr>
              <w:pStyle w:val="TAC"/>
            </w:pPr>
            <w:ins w:id="384" w:author="Author">
              <w:r>
                <w:t>2</w:t>
              </w:r>
            </w:ins>
            <w:del w:id="385" w:author="Author">
              <w:r w:rsidDel="00DB5CBB">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53353CA8" w14:textId="77777777" w:rsidR="009F3451" w:rsidRPr="007275DF" w:rsidRDefault="009F3451" w:rsidP="00D00DFE">
            <w:pPr>
              <w:pStyle w:val="TAC"/>
            </w:pPr>
            <w:del w:id="386" w:author="Author">
              <w:r w:rsidRPr="007275DF" w:rsidDel="00600D9D">
                <w:delText>[</w:delText>
              </w:r>
              <w:r w:rsidRPr="007275DF" w:rsidDel="00F60824">
                <w:delText>1</w:delText>
              </w:r>
              <w:r w:rsidRPr="007275DF" w:rsidDel="00600D9D">
                <w:delText>]</w:delText>
              </w:r>
            </w:del>
            <w:ins w:id="387" w:author="Author">
              <w:r>
                <w:t>2</w:t>
              </w:r>
            </w:ins>
          </w:p>
        </w:tc>
        <w:tc>
          <w:tcPr>
            <w:tcW w:w="2883" w:type="dxa"/>
            <w:tcBorders>
              <w:top w:val="single" w:sz="4" w:space="0" w:color="auto"/>
              <w:left w:val="single" w:sz="4" w:space="0" w:color="auto"/>
              <w:bottom w:val="single" w:sz="4" w:space="0" w:color="auto"/>
              <w:right w:val="single" w:sz="4" w:space="0" w:color="auto"/>
            </w:tcBorders>
          </w:tcPr>
          <w:p w14:paraId="3C64D92A" w14:textId="77777777" w:rsidR="009F3451" w:rsidRPr="007275DF" w:rsidRDefault="009F3451" w:rsidP="00D00DFE">
            <w:pPr>
              <w:pStyle w:val="TAL"/>
            </w:pPr>
          </w:p>
        </w:tc>
      </w:tr>
    </w:tbl>
    <w:p w14:paraId="0F287FC8" w14:textId="77777777" w:rsidR="009F3451" w:rsidRPr="007275DF" w:rsidRDefault="009F3451" w:rsidP="009F3451"/>
    <w:p w14:paraId="1FBAE2FE" w14:textId="77777777" w:rsidR="009F3451" w:rsidRPr="007275DF" w:rsidRDefault="009F3451" w:rsidP="009F3451">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F3451" w:rsidRPr="007275DF" w14:paraId="2A81CB80"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A2DAC0"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5AEE599"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21AADD00" w14:textId="77777777" w:rsidR="009F3451" w:rsidRPr="007275DF" w:rsidRDefault="009F3451" w:rsidP="00D00DFE">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2ED083E" w14:textId="77777777" w:rsidR="009F3451" w:rsidRPr="007275DF" w:rsidRDefault="009F3451" w:rsidP="00D00DFE">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4A61F1B0" w14:textId="77777777" w:rsidR="009F3451" w:rsidRPr="007275DF" w:rsidRDefault="009F3451" w:rsidP="00D00DFE">
            <w:pPr>
              <w:pStyle w:val="TAH"/>
              <w:rPr>
                <w:rFonts w:cs="Arial"/>
              </w:rPr>
            </w:pPr>
            <w:r w:rsidRPr="007275DF">
              <w:t>Cell 3</w:t>
            </w:r>
          </w:p>
        </w:tc>
      </w:tr>
      <w:tr w:rsidR="009F3451" w:rsidRPr="007275DF" w14:paraId="5C6C3CD7"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068A9D1"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A47993B"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7CE5244" w14:textId="77777777" w:rsidR="009F3451" w:rsidRPr="007275DF" w:rsidRDefault="009F3451" w:rsidP="00D00DFE">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136A86A" w14:textId="77777777" w:rsidR="009F3451" w:rsidRPr="007275DF" w:rsidRDefault="009F3451" w:rsidP="00D00DFE">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8E79656" w14:textId="77777777" w:rsidR="009F3451" w:rsidRPr="007275DF" w:rsidRDefault="009F3451" w:rsidP="00D00DFE">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677F6B68" w14:textId="77777777" w:rsidR="009F3451" w:rsidRPr="007275DF" w:rsidRDefault="009F3451" w:rsidP="00D00DFE">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E4872E3" w14:textId="77777777" w:rsidR="009F3451" w:rsidRPr="007275DF" w:rsidRDefault="009F3451" w:rsidP="00D00DFE">
            <w:pPr>
              <w:pStyle w:val="TAH"/>
              <w:rPr>
                <w:rFonts w:cs="Arial"/>
              </w:rPr>
            </w:pPr>
            <w:r w:rsidRPr="007275DF">
              <w:t>T2</w:t>
            </w:r>
          </w:p>
        </w:tc>
      </w:tr>
      <w:tr w:rsidR="009F3451" w:rsidRPr="007275DF" w14:paraId="5644A03B"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66DDCC"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8579ED8"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475A61B" w14:textId="77777777" w:rsidR="009F3451" w:rsidRPr="007275DF" w:rsidRDefault="009F3451" w:rsidP="00D00DFE">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07200EC" w14:textId="77777777" w:rsidR="009F3451" w:rsidRPr="007275DF" w:rsidRDefault="009F3451" w:rsidP="00D00DFE">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09A3088" w14:textId="77777777" w:rsidR="009F3451" w:rsidRPr="007275DF" w:rsidRDefault="009F3451" w:rsidP="00D00DFE">
            <w:pPr>
              <w:pStyle w:val="TAC"/>
            </w:pPr>
            <w:r w:rsidRPr="007275DF">
              <w:t>2</w:t>
            </w:r>
          </w:p>
        </w:tc>
      </w:tr>
      <w:tr w:rsidR="009F3451" w:rsidRPr="007275DF" w14:paraId="50C20495"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1C3D492"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0BEB669"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5F68BE06"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04ECAF7" w14:textId="77777777" w:rsidR="009F3451" w:rsidRPr="007275DF" w:rsidRDefault="009F3451" w:rsidP="00D00DF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9CD36F3" w14:textId="77777777" w:rsidR="009F3451" w:rsidRPr="007275DF" w:rsidRDefault="009F3451" w:rsidP="00D00DFE">
            <w:pPr>
              <w:pStyle w:val="TAC"/>
              <w:rPr>
                <w:lang w:val="en-US"/>
              </w:rPr>
            </w:pPr>
            <w:r w:rsidRPr="007275DF">
              <w:rPr>
                <w:lang w:val="en-US"/>
              </w:rPr>
              <w:t>FDD</w:t>
            </w:r>
          </w:p>
        </w:tc>
      </w:tr>
      <w:tr w:rsidR="009F3451" w:rsidRPr="007275DF" w14:paraId="69C00721"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E36AF28" w14:textId="77777777" w:rsidR="009F3451" w:rsidRPr="007275DF" w:rsidRDefault="009F3451" w:rsidP="00D00D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2EA6201"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4BE9D5A" w14:textId="77777777" w:rsidR="009F3451" w:rsidRPr="007275DF" w:rsidRDefault="009F3451" w:rsidP="00D00DFE">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FA74922" w14:textId="77777777" w:rsidR="009F3451" w:rsidRPr="007275DF" w:rsidRDefault="009F3451" w:rsidP="00D00DFE">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FAD631B" w14:textId="77777777" w:rsidR="009F3451" w:rsidRPr="007275DF" w:rsidRDefault="009F3451" w:rsidP="00D00DFE">
            <w:pPr>
              <w:pStyle w:val="TAC"/>
              <w:rPr>
                <w:lang w:val="en-US"/>
              </w:rPr>
            </w:pPr>
            <w:r w:rsidRPr="007275DF">
              <w:rPr>
                <w:lang w:val="en-US"/>
              </w:rPr>
              <w:t>TDD</w:t>
            </w:r>
          </w:p>
        </w:tc>
      </w:tr>
      <w:tr w:rsidR="009F3451" w:rsidRPr="007275DF" w14:paraId="78D691D8" w14:textId="77777777" w:rsidTr="00D00DFE">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DE74CD" w14:textId="77777777" w:rsidR="009F3451" w:rsidRPr="007275DF" w:rsidRDefault="009F3451" w:rsidP="00D00DF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1F33A0F6"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AB2B198"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53DED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0990160"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10DDC245" w14:textId="77777777" w:rsidTr="00D00DFE">
        <w:trPr>
          <w:cantSplit/>
          <w:trHeight w:val="150"/>
        </w:trPr>
        <w:tc>
          <w:tcPr>
            <w:tcW w:w="2410" w:type="dxa"/>
            <w:gridSpan w:val="2"/>
            <w:vMerge/>
            <w:tcBorders>
              <w:left w:val="single" w:sz="4" w:space="0" w:color="auto"/>
              <w:right w:val="single" w:sz="4" w:space="0" w:color="auto"/>
            </w:tcBorders>
            <w:shd w:val="clear" w:color="auto" w:fill="auto"/>
            <w:hideMark/>
          </w:tcPr>
          <w:p w14:paraId="5AA600BB" w14:textId="77777777" w:rsidR="009F3451" w:rsidRPr="007275DF" w:rsidRDefault="009F3451" w:rsidP="00D00DFE">
            <w:pPr>
              <w:pStyle w:val="TAL"/>
            </w:pPr>
          </w:p>
        </w:tc>
        <w:tc>
          <w:tcPr>
            <w:tcW w:w="992" w:type="dxa"/>
            <w:vMerge/>
            <w:tcBorders>
              <w:left w:val="single" w:sz="4" w:space="0" w:color="auto"/>
              <w:right w:val="single" w:sz="4" w:space="0" w:color="auto"/>
            </w:tcBorders>
            <w:shd w:val="clear" w:color="auto" w:fill="auto"/>
            <w:hideMark/>
          </w:tcPr>
          <w:p w14:paraId="2D76EA1D"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002EC1"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00E8240"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7A78674"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620BFFE5" w14:textId="77777777" w:rsidTr="00D00DFE">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6729866" w14:textId="77777777" w:rsidR="009F3451" w:rsidRPr="007275DF" w:rsidRDefault="009F3451" w:rsidP="00D00DF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54D57E6"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331DA09"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A86700C"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8561F6"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30D0F7AC" w14:textId="77777777" w:rsidTr="00D00DFE">
        <w:trPr>
          <w:cantSplit/>
          <w:trHeight w:val="87"/>
        </w:trPr>
        <w:tc>
          <w:tcPr>
            <w:tcW w:w="2410" w:type="dxa"/>
            <w:gridSpan w:val="2"/>
            <w:vMerge/>
            <w:tcBorders>
              <w:left w:val="single" w:sz="4" w:space="0" w:color="auto"/>
              <w:right w:val="single" w:sz="4" w:space="0" w:color="auto"/>
            </w:tcBorders>
            <w:shd w:val="clear" w:color="auto" w:fill="auto"/>
            <w:hideMark/>
          </w:tcPr>
          <w:p w14:paraId="0164D2C1" w14:textId="77777777" w:rsidR="009F3451" w:rsidRPr="007275DF" w:rsidRDefault="009F3451" w:rsidP="00D00DFE">
            <w:pPr>
              <w:pStyle w:val="TAL"/>
              <w:rPr>
                <w:bCs/>
              </w:rPr>
            </w:pPr>
          </w:p>
        </w:tc>
        <w:tc>
          <w:tcPr>
            <w:tcW w:w="992" w:type="dxa"/>
            <w:vMerge/>
            <w:tcBorders>
              <w:left w:val="single" w:sz="4" w:space="0" w:color="auto"/>
              <w:right w:val="single" w:sz="4" w:space="0" w:color="auto"/>
            </w:tcBorders>
            <w:shd w:val="clear" w:color="auto" w:fill="auto"/>
            <w:hideMark/>
          </w:tcPr>
          <w:p w14:paraId="13F5F26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624844"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7B4A0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AD3F7A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72F58D4"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BA3CE7"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2BF455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ED3986F"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68BA9E6"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701B2A5" w14:textId="77777777" w:rsidR="009F3451" w:rsidRPr="007275DF" w:rsidRDefault="009F3451" w:rsidP="00D00DFE">
            <w:pPr>
              <w:pStyle w:val="TAC"/>
              <w:rPr>
                <w:bCs/>
              </w:rPr>
            </w:pPr>
            <w:r w:rsidRPr="007275DF">
              <w:rPr>
                <w:bCs/>
              </w:rPr>
              <w:t>NA</w:t>
            </w:r>
          </w:p>
        </w:tc>
      </w:tr>
      <w:tr w:rsidR="009F3451" w:rsidRPr="007275DF" w14:paraId="44BAB01C"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E6FA4A4"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C0C098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04D5A9A8"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3DA34F3"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52E1A7B" w14:textId="77777777" w:rsidR="009F3451" w:rsidRPr="007275DF" w:rsidDel="00FC32E4" w:rsidRDefault="009F3451" w:rsidP="00D00DFE">
            <w:pPr>
              <w:pStyle w:val="TAC"/>
              <w:rPr>
                <w:bCs/>
              </w:rPr>
            </w:pPr>
            <w:r w:rsidRPr="007275DF">
              <w:rPr>
                <w:bCs/>
              </w:rPr>
              <w:t>TDDConf.1.1</w:t>
            </w:r>
          </w:p>
        </w:tc>
      </w:tr>
      <w:tr w:rsidR="009F3451" w:rsidRPr="007275DF" w14:paraId="74F5C9DC" w14:textId="77777777" w:rsidTr="00D00DFE">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902EA54"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FE46F4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E0408"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83D8FCE" w14:textId="77777777" w:rsidR="009F3451" w:rsidRPr="007275DF" w:rsidRDefault="009F3451" w:rsidP="00D00DFE">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CC2B711" w14:textId="77777777" w:rsidR="009F3451" w:rsidRPr="007275DF" w:rsidRDefault="009F3451" w:rsidP="00D00DFE">
            <w:pPr>
              <w:pStyle w:val="TAC"/>
              <w:rPr>
                <w:bCs/>
              </w:rPr>
            </w:pPr>
            <w:r w:rsidRPr="007275DF">
              <w:rPr>
                <w:bCs/>
              </w:rPr>
              <w:t>TDDConf.2.1</w:t>
            </w:r>
          </w:p>
        </w:tc>
      </w:tr>
      <w:tr w:rsidR="009F3451" w:rsidRPr="007275DF" w14:paraId="6C52296D"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44DF017"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D005CE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7D1E4"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3C13D5" w14:textId="77777777" w:rsidR="009F3451" w:rsidRPr="007275DF" w:rsidRDefault="009F3451" w:rsidP="00D00DFE">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AD1C3D2" w14:textId="77777777" w:rsidR="009F3451" w:rsidRPr="007275DF" w:rsidRDefault="009F3451" w:rsidP="00D00DFE">
            <w:pPr>
              <w:pStyle w:val="TAC"/>
              <w:rPr>
                <w:bCs/>
              </w:rPr>
            </w:pPr>
            <w:r w:rsidRPr="007275DF">
              <w:rPr>
                <w:bCs/>
              </w:rPr>
              <w:t>NA</w:t>
            </w:r>
          </w:p>
        </w:tc>
      </w:tr>
      <w:tr w:rsidR="009F3451" w:rsidRPr="007275DF" w14:paraId="24FD8BD3"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70C2825"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86CDC8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353D1CD"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1A45AE5" w14:textId="77777777" w:rsidR="009F3451" w:rsidRPr="007275DF" w:rsidRDefault="009F3451" w:rsidP="00D00DFE">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93FF095" w14:textId="77777777" w:rsidR="009F3451" w:rsidRPr="007275DF" w:rsidRDefault="009F3451" w:rsidP="00D00DFE">
            <w:pPr>
              <w:pStyle w:val="TAC"/>
              <w:rPr>
                <w:bCs/>
              </w:rPr>
            </w:pPr>
            <w:r w:rsidRPr="007275DF">
              <w:rPr>
                <w:bCs/>
              </w:rPr>
              <w:t>NA</w:t>
            </w:r>
          </w:p>
        </w:tc>
      </w:tr>
      <w:tr w:rsidR="009F3451" w:rsidRPr="007275DF" w14:paraId="1CC456E7"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DE9F5B2"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383718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4A7F76D"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ACBFC33" w14:textId="77777777" w:rsidR="009F3451" w:rsidRPr="007275DF" w:rsidRDefault="009F3451" w:rsidP="00D00DFE">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E96DDB6" w14:textId="77777777" w:rsidR="009F3451" w:rsidRPr="007275DF" w:rsidRDefault="009F3451" w:rsidP="00D00DFE">
            <w:pPr>
              <w:pStyle w:val="TAC"/>
              <w:rPr>
                <w:bCs/>
              </w:rPr>
            </w:pPr>
            <w:r w:rsidRPr="007275DF">
              <w:rPr>
                <w:bCs/>
              </w:rPr>
              <w:t>NA</w:t>
            </w:r>
          </w:p>
        </w:tc>
      </w:tr>
      <w:tr w:rsidR="009F3451" w:rsidRPr="007275DF" w14:paraId="75087305" w14:textId="77777777" w:rsidTr="00D00DF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3468FD8"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509269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1A2F85"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69DD1C9" w14:textId="77777777" w:rsidR="009F3451" w:rsidRPr="007275DF" w:rsidRDefault="009F3451" w:rsidP="00D00DFE">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1F860F5F" w14:textId="77777777" w:rsidR="009F3451" w:rsidRPr="007275DF" w:rsidRDefault="009F3451" w:rsidP="00D00DFE">
            <w:pPr>
              <w:pStyle w:val="TAC"/>
              <w:rPr>
                <w:bCs/>
              </w:rPr>
            </w:pPr>
            <w:r w:rsidRPr="007275DF">
              <w:rPr>
                <w:bCs/>
              </w:rPr>
              <w:t>NA</w:t>
            </w:r>
          </w:p>
        </w:tc>
      </w:tr>
      <w:tr w:rsidR="009F3451" w:rsidRPr="007275DF" w14:paraId="56DBE401" w14:textId="77777777" w:rsidTr="00D00DF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3179E8"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51E931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60FEDDEF"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C94F337" w14:textId="77777777" w:rsidR="009F3451" w:rsidRPr="007275DF" w:rsidRDefault="009F3451" w:rsidP="00D00DFE">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9435334" w14:textId="77777777" w:rsidR="009F3451" w:rsidRPr="007275DF" w:rsidRDefault="009F3451" w:rsidP="00D00DFE">
            <w:pPr>
              <w:pStyle w:val="TAC"/>
              <w:rPr>
                <w:bCs/>
              </w:rPr>
            </w:pPr>
            <w:r w:rsidRPr="007275DF">
              <w:rPr>
                <w:bCs/>
                <w:lang w:eastAsia="zh-CN"/>
              </w:rPr>
              <w:t>NA</w:t>
            </w:r>
          </w:p>
        </w:tc>
      </w:tr>
      <w:tr w:rsidR="009F3451" w:rsidRPr="007275DF" w14:paraId="5F3C0F8D" w14:textId="77777777" w:rsidTr="00D00DF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4CC6ECB4"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673964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B58CFF4"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92E72EC" w14:textId="77777777" w:rsidR="009F3451" w:rsidRPr="007275DF" w:rsidRDefault="009F3451" w:rsidP="00D00DFE">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FB92D0" w14:textId="77777777" w:rsidR="009F3451" w:rsidRPr="007275DF" w:rsidRDefault="009F3451" w:rsidP="00D00DFE">
            <w:pPr>
              <w:pStyle w:val="TAC"/>
              <w:rPr>
                <w:rFonts w:cs="v4.2.0"/>
              </w:rPr>
            </w:pPr>
            <w:r w:rsidRPr="007275DF">
              <w:t>OP.1</w:t>
            </w:r>
          </w:p>
        </w:tc>
      </w:tr>
      <w:tr w:rsidR="009F3451" w:rsidRPr="007275DF" w14:paraId="7B3D93B3" w14:textId="77777777" w:rsidTr="00D00DFE">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E2D73D5" w14:textId="77777777" w:rsidR="009F3451" w:rsidRPr="007275DF" w:rsidRDefault="009F3451" w:rsidP="00D00DFE">
            <w:pPr>
              <w:pStyle w:val="TAL"/>
            </w:pPr>
            <w:r w:rsidRPr="007275DF">
              <w:rPr>
                <w:lang w:val="en-US"/>
              </w:rPr>
              <w:t xml:space="preserve">PDSCH Reference </w:t>
            </w:r>
          </w:p>
          <w:p w14:paraId="50C18387" w14:textId="77777777" w:rsidR="009F3451" w:rsidRPr="007275DF" w:rsidRDefault="009F3451" w:rsidP="00D00DF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2ADFA10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310186"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314612C" w14:textId="77777777" w:rsidR="009F3451" w:rsidRPr="007275DF" w:rsidRDefault="009F3451" w:rsidP="00D00DFE">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E0B99D" w14:textId="77777777" w:rsidR="009F3451" w:rsidRPr="007275DF" w:rsidRDefault="009F3451" w:rsidP="00D00DFE">
            <w:pPr>
              <w:pStyle w:val="TAC"/>
            </w:pPr>
            <w:r w:rsidRPr="007275DF">
              <w:rPr>
                <w:bCs/>
              </w:rPr>
              <w:t>SR.1.1 FDD</w:t>
            </w:r>
          </w:p>
        </w:tc>
      </w:tr>
      <w:tr w:rsidR="009F3451" w:rsidRPr="007275DF" w14:paraId="3143BE03" w14:textId="77777777" w:rsidTr="00D00DFE">
        <w:trPr>
          <w:cantSplit/>
          <w:trHeight w:val="232"/>
        </w:trPr>
        <w:tc>
          <w:tcPr>
            <w:tcW w:w="2410" w:type="dxa"/>
            <w:gridSpan w:val="2"/>
            <w:vMerge/>
            <w:tcBorders>
              <w:left w:val="single" w:sz="4" w:space="0" w:color="auto"/>
              <w:right w:val="single" w:sz="4" w:space="0" w:color="auto"/>
            </w:tcBorders>
            <w:shd w:val="clear" w:color="auto" w:fill="auto"/>
          </w:tcPr>
          <w:p w14:paraId="045827CD"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44FB9AF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0375F2F8"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EF6CEC3" w14:textId="77777777" w:rsidR="009F3451" w:rsidRPr="007275DF" w:rsidRDefault="009F3451" w:rsidP="00D00DFE">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3D66F14C" w14:textId="77777777" w:rsidR="009F3451" w:rsidRPr="007275DF" w:rsidRDefault="009F3451" w:rsidP="00D00DFE">
            <w:pPr>
              <w:pStyle w:val="TAC"/>
              <w:rPr>
                <w:bCs/>
              </w:rPr>
            </w:pPr>
            <w:r w:rsidRPr="007275DF">
              <w:rPr>
                <w:bCs/>
              </w:rPr>
              <w:t>SR.1.1 TDD</w:t>
            </w:r>
          </w:p>
        </w:tc>
      </w:tr>
      <w:tr w:rsidR="009F3451" w:rsidRPr="007275DF" w14:paraId="1239A3D7" w14:textId="77777777" w:rsidTr="00D00DFE">
        <w:trPr>
          <w:cantSplit/>
          <w:trHeight w:val="232"/>
        </w:trPr>
        <w:tc>
          <w:tcPr>
            <w:tcW w:w="2410" w:type="dxa"/>
            <w:gridSpan w:val="2"/>
            <w:vMerge/>
            <w:tcBorders>
              <w:left w:val="single" w:sz="4" w:space="0" w:color="auto"/>
              <w:right w:val="single" w:sz="4" w:space="0" w:color="auto"/>
            </w:tcBorders>
            <w:shd w:val="clear" w:color="auto" w:fill="auto"/>
            <w:hideMark/>
          </w:tcPr>
          <w:p w14:paraId="0EDD44EC"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59A9BE5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F7062F" w14:textId="77777777" w:rsidR="009F3451" w:rsidRPr="007275DF" w:rsidRDefault="009F3451" w:rsidP="00D00DF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2B53455" w14:textId="77777777" w:rsidR="009F3451" w:rsidRPr="007275DF" w:rsidRDefault="009F3451" w:rsidP="00D00DFE">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A57301" w14:textId="77777777" w:rsidR="009F3451" w:rsidRPr="007275DF" w:rsidRDefault="009F3451" w:rsidP="00D00DFE">
            <w:pPr>
              <w:pStyle w:val="TAC"/>
            </w:pPr>
            <w:r w:rsidRPr="007275DF">
              <w:rPr>
                <w:bCs/>
              </w:rPr>
              <w:t>SR.2.1 TDD</w:t>
            </w:r>
          </w:p>
        </w:tc>
      </w:tr>
      <w:tr w:rsidR="009F3451" w:rsidRPr="007275DF" w14:paraId="363FBCF8" w14:textId="77777777" w:rsidTr="00D00DFE">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84F249B" w14:textId="77777777" w:rsidR="009F3451" w:rsidRPr="007275DF" w:rsidRDefault="009F3451" w:rsidP="00D00DFE">
            <w:pPr>
              <w:pStyle w:val="TAL"/>
              <w:rPr>
                <w:rFonts w:cs="v5.0.0"/>
              </w:rPr>
            </w:pPr>
            <w:r w:rsidRPr="007275DF">
              <w:rPr>
                <w:rFonts w:cs="v5.0.0"/>
              </w:rPr>
              <w:t xml:space="preserve">CORESET Reference </w:t>
            </w:r>
          </w:p>
          <w:p w14:paraId="1F3C1C50" w14:textId="77777777" w:rsidR="009F3451" w:rsidRPr="007275DF" w:rsidRDefault="009F3451" w:rsidP="00D00DF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6016DFE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898C5FC" w14:textId="77777777" w:rsidR="009F3451" w:rsidRPr="007275DF" w:rsidRDefault="009F3451" w:rsidP="00D00DFE">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7F0344E" w14:textId="77777777" w:rsidR="009F3451" w:rsidRPr="007275DF" w:rsidRDefault="009F3451" w:rsidP="00D00DFE">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513736B" w14:textId="77777777" w:rsidR="009F3451" w:rsidRPr="007275DF" w:rsidRDefault="009F3451" w:rsidP="00D00DFE">
            <w:pPr>
              <w:pStyle w:val="TAC"/>
              <w:rPr>
                <w:rFonts w:cs="v4.2.0"/>
                <w:lang w:eastAsia="zh-CN"/>
              </w:rPr>
            </w:pPr>
            <w:r w:rsidRPr="007275DF">
              <w:t>CR.1.1 FDD</w:t>
            </w:r>
          </w:p>
        </w:tc>
      </w:tr>
      <w:tr w:rsidR="009F3451" w:rsidRPr="007275DF" w14:paraId="755162B6" w14:textId="77777777" w:rsidTr="00D00DFE">
        <w:trPr>
          <w:cantSplit/>
          <w:trHeight w:val="206"/>
        </w:trPr>
        <w:tc>
          <w:tcPr>
            <w:tcW w:w="2410" w:type="dxa"/>
            <w:gridSpan w:val="2"/>
            <w:vMerge/>
            <w:tcBorders>
              <w:left w:val="single" w:sz="4" w:space="0" w:color="auto"/>
              <w:right w:val="single" w:sz="4" w:space="0" w:color="auto"/>
            </w:tcBorders>
            <w:shd w:val="clear" w:color="auto" w:fill="auto"/>
            <w:hideMark/>
          </w:tcPr>
          <w:p w14:paraId="46413B8D"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4F9678A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AA04044" w14:textId="77777777" w:rsidR="009F3451" w:rsidRPr="007275DF" w:rsidRDefault="009F3451" w:rsidP="00D00DFE">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0CE4C1D" w14:textId="77777777" w:rsidR="009F3451" w:rsidRPr="007275DF" w:rsidRDefault="009F3451" w:rsidP="00D00DF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4AE574" w14:textId="77777777" w:rsidR="009F3451" w:rsidRPr="007275DF" w:rsidRDefault="009F3451" w:rsidP="00D00DFE">
            <w:pPr>
              <w:pStyle w:val="TAC"/>
              <w:rPr>
                <w:rFonts w:cs="v4.2.0"/>
                <w:lang w:eastAsia="zh-CN"/>
              </w:rPr>
            </w:pPr>
            <w:r w:rsidRPr="007275DF">
              <w:t>CR.1.1 TDD</w:t>
            </w:r>
          </w:p>
        </w:tc>
      </w:tr>
      <w:tr w:rsidR="009F3451" w:rsidRPr="007275DF" w14:paraId="143F9EF8" w14:textId="77777777" w:rsidTr="00D00DFE">
        <w:trPr>
          <w:cantSplit/>
          <w:trHeight w:val="180"/>
        </w:trPr>
        <w:tc>
          <w:tcPr>
            <w:tcW w:w="2410" w:type="dxa"/>
            <w:gridSpan w:val="2"/>
            <w:vMerge/>
            <w:tcBorders>
              <w:left w:val="single" w:sz="4" w:space="0" w:color="auto"/>
              <w:right w:val="single" w:sz="4" w:space="0" w:color="auto"/>
            </w:tcBorders>
            <w:shd w:val="clear" w:color="auto" w:fill="auto"/>
            <w:hideMark/>
          </w:tcPr>
          <w:p w14:paraId="4E44DC93"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42CEC20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0F56899" w14:textId="77777777" w:rsidR="009F3451" w:rsidRPr="007275DF" w:rsidRDefault="009F3451" w:rsidP="00D00DFE">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1BA6CF5" w14:textId="77777777" w:rsidR="009F3451" w:rsidRPr="007275DF" w:rsidRDefault="009F3451" w:rsidP="00D00DFE">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F2AF65" w14:textId="77777777" w:rsidR="009F3451" w:rsidRPr="007275DF" w:rsidRDefault="009F3451" w:rsidP="00D00DFE">
            <w:pPr>
              <w:pStyle w:val="TAC"/>
              <w:rPr>
                <w:rFonts w:cs="v4.2.0"/>
                <w:lang w:eastAsia="zh-CN"/>
              </w:rPr>
            </w:pPr>
            <w:r w:rsidRPr="007275DF">
              <w:t>CR.2.1 TDD</w:t>
            </w:r>
          </w:p>
        </w:tc>
      </w:tr>
      <w:tr w:rsidR="009F3451" w:rsidRPr="007275DF" w14:paraId="4427B34F" w14:textId="77777777" w:rsidTr="00D00DF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7C24B6F" w14:textId="77777777" w:rsidR="009F3451" w:rsidRPr="007275DF" w:rsidRDefault="009F3451" w:rsidP="00D00DF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23D4DC22"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p w14:paraId="380DD307"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56582B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558CA4"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012C58"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30F11B9" w14:textId="77777777" w:rsidR="009F3451" w:rsidRPr="007275DF" w:rsidRDefault="009F3451" w:rsidP="00D00DFE">
            <w:pPr>
              <w:pStyle w:val="TAC"/>
              <w:rPr>
                <w:rFonts w:cs="v4.2.0"/>
                <w:lang w:eastAsia="zh-CN"/>
              </w:rPr>
            </w:pPr>
            <w:r w:rsidRPr="007275DF">
              <w:t>SSB.1 FR1</w:t>
            </w:r>
          </w:p>
        </w:tc>
      </w:tr>
      <w:tr w:rsidR="009F3451" w:rsidRPr="007275DF" w14:paraId="55A66DDE"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4216B404" w14:textId="77777777" w:rsidR="009F3451" w:rsidRPr="007275DF" w:rsidRDefault="009F3451" w:rsidP="00D00DFE">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7C04E0E1"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6234195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BDE7EB"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776E1C3"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6BFC2F2" w14:textId="77777777" w:rsidR="009F3451" w:rsidRPr="007275DF" w:rsidRDefault="009F3451" w:rsidP="00D00DFE">
            <w:pPr>
              <w:pStyle w:val="TAC"/>
              <w:rPr>
                <w:rFonts w:cs="v4.2.0"/>
                <w:lang w:eastAsia="zh-CN"/>
              </w:rPr>
            </w:pPr>
            <w:r w:rsidRPr="007275DF">
              <w:t>SSB.1 FR1</w:t>
            </w:r>
          </w:p>
        </w:tc>
      </w:tr>
      <w:tr w:rsidR="009F3451" w:rsidRPr="007275DF" w14:paraId="38F645F6"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6CD1C113"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45E8F787"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156CD92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D452BE"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6E9C2" w14:textId="77777777" w:rsidR="009F3451" w:rsidRPr="007275DF" w:rsidRDefault="009F3451" w:rsidP="00D00DFE">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BF2B428" w14:textId="77777777" w:rsidR="009F3451" w:rsidRPr="007275DF" w:rsidRDefault="009F3451" w:rsidP="00D00DFE">
            <w:pPr>
              <w:pStyle w:val="TAC"/>
              <w:rPr>
                <w:rFonts w:cs="v4.2.0"/>
                <w:lang w:eastAsia="zh-CN"/>
              </w:rPr>
            </w:pPr>
            <w:r w:rsidRPr="007275DF">
              <w:t>SSB.2 FR1</w:t>
            </w:r>
          </w:p>
        </w:tc>
      </w:tr>
      <w:tr w:rsidR="009F3451" w:rsidRPr="007275DF" w14:paraId="711AE85A"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5AE6C9A1" w14:textId="77777777" w:rsidR="009F3451" w:rsidRPr="007275DF" w:rsidRDefault="009F3451" w:rsidP="00D00DFE">
            <w:pPr>
              <w:pStyle w:val="TAL"/>
              <w:rPr>
                <w:rFonts w:cs="v5.0.0"/>
              </w:rPr>
            </w:pPr>
          </w:p>
        </w:tc>
        <w:tc>
          <w:tcPr>
            <w:tcW w:w="1205" w:type="dxa"/>
            <w:vMerge w:val="restart"/>
            <w:tcBorders>
              <w:left w:val="single" w:sz="4" w:space="0" w:color="auto"/>
              <w:right w:val="single" w:sz="4" w:space="0" w:color="auto"/>
            </w:tcBorders>
            <w:shd w:val="clear" w:color="auto" w:fill="auto"/>
          </w:tcPr>
          <w:p w14:paraId="62D20877" w14:textId="77777777" w:rsidR="009F3451" w:rsidRPr="007275DF" w:rsidRDefault="009F3451" w:rsidP="00D00DF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2E9BBB6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771807D"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85B10FA"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8A7314B" w14:textId="77777777" w:rsidR="009F3451" w:rsidRPr="007275DF" w:rsidRDefault="009F3451" w:rsidP="00D00DFE">
            <w:pPr>
              <w:pStyle w:val="TAC"/>
            </w:pPr>
            <w:r w:rsidRPr="007275DF">
              <w:t>SSB.1 FR1</w:t>
            </w:r>
          </w:p>
        </w:tc>
      </w:tr>
      <w:tr w:rsidR="009F3451" w:rsidRPr="007275DF" w14:paraId="7D6B70BB" w14:textId="77777777" w:rsidTr="00D00DFE">
        <w:trPr>
          <w:cantSplit/>
          <w:trHeight w:val="180"/>
        </w:trPr>
        <w:tc>
          <w:tcPr>
            <w:tcW w:w="1205" w:type="dxa"/>
            <w:tcBorders>
              <w:top w:val="nil"/>
              <w:left w:val="single" w:sz="4" w:space="0" w:color="auto"/>
              <w:bottom w:val="nil"/>
              <w:right w:val="single" w:sz="4" w:space="0" w:color="auto"/>
            </w:tcBorders>
            <w:shd w:val="clear" w:color="auto" w:fill="auto"/>
          </w:tcPr>
          <w:p w14:paraId="3050CA4B"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266D73FE"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50079B75"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EE3BC95" w14:textId="77777777" w:rsidR="009F3451" w:rsidRPr="007275DF" w:rsidRDefault="009F3451" w:rsidP="00D00DFE">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11C67B3F"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72CE92" w14:textId="77777777" w:rsidR="009F3451" w:rsidRPr="007275DF" w:rsidRDefault="009F3451" w:rsidP="00D00DFE">
            <w:pPr>
              <w:pStyle w:val="TAC"/>
            </w:pPr>
            <w:r w:rsidRPr="007275DF">
              <w:t>SSB.1 FR1</w:t>
            </w:r>
          </w:p>
        </w:tc>
      </w:tr>
      <w:tr w:rsidR="009F3451" w:rsidRPr="007275DF" w14:paraId="4E19F9C2" w14:textId="77777777" w:rsidTr="00D00DFE">
        <w:trPr>
          <w:cantSplit/>
          <w:trHeight w:val="180"/>
        </w:trPr>
        <w:tc>
          <w:tcPr>
            <w:tcW w:w="1205" w:type="dxa"/>
            <w:tcBorders>
              <w:top w:val="nil"/>
              <w:left w:val="single" w:sz="4" w:space="0" w:color="auto"/>
              <w:right w:val="single" w:sz="4" w:space="0" w:color="auto"/>
            </w:tcBorders>
            <w:shd w:val="clear" w:color="auto" w:fill="auto"/>
          </w:tcPr>
          <w:p w14:paraId="1DD0B0E5"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6A1EF783"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410A50E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CD9DFB" w14:textId="77777777" w:rsidR="009F3451" w:rsidRPr="007275DF" w:rsidRDefault="009F3451" w:rsidP="00D00DFE">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423282A5" w14:textId="77777777" w:rsidR="009F3451" w:rsidRPr="007275DF" w:rsidRDefault="009F3451" w:rsidP="00D00DFE">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CAD354" w14:textId="77777777" w:rsidR="009F3451" w:rsidRPr="007275DF" w:rsidRDefault="009F3451" w:rsidP="00D00DFE">
            <w:pPr>
              <w:pStyle w:val="TAC"/>
            </w:pPr>
            <w:r w:rsidRPr="007275DF">
              <w:t>SSB.2 FR1</w:t>
            </w:r>
          </w:p>
        </w:tc>
      </w:tr>
      <w:tr w:rsidR="009F3451" w:rsidRPr="007275DF" w14:paraId="2AE22D04" w14:textId="77777777" w:rsidTr="00D00DFE">
        <w:trPr>
          <w:cantSplit/>
          <w:trHeight w:val="180"/>
        </w:trPr>
        <w:tc>
          <w:tcPr>
            <w:tcW w:w="2410" w:type="dxa"/>
            <w:gridSpan w:val="2"/>
            <w:tcBorders>
              <w:left w:val="single" w:sz="4" w:space="0" w:color="auto"/>
              <w:right w:val="single" w:sz="4" w:space="0" w:color="auto"/>
            </w:tcBorders>
            <w:shd w:val="clear" w:color="auto" w:fill="auto"/>
          </w:tcPr>
          <w:p w14:paraId="558F62D0" w14:textId="77777777" w:rsidR="009F3451" w:rsidRPr="007275DF" w:rsidRDefault="009F3451" w:rsidP="00D00DFE">
            <w:pPr>
              <w:pStyle w:val="TAL"/>
              <w:rPr>
                <w:rFonts w:cs="v5.0.0"/>
              </w:rPr>
            </w:pPr>
            <w:r w:rsidRPr="007275DF">
              <w:t>DBT window configuration</w:t>
            </w:r>
          </w:p>
        </w:tc>
        <w:tc>
          <w:tcPr>
            <w:tcW w:w="992" w:type="dxa"/>
            <w:tcBorders>
              <w:left w:val="single" w:sz="4" w:space="0" w:color="auto"/>
              <w:right w:val="single" w:sz="4" w:space="0" w:color="auto"/>
            </w:tcBorders>
          </w:tcPr>
          <w:p w14:paraId="78CEAF82"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C300849"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9BAAE50" w14:textId="77777777" w:rsidR="009F3451" w:rsidRPr="007275DF" w:rsidRDefault="009F3451" w:rsidP="00D00DF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19BE0C14" w14:textId="77777777" w:rsidR="009F3451" w:rsidRPr="007275DF" w:rsidRDefault="009F3451" w:rsidP="00D00DFE">
            <w:pPr>
              <w:pStyle w:val="TAC"/>
            </w:pPr>
            <w:r w:rsidRPr="007275DF">
              <w:rPr>
                <w:rFonts w:cs="v4.2.0"/>
                <w:bCs/>
                <w:lang w:eastAsia="zh-CN"/>
              </w:rPr>
              <w:t>Not applicable</w:t>
            </w:r>
          </w:p>
        </w:tc>
      </w:tr>
      <w:tr w:rsidR="009F3451" w:rsidRPr="007275DF" w14:paraId="55561733" w14:textId="77777777" w:rsidTr="00D00DFE">
        <w:trPr>
          <w:cantSplit/>
          <w:trHeight w:val="180"/>
        </w:trPr>
        <w:tc>
          <w:tcPr>
            <w:tcW w:w="2410" w:type="dxa"/>
            <w:gridSpan w:val="2"/>
            <w:tcBorders>
              <w:top w:val="nil"/>
              <w:left w:val="single" w:sz="4" w:space="0" w:color="auto"/>
              <w:bottom w:val="nil"/>
              <w:right w:val="single" w:sz="4" w:space="0" w:color="auto"/>
            </w:tcBorders>
            <w:shd w:val="clear" w:color="auto" w:fill="auto"/>
          </w:tcPr>
          <w:p w14:paraId="41E5AC73"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31581E2"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24873B" w14:textId="77777777" w:rsidR="009F3451" w:rsidRPr="007275DF" w:rsidRDefault="009F3451" w:rsidP="00D00DFE">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364AAE4" w14:textId="77777777" w:rsidR="009F3451" w:rsidRPr="007275DF" w:rsidRDefault="009F3451" w:rsidP="00D00DFE">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17FCB91C" w14:textId="77777777" w:rsidR="009F3451" w:rsidRPr="007275DF" w:rsidRDefault="009F3451" w:rsidP="00D00DFE">
            <w:pPr>
              <w:pStyle w:val="TAC"/>
              <w:rPr>
                <w:lang w:eastAsia="zh-CN"/>
              </w:rPr>
            </w:pPr>
            <w:r w:rsidRPr="007275DF">
              <w:t>SMTC.5</w:t>
            </w:r>
          </w:p>
        </w:tc>
      </w:tr>
      <w:tr w:rsidR="009F3451" w:rsidRPr="007275DF" w14:paraId="7968DB4B" w14:textId="77777777" w:rsidTr="00D00DFE">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62C4E9EC" w14:textId="77777777" w:rsidR="009F3451" w:rsidRPr="007275DF" w:rsidRDefault="009F3451" w:rsidP="00D00DF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74F003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CC90783" w14:textId="77777777" w:rsidR="009F3451" w:rsidRPr="007275DF" w:rsidRDefault="009F3451" w:rsidP="00D00DFE">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32273F" w14:textId="77777777" w:rsidR="009F3451" w:rsidRPr="007275DF" w:rsidRDefault="009F3451" w:rsidP="00D00DFE">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A188310" w14:textId="77777777" w:rsidR="009F3451" w:rsidRPr="007275DF" w:rsidRDefault="009F3451" w:rsidP="00D00DFE">
            <w:pPr>
              <w:pStyle w:val="TAC"/>
              <w:rPr>
                <w:lang w:eastAsia="zh-CN"/>
              </w:rPr>
            </w:pPr>
            <w:r w:rsidRPr="007275DF">
              <w:t>SMTC.4</w:t>
            </w:r>
          </w:p>
        </w:tc>
      </w:tr>
      <w:tr w:rsidR="009F3451" w:rsidRPr="007275DF" w14:paraId="1D413822" w14:textId="77777777" w:rsidTr="00D00DFE">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1CE52"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2E450638"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90C516F" w14:textId="77777777" w:rsidR="009F3451" w:rsidRPr="007275DF" w:rsidRDefault="009F3451" w:rsidP="00D00DFE">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9CE6EA" w14:textId="77777777" w:rsidR="009F3451" w:rsidRPr="007275DF" w:rsidRDefault="009F3451" w:rsidP="00D00DF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165385D0" w14:textId="77777777" w:rsidR="009F3451" w:rsidRPr="007275DF" w:rsidRDefault="009F3451" w:rsidP="00D00DFE">
            <w:pPr>
              <w:pStyle w:val="TAC"/>
              <w:rPr>
                <w:lang w:val="en-US"/>
              </w:rPr>
            </w:pPr>
            <w:r w:rsidRPr="007275DF">
              <w:rPr>
                <w:lang w:val="en-US"/>
              </w:rPr>
              <w:t>15</w:t>
            </w:r>
          </w:p>
        </w:tc>
      </w:tr>
      <w:tr w:rsidR="009F3451" w:rsidRPr="007275DF" w14:paraId="582BEA0D" w14:textId="77777777" w:rsidTr="00D00DFE">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133356" w14:textId="77777777" w:rsidR="009F3451" w:rsidRPr="007275DF" w:rsidRDefault="009F3451" w:rsidP="00D00DF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DA552EA"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A6AD1B2" w14:textId="77777777" w:rsidR="009F3451" w:rsidRPr="007275DF" w:rsidRDefault="009F3451" w:rsidP="00D00DFE">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EFB68B6" w14:textId="77777777" w:rsidR="009F3451" w:rsidRPr="007275DF" w:rsidRDefault="009F3451" w:rsidP="00D00DFE">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0DED0029" w14:textId="77777777" w:rsidR="009F3451" w:rsidRPr="007275DF" w:rsidRDefault="009F3451" w:rsidP="00D00DFE">
            <w:pPr>
              <w:pStyle w:val="TAC"/>
              <w:rPr>
                <w:lang w:val="en-US"/>
              </w:rPr>
            </w:pPr>
            <w:r w:rsidRPr="007275DF">
              <w:rPr>
                <w:lang w:val="en-US"/>
              </w:rPr>
              <w:t>30</w:t>
            </w:r>
          </w:p>
        </w:tc>
      </w:tr>
      <w:tr w:rsidR="009F3451" w:rsidRPr="007275DF" w14:paraId="364767CB" w14:textId="77777777" w:rsidTr="00D00DFE">
        <w:trPr>
          <w:cantSplit/>
          <w:trHeight w:val="127"/>
        </w:trPr>
        <w:tc>
          <w:tcPr>
            <w:tcW w:w="1205" w:type="dxa"/>
            <w:tcBorders>
              <w:top w:val="nil"/>
              <w:left w:val="single" w:sz="4" w:space="0" w:color="auto"/>
              <w:bottom w:val="nil"/>
              <w:right w:val="single" w:sz="4" w:space="0" w:color="auto"/>
            </w:tcBorders>
            <w:shd w:val="clear" w:color="auto" w:fill="auto"/>
          </w:tcPr>
          <w:p w14:paraId="27BEE7AA"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61CA30A9"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4B99D4F"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D4B856"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EB0B6E0" w14:textId="77777777" w:rsidR="009F3451" w:rsidRPr="007275DF" w:rsidRDefault="009F3451" w:rsidP="00D00DFE">
            <w:pPr>
              <w:pStyle w:val="TAC"/>
              <w:rPr>
                <w:lang w:val="en-US"/>
              </w:rPr>
            </w:pPr>
            <w:ins w:id="388" w:author="Author">
              <w:r>
                <w:rPr>
                  <w:lang w:val="en-US"/>
                </w:rPr>
                <w:t>P</w:t>
              </w:r>
              <w:r w:rsidRPr="00091D48">
                <w:rPr>
                  <w:vertAlign w:val="subscript"/>
                  <w:lang w:val="en-US"/>
                </w:rPr>
                <w:t>CCA_DL</w:t>
              </w:r>
              <w:r>
                <w:rPr>
                  <w:lang w:val="en-US"/>
                </w:rPr>
                <w:t>=0.9375</w:t>
              </w:r>
            </w:ins>
            <w:del w:id="389"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7C647E1F" w14:textId="77777777" w:rsidR="009F3451" w:rsidRPr="007275DF" w:rsidRDefault="009F3451" w:rsidP="00D00DFE">
            <w:pPr>
              <w:pStyle w:val="TAC"/>
              <w:rPr>
                <w:lang w:val="en-US"/>
              </w:rPr>
            </w:pPr>
            <w:ins w:id="390" w:author="Author">
              <w:r w:rsidRPr="007275DF">
                <w:rPr>
                  <w:rFonts w:cs="v4.2.0"/>
                  <w:bCs/>
                  <w:lang w:eastAsia="zh-CN"/>
                </w:rPr>
                <w:t>Not applicable</w:t>
              </w:r>
            </w:ins>
            <w:del w:id="391" w:author="Author">
              <w:r w:rsidRPr="007275DF" w:rsidDel="00296B5C">
                <w:rPr>
                  <w:lang w:val="en-US"/>
                </w:rPr>
                <w:delText>TBD</w:delText>
              </w:r>
            </w:del>
          </w:p>
        </w:tc>
      </w:tr>
      <w:tr w:rsidR="009F3451" w:rsidRPr="007275DF" w14:paraId="16FA9E65"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6C65AC63"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3934369"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38DC6EC"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1512EB"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0838A46" w14:textId="77777777" w:rsidR="009F3451" w:rsidRDefault="009F3451" w:rsidP="00D00DFE">
            <w:pPr>
              <w:pStyle w:val="TAC"/>
              <w:rPr>
                <w:ins w:id="392" w:author="Author"/>
                <w:lang w:val="en-US"/>
              </w:rPr>
            </w:pPr>
            <w:ins w:id="393" w:author="Author">
              <w:r>
                <w:rPr>
                  <w:lang w:val="en-US"/>
                </w:rPr>
                <w:t>P</w:t>
              </w:r>
              <w:r w:rsidRPr="00091D48">
                <w:rPr>
                  <w:vertAlign w:val="subscript"/>
                  <w:lang w:val="en-US"/>
                </w:rPr>
                <w:t>CCA_DL</w:t>
              </w:r>
              <w:r>
                <w:rPr>
                  <w:vertAlign w:val="subscript"/>
                  <w:lang w:val="en-US"/>
                </w:rPr>
                <w:t>_1</w:t>
              </w:r>
              <w:r>
                <w:rPr>
                  <w:lang w:val="en-US"/>
                </w:rPr>
                <w:t>=0.75</w:t>
              </w:r>
            </w:ins>
          </w:p>
          <w:p w14:paraId="315C9585" w14:textId="77777777" w:rsidR="009F3451" w:rsidRDefault="009F3451" w:rsidP="00D00DFE">
            <w:pPr>
              <w:pStyle w:val="TAC"/>
              <w:rPr>
                <w:ins w:id="394" w:author="Author"/>
                <w:lang w:val="en-US"/>
              </w:rPr>
            </w:pPr>
            <w:ins w:id="395" w:author="Author">
              <w:r>
                <w:rPr>
                  <w:lang w:val="en-US"/>
                </w:rPr>
                <w:t>P</w:t>
              </w:r>
              <w:r w:rsidRPr="00091D48">
                <w:rPr>
                  <w:vertAlign w:val="subscript"/>
                  <w:lang w:val="en-US"/>
                </w:rPr>
                <w:t>CCA_DL</w:t>
              </w:r>
              <w:r>
                <w:rPr>
                  <w:vertAlign w:val="subscript"/>
                  <w:lang w:val="en-US"/>
                </w:rPr>
                <w:t>_2</w:t>
              </w:r>
              <w:r>
                <w:rPr>
                  <w:lang w:val="en-US"/>
                </w:rPr>
                <w:t>=0.75</w:t>
              </w:r>
            </w:ins>
          </w:p>
          <w:p w14:paraId="47E0CCFB" w14:textId="77777777" w:rsidR="009F3451" w:rsidRPr="007275DF" w:rsidRDefault="009F3451" w:rsidP="00D00DFE">
            <w:pPr>
              <w:pStyle w:val="TAC"/>
              <w:rPr>
                <w:lang w:val="en-US"/>
              </w:rPr>
            </w:pPr>
            <w:del w:id="396"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1624A5D5" w14:textId="77777777" w:rsidR="009F3451" w:rsidRPr="007275DF" w:rsidRDefault="009F3451" w:rsidP="00D00DFE">
            <w:pPr>
              <w:pStyle w:val="TAC"/>
              <w:rPr>
                <w:lang w:val="en-US"/>
              </w:rPr>
            </w:pPr>
            <w:ins w:id="397" w:author="Author">
              <w:r w:rsidRPr="007275DF">
                <w:rPr>
                  <w:rFonts w:cs="v4.2.0"/>
                  <w:bCs/>
                  <w:lang w:eastAsia="zh-CN"/>
                </w:rPr>
                <w:t>Not applicable</w:t>
              </w:r>
            </w:ins>
            <w:del w:id="398" w:author="Author">
              <w:r w:rsidRPr="007275DF" w:rsidDel="0098139D">
                <w:rPr>
                  <w:lang w:val="en-US"/>
                </w:rPr>
                <w:delText>TBD</w:delText>
              </w:r>
            </w:del>
          </w:p>
        </w:tc>
      </w:tr>
      <w:tr w:rsidR="009F3451" w:rsidRPr="007275DF" w14:paraId="71439A73" w14:textId="77777777" w:rsidTr="00D00DFE">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279B3D25"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9856D9E"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ECAEA36"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9881314"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50AA99" w14:textId="77777777" w:rsidR="009F3451" w:rsidRPr="007275DF" w:rsidRDefault="009F3451" w:rsidP="00D00DFE">
            <w:pPr>
              <w:pStyle w:val="TAC"/>
              <w:rPr>
                <w:lang w:val="en-US"/>
              </w:rPr>
            </w:pPr>
            <w:ins w:id="39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0"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05ADA29A" w14:textId="77777777" w:rsidR="009F3451" w:rsidRPr="007275DF" w:rsidRDefault="009F3451" w:rsidP="00D00DFE">
            <w:pPr>
              <w:pStyle w:val="TAC"/>
              <w:rPr>
                <w:lang w:val="en-US"/>
              </w:rPr>
            </w:pPr>
            <w:ins w:id="401" w:author="Author">
              <w:r w:rsidRPr="007275DF">
                <w:rPr>
                  <w:rFonts w:cs="v4.2.0"/>
                  <w:bCs/>
                  <w:lang w:eastAsia="zh-CN"/>
                </w:rPr>
                <w:t>Not applicable</w:t>
              </w:r>
            </w:ins>
            <w:del w:id="402" w:author="Author">
              <w:r w:rsidRPr="007275DF" w:rsidDel="00AB5508">
                <w:rPr>
                  <w:lang w:val="en-US"/>
                </w:rPr>
                <w:delText>TBD</w:delText>
              </w:r>
            </w:del>
          </w:p>
        </w:tc>
      </w:tr>
      <w:tr w:rsidR="009F3451" w:rsidRPr="007275DF" w14:paraId="09013054" w14:textId="77777777" w:rsidTr="00D00DFE">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498929EF"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E1A8EEA"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BE97FB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D5B871"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D11B7E5" w14:textId="77777777" w:rsidR="009F3451" w:rsidRPr="007275DF" w:rsidRDefault="009F3451" w:rsidP="00D00DFE">
            <w:pPr>
              <w:pStyle w:val="TAC"/>
              <w:rPr>
                <w:lang w:val="en-US"/>
              </w:rPr>
            </w:pPr>
            <w:ins w:id="40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04" w:author="Author">
              <w:r w:rsidRPr="007275DF" w:rsidDel="00DF08E9">
                <w:rPr>
                  <w:lang w:val="en-US"/>
                </w:rPr>
                <w:delText>TBD</w:delText>
              </w:r>
            </w:del>
          </w:p>
        </w:tc>
        <w:tc>
          <w:tcPr>
            <w:tcW w:w="2147" w:type="dxa"/>
            <w:gridSpan w:val="2"/>
            <w:tcBorders>
              <w:top w:val="single" w:sz="4" w:space="0" w:color="auto"/>
              <w:left w:val="single" w:sz="4" w:space="0" w:color="auto"/>
              <w:bottom w:val="single" w:sz="4" w:space="0" w:color="auto"/>
              <w:right w:val="single" w:sz="4" w:space="0" w:color="auto"/>
            </w:tcBorders>
          </w:tcPr>
          <w:p w14:paraId="6BC894CB" w14:textId="77777777" w:rsidR="009F3451" w:rsidRPr="007275DF" w:rsidRDefault="009F3451" w:rsidP="00D00DFE">
            <w:pPr>
              <w:pStyle w:val="TAC"/>
              <w:rPr>
                <w:lang w:val="en-US"/>
              </w:rPr>
            </w:pPr>
            <w:ins w:id="405" w:author="Author">
              <w:r w:rsidRPr="007275DF">
                <w:rPr>
                  <w:rFonts w:cs="v4.2.0"/>
                  <w:bCs/>
                  <w:lang w:eastAsia="zh-CN"/>
                </w:rPr>
                <w:t>Not applicable</w:t>
              </w:r>
            </w:ins>
            <w:del w:id="406" w:author="Author">
              <w:r w:rsidRPr="007275DF" w:rsidDel="007A0A16">
                <w:rPr>
                  <w:lang w:val="en-US"/>
                </w:rPr>
                <w:delText>TBD</w:delText>
              </w:r>
            </w:del>
          </w:p>
        </w:tc>
      </w:tr>
      <w:tr w:rsidR="009F3451" w:rsidRPr="007275DF" w14:paraId="66D351A3" w14:textId="77777777" w:rsidTr="00D00DFE">
        <w:trPr>
          <w:cantSplit/>
          <w:trHeight w:val="292"/>
          <w:ins w:id="407" w:author="Author"/>
        </w:trPr>
        <w:tc>
          <w:tcPr>
            <w:tcW w:w="2410" w:type="dxa"/>
            <w:gridSpan w:val="2"/>
            <w:tcBorders>
              <w:top w:val="single" w:sz="4" w:space="0" w:color="auto"/>
              <w:left w:val="single" w:sz="4" w:space="0" w:color="auto"/>
              <w:bottom w:val="single" w:sz="4" w:space="0" w:color="auto"/>
              <w:right w:val="single" w:sz="4" w:space="0" w:color="auto"/>
            </w:tcBorders>
          </w:tcPr>
          <w:p w14:paraId="0DA7AE4E" w14:textId="77777777" w:rsidR="009F3451" w:rsidRPr="007275DF" w:rsidRDefault="009F3451" w:rsidP="00D00DFE">
            <w:pPr>
              <w:pStyle w:val="TAL"/>
              <w:rPr>
                <w:ins w:id="408" w:author="Author"/>
                <w:szCs w:val="16"/>
                <w:lang w:eastAsia="ja-JP"/>
              </w:rPr>
            </w:pPr>
            <w:ins w:id="409" w:author="Author">
              <w:r>
                <w:rPr>
                  <w:lang w:val="en-US" w:eastAsia="zh-CN"/>
                </w:rPr>
                <w:t>L</w:t>
              </w:r>
              <w:r w:rsidRPr="00794C90">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74D6AB1E" w14:textId="77777777" w:rsidR="009F3451" w:rsidRPr="007275DF" w:rsidRDefault="009F3451" w:rsidP="00D00DFE">
            <w:pPr>
              <w:pStyle w:val="TAC"/>
              <w:rPr>
                <w:ins w:id="410" w:author="Author"/>
              </w:rPr>
            </w:pPr>
          </w:p>
        </w:tc>
        <w:tc>
          <w:tcPr>
            <w:tcW w:w="1382" w:type="dxa"/>
            <w:tcBorders>
              <w:top w:val="single" w:sz="4" w:space="0" w:color="auto"/>
              <w:left w:val="single" w:sz="4" w:space="0" w:color="auto"/>
              <w:bottom w:val="nil"/>
              <w:right w:val="single" w:sz="4" w:space="0" w:color="auto"/>
            </w:tcBorders>
            <w:shd w:val="clear" w:color="auto" w:fill="auto"/>
          </w:tcPr>
          <w:p w14:paraId="6A6F945C" w14:textId="77777777" w:rsidR="009F3451" w:rsidRPr="007275DF" w:rsidRDefault="009F3451" w:rsidP="00D00DFE">
            <w:pPr>
              <w:pStyle w:val="TAC"/>
              <w:rPr>
                <w:ins w:id="411" w:author="Author"/>
              </w:rPr>
            </w:pPr>
            <w:ins w:id="412"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559B6E01" w14:textId="77777777" w:rsidR="009F3451" w:rsidRPr="007275DF" w:rsidRDefault="009F3451" w:rsidP="00D00DFE">
            <w:pPr>
              <w:pStyle w:val="TAC"/>
              <w:rPr>
                <w:ins w:id="413" w:author="Author"/>
                <w:rFonts w:cs="v4.2.0"/>
              </w:rPr>
            </w:pPr>
            <w:ins w:id="414" w:author="Author">
              <w:r>
                <w:rPr>
                  <w:lang w:val="en-US"/>
                </w:rPr>
                <w:t>5</w:t>
              </w:r>
            </w:ins>
          </w:p>
        </w:tc>
        <w:tc>
          <w:tcPr>
            <w:tcW w:w="2147" w:type="dxa"/>
            <w:gridSpan w:val="2"/>
            <w:tcBorders>
              <w:top w:val="single" w:sz="4" w:space="0" w:color="auto"/>
              <w:left w:val="single" w:sz="4" w:space="0" w:color="auto"/>
              <w:bottom w:val="nil"/>
              <w:right w:val="single" w:sz="4" w:space="0" w:color="auto"/>
            </w:tcBorders>
            <w:shd w:val="clear" w:color="auto" w:fill="auto"/>
          </w:tcPr>
          <w:p w14:paraId="46D7FB5F" w14:textId="77777777" w:rsidR="009F3451" w:rsidRPr="007275DF" w:rsidRDefault="009F3451" w:rsidP="00D00DFE">
            <w:pPr>
              <w:pStyle w:val="TAC"/>
              <w:rPr>
                <w:ins w:id="415" w:author="Author"/>
              </w:rPr>
            </w:pPr>
            <w:ins w:id="416" w:author="Author">
              <w:r>
                <w:rPr>
                  <w:lang w:val="en-US"/>
                </w:rPr>
                <w:t>5</w:t>
              </w:r>
            </w:ins>
          </w:p>
        </w:tc>
      </w:tr>
      <w:tr w:rsidR="009F3451" w:rsidRPr="007275DF" w14:paraId="77DB075D" w14:textId="77777777" w:rsidTr="00D00DFE">
        <w:trPr>
          <w:cantSplit/>
          <w:trHeight w:val="292"/>
          <w:ins w:id="417" w:author="Author"/>
        </w:trPr>
        <w:tc>
          <w:tcPr>
            <w:tcW w:w="2410" w:type="dxa"/>
            <w:gridSpan w:val="2"/>
            <w:tcBorders>
              <w:top w:val="single" w:sz="4" w:space="0" w:color="auto"/>
              <w:left w:val="single" w:sz="4" w:space="0" w:color="auto"/>
              <w:bottom w:val="single" w:sz="4" w:space="0" w:color="auto"/>
              <w:right w:val="single" w:sz="4" w:space="0" w:color="auto"/>
            </w:tcBorders>
          </w:tcPr>
          <w:p w14:paraId="53EFCA28" w14:textId="77777777" w:rsidR="009F3451" w:rsidRPr="007275DF" w:rsidRDefault="009F3451" w:rsidP="00D00DFE">
            <w:pPr>
              <w:pStyle w:val="TAL"/>
              <w:rPr>
                <w:ins w:id="418" w:author="Author"/>
                <w:szCs w:val="16"/>
                <w:lang w:eastAsia="ja-JP"/>
              </w:rPr>
            </w:pPr>
            <w:ins w:id="419" w:author="Author">
              <w:r>
                <w:rPr>
                  <w:lang w:val="en-US" w:eastAsia="zh-CN"/>
                </w:rPr>
                <w:t>W</w:t>
              </w:r>
              <w:r w:rsidRPr="00552175">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312B489C" w14:textId="77777777" w:rsidR="009F3451" w:rsidRPr="007275DF" w:rsidRDefault="009F3451" w:rsidP="00D00DFE">
            <w:pPr>
              <w:pStyle w:val="TAC"/>
              <w:rPr>
                <w:ins w:id="420" w:author="Author"/>
              </w:rPr>
            </w:pPr>
            <w:ins w:id="421" w:author="Author">
              <w:r>
                <w:rPr>
                  <w:lang w:val="it-IT"/>
                </w:rPr>
                <w:t>ms</w:t>
              </w:r>
            </w:ins>
          </w:p>
        </w:tc>
        <w:tc>
          <w:tcPr>
            <w:tcW w:w="1382" w:type="dxa"/>
            <w:tcBorders>
              <w:top w:val="single" w:sz="4" w:space="0" w:color="auto"/>
              <w:left w:val="single" w:sz="4" w:space="0" w:color="auto"/>
              <w:bottom w:val="nil"/>
              <w:right w:val="single" w:sz="4" w:space="0" w:color="auto"/>
            </w:tcBorders>
            <w:shd w:val="clear" w:color="auto" w:fill="auto"/>
          </w:tcPr>
          <w:p w14:paraId="648D479C" w14:textId="77777777" w:rsidR="009F3451" w:rsidRPr="007275DF" w:rsidRDefault="009F3451" w:rsidP="00D00DFE">
            <w:pPr>
              <w:pStyle w:val="TAC"/>
              <w:rPr>
                <w:ins w:id="422" w:author="Author"/>
              </w:rPr>
            </w:pPr>
            <w:ins w:id="423" w:author="Author">
              <w:r>
                <w:t>Config 1,2,3,4,5,6</w:t>
              </w:r>
            </w:ins>
          </w:p>
        </w:tc>
        <w:tc>
          <w:tcPr>
            <w:tcW w:w="2020" w:type="dxa"/>
            <w:gridSpan w:val="2"/>
            <w:tcBorders>
              <w:top w:val="single" w:sz="4" w:space="0" w:color="auto"/>
              <w:left w:val="single" w:sz="4" w:space="0" w:color="auto"/>
              <w:bottom w:val="nil"/>
              <w:right w:val="single" w:sz="4" w:space="0" w:color="auto"/>
            </w:tcBorders>
            <w:shd w:val="clear" w:color="auto" w:fill="auto"/>
          </w:tcPr>
          <w:p w14:paraId="1B011BB1" w14:textId="77777777" w:rsidR="009F3451" w:rsidRPr="007275DF" w:rsidRDefault="009F3451" w:rsidP="00D00DFE">
            <w:pPr>
              <w:pStyle w:val="TAC"/>
              <w:rPr>
                <w:ins w:id="424" w:author="Author"/>
                <w:rFonts w:cs="v4.2.0"/>
              </w:rPr>
            </w:pPr>
            <w:ins w:id="425" w:author="Author">
              <w:r w:rsidRPr="007275DF">
                <w:t>T</w:t>
              </w:r>
              <w:r w:rsidRPr="007275DF">
                <w:rPr>
                  <w:vertAlign w:val="subscript"/>
                </w:rPr>
                <w:t>PSS/SSS_sync_inter_cca</w:t>
              </w:r>
              <w:del w:id="426" w:author="Author">
                <w:r w:rsidDel="00CF2FB6">
                  <w:rPr>
                    <w:lang w:val="en-US"/>
                  </w:rPr>
                  <w:delText>800</w:delText>
                </w:r>
              </w:del>
            </w:ins>
          </w:p>
        </w:tc>
        <w:tc>
          <w:tcPr>
            <w:tcW w:w="2147" w:type="dxa"/>
            <w:gridSpan w:val="2"/>
            <w:tcBorders>
              <w:top w:val="single" w:sz="4" w:space="0" w:color="auto"/>
              <w:left w:val="single" w:sz="4" w:space="0" w:color="auto"/>
              <w:bottom w:val="nil"/>
              <w:right w:val="single" w:sz="4" w:space="0" w:color="auto"/>
            </w:tcBorders>
            <w:shd w:val="clear" w:color="auto" w:fill="auto"/>
          </w:tcPr>
          <w:p w14:paraId="14901DFC" w14:textId="77777777" w:rsidR="009F3451" w:rsidRPr="007275DF" w:rsidRDefault="009F3451" w:rsidP="00D00DFE">
            <w:pPr>
              <w:pStyle w:val="TAC"/>
              <w:rPr>
                <w:ins w:id="427" w:author="Author"/>
              </w:rPr>
            </w:pPr>
            <w:ins w:id="428" w:author="Author">
              <w:r w:rsidRPr="007275DF">
                <w:t>T</w:t>
              </w:r>
              <w:r w:rsidRPr="007275DF">
                <w:rPr>
                  <w:vertAlign w:val="subscript"/>
                </w:rPr>
                <w:t>PSS/SSS_sync_inter_cca</w:t>
              </w:r>
              <w:del w:id="429" w:author="Author">
                <w:r w:rsidDel="00CF2FB6">
                  <w:rPr>
                    <w:lang w:val="en-US"/>
                  </w:rPr>
                  <w:delText>800</w:delText>
                </w:r>
              </w:del>
            </w:ins>
          </w:p>
        </w:tc>
      </w:tr>
      <w:tr w:rsidR="009F3451" w:rsidRPr="007275DF" w14:paraId="15D74BC1"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8B66B2E"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93A88DE"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5A19F96" w14:textId="77777777" w:rsidR="009F3451" w:rsidRPr="007275DF" w:rsidRDefault="009F3451" w:rsidP="00D00DFE">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4742FE9" w14:textId="77777777" w:rsidR="009F3451" w:rsidRPr="007275DF" w:rsidRDefault="009F3451" w:rsidP="00D00DFE">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85EBF21" w14:textId="77777777" w:rsidR="009F3451" w:rsidRPr="007275DF" w:rsidRDefault="009F3451" w:rsidP="00D00DFE">
            <w:pPr>
              <w:pStyle w:val="TAC"/>
            </w:pPr>
          </w:p>
        </w:tc>
      </w:tr>
      <w:tr w:rsidR="009F3451" w:rsidRPr="007275DF" w14:paraId="009CE6C7"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81DAC4"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B27F20"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1C3B415"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BE07215"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854B0C" w14:textId="77777777" w:rsidR="009F3451" w:rsidRPr="007275DF" w:rsidRDefault="009F3451" w:rsidP="00D00DFE">
            <w:pPr>
              <w:pStyle w:val="TAC"/>
            </w:pPr>
          </w:p>
        </w:tc>
      </w:tr>
      <w:tr w:rsidR="009F3451" w:rsidRPr="007275DF" w14:paraId="3FD52488"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E4E047C"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20ED8A0"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E992D5A"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56DD93B"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339482" w14:textId="77777777" w:rsidR="009F3451" w:rsidRPr="007275DF" w:rsidRDefault="009F3451" w:rsidP="00D00DFE">
            <w:pPr>
              <w:pStyle w:val="TAC"/>
            </w:pPr>
          </w:p>
        </w:tc>
      </w:tr>
      <w:tr w:rsidR="009F3451" w:rsidRPr="007275DF" w14:paraId="33DA82B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EE73F0F"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86B117E"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E8AF01A"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32A13C7"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045765B" w14:textId="77777777" w:rsidR="009F3451" w:rsidRPr="007275DF" w:rsidRDefault="009F3451" w:rsidP="00D00DFE">
            <w:pPr>
              <w:pStyle w:val="TAC"/>
            </w:pPr>
          </w:p>
        </w:tc>
      </w:tr>
      <w:tr w:rsidR="009F3451" w:rsidRPr="007275DF" w14:paraId="0455E09D"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0D456B4"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0F1D25"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7DDE18B" w14:textId="77777777" w:rsidR="009F3451" w:rsidRPr="007275DF" w:rsidRDefault="009F3451" w:rsidP="00D00DFE">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762267CF" w14:textId="77777777" w:rsidR="009F3451" w:rsidRPr="007275DF" w:rsidRDefault="009F3451" w:rsidP="00D00DFE">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0F579FF" w14:textId="77777777" w:rsidR="009F3451" w:rsidRPr="007275DF" w:rsidRDefault="009F3451" w:rsidP="00D00DFE">
            <w:pPr>
              <w:pStyle w:val="TAC"/>
            </w:pPr>
            <w:r w:rsidRPr="007275DF">
              <w:t>0</w:t>
            </w:r>
          </w:p>
        </w:tc>
      </w:tr>
      <w:tr w:rsidR="009F3451" w:rsidRPr="007275DF" w14:paraId="0479B560"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96AA9E"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81C6975"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0506834D"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5E7D39F"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9AE72E0" w14:textId="77777777" w:rsidR="009F3451" w:rsidRPr="007275DF" w:rsidRDefault="009F3451" w:rsidP="00D00DFE">
            <w:pPr>
              <w:pStyle w:val="TAC"/>
            </w:pPr>
          </w:p>
        </w:tc>
      </w:tr>
      <w:tr w:rsidR="009F3451" w:rsidRPr="007275DF" w14:paraId="5D1B48B6"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C2FC79E"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009C48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71C5377F"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5EEF5C7"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B57A9D6" w14:textId="77777777" w:rsidR="009F3451" w:rsidRPr="007275DF" w:rsidRDefault="009F3451" w:rsidP="00D00DFE">
            <w:pPr>
              <w:pStyle w:val="TAC"/>
            </w:pPr>
          </w:p>
        </w:tc>
      </w:tr>
      <w:tr w:rsidR="009F3451" w:rsidRPr="007275DF" w14:paraId="12DD2695" w14:textId="77777777" w:rsidTr="00D00DF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AC16360"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80E6457"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0B2C5139" w14:textId="77777777" w:rsidR="009F3451" w:rsidRPr="007275DF" w:rsidRDefault="009F3451" w:rsidP="00D00DFE">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E34B599" w14:textId="77777777" w:rsidR="009F3451" w:rsidRPr="007275DF" w:rsidRDefault="009F3451" w:rsidP="00D00DFE">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72789C6" w14:textId="77777777" w:rsidR="009F3451" w:rsidRPr="007275DF" w:rsidRDefault="009F3451" w:rsidP="00D00DFE">
            <w:pPr>
              <w:pStyle w:val="TAC"/>
            </w:pPr>
          </w:p>
        </w:tc>
      </w:tr>
      <w:tr w:rsidR="009F3451" w:rsidRPr="007275DF" w14:paraId="6C61DAE1" w14:textId="77777777" w:rsidTr="00D00DF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91DD7B4"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8E8E95D"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A4D4783" w14:textId="77777777" w:rsidR="009F3451" w:rsidRPr="007275DF" w:rsidRDefault="009F3451" w:rsidP="00D00DFE">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1BD454E" w14:textId="77777777" w:rsidR="009F3451" w:rsidRPr="007275DF" w:rsidRDefault="009F3451" w:rsidP="00D00DFE">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15189D93" w14:textId="77777777" w:rsidR="009F3451" w:rsidRPr="007275DF" w:rsidRDefault="009F3451" w:rsidP="00D00DFE">
            <w:pPr>
              <w:pStyle w:val="TAC"/>
            </w:pPr>
          </w:p>
        </w:tc>
      </w:tr>
      <w:tr w:rsidR="009F3451" w:rsidRPr="007275DF" w14:paraId="49038947"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116D8B6" w14:textId="77777777" w:rsidR="009F3451" w:rsidRPr="007275DF" w:rsidRDefault="009F3451" w:rsidP="00D00DFE">
            <w:pPr>
              <w:pStyle w:val="TAL"/>
            </w:pPr>
            <w:r w:rsidRPr="004849DD">
              <w:rPr>
                <w:rFonts w:eastAsia="Calibri"/>
                <w:position w:val="-12"/>
                <w:szCs w:val="22"/>
              </w:rPr>
              <w:object w:dxaOrig="255" w:dyaOrig="255" w14:anchorId="3C92C758">
                <v:shape id="_x0000_i1055" type="#_x0000_t75" style="width:14.25pt;height:14.25pt" o:ole="" fillcolor="window">
                  <v:imagedata r:id="rId23" o:title=""/>
                </v:shape>
                <o:OLEObject Type="Embed" ProgID="Equation.3" ShapeID="_x0000_i1055" DrawAspect="Content" ObjectID="_1706336201" r:id="rId5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484720A"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4817E51E" w14:textId="77777777" w:rsidR="009F3451" w:rsidRPr="007275DF" w:rsidRDefault="009F3451" w:rsidP="00D00DFE">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BD7C06" w14:textId="77777777" w:rsidR="009F3451" w:rsidRPr="007275DF" w:rsidRDefault="009F3451" w:rsidP="00D00DFE">
            <w:pPr>
              <w:pStyle w:val="TAC"/>
            </w:pPr>
            <w:del w:id="430" w:author="Author">
              <w:r w:rsidRPr="007275DF" w:rsidDel="00784E25">
                <w:delText>[</w:delText>
              </w:r>
            </w:del>
            <w:r w:rsidRPr="007275DF">
              <w:t>-104</w:t>
            </w:r>
            <w:del w:id="431"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1B4BE100" w14:textId="77777777" w:rsidR="009F3451" w:rsidRPr="007275DF" w:rsidRDefault="009F3451" w:rsidP="00D00DFE">
            <w:pPr>
              <w:pStyle w:val="TAC"/>
            </w:pPr>
            <w:r w:rsidRPr="007275DF">
              <w:t>-98</w:t>
            </w:r>
          </w:p>
        </w:tc>
      </w:tr>
      <w:tr w:rsidR="009F3451" w:rsidRPr="007275DF" w14:paraId="63C2975C" w14:textId="77777777" w:rsidTr="00D00DF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7B63F30" w14:textId="77777777" w:rsidR="009F3451" w:rsidRPr="007275DF" w:rsidRDefault="009F3451" w:rsidP="00D00DFE">
            <w:pPr>
              <w:pStyle w:val="TAL"/>
            </w:pPr>
            <w:r w:rsidRPr="004849DD">
              <w:rPr>
                <w:rFonts w:eastAsia="Calibri"/>
                <w:position w:val="-12"/>
                <w:szCs w:val="22"/>
              </w:rPr>
              <w:object w:dxaOrig="255" w:dyaOrig="255" w14:anchorId="65F6539B">
                <v:shape id="_x0000_i1056" type="#_x0000_t75" style="width:14.25pt;height:14.25pt" o:ole="" fillcolor="window">
                  <v:imagedata r:id="rId23" o:title=""/>
                </v:shape>
                <o:OLEObject Type="Embed" ProgID="Equation.3" ShapeID="_x0000_i1056" DrawAspect="Content" ObjectID="_1706336202" r:id="rId57"/>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5A2D87A"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357711A" w14:textId="77777777" w:rsidR="009F3451" w:rsidRPr="007275DF" w:rsidRDefault="009F3451" w:rsidP="00D00DFE">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C9AAF6F" w14:textId="77777777" w:rsidR="009F3451" w:rsidRPr="007275DF" w:rsidRDefault="009F3451" w:rsidP="00D00DFE">
            <w:pPr>
              <w:pStyle w:val="TAC"/>
            </w:pPr>
            <w:del w:id="432" w:author="Author">
              <w:r w:rsidRPr="007275DF" w:rsidDel="00784E25">
                <w:delText>[</w:delText>
              </w:r>
            </w:del>
            <w:r w:rsidRPr="007275DF">
              <w:t>-101</w:t>
            </w:r>
            <w:del w:id="433"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05492FFC" w14:textId="77777777" w:rsidR="009F3451" w:rsidRPr="007275DF" w:rsidRDefault="009F3451" w:rsidP="00D00DFE">
            <w:pPr>
              <w:pStyle w:val="TAC"/>
            </w:pPr>
            <w:r w:rsidRPr="007275DF">
              <w:t>-98</w:t>
            </w:r>
          </w:p>
        </w:tc>
      </w:tr>
      <w:tr w:rsidR="009F3451" w:rsidRPr="007275DF" w14:paraId="0B82FE54" w14:textId="77777777" w:rsidTr="00D00DF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B3582D5" w14:textId="77777777" w:rsidR="009F3451" w:rsidRPr="007275DF" w:rsidRDefault="009F3451" w:rsidP="00D00DF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0EE8FA2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AD061D0" w14:textId="77777777" w:rsidR="009F3451" w:rsidRPr="007275DF" w:rsidRDefault="009F3451" w:rsidP="00D00DFE">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7452747" w14:textId="77777777" w:rsidR="009F3451" w:rsidRPr="007275DF" w:rsidRDefault="009F3451" w:rsidP="00D00DFE">
            <w:pPr>
              <w:pStyle w:val="TAC"/>
            </w:pPr>
            <w:del w:id="434" w:author="Author">
              <w:r w:rsidRPr="007275DF" w:rsidDel="00784E25">
                <w:delText>[</w:delText>
              </w:r>
            </w:del>
            <w:r w:rsidRPr="007275DF">
              <w:t>-101</w:t>
            </w:r>
            <w:del w:id="435" w:author="Author">
              <w:r w:rsidRPr="007275DF" w:rsidDel="00784E25">
                <w:delText>]</w:delText>
              </w:r>
            </w:del>
          </w:p>
        </w:tc>
        <w:tc>
          <w:tcPr>
            <w:tcW w:w="2147" w:type="dxa"/>
            <w:gridSpan w:val="2"/>
            <w:tcBorders>
              <w:top w:val="single" w:sz="4" w:space="0" w:color="auto"/>
              <w:left w:val="single" w:sz="4" w:space="0" w:color="auto"/>
              <w:bottom w:val="single" w:sz="4" w:space="0" w:color="auto"/>
              <w:right w:val="single" w:sz="4" w:space="0" w:color="auto"/>
            </w:tcBorders>
            <w:hideMark/>
          </w:tcPr>
          <w:p w14:paraId="4300A9E8" w14:textId="77777777" w:rsidR="009F3451" w:rsidRPr="007275DF" w:rsidRDefault="009F3451" w:rsidP="00D00DFE">
            <w:pPr>
              <w:pStyle w:val="TAC"/>
            </w:pPr>
            <w:r w:rsidRPr="007275DF">
              <w:t>-95</w:t>
            </w:r>
          </w:p>
        </w:tc>
      </w:tr>
      <w:tr w:rsidR="009F3451" w:rsidRPr="007275DF" w14:paraId="522C43A4" w14:textId="77777777" w:rsidTr="00D00DF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639636"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866A35"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DA5763B" w14:textId="77777777" w:rsidR="009F3451" w:rsidRPr="007275DF" w:rsidRDefault="009F3451" w:rsidP="00D00DFE">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6FB57C63" w14:textId="77777777" w:rsidR="009F3451" w:rsidRPr="007275DF" w:rsidRDefault="009F3451" w:rsidP="00D00DFE">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071E2B2" w14:textId="77777777" w:rsidR="009F3451" w:rsidRPr="007275DF" w:rsidRDefault="009F3451" w:rsidP="00D00DFE">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4C127C89"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C40849C" w14:textId="77777777" w:rsidR="009F3451" w:rsidRPr="007275DF" w:rsidRDefault="009F3451" w:rsidP="00D00DFE">
            <w:pPr>
              <w:pStyle w:val="TAC"/>
            </w:pPr>
            <w:r w:rsidRPr="007275DF">
              <w:t>-91</w:t>
            </w:r>
          </w:p>
        </w:tc>
      </w:tr>
      <w:tr w:rsidR="009F3451" w:rsidRPr="007275DF" w14:paraId="139AFD22" w14:textId="77777777" w:rsidTr="00D00DFE">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72BC4DF" w14:textId="77777777" w:rsidR="009F3451" w:rsidRPr="007275DF" w:rsidRDefault="009F3451" w:rsidP="00D00DF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352C4DC5"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B03F3A" w14:textId="77777777" w:rsidR="009F3451" w:rsidRPr="007275DF" w:rsidRDefault="009F3451" w:rsidP="00D00DFE">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7768AE9" w14:textId="77777777" w:rsidR="009F3451" w:rsidRPr="007275DF" w:rsidRDefault="009F3451" w:rsidP="00D00DFE">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9BBC36C" w14:textId="77777777" w:rsidR="009F3451" w:rsidRPr="007275DF" w:rsidRDefault="009F3451" w:rsidP="00D00DFE">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0344B13F"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D507B66" w14:textId="77777777" w:rsidR="009F3451" w:rsidRPr="007275DF" w:rsidRDefault="009F3451" w:rsidP="00D00DFE">
            <w:pPr>
              <w:pStyle w:val="TAC"/>
            </w:pPr>
            <w:r w:rsidRPr="007275DF">
              <w:t>-88</w:t>
            </w:r>
          </w:p>
        </w:tc>
      </w:tr>
      <w:tr w:rsidR="009F3451" w:rsidRPr="007275DF" w14:paraId="3DA36526"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BEDBC52" w14:textId="77777777" w:rsidR="009F3451" w:rsidRPr="007275DF" w:rsidRDefault="009F3451" w:rsidP="00D00DFE">
            <w:pPr>
              <w:pStyle w:val="TAL"/>
            </w:pPr>
            <w:r w:rsidRPr="004849DD">
              <w:rPr>
                <w:position w:val="-12"/>
              </w:rPr>
              <w:object w:dxaOrig="600" w:dyaOrig="255" w14:anchorId="35F25CF1">
                <v:shape id="_x0000_i1057" type="#_x0000_t75" style="width:28.5pt;height:14.25pt" o:ole="" fillcolor="window">
                  <v:imagedata r:id="rId26" o:title=""/>
                </v:shape>
                <o:OLEObject Type="Embed" ProgID="Equation.3" ShapeID="_x0000_i1057" DrawAspect="Content" ObjectID="_1706336203" r:id="rId58"/>
              </w:object>
            </w:r>
          </w:p>
        </w:tc>
        <w:tc>
          <w:tcPr>
            <w:tcW w:w="992" w:type="dxa"/>
            <w:tcBorders>
              <w:top w:val="single" w:sz="4" w:space="0" w:color="auto"/>
              <w:left w:val="single" w:sz="4" w:space="0" w:color="auto"/>
              <w:bottom w:val="single" w:sz="4" w:space="0" w:color="auto"/>
              <w:right w:val="single" w:sz="4" w:space="0" w:color="auto"/>
            </w:tcBorders>
            <w:hideMark/>
          </w:tcPr>
          <w:p w14:paraId="2A5E6DC2"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3A56866" w14:textId="77777777" w:rsidR="009F3451" w:rsidRPr="007275DF" w:rsidRDefault="009F3451" w:rsidP="00D00DF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BA2B804" w14:textId="77777777" w:rsidR="009F3451" w:rsidRPr="007275DF" w:rsidRDefault="009F3451" w:rsidP="00D00DF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C7A5CAD" w14:textId="77777777" w:rsidR="009F3451" w:rsidRPr="007275DF" w:rsidRDefault="009F3451" w:rsidP="00D00DF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6D422FFD"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1F37E044" w14:textId="77777777" w:rsidR="009F3451" w:rsidRPr="007275DF" w:rsidRDefault="009F3451" w:rsidP="00D00DFE">
            <w:pPr>
              <w:pStyle w:val="TAC"/>
            </w:pPr>
            <w:r w:rsidRPr="007275DF">
              <w:t>7</w:t>
            </w:r>
          </w:p>
        </w:tc>
      </w:tr>
      <w:tr w:rsidR="009F3451" w:rsidRPr="007275DF" w14:paraId="75754054" w14:textId="77777777" w:rsidTr="00D00DF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6C317B" w14:textId="77777777" w:rsidR="009F3451" w:rsidRPr="007275DF" w:rsidRDefault="009F3451" w:rsidP="00D00DFE">
            <w:pPr>
              <w:pStyle w:val="TAL"/>
            </w:pPr>
            <w:r w:rsidRPr="004849DD">
              <w:rPr>
                <w:position w:val="-12"/>
              </w:rPr>
              <w:object w:dxaOrig="840" w:dyaOrig="255" w14:anchorId="2DE45827">
                <v:shape id="_x0000_i1058" type="#_x0000_t75" style="width:43.5pt;height:14.25pt" o:ole="" fillcolor="window">
                  <v:imagedata r:id="rId28" o:title=""/>
                </v:shape>
                <o:OLEObject Type="Embed" ProgID="Equation.3" ShapeID="_x0000_i1058" DrawAspect="Content" ObjectID="_1706336204" r:id="rId59"/>
              </w:object>
            </w:r>
          </w:p>
        </w:tc>
        <w:tc>
          <w:tcPr>
            <w:tcW w:w="992" w:type="dxa"/>
            <w:tcBorders>
              <w:top w:val="single" w:sz="4" w:space="0" w:color="auto"/>
              <w:left w:val="single" w:sz="4" w:space="0" w:color="auto"/>
              <w:bottom w:val="single" w:sz="4" w:space="0" w:color="auto"/>
              <w:right w:val="single" w:sz="4" w:space="0" w:color="auto"/>
            </w:tcBorders>
            <w:hideMark/>
          </w:tcPr>
          <w:p w14:paraId="11B30AE3"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CB559B8" w14:textId="77777777" w:rsidR="009F3451" w:rsidRPr="007275DF" w:rsidRDefault="009F3451" w:rsidP="00D00DFE">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43FA49C" w14:textId="77777777" w:rsidR="009F3451" w:rsidRPr="007275DF" w:rsidRDefault="009F3451" w:rsidP="00D00DFE">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9ADA6D" w14:textId="77777777" w:rsidR="009F3451" w:rsidRPr="007275DF" w:rsidRDefault="009F3451" w:rsidP="00D00DFE">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77BA54D8" w14:textId="77777777" w:rsidR="009F3451" w:rsidRPr="007275DF" w:rsidRDefault="009F3451" w:rsidP="00D00DFE">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255ED16" w14:textId="77777777" w:rsidR="009F3451" w:rsidRPr="007275DF" w:rsidRDefault="009F3451" w:rsidP="00D00DFE">
            <w:pPr>
              <w:pStyle w:val="TAC"/>
            </w:pPr>
            <w:r w:rsidRPr="007275DF">
              <w:t>7</w:t>
            </w:r>
          </w:p>
        </w:tc>
      </w:tr>
      <w:tr w:rsidR="009F3451" w:rsidRPr="007275DF" w14:paraId="3A4374CC" w14:textId="77777777" w:rsidTr="00D00DFE">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E31C077"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5B16913" w14:textId="77777777" w:rsidR="009F3451" w:rsidRPr="007275DF" w:rsidRDefault="009F3451" w:rsidP="00D00DF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4218E18F" w14:textId="77777777" w:rsidR="009F3451" w:rsidRPr="007275DF" w:rsidRDefault="009F3451" w:rsidP="00D00DFE">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F91F4C1" w14:textId="77777777" w:rsidR="009F3451" w:rsidRPr="007275DF" w:rsidRDefault="009F3451" w:rsidP="00D00DF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D6766BB" w14:textId="77777777" w:rsidR="009F3451" w:rsidRPr="007275DF" w:rsidRDefault="009F3451" w:rsidP="00D00DF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2DCECDF" w14:textId="77777777" w:rsidR="009F3451" w:rsidRPr="007275DF" w:rsidRDefault="009F3451" w:rsidP="00D00DFE">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20781828" w14:textId="77777777" w:rsidR="009F3451" w:rsidRPr="007275DF" w:rsidRDefault="009F3451" w:rsidP="00D00DFE">
            <w:pPr>
              <w:pStyle w:val="TAC"/>
            </w:pPr>
            <w:r w:rsidRPr="007275DF">
              <w:t>-62.26</w:t>
            </w:r>
          </w:p>
        </w:tc>
      </w:tr>
      <w:tr w:rsidR="009F3451" w:rsidRPr="007275DF" w14:paraId="239FFAB6" w14:textId="77777777" w:rsidTr="00D00DFE">
        <w:trPr>
          <w:cantSplit/>
          <w:trHeight w:val="94"/>
        </w:trPr>
        <w:tc>
          <w:tcPr>
            <w:tcW w:w="2410" w:type="dxa"/>
            <w:gridSpan w:val="2"/>
            <w:vMerge/>
            <w:tcBorders>
              <w:left w:val="single" w:sz="4" w:space="0" w:color="auto"/>
              <w:right w:val="single" w:sz="4" w:space="0" w:color="auto"/>
            </w:tcBorders>
            <w:shd w:val="clear" w:color="auto" w:fill="auto"/>
            <w:hideMark/>
          </w:tcPr>
          <w:p w14:paraId="48E48DC6" w14:textId="77777777" w:rsidR="009F3451" w:rsidRPr="007275DF" w:rsidRDefault="009F3451" w:rsidP="00D00D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31FD2B4"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76E2FAD6" w14:textId="77777777" w:rsidR="009F3451" w:rsidRPr="007275DF" w:rsidRDefault="009F3451" w:rsidP="00D00DFE">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7CBDCD77" w14:textId="77777777" w:rsidR="009F3451" w:rsidRPr="007275DF" w:rsidRDefault="009F3451" w:rsidP="00D00DFE">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18804A64" w14:textId="77777777" w:rsidR="009F3451" w:rsidRPr="007275DF" w:rsidRDefault="009F3451" w:rsidP="00D00DFE">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0CB2910F" w14:textId="77777777" w:rsidR="009F3451" w:rsidRPr="007275DF" w:rsidRDefault="009F3451" w:rsidP="00D00DFE">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39739ECD" w14:textId="77777777" w:rsidR="009F3451" w:rsidRPr="007275DF" w:rsidRDefault="009F3451" w:rsidP="00D00DFE">
            <w:pPr>
              <w:pStyle w:val="TAC"/>
            </w:pPr>
            <w:r w:rsidRPr="007275DF">
              <w:t>-56.15</w:t>
            </w:r>
          </w:p>
        </w:tc>
      </w:tr>
      <w:tr w:rsidR="009F3451" w:rsidRPr="007275DF" w14:paraId="75F7F412" w14:textId="77777777" w:rsidTr="00D00DF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B61E298"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53ED03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C59BA6" w14:textId="77777777" w:rsidR="009F3451" w:rsidRPr="007275DF" w:rsidRDefault="009F3451" w:rsidP="00D00DFE">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8F123D2" w14:textId="77777777" w:rsidR="009F3451" w:rsidRPr="007275DF" w:rsidRDefault="009F3451" w:rsidP="00D00DFE">
            <w:pPr>
              <w:pStyle w:val="TAC"/>
            </w:pPr>
            <w:r w:rsidRPr="007275DF">
              <w:rPr>
                <w:rFonts w:cs="v4.2.0"/>
              </w:rPr>
              <w:t>AWGN</w:t>
            </w:r>
          </w:p>
        </w:tc>
      </w:tr>
      <w:tr w:rsidR="009F3451" w:rsidRPr="007275DF" w14:paraId="4F51DD24" w14:textId="77777777" w:rsidTr="00D00DF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45B4D00"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DA5D994"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2C169866">
                <v:shape id="_x0000_i1059" type="#_x0000_t75" style="width:14.25pt;height:14.25pt" o:ole="" fillcolor="window">
                  <v:imagedata r:id="rId23" o:title=""/>
                </v:shape>
                <o:OLEObject Type="Embed" ProgID="Equation.3" ShapeID="_x0000_i1059" DrawAspect="Content" ObjectID="_1706336205" r:id="rId60"/>
              </w:object>
            </w:r>
            <w:r w:rsidRPr="007275DF">
              <w:rPr>
                <w:lang w:val="en-US"/>
              </w:rPr>
              <w:t xml:space="preserve"> to be fulfilled.</w:t>
            </w:r>
          </w:p>
          <w:p w14:paraId="5E990823"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FDA0CD8"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B2B840C"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F75A870"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4FCB8FA0"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129D9D20" w14:textId="77777777" w:rsidR="009F3451" w:rsidRPr="007275DF" w:rsidRDefault="009F3451" w:rsidP="009F3451"/>
    <w:p w14:paraId="43A18F72" w14:textId="77777777" w:rsidR="009F3451" w:rsidRPr="007275DF" w:rsidRDefault="009F3451" w:rsidP="009F3451">
      <w:pPr>
        <w:pStyle w:val="Heading5"/>
      </w:pPr>
      <w:r w:rsidRPr="007275DF">
        <w:t>A.10.4.2.9.2</w:t>
      </w:r>
      <w:r w:rsidRPr="007275DF">
        <w:tab/>
        <w:t>Test Requirements</w:t>
      </w:r>
    </w:p>
    <w:p w14:paraId="2808D272"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7E2492"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4DE7FC" w14:textId="77777777" w:rsidR="009F3451" w:rsidRPr="007275DF" w:rsidRDefault="009F3451" w:rsidP="009F3451">
      <w:pPr>
        <w:rPr>
          <w:rFonts w:cs="v4.2.0"/>
        </w:rPr>
      </w:pPr>
      <w:r w:rsidRPr="007275DF">
        <w:rPr>
          <w:rFonts w:cs="v4.2.0"/>
        </w:rPr>
        <w:t>In test 1 and 2 UE is required to report SSB time index.</w:t>
      </w:r>
    </w:p>
    <w:p w14:paraId="5EC9543C" w14:textId="77777777" w:rsidR="009F3451" w:rsidRPr="007275DF" w:rsidRDefault="009F3451" w:rsidP="009F345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6CB169A6"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6D2EECB4" w14:textId="77777777" w:rsidR="009F3451" w:rsidRPr="007275DF" w:rsidRDefault="009F3451" w:rsidP="009F345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3C3BA8B5"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7C3F035" w14:textId="77777777" w:rsidR="009F3451" w:rsidRPr="007275DF" w:rsidRDefault="009F3451" w:rsidP="009F3451">
      <w:pPr>
        <w:pStyle w:val="B10"/>
        <w:ind w:left="284" w:firstLine="0"/>
      </w:pPr>
      <w:r w:rsidRPr="007275DF">
        <w:t>For test 1, MGRP = 40 ms and for test 2 MGRP = 20 ms.</w:t>
      </w:r>
    </w:p>
    <w:p w14:paraId="12E313E6" w14:textId="77777777" w:rsidR="009F3451" w:rsidRPr="007275DF" w:rsidRDefault="009F3451" w:rsidP="009F3451">
      <w:pPr>
        <w:ind w:left="284"/>
        <w:rPr>
          <w:rFonts w:cs="v4.2.0"/>
        </w:rPr>
      </w:pPr>
      <w:r w:rsidRPr="007275DF">
        <w:t>SMTC period = 20 ms.</w:t>
      </w:r>
    </w:p>
    <w:p w14:paraId="2C7F0E96"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F5487" w14:textId="77777777" w:rsidR="009F3451" w:rsidRPr="007275DF" w:rsidRDefault="009F3451" w:rsidP="009F3451">
      <w:pPr>
        <w:pStyle w:val="Heading4"/>
      </w:pPr>
      <w:r w:rsidRPr="007275DF">
        <w:t>A.10.4.2.10</w:t>
      </w:r>
      <w:r w:rsidRPr="007275DF">
        <w:tab/>
        <w:t>EN-DC event triggered reporting tests for FR1 cell with SSB time index detection when DRX is used</w:t>
      </w:r>
    </w:p>
    <w:p w14:paraId="613A962F" w14:textId="77777777" w:rsidR="009F3451" w:rsidRPr="007275DF" w:rsidRDefault="009F3451" w:rsidP="009F3451">
      <w:pPr>
        <w:pStyle w:val="Heading5"/>
      </w:pPr>
      <w:r w:rsidRPr="007275DF">
        <w:t>A.10.4.2.10.1</w:t>
      </w:r>
      <w:r w:rsidRPr="007275DF">
        <w:tab/>
        <w:t>Test Purpose and Environment</w:t>
      </w:r>
    </w:p>
    <w:p w14:paraId="1FA06C6E"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EN-DC inter-frequency NR cell search requirements in clause 9.3A.4</w:t>
      </w:r>
      <w:ins w:id="436" w:author="Author">
        <w:r>
          <w:rPr>
            <w:rFonts w:cs="v4.2.0"/>
          </w:rPr>
          <w:t xml:space="preserve"> and 9.3A.5</w:t>
        </w:r>
      </w:ins>
      <w:r w:rsidRPr="007275DF">
        <w:rPr>
          <w:rFonts w:cs="v4.2.0"/>
        </w:rPr>
        <w:t>.</w:t>
      </w:r>
    </w:p>
    <w:p w14:paraId="686C8C41" w14:textId="77777777" w:rsidR="009F3451" w:rsidRPr="007275DF" w:rsidRDefault="009F3451" w:rsidP="009F3451">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274D80B7" w14:textId="77777777" w:rsidR="009F3451" w:rsidRPr="007275DF" w:rsidRDefault="009F3451" w:rsidP="009F3451">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634FC3EC"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1C0D9A" w14:textId="77777777" w:rsidR="009F3451" w:rsidRPr="007275DF" w:rsidRDefault="009F3451" w:rsidP="009F3451">
      <w:r w:rsidRPr="007275DF">
        <w:rPr>
          <w:rFonts w:cs="v4.2.0"/>
        </w:rPr>
        <w:t>The configuration of LTE cell 1 is defined in table A.3.7.2.1-1.</w:t>
      </w:r>
      <w:r w:rsidRPr="007275DF">
        <w:t xml:space="preserve"> Supported test configurations are shown in table A.10.4.2.10.1-1.</w:t>
      </w:r>
    </w:p>
    <w:p w14:paraId="7D4290C1" w14:textId="77777777" w:rsidR="009F3451" w:rsidRPr="007275DF" w:rsidRDefault="009F3451" w:rsidP="009F3451">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7DB824B6" w14:textId="77777777" w:rsidR="009F3451" w:rsidRPr="007275DF" w:rsidRDefault="009F3451" w:rsidP="009F3451">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F3451" w:rsidRPr="007275DF" w14:paraId="2DC4E12F"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C6549D6" w14:textId="77777777" w:rsidR="009F3451" w:rsidRPr="007275DF" w:rsidRDefault="009F3451" w:rsidP="00D00DFE">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4CE69FC" w14:textId="77777777" w:rsidR="009F3451" w:rsidRPr="007275DF" w:rsidRDefault="009F3451" w:rsidP="00D00DFE">
            <w:pPr>
              <w:pStyle w:val="TAH"/>
              <w:spacing w:line="256" w:lineRule="auto"/>
            </w:pPr>
            <w:r w:rsidRPr="007275DF">
              <w:t>Description</w:t>
            </w:r>
          </w:p>
        </w:tc>
      </w:tr>
      <w:tr w:rsidR="009F3451" w:rsidRPr="007275DF" w14:paraId="238A8BE0"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74FF8CA1" w14:textId="77777777" w:rsidR="009F3451" w:rsidRPr="007275DF" w:rsidRDefault="009F3451" w:rsidP="00D00DFE">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AC30469" w14:textId="77777777" w:rsidR="009F3451" w:rsidRPr="007275DF" w:rsidRDefault="009F3451" w:rsidP="00D00DFE">
            <w:pPr>
              <w:pStyle w:val="TAC"/>
              <w:spacing w:line="256" w:lineRule="auto"/>
              <w:jc w:val="left"/>
            </w:pPr>
            <w:r w:rsidRPr="007275DF">
              <w:t>E-UTRAN cell: LTE FDD</w:t>
            </w:r>
          </w:p>
          <w:p w14:paraId="768CF6CD"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18E4FB5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74B65C9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524D95C" w14:textId="77777777" w:rsidR="009F3451" w:rsidRPr="007275DF" w:rsidRDefault="009F3451" w:rsidP="00D00DFE">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1B34EC0" w14:textId="77777777" w:rsidR="009F3451" w:rsidRPr="007275DF" w:rsidRDefault="009F3451" w:rsidP="00D00DFE">
            <w:pPr>
              <w:pStyle w:val="TAC"/>
              <w:spacing w:line="256" w:lineRule="auto"/>
              <w:jc w:val="left"/>
            </w:pPr>
            <w:r w:rsidRPr="007275DF">
              <w:t>E-UTRAN cell: LTE FDD</w:t>
            </w:r>
          </w:p>
          <w:p w14:paraId="16E0FBA9" w14:textId="77777777" w:rsidR="009F3451" w:rsidRPr="007275DF" w:rsidRDefault="009F3451" w:rsidP="00D00DFE">
            <w:pPr>
              <w:pStyle w:val="TAC"/>
              <w:spacing w:line="256" w:lineRule="auto"/>
              <w:jc w:val="left"/>
            </w:pPr>
            <w:r w:rsidRPr="007275DF">
              <w:t>NR cell without CCA: 15 kHz SSB SCS, 10 MHz bandwidth, TDD duplex mode</w:t>
            </w:r>
          </w:p>
          <w:p w14:paraId="5023490D"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63EFF2D7"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hideMark/>
          </w:tcPr>
          <w:p w14:paraId="130A5FFA" w14:textId="77777777" w:rsidR="009F3451" w:rsidRPr="007275DF" w:rsidRDefault="009F3451" w:rsidP="00D00DFE">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1010B4F1" w14:textId="77777777" w:rsidR="009F3451" w:rsidRPr="007275DF" w:rsidRDefault="009F3451" w:rsidP="00D00DFE">
            <w:pPr>
              <w:pStyle w:val="TAC"/>
              <w:spacing w:line="256" w:lineRule="auto"/>
              <w:jc w:val="left"/>
            </w:pPr>
            <w:r w:rsidRPr="007275DF">
              <w:t>E-UTRAN cell: LTE FDD</w:t>
            </w:r>
          </w:p>
          <w:p w14:paraId="6BFA4116" w14:textId="77777777" w:rsidR="009F3451" w:rsidRPr="007275DF" w:rsidRDefault="009F3451" w:rsidP="00D00DFE">
            <w:pPr>
              <w:pStyle w:val="TAC"/>
              <w:spacing w:line="256" w:lineRule="auto"/>
              <w:jc w:val="left"/>
            </w:pPr>
            <w:r w:rsidRPr="007275DF">
              <w:t>NR cell without CCA: 30 kHz SSB SCS, 40 MHz bandwidth, TDD duplex mode</w:t>
            </w:r>
          </w:p>
          <w:p w14:paraId="7A9FEA64"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12368AE1"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07440D55" w14:textId="77777777" w:rsidR="009F3451" w:rsidRPr="007275DF" w:rsidRDefault="009F3451" w:rsidP="00D00DFE">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58C02695" w14:textId="77777777" w:rsidR="009F3451" w:rsidRPr="007275DF" w:rsidRDefault="009F3451" w:rsidP="00D00DFE">
            <w:pPr>
              <w:pStyle w:val="TAC"/>
              <w:spacing w:line="256" w:lineRule="auto"/>
              <w:jc w:val="left"/>
            </w:pPr>
            <w:r w:rsidRPr="007275DF">
              <w:t>E-UTRAN cell: LTE TDD</w:t>
            </w:r>
          </w:p>
          <w:p w14:paraId="5E94FE84" w14:textId="77777777" w:rsidR="009F3451" w:rsidRPr="007275DF" w:rsidRDefault="009F3451" w:rsidP="00D00DFE">
            <w:pPr>
              <w:pStyle w:val="TAC"/>
              <w:spacing w:line="256" w:lineRule="auto"/>
              <w:jc w:val="left"/>
            </w:pPr>
            <w:r w:rsidRPr="007275DF">
              <w:t xml:space="preserve">NR cell without CCA: 15 kHz SSB SCS, 10 MHz bandwidth, FDD duplex mode </w:t>
            </w:r>
          </w:p>
          <w:p w14:paraId="14F4E65F"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41FF5823"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517A8E56" w14:textId="77777777" w:rsidR="009F3451" w:rsidRPr="007275DF" w:rsidRDefault="009F3451" w:rsidP="00D00DFE">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5B366B6" w14:textId="77777777" w:rsidR="009F3451" w:rsidRPr="007275DF" w:rsidRDefault="009F3451" w:rsidP="00D00DFE">
            <w:pPr>
              <w:pStyle w:val="TAC"/>
              <w:spacing w:line="256" w:lineRule="auto"/>
              <w:jc w:val="left"/>
            </w:pPr>
            <w:r w:rsidRPr="007275DF">
              <w:t>E-UTRAN cell: LTE TDD</w:t>
            </w:r>
          </w:p>
          <w:p w14:paraId="2E783C6B" w14:textId="77777777" w:rsidR="009F3451" w:rsidRPr="007275DF" w:rsidRDefault="009F3451" w:rsidP="00D00DFE">
            <w:pPr>
              <w:pStyle w:val="TAC"/>
              <w:spacing w:line="256" w:lineRule="auto"/>
              <w:jc w:val="left"/>
            </w:pPr>
            <w:r w:rsidRPr="007275DF">
              <w:t xml:space="preserve">NR cell without CCA: 15 kHz SSB SCS, 10 MHz bandwidth, TDD duplex mode, </w:t>
            </w:r>
          </w:p>
          <w:p w14:paraId="55B2A8B7" w14:textId="77777777" w:rsidR="009F3451" w:rsidRPr="007275DF" w:rsidRDefault="009F3451" w:rsidP="00D00DFE">
            <w:pPr>
              <w:pStyle w:val="TAC"/>
              <w:spacing w:line="256" w:lineRule="auto"/>
              <w:jc w:val="left"/>
            </w:pPr>
            <w:r w:rsidRPr="007275DF">
              <w:t>NR cell with CCA: 30 kHz SSB SCS, 40 MHz bandwidth, TDD duplex mod</w:t>
            </w:r>
          </w:p>
        </w:tc>
      </w:tr>
      <w:tr w:rsidR="009F3451" w:rsidRPr="007275DF" w14:paraId="0E4BEBAA" w14:textId="77777777" w:rsidTr="00D00DFE">
        <w:trPr>
          <w:jc w:val="center"/>
        </w:trPr>
        <w:tc>
          <w:tcPr>
            <w:tcW w:w="2276" w:type="dxa"/>
            <w:tcBorders>
              <w:top w:val="single" w:sz="4" w:space="0" w:color="auto"/>
              <w:left w:val="single" w:sz="4" w:space="0" w:color="auto"/>
              <w:bottom w:val="single" w:sz="4" w:space="0" w:color="auto"/>
              <w:right w:val="single" w:sz="4" w:space="0" w:color="auto"/>
            </w:tcBorders>
          </w:tcPr>
          <w:p w14:paraId="7BE50084" w14:textId="77777777" w:rsidR="009F3451" w:rsidRPr="007275DF" w:rsidRDefault="009F3451" w:rsidP="00D00DFE">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1B51C4F0" w14:textId="77777777" w:rsidR="009F3451" w:rsidRPr="007275DF" w:rsidRDefault="009F3451" w:rsidP="00D00DFE">
            <w:pPr>
              <w:pStyle w:val="TAC"/>
              <w:spacing w:line="256" w:lineRule="auto"/>
              <w:jc w:val="left"/>
            </w:pPr>
            <w:r w:rsidRPr="007275DF">
              <w:t>E-UTRAN cell: LTE TDD</w:t>
            </w:r>
          </w:p>
          <w:p w14:paraId="2AFCDDC4" w14:textId="77777777" w:rsidR="009F3451" w:rsidRPr="007275DF" w:rsidRDefault="009F3451" w:rsidP="00D00DFE">
            <w:pPr>
              <w:pStyle w:val="TAC"/>
              <w:spacing w:line="256" w:lineRule="auto"/>
              <w:jc w:val="left"/>
            </w:pPr>
            <w:r w:rsidRPr="007275DF">
              <w:t xml:space="preserve">NR cell without CCA: 30 kHz SSB SCS, 40 MHz bandwidth, TDD duplex mode </w:t>
            </w:r>
          </w:p>
          <w:p w14:paraId="41D472FB" w14:textId="77777777" w:rsidR="009F3451" w:rsidRPr="007275DF" w:rsidRDefault="009F3451" w:rsidP="00D00DFE">
            <w:pPr>
              <w:pStyle w:val="TAC"/>
              <w:spacing w:line="256" w:lineRule="auto"/>
              <w:jc w:val="left"/>
            </w:pPr>
            <w:r w:rsidRPr="007275DF">
              <w:t>NR cell with CCA: 30 kHz SSB SCS, 40 MHz bandwidth, TDD duplex mode</w:t>
            </w:r>
          </w:p>
        </w:tc>
      </w:tr>
      <w:tr w:rsidR="009F3451" w:rsidRPr="007275DF" w14:paraId="4112650F" w14:textId="77777777" w:rsidTr="00D00DF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19CA27E" w14:textId="77777777" w:rsidR="009F3451" w:rsidRPr="007275DF" w:rsidRDefault="009F3451" w:rsidP="00D00DFE">
            <w:pPr>
              <w:pStyle w:val="TAN"/>
              <w:spacing w:line="256" w:lineRule="auto"/>
            </w:pPr>
            <w:r w:rsidRPr="007275DF">
              <w:t xml:space="preserve">Note 1: </w:t>
            </w:r>
            <w:r w:rsidRPr="007275DF">
              <w:tab/>
              <w:t>The UE is only required to be tested in one of the supported test configurations</w:t>
            </w:r>
          </w:p>
        </w:tc>
      </w:tr>
    </w:tbl>
    <w:p w14:paraId="79BBCD82" w14:textId="77777777" w:rsidR="009F3451" w:rsidRPr="007275DF" w:rsidRDefault="009F3451" w:rsidP="009F3451">
      <w:pPr>
        <w:rPr>
          <w:rFonts w:cs="v4.2.0"/>
        </w:rPr>
      </w:pPr>
    </w:p>
    <w:p w14:paraId="34C7E4FF" w14:textId="77777777" w:rsidR="009F3451" w:rsidRPr="007275DF" w:rsidRDefault="009F3451" w:rsidP="009F3451">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F3451" w:rsidRPr="007275DF" w14:paraId="2CD2A9E5" w14:textId="77777777" w:rsidTr="00D00DF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3A8CC59" w14:textId="77777777" w:rsidR="009F3451" w:rsidRPr="007275DF" w:rsidRDefault="009F3451" w:rsidP="00D00DFE">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DB457A3" w14:textId="77777777" w:rsidR="009F3451" w:rsidRPr="007275DF" w:rsidRDefault="009F3451" w:rsidP="00D00DFE">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A92D1DE" w14:textId="77777777" w:rsidR="009F3451" w:rsidRPr="007275DF" w:rsidRDefault="009F3451" w:rsidP="00D00DFE">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D8A20B1" w14:textId="77777777" w:rsidR="009F3451" w:rsidRPr="007275DF" w:rsidRDefault="009F3451" w:rsidP="00D00DFE">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1507A1" w14:textId="77777777" w:rsidR="009F3451" w:rsidRPr="007275DF" w:rsidRDefault="009F3451" w:rsidP="00D00DFE">
            <w:pPr>
              <w:pStyle w:val="TAH"/>
            </w:pPr>
            <w:r w:rsidRPr="007275DF">
              <w:t>Comment</w:t>
            </w:r>
          </w:p>
        </w:tc>
      </w:tr>
      <w:tr w:rsidR="009F3451" w:rsidRPr="007275DF" w14:paraId="46F66074" w14:textId="77777777" w:rsidTr="00D00DF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8CC7A14" w14:textId="77777777" w:rsidR="009F3451" w:rsidRPr="007275DF" w:rsidRDefault="009F3451" w:rsidP="00D00DFE">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7741A78" w14:textId="77777777" w:rsidR="009F3451" w:rsidRPr="007275DF" w:rsidRDefault="009F3451" w:rsidP="00D00DFE">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C285931" w14:textId="77777777" w:rsidR="009F3451" w:rsidRPr="007275DF" w:rsidRDefault="009F3451" w:rsidP="00D00DFE">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42F28059" w14:textId="77777777" w:rsidR="009F3451" w:rsidRPr="007275DF" w:rsidRDefault="009F3451" w:rsidP="00D00DFE">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6C329E1C" w14:textId="77777777" w:rsidR="009F3451" w:rsidRPr="007275DF" w:rsidRDefault="009F3451" w:rsidP="00D00DFE">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6CE898D2" w14:textId="77777777" w:rsidR="009F3451" w:rsidRPr="007275DF" w:rsidRDefault="009F3451" w:rsidP="00D00DFE">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323BABD9" w14:textId="77777777" w:rsidR="009F3451" w:rsidRPr="007275DF" w:rsidRDefault="009F3451" w:rsidP="00D00DFE">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63C6B8A" w14:textId="77777777" w:rsidR="009F3451" w:rsidRPr="007275DF" w:rsidRDefault="009F3451" w:rsidP="00D00DFE">
            <w:pPr>
              <w:pStyle w:val="TAH"/>
            </w:pPr>
          </w:p>
        </w:tc>
      </w:tr>
      <w:tr w:rsidR="009F3451" w:rsidRPr="007275DF" w14:paraId="6B75B987"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4DF1B61" w14:textId="77777777" w:rsidR="009F3451" w:rsidRPr="007275DF" w:rsidRDefault="009F3451" w:rsidP="00D00DFE">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E2A3EE4"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5BB84F9"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5E91DA0" w14:textId="77777777" w:rsidR="009F3451" w:rsidRPr="007275DF" w:rsidRDefault="009F3451" w:rsidP="00D00DFE">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B223C71" w14:textId="77777777" w:rsidR="009F3451" w:rsidRPr="007275DF" w:rsidRDefault="009F3451" w:rsidP="00D00DFE">
            <w:pPr>
              <w:pStyle w:val="TAL"/>
            </w:pPr>
            <w:r>
              <w:t xml:space="preserve">One E-UTRAN </w:t>
            </w:r>
            <w:del w:id="437" w:author="Author">
              <w:r w:rsidRPr="44B3B9B3" w:rsidDel="00DB5CBB">
                <w:rPr>
                  <w:lang w:eastAsia="zh-CN"/>
                </w:rPr>
                <w:delText>TDD</w:delText>
              </w:r>
              <w:r w:rsidDel="00DB5CBB">
                <w:delText xml:space="preserve"> </w:delText>
              </w:r>
            </w:del>
            <w:r>
              <w:t>carrier frequency is used.</w:t>
            </w:r>
          </w:p>
        </w:tc>
      </w:tr>
      <w:tr w:rsidR="009F3451" w:rsidRPr="007275DF" w14:paraId="14988E90" w14:textId="77777777" w:rsidTr="00D00DF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E5B6143" w14:textId="77777777" w:rsidR="009F3451" w:rsidRPr="007275DF" w:rsidRDefault="009F3451" w:rsidP="00D00DFE">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2AF0C80" w14:textId="77777777" w:rsidR="009F3451" w:rsidRPr="007275DF" w:rsidRDefault="009F3451" w:rsidP="00D00DFE">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07F5715"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3C662B" w14:textId="77777777" w:rsidR="009F3451" w:rsidRPr="007275DF" w:rsidRDefault="009F3451" w:rsidP="00D00DFE">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828598A" w14:textId="77777777" w:rsidR="009F3451" w:rsidRPr="007275DF" w:rsidRDefault="009F3451" w:rsidP="00D00DFE">
            <w:pPr>
              <w:pStyle w:val="TAL"/>
            </w:pPr>
            <w:r w:rsidRPr="007275DF">
              <w:t>Two FR1 NR carrier frequencies are used. NR RF channel 1 is with CCA.</w:t>
            </w:r>
          </w:p>
          <w:p w14:paraId="5EFFC0E9" w14:textId="77777777" w:rsidR="009F3451" w:rsidRPr="007275DF" w:rsidRDefault="009F3451" w:rsidP="00D00DFE">
            <w:pPr>
              <w:pStyle w:val="TAL"/>
            </w:pPr>
          </w:p>
        </w:tc>
      </w:tr>
      <w:tr w:rsidR="009F3451" w:rsidRPr="007275DF" w14:paraId="278D097A" w14:textId="77777777" w:rsidTr="00D00DF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BA1F94A" w14:textId="77777777" w:rsidR="009F3451" w:rsidRPr="007275DF" w:rsidRDefault="009F3451" w:rsidP="00D00DFE">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FE5509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B51A05A"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5815AF5" w14:textId="77777777" w:rsidR="009F3451" w:rsidRPr="007275DF" w:rsidRDefault="009F3451" w:rsidP="00D00DFE">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E8B6708" w14:textId="77777777" w:rsidR="009F3451" w:rsidRPr="007275DF" w:rsidRDefault="009F3451" w:rsidP="00D00DFE">
            <w:pPr>
              <w:pStyle w:val="TAL"/>
            </w:pPr>
            <w:r w:rsidRPr="007275DF">
              <w:t xml:space="preserve">LTE Cell 1 is on </w:t>
            </w:r>
            <w:r w:rsidRPr="007275DF">
              <w:rPr>
                <w:lang w:val="it-IT"/>
              </w:rPr>
              <w:t xml:space="preserve">E-UTRA </w:t>
            </w:r>
            <w:r w:rsidRPr="007275DF">
              <w:t>RF channel number 1.</w:t>
            </w:r>
          </w:p>
          <w:p w14:paraId="44FC8BD3" w14:textId="77777777" w:rsidR="009F3451" w:rsidRPr="007275DF" w:rsidRDefault="009F3451" w:rsidP="00D00DFE">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F3451" w:rsidRPr="007275DF" w14:paraId="7197B89E"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8B14F68" w14:textId="77777777" w:rsidR="009F3451" w:rsidRPr="007275DF" w:rsidRDefault="009F3451" w:rsidP="00D00DFE">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5402A8F"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9ADB1BA"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87F71F" w14:textId="77777777" w:rsidR="009F3451" w:rsidRPr="007275DF" w:rsidRDefault="009F3451" w:rsidP="00D00DFE">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16205634" w14:textId="77777777" w:rsidR="009F3451" w:rsidRPr="007275DF" w:rsidRDefault="009F3451" w:rsidP="00D00DFE">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9F3451" w:rsidRPr="007275DF" w14:paraId="477945B4"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64927A49" w14:textId="77777777" w:rsidR="009F3451" w:rsidRPr="007275DF" w:rsidRDefault="009F3451" w:rsidP="00D00DFE">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6A2A25"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1DDFAF4D"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954D8FE" w14:textId="77777777" w:rsidR="009F3451" w:rsidRPr="007275DF" w:rsidRDefault="009F3451" w:rsidP="00D00DFE">
            <w:pPr>
              <w:pStyle w:val="TAC"/>
            </w:pPr>
            <w:r w:rsidRPr="007275DF">
              <w:rPr>
                <w:noProof/>
              </w:rPr>
              <w:t>As specified in clause A.3.2</w:t>
            </w:r>
            <w:ins w:id="438" w:author="Author">
              <w:r>
                <w:rPr>
                  <w:noProof/>
                </w:rPr>
                <w:t>6</w:t>
              </w:r>
            </w:ins>
            <w:del w:id="439" w:author="Author">
              <w:r w:rsidRPr="007275DF" w:rsidDel="005F261E">
                <w:rPr>
                  <w:noProof/>
                </w:rPr>
                <w:delText>0</w:delText>
              </w:r>
            </w:del>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37154EB5" w14:textId="77777777" w:rsidR="009F3451" w:rsidRPr="007275DF" w:rsidRDefault="009F3451" w:rsidP="00D00DFE">
            <w:pPr>
              <w:pStyle w:val="TAL"/>
            </w:pPr>
          </w:p>
        </w:tc>
      </w:tr>
      <w:tr w:rsidR="009F3451" w:rsidRPr="007275DF" w14:paraId="3E0E55FD"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273DCF7" w14:textId="77777777" w:rsidR="009F3451" w:rsidRPr="007275DF" w:rsidRDefault="009F3451" w:rsidP="00D00DFE">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1F0A9A7"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08A92ECF"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D756516" w14:textId="77777777" w:rsidR="009F3451" w:rsidRPr="007275DF" w:rsidRDefault="009F3451" w:rsidP="00D00DFE">
            <w:pPr>
              <w:pStyle w:val="TAC"/>
            </w:pPr>
            <w:r w:rsidRPr="007275DF">
              <w:rPr>
                <w:noProof/>
              </w:rPr>
              <w:t>As specified in clause A.3.2</w:t>
            </w:r>
            <w:ins w:id="440" w:author="Author">
              <w:r>
                <w:rPr>
                  <w:noProof/>
                </w:rPr>
                <w:t>6</w:t>
              </w:r>
            </w:ins>
            <w:del w:id="441" w:author="Author">
              <w:r w:rsidRPr="007275DF" w:rsidDel="005F261E">
                <w:rPr>
                  <w:noProof/>
                </w:rPr>
                <w:delText>0</w:delText>
              </w:r>
            </w:del>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7BB3DC10" w14:textId="77777777" w:rsidR="009F3451" w:rsidRPr="007275DF" w:rsidRDefault="009F3451" w:rsidP="00D00DFE">
            <w:pPr>
              <w:pStyle w:val="TAL"/>
            </w:pPr>
          </w:p>
        </w:tc>
      </w:tr>
      <w:tr w:rsidR="009F3451" w:rsidRPr="007275DF" w14:paraId="14DF4C3A"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058E45" w14:textId="77777777" w:rsidR="009F3451" w:rsidRPr="007275DF" w:rsidRDefault="009F3451" w:rsidP="00D00DFE">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B2FD23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4A0906D" w14:textId="77777777" w:rsidR="009F3451" w:rsidRPr="007275DF" w:rsidRDefault="009F3451" w:rsidP="00D00DF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ED17686" w14:textId="77777777" w:rsidR="009F3451" w:rsidRPr="007275DF" w:rsidRDefault="009F3451" w:rsidP="00D00DFE">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4BCACC1" w14:textId="77777777" w:rsidR="009F3451" w:rsidRPr="007275DF" w:rsidRDefault="009F3451" w:rsidP="00D00DFE">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253C12D3" w14:textId="77777777" w:rsidR="009F3451" w:rsidRPr="007275DF" w:rsidRDefault="009F3451" w:rsidP="00D00DFE">
            <w:pPr>
              <w:pStyle w:val="TAL"/>
            </w:pPr>
            <w:r w:rsidRPr="007275DF">
              <w:t>As specified in clause 9.1.2-1.</w:t>
            </w:r>
          </w:p>
          <w:p w14:paraId="0CAAF0A9" w14:textId="77777777" w:rsidR="009F3451" w:rsidRPr="007275DF" w:rsidRDefault="009F3451" w:rsidP="00D00DFE">
            <w:pPr>
              <w:pStyle w:val="TAL"/>
            </w:pPr>
          </w:p>
        </w:tc>
      </w:tr>
      <w:tr w:rsidR="009F3451" w:rsidRPr="007275DF" w14:paraId="292201C9" w14:textId="77777777" w:rsidTr="00D00D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57C15D3"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5E27CE"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B29CFBE" w14:textId="77777777" w:rsidR="009F3451" w:rsidRPr="007275DF" w:rsidRDefault="009F3451" w:rsidP="00D00DFE">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E1397EC" w14:textId="77777777" w:rsidR="009F3451" w:rsidRPr="007275DF" w:rsidRDefault="009F3451" w:rsidP="00D00DFE">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20B801CB" w14:textId="77777777" w:rsidR="009F3451" w:rsidRPr="007275DF" w:rsidRDefault="009F3451" w:rsidP="00D00DFE">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E29800B" w14:textId="77777777" w:rsidR="009F3451" w:rsidRPr="007275DF" w:rsidRDefault="009F3451" w:rsidP="00D00DFE">
            <w:pPr>
              <w:pStyle w:val="TAL"/>
            </w:pPr>
          </w:p>
        </w:tc>
      </w:tr>
      <w:tr w:rsidR="009F3451" w:rsidRPr="007275DF" w14:paraId="1EDC1BD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AB430E" w14:textId="77777777" w:rsidR="009F3451" w:rsidRPr="007275DF" w:rsidRDefault="009F3451" w:rsidP="00D00DFE">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D382B0D"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ED8900D"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51B2628" w14:textId="77777777" w:rsidR="009F3451" w:rsidRPr="007275DF" w:rsidRDefault="009F3451" w:rsidP="00D00DFE">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D938181" w14:textId="77777777" w:rsidR="009F3451" w:rsidRPr="007275DF" w:rsidRDefault="009F3451" w:rsidP="00D00DFE">
            <w:pPr>
              <w:pStyle w:val="TAL"/>
            </w:pPr>
          </w:p>
        </w:tc>
      </w:tr>
      <w:tr w:rsidR="009F3451" w:rsidRPr="007275DF" w14:paraId="7328F43F"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23CE67" w14:textId="77777777" w:rsidR="009F3451" w:rsidRPr="007275DF" w:rsidRDefault="009F3451" w:rsidP="00D00DFE">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1B24F6F" w14:textId="77777777" w:rsidR="009F3451" w:rsidRPr="007275DF" w:rsidRDefault="009F3451" w:rsidP="00D00DFE">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09E45A5"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E28922"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7B3AE0C" w14:textId="77777777" w:rsidR="009F3451" w:rsidRPr="007275DF" w:rsidRDefault="009F3451" w:rsidP="00D00DFE">
            <w:pPr>
              <w:pStyle w:val="TAL"/>
            </w:pPr>
          </w:p>
        </w:tc>
      </w:tr>
      <w:tr w:rsidR="009F3451" w:rsidRPr="007275DF" w14:paraId="606B95F5"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F18B1" w14:textId="77777777" w:rsidR="009F3451" w:rsidRPr="007275DF" w:rsidRDefault="009F3451" w:rsidP="00D00DFE">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D2DEE4"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BDD18F"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1D10D3" w14:textId="77777777" w:rsidR="009F3451" w:rsidRPr="007275DF" w:rsidRDefault="009F3451" w:rsidP="00D00DFE">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51B3921" w14:textId="77777777" w:rsidR="009F3451" w:rsidRPr="007275DF" w:rsidRDefault="009F3451" w:rsidP="00D00DFE">
            <w:pPr>
              <w:pStyle w:val="TAL"/>
            </w:pPr>
          </w:p>
        </w:tc>
      </w:tr>
      <w:tr w:rsidR="009F3451" w:rsidRPr="007275DF" w14:paraId="62016860" w14:textId="77777777" w:rsidTr="00D00DF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A64B238" w14:textId="77777777" w:rsidR="009F3451" w:rsidRPr="007275DF" w:rsidRDefault="009F3451" w:rsidP="00D00DFE">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415DC7F"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B8B8EB"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9B05D5"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83B9CF6" w14:textId="77777777" w:rsidR="009F3451" w:rsidRPr="007275DF" w:rsidRDefault="009F3451" w:rsidP="00D00DFE">
            <w:pPr>
              <w:pStyle w:val="TAL"/>
            </w:pPr>
          </w:p>
        </w:tc>
      </w:tr>
      <w:tr w:rsidR="009F3451" w:rsidRPr="007275DF" w14:paraId="584FF34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0E1100" w14:textId="77777777" w:rsidR="009F3451" w:rsidRPr="007275DF" w:rsidRDefault="009F3451" w:rsidP="00D00DFE">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5AF1CF2"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F631C6"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4E06C2B" w14:textId="77777777" w:rsidR="009F3451" w:rsidRPr="007275DF" w:rsidRDefault="009F3451" w:rsidP="00D00DFE">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0A2958C" w14:textId="77777777" w:rsidR="009F3451" w:rsidRPr="007275DF" w:rsidRDefault="009F3451" w:rsidP="00D00DFE">
            <w:pPr>
              <w:pStyle w:val="TAL"/>
            </w:pPr>
            <w:r w:rsidRPr="007275DF">
              <w:t>L3 filtering is not used</w:t>
            </w:r>
          </w:p>
        </w:tc>
      </w:tr>
      <w:tr w:rsidR="009F3451" w:rsidRPr="007275DF" w14:paraId="7B8305DD"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35A9D7" w14:textId="77777777" w:rsidR="009F3451" w:rsidRPr="007275DF" w:rsidRDefault="009F3451" w:rsidP="00D00DFE">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BC160EB"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AFD99D" w14:textId="77777777" w:rsidR="009F3451" w:rsidRPr="007275DF" w:rsidRDefault="009F3451" w:rsidP="00D00DF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693BFF06"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3DB382B7" w14:textId="77777777" w:rsidR="009F3451" w:rsidRPr="007275DF" w:rsidRDefault="009F3451" w:rsidP="00D00DFE">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AAA71C9" w14:textId="77777777" w:rsidR="009F3451" w:rsidRPr="007275DF" w:rsidRDefault="009F3451" w:rsidP="00D00DFE">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67DBF48C" w14:textId="77777777" w:rsidR="009F3451" w:rsidRPr="007275DF" w:rsidRDefault="009F3451" w:rsidP="00D00DFE">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7C419877" w14:textId="77777777" w:rsidR="009F3451" w:rsidRPr="007275DF" w:rsidRDefault="009F3451" w:rsidP="00D00DFE">
            <w:pPr>
              <w:pStyle w:val="TAL"/>
            </w:pPr>
            <w:ins w:id="442" w:author="Author">
              <w:r w:rsidRPr="006F4D85">
                <w:t>As specified in clause A.3.3</w:t>
              </w:r>
            </w:ins>
            <w:del w:id="443" w:author="Author">
              <w:r w:rsidRPr="007275DF" w:rsidDel="00896DC7">
                <w:delText>DRX is not used</w:delText>
              </w:r>
            </w:del>
          </w:p>
        </w:tc>
      </w:tr>
      <w:tr w:rsidR="009F3451" w:rsidRPr="007275DF" w14:paraId="30C4259D" w14:textId="77777777" w:rsidTr="00D00DF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C84DA35" w14:textId="77777777" w:rsidR="009F3451" w:rsidRPr="007275DF" w:rsidRDefault="009F3451" w:rsidP="00D00DFE">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FB404E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2C4603" w14:textId="77777777" w:rsidR="009F3451" w:rsidRPr="007275DF" w:rsidRDefault="009F3451" w:rsidP="00D00DF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586E137" w14:textId="77777777" w:rsidR="009F3451" w:rsidRPr="007275DF" w:rsidRDefault="009F3451" w:rsidP="00D00DFE">
            <w:pPr>
              <w:pStyle w:val="TAC"/>
              <w:rPr>
                <w:lang w:eastAsia="zh-CN"/>
              </w:rPr>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27AEC33" w14:textId="77777777" w:rsidR="009F3451" w:rsidRPr="007275DF" w:rsidRDefault="009F3451" w:rsidP="00D00DFE">
            <w:pPr>
              <w:pStyle w:val="TAL"/>
              <w:rPr>
                <w:lang w:eastAsia="zh-CN"/>
              </w:rPr>
            </w:pPr>
            <w:r w:rsidRPr="007275DF">
              <w:rPr>
                <w:lang w:eastAsia="zh-CN"/>
              </w:rPr>
              <w:t>Synchronous EN-DC</w:t>
            </w:r>
          </w:p>
        </w:tc>
      </w:tr>
      <w:tr w:rsidR="009F3451" w:rsidRPr="007275DF" w14:paraId="6D15F46B" w14:textId="77777777" w:rsidTr="00D00DF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FE3BDA4"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EF32F8"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9830746" w14:textId="77777777" w:rsidR="009F3451" w:rsidRPr="007275DF" w:rsidRDefault="009F3451" w:rsidP="00D00DFE">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2BABE3B" w14:textId="77777777" w:rsidR="009F3451" w:rsidRPr="007275DF" w:rsidRDefault="009F3451" w:rsidP="00D00DFE">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120A0F1" w14:textId="77777777" w:rsidR="009F3451" w:rsidRPr="007275DF" w:rsidRDefault="009F3451" w:rsidP="00D00DFE">
            <w:pPr>
              <w:pStyle w:val="TAL"/>
            </w:pPr>
            <w:r w:rsidRPr="007275DF">
              <w:t>Asynchronous cells.</w:t>
            </w:r>
          </w:p>
          <w:p w14:paraId="6BCB30A4" w14:textId="77777777" w:rsidR="009F3451" w:rsidRPr="007275DF" w:rsidRDefault="009F3451" w:rsidP="00D00DFE">
            <w:pPr>
              <w:pStyle w:val="TAL"/>
            </w:pPr>
            <w:r w:rsidRPr="007275DF">
              <w:t>The timing of Cell 3 is 3ms later than the timing of Cell 2.</w:t>
            </w:r>
          </w:p>
        </w:tc>
      </w:tr>
      <w:tr w:rsidR="009F3451" w:rsidRPr="007275DF" w14:paraId="180FB480" w14:textId="77777777" w:rsidTr="00D00DFE">
        <w:trPr>
          <w:cantSplit/>
          <w:trHeight w:val="208"/>
        </w:trPr>
        <w:tc>
          <w:tcPr>
            <w:tcW w:w="2118" w:type="dxa"/>
            <w:tcBorders>
              <w:top w:val="nil"/>
              <w:left w:val="single" w:sz="4" w:space="0" w:color="auto"/>
              <w:bottom w:val="single" w:sz="4" w:space="0" w:color="auto"/>
              <w:right w:val="single" w:sz="4" w:space="0" w:color="auto"/>
            </w:tcBorders>
          </w:tcPr>
          <w:p w14:paraId="7E4E9BFC" w14:textId="77777777" w:rsidR="009F3451" w:rsidRPr="007275DF" w:rsidRDefault="009F3451" w:rsidP="00D00DFE">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28C32123" w14:textId="77777777" w:rsidR="009F3451" w:rsidRPr="007275DF" w:rsidRDefault="009F3451" w:rsidP="00D00DFE">
            <w:pPr>
              <w:pStyle w:val="TAC"/>
            </w:pPr>
          </w:p>
        </w:tc>
        <w:tc>
          <w:tcPr>
            <w:tcW w:w="1392" w:type="dxa"/>
            <w:tcBorders>
              <w:top w:val="single" w:sz="4" w:space="0" w:color="auto"/>
              <w:left w:val="single" w:sz="4" w:space="0" w:color="auto"/>
              <w:bottom w:val="single" w:sz="4" w:space="0" w:color="auto"/>
              <w:right w:val="single" w:sz="4" w:space="0" w:color="auto"/>
            </w:tcBorders>
          </w:tcPr>
          <w:p w14:paraId="60DB08AA"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DE85080" w14:textId="77777777" w:rsidR="009F3451" w:rsidRPr="007275DF" w:rsidRDefault="009F3451" w:rsidP="00D00DFE">
            <w:pPr>
              <w:pStyle w:val="TAC"/>
            </w:pPr>
            <w:r w:rsidRPr="007275DF">
              <w:rPr>
                <w:rFonts w:cs="v4.2.0"/>
              </w:rPr>
              <w:t xml:space="preserve">3 </w:t>
            </w:r>
            <w:r w:rsidRPr="007275DF">
              <w:rPr>
                <w:rFonts w:ascii="Symbol" w:eastAsia="Symbol" w:hAnsi="Symbol" w:cs="Symbol"/>
              </w:rPr>
              <w:t>m</w:t>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4652A2C" w14:textId="77777777" w:rsidR="009F3451" w:rsidRPr="007275DF" w:rsidRDefault="009F3451" w:rsidP="00D00DFE">
            <w:pPr>
              <w:pStyle w:val="TAL"/>
            </w:pPr>
            <w:r w:rsidRPr="007275DF">
              <w:t>Synchronous cells.</w:t>
            </w:r>
          </w:p>
        </w:tc>
      </w:tr>
      <w:tr w:rsidR="009F3451" w:rsidRPr="007275DF" w14:paraId="1A17332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8C5629" w14:textId="77777777" w:rsidR="009F3451" w:rsidRPr="007275DF" w:rsidRDefault="009F3451" w:rsidP="00D00DFE">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BD23D8E"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B90688C" w14:textId="77777777" w:rsidR="009F3451" w:rsidRPr="007275DF" w:rsidRDefault="009F3451" w:rsidP="00D00DFE">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07955A" w14:textId="77777777" w:rsidR="009F3451" w:rsidRPr="007275DF" w:rsidRDefault="009F3451" w:rsidP="00D00DFE">
            <w:pPr>
              <w:pStyle w:val="TAC"/>
            </w:pPr>
            <w:del w:id="444" w:author="Author">
              <w:r w:rsidRPr="007275DF" w:rsidDel="00333575">
                <w:delText>[</w:delText>
              </w:r>
            </w:del>
            <w:r w:rsidRPr="007275DF">
              <w:t>5</w:t>
            </w:r>
            <w:del w:id="445" w:author="Author">
              <w:r w:rsidRPr="007275DF" w:rsidDel="00333575">
                <w:delText>]</w:delText>
              </w:r>
            </w:del>
          </w:p>
        </w:tc>
        <w:tc>
          <w:tcPr>
            <w:tcW w:w="2883" w:type="dxa"/>
            <w:tcBorders>
              <w:top w:val="single" w:sz="4" w:space="0" w:color="auto"/>
              <w:left w:val="single" w:sz="4" w:space="0" w:color="auto"/>
              <w:bottom w:val="single" w:sz="4" w:space="0" w:color="auto"/>
              <w:right w:val="single" w:sz="4" w:space="0" w:color="auto"/>
            </w:tcBorders>
          </w:tcPr>
          <w:p w14:paraId="03F99D61" w14:textId="77777777" w:rsidR="009F3451" w:rsidRPr="007275DF" w:rsidRDefault="009F3451" w:rsidP="00D00DFE">
            <w:pPr>
              <w:pStyle w:val="TAL"/>
            </w:pPr>
          </w:p>
        </w:tc>
      </w:tr>
      <w:tr w:rsidR="009F3451" w:rsidRPr="007275DF" w14:paraId="070EF122" w14:textId="77777777" w:rsidTr="00D00DF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116F3B" w14:textId="77777777" w:rsidR="009F3451" w:rsidRPr="007275DF" w:rsidRDefault="009F3451" w:rsidP="00D00DFE">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2E4CFAC" w14:textId="77777777" w:rsidR="009F3451" w:rsidRPr="007275DF" w:rsidRDefault="009F3451" w:rsidP="00D00DFE">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EFFDDE3" w14:textId="77777777" w:rsidR="009F3451" w:rsidRPr="007275DF" w:rsidRDefault="009F3451" w:rsidP="00D00DFE">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18F03698" w14:textId="77777777" w:rsidR="009F3451" w:rsidRPr="007275DF" w:rsidRDefault="009F3451" w:rsidP="00D00DFE">
            <w:pPr>
              <w:pStyle w:val="TAC"/>
            </w:pPr>
            <w:del w:id="446" w:author="Author">
              <w:r w:rsidDel="00DB5CBB">
                <w:delText>[1.1]</w:delText>
              </w:r>
            </w:del>
            <w:ins w:id="447" w:author="Author">
              <w:r>
                <w:t>3</w:t>
              </w:r>
            </w:ins>
          </w:p>
        </w:tc>
        <w:tc>
          <w:tcPr>
            <w:tcW w:w="638" w:type="dxa"/>
            <w:tcBorders>
              <w:top w:val="single" w:sz="4" w:space="0" w:color="auto"/>
              <w:left w:val="single" w:sz="4" w:space="0" w:color="auto"/>
              <w:bottom w:val="single" w:sz="4" w:space="0" w:color="auto"/>
              <w:right w:val="single" w:sz="4" w:space="0" w:color="auto"/>
            </w:tcBorders>
          </w:tcPr>
          <w:p w14:paraId="526B12A0" w14:textId="77777777" w:rsidR="009F3451" w:rsidRPr="007275DF" w:rsidRDefault="009F3451" w:rsidP="00D00DFE">
            <w:pPr>
              <w:pStyle w:val="TAC"/>
            </w:pPr>
            <w:del w:id="448" w:author="Author">
              <w:r w:rsidRPr="007275DF" w:rsidDel="00F60824">
                <w:delText>[11]</w:delText>
              </w:r>
            </w:del>
            <w:ins w:id="449" w:author="Author">
              <w:r>
                <w:t>20</w:t>
              </w:r>
            </w:ins>
          </w:p>
        </w:tc>
        <w:tc>
          <w:tcPr>
            <w:tcW w:w="638" w:type="dxa"/>
            <w:tcBorders>
              <w:top w:val="single" w:sz="4" w:space="0" w:color="auto"/>
              <w:left w:val="single" w:sz="4" w:space="0" w:color="auto"/>
              <w:bottom w:val="single" w:sz="4" w:space="0" w:color="auto"/>
              <w:right w:val="single" w:sz="4" w:space="0" w:color="auto"/>
            </w:tcBorders>
            <w:hideMark/>
          </w:tcPr>
          <w:p w14:paraId="70B660CF" w14:textId="77777777" w:rsidR="009F3451" w:rsidRPr="007275DF" w:rsidRDefault="009F3451" w:rsidP="00D00DFE">
            <w:pPr>
              <w:pStyle w:val="TAC"/>
            </w:pPr>
            <w:del w:id="450" w:author="Author">
              <w:r w:rsidRPr="007275DF" w:rsidDel="00F60824">
                <w:delText>[1.1]</w:delText>
              </w:r>
            </w:del>
            <w:ins w:id="451" w:author="Author">
              <w:r>
                <w:t>3</w:t>
              </w:r>
            </w:ins>
          </w:p>
        </w:tc>
        <w:tc>
          <w:tcPr>
            <w:tcW w:w="638" w:type="dxa"/>
            <w:tcBorders>
              <w:top w:val="single" w:sz="4" w:space="0" w:color="auto"/>
              <w:left w:val="single" w:sz="4" w:space="0" w:color="auto"/>
              <w:bottom w:val="single" w:sz="4" w:space="0" w:color="auto"/>
              <w:right w:val="single" w:sz="4" w:space="0" w:color="auto"/>
            </w:tcBorders>
          </w:tcPr>
          <w:p w14:paraId="1FACD97D" w14:textId="77777777" w:rsidR="009F3451" w:rsidRPr="007275DF" w:rsidRDefault="009F3451" w:rsidP="00D00DFE">
            <w:pPr>
              <w:pStyle w:val="TAC"/>
            </w:pPr>
            <w:ins w:id="452" w:author="Author">
              <w:r>
                <w:t>20</w:t>
              </w:r>
            </w:ins>
            <w:del w:id="453" w:author="Author">
              <w:r w:rsidDel="00DB5CBB">
                <w:delText>[11]</w:delText>
              </w:r>
            </w:del>
          </w:p>
        </w:tc>
        <w:tc>
          <w:tcPr>
            <w:tcW w:w="2883" w:type="dxa"/>
            <w:tcBorders>
              <w:top w:val="single" w:sz="4" w:space="0" w:color="auto"/>
              <w:left w:val="single" w:sz="4" w:space="0" w:color="auto"/>
              <w:bottom w:val="single" w:sz="4" w:space="0" w:color="auto"/>
              <w:right w:val="single" w:sz="4" w:space="0" w:color="auto"/>
            </w:tcBorders>
          </w:tcPr>
          <w:p w14:paraId="452066A7" w14:textId="77777777" w:rsidR="009F3451" w:rsidRPr="007275DF" w:rsidRDefault="009F3451" w:rsidP="00D00DFE">
            <w:pPr>
              <w:pStyle w:val="TAL"/>
            </w:pPr>
          </w:p>
        </w:tc>
      </w:tr>
    </w:tbl>
    <w:p w14:paraId="63455E5F" w14:textId="77777777" w:rsidR="009F3451" w:rsidRPr="007275DF" w:rsidRDefault="009F3451" w:rsidP="009F3451"/>
    <w:p w14:paraId="7742451D" w14:textId="77777777" w:rsidR="009F3451" w:rsidRPr="007275DF" w:rsidRDefault="009F3451" w:rsidP="009F3451">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F3451" w:rsidRPr="007275DF" w14:paraId="7C32B679" w14:textId="77777777" w:rsidTr="00D00DF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626B3C" w14:textId="77777777" w:rsidR="009F3451" w:rsidRPr="007275DF" w:rsidRDefault="009F3451" w:rsidP="00D00DFE">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EB8C6D3" w14:textId="77777777" w:rsidR="009F3451" w:rsidRPr="007275DF" w:rsidRDefault="009F3451" w:rsidP="00D00DFE">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1B040F3" w14:textId="77777777" w:rsidR="009F3451" w:rsidRPr="007275DF" w:rsidRDefault="009F3451" w:rsidP="00D00DFE">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1B8A23D" w14:textId="77777777" w:rsidR="009F3451" w:rsidRPr="007275DF" w:rsidRDefault="009F3451" w:rsidP="00D00DFE">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34D094" w14:textId="77777777" w:rsidR="009F3451" w:rsidRPr="007275DF" w:rsidRDefault="009F3451" w:rsidP="00D00DFE">
            <w:pPr>
              <w:pStyle w:val="TAH"/>
              <w:rPr>
                <w:rFonts w:cs="Arial"/>
              </w:rPr>
            </w:pPr>
            <w:r w:rsidRPr="007275DF">
              <w:t>Cell 3</w:t>
            </w:r>
          </w:p>
        </w:tc>
      </w:tr>
      <w:tr w:rsidR="009F3451" w:rsidRPr="007275DF" w14:paraId="0833FB0B" w14:textId="77777777" w:rsidTr="00D00DF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08F31B3" w14:textId="77777777" w:rsidR="009F3451" w:rsidRPr="007275DF" w:rsidRDefault="009F3451" w:rsidP="00D00DFE">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0726FAD" w14:textId="77777777" w:rsidR="009F3451" w:rsidRPr="007275DF" w:rsidRDefault="009F3451" w:rsidP="00D00DFE">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1331CE8" w14:textId="77777777" w:rsidR="009F3451" w:rsidRPr="007275DF" w:rsidRDefault="009F3451" w:rsidP="00D00DFE">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30E8E10D" w14:textId="77777777" w:rsidR="009F3451" w:rsidRPr="007275DF" w:rsidRDefault="009F3451" w:rsidP="00D00DFE">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710E715B" w14:textId="77777777" w:rsidR="009F3451" w:rsidRPr="007275DF" w:rsidRDefault="009F3451" w:rsidP="00D00DFE">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521FB4C1" w14:textId="77777777" w:rsidR="009F3451" w:rsidRPr="007275DF" w:rsidRDefault="009F3451" w:rsidP="00D00DFE">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25664454" w14:textId="77777777" w:rsidR="009F3451" w:rsidRPr="007275DF" w:rsidRDefault="009F3451" w:rsidP="00D00DFE">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5F5819CA" w14:textId="77777777" w:rsidR="009F3451" w:rsidRPr="007275DF" w:rsidRDefault="009F3451" w:rsidP="00D00DFE">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51E23AF7" w14:textId="77777777" w:rsidR="009F3451" w:rsidRPr="007275DF" w:rsidRDefault="009F3451" w:rsidP="00D00DFE">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6EFCF4BD" w14:textId="77777777" w:rsidR="009F3451" w:rsidRPr="007275DF" w:rsidRDefault="009F3451" w:rsidP="00D00DFE">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7945DCC9" w14:textId="77777777" w:rsidR="009F3451" w:rsidRPr="007275DF" w:rsidRDefault="009F3451" w:rsidP="00D00DFE">
            <w:pPr>
              <w:pStyle w:val="TAH"/>
              <w:rPr>
                <w:rFonts w:cs="Arial"/>
              </w:rPr>
            </w:pPr>
            <w:r w:rsidRPr="007275DF">
              <w:rPr>
                <w:rFonts w:cs="Arial"/>
              </w:rPr>
              <w:t>T4</w:t>
            </w:r>
          </w:p>
        </w:tc>
      </w:tr>
      <w:tr w:rsidR="009F3451" w:rsidRPr="007275DF" w14:paraId="7187925A"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D327763" w14:textId="77777777" w:rsidR="009F3451" w:rsidRPr="007275DF" w:rsidRDefault="009F3451" w:rsidP="00D00DFE">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41AF91E"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9D3B9CF" w14:textId="77777777" w:rsidR="009F3451" w:rsidRPr="007275DF" w:rsidRDefault="009F3451" w:rsidP="00D00DFE">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A8BFFBC" w14:textId="77777777" w:rsidR="009F3451" w:rsidRPr="007275DF" w:rsidRDefault="009F3451" w:rsidP="00D00DFE">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7DE985A" w14:textId="77777777" w:rsidR="009F3451" w:rsidRPr="007275DF" w:rsidRDefault="009F3451" w:rsidP="00D00DFE">
            <w:pPr>
              <w:pStyle w:val="TAC"/>
            </w:pPr>
            <w:r w:rsidRPr="007275DF">
              <w:t>2</w:t>
            </w:r>
          </w:p>
        </w:tc>
      </w:tr>
      <w:tr w:rsidR="009F3451" w:rsidRPr="007275DF" w14:paraId="2E1BB313" w14:textId="77777777" w:rsidTr="00D00DF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90688D8" w14:textId="77777777" w:rsidR="009F3451" w:rsidRPr="007275DF" w:rsidRDefault="009F3451" w:rsidP="00D00DFE">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ABCB3F1"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44FE691"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84CFD21" w14:textId="77777777" w:rsidR="009F3451" w:rsidRPr="007275DF" w:rsidRDefault="009F3451" w:rsidP="00D00DF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0C979429" w14:textId="77777777" w:rsidR="009F3451" w:rsidRPr="007275DF" w:rsidRDefault="009F3451" w:rsidP="00D00DFE">
            <w:pPr>
              <w:pStyle w:val="TAC"/>
              <w:rPr>
                <w:lang w:val="en-US"/>
              </w:rPr>
            </w:pPr>
            <w:r w:rsidRPr="007275DF">
              <w:rPr>
                <w:lang w:val="en-US"/>
              </w:rPr>
              <w:t>FDD</w:t>
            </w:r>
          </w:p>
        </w:tc>
      </w:tr>
      <w:tr w:rsidR="009F3451" w:rsidRPr="007275DF" w14:paraId="28C35637" w14:textId="77777777" w:rsidTr="00D00DF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7B1B2FF" w14:textId="77777777" w:rsidR="009F3451" w:rsidRPr="007275DF" w:rsidRDefault="009F3451" w:rsidP="00D00DFE">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772CCB55" w14:textId="77777777" w:rsidR="009F3451" w:rsidRPr="007275DF" w:rsidRDefault="009F3451" w:rsidP="00D00DFE">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C816EE6" w14:textId="77777777" w:rsidR="009F3451" w:rsidRPr="007275DF" w:rsidRDefault="009F3451" w:rsidP="00D00DFE">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881A23" w14:textId="77777777" w:rsidR="009F3451" w:rsidRPr="007275DF" w:rsidRDefault="009F3451" w:rsidP="00D00DFE">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C5F8D79" w14:textId="77777777" w:rsidR="009F3451" w:rsidRPr="007275DF" w:rsidRDefault="009F3451" w:rsidP="00D00DFE">
            <w:pPr>
              <w:pStyle w:val="TAC"/>
              <w:rPr>
                <w:lang w:val="en-US"/>
              </w:rPr>
            </w:pPr>
            <w:r w:rsidRPr="007275DF">
              <w:rPr>
                <w:lang w:val="en-US"/>
              </w:rPr>
              <w:t>TDD</w:t>
            </w:r>
          </w:p>
        </w:tc>
      </w:tr>
      <w:tr w:rsidR="009F3451" w:rsidRPr="007275DF" w14:paraId="649861DA" w14:textId="77777777" w:rsidTr="00D00DF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CF4E2D" w14:textId="77777777" w:rsidR="009F3451" w:rsidRPr="007275DF" w:rsidRDefault="009F3451" w:rsidP="00D00DFE">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3F6F826" w14:textId="77777777" w:rsidR="009F3451" w:rsidRPr="007275DF" w:rsidRDefault="009F3451" w:rsidP="00D00DFE">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49AC7E8"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0F4041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C4DED60"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038CB025" w14:textId="77777777" w:rsidTr="00D00DF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44EECA34" w14:textId="77777777" w:rsidR="009F3451" w:rsidRPr="007275DF" w:rsidRDefault="009F3451" w:rsidP="00D00DFE">
            <w:pPr>
              <w:pStyle w:val="TAL"/>
            </w:pPr>
          </w:p>
        </w:tc>
        <w:tc>
          <w:tcPr>
            <w:tcW w:w="992" w:type="dxa"/>
            <w:vMerge/>
            <w:tcBorders>
              <w:left w:val="single" w:sz="4" w:space="0" w:color="auto"/>
              <w:right w:val="single" w:sz="4" w:space="0" w:color="auto"/>
            </w:tcBorders>
            <w:shd w:val="clear" w:color="auto" w:fill="auto"/>
            <w:hideMark/>
          </w:tcPr>
          <w:p w14:paraId="17CFF6D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3DA106"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75733E0"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76E0A44"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4CDBD93C" w14:textId="77777777" w:rsidTr="00D00DF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74E1BF6" w14:textId="77777777" w:rsidR="009F3451" w:rsidRPr="007275DF" w:rsidRDefault="009F3451" w:rsidP="00D00DFE">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1A937FC4" w14:textId="77777777" w:rsidR="009F3451" w:rsidRPr="007275DF" w:rsidRDefault="009F3451" w:rsidP="00D00DFE">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27993C0D" w14:textId="77777777" w:rsidR="009F3451" w:rsidRPr="007275DF" w:rsidRDefault="009F3451" w:rsidP="00D00DFE">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CA17AE4"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9F45133"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32C49EEC" w14:textId="77777777" w:rsidTr="00D00DF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2929A61E" w14:textId="77777777" w:rsidR="009F3451" w:rsidRPr="007275DF" w:rsidRDefault="009F3451" w:rsidP="00D00DFE">
            <w:pPr>
              <w:pStyle w:val="TAL"/>
              <w:rPr>
                <w:bCs/>
              </w:rPr>
            </w:pPr>
          </w:p>
        </w:tc>
        <w:tc>
          <w:tcPr>
            <w:tcW w:w="992" w:type="dxa"/>
            <w:vMerge/>
            <w:tcBorders>
              <w:left w:val="single" w:sz="4" w:space="0" w:color="auto"/>
              <w:right w:val="single" w:sz="4" w:space="0" w:color="auto"/>
            </w:tcBorders>
            <w:shd w:val="clear" w:color="auto" w:fill="auto"/>
            <w:hideMark/>
          </w:tcPr>
          <w:p w14:paraId="3DD6A623"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B0735D" w14:textId="77777777" w:rsidR="009F3451" w:rsidRPr="007275DF" w:rsidRDefault="009F3451" w:rsidP="00D00DFE">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246B12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D06A3BE"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41A8796A" w14:textId="77777777" w:rsidTr="00D00DF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1187B2" w14:textId="77777777" w:rsidR="009F3451" w:rsidRPr="007275DF" w:rsidRDefault="009F3451" w:rsidP="00D00DFE">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78F87D7"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5B0438"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6BDAC43"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58670F6" w14:textId="77777777" w:rsidR="009F3451" w:rsidRPr="007275DF" w:rsidRDefault="009F3451" w:rsidP="00D00DFE">
            <w:pPr>
              <w:pStyle w:val="TAC"/>
              <w:rPr>
                <w:bCs/>
              </w:rPr>
            </w:pPr>
            <w:r w:rsidRPr="007275DF">
              <w:rPr>
                <w:bCs/>
              </w:rPr>
              <w:t>NA</w:t>
            </w:r>
          </w:p>
        </w:tc>
      </w:tr>
      <w:tr w:rsidR="009F3451" w:rsidRPr="007275DF" w14:paraId="1E072211" w14:textId="77777777" w:rsidTr="00D00DF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746AEA5"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DA6F9A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39C49CD7"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6C1B2DB"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0FF751BB" w14:textId="77777777" w:rsidR="009F3451" w:rsidRPr="007275DF" w:rsidDel="00FC32E4" w:rsidRDefault="009F3451" w:rsidP="00D00DFE">
            <w:pPr>
              <w:pStyle w:val="TAC"/>
              <w:rPr>
                <w:bCs/>
              </w:rPr>
            </w:pPr>
            <w:r w:rsidRPr="007275DF">
              <w:rPr>
                <w:bCs/>
              </w:rPr>
              <w:t>TDDConf.1.1</w:t>
            </w:r>
          </w:p>
        </w:tc>
      </w:tr>
      <w:tr w:rsidR="009F3451" w:rsidRPr="007275DF" w14:paraId="27948F8B" w14:textId="77777777" w:rsidTr="00D00DF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2B2A352" w14:textId="77777777" w:rsidR="009F3451" w:rsidRPr="007275DF" w:rsidRDefault="009F3451" w:rsidP="00D00DFE">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6A303CA8"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93D7E4"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CE1E04" w14:textId="77777777" w:rsidR="009F3451" w:rsidRPr="007275DF" w:rsidRDefault="009F3451" w:rsidP="00D00DFE">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76277A3" w14:textId="77777777" w:rsidR="009F3451" w:rsidRPr="007275DF" w:rsidRDefault="009F3451" w:rsidP="00D00DFE">
            <w:pPr>
              <w:pStyle w:val="TAC"/>
              <w:rPr>
                <w:bCs/>
              </w:rPr>
            </w:pPr>
            <w:r w:rsidRPr="007275DF">
              <w:rPr>
                <w:bCs/>
              </w:rPr>
              <w:t>TDDConf.2.1</w:t>
            </w:r>
          </w:p>
        </w:tc>
      </w:tr>
      <w:tr w:rsidR="009F3451" w:rsidRPr="007275DF" w14:paraId="76DC3790" w14:textId="77777777" w:rsidTr="00D00DF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538D7C" w14:textId="77777777" w:rsidR="009F3451" w:rsidRPr="007275DF" w:rsidRDefault="009F3451" w:rsidP="00D00DFE">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567742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E11A5F"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2BD8C8B" w14:textId="77777777" w:rsidR="009F3451" w:rsidRPr="007275DF" w:rsidRDefault="009F3451" w:rsidP="00D00DFE">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CC5AF1F" w14:textId="77777777" w:rsidR="009F3451" w:rsidRPr="007275DF" w:rsidRDefault="009F3451" w:rsidP="00D00DFE">
            <w:pPr>
              <w:pStyle w:val="TAC"/>
              <w:rPr>
                <w:bCs/>
              </w:rPr>
            </w:pPr>
            <w:r w:rsidRPr="007275DF">
              <w:rPr>
                <w:bCs/>
              </w:rPr>
              <w:t>NA</w:t>
            </w:r>
          </w:p>
        </w:tc>
      </w:tr>
      <w:tr w:rsidR="009F3451" w:rsidRPr="007275DF" w14:paraId="6C62A47D" w14:textId="77777777" w:rsidTr="00D00DF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94C8087" w14:textId="77777777" w:rsidR="009F3451" w:rsidRPr="007275DF" w:rsidRDefault="009F3451" w:rsidP="00D00DFE">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6EBA69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61D555"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941CA63" w14:textId="77777777" w:rsidR="009F3451" w:rsidRPr="007275DF" w:rsidRDefault="009F3451" w:rsidP="00D00DFE">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BFE0DC2" w14:textId="77777777" w:rsidR="009F3451" w:rsidRPr="007275DF" w:rsidRDefault="009F3451" w:rsidP="00D00DFE">
            <w:pPr>
              <w:pStyle w:val="TAC"/>
              <w:rPr>
                <w:bCs/>
              </w:rPr>
            </w:pPr>
            <w:r w:rsidRPr="007275DF">
              <w:rPr>
                <w:bCs/>
              </w:rPr>
              <w:t>NA</w:t>
            </w:r>
          </w:p>
        </w:tc>
      </w:tr>
      <w:tr w:rsidR="009F3451" w:rsidRPr="007275DF" w14:paraId="7028467A" w14:textId="77777777" w:rsidTr="00D00DF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4D4786" w14:textId="77777777" w:rsidR="009F3451" w:rsidRPr="007275DF" w:rsidRDefault="009F3451" w:rsidP="00D00DFE">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2BD99B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C02BD2"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D5E05CF" w14:textId="77777777" w:rsidR="009F3451" w:rsidRPr="007275DF" w:rsidRDefault="009F3451" w:rsidP="00D00DFE">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B11AD0A" w14:textId="77777777" w:rsidR="009F3451" w:rsidRPr="007275DF" w:rsidRDefault="009F3451" w:rsidP="00D00DFE">
            <w:pPr>
              <w:pStyle w:val="TAC"/>
              <w:rPr>
                <w:bCs/>
              </w:rPr>
            </w:pPr>
            <w:r w:rsidRPr="007275DF">
              <w:rPr>
                <w:bCs/>
              </w:rPr>
              <w:t>NA</w:t>
            </w:r>
          </w:p>
        </w:tc>
      </w:tr>
      <w:tr w:rsidR="009F3451" w:rsidRPr="007275DF" w14:paraId="63B117FC" w14:textId="77777777" w:rsidTr="00D00DF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249B3F" w14:textId="77777777" w:rsidR="009F3451" w:rsidRPr="007275DF" w:rsidRDefault="009F3451" w:rsidP="00D00DFE">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B64B381"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14719C2"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FB3DC4E" w14:textId="77777777" w:rsidR="009F3451" w:rsidRPr="007275DF" w:rsidRDefault="009F3451" w:rsidP="00D00DFE">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21751FC" w14:textId="77777777" w:rsidR="009F3451" w:rsidRPr="007275DF" w:rsidRDefault="009F3451" w:rsidP="00D00DFE">
            <w:pPr>
              <w:pStyle w:val="TAC"/>
              <w:rPr>
                <w:bCs/>
              </w:rPr>
            </w:pPr>
            <w:r w:rsidRPr="007275DF">
              <w:rPr>
                <w:bCs/>
              </w:rPr>
              <w:t>NA</w:t>
            </w:r>
          </w:p>
        </w:tc>
      </w:tr>
      <w:tr w:rsidR="009F3451" w:rsidRPr="007275DF" w14:paraId="7165D98C" w14:textId="77777777" w:rsidTr="00D00DF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BF20234" w14:textId="77777777" w:rsidR="009F3451" w:rsidRPr="007275DF" w:rsidRDefault="009F3451" w:rsidP="00D00DFE">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E4B4EB2"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1A16D949"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99A7818" w14:textId="77777777" w:rsidR="009F3451" w:rsidRPr="007275DF" w:rsidRDefault="009F3451" w:rsidP="00D00DFE">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35FE21DD" w14:textId="77777777" w:rsidR="009F3451" w:rsidRPr="007275DF" w:rsidRDefault="009F3451" w:rsidP="00D00DFE">
            <w:pPr>
              <w:pStyle w:val="TAC"/>
              <w:rPr>
                <w:bCs/>
              </w:rPr>
            </w:pPr>
            <w:r w:rsidRPr="007275DF">
              <w:rPr>
                <w:bCs/>
                <w:lang w:eastAsia="zh-CN"/>
              </w:rPr>
              <w:t>NA</w:t>
            </w:r>
          </w:p>
        </w:tc>
      </w:tr>
      <w:tr w:rsidR="009F3451" w:rsidRPr="007275DF" w14:paraId="124BCCDC" w14:textId="77777777" w:rsidTr="00D00DF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B57CDE3" w14:textId="77777777" w:rsidR="009F3451" w:rsidRPr="007275DF" w:rsidRDefault="009F3451" w:rsidP="00D00DFE">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2826B63"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05E7A6D"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38B69AF" w14:textId="77777777" w:rsidR="009F3451" w:rsidRPr="007275DF" w:rsidRDefault="009F3451" w:rsidP="00D00DFE">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5662405B" w14:textId="77777777" w:rsidR="009F3451" w:rsidRPr="007275DF" w:rsidRDefault="009F3451" w:rsidP="00D00DFE">
            <w:pPr>
              <w:pStyle w:val="TAC"/>
              <w:rPr>
                <w:rFonts w:cs="v4.2.0"/>
              </w:rPr>
            </w:pPr>
            <w:r w:rsidRPr="007275DF">
              <w:t>OP.1</w:t>
            </w:r>
          </w:p>
        </w:tc>
      </w:tr>
      <w:tr w:rsidR="009F3451" w:rsidRPr="007275DF" w14:paraId="6F1875FD" w14:textId="77777777" w:rsidTr="00D00DF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0FED9AF" w14:textId="77777777" w:rsidR="009F3451" w:rsidRPr="007275DF" w:rsidRDefault="009F3451" w:rsidP="00D00DFE">
            <w:pPr>
              <w:pStyle w:val="TAL"/>
            </w:pPr>
            <w:r w:rsidRPr="007275DF">
              <w:rPr>
                <w:lang w:val="en-US"/>
              </w:rPr>
              <w:t xml:space="preserve">PDSCH Reference </w:t>
            </w:r>
          </w:p>
          <w:p w14:paraId="4BF1C62C" w14:textId="77777777" w:rsidR="009F3451" w:rsidRPr="007275DF" w:rsidRDefault="009F3451" w:rsidP="00D00DFE">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54C574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CBD4D88"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5543537" w14:textId="77777777" w:rsidR="009F3451" w:rsidRPr="007275DF" w:rsidRDefault="009F3451" w:rsidP="00D00DFE">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A8A84E1" w14:textId="77777777" w:rsidR="009F3451" w:rsidRPr="007275DF" w:rsidRDefault="009F3451" w:rsidP="00D00DFE">
            <w:pPr>
              <w:pStyle w:val="TAC"/>
            </w:pPr>
            <w:r w:rsidRPr="007275DF">
              <w:rPr>
                <w:bCs/>
              </w:rPr>
              <w:t>SR.1.1 FDD</w:t>
            </w:r>
          </w:p>
        </w:tc>
      </w:tr>
      <w:tr w:rsidR="009F3451" w:rsidRPr="007275DF" w14:paraId="5409E24F" w14:textId="77777777" w:rsidTr="00D00DFE">
        <w:trPr>
          <w:cantSplit/>
          <w:trHeight w:val="232"/>
          <w:jc w:val="center"/>
        </w:trPr>
        <w:tc>
          <w:tcPr>
            <w:tcW w:w="2410" w:type="dxa"/>
            <w:gridSpan w:val="2"/>
            <w:vMerge/>
            <w:tcBorders>
              <w:left w:val="single" w:sz="4" w:space="0" w:color="auto"/>
              <w:right w:val="single" w:sz="4" w:space="0" w:color="auto"/>
            </w:tcBorders>
            <w:shd w:val="clear" w:color="auto" w:fill="auto"/>
          </w:tcPr>
          <w:p w14:paraId="18736B57"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1EE9A8F9"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tcPr>
          <w:p w14:paraId="05040D10"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75BF8F" w14:textId="77777777" w:rsidR="009F3451" w:rsidRPr="007275DF" w:rsidRDefault="009F3451" w:rsidP="00D00DFE">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B4292E3" w14:textId="77777777" w:rsidR="009F3451" w:rsidRPr="007275DF" w:rsidRDefault="009F3451" w:rsidP="00D00DFE">
            <w:pPr>
              <w:pStyle w:val="TAC"/>
              <w:rPr>
                <w:bCs/>
              </w:rPr>
            </w:pPr>
            <w:r w:rsidRPr="007275DF">
              <w:rPr>
                <w:bCs/>
              </w:rPr>
              <w:t>SR.1.1 TDD</w:t>
            </w:r>
          </w:p>
        </w:tc>
      </w:tr>
      <w:tr w:rsidR="009F3451" w:rsidRPr="007275DF" w14:paraId="4F940B81" w14:textId="77777777" w:rsidTr="00D00DF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A3BD45B" w14:textId="77777777" w:rsidR="009F3451" w:rsidRPr="007275DF" w:rsidRDefault="009F3451" w:rsidP="00D00DFE">
            <w:pPr>
              <w:pStyle w:val="TAL"/>
            </w:pPr>
          </w:p>
        </w:tc>
        <w:tc>
          <w:tcPr>
            <w:tcW w:w="992" w:type="dxa"/>
            <w:vMerge/>
            <w:tcBorders>
              <w:left w:val="single" w:sz="4" w:space="0" w:color="auto"/>
              <w:right w:val="single" w:sz="4" w:space="0" w:color="auto"/>
            </w:tcBorders>
          </w:tcPr>
          <w:p w14:paraId="044E70DE"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4CA4E7" w14:textId="77777777" w:rsidR="009F3451" w:rsidRPr="007275DF" w:rsidRDefault="009F3451" w:rsidP="00D00DF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75F0ADC" w14:textId="77777777" w:rsidR="009F3451" w:rsidRPr="007275DF" w:rsidRDefault="009F3451" w:rsidP="00D00DFE">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3064B4" w14:textId="77777777" w:rsidR="009F3451" w:rsidRPr="007275DF" w:rsidRDefault="009F3451" w:rsidP="00D00DFE">
            <w:pPr>
              <w:pStyle w:val="TAC"/>
            </w:pPr>
            <w:r w:rsidRPr="007275DF">
              <w:rPr>
                <w:bCs/>
              </w:rPr>
              <w:t>SR.2.1 TDD</w:t>
            </w:r>
          </w:p>
        </w:tc>
      </w:tr>
      <w:tr w:rsidR="009F3451" w:rsidRPr="007275DF" w14:paraId="103857DA" w14:textId="77777777" w:rsidTr="00D00DF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D8A43F4" w14:textId="77777777" w:rsidR="009F3451" w:rsidRPr="007275DF" w:rsidRDefault="009F3451" w:rsidP="00D00DFE">
            <w:pPr>
              <w:pStyle w:val="TAL"/>
              <w:rPr>
                <w:rFonts w:cs="v5.0.0"/>
              </w:rPr>
            </w:pPr>
            <w:r w:rsidRPr="007275DF">
              <w:rPr>
                <w:rFonts w:cs="v5.0.0"/>
              </w:rPr>
              <w:t xml:space="preserve">CORESET Reference </w:t>
            </w:r>
          </w:p>
          <w:p w14:paraId="3C5DDDA7" w14:textId="77777777" w:rsidR="009F3451" w:rsidRPr="007275DF" w:rsidRDefault="009F3451" w:rsidP="00D00DFE">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780D2CC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C7CAC36" w14:textId="77777777" w:rsidR="009F3451" w:rsidRPr="007275DF" w:rsidRDefault="009F3451" w:rsidP="00D00DFE">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E75148" w14:textId="77777777" w:rsidR="009F3451" w:rsidRPr="007275DF" w:rsidRDefault="009F3451" w:rsidP="00D00DFE">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62623CD" w14:textId="77777777" w:rsidR="009F3451" w:rsidRPr="007275DF" w:rsidRDefault="009F3451" w:rsidP="00D00DFE">
            <w:pPr>
              <w:pStyle w:val="TAC"/>
              <w:rPr>
                <w:rFonts w:cs="v4.2.0"/>
                <w:lang w:eastAsia="zh-CN"/>
              </w:rPr>
            </w:pPr>
            <w:r w:rsidRPr="007275DF">
              <w:t>CR.1.1 FDD</w:t>
            </w:r>
          </w:p>
        </w:tc>
      </w:tr>
      <w:tr w:rsidR="009F3451" w:rsidRPr="007275DF" w14:paraId="75B9A2CD" w14:textId="77777777" w:rsidTr="00D00DF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5C8EFAA5"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74326B7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D51F180" w14:textId="77777777" w:rsidR="009F3451" w:rsidRPr="007275DF" w:rsidRDefault="009F3451" w:rsidP="00D00DFE">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5BAA8EBE" w14:textId="77777777" w:rsidR="009F3451" w:rsidRPr="007275DF" w:rsidRDefault="009F3451" w:rsidP="00D00DF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3307A9" w14:textId="77777777" w:rsidR="009F3451" w:rsidRPr="007275DF" w:rsidRDefault="009F3451" w:rsidP="00D00DFE">
            <w:pPr>
              <w:pStyle w:val="TAC"/>
              <w:rPr>
                <w:rFonts w:cs="v4.2.0"/>
                <w:lang w:eastAsia="zh-CN"/>
              </w:rPr>
            </w:pPr>
            <w:r w:rsidRPr="007275DF">
              <w:t>CR.1.1 TDD</w:t>
            </w:r>
          </w:p>
        </w:tc>
      </w:tr>
      <w:tr w:rsidR="009F3451" w:rsidRPr="007275DF" w14:paraId="19F06A23" w14:textId="77777777" w:rsidTr="00D00DF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6DA78C74" w14:textId="77777777" w:rsidR="009F3451" w:rsidRPr="007275DF" w:rsidRDefault="009F3451" w:rsidP="00D00DFE">
            <w:pPr>
              <w:pStyle w:val="TAL"/>
              <w:rPr>
                <w:rFonts w:cs="v5.0.0"/>
              </w:rPr>
            </w:pPr>
          </w:p>
        </w:tc>
        <w:tc>
          <w:tcPr>
            <w:tcW w:w="992" w:type="dxa"/>
            <w:vMerge/>
            <w:tcBorders>
              <w:left w:val="single" w:sz="4" w:space="0" w:color="auto"/>
              <w:right w:val="single" w:sz="4" w:space="0" w:color="auto"/>
            </w:tcBorders>
          </w:tcPr>
          <w:p w14:paraId="4FC43341"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EF1ADB" w14:textId="77777777" w:rsidR="009F3451" w:rsidRPr="007275DF" w:rsidRDefault="009F3451" w:rsidP="00D00DFE">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3E62005" w14:textId="77777777" w:rsidR="009F3451" w:rsidRPr="007275DF" w:rsidRDefault="009F3451" w:rsidP="00D00DFE">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E673F33" w14:textId="77777777" w:rsidR="009F3451" w:rsidRPr="007275DF" w:rsidRDefault="009F3451" w:rsidP="00D00DFE">
            <w:pPr>
              <w:pStyle w:val="TAC"/>
              <w:rPr>
                <w:rFonts w:cs="v4.2.0"/>
                <w:lang w:eastAsia="zh-CN"/>
              </w:rPr>
            </w:pPr>
            <w:r w:rsidRPr="007275DF">
              <w:t>CR.2.1 TDD</w:t>
            </w:r>
          </w:p>
        </w:tc>
      </w:tr>
      <w:tr w:rsidR="009F3451" w:rsidRPr="007275DF" w14:paraId="6E8256E3" w14:textId="77777777" w:rsidTr="00D00DF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72475B1" w14:textId="77777777" w:rsidR="009F3451" w:rsidRPr="007275DF" w:rsidRDefault="009F3451" w:rsidP="00D00DFE">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0CC3CAE4"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p w14:paraId="4E4B3A29" w14:textId="77777777" w:rsidR="009F3451" w:rsidRPr="007275DF" w:rsidRDefault="009F3451" w:rsidP="00D00DFE">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7030C9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B07B516"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41BABC7F"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33DE341F" w14:textId="77777777" w:rsidR="009F3451" w:rsidRPr="007275DF" w:rsidRDefault="009F3451" w:rsidP="00D00DFE">
            <w:pPr>
              <w:pStyle w:val="TAC"/>
              <w:rPr>
                <w:rFonts w:cs="v4.2.0"/>
                <w:lang w:eastAsia="zh-CN"/>
              </w:rPr>
            </w:pPr>
            <w:r w:rsidRPr="007275DF">
              <w:t>SSB.1 FR1</w:t>
            </w:r>
          </w:p>
        </w:tc>
      </w:tr>
      <w:tr w:rsidR="009F3451" w:rsidRPr="007275DF" w14:paraId="5BA27CFA" w14:textId="77777777" w:rsidTr="00D00DFE">
        <w:trPr>
          <w:cantSplit/>
          <w:trHeight w:val="180"/>
          <w:jc w:val="center"/>
        </w:trPr>
        <w:tc>
          <w:tcPr>
            <w:tcW w:w="1205" w:type="dxa"/>
            <w:tcBorders>
              <w:top w:val="nil"/>
              <w:left w:val="single" w:sz="4" w:space="0" w:color="auto"/>
              <w:bottom w:val="nil"/>
              <w:right w:val="single" w:sz="4" w:space="0" w:color="auto"/>
            </w:tcBorders>
            <w:shd w:val="clear" w:color="auto" w:fill="auto"/>
          </w:tcPr>
          <w:p w14:paraId="194C2333" w14:textId="77777777" w:rsidR="009F3451" w:rsidRPr="007275DF" w:rsidRDefault="009F3451" w:rsidP="00D00DFE">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18EF2230"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28FF49EE"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4C3F5AB"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CB48287"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440053FA" w14:textId="77777777" w:rsidR="009F3451" w:rsidRPr="007275DF" w:rsidRDefault="009F3451" w:rsidP="00D00DFE">
            <w:pPr>
              <w:pStyle w:val="TAC"/>
              <w:rPr>
                <w:rFonts w:cs="v4.2.0"/>
                <w:lang w:eastAsia="zh-CN"/>
              </w:rPr>
            </w:pPr>
            <w:r w:rsidRPr="007275DF">
              <w:t>SSB.1 FR1</w:t>
            </w:r>
          </w:p>
        </w:tc>
      </w:tr>
      <w:tr w:rsidR="009F3451" w:rsidRPr="007275DF" w14:paraId="380A1ACF" w14:textId="77777777" w:rsidTr="00D00DFE">
        <w:trPr>
          <w:cantSplit/>
          <w:trHeight w:val="180"/>
          <w:jc w:val="center"/>
        </w:trPr>
        <w:tc>
          <w:tcPr>
            <w:tcW w:w="1205" w:type="dxa"/>
            <w:tcBorders>
              <w:top w:val="nil"/>
              <w:left w:val="single" w:sz="4" w:space="0" w:color="auto"/>
              <w:bottom w:val="nil"/>
              <w:right w:val="single" w:sz="4" w:space="0" w:color="auto"/>
            </w:tcBorders>
            <w:shd w:val="clear" w:color="auto" w:fill="auto"/>
          </w:tcPr>
          <w:p w14:paraId="03A176E3"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645AA3CD"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044AD84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58B9DE"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54DF66D1" w14:textId="77777777" w:rsidR="009F3451" w:rsidRPr="007275DF" w:rsidRDefault="009F3451" w:rsidP="00D00DFE">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97852B8" w14:textId="77777777" w:rsidR="009F3451" w:rsidRPr="007275DF" w:rsidRDefault="009F3451" w:rsidP="00D00DFE">
            <w:pPr>
              <w:pStyle w:val="TAC"/>
              <w:rPr>
                <w:rFonts w:cs="v4.2.0"/>
                <w:lang w:eastAsia="zh-CN"/>
              </w:rPr>
            </w:pPr>
            <w:r w:rsidRPr="007275DF">
              <w:t>SSB.2 FR1</w:t>
            </w:r>
          </w:p>
        </w:tc>
      </w:tr>
      <w:tr w:rsidR="009F3451" w:rsidRPr="007275DF" w14:paraId="6C031A9B" w14:textId="77777777" w:rsidTr="00D00DFE">
        <w:trPr>
          <w:cantSplit/>
          <w:trHeight w:val="180"/>
          <w:jc w:val="center"/>
        </w:trPr>
        <w:tc>
          <w:tcPr>
            <w:tcW w:w="1205" w:type="dxa"/>
            <w:tcBorders>
              <w:top w:val="nil"/>
              <w:left w:val="single" w:sz="4" w:space="0" w:color="auto"/>
              <w:bottom w:val="nil"/>
              <w:right w:val="single" w:sz="4" w:space="0" w:color="auto"/>
            </w:tcBorders>
            <w:shd w:val="clear" w:color="auto" w:fill="auto"/>
          </w:tcPr>
          <w:p w14:paraId="76B3595A" w14:textId="77777777" w:rsidR="009F3451" w:rsidRPr="007275DF" w:rsidRDefault="009F3451" w:rsidP="00D00DFE">
            <w:pPr>
              <w:pStyle w:val="TAL"/>
              <w:rPr>
                <w:rFonts w:cs="v5.0.0"/>
              </w:rPr>
            </w:pPr>
          </w:p>
        </w:tc>
        <w:tc>
          <w:tcPr>
            <w:tcW w:w="1205" w:type="dxa"/>
            <w:vMerge w:val="restart"/>
            <w:tcBorders>
              <w:left w:val="single" w:sz="4" w:space="0" w:color="auto"/>
              <w:right w:val="single" w:sz="4" w:space="0" w:color="auto"/>
            </w:tcBorders>
            <w:shd w:val="clear" w:color="auto" w:fill="auto"/>
          </w:tcPr>
          <w:p w14:paraId="5977CFF3" w14:textId="77777777" w:rsidR="009F3451" w:rsidRPr="007275DF" w:rsidRDefault="009F3451" w:rsidP="00D00DFE">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647179A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55472C"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29849B7"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7750A627" w14:textId="77777777" w:rsidR="009F3451" w:rsidRPr="007275DF" w:rsidRDefault="009F3451" w:rsidP="00D00DFE">
            <w:pPr>
              <w:pStyle w:val="TAC"/>
            </w:pPr>
            <w:r w:rsidRPr="007275DF">
              <w:t>SSB.1 FR1</w:t>
            </w:r>
          </w:p>
        </w:tc>
      </w:tr>
      <w:tr w:rsidR="009F3451" w:rsidRPr="007275DF" w14:paraId="4B7C5A7D" w14:textId="77777777" w:rsidTr="00D00DFE">
        <w:trPr>
          <w:cantSplit/>
          <w:trHeight w:val="180"/>
          <w:jc w:val="center"/>
        </w:trPr>
        <w:tc>
          <w:tcPr>
            <w:tcW w:w="1205" w:type="dxa"/>
            <w:tcBorders>
              <w:top w:val="nil"/>
              <w:left w:val="single" w:sz="4" w:space="0" w:color="auto"/>
              <w:bottom w:val="nil"/>
              <w:right w:val="single" w:sz="4" w:space="0" w:color="auto"/>
            </w:tcBorders>
            <w:shd w:val="clear" w:color="auto" w:fill="auto"/>
          </w:tcPr>
          <w:p w14:paraId="4E2090A3"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52599F72" w14:textId="77777777" w:rsidR="009F3451" w:rsidRPr="007275DF" w:rsidRDefault="009F3451" w:rsidP="00D00DFE">
            <w:pPr>
              <w:pStyle w:val="TAL"/>
              <w:rPr>
                <w:rFonts w:cs="v5.0.0"/>
              </w:rPr>
            </w:pPr>
          </w:p>
        </w:tc>
        <w:tc>
          <w:tcPr>
            <w:tcW w:w="992" w:type="dxa"/>
            <w:tcBorders>
              <w:top w:val="nil"/>
              <w:left w:val="single" w:sz="4" w:space="0" w:color="auto"/>
              <w:bottom w:val="nil"/>
              <w:right w:val="single" w:sz="4" w:space="0" w:color="auto"/>
            </w:tcBorders>
          </w:tcPr>
          <w:p w14:paraId="5346B746"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AF1D09E" w14:textId="77777777" w:rsidR="009F3451" w:rsidRPr="007275DF" w:rsidRDefault="009F3451" w:rsidP="00D00DFE">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9DD3596"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65D7C75" w14:textId="77777777" w:rsidR="009F3451" w:rsidRPr="007275DF" w:rsidRDefault="009F3451" w:rsidP="00D00DFE">
            <w:pPr>
              <w:pStyle w:val="TAC"/>
            </w:pPr>
            <w:r w:rsidRPr="007275DF">
              <w:t>SSB.1 FR1</w:t>
            </w:r>
          </w:p>
        </w:tc>
      </w:tr>
      <w:tr w:rsidR="009F3451" w:rsidRPr="007275DF" w14:paraId="01F86202" w14:textId="77777777" w:rsidTr="00D00DFE">
        <w:trPr>
          <w:cantSplit/>
          <w:trHeight w:val="180"/>
          <w:jc w:val="center"/>
        </w:trPr>
        <w:tc>
          <w:tcPr>
            <w:tcW w:w="1205" w:type="dxa"/>
            <w:tcBorders>
              <w:top w:val="nil"/>
              <w:left w:val="single" w:sz="4" w:space="0" w:color="auto"/>
              <w:right w:val="single" w:sz="4" w:space="0" w:color="auto"/>
            </w:tcBorders>
            <w:shd w:val="clear" w:color="auto" w:fill="auto"/>
          </w:tcPr>
          <w:p w14:paraId="7CA839E9" w14:textId="77777777" w:rsidR="009F3451" w:rsidRPr="007275DF" w:rsidRDefault="009F3451" w:rsidP="00D00DFE">
            <w:pPr>
              <w:pStyle w:val="TAL"/>
              <w:rPr>
                <w:rFonts w:cs="v5.0.0"/>
              </w:rPr>
            </w:pPr>
          </w:p>
        </w:tc>
        <w:tc>
          <w:tcPr>
            <w:tcW w:w="1205" w:type="dxa"/>
            <w:vMerge/>
            <w:tcBorders>
              <w:left w:val="single" w:sz="4" w:space="0" w:color="auto"/>
              <w:right w:val="single" w:sz="4" w:space="0" w:color="auto"/>
            </w:tcBorders>
            <w:shd w:val="clear" w:color="auto" w:fill="auto"/>
          </w:tcPr>
          <w:p w14:paraId="5CC28AF1" w14:textId="77777777" w:rsidR="009F3451" w:rsidRPr="007275DF" w:rsidRDefault="009F3451" w:rsidP="00D00DFE">
            <w:pPr>
              <w:pStyle w:val="TAL"/>
              <w:rPr>
                <w:rFonts w:cs="v5.0.0"/>
              </w:rPr>
            </w:pPr>
          </w:p>
        </w:tc>
        <w:tc>
          <w:tcPr>
            <w:tcW w:w="992" w:type="dxa"/>
            <w:tcBorders>
              <w:top w:val="nil"/>
              <w:left w:val="single" w:sz="4" w:space="0" w:color="auto"/>
              <w:right w:val="single" w:sz="4" w:space="0" w:color="auto"/>
            </w:tcBorders>
          </w:tcPr>
          <w:p w14:paraId="2E591D96"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D0DBC2" w14:textId="77777777" w:rsidR="009F3451" w:rsidRPr="007275DF" w:rsidRDefault="009F3451" w:rsidP="00D00DFE">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068B7A45" w14:textId="77777777" w:rsidR="009F3451" w:rsidRPr="007275DF" w:rsidRDefault="009F3451" w:rsidP="00D00DFE">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FDE65E9" w14:textId="77777777" w:rsidR="009F3451" w:rsidRPr="007275DF" w:rsidRDefault="009F3451" w:rsidP="00D00DFE">
            <w:pPr>
              <w:pStyle w:val="TAC"/>
            </w:pPr>
            <w:r w:rsidRPr="007275DF">
              <w:t>SSB.2 FR1</w:t>
            </w:r>
          </w:p>
        </w:tc>
      </w:tr>
      <w:tr w:rsidR="009F3451" w:rsidRPr="007275DF" w14:paraId="09684773" w14:textId="77777777" w:rsidTr="00D00DFE">
        <w:trPr>
          <w:cantSplit/>
          <w:trHeight w:val="180"/>
          <w:jc w:val="center"/>
        </w:trPr>
        <w:tc>
          <w:tcPr>
            <w:tcW w:w="2410" w:type="dxa"/>
            <w:gridSpan w:val="2"/>
            <w:tcBorders>
              <w:left w:val="single" w:sz="4" w:space="0" w:color="auto"/>
              <w:right w:val="single" w:sz="4" w:space="0" w:color="auto"/>
            </w:tcBorders>
            <w:shd w:val="clear" w:color="auto" w:fill="auto"/>
          </w:tcPr>
          <w:p w14:paraId="30D48958" w14:textId="77777777" w:rsidR="009F3451" w:rsidRPr="007275DF" w:rsidRDefault="009F3451" w:rsidP="00D00DFE">
            <w:pPr>
              <w:pStyle w:val="TAL"/>
              <w:rPr>
                <w:rFonts w:cs="v5.0.0"/>
              </w:rPr>
            </w:pPr>
            <w:r w:rsidRPr="007275DF">
              <w:t>DBT window configuration</w:t>
            </w:r>
          </w:p>
        </w:tc>
        <w:tc>
          <w:tcPr>
            <w:tcW w:w="992" w:type="dxa"/>
            <w:tcBorders>
              <w:left w:val="single" w:sz="4" w:space="0" w:color="auto"/>
              <w:right w:val="single" w:sz="4" w:space="0" w:color="auto"/>
            </w:tcBorders>
          </w:tcPr>
          <w:p w14:paraId="64A5CBA9"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783094E"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0908D94B" w14:textId="77777777" w:rsidR="009F3451" w:rsidRPr="007275DF" w:rsidRDefault="009F3451" w:rsidP="00D00DFE">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3384D190" w14:textId="77777777" w:rsidR="009F3451" w:rsidRPr="007275DF" w:rsidRDefault="009F3451" w:rsidP="00D00DFE">
            <w:pPr>
              <w:pStyle w:val="TAC"/>
            </w:pPr>
            <w:r w:rsidRPr="007275DF">
              <w:rPr>
                <w:rFonts w:cs="v4.2.0"/>
                <w:bCs/>
                <w:lang w:eastAsia="zh-CN"/>
              </w:rPr>
              <w:t>Not applicable</w:t>
            </w:r>
          </w:p>
        </w:tc>
      </w:tr>
      <w:tr w:rsidR="009F3451" w:rsidRPr="007275DF" w14:paraId="461A7FB4" w14:textId="77777777" w:rsidTr="00D00DF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0089BADB" w14:textId="77777777" w:rsidR="009F3451" w:rsidRPr="007275DF" w:rsidRDefault="009F3451" w:rsidP="00D00DFE">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ED2204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2C160A" w14:textId="77777777" w:rsidR="009F3451" w:rsidRPr="007275DF" w:rsidRDefault="009F3451" w:rsidP="00D00DFE">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C5633F5" w14:textId="77777777" w:rsidR="009F3451" w:rsidRPr="007275DF" w:rsidRDefault="009F3451" w:rsidP="00D00DFE">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32140BEE" w14:textId="77777777" w:rsidR="009F3451" w:rsidRPr="007275DF" w:rsidRDefault="009F3451" w:rsidP="00D00DFE">
            <w:pPr>
              <w:pStyle w:val="TAC"/>
              <w:rPr>
                <w:lang w:eastAsia="zh-CN"/>
              </w:rPr>
            </w:pPr>
            <w:r w:rsidRPr="007275DF">
              <w:t>SMTC.5</w:t>
            </w:r>
          </w:p>
        </w:tc>
      </w:tr>
      <w:tr w:rsidR="009F3451" w:rsidRPr="007275DF" w14:paraId="764AAC9F" w14:textId="77777777" w:rsidTr="00D00DF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1A1F8DB" w14:textId="77777777" w:rsidR="009F3451" w:rsidRPr="007275DF" w:rsidRDefault="009F3451" w:rsidP="00D00DFE">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DD4A29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6DEA60" w14:textId="77777777" w:rsidR="009F3451" w:rsidRPr="007275DF" w:rsidRDefault="009F3451" w:rsidP="00D00DFE">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10C52551" w14:textId="77777777" w:rsidR="009F3451" w:rsidRPr="007275DF" w:rsidRDefault="009F3451" w:rsidP="00D00DFE">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76354FFE" w14:textId="77777777" w:rsidR="009F3451" w:rsidRPr="007275DF" w:rsidRDefault="009F3451" w:rsidP="00D00DFE">
            <w:pPr>
              <w:pStyle w:val="TAC"/>
              <w:rPr>
                <w:lang w:eastAsia="zh-CN"/>
              </w:rPr>
            </w:pPr>
            <w:r w:rsidRPr="007275DF">
              <w:t>SMTC.4</w:t>
            </w:r>
          </w:p>
        </w:tc>
      </w:tr>
      <w:tr w:rsidR="009F3451" w:rsidRPr="007275DF" w14:paraId="3209AD3C" w14:textId="77777777" w:rsidTr="00D00DF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D3897" w14:textId="77777777" w:rsidR="009F3451" w:rsidRPr="007275DF" w:rsidRDefault="009F3451" w:rsidP="00D00DFE">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100B0D4" w14:textId="77777777" w:rsidR="009F3451" w:rsidRPr="007275DF" w:rsidRDefault="009F3451" w:rsidP="00D00DFE">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28C82CA" w14:textId="77777777" w:rsidR="009F3451" w:rsidRPr="007275DF" w:rsidRDefault="009F3451" w:rsidP="00D00DFE">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3826E0D" w14:textId="77777777" w:rsidR="009F3451" w:rsidRPr="007275DF" w:rsidRDefault="009F3451" w:rsidP="00D00DF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DC4CD6C" w14:textId="77777777" w:rsidR="009F3451" w:rsidRPr="007275DF" w:rsidRDefault="009F3451" w:rsidP="00D00DFE">
            <w:pPr>
              <w:pStyle w:val="TAC"/>
              <w:rPr>
                <w:lang w:val="en-US"/>
              </w:rPr>
            </w:pPr>
            <w:r w:rsidRPr="007275DF">
              <w:rPr>
                <w:lang w:val="en-US"/>
              </w:rPr>
              <w:t>15</w:t>
            </w:r>
          </w:p>
        </w:tc>
      </w:tr>
      <w:tr w:rsidR="009F3451" w:rsidRPr="007275DF" w14:paraId="3765C7FA" w14:textId="77777777" w:rsidTr="00D00DF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8479A29" w14:textId="77777777" w:rsidR="009F3451" w:rsidRPr="007275DF" w:rsidRDefault="009F3451" w:rsidP="00D00DFE">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DF1D5B0"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19F7CA8" w14:textId="77777777" w:rsidR="009F3451" w:rsidRPr="007275DF" w:rsidRDefault="009F3451" w:rsidP="00D00DFE">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E7E09F4" w14:textId="77777777" w:rsidR="009F3451" w:rsidRPr="007275DF" w:rsidRDefault="009F3451" w:rsidP="00D00DFE">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450B613" w14:textId="77777777" w:rsidR="009F3451" w:rsidRPr="007275DF" w:rsidRDefault="009F3451" w:rsidP="00D00DFE">
            <w:pPr>
              <w:pStyle w:val="TAC"/>
              <w:rPr>
                <w:lang w:val="en-US"/>
              </w:rPr>
            </w:pPr>
            <w:r w:rsidRPr="007275DF">
              <w:rPr>
                <w:lang w:val="en-US"/>
              </w:rPr>
              <w:t>30</w:t>
            </w:r>
          </w:p>
        </w:tc>
      </w:tr>
      <w:tr w:rsidR="009F3451" w:rsidRPr="007275DF" w14:paraId="4F8AE6FD" w14:textId="77777777" w:rsidTr="00D00DFE">
        <w:trPr>
          <w:cantSplit/>
          <w:trHeight w:val="127"/>
          <w:jc w:val="center"/>
        </w:trPr>
        <w:tc>
          <w:tcPr>
            <w:tcW w:w="1205" w:type="dxa"/>
            <w:tcBorders>
              <w:top w:val="nil"/>
              <w:left w:val="single" w:sz="4" w:space="0" w:color="auto"/>
              <w:bottom w:val="nil"/>
              <w:right w:val="single" w:sz="4" w:space="0" w:color="auto"/>
            </w:tcBorders>
            <w:shd w:val="clear" w:color="auto" w:fill="auto"/>
          </w:tcPr>
          <w:p w14:paraId="56B589D3" w14:textId="77777777" w:rsidR="009F3451" w:rsidRPr="007275DF" w:rsidRDefault="009F3451" w:rsidP="00D00DFE">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D7552D9"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8F81796"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ADBDA5"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45128D9" w14:textId="77777777" w:rsidR="009F3451" w:rsidRPr="007275DF" w:rsidRDefault="009F3451" w:rsidP="00D00DFE">
            <w:pPr>
              <w:pStyle w:val="TAC"/>
              <w:rPr>
                <w:lang w:val="en-US"/>
              </w:rPr>
            </w:pPr>
            <w:ins w:id="454" w:author="Author">
              <w:r>
                <w:rPr>
                  <w:lang w:val="en-US"/>
                </w:rPr>
                <w:t>P</w:t>
              </w:r>
              <w:r w:rsidRPr="00091D48">
                <w:rPr>
                  <w:vertAlign w:val="subscript"/>
                  <w:lang w:val="en-US"/>
                </w:rPr>
                <w:t>CCA_DL</w:t>
              </w:r>
              <w:r>
                <w:rPr>
                  <w:lang w:val="en-US"/>
                </w:rPr>
                <w:t>=0.9375</w:t>
              </w:r>
            </w:ins>
            <w:del w:id="455"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6898F8BA" w14:textId="77777777" w:rsidR="009F3451" w:rsidRPr="007275DF" w:rsidRDefault="009F3451" w:rsidP="00D00DFE">
            <w:pPr>
              <w:pStyle w:val="TAC"/>
              <w:rPr>
                <w:lang w:val="en-US"/>
              </w:rPr>
            </w:pPr>
            <w:ins w:id="456" w:author="Author">
              <w:r w:rsidRPr="007275DF">
                <w:rPr>
                  <w:rFonts w:cs="v4.2.0"/>
                  <w:bCs/>
                  <w:lang w:eastAsia="zh-CN"/>
                </w:rPr>
                <w:t>Not applicable</w:t>
              </w:r>
            </w:ins>
            <w:del w:id="457" w:author="Author">
              <w:r w:rsidRPr="007275DF" w:rsidDel="005E4713">
                <w:rPr>
                  <w:lang w:val="en-US"/>
                </w:rPr>
                <w:delText>TBD</w:delText>
              </w:r>
            </w:del>
          </w:p>
        </w:tc>
      </w:tr>
      <w:tr w:rsidR="009F3451" w:rsidRPr="007275DF" w14:paraId="37C5F5DD" w14:textId="77777777" w:rsidTr="00D00DF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ECC5593"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FFB9DD4"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12E2950D"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97CCEB2"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64123444" w14:textId="77777777" w:rsidR="009F3451" w:rsidRDefault="009F3451" w:rsidP="00D00DFE">
            <w:pPr>
              <w:pStyle w:val="TAC"/>
              <w:rPr>
                <w:ins w:id="458" w:author="Author"/>
                <w:lang w:val="en-US"/>
              </w:rPr>
            </w:pPr>
            <w:ins w:id="459" w:author="Author">
              <w:r>
                <w:rPr>
                  <w:lang w:val="en-US"/>
                </w:rPr>
                <w:t>P</w:t>
              </w:r>
              <w:r w:rsidRPr="00091D48">
                <w:rPr>
                  <w:vertAlign w:val="subscript"/>
                  <w:lang w:val="en-US"/>
                </w:rPr>
                <w:t>CCA_DL</w:t>
              </w:r>
              <w:r>
                <w:rPr>
                  <w:vertAlign w:val="subscript"/>
                  <w:lang w:val="en-US"/>
                </w:rPr>
                <w:t>_1</w:t>
              </w:r>
              <w:r>
                <w:rPr>
                  <w:lang w:val="en-US"/>
                </w:rPr>
                <w:t>=0.75</w:t>
              </w:r>
            </w:ins>
          </w:p>
          <w:p w14:paraId="296BF7FC" w14:textId="77777777" w:rsidR="009F3451" w:rsidRDefault="009F3451" w:rsidP="00D00DFE">
            <w:pPr>
              <w:pStyle w:val="TAC"/>
              <w:rPr>
                <w:ins w:id="460" w:author="Author"/>
                <w:lang w:val="en-US"/>
              </w:rPr>
            </w:pPr>
            <w:ins w:id="461" w:author="Author">
              <w:r>
                <w:rPr>
                  <w:lang w:val="en-US"/>
                </w:rPr>
                <w:t>P</w:t>
              </w:r>
              <w:r w:rsidRPr="00091D48">
                <w:rPr>
                  <w:vertAlign w:val="subscript"/>
                  <w:lang w:val="en-US"/>
                </w:rPr>
                <w:t>CCA_DL</w:t>
              </w:r>
              <w:r>
                <w:rPr>
                  <w:vertAlign w:val="subscript"/>
                  <w:lang w:val="en-US"/>
                </w:rPr>
                <w:t>_2</w:t>
              </w:r>
              <w:r>
                <w:rPr>
                  <w:lang w:val="en-US"/>
                </w:rPr>
                <w:t>=0.75</w:t>
              </w:r>
            </w:ins>
          </w:p>
          <w:p w14:paraId="2E154BE0" w14:textId="77777777" w:rsidR="009F3451" w:rsidRPr="007275DF" w:rsidRDefault="009F3451" w:rsidP="00D00DFE">
            <w:pPr>
              <w:pStyle w:val="TAC"/>
              <w:rPr>
                <w:lang w:val="en-US"/>
              </w:rPr>
            </w:pPr>
            <w:del w:id="462"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020C953D" w14:textId="77777777" w:rsidR="009F3451" w:rsidRPr="007275DF" w:rsidRDefault="009F3451" w:rsidP="00D00DFE">
            <w:pPr>
              <w:pStyle w:val="TAC"/>
              <w:rPr>
                <w:lang w:val="en-US"/>
              </w:rPr>
            </w:pPr>
            <w:ins w:id="463" w:author="Author">
              <w:r w:rsidRPr="007275DF">
                <w:rPr>
                  <w:rFonts w:cs="v4.2.0"/>
                  <w:bCs/>
                  <w:lang w:eastAsia="zh-CN"/>
                </w:rPr>
                <w:t>Not applicable</w:t>
              </w:r>
            </w:ins>
            <w:del w:id="464" w:author="Author">
              <w:r w:rsidRPr="007275DF" w:rsidDel="007E12B9">
                <w:rPr>
                  <w:lang w:val="en-US"/>
                </w:rPr>
                <w:delText>TBD</w:delText>
              </w:r>
            </w:del>
          </w:p>
        </w:tc>
      </w:tr>
      <w:tr w:rsidR="009F3451" w:rsidRPr="007275DF" w14:paraId="6AC61DE6" w14:textId="77777777" w:rsidTr="00D00DF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4075FBAD" w14:textId="77777777" w:rsidR="009F3451" w:rsidRPr="007275DF" w:rsidRDefault="009F3451" w:rsidP="00D00DFE">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0944E4E8" w14:textId="77777777" w:rsidR="009F3451" w:rsidRPr="007275DF" w:rsidRDefault="009F3451" w:rsidP="00D00DFE">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30E4F9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0FBC8D"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1C15A9E" w14:textId="77777777" w:rsidR="009F3451" w:rsidRPr="007275DF" w:rsidRDefault="009F3451" w:rsidP="00D00DFE">
            <w:pPr>
              <w:pStyle w:val="TAC"/>
              <w:rPr>
                <w:lang w:val="en-US"/>
              </w:rPr>
            </w:pPr>
            <w:ins w:id="46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66"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31BE40BB" w14:textId="77777777" w:rsidR="009F3451" w:rsidRPr="007275DF" w:rsidRDefault="009F3451" w:rsidP="00D00DFE">
            <w:pPr>
              <w:pStyle w:val="TAC"/>
              <w:rPr>
                <w:lang w:val="en-US"/>
              </w:rPr>
            </w:pPr>
            <w:ins w:id="467" w:author="Author">
              <w:r w:rsidRPr="007275DF">
                <w:rPr>
                  <w:rFonts w:cs="v4.2.0"/>
                  <w:bCs/>
                  <w:lang w:eastAsia="zh-CN"/>
                </w:rPr>
                <w:t>Not applicable</w:t>
              </w:r>
            </w:ins>
            <w:del w:id="468" w:author="Author">
              <w:r w:rsidRPr="007275DF" w:rsidDel="007D7FD9">
                <w:rPr>
                  <w:lang w:val="en-US"/>
                </w:rPr>
                <w:delText>TBD</w:delText>
              </w:r>
            </w:del>
          </w:p>
        </w:tc>
      </w:tr>
      <w:tr w:rsidR="009F3451" w:rsidRPr="007275DF" w14:paraId="4CDD427A" w14:textId="77777777" w:rsidTr="00D00DF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4D75E3D6" w14:textId="77777777" w:rsidR="009F3451" w:rsidRPr="007275DF" w:rsidRDefault="009F3451" w:rsidP="00D00DFE">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B25625"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9F9544" w14:textId="77777777" w:rsidR="009F3451" w:rsidRPr="007275DF" w:rsidRDefault="009F3451" w:rsidP="00D00DFE">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2E4B03"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6008EDB" w14:textId="77777777" w:rsidR="009F3451" w:rsidRPr="007275DF" w:rsidRDefault="009F3451" w:rsidP="00D00DFE">
            <w:pPr>
              <w:pStyle w:val="TAC"/>
              <w:rPr>
                <w:lang w:val="en-US"/>
              </w:rPr>
            </w:pPr>
            <w:ins w:id="46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470" w:author="Author">
              <w:r w:rsidRPr="007275DF" w:rsidDel="00FE4D01">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tcPr>
          <w:p w14:paraId="5E751616" w14:textId="77777777" w:rsidR="009F3451" w:rsidRPr="007275DF" w:rsidRDefault="009F3451" w:rsidP="00D00DFE">
            <w:pPr>
              <w:pStyle w:val="TAC"/>
              <w:rPr>
                <w:lang w:val="en-US"/>
              </w:rPr>
            </w:pPr>
            <w:ins w:id="471" w:author="Author">
              <w:r w:rsidRPr="007275DF">
                <w:rPr>
                  <w:rFonts w:cs="v4.2.0"/>
                  <w:bCs/>
                  <w:lang w:eastAsia="zh-CN"/>
                </w:rPr>
                <w:t>Not applicable</w:t>
              </w:r>
            </w:ins>
            <w:del w:id="472" w:author="Author">
              <w:r w:rsidRPr="007275DF" w:rsidDel="00D02098">
                <w:rPr>
                  <w:lang w:val="en-US"/>
                </w:rPr>
                <w:delText>TBD</w:delText>
              </w:r>
            </w:del>
          </w:p>
        </w:tc>
      </w:tr>
      <w:tr w:rsidR="009F3451" w:rsidRPr="007275DF" w14:paraId="58589738"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F4C1F28" w14:textId="77777777" w:rsidR="009F3451" w:rsidRPr="007275DF" w:rsidRDefault="009F3451" w:rsidP="00D00DFE">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6541D66" w14:textId="77777777" w:rsidR="009F3451" w:rsidRPr="007275DF" w:rsidRDefault="009F3451" w:rsidP="00D00DFE">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63F879B1" w14:textId="77777777" w:rsidR="009F3451" w:rsidRPr="007275DF" w:rsidRDefault="009F3451" w:rsidP="00D00DFE">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4E615883" w14:textId="77777777" w:rsidR="009F3451" w:rsidRPr="007275DF" w:rsidRDefault="009F3451" w:rsidP="00D00DFE">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078D71EF" w14:textId="77777777" w:rsidR="009F3451" w:rsidRPr="007275DF" w:rsidRDefault="009F3451" w:rsidP="00D00DFE">
            <w:pPr>
              <w:pStyle w:val="TAC"/>
            </w:pPr>
          </w:p>
        </w:tc>
      </w:tr>
      <w:tr w:rsidR="009F3451" w:rsidRPr="007275DF" w14:paraId="16F0150C"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AE1E6D" w14:textId="77777777" w:rsidR="009F3451" w:rsidRPr="007275DF" w:rsidRDefault="009F3451" w:rsidP="00D00DFE">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7D228B2"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46FFA20"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6DB5FB5"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58F3AAE6" w14:textId="77777777" w:rsidR="009F3451" w:rsidRPr="007275DF" w:rsidRDefault="009F3451" w:rsidP="00D00DFE">
            <w:pPr>
              <w:pStyle w:val="TAC"/>
            </w:pPr>
          </w:p>
        </w:tc>
      </w:tr>
      <w:tr w:rsidR="009F3451" w:rsidRPr="007275DF" w14:paraId="1FBAF8CE"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641885" w14:textId="77777777" w:rsidR="009F3451" w:rsidRPr="007275DF" w:rsidRDefault="009F3451" w:rsidP="00D00DFE">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20D71C6"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58D26908"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144947"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44BEC73" w14:textId="77777777" w:rsidR="009F3451" w:rsidRPr="007275DF" w:rsidRDefault="009F3451" w:rsidP="00D00DFE">
            <w:pPr>
              <w:pStyle w:val="TAC"/>
            </w:pPr>
          </w:p>
        </w:tc>
      </w:tr>
      <w:tr w:rsidR="009F3451" w:rsidRPr="007275DF" w14:paraId="50EF6129"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E7C895" w14:textId="77777777" w:rsidR="009F3451" w:rsidRPr="007275DF" w:rsidRDefault="009F3451" w:rsidP="00D00DFE">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106DC7C"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F457184"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620A128"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CD34AF4" w14:textId="77777777" w:rsidR="009F3451" w:rsidRPr="007275DF" w:rsidRDefault="009F3451" w:rsidP="00D00DFE">
            <w:pPr>
              <w:pStyle w:val="TAC"/>
            </w:pPr>
          </w:p>
        </w:tc>
      </w:tr>
      <w:tr w:rsidR="009F3451" w:rsidRPr="007275DF" w14:paraId="3C01DDDF"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A6F38BD" w14:textId="77777777" w:rsidR="009F3451" w:rsidRPr="007275DF" w:rsidRDefault="009F3451" w:rsidP="00D00DFE">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7E07224"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2887B3DC" w14:textId="77777777" w:rsidR="009F3451" w:rsidRPr="007275DF" w:rsidRDefault="009F3451" w:rsidP="00D00DFE">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790BBE28" w14:textId="77777777" w:rsidR="009F3451" w:rsidRPr="007275DF" w:rsidRDefault="009F3451" w:rsidP="00D00DFE">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528B106C" w14:textId="77777777" w:rsidR="009F3451" w:rsidRPr="007275DF" w:rsidRDefault="009F3451" w:rsidP="00D00DFE">
            <w:pPr>
              <w:pStyle w:val="TAC"/>
            </w:pPr>
            <w:r w:rsidRPr="007275DF">
              <w:t>0</w:t>
            </w:r>
          </w:p>
        </w:tc>
      </w:tr>
      <w:tr w:rsidR="009F3451" w:rsidRPr="007275DF" w14:paraId="386FB523"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A9774C"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6527CCC"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158A5DF4"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84303D2"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DF6999B" w14:textId="77777777" w:rsidR="009F3451" w:rsidRPr="007275DF" w:rsidRDefault="009F3451" w:rsidP="00D00DFE">
            <w:pPr>
              <w:pStyle w:val="TAC"/>
            </w:pPr>
          </w:p>
        </w:tc>
      </w:tr>
      <w:tr w:rsidR="009F3451" w:rsidRPr="007275DF" w14:paraId="7DE26589"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84D3C9"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2BD9837"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E8559C8"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CD24BC4"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B14649" w14:textId="77777777" w:rsidR="009F3451" w:rsidRPr="007275DF" w:rsidRDefault="009F3451" w:rsidP="00D00DFE">
            <w:pPr>
              <w:pStyle w:val="TAC"/>
            </w:pPr>
          </w:p>
        </w:tc>
      </w:tr>
      <w:tr w:rsidR="009F3451" w:rsidRPr="007275DF" w14:paraId="6121537E" w14:textId="77777777" w:rsidTr="00D00DF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15E4542" w14:textId="77777777" w:rsidR="009F3451" w:rsidRPr="007275DF" w:rsidRDefault="009F3451" w:rsidP="00D00DFE">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893E4FF" w14:textId="77777777" w:rsidR="009F3451" w:rsidRPr="007275DF" w:rsidRDefault="009F3451" w:rsidP="00D00DFE">
            <w:pPr>
              <w:pStyle w:val="TAC"/>
            </w:pPr>
          </w:p>
        </w:tc>
        <w:tc>
          <w:tcPr>
            <w:tcW w:w="1382" w:type="dxa"/>
            <w:tcBorders>
              <w:top w:val="nil"/>
              <w:left w:val="single" w:sz="4" w:space="0" w:color="auto"/>
              <w:bottom w:val="nil"/>
              <w:right w:val="single" w:sz="4" w:space="0" w:color="auto"/>
            </w:tcBorders>
            <w:shd w:val="clear" w:color="auto" w:fill="auto"/>
            <w:hideMark/>
          </w:tcPr>
          <w:p w14:paraId="6CC4D364" w14:textId="77777777" w:rsidR="009F3451" w:rsidRPr="007275DF" w:rsidRDefault="009F3451" w:rsidP="00D00DFE">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5EE8B7A" w14:textId="77777777" w:rsidR="009F3451" w:rsidRPr="007275DF" w:rsidRDefault="009F3451" w:rsidP="00D00DFE">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69B3BE" w14:textId="77777777" w:rsidR="009F3451" w:rsidRPr="007275DF" w:rsidRDefault="009F3451" w:rsidP="00D00DFE">
            <w:pPr>
              <w:pStyle w:val="TAC"/>
            </w:pPr>
          </w:p>
        </w:tc>
      </w:tr>
      <w:tr w:rsidR="009F3451" w:rsidRPr="007275DF" w14:paraId="1D4BFB98" w14:textId="77777777" w:rsidTr="00D00DF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8CEFF3" w14:textId="77777777" w:rsidR="009F3451" w:rsidRPr="007275DF" w:rsidRDefault="009F3451" w:rsidP="00D00DFE">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7DE1BAF" w14:textId="77777777" w:rsidR="009F3451" w:rsidRPr="007275DF" w:rsidRDefault="009F3451" w:rsidP="00D00DFE">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ED903AF" w14:textId="77777777" w:rsidR="009F3451" w:rsidRPr="007275DF" w:rsidRDefault="009F3451" w:rsidP="00D00DFE">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66F14D6" w14:textId="77777777" w:rsidR="009F3451" w:rsidRPr="007275DF" w:rsidRDefault="009F3451" w:rsidP="00D00DFE">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6E7F1B6C" w14:textId="77777777" w:rsidR="009F3451" w:rsidRPr="007275DF" w:rsidRDefault="009F3451" w:rsidP="00D00DFE">
            <w:pPr>
              <w:pStyle w:val="TAC"/>
            </w:pPr>
          </w:p>
        </w:tc>
      </w:tr>
      <w:tr w:rsidR="009F3451" w:rsidRPr="007275DF" w14:paraId="3A7B9E39" w14:textId="77777777" w:rsidTr="00D00DF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FFA55A" w14:textId="77777777" w:rsidR="009F3451" w:rsidRPr="007275DF" w:rsidRDefault="009F3451" w:rsidP="00D00DFE">
            <w:pPr>
              <w:pStyle w:val="TAL"/>
            </w:pPr>
            <w:r w:rsidRPr="004849DD">
              <w:rPr>
                <w:rFonts w:eastAsia="Calibri"/>
                <w:position w:val="-12"/>
                <w:szCs w:val="22"/>
              </w:rPr>
              <w:object w:dxaOrig="255" w:dyaOrig="255" w14:anchorId="79E15EC9">
                <v:shape id="_x0000_i1060" type="#_x0000_t75" style="width:14.25pt;height:14.25pt" o:ole="" fillcolor="window">
                  <v:imagedata r:id="rId23" o:title=""/>
                </v:shape>
                <o:OLEObject Type="Embed" ProgID="Equation.3" ShapeID="_x0000_i1060" DrawAspect="Content" ObjectID="_1706336206" r:id="rId6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8772AD7" w14:textId="77777777" w:rsidR="009F3451" w:rsidRPr="007275DF" w:rsidRDefault="009F3451" w:rsidP="00D00DFE">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EB335F9" w14:textId="77777777" w:rsidR="009F3451" w:rsidRPr="007275DF" w:rsidRDefault="009F3451" w:rsidP="00D00DFE">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C2A7051" w14:textId="77777777" w:rsidR="009F3451" w:rsidRPr="007275DF" w:rsidRDefault="009F3451" w:rsidP="00D00DFE">
            <w:pPr>
              <w:pStyle w:val="TAC"/>
            </w:pPr>
            <w:del w:id="473" w:author="Author">
              <w:r w:rsidRPr="007275DF" w:rsidDel="00D85558">
                <w:delText>[</w:delText>
              </w:r>
            </w:del>
            <w:r w:rsidRPr="007275DF">
              <w:t>-104</w:t>
            </w:r>
            <w:del w:id="474"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323AB9D" w14:textId="77777777" w:rsidR="009F3451" w:rsidRPr="007275DF" w:rsidRDefault="009F3451" w:rsidP="00D00DFE">
            <w:pPr>
              <w:pStyle w:val="TAC"/>
            </w:pPr>
            <w:r w:rsidRPr="007275DF">
              <w:t>-98</w:t>
            </w:r>
          </w:p>
        </w:tc>
      </w:tr>
      <w:tr w:rsidR="009F3451" w:rsidRPr="007275DF" w14:paraId="60FC83C0" w14:textId="77777777" w:rsidTr="00D00DF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71B1AC" w14:textId="77777777" w:rsidR="009F3451" w:rsidRPr="007275DF" w:rsidRDefault="009F3451" w:rsidP="00D00DFE">
            <w:pPr>
              <w:pStyle w:val="TAL"/>
            </w:pPr>
            <w:r w:rsidRPr="004849DD">
              <w:rPr>
                <w:rFonts w:eastAsia="Calibri"/>
                <w:position w:val="-12"/>
                <w:szCs w:val="22"/>
              </w:rPr>
              <w:object w:dxaOrig="255" w:dyaOrig="255" w14:anchorId="55FE4E23">
                <v:shape id="_x0000_i1061" type="#_x0000_t75" style="width:14.25pt;height:14.25pt" o:ole="" fillcolor="window">
                  <v:imagedata r:id="rId23" o:title=""/>
                </v:shape>
                <o:OLEObject Type="Embed" ProgID="Equation.3" ShapeID="_x0000_i1061" DrawAspect="Content" ObjectID="_1706336207" r:id="rId62"/>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BB9D978"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D89D19" w14:textId="77777777" w:rsidR="009F3451" w:rsidRPr="007275DF" w:rsidRDefault="009F3451" w:rsidP="00D00DFE">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80F8D03" w14:textId="77777777" w:rsidR="009F3451" w:rsidRPr="007275DF" w:rsidRDefault="009F3451" w:rsidP="00D00DFE">
            <w:pPr>
              <w:pStyle w:val="TAC"/>
            </w:pPr>
            <w:del w:id="475" w:author="Author">
              <w:r w:rsidRPr="007275DF" w:rsidDel="00D85558">
                <w:delText>[</w:delText>
              </w:r>
            </w:del>
            <w:r w:rsidRPr="007275DF">
              <w:t>-101</w:t>
            </w:r>
            <w:del w:id="476"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7A1B07E" w14:textId="77777777" w:rsidR="009F3451" w:rsidRPr="007275DF" w:rsidRDefault="009F3451" w:rsidP="00D00DFE">
            <w:pPr>
              <w:pStyle w:val="TAC"/>
            </w:pPr>
            <w:r w:rsidRPr="007275DF">
              <w:t>-98</w:t>
            </w:r>
          </w:p>
        </w:tc>
      </w:tr>
      <w:tr w:rsidR="009F3451" w:rsidRPr="007275DF" w14:paraId="6D610867" w14:textId="77777777" w:rsidTr="00D00DF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2573C82" w14:textId="77777777" w:rsidR="009F3451" w:rsidRPr="007275DF" w:rsidRDefault="009F3451" w:rsidP="00D00DFE">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77B9264F"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4FF91CC" w14:textId="77777777" w:rsidR="009F3451" w:rsidRPr="007275DF" w:rsidRDefault="009F3451" w:rsidP="00D00DFE">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B890492" w14:textId="77777777" w:rsidR="009F3451" w:rsidRPr="007275DF" w:rsidRDefault="009F3451" w:rsidP="00D00DFE">
            <w:pPr>
              <w:pStyle w:val="TAC"/>
            </w:pPr>
            <w:del w:id="477" w:author="Author">
              <w:r w:rsidRPr="007275DF" w:rsidDel="00D85558">
                <w:delText>[</w:delText>
              </w:r>
            </w:del>
            <w:r w:rsidRPr="007275DF">
              <w:t>-101</w:t>
            </w:r>
            <w:del w:id="478" w:author="Author">
              <w:r w:rsidRPr="007275DF" w:rsidDel="00D85558">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2811720" w14:textId="77777777" w:rsidR="009F3451" w:rsidRPr="007275DF" w:rsidRDefault="009F3451" w:rsidP="00D00DFE">
            <w:pPr>
              <w:pStyle w:val="TAC"/>
            </w:pPr>
            <w:r w:rsidRPr="007275DF">
              <w:t>-95</w:t>
            </w:r>
          </w:p>
        </w:tc>
      </w:tr>
      <w:tr w:rsidR="009F3451" w:rsidRPr="007275DF" w14:paraId="39469DD6" w14:textId="77777777" w:rsidTr="00D00DF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8C5932"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9469DB8" w14:textId="77777777" w:rsidR="009F3451" w:rsidRPr="007275DF" w:rsidRDefault="009F3451" w:rsidP="00D00DFE">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51D6B6C" w14:textId="77777777" w:rsidR="009F3451" w:rsidRPr="007275DF" w:rsidRDefault="009F3451" w:rsidP="00D00DFE">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24AEBDF7" w14:textId="77777777" w:rsidR="009F3451" w:rsidRPr="007275DF" w:rsidRDefault="009F3451" w:rsidP="00D00DFE">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5EBA7B41" w14:textId="77777777" w:rsidR="009F3451" w:rsidRPr="007275DF" w:rsidRDefault="009F3451" w:rsidP="00D00DFE">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317543D"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1078A05" w14:textId="77777777" w:rsidR="009F3451" w:rsidRPr="007275DF" w:rsidRDefault="009F3451" w:rsidP="00D00DFE">
            <w:pPr>
              <w:pStyle w:val="TAC"/>
            </w:pPr>
            <w:r w:rsidRPr="007275DF">
              <w:t>-91</w:t>
            </w:r>
          </w:p>
        </w:tc>
      </w:tr>
      <w:tr w:rsidR="009F3451" w:rsidRPr="007275DF" w14:paraId="56DA256A" w14:textId="77777777" w:rsidTr="00D00DF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21E12C" w14:textId="77777777" w:rsidR="009F3451" w:rsidRPr="007275DF" w:rsidRDefault="009F3451" w:rsidP="00D00DFE">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5FC84B4B"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1FD752F" w14:textId="77777777" w:rsidR="009F3451" w:rsidRPr="007275DF" w:rsidRDefault="009F3451" w:rsidP="00D00DFE">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38545FF" w14:textId="77777777" w:rsidR="009F3451" w:rsidRPr="007275DF" w:rsidRDefault="009F3451" w:rsidP="00D00DFE">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7ADB0AC5" w14:textId="77777777" w:rsidR="009F3451" w:rsidRPr="007275DF" w:rsidRDefault="009F3451" w:rsidP="00D00DFE">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0391E2E"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A4792DD" w14:textId="77777777" w:rsidR="009F3451" w:rsidRPr="007275DF" w:rsidRDefault="009F3451" w:rsidP="00D00DFE">
            <w:pPr>
              <w:pStyle w:val="TAC"/>
            </w:pPr>
            <w:r w:rsidRPr="007275DF">
              <w:t>-88</w:t>
            </w:r>
          </w:p>
        </w:tc>
      </w:tr>
      <w:tr w:rsidR="009F3451" w:rsidRPr="007275DF" w14:paraId="6EFBE553" w14:textId="77777777" w:rsidTr="00D00DF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DA3A63" w14:textId="77777777" w:rsidR="009F3451" w:rsidRPr="007275DF" w:rsidRDefault="009F3451" w:rsidP="00D00DFE">
            <w:pPr>
              <w:pStyle w:val="TAL"/>
            </w:pPr>
            <w:r w:rsidRPr="004849DD">
              <w:rPr>
                <w:position w:val="-12"/>
              </w:rPr>
              <w:object w:dxaOrig="600" w:dyaOrig="255" w14:anchorId="18087E24">
                <v:shape id="_x0000_i1062" type="#_x0000_t75" style="width:28.5pt;height:14.25pt" o:ole="" fillcolor="window">
                  <v:imagedata r:id="rId26" o:title=""/>
                </v:shape>
                <o:OLEObject Type="Embed" ProgID="Equation.3" ShapeID="_x0000_i1062" DrawAspect="Content" ObjectID="_1706336208" r:id="rId63"/>
              </w:object>
            </w:r>
          </w:p>
        </w:tc>
        <w:tc>
          <w:tcPr>
            <w:tcW w:w="992" w:type="dxa"/>
            <w:tcBorders>
              <w:top w:val="single" w:sz="4" w:space="0" w:color="auto"/>
              <w:left w:val="single" w:sz="4" w:space="0" w:color="auto"/>
              <w:bottom w:val="single" w:sz="4" w:space="0" w:color="auto"/>
              <w:right w:val="single" w:sz="4" w:space="0" w:color="auto"/>
            </w:tcBorders>
            <w:hideMark/>
          </w:tcPr>
          <w:p w14:paraId="13FEAA81"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BDFD5BB" w14:textId="77777777" w:rsidR="009F3451" w:rsidRPr="007275DF" w:rsidRDefault="009F3451" w:rsidP="00D00DF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517299F" w14:textId="77777777" w:rsidR="009F3451" w:rsidRPr="007275DF" w:rsidRDefault="009F3451" w:rsidP="00D00DF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24A48591" w14:textId="77777777" w:rsidR="009F3451" w:rsidRPr="007275DF" w:rsidRDefault="009F3451" w:rsidP="00D00DF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6A4C61E"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A5160D1" w14:textId="77777777" w:rsidR="009F3451" w:rsidRPr="007275DF" w:rsidRDefault="009F3451" w:rsidP="00D00DFE">
            <w:pPr>
              <w:pStyle w:val="TAC"/>
            </w:pPr>
            <w:r w:rsidRPr="007275DF">
              <w:t>7</w:t>
            </w:r>
          </w:p>
        </w:tc>
      </w:tr>
      <w:tr w:rsidR="009F3451" w:rsidRPr="007275DF" w14:paraId="608BCC8E" w14:textId="77777777" w:rsidTr="00D00DF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0999238" w14:textId="77777777" w:rsidR="009F3451" w:rsidRPr="007275DF" w:rsidRDefault="009F3451" w:rsidP="00D00DFE">
            <w:pPr>
              <w:pStyle w:val="TAL"/>
            </w:pPr>
            <w:r w:rsidRPr="004849DD">
              <w:rPr>
                <w:position w:val="-12"/>
              </w:rPr>
              <w:object w:dxaOrig="840" w:dyaOrig="255" w14:anchorId="18DBF45C">
                <v:shape id="_x0000_i1063" type="#_x0000_t75" style="width:43.5pt;height:14.25pt" o:ole="" fillcolor="window">
                  <v:imagedata r:id="rId28" o:title=""/>
                </v:shape>
                <o:OLEObject Type="Embed" ProgID="Equation.3" ShapeID="_x0000_i1063" DrawAspect="Content" ObjectID="_1706336209" r:id="rId64"/>
              </w:object>
            </w:r>
          </w:p>
        </w:tc>
        <w:tc>
          <w:tcPr>
            <w:tcW w:w="992" w:type="dxa"/>
            <w:tcBorders>
              <w:top w:val="single" w:sz="4" w:space="0" w:color="auto"/>
              <w:left w:val="single" w:sz="4" w:space="0" w:color="auto"/>
              <w:bottom w:val="single" w:sz="4" w:space="0" w:color="auto"/>
              <w:right w:val="single" w:sz="4" w:space="0" w:color="auto"/>
            </w:tcBorders>
            <w:hideMark/>
          </w:tcPr>
          <w:p w14:paraId="2E8B4BEE" w14:textId="77777777" w:rsidR="009F3451" w:rsidRPr="007275DF" w:rsidRDefault="009F3451" w:rsidP="00D00DFE">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ECBE48" w14:textId="77777777" w:rsidR="009F3451" w:rsidRPr="007275DF" w:rsidRDefault="009F3451" w:rsidP="00D00DFE">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54C9B50" w14:textId="77777777" w:rsidR="009F3451" w:rsidRPr="007275DF" w:rsidRDefault="009F3451" w:rsidP="00D00DFE">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6EF06A8" w14:textId="77777777" w:rsidR="009F3451" w:rsidRPr="007275DF" w:rsidRDefault="009F3451" w:rsidP="00D00DFE">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7ADF3684" w14:textId="77777777" w:rsidR="009F3451" w:rsidRPr="007275DF" w:rsidRDefault="009F3451" w:rsidP="00D00DFE">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03B5DD6" w14:textId="77777777" w:rsidR="009F3451" w:rsidRPr="007275DF" w:rsidRDefault="009F3451" w:rsidP="00D00DFE">
            <w:pPr>
              <w:pStyle w:val="TAC"/>
            </w:pPr>
            <w:r w:rsidRPr="007275DF">
              <w:t>7</w:t>
            </w:r>
          </w:p>
        </w:tc>
      </w:tr>
      <w:tr w:rsidR="009F3451" w:rsidRPr="007275DF" w14:paraId="15979059" w14:textId="77777777" w:rsidTr="00D00DF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E33606A" w14:textId="77777777" w:rsidR="009F3451" w:rsidRPr="007275DF" w:rsidRDefault="009F3451" w:rsidP="00D00DFE">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406B3E0" w14:textId="77777777" w:rsidR="009F3451" w:rsidRPr="007275DF" w:rsidRDefault="009F3451" w:rsidP="00D00DFE">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02F6B78" w14:textId="77777777" w:rsidR="009F3451" w:rsidRPr="007275DF" w:rsidRDefault="009F3451" w:rsidP="00D00DFE">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3AC54B" w14:textId="77777777" w:rsidR="009F3451" w:rsidRPr="007275DF" w:rsidRDefault="009F3451" w:rsidP="00D00DF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57AF9AE6" w14:textId="77777777" w:rsidR="009F3451" w:rsidRPr="007275DF" w:rsidRDefault="009F3451" w:rsidP="00D00DF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06D63C6E" w14:textId="77777777" w:rsidR="009F3451" w:rsidRPr="007275DF" w:rsidRDefault="009F3451" w:rsidP="00D00DFE">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3D8F764" w14:textId="77777777" w:rsidR="009F3451" w:rsidRPr="007275DF" w:rsidRDefault="009F3451" w:rsidP="00D00DFE">
            <w:pPr>
              <w:pStyle w:val="TAC"/>
            </w:pPr>
            <w:r w:rsidRPr="007275DF">
              <w:t>-62.26</w:t>
            </w:r>
          </w:p>
        </w:tc>
      </w:tr>
      <w:tr w:rsidR="009F3451" w:rsidRPr="007275DF" w14:paraId="169AFE82" w14:textId="77777777" w:rsidTr="00D00DF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728951B6" w14:textId="77777777" w:rsidR="009F3451" w:rsidRPr="007275DF" w:rsidRDefault="009F3451" w:rsidP="00D00DFE">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1910B9D7" w14:textId="77777777" w:rsidR="009F3451" w:rsidRPr="007275DF" w:rsidRDefault="009F3451" w:rsidP="00D00DFE">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1B6375C" w14:textId="77777777" w:rsidR="009F3451" w:rsidRPr="007275DF" w:rsidRDefault="009F3451" w:rsidP="00D00DFE">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6769E7D" w14:textId="77777777" w:rsidR="009F3451" w:rsidRPr="007275DF" w:rsidRDefault="009F3451" w:rsidP="00D00DFE">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7FAAE19F" w14:textId="77777777" w:rsidR="009F3451" w:rsidRPr="007275DF" w:rsidRDefault="009F3451" w:rsidP="00D00DFE">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599E8426" w14:textId="77777777" w:rsidR="009F3451" w:rsidRPr="007275DF" w:rsidRDefault="009F3451" w:rsidP="00D00DFE">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31409B85" w14:textId="77777777" w:rsidR="009F3451" w:rsidRPr="007275DF" w:rsidRDefault="009F3451" w:rsidP="00D00DFE">
            <w:pPr>
              <w:pStyle w:val="TAC"/>
            </w:pPr>
            <w:r w:rsidRPr="007275DF">
              <w:t>-56.15</w:t>
            </w:r>
          </w:p>
        </w:tc>
      </w:tr>
      <w:tr w:rsidR="009F3451" w:rsidRPr="007275DF" w14:paraId="09B8A8B1" w14:textId="77777777" w:rsidTr="00D00DF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32275C0" w14:textId="77777777" w:rsidR="009F3451" w:rsidRPr="007275DF" w:rsidRDefault="009F3451" w:rsidP="00D00DFE">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C0C2D40" w14:textId="77777777" w:rsidR="009F3451" w:rsidRPr="007275DF" w:rsidRDefault="009F3451" w:rsidP="00D00DFE">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30DCAC" w14:textId="77777777" w:rsidR="009F3451" w:rsidRPr="007275DF" w:rsidRDefault="009F3451" w:rsidP="00D00DFE">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2F8E8608" w14:textId="77777777" w:rsidR="009F3451" w:rsidRPr="007275DF" w:rsidRDefault="009F3451" w:rsidP="00D00DFE">
            <w:pPr>
              <w:pStyle w:val="TAC"/>
            </w:pPr>
            <w:r w:rsidRPr="007275DF">
              <w:rPr>
                <w:rFonts w:cs="v4.2.0"/>
              </w:rPr>
              <w:t>AWGN</w:t>
            </w:r>
          </w:p>
        </w:tc>
      </w:tr>
      <w:tr w:rsidR="009F3451" w:rsidRPr="007275DF" w14:paraId="06BC0946" w14:textId="77777777" w:rsidTr="00D00DFE">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0C2C423B"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8F58031"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93A39A0">
                <v:shape id="_x0000_i1064" type="#_x0000_t75" style="width:14.25pt;height:14.25pt" o:ole="" fillcolor="window">
                  <v:imagedata r:id="rId23" o:title=""/>
                </v:shape>
                <o:OLEObject Type="Embed" ProgID="Equation.3" ShapeID="_x0000_i1064" DrawAspect="Content" ObjectID="_1706336210" r:id="rId65"/>
              </w:object>
            </w:r>
            <w:r w:rsidRPr="007275DF">
              <w:rPr>
                <w:lang w:val="en-US"/>
              </w:rPr>
              <w:t xml:space="preserve"> to be fulfilled.</w:t>
            </w:r>
          </w:p>
          <w:p w14:paraId="1D439877"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53CDDB4" w14:textId="77777777" w:rsidR="009F3451" w:rsidRPr="007275DF" w:rsidRDefault="009F3451" w:rsidP="00D00DFE">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4B121F60"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114A8FAD"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7476A59A"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76BC6D83" w14:textId="77777777" w:rsidR="009F3451" w:rsidRPr="007275DF" w:rsidRDefault="009F3451" w:rsidP="009F3451">
      <w:pPr>
        <w:pStyle w:val="TH"/>
        <w:rPr>
          <w:rFonts w:cs="v4.2.0"/>
        </w:rPr>
      </w:pPr>
    </w:p>
    <w:p w14:paraId="35C22570" w14:textId="77777777" w:rsidR="009F3451" w:rsidRPr="007275DF" w:rsidRDefault="009F3451" w:rsidP="009F3451">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16498897" w14:textId="77777777" w:rsidTr="00D00DF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423146C"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0D3722B"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ACF83B5" w14:textId="77777777" w:rsidR="009F3451" w:rsidRPr="007275DF" w:rsidRDefault="009F3451" w:rsidP="00D00DFE">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15FC976A" w14:textId="77777777" w:rsidR="009F3451" w:rsidRPr="007275DF" w:rsidRDefault="009F3451" w:rsidP="00D00DFE">
            <w:pPr>
              <w:pStyle w:val="TAH"/>
            </w:pPr>
            <w:r w:rsidRPr="007275DF">
              <w:t>Comment</w:t>
            </w:r>
          </w:p>
        </w:tc>
      </w:tr>
      <w:tr w:rsidR="009F3451" w:rsidRPr="007275DF" w14:paraId="4B71D1B3" w14:textId="77777777" w:rsidTr="00D00DF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9BC7C"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6909A4A"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7C0065" w14:textId="77777777" w:rsidR="009F3451" w:rsidRPr="007275DF" w:rsidRDefault="009F3451" w:rsidP="00D00DFE">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27F1BE" w14:textId="77777777" w:rsidR="009F3451" w:rsidRPr="007275DF" w:rsidRDefault="009F3451" w:rsidP="00D00DFE">
            <w:pPr>
              <w:pStyle w:val="TAH"/>
            </w:pPr>
          </w:p>
        </w:tc>
      </w:tr>
      <w:tr w:rsidR="009F3451" w:rsidRPr="007275DF" w14:paraId="27E51B4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886AB66"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16A4D10"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1B0C98" w14:textId="77777777" w:rsidR="009F3451" w:rsidRPr="007275DF" w:rsidRDefault="009F3451" w:rsidP="00D00DFE">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6BEFC62"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5B262D5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1B5497A3"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74A1312"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FCA5EA0" w14:textId="77777777" w:rsidR="009F3451" w:rsidRPr="007275DF" w:rsidRDefault="009F3451" w:rsidP="00D00DFE">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619CE5BB" w14:textId="77777777" w:rsidR="009F3451" w:rsidRPr="007275DF" w:rsidRDefault="009F3451" w:rsidP="00D00DFE">
            <w:pPr>
              <w:pStyle w:val="TAC"/>
              <w:rPr>
                <w:rFonts w:cs="Arial"/>
              </w:rPr>
            </w:pPr>
          </w:p>
        </w:tc>
      </w:tr>
      <w:tr w:rsidR="009F3451" w:rsidRPr="007275DF" w14:paraId="20B0832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62A57C54"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19F7EAE"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CB9CB8"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831EF" w14:textId="77777777" w:rsidR="009F3451" w:rsidRPr="007275DF" w:rsidRDefault="009F3451" w:rsidP="00D00DFE">
            <w:pPr>
              <w:pStyle w:val="TAC"/>
              <w:rPr>
                <w:rFonts w:cs="Arial"/>
              </w:rPr>
            </w:pPr>
          </w:p>
        </w:tc>
      </w:tr>
      <w:tr w:rsidR="009F3451" w:rsidRPr="007275DF" w14:paraId="7D459212"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EA352A5"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AA64C9F"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D650F1" w14:textId="77777777" w:rsidR="009F3451" w:rsidRPr="007275DF" w:rsidRDefault="009F3451" w:rsidP="00D00DFE">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0EC1DF3" w14:textId="77777777" w:rsidR="009F3451" w:rsidRPr="007275DF" w:rsidRDefault="009F3451" w:rsidP="00D00DFE">
            <w:pPr>
              <w:pStyle w:val="TAC"/>
              <w:rPr>
                <w:rFonts w:cs="Arial"/>
              </w:rPr>
            </w:pPr>
          </w:p>
        </w:tc>
      </w:tr>
      <w:tr w:rsidR="009F3451" w:rsidRPr="007275DF" w14:paraId="3169989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hideMark/>
          </w:tcPr>
          <w:p w14:paraId="7101AF7A"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8B5D91F"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3577991" w14:textId="77777777" w:rsidR="009F3451" w:rsidRPr="007275DF" w:rsidRDefault="009F3451" w:rsidP="00D00DFE">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6DDF7A74" w14:textId="77777777" w:rsidR="009F3451" w:rsidRPr="007275DF" w:rsidRDefault="009F3451" w:rsidP="00D00DFE">
            <w:pPr>
              <w:pStyle w:val="TAC"/>
              <w:rPr>
                <w:rFonts w:cs="Arial"/>
              </w:rPr>
            </w:pPr>
          </w:p>
        </w:tc>
      </w:tr>
      <w:tr w:rsidR="009F3451" w:rsidRPr="007275DF" w14:paraId="0B4CAE7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tcPr>
          <w:p w14:paraId="3B10D591"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FDDF24C"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0A5002F"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504FC37" w14:textId="77777777" w:rsidR="009F3451" w:rsidRPr="007275DF" w:rsidRDefault="009F3451" w:rsidP="00D00DFE">
            <w:pPr>
              <w:pStyle w:val="TAC"/>
              <w:rPr>
                <w:rFonts w:cs="Arial"/>
              </w:rPr>
            </w:pPr>
          </w:p>
        </w:tc>
      </w:tr>
    </w:tbl>
    <w:p w14:paraId="17CDAE99" w14:textId="77777777" w:rsidR="009F3451" w:rsidRPr="007275DF" w:rsidRDefault="009F3451" w:rsidP="009F3451"/>
    <w:p w14:paraId="48AFF33B" w14:textId="77777777" w:rsidR="009F3451" w:rsidRPr="007275DF" w:rsidRDefault="009F3451" w:rsidP="009F3451">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45063DB0"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112FB7F"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hideMark/>
          </w:tcPr>
          <w:p w14:paraId="7047018A"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6F12F321" w14:textId="77777777" w:rsidR="009F3451" w:rsidRPr="007275DF" w:rsidRDefault="009F3451" w:rsidP="00D00DFE">
            <w:pPr>
              <w:pStyle w:val="TAH"/>
            </w:pPr>
            <w:r w:rsidRPr="007275DF">
              <w:t>Comment</w:t>
            </w:r>
          </w:p>
        </w:tc>
      </w:tr>
      <w:tr w:rsidR="009F3451" w:rsidRPr="007275DF" w14:paraId="630A810B" w14:textId="77777777" w:rsidTr="00D00DF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B7956CA"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90352A9"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2F86D79D" w14:textId="77777777" w:rsidR="009F3451" w:rsidRPr="007275DF" w:rsidRDefault="009F3451" w:rsidP="00D00DFE">
            <w:pPr>
              <w:pStyle w:val="TAC"/>
            </w:pPr>
            <w:r w:rsidRPr="007275DF">
              <w:t>As specified in clause 6.3.2 in TS 38.331 [2]</w:t>
            </w:r>
          </w:p>
        </w:tc>
      </w:tr>
    </w:tbl>
    <w:p w14:paraId="25056920" w14:textId="77777777" w:rsidR="009F3451" w:rsidRPr="007275DF" w:rsidRDefault="009F3451" w:rsidP="009F3451">
      <w:pPr>
        <w:pStyle w:val="TH"/>
      </w:pPr>
    </w:p>
    <w:p w14:paraId="5B9EBA34" w14:textId="77777777" w:rsidR="009F3451" w:rsidRPr="007275DF" w:rsidRDefault="009F3451" w:rsidP="009F3451">
      <w:pPr>
        <w:pStyle w:val="Heading5"/>
      </w:pPr>
      <w:r w:rsidRPr="007275DF">
        <w:t>A.10.4.2.10.2</w:t>
      </w:r>
      <w:r w:rsidRPr="007275DF">
        <w:tab/>
        <w:t>Test Requirements</w:t>
      </w:r>
    </w:p>
    <w:p w14:paraId="735A44F7" w14:textId="77777777" w:rsidR="009F3451" w:rsidRPr="007275DF" w:rsidRDefault="009F3451" w:rsidP="009F3451">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9149D08" w14:textId="77777777" w:rsidR="009F3451" w:rsidRPr="007275DF" w:rsidRDefault="009F3451" w:rsidP="009F3451">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6D92BEC" w14:textId="77777777" w:rsidR="009F3451" w:rsidRPr="007275DF" w:rsidRDefault="009F3451" w:rsidP="009F3451">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476EBC7" w14:textId="77777777" w:rsidR="009F3451" w:rsidRPr="007275DF" w:rsidRDefault="009F3451" w:rsidP="009F3451">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140127A" w14:textId="77777777" w:rsidR="009F3451" w:rsidRPr="007275DF" w:rsidRDefault="009F3451" w:rsidP="009F3451">
      <w:pPr>
        <w:rPr>
          <w:rFonts w:cs="v4.2.0"/>
        </w:rPr>
      </w:pPr>
      <w:r w:rsidRPr="007275DF">
        <w:rPr>
          <w:rFonts w:cs="v4.2.0"/>
        </w:rPr>
        <w:t>In test 1, 2, 3 and 4 UE is required to report SSB time index.</w:t>
      </w:r>
    </w:p>
    <w:p w14:paraId="52119C59" w14:textId="77777777" w:rsidR="009F3451" w:rsidRPr="007275DF" w:rsidRDefault="009F3451" w:rsidP="009F345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08A7EDDC" w14:textId="77777777" w:rsidR="009F3451" w:rsidRPr="007275DF" w:rsidRDefault="009F3451" w:rsidP="009F345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2D5CB723" w14:textId="77777777" w:rsidR="009F3451" w:rsidRPr="007275DF" w:rsidRDefault="009F3451" w:rsidP="009F345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8EA859E" w14:textId="77777777" w:rsidR="009F3451" w:rsidRPr="007275DF" w:rsidRDefault="009F3451" w:rsidP="009F345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3814D850" w14:textId="77777777" w:rsidR="009F3451" w:rsidRPr="007275DF" w:rsidRDefault="009F3451" w:rsidP="009F3451">
      <w:pPr>
        <w:pStyle w:val="B10"/>
        <w:ind w:firstLine="0"/>
      </w:pPr>
      <w:r w:rsidRPr="007275DF">
        <w:t>For tests 1 and 2, MGRP = 40 ms and for tests 3 and 4 MGRP = 20 ms.</w:t>
      </w:r>
    </w:p>
    <w:p w14:paraId="12BB4DB5" w14:textId="77777777" w:rsidR="009F3451" w:rsidRPr="007275DF" w:rsidRDefault="009F3451" w:rsidP="009F3451">
      <w:pPr>
        <w:pStyle w:val="B10"/>
        <w:ind w:firstLine="0"/>
      </w:pPr>
      <w:r w:rsidRPr="007275DF">
        <w:t>For tests 1 and 3, DRX cycle = 40 ms and for tests 2 and 4 DRX cycle = 640 ms.</w:t>
      </w:r>
    </w:p>
    <w:p w14:paraId="36A0C7A9" w14:textId="77777777" w:rsidR="009F3451" w:rsidRPr="007275DF" w:rsidRDefault="009F3451" w:rsidP="009F3451">
      <w:pPr>
        <w:pStyle w:val="B10"/>
      </w:pPr>
      <w:r w:rsidRPr="007275DF">
        <w:t>SMTC period = 20 ms.</w:t>
      </w:r>
    </w:p>
    <w:p w14:paraId="51186CFE"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11A3ADE" w14:textId="77777777" w:rsidR="009F3451" w:rsidRDefault="009F3451" w:rsidP="009F3451">
      <w:pPr>
        <w:rPr>
          <w:noProof/>
        </w:rPr>
      </w:pPr>
    </w:p>
    <w:p w14:paraId="5651346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0453765C" w14:textId="77777777" w:rsidR="009F3451" w:rsidRDefault="009F3451" w:rsidP="009F3451">
      <w:pPr>
        <w:rPr>
          <w:noProof/>
        </w:rPr>
      </w:pPr>
    </w:p>
    <w:p w14:paraId="10F06A56" w14:textId="77777777" w:rsidR="009F3451" w:rsidRDefault="009F3451" w:rsidP="009F3451">
      <w:pPr>
        <w:rPr>
          <w:noProof/>
        </w:rPr>
      </w:pPr>
    </w:p>
    <w:p w14:paraId="722C2095" w14:textId="77777777"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21EAEEF0" w14:textId="77777777" w:rsidR="009F3451" w:rsidRPr="007275DF" w:rsidRDefault="009F3451" w:rsidP="009F3451">
      <w:pPr>
        <w:pStyle w:val="Heading4"/>
      </w:pPr>
      <w:r w:rsidRPr="007275DF">
        <w:t>A.11.5.2.3</w:t>
      </w:r>
      <w:r w:rsidRPr="007275DF">
        <w:tab/>
        <w:t>Event triggered reporting tests for FR1 with CCA without SSB time index detection when DRX is not used</w:t>
      </w:r>
    </w:p>
    <w:p w14:paraId="4CDD3BF0" w14:textId="77777777" w:rsidR="009F3451" w:rsidRPr="007275DF" w:rsidRDefault="009F3451" w:rsidP="009F3451">
      <w:pPr>
        <w:pStyle w:val="Heading5"/>
      </w:pPr>
      <w:r w:rsidRPr="007275DF">
        <w:t>A.11.5.2.3.1</w:t>
      </w:r>
      <w:r w:rsidRPr="007275DF">
        <w:tab/>
        <w:t>Test Purpose and Environment</w:t>
      </w:r>
    </w:p>
    <w:p w14:paraId="5E513C5A" w14:textId="77777777" w:rsidR="009F3451" w:rsidRPr="007275DF" w:rsidRDefault="009F3451" w:rsidP="009F3451">
      <w:r w:rsidRPr="007275DF">
        <w:t>The purpose of this test is to verify that the UE makes correct reporting of an event. This test will partly verify the SA inter-frequency NR cell search requirements for NR cell with CCA in clause 9.3A.4 and 9.3A.5.</w:t>
      </w:r>
    </w:p>
    <w:p w14:paraId="6D85448D" w14:textId="77777777" w:rsidR="009F3451" w:rsidRPr="007275DF" w:rsidRDefault="009F3451" w:rsidP="009F3451">
      <w:r w:rsidRPr="007275DF">
        <w:t xml:space="preserve">In this test, there are two cells: </w:t>
      </w:r>
      <w:r w:rsidRPr="007275DF">
        <w:rPr>
          <w:lang w:val="it-IT"/>
        </w:rPr>
        <w:t>NR cell 1 with CCA as PCell in FR1 on NR RF channel 1</w:t>
      </w:r>
      <w:r w:rsidRPr="007275DF">
        <w:t xml:space="preserve"> and NR cell 2 as neighbour cell in FR1 with CCA on </w:t>
      </w:r>
      <w:r w:rsidRPr="007275DF">
        <w:rPr>
          <w:lang w:val="it-IT"/>
        </w:rPr>
        <w:t>NR RF channel 2.</w:t>
      </w:r>
      <w:r w:rsidRPr="007275DF">
        <w:t xml:space="preserve">  The test parameters are given in Tables A.11.5.2.3.1-1, A.11.5.2.3.1-2 and A.11.5.2.3.1-3.</w:t>
      </w:r>
    </w:p>
    <w:p w14:paraId="2CA3B8BB" w14:textId="77777777" w:rsidR="009F3451" w:rsidRPr="007275DF" w:rsidRDefault="009F3451" w:rsidP="009F3451">
      <w:r w:rsidRPr="007275DF">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1FF299CE" w14:textId="77777777" w:rsidR="009F3451" w:rsidRPr="007275DF" w:rsidRDefault="009F3451" w:rsidP="009F3451">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9032C55" w14:textId="77777777" w:rsidR="009F3451" w:rsidRPr="007275DF" w:rsidRDefault="009F3451" w:rsidP="009F3451">
      <w:pPr>
        <w:pStyle w:val="TH"/>
      </w:pPr>
      <w:r w:rsidRPr="007275DF">
        <w:t xml:space="preserve">Table A.11.5.2.3.1-1: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6DDC7DBF"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9C89112"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E72315D" w14:textId="77777777" w:rsidR="009F3451" w:rsidRPr="007275DF" w:rsidRDefault="009F3451" w:rsidP="00D00DFE">
            <w:pPr>
              <w:pStyle w:val="TAH"/>
            </w:pPr>
            <w:r w:rsidRPr="007275DF">
              <w:t>Description</w:t>
            </w:r>
          </w:p>
        </w:tc>
      </w:tr>
      <w:tr w:rsidR="009F3451" w:rsidRPr="007275DF" w14:paraId="3016E926"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ED0F4BC"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71499CF2" w14:textId="77777777" w:rsidR="009F3451" w:rsidRPr="007275DF" w:rsidRDefault="009F3451" w:rsidP="00D00DFE">
            <w:pPr>
              <w:pStyle w:val="TAL"/>
            </w:pPr>
            <w:r w:rsidRPr="007275DF">
              <w:t>NR cell with CCA: 30</w:t>
            </w:r>
            <w:ins w:id="479" w:author="Author">
              <w:r>
                <w:t xml:space="preserve"> </w:t>
              </w:r>
            </w:ins>
            <w:r w:rsidRPr="007275DF">
              <w:t>kHz SSB SCS, 40 MHz bandwidth, TDD duplex mode</w:t>
            </w:r>
          </w:p>
        </w:tc>
      </w:tr>
      <w:tr w:rsidR="009F3451" w:rsidRPr="007275DF" w14:paraId="33F08257"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9FB2CBF"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2CC50D43" w14:textId="77777777" w:rsidR="009F3451" w:rsidRPr="007275DF" w:rsidRDefault="009F3451" w:rsidP="009F3451">
      <w:pPr>
        <w:rPr>
          <w:rFonts w:cs="v4.2.0"/>
        </w:rPr>
      </w:pPr>
    </w:p>
    <w:p w14:paraId="1E9A8C06" w14:textId="77777777" w:rsidR="009F3451" w:rsidRPr="007275DF" w:rsidRDefault="009F3451" w:rsidP="009F3451">
      <w:pPr>
        <w:pStyle w:val="TH"/>
      </w:pPr>
      <w:r w:rsidRPr="007275DF">
        <w:t>Table A.11.5.2.3.1-2: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7FFD9E2E" w14:textId="77777777" w:rsidTr="00D00DFE">
        <w:trPr>
          <w:cantSplit/>
          <w:trHeight w:val="80"/>
        </w:trPr>
        <w:tc>
          <w:tcPr>
            <w:tcW w:w="2118" w:type="dxa"/>
            <w:vMerge w:val="restart"/>
          </w:tcPr>
          <w:p w14:paraId="29FA7D00" w14:textId="77777777" w:rsidR="009F3451" w:rsidRPr="007275DF" w:rsidRDefault="009F3451" w:rsidP="00D00DFE">
            <w:pPr>
              <w:pStyle w:val="TAH"/>
            </w:pPr>
            <w:r w:rsidRPr="007275DF">
              <w:t>Parameter</w:t>
            </w:r>
          </w:p>
        </w:tc>
        <w:tc>
          <w:tcPr>
            <w:tcW w:w="596" w:type="dxa"/>
            <w:vMerge w:val="restart"/>
          </w:tcPr>
          <w:p w14:paraId="099A3308" w14:textId="77777777" w:rsidR="009F3451" w:rsidRPr="007275DF" w:rsidRDefault="009F3451" w:rsidP="00D00DFE">
            <w:pPr>
              <w:pStyle w:val="TAH"/>
            </w:pPr>
            <w:r w:rsidRPr="007275DF">
              <w:t>Unit</w:t>
            </w:r>
          </w:p>
        </w:tc>
        <w:tc>
          <w:tcPr>
            <w:tcW w:w="1251" w:type="dxa"/>
            <w:vMerge w:val="restart"/>
          </w:tcPr>
          <w:p w14:paraId="7BA47F10" w14:textId="77777777" w:rsidR="009F3451" w:rsidRPr="007275DF" w:rsidRDefault="009F3451" w:rsidP="00D00DFE">
            <w:pPr>
              <w:pStyle w:val="TAH"/>
            </w:pPr>
            <w:r w:rsidRPr="007275DF">
              <w:t>Test configuration</w:t>
            </w:r>
          </w:p>
        </w:tc>
        <w:tc>
          <w:tcPr>
            <w:tcW w:w="2504" w:type="dxa"/>
            <w:gridSpan w:val="2"/>
          </w:tcPr>
          <w:p w14:paraId="70AB7BC0" w14:textId="77777777" w:rsidR="009F3451" w:rsidRPr="007275DF" w:rsidRDefault="009F3451" w:rsidP="00D00DFE">
            <w:pPr>
              <w:pStyle w:val="TAH"/>
            </w:pPr>
            <w:r w:rsidRPr="007275DF">
              <w:t>Value</w:t>
            </w:r>
          </w:p>
        </w:tc>
        <w:tc>
          <w:tcPr>
            <w:tcW w:w="3072" w:type="dxa"/>
            <w:vMerge w:val="restart"/>
          </w:tcPr>
          <w:p w14:paraId="7DB76729" w14:textId="77777777" w:rsidR="009F3451" w:rsidRPr="007275DF" w:rsidRDefault="009F3451" w:rsidP="00D00DFE">
            <w:pPr>
              <w:pStyle w:val="TAH"/>
            </w:pPr>
            <w:r w:rsidRPr="007275DF">
              <w:t>Comment</w:t>
            </w:r>
          </w:p>
        </w:tc>
      </w:tr>
      <w:tr w:rsidR="009F3451" w:rsidRPr="007275DF" w14:paraId="4823B37F" w14:textId="77777777" w:rsidTr="00D00DFE">
        <w:trPr>
          <w:cantSplit/>
          <w:trHeight w:val="79"/>
        </w:trPr>
        <w:tc>
          <w:tcPr>
            <w:tcW w:w="2118" w:type="dxa"/>
            <w:vMerge/>
          </w:tcPr>
          <w:p w14:paraId="3FAA4884" w14:textId="77777777" w:rsidR="009F3451" w:rsidRPr="007275DF" w:rsidRDefault="009F3451" w:rsidP="00D00DFE">
            <w:pPr>
              <w:pStyle w:val="TAH"/>
            </w:pPr>
          </w:p>
        </w:tc>
        <w:tc>
          <w:tcPr>
            <w:tcW w:w="596" w:type="dxa"/>
            <w:vMerge/>
          </w:tcPr>
          <w:p w14:paraId="02ACC8E6" w14:textId="77777777" w:rsidR="009F3451" w:rsidRPr="007275DF" w:rsidRDefault="009F3451" w:rsidP="00D00DFE">
            <w:pPr>
              <w:pStyle w:val="TAH"/>
            </w:pPr>
          </w:p>
        </w:tc>
        <w:tc>
          <w:tcPr>
            <w:tcW w:w="1251" w:type="dxa"/>
            <w:vMerge/>
          </w:tcPr>
          <w:p w14:paraId="39A3C3F8" w14:textId="77777777" w:rsidR="009F3451" w:rsidRPr="007275DF" w:rsidRDefault="009F3451" w:rsidP="00D00DFE">
            <w:pPr>
              <w:pStyle w:val="TAH"/>
            </w:pPr>
          </w:p>
        </w:tc>
        <w:tc>
          <w:tcPr>
            <w:tcW w:w="1251" w:type="dxa"/>
          </w:tcPr>
          <w:p w14:paraId="5AA1E593" w14:textId="77777777" w:rsidR="009F3451" w:rsidRPr="007275DF" w:rsidRDefault="009F3451" w:rsidP="00D00DFE">
            <w:pPr>
              <w:pStyle w:val="TAH"/>
            </w:pPr>
            <w:r w:rsidRPr="007275DF">
              <w:t>Test 1</w:t>
            </w:r>
          </w:p>
        </w:tc>
        <w:tc>
          <w:tcPr>
            <w:tcW w:w="1253" w:type="dxa"/>
          </w:tcPr>
          <w:p w14:paraId="0FF11923" w14:textId="77777777" w:rsidR="009F3451" w:rsidRPr="007275DF" w:rsidRDefault="009F3451" w:rsidP="00D00DFE">
            <w:pPr>
              <w:pStyle w:val="TAH"/>
            </w:pPr>
            <w:r w:rsidRPr="007275DF">
              <w:t>Test 2</w:t>
            </w:r>
          </w:p>
        </w:tc>
        <w:tc>
          <w:tcPr>
            <w:tcW w:w="3072" w:type="dxa"/>
            <w:vMerge/>
          </w:tcPr>
          <w:p w14:paraId="2F5E1A4C" w14:textId="77777777" w:rsidR="009F3451" w:rsidRPr="007275DF" w:rsidRDefault="009F3451" w:rsidP="00D00DFE">
            <w:pPr>
              <w:pStyle w:val="TAH"/>
            </w:pPr>
          </w:p>
        </w:tc>
      </w:tr>
      <w:tr w:rsidR="009F3451" w:rsidRPr="007275DF" w14:paraId="41D088B0" w14:textId="77777777" w:rsidTr="00D00DFE">
        <w:trPr>
          <w:cantSplit/>
          <w:trHeight w:val="614"/>
        </w:trPr>
        <w:tc>
          <w:tcPr>
            <w:tcW w:w="2118" w:type="dxa"/>
          </w:tcPr>
          <w:p w14:paraId="1CA9D978" w14:textId="77777777" w:rsidR="009F3451" w:rsidRPr="007275DF" w:rsidRDefault="009F3451" w:rsidP="00D00DFE">
            <w:pPr>
              <w:pStyle w:val="TAL"/>
              <w:rPr>
                <w:lang w:val="it-IT"/>
              </w:rPr>
            </w:pPr>
            <w:r w:rsidRPr="007275DF">
              <w:rPr>
                <w:lang w:val="it-IT"/>
              </w:rPr>
              <w:t>NR RF Channel Number</w:t>
            </w:r>
          </w:p>
        </w:tc>
        <w:tc>
          <w:tcPr>
            <w:tcW w:w="596" w:type="dxa"/>
          </w:tcPr>
          <w:p w14:paraId="3B088B43" w14:textId="77777777" w:rsidR="009F3451" w:rsidRPr="007275DF" w:rsidRDefault="009F3451" w:rsidP="00D00DFE">
            <w:pPr>
              <w:pStyle w:val="TAC"/>
              <w:rPr>
                <w:lang w:val="it-IT"/>
              </w:rPr>
            </w:pPr>
          </w:p>
        </w:tc>
        <w:tc>
          <w:tcPr>
            <w:tcW w:w="1251" w:type="dxa"/>
          </w:tcPr>
          <w:p w14:paraId="51D36BCB" w14:textId="77777777" w:rsidR="009F3451" w:rsidRPr="007275DF" w:rsidRDefault="009F3451" w:rsidP="00D00DFE">
            <w:pPr>
              <w:pStyle w:val="TAC"/>
            </w:pPr>
            <w:r w:rsidRPr="007275DF">
              <w:t>Config 1</w:t>
            </w:r>
          </w:p>
        </w:tc>
        <w:tc>
          <w:tcPr>
            <w:tcW w:w="2504" w:type="dxa"/>
            <w:gridSpan w:val="2"/>
          </w:tcPr>
          <w:p w14:paraId="36DB3E83" w14:textId="77777777" w:rsidR="009F3451" w:rsidRPr="007275DF" w:rsidRDefault="009F3451" w:rsidP="00D00DFE">
            <w:pPr>
              <w:pStyle w:val="TAC"/>
              <w:rPr>
                <w:bCs/>
              </w:rPr>
            </w:pPr>
            <w:r w:rsidRPr="007275DF">
              <w:rPr>
                <w:bCs/>
              </w:rPr>
              <w:t>1, 2</w:t>
            </w:r>
          </w:p>
        </w:tc>
        <w:tc>
          <w:tcPr>
            <w:tcW w:w="3072" w:type="dxa"/>
          </w:tcPr>
          <w:p w14:paraId="13F9F36C" w14:textId="77777777" w:rsidR="009F3451" w:rsidRPr="007275DF" w:rsidRDefault="009F3451" w:rsidP="00D00DFE">
            <w:pPr>
              <w:pStyle w:val="TAL"/>
              <w:rPr>
                <w:bCs/>
              </w:rPr>
            </w:pPr>
            <w:r w:rsidRPr="007275DF">
              <w:rPr>
                <w:bCs/>
              </w:rPr>
              <w:t>Two FR1 NR carrier frequencies are used. Channels 1 and 2 are with CCA.</w:t>
            </w:r>
          </w:p>
          <w:p w14:paraId="76FC22D0" w14:textId="77777777" w:rsidR="009F3451" w:rsidRPr="007275DF" w:rsidRDefault="009F3451" w:rsidP="00D00DFE">
            <w:pPr>
              <w:pStyle w:val="TAL"/>
              <w:rPr>
                <w:bCs/>
              </w:rPr>
            </w:pPr>
          </w:p>
        </w:tc>
      </w:tr>
      <w:tr w:rsidR="009F3451" w:rsidRPr="007275DF" w14:paraId="0C41C4A2" w14:textId="77777777" w:rsidTr="00D00DFE">
        <w:trPr>
          <w:cantSplit/>
          <w:trHeight w:val="823"/>
        </w:trPr>
        <w:tc>
          <w:tcPr>
            <w:tcW w:w="2118" w:type="dxa"/>
          </w:tcPr>
          <w:p w14:paraId="78189CFA" w14:textId="77777777" w:rsidR="009F3451" w:rsidRPr="007275DF" w:rsidRDefault="009F3451" w:rsidP="00D00DFE">
            <w:pPr>
              <w:pStyle w:val="TAL"/>
              <w:rPr>
                <w:rFonts w:cs="Arial"/>
              </w:rPr>
            </w:pPr>
            <w:r w:rsidRPr="007275DF">
              <w:rPr>
                <w:rFonts w:cs="Arial"/>
              </w:rPr>
              <w:t>Active cells</w:t>
            </w:r>
          </w:p>
        </w:tc>
        <w:tc>
          <w:tcPr>
            <w:tcW w:w="596" w:type="dxa"/>
          </w:tcPr>
          <w:p w14:paraId="634B293D" w14:textId="77777777" w:rsidR="009F3451" w:rsidRPr="007275DF" w:rsidRDefault="009F3451" w:rsidP="00D00DFE">
            <w:pPr>
              <w:pStyle w:val="TAC"/>
            </w:pPr>
          </w:p>
        </w:tc>
        <w:tc>
          <w:tcPr>
            <w:tcW w:w="1251" w:type="dxa"/>
          </w:tcPr>
          <w:p w14:paraId="557A0444" w14:textId="77777777" w:rsidR="009F3451" w:rsidRPr="007275DF" w:rsidRDefault="009F3451" w:rsidP="00D00DFE">
            <w:pPr>
              <w:pStyle w:val="TAC"/>
            </w:pPr>
            <w:r w:rsidRPr="007275DF">
              <w:t>Config 1</w:t>
            </w:r>
          </w:p>
        </w:tc>
        <w:tc>
          <w:tcPr>
            <w:tcW w:w="2504" w:type="dxa"/>
            <w:gridSpan w:val="2"/>
          </w:tcPr>
          <w:p w14:paraId="45028F40" w14:textId="77777777" w:rsidR="009F3451" w:rsidRPr="007275DF" w:rsidRDefault="009F3451" w:rsidP="00D00DFE">
            <w:pPr>
              <w:pStyle w:val="TAC"/>
            </w:pPr>
            <w:r w:rsidRPr="007275DF">
              <w:t>NR cell 1 with CCA (PCell)</w:t>
            </w:r>
          </w:p>
        </w:tc>
        <w:tc>
          <w:tcPr>
            <w:tcW w:w="3072" w:type="dxa"/>
          </w:tcPr>
          <w:p w14:paraId="0E3E6F55"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9F3451" w:rsidRPr="007275DF" w14:paraId="7BA0CEC1" w14:textId="77777777" w:rsidTr="00D00DFE">
        <w:trPr>
          <w:cantSplit/>
          <w:trHeight w:val="406"/>
        </w:trPr>
        <w:tc>
          <w:tcPr>
            <w:tcW w:w="2118" w:type="dxa"/>
          </w:tcPr>
          <w:p w14:paraId="52212988" w14:textId="77777777" w:rsidR="009F3451" w:rsidRPr="007275DF" w:rsidRDefault="009F3451" w:rsidP="00D00DFE">
            <w:pPr>
              <w:pStyle w:val="TAL"/>
              <w:rPr>
                <w:rFonts w:cs="Arial"/>
              </w:rPr>
            </w:pPr>
            <w:r w:rsidRPr="007275DF">
              <w:rPr>
                <w:rFonts w:cs="Arial"/>
              </w:rPr>
              <w:t>Neighbour cell</w:t>
            </w:r>
          </w:p>
        </w:tc>
        <w:tc>
          <w:tcPr>
            <w:tcW w:w="596" w:type="dxa"/>
          </w:tcPr>
          <w:p w14:paraId="5D432676" w14:textId="77777777" w:rsidR="009F3451" w:rsidRPr="007275DF" w:rsidRDefault="009F3451" w:rsidP="00D00DFE">
            <w:pPr>
              <w:pStyle w:val="TAC"/>
            </w:pPr>
          </w:p>
        </w:tc>
        <w:tc>
          <w:tcPr>
            <w:tcW w:w="1251" w:type="dxa"/>
          </w:tcPr>
          <w:p w14:paraId="742777D2" w14:textId="77777777" w:rsidR="009F3451" w:rsidRPr="007275DF" w:rsidRDefault="009F3451" w:rsidP="00D00DFE">
            <w:pPr>
              <w:pStyle w:val="TAC"/>
            </w:pPr>
            <w:r w:rsidRPr="007275DF">
              <w:t>Config 1</w:t>
            </w:r>
          </w:p>
        </w:tc>
        <w:tc>
          <w:tcPr>
            <w:tcW w:w="2504" w:type="dxa"/>
            <w:gridSpan w:val="2"/>
          </w:tcPr>
          <w:p w14:paraId="292CB644" w14:textId="77777777" w:rsidR="009F3451" w:rsidRPr="007275DF" w:rsidRDefault="009F3451" w:rsidP="00D00DFE">
            <w:pPr>
              <w:pStyle w:val="TAC"/>
            </w:pPr>
            <w:r w:rsidRPr="007275DF">
              <w:t>NR cell 2 with CCA</w:t>
            </w:r>
          </w:p>
        </w:tc>
        <w:tc>
          <w:tcPr>
            <w:tcW w:w="3072" w:type="dxa"/>
          </w:tcPr>
          <w:p w14:paraId="335915A9"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9F3451" w:rsidRPr="007275DF" w14:paraId="3F76048E" w14:textId="77777777" w:rsidTr="00D00DFE">
        <w:trPr>
          <w:cantSplit/>
          <w:trHeight w:val="406"/>
        </w:trPr>
        <w:tc>
          <w:tcPr>
            <w:tcW w:w="2118" w:type="dxa"/>
          </w:tcPr>
          <w:p w14:paraId="6328C490" w14:textId="77777777" w:rsidR="009F3451" w:rsidRPr="007275DF" w:rsidRDefault="009F3451" w:rsidP="00D00DFE">
            <w:pPr>
              <w:pStyle w:val="TAL"/>
              <w:rPr>
                <w:rFonts w:cs="Arial"/>
              </w:rPr>
            </w:pPr>
            <w:r w:rsidRPr="007275DF">
              <w:rPr>
                <w:noProof/>
                <w:lang w:val="it-IT"/>
              </w:rPr>
              <w:t>DL CCA model</w:t>
            </w:r>
          </w:p>
        </w:tc>
        <w:tc>
          <w:tcPr>
            <w:tcW w:w="596" w:type="dxa"/>
          </w:tcPr>
          <w:p w14:paraId="2E09AB4B" w14:textId="77777777" w:rsidR="009F3451" w:rsidRPr="007275DF" w:rsidRDefault="009F3451" w:rsidP="00D00DFE">
            <w:pPr>
              <w:pStyle w:val="TAC"/>
            </w:pPr>
          </w:p>
        </w:tc>
        <w:tc>
          <w:tcPr>
            <w:tcW w:w="1251" w:type="dxa"/>
          </w:tcPr>
          <w:p w14:paraId="43FD3410" w14:textId="77777777" w:rsidR="009F3451" w:rsidRPr="007275DF" w:rsidRDefault="009F3451" w:rsidP="00D00DFE">
            <w:pPr>
              <w:pStyle w:val="TAC"/>
            </w:pPr>
            <w:r w:rsidRPr="007275DF">
              <w:t>Config 1</w:t>
            </w:r>
          </w:p>
        </w:tc>
        <w:tc>
          <w:tcPr>
            <w:tcW w:w="2504" w:type="dxa"/>
            <w:gridSpan w:val="2"/>
          </w:tcPr>
          <w:p w14:paraId="63C31F27" w14:textId="77777777" w:rsidR="009F3451" w:rsidRPr="007275DF" w:rsidRDefault="009F3451" w:rsidP="00D00DFE">
            <w:pPr>
              <w:pStyle w:val="TAC"/>
            </w:pPr>
            <w:r w:rsidRPr="007275DF">
              <w:rPr>
                <w:noProof/>
              </w:rPr>
              <w:t>As specified in clause A.3.2</w:t>
            </w:r>
            <w:ins w:id="480" w:author="Author">
              <w:r>
                <w:rPr>
                  <w:noProof/>
                </w:rPr>
                <w:t>6</w:t>
              </w:r>
            </w:ins>
            <w:del w:id="481" w:author="Author">
              <w:r w:rsidRPr="007275DF" w:rsidDel="005F261E">
                <w:rPr>
                  <w:noProof/>
                </w:rPr>
                <w:delText>0</w:delText>
              </w:r>
            </w:del>
            <w:r w:rsidRPr="007275DF">
              <w:rPr>
                <w:noProof/>
              </w:rPr>
              <w:t>.2.1</w:t>
            </w:r>
          </w:p>
        </w:tc>
        <w:tc>
          <w:tcPr>
            <w:tcW w:w="3072" w:type="dxa"/>
          </w:tcPr>
          <w:p w14:paraId="4F8F1719" w14:textId="77777777" w:rsidR="009F3451" w:rsidRPr="007275DF" w:rsidRDefault="009F3451" w:rsidP="00D00DFE">
            <w:pPr>
              <w:pStyle w:val="TAL"/>
              <w:rPr>
                <w:rFonts w:cs="Arial"/>
              </w:rPr>
            </w:pPr>
          </w:p>
        </w:tc>
      </w:tr>
      <w:tr w:rsidR="009F3451" w:rsidRPr="007275DF" w14:paraId="16AF105E" w14:textId="77777777" w:rsidTr="00D00DFE">
        <w:trPr>
          <w:cantSplit/>
          <w:trHeight w:val="406"/>
        </w:trPr>
        <w:tc>
          <w:tcPr>
            <w:tcW w:w="2118" w:type="dxa"/>
          </w:tcPr>
          <w:p w14:paraId="2D9999B3" w14:textId="77777777" w:rsidR="009F3451" w:rsidRPr="007275DF" w:rsidRDefault="009F3451" w:rsidP="00D00DFE">
            <w:pPr>
              <w:pStyle w:val="TAL"/>
              <w:rPr>
                <w:rFonts w:cs="Arial"/>
              </w:rPr>
            </w:pPr>
            <w:r w:rsidRPr="007275DF">
              <w:rPr>
                <w:noProof/>
                <w:lang w:val="it-IT"/>
              </w:rPr>
              <w:t>UL CCA model</w:t>
            </w:r>
          </w:p>
        </w:tc>
        <w:tc>
          <w:tcPr>
            <w:tcW w:w="596" w:type="dxa"/>
          </w:tcPr>
          <w:p w14:paraId="78AA20E5" w14:textId="77777777" w:rsidR="009F3451" w:rsidRPr="007275DF" w:rsidRDefault="009F3451" w:rsidP="00D00DFE">
            <w:pPr>
              <w:pStyle w:val="TAC"/>
            </w:pPr>
          </w:p>
        </w:tc>
        <w:tc>
          <w:tcPr>
            <w:tcW w:w="1251" w:type="dxa"/>
          </w:tcPr>
          <w:p w14:paraId="31BCEC3A" w14:textId="77777777" w:rsidR="009F3451" w:rsidRPr="007275DF" w:rsidRDefault="009F3451" w:rsidP="00D00DFE">
            <w:pPr>
              <w:pStyle w:val="TAC"/>
            </w:pPr>
            <w:r w:rsidRPr="007275DF">
              <w:t>Config 1</w:t>
            </w:r>
          </w:p>
        </w:tc>
        <w:tc>
          <w:tcPr>
            <w:tcW w:w="2504" w:type="dxa"/>
            <w:gridSpan w:val="2"/>
          </w:tcPr>
          <w:p w14:paraId="37BF2A70" w14:textId="77777777" w:rsidR="009F3451" w:rsidRPr="007275DF" w:rsidRDefault="009F3451" w:rsidP="00D00DFE">
            <w:pPr>
              <w:pStyle w:val="TAC"/>
            </w:pPr>
            <w:r w:rsidRPr="007275DF">
              <w:rPr>
                <w:noProof/>
              </w:rPr>
              <w:t>As specified in clause A.3.2</w:t>
            </w:r>
            <w:ins w:id="482" w:author="Author">
              <w:r>
                <w:rPr>
                  <w:noProof/>
                </w:rPr>
                <w:t>6</w:t>
              </w:r>
            </w:ins>
            <w:del w:id="483" w:author="Author">
              <w:r w:rsidRPr="007275DF" w:rsidDel="005F261E">
                <w:rPr>
                  <w:noProof/>
                </w:rPr>
                <w:delText>0</w:delText>
              </w:r>
            </w:del>
            <w:r w:rsidRPr="007275DF">
              <w:rPr>
                <w:noProof/>
              </w:rPr>
              <w:t>.2.2</w:t>
            </w:r>
          </w:p>
        </w:tc>
        <w:tc>
          <w:tcPr>
            <w:tcW w:w="3072" w:type="dxa"/>
          </w:tcPr>
          <w:p w14:paraId="3BCBDB76" w14:textId="77777777" w:rsidR="009F3451" w:rsidRPr="007275DF" w:rsidRDefault="009F3451" w:rsidP="00D00DFE">
            <w:pPr>
              <w:pStyle w:val="TAL"/>
              <w:rPr>
                <w:rFonts w:cs="Arial"/>
              </w:rPr>
            </w:pPr>
          </w:p>
        </w:tc>
      </w:tr>
      <w:tr w:rsidR="009F3451" w:rsidRPr="007275DF" w14:paraId="50C81BCE" w14:textId="77777777" w:rsidTr="00D00DFE">
        <w:trPr>
          <w:cantSplit/>
          <w:trHeight w:val="416"/>
        </w:trPr>
        <w:tc>
          <w:tcPr>
            <w:tcW w:w="2118" w:type="dxa"/>
          </w:tcPr>
          <w:p w14:paraId="55139919"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6BE541B3" w14:textId="77777777" w:rsidR="009F3451" w:rsidRPr="007275DF" w:rsidRDefault="009F3451" w:rsidP="00D00DFE">
            <w:pPr>
              <w:pStyle w:val="TAC"/>
            </w:pPr>
          </w:p>
        </w:tc>
        <w:tc>
          <w:tcPr>
            <w:tcW w:w="1251" w:type="dxa"/>
          </w:tcPr>
          <w:p w14:paraId="55166643" w14:textId="77777777" w:rsidR="009F3451" w:rsidRPr="007275DF" w:rsidRDefault="009F3451" w:rsidP="00D00DFE">
            <w:pPr>
              <w:pStyle w:val="TAC"/>
              <w:rPr>
                <w:lang w:eastAsia="zh-CN"/>
              </w:rPr>
            </w:pPr>
            <w:r w:rsidRPr="007275DF">
              <w:t>Config 1</w:t>
            </w:r>
          </w:p>
        </w:tc>
        <w:tc>
          <w:tcPr>
            <w:tcW w:w="1251" w:type="dxa"/>
          </w:tcPr>
          <w:p w14:paraId="575E0A74" w14:textId="77777777" w:rsidR="009F3451" w:rsidRPr="007275DF" w:rsidRDefault="009F3451" w:rsidP="00D00DFE">
            <w:pPr>
              <w:pStyle w:val="TAC"/>
              <w:rPr>
                <w:lang w:eastAsia="zh-CN"/>
              </w:rPr>
            </w:pPr>
            <w:r w:rsidRPr="007275DF">
              <w:rPr>
                <w:lang w:eastAsia="zh-CN"/>
              </w:rPr>
              <w:t>0</w:t>
            </w:r>
          </w:p>
        </w:tc>
        <w:tc>
          <w:tcPr>
            <w:tcW w:w="1253" w:type="dxa"/>
          </w:tcPr>
          <w:p w14:paraId="4DC3F67B" w14:textId="77777777" w:rsidR="009F3451" w:rsidRPr="007275DF" w:rsidRDefault="009F3451" w:rsidP="00D00DFE">
            <w:pPr>
              <w:pStyle w:val="TAC"/>
            </w:pPr>
            <w:r w:rsidRPr="007275DF">
              <w:rPr>
                <w:lang w:eastAsia="zh-CN"/>
              </w:rPr>
              <w:t>4</w:t>
            </w:r>
          </w:p>
        </w:tc>
        <w:tc>
          <w:tcPr>
            <w:tcW w:w="3072" w:type="dxa"/>
          </w:tcPr>
          <w:p w14:paraId="71D3AD90" w14:textId="77777777" w:rsidR="009F3451" w:rsidRPr="007275DF" w:rsidRDefault="009F3451" w:rsidP="00D00DFE">
            <w:pPr>
              <w:pStyle w:val="TAL"/>
              <w:rPr>
                <w:rFonts w:cs="Arial"/>
              </w:rPr>
            </w:pPr>
            <w:r w:rsidRPr="007275DF">
              <w:rPr>
                <w:rFonts w:cs="Arial"/>
              </w:rPr>
              <w:t>As specified in clause 9.1.2-1.</w:t>
            </w:r>
          </w:p>
          <w:p w14:paraId="60B66831" w14:textId="77777777" w:rsidR="009F3451" w:rsidRPr="007275DF" w:rsidRDefault="009F3451" w:rsidP="00D00DFE">
            <w:pPr>
              <w:pStyle w:val="TAL"/>
              <w:rPr>
                <w:rFonts w:cs="Arial"/>
              </w:rPr>
            </w:pPr>
          </w:p>
        </w:tc>
      </w:tr>
      <w:tr w:rsidR="009F3451" w:rsidRPr="007275DF" w14:paraId="6893B2AF" w14:textId="77777777" w:rsidTr="00D00DFE">
        <w:trPr>
          <w:cantSplit/>
          <w:trHeight w:val="416"/>
        </w:trPr>
        <w:tc>
          <w:tcPr>
            <w:tcW w:w="2118" w:type="dxa"/>
          </w:tcPr>
          <w:p w14:paraId="27DF9F47"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48EE40C8" w14:textId="77777777" w:rsidR="009F3451" w:rsidRPr="007275DF" w:rsidRDefault="009F3451" w:rsidP="00D00DFE">
            <w:pPr>
              <w:pStyle w:val="TAC"/>
            </w:pPr>
          </w:p>
        </w:tc>
        <w:tc>
          <w:tcPr>
            <w:tcW w:w="1251" w:type="dxa"/>
          </w:tcPr>
          <w:p w14:paraId="77381843" w14:textId="77777777" w:rsidR="009F3451" w:rsidRPr="007275DF" w:rsidRDefault="009F3451" w:rsidP="00D00DFE">
            <w:pPr>
              <w:pStyle w:val="TAC"/>
              <w:rPr>
                <w:lang w:eastAsia="zh-CN"/>
              </w:rPr>
            </w:pPr>
            <w:r w:rsidRPr="007275DF">
              <w:t>Config 1</w:t>
            </w:r>
          </w:p>
        </w:tc>
        <w:tc>
          <w:tcPr>
            <w:tcW w:w="1251" w:type="dxa"/>
          </w:tcPr>
          <w:p w14:paraId="3E07B9DA" w14:textId="77777777" w:rsidR="009F3451" w:rsidRPr="007275DF" w:rsidRDefault="009F3451" w:rsidP="00D00DFE">
            <w:pPr>
              <w:pStyle w:val="TAC"/>
              <w:rPr>
                <w:lang w:eastAsia="zh-CN"/>
              </w:rPr>
            </w:pPr>
            <w:r w:rsidRPr="007275DF">
              <w:rPr>
                <w:rFonts w:cs="Arial"/>
                <w:lang w:eastAsia="zh-CN"/>
              </w:rPr>
              <w:t>9</w:t>
            </w:r>
          </w:p>
        </w:tc>
        <w:tc>
          <w:tcPr>
            <w:tcW w:w="1253" w:type="dxa"/>
          </w:tcPr>
          <w:p w14:paraId="4971AF3F" w14:textId="77777777" w:rsidR="009F3451" w:rsidRPr="007275DF" w:rsidRDefault="009F3451" w:rsidP="00D00DFE">
            <w:pPr>
              <w:pStyle w:val="TAC"/>
              <w:rPr>
                <w:lang w:eastAsia="zh-CN"/>
              </w:rPr>
            </w:pPr>
            <w:r w:rsidRPr="007275DF">
              <w:rPr>
                <w:lang w:eastAsia="zh-CN"/>
              </w:rPr>
              <w:t>9</w:t>
            </w:r>
          </w:p>
        </w:tc>
        <w:tc>
          <w:tcPr>
            <w:tcW w:w="3072" w:type="dxa"/>
          </w:tcPr>
          <w:p w14:paraId="295CCF91" w14:textId="77777777" w:rsidR="009F3451" w:rsidRPr="007275DF" w:rsidRDefault="009F3451" w:rsidP="00D00DFE">
            <w:pPr>
              <w:pStyle w:val="TAL"/>
              <w:rPr>
                <w:rFonts w:cs="Arial"/>
              </w:rPr>
            </w:pPr>
          </w:p>
        </w:tc>
      </w:tr>
      <w:tr w:rsidR="009F3451" w:rsidRPr="007275DF" w14:paraId="23681933" w14:textId="77777777" w:rsidTr="00D00DFE">
        <w:trPr>
          <w:cantSplit/>
          <w:trHeight w:val="198"/>
        </w:trPr>
        <w:tc>
          <w:tcPr>
            <w:tcW w:w="2118" w:type="dxa"/>
          </w:tcPr>
          <w:p w14:paraId="053AC895" w14:textId="77777777" w:rsidR="009F3451" w:rsidRPr="007275DF" w:rsidRDefault="009F3451" w:rsidP="00D00DFE">
            <w:pPr>
              <w:pStyle w:val="TAL"/>
              <w:rPr>
                <w:rFonts w:cs="Arial"/>
              </w:rPr>
            </w:pPr>
            <w:r w:rsidRPr="007275DF">
              <w:rPr>
                <w:rFonts w:cs="Arial"/>
              </w:rPr>
              <w:t>A3-Offset</w:t>
            </w:r>
          </w:p>
        </w:tc>
        <w:tc>
          <w:tcPr>
            <w:tcW w:w="596" w:type="dxa"/>
          </w:tcPr>
          <w:p w14:paraId="3B2DA9E9" w14:textId="77777777" w:rsidR="009F3451" w:rsidRPr="007275DF" w:rsidRDefault="009F3451" w:rsidP="00D00DFE">
            <w:pPr>
              <w:pStyle w:val="TAC"/>
            </w:pPr>
            <w:r w:rsidRPr="007275DF">
              <w:t>dB</w:t>
            </w:r>
          </w:p>
        </w:tc>
        <w:tc>
          <w:tcPr>
            <w:tcW w:w="1251" w:type="dxa"/>
          </w:tcPr>
          <w:p w14:paraId="61DC28CF" w14:textId="77777777" w:rsidR="009F3451" w:rsidRPr="007275DF" w:rsidRDefault="009F3451" w:rsidP="00D00DFE">
            <w:pPr>
              <w:pStyle w:val="TAC"/>
            </w:pPr>
            <w:r w:rsidRPr="007275DF">
              <w:t>Config 1</w:t>
            </w:r>
          </w:p>
        </w:tc>
        <w:tc>
          <w:tcPr>
            <w:tcW w:w="2504" w:type="dxa"/>
            <w:gridSpan w:val="2"/>
          </w:tcPr>
          <w:p w14:paraId="56166CE2" w14:textId="77777777" w:rsidR="009F3451" w:rsidRPr="007275DF" w:rsidRDefault="009F3451" w:rsidP="00D00DFE">
            <w:pPr>
              <w:pStyle w:val="TAC"/>
            </w:pPr>
            <w:r w:rsidRPr="007275DF">
              <w:t>-6</w:t>
            </w:r>
          </w:p>
        </w:tc>
        <w:tc>
          <w:tcPr>
            <w:tcW w:w="3072" w:type="dxa"/>
          </w:tcPr>
          <w:p w14:paraId="355BF238" w14:textId="77777777" w:rsidR="009F3451" w:rsidRPr="007275DF" w:rsidRDefault="009F3451" w:rsidP="00D00DFE">
            <w:pPr>
              <w:pStyle w:val="TAL"/>
              <w:rPr>
                <w:rFonts w:cs="Arial"/>
              </w:rPr>
            </w:pPr>
          </w:p>
        </w:tc>
      </w:tr>
      <w:tr w:rsidR="009F3451" w:rsidRPr="007275DF" w14:paraId="71265625" w14:textId="77777777" w:rsidTr="00D00DFE">
        <w:trPr>
          <w:cantSplit/>
          <w:trHeight w:val="208"/>
        </w:trPr>
        <w:tc>
          <w:tcPr>
            <w:tcW w:w="2118" w:type="dxa"/>
          </w:tcPr>
          <w:p w14:paraId="6B9B7E9C" w14:textId="77777777" w:rsidR="009F3451" w:rsidRPr="007275DF" w:rsidRDefault="009F3451" w:rsidP="00D00DFE">
            <w:pPr>
              <w:pStyle w:val="TAL"/>
              <w:rPr>
                <w:rFonts w:cs="Arial"/>
              </w:rPr>
            </w:pPr>
            <w:r w:rsidRPr="007275DF">
              <w:rPr>
                <w:rFonts w:cs="Arial"/>
              </w:rPr>
              <w:t>Hysteresis</w:t>
            </w:r>
          </w:p>
        </w:tc>
        <w:tc>
          <w:tcPr>
            <w:tcW w:w="596" w:type="dxa"/>
          </w:tcPr>
          <w:p w14:paraId="475512A5" w14:textId="77777777" w:rsidR="009F3451" w:rsidRPr="007275DF" w:rsidRDefault="009F3451" w:rsidP="00D00DFE">
            <w:pPr>
              <w:pStyle w:val="TAC"/>
            </w:pPr>
            <w:r w:rsidRPr="007275DF">
              <w:t>dB</w:t>
            </w:r>
          </w:p>
        </w:tc>
        <w:tc>
          <w:tcPr>
            <w:tcW w:w="1251" w:type="dxa"/>
          </w:tcPr>
          <w:p w14:paraId="25B9140B" w14:textId="77777777" w:rsidR="009F3451" w:rsidRPr="007275DF" w:rsidRDefault="009F3451" w:rsidP="00D00DFE">
            <w:pPr>
              <w:pStyle w:val="TAC"/>
            </w:pPr>
            <w:r w:rsidRPr="007275DF">
              <w:t>Config 1</w:t>
            </w:r>
          </w:p>
        </w:tc>
        <w:tc>
          <w:tcPr>
            <w:tcW w:w="2504" w:type="dxa"/>
            <w:gridSpan w:val="2"/>
          </w:tcPr>
          <w:p w14:paraId="4842A424" w14:textId="77777777" w:rsidR="009F3451" w:rsidRPr="007275DF" w:rsidRDefault="009F3451" w:rsidP="00D00DFE">
            <w:pPr>
              <w:pStyle w:val="TAC"/>
            </w:pPr>
            <w:r w:rsidRPr="007275DF">
              <w:t>0</w:t>
            </w:r>
          </w:p>
        </w:tc>
        <w:tc>
          <w:tcPr>
            <w:tcW w:w="3072" w:type="dxa"/>
          </w:tcPr>
          <w:p w14:paraId="3F9FD11F" w14:textId="77777777" w:rsidR="009F3451" w:rsidRPr="007275DF" w:rsidRDefault="009F3451" w:rsidP="00D00DFE">
            <w:pPr>
              <w:pStyle w:val="TAL"/>
              <w:rPr>
                <w:rFonts w:cs="Arial"/>
              </w:rPr>
            </w:pPr>
          </w:p>
        </w:tc>
      </w:tr>
      <w:tr w:rsidR="009F3451" w:rsidRPr="007275DF" w14:paraId="79CBA0E5" w14:textId="77777777" w:rsidTr="00D00DFE">
        <w:trPr>
          <w:cantSplit/>
          <w:trHeight w:val="208"/>
        </w:trPr>
        <w:tc>
          <w:tcPr>
            <w:tcW w:w="2118" w:type="dxa"/>
          </w:tcPr>
          <w:p w14:paraId="66C3B902" w14:textId="77777777" w:rsidR="009F3451" w:rsidRPr="007275DF" w:rsidRDefault="009F3451" w:rsidP="00D00DFE">
            <w:pPr>
              <w:pStyle w:val="TAL"/>
              <w:rPr>
                <w:rFonts w:cs="Arial"/>
              </w:rPr>
            </w:pPr>
            <w:r w:rsidRPr="007275DF">
              <w:rPr>
                <w:rFonts w:cs="Arial"/>
              </w:rPr>
              <w:t>CP length</w:t>
            </w:r>
          </w:p>
        </w:tc>
        <w:tc>
          <w:tcPr>
            <w:tcW w:w="596" w:type="dxa"/>
          </w:tcPr>
          <w:p w14:paraId="7D9D6D65" w14:textId="77777777" w:rsidR="009F3451" w:rsidRPr="007275DF" w:rsidRDefault="009F3451" w:rsidP="00D00DFE">
            <w:pPr>
              <w:pStyle w:val="TAC"/>
            </w:pPr>
          </w:p>
        </w:tc>
        <w:tc>
          <w:tcPr>
            <w:tcW w:w="1251" w:type="dxa"/>
          </w:tcPr>
          <w:p w14:paraId="1B7ABC92" w14:textId="77777777" w:rsidR="009F3451" w:rsidRPr="007275DF" w:rsidRDefault="009F3451" w:rsidP="00D00DFE">
            <w:pPr>
              <w:pStyle w:val="TAC"/>
            </w:pPr>
            <w:r w:rsidRPr="007275DF">
              <w:t>Config 1</w:t>
            </w:r>
          </w:p>
        </w:tc>
        <w:tc>
          <w:tcPr>
            <w:tcW w:w="2504" w:type="dxa"/>
            <w:gridSpan w:val="2"/>
          </w:tcPr>
          <w:p w14:paraId="4EA0F0B3" w14:textId="77777777" w:rsidR="009F3451" w:rsidRPr="007275DF" w:rsidRDefault="009F3451" w:rsidP="00D00DFE">
            <w:pPr>
              <w:pStyle w:val="TAC"/>
            </w:pPr>
            <w:r w:rsidRPr="007275DF">
              <w:t>Normal</w:t>
            </w:r>
          </w:p>
        </w:tc>
        <w:tc>
          <w:tcPr>
            <w:tcW w:w="3072" w:type="dxa"/>
          </w:tcPr>
          <w:p w14:paraId="0F3EDDB2" w14:textId="77777777" w:rsidR="009F3451" w:rsidRPr="007275DF" w:rsidRDefault="009F3451" w:rsidP="00D00DFE">
            <w:pPr>
              <w:pStyle w:val="TAL"/>
              <w:rPr>
                <w:rFonts w:cs="Arial"/>
              </w:rPr>
            </w:pPr>
          </w:p>
        </w:tc>
      </w:tr>
      <w:tr w:rsidR="009F3451" w:rsidRPr="007275DF" w14:paraId="36ED473C" w14:textId="77777777" w:rsidTr="00D00DFE">
        <w:trPr>
          <w:cantSplit/>
          <w:trHeight w:val="198"/>
        </w:trPr>
        <w:tc>
          <w:tcPr>
            <w:tcW w:w="2118" w:type="dxa"/>
          </w:tcPr>
          <w:p w14:paraId="13E869FB" w14:textId="77777777" w:rsidR="009F3451" w:rsidRPr="007275DF" w:rsidRDefault="009F3451" w:rsidP="00D00DFE">
            <w:pPr>
              <w:pStyle w:val="TAL"/>
              <w:rPr>
                <w:rFonts w:cs="Arial"/>
              </w:rPr>
            </w:pPr>
            <w:r w:rsidRPr="007275DF">
              <w:rPr>
                <w:rFonts w:cs="Arial"/>
              </w:rPr>
              <w:t>TimeToTrigger</w:t>
            </w:r>
          </w:p>
        </w:tc>
        <w:tc>
          <w:tcPr>
            <w:tcW w:w="596" w:type="dxa"/>
          </w:tcPr>
          <w:p w14:paraId="56366E2A" w14:textId="77777777" w:rsidR="009F3451" w:rsidRPr="007275DF" w:rsidRDefault="009F3451" w:rsidP="00D00DFE">
            <w:pPr>
              <w:pStyle w:val="TAC"/>
            </w:pPr>
            <w:r w:rsidRPr="007275DF">
              <w:t>s</w:t>
            </w:r>
          </w:p>
        </w:tc>
        <w:tc>
          <w:tcPr>
            <w:tcW w:w="1251" w:type="dxa"/>
          </w:tcPr>
          <w:p w14:paraId="012D3301" w14:textId="77777777" w:rsidR="009F3451" w:rsidRPr="007275DF" w:rsidRDefault="009F3451" w:rsidP="00D00DFE">
            <w:pPr>
              <w:pStyle w:val="TAC"/>
            </w:pPr>
            <w:r w:rsidRPr="007275DF">
              <w:t>Config 1</w:t>
            </w:r>
          </w:p>
        </w:tc>
        <w:tc>
          <w:tcPr>
            <w:tcW w:w="2504" w:type="dxa"/>
            <w:gridSpan w:val="2"/>
          </w:tcPr>
          <w:p w14:paraId="3E0A5680" w14:textId="77777777" w:rsidR="009F3451" w:rsidRPr="007275DF" w:rsidRDefault="009F3451" w:rsidP="00D00DFE">
            <w:pPr>
              <w:pStyle w:val="TAC"/>
            </w:pPr>
            <w:r w:rsidRPr="007275DF">
              <w:t>0</w:t>
            </w:r>
          </w:p>
        </w:tc>
        <w:tc>
          <w:tcPr>
            <w:tcW w:w="3072" w:type="dxa"/>
          </w:tcPr>
          <w:p w14:paraId="2DA53BA0" w14:textId="77777777" w:rsidR="009F3451" w:rsidRPr="007275DF" w:rsidRDefault="009F3451" w:rsidP="00D00DFE">
            <w:pPr>
              <w:pStyle w:val="TAL"/>
              <w:rPr>
                <w:rFonts w:cs="Arial"/>
              </w:rPr>
            </w:pPr>
          </w:p>
        </w:tc>
      </w:tr>
      <w:tr w:rsidR="009F3451" w:rsidRPr="007275DF" w14:paraId="439F7510" w14:textId="77777777" w:rsidTr="00D00DFE">
        <w:trPr>
          <w:cantSplit/>
          <w:trHeight w:val="208"/>
        </w:trPr>
        <w:tc>
          <w:tcPr>
            <w:tcW w:w="2118" w:type="dxa"/>
          </w:tcPr>
          <w:p w14:paraId="47D2A808" w14:textId="77777777" w:rsidR="009F3451" w:rsidRPr="007275DF" w:rsidRDefault="009F3451" w:rsidP="00D00DFE">
            <w:pPr>
              <w:pStyle w:val="TAL"/>
              <w:rPr>
                <w:rFonts w:cs="Arial"/>
              </w:rPr>
            </w:pPr>
            <w:r w:rsidRPr="007275DF">
              <w:rPr>
                <w:rFonts w:cs="Arial"/>
              </w:rPr>
              <w:t>Filter coefficient</w:t>
            </w:r>
          </w:p>
        </w:tc>
        <w:tc>
          <w:tcPr>
            <w:tcW w:w="596" w:type="dxa"/>
          </w:tcPr>
          <w:p w14:paraId="77850F92" w14:textId="77777777" w:rsidR="009F3451" w:rsidRPr="007275DF" w:rsidRDefault="009F3451" w:rsidP="00D00DFE">
            <w:pPr>
              <w:pStyle w:val="TAC"/>
            </w:pPr>
          </w:p>
        </w:tc>
        <w:tc>
          <w:tcPr>
            <w:tcW w:w="1251" w:type="dxa"/>
          </w:tcPr>
          <w:p w14:paraId="46B35DFB" w14:textId="77777777" w:rsidR="009F3451" w:rsidRPr="007275DF" w:rsidRDefault="009F3451" w:rsidP="00D00DFE">
            <w:pPr>
              <w:pStyle w:val="TAC"/>
            </w:pPr>
            <w:r w:rsidRPr="007275DF">
              <w:t>Config 1</w:t>
            </w:r>
          </w:p>
        </w:tc>
        <w:tc>
          <w:tcPr>
            <w:tcW w:w="2504" w:type="dxa"/>
            <w:gridSpan w:val="2"/>
          </w:tcPr>
          <w:p w14:paraId="6A294F75" w14:textId="77777777" w:rsidR="009F3451" w:rsidRPr="007275DF" w:rsidRDefault="009F3451" w:rsidP="00D00DFE">
            <w:pPr>
              <w:pStyle w:val="TAC"/>
            </w:pPr>
            <w:r w:rsidRPr="007275DF">
              <w:t>0</w:t>
            </w:r>
          </w:p>
        </w:tc>
        <w:tc>
          <w:tcPr>
            <w:tcW w:w="3072" w:type="dxa"/>
          </w:tcPr>
          <w:p w14:paraId="4DDA1D36" w14:textId="77777777" w:rsidR="009F3451" w:rsidRPr="007275DF" w:rsidRDefault="009F3451" w:rsidP="00D00DFE">
            <w:pPr>
              <w:pStyle w:val="TAL"/>
              <w:rPr>
                <w:rFonts w:cs="Arial"/>
              </w:rPr>
            </w:pPr>
            <w:r w:rsidRPr="007275DF">
              <w:rPr>
                <w:rFonts w:cs="Arial"/>
              </w:rPr>
              <w:t>L3 filtering is not used</w:t>
            </w:r>
          </w:p>
        </w:tc>
      </w:tr>
      <w:tr w:rsidR="009F3451" w:rsidRPr="007275DF" w14:paraId="16D8028E" w14:textId="77777777" w:rsidTr="00D00DFE">
        <w:trPr>
          <w:cantSplit/>
          <w:trHeight w:val="208"/>
        </w:trPr>
        <w:tc>
          <w:tcPr>
            <w:tcW w:w="2118" w:type="dxa"/>
          </w:tcPr>
          <w:p w14:paraId="575AB57C" w14:textId="77777777" w:rsidR="009F3451" w:rsidRPr="007275DF" w:rsidRDefault="009F3451" w:rsidP="00D00DFE">
            <w:pPr>
              <w:pStyle w:val="TAL"/>
              <w:rPr>
                <w:rFonts w:cs="Arial"/>
              </w:rPr>
            </w:pPr>
            <w:r w:rsidRPr="007275DF">
              <w:rPr>
                <w:rFonts w:cs="Arial"/>
              </w:rPr>
              <w:t>DRX</w:t>
            </w:r>
          </w:p>
        </w:tc>
        <w:tc>
          <w:tcPr>
            <w:tcW w:w="596" w:type="dxa"/>
          </w:tcPr>
          <w:p w14:paraId="4DF14B9C" w14:textId="77777777" w:rsidR="009F3451" w:rsidRPr="007275DF" w:rsidRDefault="009F3451" w:rsidP="00D00DFE">
            <w:pPr>
              <w:pStyle w:val="TAC"/>
            </w:pPr>
          </w:p>
        </w:tc>
        <w:tc>
          <w:tcPr>
            <w:tcW w:w="1251" w:type="dxa"/>
          </w:tcPr>
          <w:p w14:paraId="3CEE7949" w14:textId="77777777" w:rsidR="009F3451" w:rsidRPr="007275DF" w:rsidRDefault="009F3451" w:rsidP="00D00DFE">
            <w:pPr>
              <w:pStyle w:val="TAC"/>
            </w:pPr>
            <w:r w:rsidRPr="007275DF">
              <w:t>Config 1</w:t>
            </w:r>
          </w:p>
        </w:tc>
        <w:tc>
          <w:tcPr>
            <w:tcW w:w="2504" w:type="dxa"/>
            <w:gridSpan w:val="2"/>
          </w:tcPr>
          <w:p w14:paraId="23AFC8A7" w14:textId="77777777" w:rsidR="009F3451" w:rsidRPr="007275DF" w:rsidRDefault="009F3451" w:rsidP="00D00DFE">
            <w:pPr>
              <w:pStyle w:val="TAC"/>
            </w:pPr>
            <w:r w:rsidRPr="007275DF">
              <w:t>OFF</w:t>
            </w:r>
          </w:p>
        </w:tc>
        <w:tc>
          <w:tcPr>
            <w:tcW w:w="3072" w:type="dxa"/>
          </w:tcPr>
          <w:p w14:paraId="29B16E0F" w14:textId="77777777" w:rsidR="009F3451" w:rsidRPr="007275DF" w:rsidRDefault="009F3451" w:rsidP="00D00DFE">
            <w:pPr>
              <w:pStyle w:val="TAL"/>
              <w:rPr>
                <w:rFonts w:cs="Arial"/>
              </w:rPr>
            </w:pPr>
            <w:r w:rsidRPr="007275DF">
              <w:rPr>
                <w:rFonts w:cs="Arial"/>
              </w:rPr>
              <w:t>DRX is not used</w:t>
            </w:r>
          </w:p>
        </w:tc>
      </w:tr>
      <w:tr w:rsidR="009F3451" w:rsidRPr="007275DF" w14:paraId="70261AB2" w14:textId="77777777" w:rsidTr="00D00DFE">
        <w:trPr>
          <w:cantSplit/>
          <w:trHeight w:val="614"/>
        </w:trPr>
        <w:tc>
          <w:tcPr>
            <w:tcW w:w="2118" w:type="dxa"/>
          </w:tcPr>
          <w:p w14:paraId="77E6B18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6835DE8F" w14:textId="77777777" w:rsidR="009F3451" w:rsidRPr="007275DF" w:rsidRDefault="009F3451" w:rsidP="00D00DFE">
            <w:pPr>
              <w:pStyle w:val="TAC"/>
            </w:pPr>
          </w:p>
        </w:tc>
        <w:tc>
          <w:tcPr>
            <w:tcW w:w="1251" w:type="dxa"/>
          </w:tcPr>
          <w:p w14:paraId="75A815A6" w14:textId="77777777" w:rsidR="009F3451" w:rsidRPr="007275DF" w:rsidRDefault="009F3451" w:rsidP="00D00DFE">
            <w:pPr>
              <w:pStyle w:val="TAC"/>
            </w:pPr>
            <w:r w:rsidRPr="007275DF">
              <w:t>Config 1</w:t>
            </w:r>
          </w:p>
        </w:tc>
        <w:tc>
          <w:tcPr>
            <w:tcW w:w="2504" w:type="dxa"/>
            <w:gridSpan w:val="2"/>
          </w:tcPr>
          <w:p w14:paraId="4C536B41"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37467075" w14:textId="77777777" w:rsidR="009F3451" w:rsidRPr="007275DF" w:rsidRDefault="009F3451" w:rsidP="00D00DFE">
            <w:pPr>
              <w:pStyle w:val="TAL"/>
            </w:pPr>
            <w:r w:rsidRPr="007275DF">
              <w:t>Synchronous cells.</w:t>
            </w:r>
          </w:p>
          <w:p w14:paraId="24551C29" w14:textId="77777777" w:rsidR="009F3451" w:rsidRPr="007275DF" w:rsidRDefault="009F3451" w:rsidP="00D00DFE">
            <w:pPr>
              <w:pStyle w:val="TAL"/>
              <w:rPr>
                <w:lang w:eastAsia="zh-CN"/>
              </w:rPr>
            </w:pPr>
          </w:p>
        </w:tc>
      </w:tr>
      <w:tr w:rsidR="009F3451" w:rsidRPr="007275DF" w14:paraId="18F506B7" w14:textId="77777777" w:rsidTr="00D00DFE">
        <w:trPr>
          <w:cantSplit/>
          <w:trHeight w:val="208"/>
        </w:trPr>
        <w:tc>
          <w:tcPr>
            <w:tcW w:w="2118" w:type="dxa"/>
          </w:tcPr>
          <w:p w14:paraId="00DB1BA6" w14:textId="77777777" w:rsidR="009F3451" w:rsidRPr="007275DF" w:rsidRDefault="009F3451" w:rsidP="00D00DFE">
            <w:pPr>
              <w:pStyle w:val="TAL"/>
              <w:rPr>
                <w:rFonts w:cs="Arial"/>
              </w:rPr>
            </w:pPr>
            <w:r w:rsidRPr="007275DF">
              <w:rPr>
                <w:rFonts w:cs="Arial"/>
              </w:rPr>
              <w:t>T1</w:t>
            </w:r>
          </w:p>
        </w:tc>
        <w:tc>
          <w:tcPr>
            <w:tcW w:w="596" w:type="dxa"/>
          </w:tcPr>
          <w:p w14:paraId="70C061E1" w14:textId="77777777" w:rsidR="009F3451" w:rsidRPr="007275DF" w:rsidRDefault="009F3451" w:rsidP="00D00DFE">
            <w:pPr>
              <w:pStyle w:val="TAC"/>
            </w:pPr>
            <w:r w:rsidRPr="007275DF">
              <w:t>s</w:t>
            </w:r>
          </w:p>
        </w:tc>
        <w:tc>
          <w:tcPr>
            <w:tcW w:w="1251" w:type="dxa"/>
          </w:tcPr>
          <w:p w14:paraId="1F77E5E2" w14:textId="77777777" w:rsidR="009F3451" w:rsidRPr="007275DF" w:rsidRDefault="009F3451" w:rsidP="00D00DFE">
            <w:pPr>
              <w:pStyle w:val="TAC"/>
            </w:pPr>
            <w:r w:rsidRPr="007275DF">
              <w:t>Config 1</w:t>
            </w:r>
          </w:p>
        </w:tc>
        <w:tc>
          <w:tcPr>
            <w:tcW w:w="2504" w:type="dxa"/>
            <w:gridSpan w:val="2"/>
          </w:tcPr>
          <w:p w14:paraId="55BAD8C1" w14:textId="77777777" w:rsidR="009F3451" w:rsidRPr="007275DF" w:rsidRDefault="009F3451" w:rsidP="00D00DFE">
            <w:pPr>
              <w:pStyle w:val="TAC"/>
            </w:pPr>
            <w:del w:id="484" w:author="Author">
              <w:r w:rsidRPr="007275DF" w:rsidDel="0002178F">
                <w:delText>[</w:delText>
              </w:r>
            </w:del>
            <w:r w:rsidRPr="007275DF">
              <w:t>5</w:t>
            </w:r>
            <w:del w:id="485" w:author="Author">
              <w:r w:rsidRPr="007275DF" w:rsidDel="0002178F">
                <w:delText>]</w:delText>
              </w:r>
            </w:del>
          </w:p>
        </w:tc>
        <w:tc>
          <w:tcPr>
            <w:tcW w:w="3072" w:type="dxa"/>
          </w:tcPr>
          <w:p w14:paraId="7C1A5327" w14:textId="77777777" w:rsidR="009F3451" w:rsidRPr="007275DF" w:rsidRDefault="009F3451" w:rsidP="00D00DFE">
            <w:pPr>
              <w:pStyle w:val="TAL"/>
              <w:rPr>
                <w:rFonts w:cs="Arial"/>
              </w:rPr>
            </w:pPr>
          </w:p>
        </w:tc>
      </w:tr>
      <w:tr w:rsidR="009F3451" w:rsidRPr="007275DF" w14:paraId="1E6C63D2" w14:textId="77777777" w:rsidTr="00D00DFE">
        <w:trPr>
          <w:cantSplit/>
          <w:trHeight w:val="208"/>
        </w:trPr>
        <w:tc>
          <w:tcPr>
            <w:tcW w:w="2118" w:type="dxa"/>
          </w:tcPr>
          <w:p w14:paraId="0B0F6497" w14:textId="77777777" w:rsidR="009F3451" w:rsidRPr="007275DF" w:rsidRDefault="009F3451" w:rsidP="00D00DFE">
            <w:pPr>
              <w:pStyle w:val="TAL"/>
              <w:rPr>
                <w:rFonts w:cs="Arial"/>
              </w:rPr>
            </w:pPr>
            <w:r w:rsidRPr="007275DF">
              <w:rPr>
                <w:rFonts w:cs="Arial"/>
              </w:rPr>
              <w:t>T2</w:t>
            </w:r>
          </w:p>
        </w:tc>
        <w:tc>
          <w:tcPr>
            <w:tcW w:w="596" w:type="dxa"/>
          </w:tcPr>
          <w:p w14:paraId="68929A9E" w14:textId="77777777" w:rsidR="009F3451" w:rsidRPr="007275DF" w:rsidRDefault="009F3451" w:rsidP="00D00DFE">
            <w:pPr>
              <w:pStyle w:val="TAC"/>
            </w:pPr>
            <w:r w:rsidRPr="007275DF">
              <w:t>s</w:t>
            </w:r>
          </w:p>
        </w:tc>
        <w:tc>
          <w:tcPr>
            <w:tcW w:w="1251" w:type="dxa"/>
          </w:tcPr>
          <w:p w14:paraId="5B428E37" w14:textId="77777777" w:rsidR="009F3451" w:rsidRPr="007275DF" w:rsidRDefault="009F3451" w:rsidP="00D00DFE">
            <w:pPr>
              <w:pStyle w:val="TAC"/>
            </w:pPr>
            <w:r w:rsidRPr="007275DF">
              <w:t>Config 1</w:t>
            </w:r>
          </w:p>
        </w:tc>
        <w:tc>
          <w:tcPr>
            <w:tcW w:w="1251" w:type="dxa"/>
          </w:tcPr>
          <w:p w14:paraId="2356C69F" w14:textId="77777777" w:rsidR="009F3451" w:rsidRPr="007275DF" w:rsidRDefault="009F3451" w:rsidP="00D00DFE">
            <w:pPr>
              <w:pStyle w:val="TAC"/>
            </w:pPr>
            <w:del w:id="486" w:author="Author">
              <w:r w:rsidRPr="007275DF" w:rsidDel="0002178F">
                <w:delText>[</w:delText>
              </w:r>
            </w:del>
            <w:r w:rsidRPr="007275DF">
              <w:t>1</w:t>
            </w:r>
            <w:ins w:id="487" w:author="Author">
              <w:r>
                <w:t>.7</w:t>
              </w:r>
            </w:ins>
            <w:del w:id="488" w:author="Author">
              <w:r w:rsidRPr="007275DF" w:rsidDel="0002178F">
                <w:delText>]</w:delText>
              </w:r>
            </w:del>
          </w:p>
        </w:tc>
        <w:tc>
          <w:tcPr>
            <w:tcW w:w="1253" w:type="dxa"/>
          </w:tcPr>
          <w:p w14:paraId="530E9827" w14:textId="77777777" w:rsidR="009F3451" w:rsidRPr="007275DF" w:rsidRDefault="009F3451" w:rsidP="00D00DFE">
            <w:pPr>
              <w:pStyle w:val="TAC"/>
            </w:pPr>
            <w:del w:id="489" w:author="Author">
              <w:r w:rsidRPr="007275DF" w:rsidDel="0002178F">
                <w:delText>[</w:delText>
              </w:r>
              <w:r w:rsidRPr="007275DF" w:rsidDel="00F60824">
                <w:delText>1</w:delText>
              </w:r>
              <w:r w:rsidRPr="007275DF" w:rsidDel="0002178F">
                <w:delText>]</w:delText>
              </w:r>
            </w:del>
            <w:ins w:id="490" w:author="Author">
              <w:r>
                <w:t>1.7</w:t>
              </w:r>
            </w:ins>
          </w:p>
        </w:tc>
        <w:tc>
          <w:tcPr>
            <w:tcW w:w="3072" w:type="dxa"/>
          </w:tcPr>
          <w:p w14:paraId="71EFFA90" w14:textId="77777777" w:rsidR="009F3451" w:rsidRPr="007275DF" w:rsidRDefault="009F3451" w:rsidP="00D00DFE">
            <w:pPr>
              <w:pStyle w:val="TAL"/>
              <w:rPr>
                <w:rFonts w:cs="Arial"/>
              </w:rPr>
            </w:pPr>
          </w:p>
        </w:tc>
      </w:tr>
    </w:tbl>
    <w:p w14:paraId="3F3E2C5B" w14:textId="77777777" w:rsidR="009F3451" w:rsidRPr="007275DF" w:rsidRDefault="009F3451" w:rsidP="009F3451"/>
    <w:p w14:paraId="4F387A52" w14:textId="77777777" w:rsidR="009F3451" w:rsidRPr="007275DF" w:rsidRDefault="009F3451" w:rsidP="009F3451">
      <w:pPr>
        <w:pStyle w:val="TH"/>
      </w:pPr>
      <w:r w:rsidRPr="007275DF">
        <w:t>Table A.11.5.2.3.1-3: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9F3451" w:rsidRPr="007275DF" w14:paraId="0499F9A5" w14:textId="77777777" w:rsidTr="00D00DFE">
        <w:trPr>
          <w:cantSplit/>
          <w:trHeight w:val="150"/>
        </w:trPr>
        <w:tc>
          <w:tcPr>
            <w:tcW w:w="2625" w:type="dxa"/>
            <w:gridSpan w:val="3"/>
            <w:vMerge w:val="restart"/>
            <w:tcBorders>
              <w:top w:val="single" w:sz="4" w:space="0" w:color="auto"/>
              <w:left w:val="single" w:sz="4" w:space="0" w:color="auto"/>
            </w:tcBorders>
          </w:tcPr>
          <w:p w14:paraId="44B97EC5" w14:textId="77777777" w:rsidR="009F3451" w:rsidRPr="007275DF" w:rsidRDefault="009F3451" w:rsidP="00D00DFE">
            <w:pPr>
              <w:pStyle w:val="TAH"/>
              <w:rPr>
                <w:rFonts w:cs="Arial"/>
              </w:rPr>
            </w:pPr>
            <w:r w:rsidRPr="007275DF">
              <w:t>Parameter</w:t>
            </w:r>
          </w:p>
        </w:tc>
        <w:tc>
          <w:tcPr>
            <w:tcW w:w="877" w:type="dxa"/>
            <w:vMerge w:val="restart"/>
            <w:tcBorders>
              <w:top w:val="single" w:sz="4" w:space="0" w:color="auto"/>
            </w:tcBorders>
          </w:tcPr>
          <w:p w14:paraId="1B412363" w14:textId="77777777" w:rsidR="009F3451" w:rsidRPr="007275DF" w:rsidRDefault="009F3451" w:rsidP="00D00DFE">
            <w:pPr>
              <w:pStyle w:val="TAH"/>
              <w:rPr>
                <w:rFonts w:cs="Arial"/>
              </w:rPr>
            </w:pPr>
            <w:r w:rsidRPr="007275DF">
              <w:t>Unit</w:t>
            </w:r>
          </w:p>
        </w:tc>
        <w:tc>
          <w:tcPr>
            <w:tcW w:w="1281" w:type="dxa"/>
            <w:vMerge w:val="restart"/>
            <w:tcBorders>
              <w:top w:val="single" w:sz="4" w:space="0" w:color="auto"/>
            </w:tcBorders>
          </w:tcPr>
          <w:p w14:paraId="2CF73BF2" w14:textId="77777777" w:rsidR="009F3451" w:rsidRPr="007275DF" w:rsidRDefault="009F3451" w:rsidP="00D00DFE">
            <w:pPr>
              <w:pStyle w:val="TAH"/>
            </w:pPr>
            <w:r w:rsidRPr="007275DF">
              <w:rPr>
                <w:rFonts w:cs="Arial"/>
              </w:rPr>
              <w:t>Test configuration</w:t>
            </w:r>
          </w:p>
        </w:tc>
        <w:tc>
          <w:tcPr>
            <w:tcW w:w="1959" w:type="dxa"/>
            <w:gridSpan w:val="3"/>
            <w:tcBorders>
              <w:top w:val="single" w:sz="4" w:space="0" w:color="auto"/>
            </w:tcBorders>
          </w:tcPr>
          <w:p w14:paraId="23C3887C" w14:textId="77777777" w:rsidR="009F3451" w:rsidRPr="007275DF" w:rsidRDefault="009F3451" w:rsidP="00D00DFE">
            <w:pPr>
              <w:pStyle w:val="TAH"/>
              <w:rPr>
                <w:rFonts w:cs="Arial"/>
              </w:rPr>
            </w:pPr>
            <w:r w:rsidRPr="007275DF">
              <w:t>Cell 1</w:t>
            </w:r>
          </w:p>
        </w:tc>
        <w:tc>
          <w:tcPr>
            <w:tcW w:w="2204" w:type="dxa"/>
            <w:gridSpan w:val="2"/>
            <w:tcBorders>
              <w:top w:val="single" w:sz="4" w:space="0" w:color="auto"/>
              <w:right w:val="single" w:sz="4" w:space="0" w:color="auto"/>
            </w:tcBorders>
          </w:tcPr>
          <w:p w14:paraId="1F57C129" w14:textId="77777777" w:rsidR="009F3451" w:rsidRPr="007275DF" w:rsidRDefault="009F3451" w:rsidP="00D00DFE">
            <w:pPr>
              <w:pStyle w:val="TAH"/>
              <w:rPr>
                <w:rFonts w:cs="Arial"/>
              </w:rPr>
            </w:pPr>
            <w:r w:rsidRPr="007275DF">
              <w:t>Cell 2</w:t>
            </w:r>
          </w:p>
        </w:tc>
      </w:tr>
      <w:tr w:rsidR="009F3451" w:rsidRPr="007275DF" w14:paraId="759C67A5" w14:textId="77777777" w:rsidTr="00D00DFE">
        <w:trPr>
          <w:cantSplit/>
          <w:trHeight w:val="150"/>
        </w:trPr>
        <w:tc>
          <w:tcPr>
            <w:tcW w:w="2625" w:type="dxa"/>
            <w:gridSpan w:val="3"/>
            <w:vMerge/>
            <w:tcBorders>
              <w:left w:val="single" w:sz="4" w:space="0" w:color="auto"/>
              <w:bottom w:val="single" w:sz="4" w:space="0" w:color="auto"/>
            </w:tcBorders>
          </w:tcPr>
          <w:p w14:paraId="220AE7D0" w14:textId="77777777" w:rsidR="009F3451" w:rsidRPr="007275DF" w:rsidRDefault="009F3451" w:rsidP="00D00DFE">
            <w:pPr>
              <w:pStyle w:val="TAH"/>
              <w:rPr>
                <w:rFonts w:cs="Arial"/>
              </w:rPr>
            </w:pPr>
          </w:p>
        </w:tc>
        <w:tc>
          <w:tcPr>
            <w:tcW w:w="877" w:type="dxa"/>
            <w:vMerge/>
            <w:tcBorders>
              <w:bottom w:val="single" w:sz="4" w:space="0" w:color="auto"/>
            </w:tcBorders>
          </w:tcPr>
          <w:p w14:paraId="176BEB3C" w14:textId="77777777" w:rsidR="009F3451" w:rsidRPr="007275DF" w:rsidRDefault="009F3451" w:rsidP="00D00DFE">
            <w:pPr>
              <w:pStyle w:val="TAH"/>
              <w:rPr>
                <w:rFonts w:cs="Arial"/>
              </w:rPr>
            </w:pPr>
          </w:p>
        </w:tc>
        <w:tc>
          <w:tcPr>
            <w:tcW w:w="1281" w:type="dxa"/>
            <w:vMerge/>
            <w:tcBorders>
              <w:bottom w:val="single" w:sz="4" w:space="0" w:color="auto"/>
            </w:tcBorders>
          </w:tcPr>
          <w:p w14:paraId="222C1A04" w14:textId="77777777" w:rsidR="009F3451" w:rsidRPr="007275DF" w:rsidRDefault="009F3451" w:rsidP="00D00DFE">
            <w:pPr>
              <w:pStyle w:val="TAH"/>
            </w:pPr>
          </w:p>
        </w:tc>
        <w:tc>
          <w:tcPr>
            <w:tcW w:w="984" w:type="dxa"/>
            <w:tcBorders>
              <w:bottom w:val="single" w:sz="4" w:space="0" w:color="auto"/>
            </w:tcBorders>
          </w:tcPr>
          <w:p w14:paraId="10EECE4B" w14:textId="77777777" w:rsidR="009F3451" w:rsidRPr="007275DF" w:rsidRDefault="009F3451" w:rsidP="00D00DFE">
            <w:pPr>
              <w:pStyle w:val="TAH"/>
              <w:rPr>
                <w:rFonts w:cs="Arial"/>
              </w:rPr>
            </w:pPr>
            <w:r w:rsidRPr="007275DF">
              <w:t>T1</w:t>
            </w:r>
          </w:p>
        </w:tc>
        <w:tc>
          <w:tcPr>
            <w:tcW w:w="975" w:type="dxa"/>
            <w:gridSpan w:val="2"/>
            <w:tcBorders>
              <w:bottom w:val="single" w:sz="4" w:space="0" w:color="auto"/>
            </w:tcBorders>
          </w:tcPr>
          <w:p w14:paraId="346CC79F" w14:textId="77777777" w:rsidR="009F3451" w:rsidRPr="007275DF" w:rsidRDefault="009F3451" w:rsidP="00D00DFE">
            <w:pPr>
              <w:pStyle w:val="TAH"/>
              <w:rPr>
                <w:rFonts w:cs="Arial"/>
              </w:rPr>
            </w:pPr>
            <w:r w:rsidRPr="007275DF">
              <w:t>T2</w:t>
            </w:r>
          </w:p>
        </w:tc>
        <w:tc>
          <w:tcPr>
            <w:tcW w:w="993" w:type="dxa"/>
            <w:tcBorders>
              <w:bottom w:val="single" w:sz="4" w:space="0" w:color="auto"/>
            </w:tcBorders>
          </w:tcPr>
          <w:p w14:paraId="4C32F754" w14:textId="77777777" w:rsidR="009F3451" w:rsidRPr="007275DF" w:rsidRDefault="009F3451" w:rsidP="00D00DFE">
            <w:pPr>
              <w:pStyle w:val="TAH"/>
              <w:rPr>
                <w:rFonts w:cs="Arial"/>
              </w:rPr>
            </w:pPr>
            <w:r w:rsidRPr="007275DF">
              <w:t>T1</w:t>
            </w:r>
          </w:p>
        </w:tc>
        <w:tc>
          <w:tcPr>
            <w:tcW w:w="1211" w:type="dxa"/>
            <w:tcBorders>
              <w:bottom w:val="single" w:sz="4" w:space="0" w:color="auto"/>
            </w:tcBorders>
          </w:tcPr>
          <w:p w14:paraId="5A471FD0" w14:textId="77777777" w:rsidR="009F3451" w:rsidRPr="007275DF" w:rsidRDefault="009F3451" w:rsidP="00D00DFE">
            <w:pPr>
              <w:pStyle w:val="TAH"/>
              <w:rPr>
                <w:rFonts w:cs="Arial"/>
              </w:rPr>
            </w:pPr>
            <w:r w:rsidRPr="007275DF">
              <w:t>T2</w:t>
            </w:r>
          </w:p>
        </w:tc>
      </w:tr>
      <w:tr w:rsidR="009F3451" w:rsidRPr="007275DF" w14:paraId="57DAA215" w14:textId="77777777" w:rsidTr="00D00DFE">
        <w:trPr>
          <w:cantSplit/>
          <w:trHeight w:val="292"/>
        </w:trPr>
        <w:tc>
          <w:tcPr>
            <w:tcW w:w="2625" w:type="dxa"/>
            <w:gridSpan w:val="3"/>
            <w:tcBorders>
              <w:left w:val="single" w:sz="4" w:space="0" w:color="auto"/>
              <w:bottom w:val="single" w:sz="4" w:space="0" w:color="auto"/>
            </w:tcBorders>
          </w:tcPr>
          <w:p w14:paraId="0C41132A" w14:textId="77777777" w:rsidR="009F3451" w:rsidRPr="007275DF" w:rsidRDefault="009F3451" w:rsidP="00D00DFE">
            <w:pPr>
              <w:pStyle w:val="TAL"/>
              <w:rPr>
                <w:lang w:val="it-IT"/>
              </w:rPr>
            </w:pPr>
            <w:r w:rsidRPr="007275DF">
              <w:rPr>
                <w:lang w:val="it-IT"/>
              </w:rPr>
              <w:t>NR RF Channel Number</w:t>
            </w:r>
          </w:p>
        </w:tc>
        <w:tc>
          <w:tcPr>
            <w:tcW w:w="877" w:type="dxa"/>
            <w:tcBorders>
              <w:bottom w:val="single" w:sz="4" w:space="0" w:color="auto"/>
            </w:tcBorders>
          </w:tcPr>
          <w:p w14:paraId="3788ED3A" w14:textId="77777777" w:rsidR="009F3451" w:rsidRPr="007275DF" w:rsidRDefault="009F3451" w:rsidP="00D00DFE">
            <w:pPr>
              <w:pStyle w:val="TAC"/>
              <w:rPr>
                <w:lang w:val="it-IT"/>
              </w:rPr>
            </w:pPr>
          </w:p>
        </w:tc>
        <w:tc>
          <w:tcPr>
            <w:tcW w:w="1281" w:type="dxa"/>
            <w:tcBorders>
              <w:bottom w:val="single" w:sz="4" w:space="0" w:color="auto"/>
            </w:tcBorders>
          </w:tcPr>
          <w:p w14:paraId="1B01A20A"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28B2168D" w14:textId="77777777" w:rsidR="009F3451" w:rsidRPr="007275DF" w:rsidRDefault="009F3451" w:rsidP="00D00DFE">
            <w:pPr>
              <w:pStyle w:val="TAC"/>
            </w:pPr>
            <w:r w:rsidRPr="007275DF">
              <w:rPr>
                <w:rFonts w:cs="v4.2.0"/>
              </w:rPr>
              <w:t>1</w:t>
            </w:r>
          </w:p>
        </w:tc>
        <w:tc>
          <w:tcPr>
            <w:tcW w:w="2204" w:type="dxa"/>
            <w:gridSpan w:val="2"/>
            <w:tcBorders>
              <w:bottom w:val="single" w:sz="4" w:space="0" w:color="auto"/>
            </w:tcBorders>
          </w:tcPr>
          <w:p w14:paraId="5317EC8C" w14:textId="77777777" w:rsidR="009F3451" w:rsidRPr="007275DF" w:rsidRDefault="009F3451" w:rsidP="00D00DFE">
            <w:pPr>
              <w:pStyle w:val="TAC"/>
            </w:pPr>
            <w:r w:rsidRPr="007275DF">
              <w:rPr>
                <w:rFonts w:cs="v4.2.0"/>
              </w:rPr>
              <w:t>2</w:t>
            </w:r>
          </w:p>
        </w:tc>
      </w:tr>
      <w:tr w:rsidR="009F3451" w:rsidRPr="007275DF" w14:paraId="0C946AE8" w14:textId="77777777" w:rsidTr="00D00DFE">
        <w:trPr>
          <w:cantSplit/>
          <w:trHeight w:val="150"/>
        </w:trPr>
        <w:tc>
          <w:tcPr>
            <w:tcW w:w="2625" w:type="dxa"/>
            <w:gridSpan w:val="3"/>
            <w:tcBorders>
              <w:left w:val="single" w:sz="4" w:space="0" w:color="auto"/>
            </w:tcBorders>
          </w:tcPr>
          <w:p w14:paraId="7988D6B1" w14:textId="77777777" w:rsidR="009F3451" w:rsidRPr="007275DF" w:rsidRDefault="009F3451" w:rsidP="00D00DFE">
            <w:pPr>
              <w:pStyle w:val="TAL"/>
              <w:rPr>
                <w:lang w:val="en-US"/>
              </w:rPr>
            </w:pPr>
            <w:r w:rsidRPr="007275DF">
              <w:rPr>
                <w:lang w:val="en-US"/>
              </w:rPr>
              <w:t>Duplex mode</w:t>
            </w:r>
          </w:p>
        </w:tc>
        <w:tc>
          <w:tcPr>
            <w:tcW w:w="877" w:type="dxa"/>
          </w:tcPr>
          <w:p w14:paraId="11A1470E" w14:textId="77777777" w:rsidR="009F3451" w:rsidRPr="007275DF" w:rsidRDefault="009F3451" w:rsidP="00D00DFE">
            <w:pPr>
              <w:pStyle w:val="TAC"/>
              <w:rPr>
                <w:rFonts w:cs="v4.2.0"/>
              </w:rPr>
            </w:pPr>
          </w:p>
        </w:tc>
        <w:tc>
          <w:tcPr>
            <w:tcW w:w="1281" w:type="dxa"/>
            <w:tcBorders>
              <w:bottom w:val="single" w:sz="4" w:space="0" w:color="auto"/>
            </w:tcBorders>
          </w:tcPr>
          <w:p w14:paraId="732F9636"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03A28351" w14:textId="77777777" w:rsidR="009F3451" w:rsidRPr="007275DF" w:rsidRDefault="009F3451" w:rsidP="00D00DFE">
            <w:pPr>
              <w:pStyle w:val="TAC"/>
              <w:rPr>
                <w:lang w:val="en-US"/>
              </w:rPr>
            </w:pPr>
            <w:r w:rsidRPr="007275DF">
              <w:rPr>
                <w:lang w:val="en-US"/>
              </w:rPr>
              <w:t>TDD</w:t>
            </w:r>
          </w:p>
        </w:tc>
      </w:tr>
      <w:tr w:rsidR="009F3451" w:rsidRPr="007275DF" w14:paraId="0D82E3AE" w14:textId="77777777" w:rsidTr="00D00DFE">
        <w:trPr>
          <w:cantSplit/>
          <w:trHeight w:val="150"/>
        </w:trPr>
        <w:tc>
          <w:tcPr>
            <w:tcW w:w="2625" w:type="dxa"/>
            <w:gridSpan w:val="3"/>
            <w:tcBorders>
              <w:left w:val="single" w:sz="4" w:space="0" w:color="auto"/>
            </w:tcBorders>
          </w:tcPr>
          <w:p w14:paraId="34D60DC4" w14:textId="77777777" w:rsidR="009F3451" w:rsidRPr="007275DF" w:rsidRDefault="009F3451" w:rsidP="00D00DFE">
            <w:pPr>
              <w:pStyle w:val="TAL"/>
              <w:rPr>
                <w:bCs/>
              </w:rPr>
            </w:pPr>
            <w:r w:rsidRPr="007275DF">
              <w:rPr>
                <w:bCs/>
              </w:rPr>
              <w:t>TDD configuration</w:t>
            </w:r>
          </w:p>
        </w:tc>
        <w:tc>
          <w:tcPr>
            <w:tcW w:w="877" w:type="dxa"/>
          </w:tcPr>
          <w:p w14:paraId="12DAD69F" w14:textId="77777777" w:rsidR="009F3451" w:rsidRPr="007275DF" w:rsidRDefault="009F3451" w:rsidP="00D00DFE">
            <w:pPr>
              <w:pStyle w:val="TAC"/>
              <w:rPr>
                <w:rFonts w:cs="v4.2.0"/>
              </w:rPr>
            </w:pPr>
          </w:p>
        </w:tc>
        <w:tc>
          <w:tcPr>
            <w:tcW w:w="1281" w:type="dxa"/>
            <w:tcBorders>
              <w:bottom w:val="single" w:sz="4" w:space="0" w:color="auto"/>
            </w:tcBorders>
          </w:tcPr>
          <w:p w14:paraId="70685100" w14:textId="77777777" w:rsidR="009F3451" w:rsidRPr="007275DF" w:rsidRDefault="009F3451" w:rsidP="00D00DF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6CF85287" w14:textId="77777777" w:rsidR="009F3451" w:rsidRPr="007275DF" w:rsidRDefault="009F3451" w:rsidP="00D00DFE">
            <w:pPr>
              <w:pStyle w:val="TAC"/>
              <w:rPr>
                <w:lang w:val="en-US"/>
              </w:rPr>
            </w:pPr>
            <w:r w:rsidRPr="007275DF">
              <w:rPr>
                <w:rFonts w:cs="Arial"/>
              </w:rPr>
              <w:t>TDDConf.1.1 CCA</w:t>
            </w:r>
          </w:p>
        </w:tc>
      </w:tr>
      <w:tr w:rsidR="009F3451" w:rsidRPr="007275DF" w14:paraId="578CA965" w14:textId="77777777" w:rsidTr="00D00DFE">
        <w:trPr>
          <w:cantSplit/>
          <w:trHeight w:val="150"/>
        </w:trPr>
        <w:tc>
          <w:tcPr>
            <w:tcW w:w="2625" w:type="dxa"/>
            <w:gridSpan w:val="3"/>
            <w:tcBorders>
              <w:left w:val="single" w:sz="4" w:space="0" w:color="auto"/>
            </w:tcBorders>
          </w:tcPr>
          <w:p w14:paraId="71654D92" w14:textId="77777777" w:rsidR="009F3451" w:rsidRPr="007275DF" w:rsidRDefault="009F3451" w:rsidP="00D00DFE">
            <w:pPr>
              <w:pStyle w:val="TAL"/>
            </w:pPr>
            <w:r w:rsidRPr="007275DF">
              <w:rPr>
                <w:bCs/>
              </w:rPr>
              <w:t>BW</w:t>
            </w:r>
            <w:r w:rsidRPr="007275DF">
              <w:rPr>
                <w:vertAlign w:val="subscript"/>
              </w:rPr>
              <w:t>channel</w:t>
            </w:r>
          </w:p>
        </w:tc>
        <w:tc>
          <w:tcPr>
            <w:tcW w:w="877" w:type="dxa"/>
          </w:tcPr>
          <w:p w14:paraId="565DBF31" w14:textId="77777777" w:rsidR="009F3451" w:rsidRPr="007275DF" w:rsidRDefault="009F3451" w:rsidP="00D00DFE">
            <w:pPr>
              <w:pStyle w:val="TAC"/>
            </w:pPr>
            <w:r w:rsidRPr="007275DF">
              <w:rPr>
                <w:rFonts w:cs="v4.2.0"/>
              </w:rPr>
              <w:t>MHz</w:t>
            </w:r>
          </w:p>
        </w:tc>
        <w:tc>
          <w:tcPr>
            <w:tcW w:w="1281" w:type="dxa"/>
            <w:tcBorders>
              <w:bottom w:val="single" w:sz="4" w:space="0" w:color="auto"/>
            </w:tcBorders>
          </w:tcPr>
          <w:p w14:paraId="657C9D08"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78A11AC3"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283799E" w14:textId="77777777" w:rsidTr="00D00DFE">
        <w:trPr>
          <w:cantSplit/>
          <w:trHeight w:val="81"/>
        </w:trPr>
        <w:tc>
          <w:tcPr>
            <w:tcW w:w="2625" w:type="dxa"/>
            <w:gridSpan w:val="3"/>
            <w:tcBorders>
              <w:left w:val="single" w:sz="4" w:space="0" w:color="auto"/>
            </w:tcBorders>
          </w:tcPr>
          <w:p w14:paraId="4A4B5996" w14:textId="77777777" w:rsidR="009F3451" w:rsidRPr="007275DF" w:rsidRDefault="009F3451" w:rsidP="00D00DFE">
            <w:pPr>
              <w:pStyle w:val="TAL"/>
              <w:rPr>
                <w:bCs/>
              </w:rPr>
            </w:pPr>
            <w:r w:rsidRPr="007275DF">
              <w:rPr>
                <w:lang w:val="en-US"/>
              </w:rPr>
              <w:t>BWP BW</w:t>
            </w:r>
          </w:p>
        </w:tc>
        <w:tc>
          <w:tcPr>
            <w:tcW w:w="877" w:type="dxa"/>
          </w:tcPr>
          <w:p w14:paraId="47B8BDC9" w14:textId="77777777" w:rsidR="009F3451" w:rsidRPr="007275DF" w:rsidRDefault="009F3451" w:rsidP="00D00DFE">
            <w:pPr>
              <w:pStyle w:val="TAC"/>
            </w:pPr>
            <w:r w:rsidRPr="007275DF">
              <w:t>MHz</w:t>
            </w:r>
          </w:p>
        </w:tc>
        <w:tc>
          <w:tcPr>
            <w:tcW w:w="1281" w:type="dxa"/>
            <w:tcBorders>
              <w:bottom w:val="single" w:sz="4" w:space="0" w:color="auto"/>
            </w:tcBorders>
          </w:tcPr>
          <w:p w14:paraId="1555B03F"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3572DC4"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B565874" w14:textId="77777777" w:rsidTr="00D00DFE">
        <w:trPr>
          <w:cantSplit/>
          <w:trHeight w:val="36"/>
        </w:trPr>
        <w:tc>
          <w:tcPr>
            <w:tcW w:w="1094" w:type="dxa"/>
            <w:vMerge w:val="restart"/>
            <w:tcBorders>
              <w:left w:val="single" w:sz="4" w:space="0" w:color="auto"/>
            </w:tcBorders>
          </w:tcPr>
          <w:p w14:paraId="58DD6BD4"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417E7E28" w14:textId="77777777" w:rsidR="009F3451" w:rsidRPr="007275DF" w:rsidRDefault="009F3451" w:rsidP="00D00DFE">
            <w:pPr>
              <w:pStyle w:val="TAL"/>
              <w:rPr>
                <w:bCs/>
              </w:rPr>
            </w:pPr>
            <w:r w:rsidRPr="007275DF">
              <w:t>Initial DL BWP</w:t>
            </w:r>
          </w:p>
        </w:tc>
        <w:tc>
          <w:tcPr>
            <w:tcW w:w="877" w:type="dxa"/>
            <w:tcBorders>
              <w:bottom w:val="single" w:sz="4" w:space="0" w:color="auto"/>
            </w:tcBorders>
          </w:tcPr>
          <w:p w14:paraId="2CBA8BB7"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restart"/>
            <w:vAlign w:val="center"/>
          </w:tcPr>
          <w:p w14:paraId="0B8EB46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7CAB09AF" w14:textId="77777777" w:rsidR="009F3451" w:rsidRPr="007275DF" w:rsidRDefault="009F3451" w:rsidP="00D00DFE">
            <w:pPr>
              <w:pStyle w:val="TAC"/>
              <w:rPr>
                <w:szCs w:val="18"/>
              </w:rPr>
            </w:pPr>
            <w:r w:rsidRPr="007275DF">
              <w:t>DLBWP.0.1</w:t>
            </w:r>
          </w:p>
        </w:tc>
        <w:tc>
          <w:tcPr>
            <w:tcW w:w="2204" w:type="dxa"/>
            <w:gridSpan w:val="2"/>
            <w:tcBorders>
              <w:bottom w:val="single" w:sz="4" w:space="0" w:color="auto"/>
            </w:tcBorders>
          </w:tcPr>
          <w:p w14:paraId="489F88F7" w14:textId="77777777" w:rsidR="009F3451" w:rsidRPr="007275DF" w:rsidRDefault="009F3451" w:rsidP="00D00DFE">
            <w:pPr>
              <w:pStyle w:val="TAC"/>
              <w:rPr>
                <w:szCs w:val="18"/>
              </w:rPr>
            </w:pPr>
            <w:r w:rsidRPr="007275DF">
              <w:rPr>
                <w:szCs w:val="18"/>
              </w:rPr>
              <w:t>NA</w:t>
            </w:r>
          </w:p>
        </w:tc>
      </w:tr>
      <w:tr w:rsidR="009F3451" w:rsidRPr="007275DF" w14:paraId="15EA2915" w14:textId="77777777" w:rsidTr="00D00DFE">
        <w:trPr>
          <w:cantSplit/>
          <w:trHeight w:val="36"/>
        </w:trPr>
        <w:tc>
          <w:tcPr>
            <w:tcW w:w="1094" w:type="dxa"/>
            <w:vMerge/>
            <w:tcBorders>
              <w:left w:val="single" w:sz="4" w:space="0" w:color="auto"/>
            </w:tcBorders>
          </w:tcPr>
          <w:p w14:paraId="2A8C231F" w14:textId="77777777" w:rsidR="009F3451" w:rsidRPr="007275DF" w:rsidRDefault="009F3451" w:rsidP="00D00DFE">
            <w:pPr>
              <w:pStyle w:val="TAL"/>
              <w:rPr>
                <w:lang w:val="en-US"/>
              </w:rPr>
            </w:pPr>
          </w:p>
        </w:tc>
        <w:tc>
          <w:tcPr>
            <w:tcW w:w="1531" w:type="dxa"/>
            <w:gridSpan w:val="2"/>
            <w:tcBorders>
              <w:left w:val="single" w:sz="4" w:space="0" w:color="auto"/>
            </w:tcBorders>
          </w:tcPr>
          <w:p w14:paraId="5D2C32F4" w14:textId="77777777" w:rsidR="009F3451" w:rsidRPr="007275DF" w:rsidRDefault="009F3451" w:rsidP="00D00DFE">
            <w:pPr>
              <w:pStyle w:val="TAL"/>
            </w:pPr>
            <w:r w:rsidRPr="007275DF">
              <w:t>Initial UL BWP</w:t>
            </w:r>
          </w:p>
        </w:tc>
        <w:tc>
          <w:tcPr>
            <w:tcW w:w="877" w:type="dxa"/>
            <w:tcBorders>
              <w:bottom w:val="single" w:sz="4" w:space="0" w:color="auto"/>
            </w:tcBorders>
          </w:tcPr>
          <w:p w14:paraId="03AB9A8E"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6954D9E1" w14:textId="77777777" w:rsidR="009F3451" w:rsidRPr="007275DF" w:rsidRDefault="009F3451" w:rsidP="00D00DFE">
            <w:pPr>
              <w:pStyle w:val="TAC"/>
            </w:pPr>
          </w:p>
        </w:tc>
        <w:tc>
          <w:tcPr>
            <w:tcW w:w="1959" w:type="dxa"/>
            <w:gridSpan w:val="3"/>
            <w:tcBorders>
              <w:bottom w:val="single" w:sz="4" w:space="0" w:color="auto"/>
            </w:tcBorders>
          </w:tcPr>
          <w:p w14:paraId="77377197" w14:textId="77777777" w:rsidR="009F3451" w:rsidRPr="007275DF" w:rsidRDefault="009F3451" w:rsidP="00D00DFE">
            <w:pPr>
              <w:pStyle w:val="TAC"/>
            </w:pPr>
            <w:r w:rsidRPr="007275DF">
              <w:rPr>
                <w:bCs/>
              </w:rPr>
              <w:t>ULBWP.0.1</w:t>
            </w:r>
          </w:p>
        </w:tc>
        <w:tc>
          <w:tcPr>
            <w:tcW w:w="2204" w:type="dxa"/>
            <w:gridSpan w:val="2"/>
            <w:tcBorders>
              <w:bottom w:val="single" w:sz="4" w:space="0" w:color="auto"/>
            </w:tcBorders>
          </w:tcPr>
          <w:p w14:paraId="250D9A6E" w14:textId="77777777" w:rsidR="009F3451" w:rsidRPr="007275DF" w:rsidRDefault="009F3451" w:rsidP="00D00DFE">
            <w:pPr>
              <w:pStyle w:val="TAC"/>
            </w:pPr>
            <w:r w:rsidRPr="007275DF">
              <w:t>NA</w:t>
            </w:r>
          </w:p>
        </w:tc>
      </w:tr>
      <w:tr w:rsidR="009F3451" w:rsidRPr="007275DF" w14:paraId="7D4E0227" w14:textId="77777777" w:rsidTr="00D00DFE">
        <w:trPr>
          <w:cantSplit/>
          <w:trHeight w:val="36"/>
        </w:trPr>
        <w:tc>
          <w:tcPr>
            <w:tcW w:w="1094" w:type="dxa"/>
            <w:vMerge/>
            <w:tcBorders>
              <w:left w:val="single" w:sz="4" w:space="0" w:color="auto"/>
            </w:tcBorders>
          </w:tcPr>
          <w:p w14:paraId="5336CA2B" w14:textId="77777777" w:rsidR="009F3451" w:rsidRPr="007275DF" w:rsidRDefault="009F3451" w:rsidP="00D00DFE">
            <w:pPr>
              <w:pStyle w:val="TAL"/>
              <w:rPr>
                <w:bCs/>
              </w:rPr>
            </w:pPr>
          </w:p>
        </w:tc>
        <w:tc>
          <w:tcPr>
            <w:tcW w:w="1531" w:type="dxa"/>
            <w:gridSpan w:val="2"/>
            <w:tcBorders>
              <w:left w:val="single" w:sz="4" w:space="0" w:color="auto"/>
            </w:tcBorders>
          </w:tcPr>
          <w:p w14:paraId="77F6AEA8" w14:textId="77777777" w:rsidR="009F3451" w:rsidRPr="007275DF" w:rsidRDefault="009F3451" w:rsidP="00D00DFE">
            <w:pPr>
              <w:pStyle w:val="TAL"/>
              <w:rPr>
                <w:bCs/>
              </w:rPr>
            </w:pPr>
            <w:r w:rsidRPr="007275DF">
              <w:t>Dedicated DL BWP</w:t>
            </w:r>
          </w:p>
        </w:tc>
        <w:tc>
          <w:tcPr>
            <w:tcW w:w="877" w:type="dxa"/>
            <w:tcBorders>
              <w:bottom w:val="single" w:sz="4" w:space="0" w:color="auto"/>
            </w:tcBorders>
          </w:tcPr>
          <w:p w14:paraId="4D975778"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42037AEC" w14:textId="77777777" w:rsidR="009F3451" w:rsidRPr="007275DF" w:rsidRDefault="009F3451" w:rsidP="00D00DFE">
            <w:pPr>
              <w:pStyle w:val="TAC"/>
            </w:pPr>
          </w:p>
        </w:tc>
        <w:tc>
          <w:tcPr>
            <w:tcW w:w="1959" w:type="dxa"/>
            <w:gridSpan w:val="3"/>
            <w:tcBorders>
              <w:bottom w:val="single" w:sz="4" w:space="0" w:color="auto"/>
            </w:tcBorders>
          </w:tcPr>
          <w:p w14:paraId="1A8F91E5" w14:textId="77777777" w:rsidR="009F3451" w:rsidRPr="007275DF" w:rsidRDefault="009F3451" w:rsidP="00D00DFE">
            <w:pPr>
              <w:pStyle w:val="TAC"/>
              <w:rPr>
                <w:szCs w:val="18"/>
              </w:rPr>
            </w:pPr>
            <w:r w:rsidRPr="007275DF">
              <w:t>DLBWP.1.1</w:t>
            </w:r>
          </w:p>
        </w:tc>
        <w:tc>
          <w:tcPr>
            <w:tcW w:w="2204" w:type="dxa"/>
            <w:gridSpan w:val="2"/>
            <w:tcBorders>
              <w:bottom w:val="single" w:sz="4" w:space="0" w:color="auto"/>
            </w:tcBorders>
          </w:tcPr>
          <w:p w14:paraId="10DCAFB9" w14:textId="77777777" w:rsidR="009F3451" w:rsidRPr="007275DF" w:rsidRDefault="009F3451" w:rsidP="00D00DFE">
            <w:pPr>
              <w:pStyle w:val="TAC"/>
              <w:rPr>
                <w:szCs w:val="18"/>
              </w:rPr>
            </w:pPr>
            <w:r w:rsidRPr="007275DF">
              <w:rPr>
                <w:szCs w:val="18"/>
              </w:rPr>
              <w:t>NA</w:t>
            </w:r>
          </w:p>
        </w:tc>
      </w:tr>
      <w:tr w:rsidR="009F3451" w:rsidRPr="007275DF" w14:paraId="0728B522" w14:textId="77777777" w:rsidTr="00D00DFE">
        <w:trPr>
          <w:cantSplit/>
          <w:trHeight w:val="36"/>
        </w:trPr>
        <w:tc>
          <w:tcPr>
            <w:tcW w:w="1094" w:type="dxa"/>
            <w:vMerge/>
            <w:tcBorders>
              <w:left w:val="single" w:sz="4" w:space="0" w:color="auto"/>
              <w:bottom w:val="single" w:sz="4" w:space="0" w:color="auto"/>
            </w:tcBorders>
          </w:tcPr>
          <w:p w14:paraId="34B589FB"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337B26BE" w14:textId="77777777" w:rsidR="009F3451" w:rsidRPr="007275DF" w:rsidRDefault="009F3451" w:rsidP="00D00DFE">
            <w:pPr>
              <w:pStyle w:val="TAL"/>
              <w:rPr>
                <w:bCs/>
              </w:rPr>
            </w:pPr>
            <w:r w:rsidRPr="007275DF">
              <w:rPr>
                <w:bCs/>
              </w:rPr>
              <w:t>Dedicated UL BWP</w:t>
            </w:r>
          </w:p>
        </w:tc>
        <w:tc>
          <w:tcPr>
            <w:tcW w:w="877" w:type="dxa"/>
            <w:tcBorders>
              <w:bottom w:val="single" w:sz="4" w:space="0" w:color="auto"/>
            </w:tcBorders>
          </w:tcPr>
          <w:p w14:paraId="168A2895"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4D43A2A3" w14:textId="77777777" w:rsidR="009F3451" w:rsidRPr="007275DF" w:rsidRDefault="009F3451" w:rsidP="00D00DFE">
            <w:pPr>
              <w:pStyle w:val="TAC"/>
            </w:pPr>
          </w:p>
        </w:tc>
        <w:tc>
          <w:tcPr>
            <w:tcW w:w="1959" w:type="dxa"/>
            <w:gridSpan w:val="3"/>
            <w:tcBorders>
              <w:bottom w:val="single" w:sz="4" w:space="0" w:color="auto"/>
            </w:tcBorders>
            <w:vAlign w:val="center"/>
          </w:tcPr>
          <w:p w14:paraId="36C31E22" w14:textId="77777777" w:rsidR="009F3451" w:rsidRPr="007275DF" w:rsidRDefault="009F3451" w:rsidP="00D00DFE">
            <w:pPr>
              <w:pStyle w:val="TAC"/>
              <w:rPr>
                <w:szCs w:val="18"/>
              </w:rPr>
            </w:pPr>
            <w:r w:rsidRPr="007275DF">
              <w:t>ULBWP.1.1</w:t>
            </w:r>
          </w:p>
        </w:tc>
        <w:tc>
          <w:tcPr>
            <w:tcW w:w="2204" w:type="dxa"/>
            <w:gridSpan w:val="2"/>
            <w:tcBorders>
              <w:bottom w:val="single" w:sz="4" w:space="0" w:color="auto"/>
            </w:tcBorders>
            <w:vAlign w:val="center"/>
          </w:tcPr>
          <w:p w14:paraId="7667CCCC" w14:textId="77777777" w:rsidR="009F3451" w:rsidRPr="007275DF" w:rsidRDefault="009F3451" w:rsidP="00D00DFE">
            <w:pPr>
              <w:pStyle w:val="TAC"/>
              <w:rPr>
                <w:szCs w:val="18"/>
              </w:rPr>
            </w:pPr>
            <w:r w:rsidRPr="007275DF">
              <w:rPr>
                <w:szCs w:val="18"/>
              </w:rPr>
              <w:t>NA</w:t>
            </w:r>
          </w:p>
        </w:tc>
      </w:tr>
      <w:tr w:rsidR="009F3451" w:rsidRPr="007275DF" w14:paraId="0D29E1EE" w14:textId="77777777" w:rsidTr="00D00DFE">
        <w:trPr>
          <w:cantSplit/>
          <w:trHeight w:val="443"/>
        </w:trPr>
        <w:tc>
          <w:tcPr>
            <w:tcW w:w="2625" w:type="dxa"/>
            <w:gridSpan w:val="3"/>
            <w:tcBorders>
              <w:left w:val="single" w:sz="4" w:space="0" w:color="auto"/>
            </w:tcBorders>
          </w:tcPr>
          <w:p w14:paraId="3FB9991E" w14:textId="77777777" w:rsidR="009F3451" w:rsidRPr="007275DF" w:rsidRDefault="009F3451" w:rsidP="00D00DFE">
            <w:pPr>
              <w:pStyle w:val="TAL"/>
              <w:rPr>
                <w:bCs/>
              </w:rPr>
            </w:pPr>
            <w:r w:rsidRPr="007275DF">
              <w:rPr>
                <w:bCs/>
              </w:rPr>
              <w:t>TRS configuration</w:t>
            </w:r>
          </w:p>
        </w:tc>
        <w:tc>
          <w:tcPr>
            <w:tcW w:w="877" w:type="dxa"/>
          </w:tcPr>
          <w:p w14:paraId="4E33DD7A" w14:textId="77777777" w:rsidR="009F3451" w:rsidRPr="007275DF" w:rsidRDefault="009F3451" w:rsidP="00D00DFE">
            <w:pPr>
              <w:pStyle w:val="TAC"/>
            </w:pPr>
          </w:p>
        </w:tc>
        <w:tc>
          <w:tcPr>
            <w:tcW w:w="1281" w:type="dxa"/>
            <w:tcBorders>
              <w:bottom w:val="single" w:sz="4" w:space="0" w:color="auto"/>
            </w:tcBorders>
          </w:tcPr>
          <w:p w14:paraId="36C47966"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A71FCFF" w14:textId="77777777" w:rsidR="009F3451" w:rsidRPr="007275DF" w:rsidRDefault="009F3451" w:rsidP="00D00DFE">
            <w:pPr>
              <w:pStyle w:val="TAC"/>
            </w:pPr>
            <w:r w:rsidRPr="007275DF">
              <w:rPr>
                <w:bCs/>
              </w:rPr>
              <w:t>TRS.1.2 TDD</w:t>
            </w:r>
          </w:p>
        </w:tc>
        <w:tc>
          <w:tcPr>
            <w:tcW w:w="2204" w:type="dxa"/>
            <w:gridSpan w:val="2"/>
            <w:tcBorders>
              <w:bottom w:val="single" w:sz="4" w:space="0" w:color="auto"/>
            </w:tcBorders>
          </w:tcPr>
          <w:p w14:paraId="72038C4A" w14:textId="77777777" w:rsidR="009F3451" w:rsidRPr="007275DF" w:rsidRDefault="009F3451" w:rsidP="00D00DFE">
            <w:pPr>
              <w:pStyle w:val="TAC"/>
            </w:pPr>
            <w:r w:rsidRPr="007275DF">
              <w:rPr>
                <w:bCs/>
              </w:rPr>
              <w:t>NA</w:t>
            </w:r>
          </w:p>
        </w:tc>
      </w:tr>
      <w:tr w:rsidR="009F3451" w:rsidRPr="007275DF" w14:paraId="541847D6" w14:textId="77777777" w:rsidTr="00D00DFE">
        <w:trPr>
          <w:cantSplit/>
          <w:trHeight w:val="443"/>
        </w:trPr>
        <w:tc>
          <w:tcPr>
            <w:tcW w:w="2625" w:type="dxa"/>
            <w:gridSpan w:val="3"/>
            <w:tcBorders>
              <w:left w:val="single" w:sz="4" w:space="0" w:color="auto"/>
              <w:bottom w:val="single" w:sz="4" w:space="0" w:color="auto"/>
            </w:tcBorders>
          </w:tcPr>
          <w:p w14:paraId="1ACD226F" w14:textId="77777777" w:rsidR="009F3451" w:rsidRPr="007275DF" w:rsidRDefault="009F3451" w:rsidP="00D00DFE">
            <w:pPr>
              <w:pStyle w:val="TAL"/>
            </w:pPr>
            <w:r w:rsidRPr="007275DF">
              <w:rPr>
                <w:bCs/>
              </w:rPr>
              <w:t xml:space="preserve">OCNG Patterns defined in A.3.2.1.1 (OP.1) </w:t>
            </w:r>
          </w:p>
        </w:tc>
        <w:tc>
          <w:tcPr>
            <w:tcW w:w="877" w:type="dxa"/>
            <w:tcBorders>
              <w:bottom w:val="single" w:sz="4" w:space="0" w:color="auto"/>
            </w:tcBorders>
          </w:tcPr>
          <w:p w14:paraId="4AAEADED" w14:textId="77777777" w:rsidR="009F3451" w:rsidRPr="007275DF" w:rsidRDefault="009F3451" w:rsidP="00D00DFE">
            <w:pPr>
              <w:pStyle w:val="TAC"/>
            </w:pPr>
          </w:p>
        </w:tc>
        <w:tc>
          <w:tcPr>
            <w:tcW w:w="1281" w:type="dxa"/>
            <w:tcBorders>
              <w:bottom w:val="single" w:sz="4" w:space="0" w:color="auto"/>
            </w:tcBorders>
          </w:tcPr>
          <w:p w14:paraId="2A53406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6D99690" w14:textId="77777777" w:rsidR="009F3451" w:rsidRPr="007275DF" w:rsidRDefault="009F3451" w:rsidP="00D00DFE">
            <w:pPr>
              <w:pStyle w:val="TAC"/>
              <w:rPr>
                <w:rFonts w:cs="v4.2.0"/>
              </w:rPr>
            </w:pPr>
            <w:r w:rsidRPr="007275DF">
              <w:t xml:space="preserve">OP.1 </w:t>
            </w:r>
          </w:p>
        </w:tc>
        <w:tc>
          <w:tcPr>
            <w:tcW w:w="2204" w:type="dxa"/>
            <w:gridSpan w:val="2"/>
            <w:tcBorders>
              <w:bottom w:val="single" w:sz="4" w:space="0" w:color="auto"/>
            </w:tcBorders>
          </w:tcPr>
          <w:p w14:paraId="7471FD88" w14:textId="77777777" w:rsidR="009F3451" w:rsidRPr="007275DF" w:rsidRDefault="009F3451" w:rsidP="00D00DFE">
            <w:pPr>
              <w:pStyle w:val="TAC"/>
              <w:rPr>
                <w:rFonts w:cs="v4.2.0"/>
              </w:rPr>
            </w:pPr>
            <w:r w:rsidRPr="007275DF">
              <w:t>OP.1</w:t>
            </w:r>
          </w:p>
        </w:tc>
      </w:tr>
      <w:tr w:rsidR="009F3451" w:rsidRPr="007275DF" w14:paraId="78A9D193" w14:textId="77777777" w:rsidTr="00D00DFE">
        <w:trPr>
          <w:cantSplit/>
          <w:trHeight w:val="259"/>
        </w:trPr>
        <w:tc>
          <w:tcPr>
            <w:tcW w:w="2625" w:type="dxa"/>
            <w:gridSpan w:val="3"/>
            <w:tcBorders>
              <w:left w:val="single" w:sz="4" w:space="0" w:color="auto"/>
            </w:tcBorders>
          </w:tcPr>
          <w:p w14:paraId="4288B947" w14:textId="77777777" w:rsidR="009F3451" w:rsidRPr="007275DF" w:rsidRDefault="009F3451" w:rsidP="00D00DFE">
            <w:pPr>
              <w:pStyle w:val="TAL"/>
              <w:rPr>
                <w:lang w:val="en-US"/>
              </w:rPr>
            </w:pPr>
            <w:r w:rsidRPr="007275DF">
              <w:rPr>
                <w:lang w:val="en-US"/>
              </w:rPr>
              <w:t>PDSCH Reference measurement channel</w:t>
            </w:r>
          </w:p>
        </w:tc>
        <w:tc>
          <w:tcPr>
            <w:tcW w:w="877" w:type="dxa"/>
            <w:tcBorders>
              <w:bottom w:val="single" w:sz="4" w:space="0" w:color="auto"/>
            </w:tcBorders>
          </w:tcPr>
          <w:p w14:paraId="1238BF26" w14:textId="77777777" w:rsidR="009F3451" w:rsidRPr="007275DF" w:rsidRDefault="009F3451" w:rsidP="00D00DFE">
            <w:pPr>
              <w:pStyle w:val="TAC"/>
            </w:pPr>
          </w:p>
        </w:tc>
        <w:tc>
          <w:tcPr>
            <w:tcW w:w="1281" w:type="dxa"/>
            <w:tcBorders>
              <w:bottom w:val="single" w:sz="4" w:space="0" w:color="auto"/>
            </w:tcBorders>
          </w:tcPr>
          <w:p w14:paraId="2609CCEE"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61077BCF" w14:textId="77777777" w:rsidR="009F3451" w:rsidRPr="007275DF" w:rsidRDefault="009F3451" w:rsidP="00D00DFE">
            <w:pPr>
              <w:pStyle w:val="TAC"/>
            </w:pPr>
            <w:r w:rsidRPr="007275DF">
              <w:rPr>
                <w:rFonts w:cs="v4.2.0"/>
                <w:bCs/>
                <w:lang w:eastAsia="zh-CN"/>
              </w:rPr>
              <w:t>SR.1.1 CCA</w:t>
            </w:r>
          </w:p>
        </w:tc>
        <w:tc>
          <w:tcPr>
            <w:tcW w:w="2204" w:type="dxa"/>
            <w:gridSpan w:val="2"/>
          </w:tcPr>
          <w:p w14:paraId="77259AA0" w14:textId="77777777" w:rsidR="009F3451" w:rsidRPr="007275DF" w:rsidRDefault="009F3451" w:rsidP="00D00DFE">
            <w:pPr>
              <w:pStyle w:val="TAC"/>
            </w:pPr>
          </w:p>
        </w:tc>
      </w:tr>
      <w:tr w:rsidR="009F3451" w:rsidRPr="007275DF" w14:paraId="2F93A25D" w14:textId="77777777" w:rsidTr="00D00DFE">
        <w:trPr>
          <w:cantSplit/>
          <w:trHeight w:val="259"/>
        </w:trPr>
        <w:tc>
          <w:tcPr>
            <w:tcW w:w="2625" w:type="dxa"/>
            <w:gridSpan w:val="3"/>
            <w:tcBorders>
              <w:left w:val="single" w:sz="4" w:space="0" w:color="auto"/>
            </w:tcBorders>
          </w:tcPr>
          <w:p w14:paraId="25D9F282" w14:textId="77777777" w:rsidR="009F3451" w:rsidRPr="007275DF" w:rsidRDefault="009F3451" w:rsidP="00D00DFE">
            <w:pPr>
              <w:pStyle w:val="TAL"/>
              <w:rPr>
                <w:lang w:val="en-US"/>
              </w:rPr>
            </w:pPr>
            <w:r w:rsidRPr="007275DF">
              <w:rPr>
                <w:rFonts w:cs="v5.0.0"/>
              </w:rPr>
              <w:t>CORESET Reference Channel</w:t>
            </w:r>
          </w:p>
        </w:tc>
        <w:tc>
          <w:tcPr>
            <w:tcW w:w="877" w:type="dxa"/>
            <w:tcBorders>
              <w:bottom w:val="single" w:sz="4" w:space="0" w:color="auto"/>
            </w:tcBorders>
          </w:tcPr>
          <w:p w14:paraId="353933AD" w14:textId="77777777" w:rsidR="009F3451" w:rsidRPr="007275DF" w:rsidRDefault="009F3451" w:rsidP="00D00DFE">
            <w:pPr>
              <w:pStyle w:val="TAC"/>
            </w:pPr>
          </w:p>
        </w:tc>
        <w:tc>
          <w:tcPr>
            <w:tcW w:w="1281" w:type="dxa"/>
            <w:tcBorders>
              <w:bottom w:val="single" w:sz="4" w:space="0" w:color="auto"/>
            </w:tcBorders>
          </w:tcPr>
          <w:p w14:paraId="6E80548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4C36BED7" w14:textId="77777777" w:rsidR="009F3451" w:rsidRPr="007275DF" w:rsidRDefault="009F3451" w:rsidP="00D00DFE">
            <w:pPr>
              <w:pStyle w:val="TAC"/>
            </w:pPr>
            <w:r w:rsidRPr="007275DF">
              <w:rPr>
                <w:rFonts w:cs="v4.2.0"/>
                <w:bCs/>
                <w:lang w:eastAsia="zh-CN"/>
              </w:rPr>
              <w:t>CR.1.1 CCA</w:t>
            </w:r>
          </w:p>
        </w:tc>
        <w:tc>
          <w:tcPr>
            <w:tcW w:w="2204" w:type="dxa"/>
            <w:gridSpan w:val="2"/>
          </w:tcPr>
          <w:p w14:paraId="6B44202F" w14:textId="77777777" w:rsidR="009F3451" w:rsidRPr="007275DF" w:rsidRDefault="009F3451" w:rsidP="00D00DFE">
            <w:pPr>
              <w:pStyle w:val="TAC"/>
            </w:pPr>
          </w:p>
        </w:tc>
      </w:tr>
      <w:tr w:rsidR="009F3451" w:rsidRPr="007275DF" w14:paraId="711ECCE1" w14:textId="77777777" w:rsidTr="00D00DFE">
        <w:trPr>
          <w:cantSplit/>
          <w:trHeight w:val="644"/>
        </w:trPr>
        <w:tc>
          <w:tcPr>
            <w:tcW w:w="1312" w:type="dxa"/>
            <w:gridSpan w:val="2"/>
            <w:tcBorders>
              <w:left w:val="single" w:sz="4" w:space="0" w:color="auto"/>
              <w:bottom w:val="nil"/>
            </w:tcBorders>
          </w:tcPr>
          <w:p w14:paraId="4DC883DB" w14:textId="77777777" w:rsidR="009F3451" w:rsidRPr="007275DF" w:rsidRDefault="009F3451" w:rsidP="00D00DFE">
            <w:pPr>
              <w:pStyle w:val="TAL"/>
            </w:pPr>
            <w:r w:rsidRPr="007275DF">
              <w:t>SSB parameters</w:t>
            </w:r>
          </w:p>
        </w:tc>
        <w:tc>
          <w:tcPr>
            <w:tcW w:w="1313" w:type="dxa"/>
            <w:tcBorders>
              <w:left w:val="single" w:sz="4" w:space="0" w:color="auto"/>
            </w:tcBorders>
          </w:tcPr>
          <w:p w14:paraId="207739A2"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Pr>
          <w:p w14:paraId="18EAC3DC" w14:textId="77777777" w:rsidR="009F3451" w:rsidRPr="007275DF" w:rsidRDefault="009F3451" w:rsidP="00D00DFE">
            <w:pPr>
              <w:pStyle w:val="TAC"/>
            </w:pPr>
          </w:p>
        </w:tc>
        <w:tc>
          <w:tcPr>
            <w:tcW w:w="1281" w:type="dxa"/>
            <w:vAlign w:val="center"/>
          </w:tcPr>
          <w:p w14:paraId="016897C2"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1959" w:type="dxa"/>
            <w:gridSpan w:val="3"/>
            <w:vAlign w:val="center"/>
          </w:tcPr>
          <w:p w14:paraId="24928FDF" w14:textId="77777777" w:rsidR="009F3451" w:rsidRPr="007275DF" w:rsidRDefault="009F3451" w:rsidP="00D00DFE">
            <w:pPr>
              <w:pStyle w:val="TAC"/>
              <w:rPr>
                <w:lang w:val="en-US"/>
              </w:rPr>
            </w:pPr>
            <w:r w:rsidRPr="007275DF">
              <w:rPr>
                <w:rFonts w:cs="v4.2.0"/>
                <w:bCs/>
                <w:lang w:eastAsia="zh-CN"/>
              </w:rPr>
              <w:t>SSB.1 CCA</w:t>
            </w:r>
          </w:p>
        </w:tc>
        <w:tc>
          <w:tcPr>
            <w:tcW w:w="2204" w:type="dxa"/>
            <w:gridSpan w:val="2"/>
            <w:vAlign w:val="center"/>
          </w:tcPr>
          <w:p w14:paraId="25A61FCD" w14:textId="77777777" w:rsidR="009F3451" w:rsidRPr="007275DF" w:rsidRDefault="009F3451" w:rsidP="00D00DFE">
            <w:pPr>
              <w:pStyle w:val="TAC"/>
            </w:pPr>
            <w:r w:rsidRPr="007275DF">
              <w:rPr>
                <w:rFonts w:cs="v4.2.0"/>
                <w:bCs/>
                <w:lang w:eastAsia="zh-CN"/>
              </w:rPr>
              <w:t>SSB.1 CCA</w:t>
            </w:r>
          </w:p>
        </w:tc>
      </w:tr>
      <w:tr w:rsidR="009F3451" w:rsidRPr="007275DF" w14:paraId="074274E1" w14:textId="77777777" w:rsidTr="00D00DFE">
        <w:trPr>
          <w:cantSplit/>
          <w:trHeight w:val="621"/>
        </w:trPr>
        <w:tc>
          <w:tcPr>
            <w:tcW w:w="1312" w:type="dxa"/>
            <w:gridSpan w:val="2"/>
            <w:tcBorders>
              <w:top w:val="nil"/>
              <w:left w:val="single" w:sz="4" w:space="0" w:color="auto"/>
            </w:tcBorders>
          </w:tcPr>
          <w:p w14:paraId="45A6CE49" w14:textId="77777777" w:rsidR="009F3451" w:rsidRPr="007275DF" w:rsidRDefault="009F3451" w:rsidP="00D00DFE">
            <w:pPr>
              <w:pStyle w:val="TAL"/>
            </w:pPr>
          </w:p>
        </w:tc>
        <w:tc>
          <w:tcPr>
            <w:tcW w:w="1313" w:type="dxa"/>
            <w:tcBorders>
              <w:left w:val="single" w:sz="4" w:space="0" w:color="auto"/>
            </w:tcBorders>
          </w:tcPr>
          <w:p w14:paraId="2B449007" w14:textId="77777777" w:rsidR="009F3451" w:rsidRPr="007275DF" w:rsidRDefault="009F3451" w:rsidP="00D00DF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0056174A" w14:textId="77777777" w:rsidR="009F3451" w:rsidRPr="007275DF" w:rsidRDefault="009F3451" w:rsidP="00D00DFE">
            <w:pPr>
              <w:pStyle w:val="TAC"/>
            </w:pPr>
          </w:p>
        </w:tc>
        <w:tc>
          <w:tcPr>
            <w:tcW w:w="1281" w:type="dxa"/>
            <w:vAlign w:val="center"/>
          </w:tcPr>
          <w:p w14:paraId="01C834F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vAlign w:val="center"/>
          </w:tcPr>
          <w:p w14:paraId="78A3F131" w14:textId="77777777" w:rsidR="009F3451" w:rsidRPr="007275DF" w:rsidRDefault="009F3451" w:rsidP="00D00DFE">
            <w:pPr>
              <w:pStyle w:val="TAC"/>
              <w:rPr>
                <w:lang w:eastAsia="zh-CN"/>
              </w:rPr>
            </w:pPr>
            <w:r w:rsidRPr="007275DF">
              <w:rPr>
                <w:rFonts w:cs="v4.2.0"/>
                <w:bCs/>
                <w:lang w:eastAsia="zh-CN"/>
              </w:rPr>
              <w:t>SSB.2 CCA</w:t>
            </w:r>
          </w:p>
        </w:tc>
        <w:tc>
          <w:tcPr>
            <w:tcW w:w="2204" w:type="dxa"/>
            <w:gridSpan w:val="2"/>
            <w:vAlign w:val="center"/>
          </w:tcPr>
          <w:p w14:paraId="4468E5BE" w14:textId="77777777" w:rsidR="009F3451" w:rsidRPr="007275DF" w:rsidRDefault="009F3451" w:rsidP="00D00DFE">
            <w:pPr>
              <w:pStyle w:val="TAC"/>
              <w:rPr>
                <w:lang w:eastAsia="zh-CN"/>
              </w:rPr>
            </w:pPr>
            <w:r w:rsidRPr="007275DF">
              <w:rPr>
                <w:rFonts w:cs="v4.2.0"/>
                <w:bCs/>
                <w:lang w:eastAsia="zh-CN"/>
              </w:rPr>
              <w:t>SSB.2 CCA</w:t>
            </w:r>
          </w:p>
        </w:tc>
      </w:tr>
      <w:tr w:rsidR="009F3451" w:rsidRPr="007275DF" w14:paraId="621059EF" w14:textId="77777777" w:rsidTr="00D00DFE">
        <w:trPr>
          <w:cantSplit/>
          <w:trHeight w:val="259"/>
        </w:trPr>
        <w:tc>
          <w:tcPr>
            <w:tcW w:w="2625" w:type="dxa"/>
            <w:gridSpan w:val="3"/>
            <w:tcBorders>
              <w:left w:val="single" w:sz="4" w:space="0" w:color="auto"/>
            </w:tcBorders>
          </w:tcPr>
          <w:p w14:paraId="1B8AA0D3" w14:textId="77777777" w:rsidR="009F3451" w:rsidRPr="007275DF" w:rsidRDefault="009F3451" w:rsidP="00D00DFE">
            <w:pPr>
              <w:pStyle w:val="TAL"/>
            </w:pPr>
            <w:r w:rsidRPr="007275DF">
              <w:t>DBT window configuration</w:t>
            </w:r>
          </w:p>
        </w:tc>
        <w:tc>
          <w:tcPr>
            <w:tcW w:w="877" w:type="dxa"/>
            <w:tcBorders>
              <w:bottom w:val="single" w:sz="4" w:space="0" w:color="auto"/>
            </w:tcBorders>
          </w:tcPr>
          <w:p w14:paraId="30488443" w14:textId="77777777" w:rsidR="009F3451" w:rsidRPr="007275DF" w:rsidRDefault="009F3451" w:rsidP="00D00DFE">
            <w:pPr>
              <w:pStyle w:val="TAC"/>
            </w:pPr>
          </w:p>
        </w:tc>
        <w:tc>
          <w:tcPr>
            <w:tcW w:w="1281" w:type="dxa"/>
            <w:tcBorders>
              <w:bottom w:val="single" w:sz="4" w:space="0" w:color="auto"/>
            </w:tcBorders>
          </w:tcPr>
          <w:p w14:paraId="6906CE5C" w14:textId="77777777" w:rsidR="009F3451" w:rsidRPr="007275DF" w:rsidRDefault="009F3451" w:rsidP="00D00DFE">
            <w:pPr>
              <w:pStyle w:val="TAC"/>
            </w:pPr>
            <w:r w:rsidRPr="007275DF">
              <w:t>Config 1</w:t>
            </w:r>
          </w:p>
        </w:tc>
        <w:tc>
          <w:tcPr>
            <w:tcW w:w="1959" w:type="dxa"/>
            <w:gridSpan w:val="3"/>
            <w:tcBorders>
              <w:bottom w:val="single" w:sz="4" w:space="0" w:color="auto"/>
            </w:tcBorders>
          </w:tcPr>
          <w:p w14:paraId="45279F53"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1C180F51"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57D470BA" w14:textId="77777777" w:rsidTr="00D00DFE">
        <w:trPr>
          <w:cantSplit/>
          <w:trHeight w:val="213"/>
        </w:trPr>
        <w:tc>
          <w:tcPr>
            <w:tcW w:w="2625" w:type="dxa"/>
            <w:gridSpan w:val="3"/>
            <w:tcBorders>
              <w:left w:val="single" w:sz="4" w:space="0" w:color="auto"/>
            </w:tcBorders>
          </w:tcPr>
          <w:p w14:paraId="285718EA" w14:textId="77777777" w:rsidR="009F3451" w:rsidRPr="007275DF" w:rsidRDefault="009F3451" w:rsidP="00D00DFE">
            <w:pPr>
              <w:pStyle w:val="TAL"/>
              <w:rPr>
                <w:bCs/>
              </w:rPr>
            </w:pPr>
            <w:r w:rsidRPr="007275DF">
              <w:t>SMTC configuration defined in A.3.11</w:t>
            </w:r>
          </w:p>
        </w:tc>
        <w:tc>
          <w:tcPr>
            <w:tcW w:w="877" w:type="dxa"/>
            <w:tcBorders>
              <w:bottom w:val="single" w:sz="4" w:space="0" w:color="auto"/>
            </w:tcBorders>
          </w:tcPr>
          <w:p w14:paraId="3063A2D9" w14:textId="77777777" w:rsidR="009F3451" w:rsidRPr="007275DF" w:rsidRDefault="009F3451" w:rsidP="00D00DFE">
            <w:pPr>
              <w:pStyle w:val="TAC"/>
            </w:pPr>
          </w:p>
        </w:tc>
        <w:tc>
          <w:tcPr>
            <w:tcW w:w="1281" w:type="dxa"/>
            <w:tcBorders>
              <w:bottom w:val="single" w:sz="4" w:space="0" w:color="auto"/>
            </w:tcBorders>
          </w:tcPr>
          <w:p w14:paraId="796B3080"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20309E41" w14:textId="77777777" w:rsidR="009F3451" w:rsidRPr="007275DF" w:rsidRDefault="009F3451" w:rsidP="00D00DFE">
            <w:pPr>
              <w:pStyle w:val="TAC"/>
            </w:pPr>
            <w:r w:rsidRPr="007275DF">
              <w:t>SMTC.1</w:t>
            </w:r>
          </w:p>
        </w:tc>
        <w:tc>
          <w:tcPr>
            <w:tcW w:w="2204" w:type="dxa"/>
            <w:gridSpan w:val="2"/>
            <w:tcBorders>
              <w:bottom w:val="single" w:sz="4" w:space="0" w:color="auto"/>
            </w:tcBorders>
            <w:vAlign w:val="center"/>
          </w:tcPr>
          <w:p w14:paraId="0433F1EB" w14:textId="77777777" w:rsidR="009F3451" w:rsidRPr="007275DF" w:rsidRDefault="009F3451" w:rsidP="00D00DFE">
            <w:pPr>
              <w:pStyle w:val="TAC"/>
            </w:pPr>
            <w:r w:rsidRPr="007275DF">
              <w:t>SMTC.4</w:t>
            </w:r>
          </w:p>
        </w:tc>
      </w:tr>
      <w:tr w:rsidR="009F3451" w:rsidRPr="007275DF" w14:paraId="7208CD82" w14:textId="77777777" w:rsidTr="00D00DFE">
        <w:trPr>
          <w:cantSplit/>
          <w:trHeight w:val="213"/>
        </w:trPr>
        <w:tc>
          <w:tcPr>
            <w:tcW w:w="1312" w:type="dxa"/>
            <w:gridSpan w:val="2"/>
            <w:tcBorders>
              <w:left w:val="single" w:sz="4" w:space="0" w:color="auto"/>
              <w:bottom w:val="nil"/>
            </w:tcBorders>
          </w:tcPr>
          <w:p w14:paraId="0BF57DCB"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63E78FA3"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457E5793" w14:textId="77777777" w:rsidR="009F3451" w:rsidRPr="007275DF" w:rsidRDefault="009F3451" w:rsidP="00D00DFE">
            <w:pPr>
              <w:pStyle w:val="TAC"/>
            </w:pPr>
          </w:p>
        </w:tc>
        <w:tc>
          <w:tcPr>
            <w:tcW w:w="1281" w:type="dxa"/>
            <w:tcBorders>
              <w:bottom w:val="single" w:sz="4" w:space="0" w:color="auto"/>
            </w:tcBorders>
          </w:tcPr>
          <w:p w14:paraId="1AF289CE"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59D70C9" w14:textId="77777777" w:rsidR="009F3451" w:rsidRPr="007275DF" w:rsidRDefault="009F3451" w:rsidP="00D00DFE">
            <w:pPr>
              <w:pStyle w:val="TAC"/>
            </w:pPr>
            <w:ins w:id="491" w:author="Author">
              <w:r>
                <w:rPr>
                  <w:lang w:val="en-US"/>
                </w:rPr>
                <w:t>P</w:t>
              </w:r>
              <w:r w:rsidRPr="00091D48">
                <w:rPr>
                  <w:vertAlign w:val="subscript"/>
                  <w:lang w:val="en-US"/>
                </w:rPr>
                <w:t>CCA_DL</w:t>
              </w:r>
              <w:r>
                <w:rPr>
                  <w:lang w:val="en-US"/>
                </w:rPr>
                <w:t>=0.9375</w:t>
              </w:r>
            </w:ins>
            <w:del w:id="492" w:author="Author">
              <w:r w:rsidRPr="007275DF" w:rsidDel="00CD427B">
                <w:rPr>
                  <w:lang w:val="en-US"/>
                </w:rPr>
                <w:delText>TBD</w:delText>
              </w:r>
            </w:del>
          </w:p>
        </w:tc>
        <w:tc>
          <w:tcPr>
            <w:tcW w:w="2204" w:type="dxa"/>
            <w:gridSpan w:val="2"/>
            <w:tcBorders>
              <w:bottom w:val="single" w:sz="4" w:space="0" w:color="auto"/>
            </w:tcBorders>
          </w:tcPr>
          <w:p w14:paraId="63FCBDC3" w14:textId="77777777" w:rsidR="009F3451" w:rsidRPr="007275DF" w:rsidRDefault="009F3451" w:rsidP="00D00DFE">
            <w:pPr>
              <w:pStyle w:val="TAC"/>
            </w:pPr>
            <w:ins w:id="493" w:author="Author">
              <w:r>
                <w:rPr>
                  <w:lang w:val="en-US"/>
                </w:rPr>
                <w:t>P</w:t>
              </w:r>
              <w:r w:rsidRPr="00091D48">
                <w:rPr>
                  <w:vertAlign w:val="subscript"/>
                  <w:lang w:val="en-US"/>
                </w:rPr>
                <w:t>CCA_DL</w:t>
              </w:r>
              <w:r>
                <w:rPr>
                  <w:lang w:val="en-US"/>
                </w:rPr>
                <w:t>=0.9375</w:t>
              </w:r>
            </w:ins>
            <w:del w:id="494" w:author="Author">
              <w:r w:rsidRPr="007275DF" w:rsidDel="00CD427B">
                <w:rPr>
                  <w:lang w:val="en-US"/>
                </w:rPr>
                <w:delText>TBD</w:delText>
              </w:r>
            </w:del>
          </w:p>
        </w:tc>
      </w:tr>
      <w:tr w:rsidR="009F3451" w:rsidRPr="007275DF" w14:paraId="3418AD7F" w14:textId="77777777" w:rsidTr="00D00DFE">
        <w:trPr>
          <w:cantSplit/>
          <w:trHeight w:val="213"/>
        </w:trPr>
        <w:tc>
          <w:tcPr>
            <w:tcW w:w="1312" w:type="dxa"/>
            <w:gridSpan w:val="2"/>
            <w:tcBorders>
              <w:top w:val="nil"/>
              <w:left w:val="single" w:sz="4" w:space="0" w:color="auto"/>
              <w:bottom w:val="single" w:sz="4" w:space="0" w:color="auto"/>
            </w:tcBorders>
          </w:tcPr>
          <w:p w14:paraId="56C0F51A" w14:textId="77777777" w:rsidR="009F3451" w:rsidRPr="007275DF" w:rsidRDefault="009F3451" w:rsidP="00D00DFE">
            <w:pPr>
              <w:pStyle w:val="TAL"/>
              <w:rPr>
                <w:lang w:eastAsia="ja-JP"/>
              </w:rPr>
            </w:pPr>
          </w:p>
        </w:tc>
        <w:tc>
          <w:tcPr>
            <w:tcW w:w="1313" w:type="dxa"/>
            <w:tcBorders>
              <w:left w:val="single" w:sz="4" w:space="0" w:color="auto"/>
            </w:tcBorders>
          </w:tcPr>
          <w:p w14:paraId="4387D078"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4C556642" w14:textId="77777777" w:rsidR="009F3451" w:rsidRPr="007275DF" w:rsidRDefault="009F3451" w:rsidP="00D00DFE">
            <w:pPr>
              <w:pStyle w:val="TAC"/>
            </w:pPr>
          </w:p>
        </w:tc>
        <w:tc>
          <w:tcPr>
            <w:tcW w:w="1281" w:type="dxa"/>
            <w:tcBorders>
              <w:bottom w:val="single" w:sz="4" w:space="0" w:color="auto"/>
            </w:tcBorders>
          </w:tcPr>
          <w:p w14:paraId="0340C39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69BB0D2" w14:textId="77777777" w:rsidR="009F3451" w:rsidRDefault="009F3451" w:rsidP="00D00DFE">
            <w:pPr>
              <w:pStyle w:val="TAC"/>
              <w:rPr>
                <w:ins w:id="495" w:author="Author"/>
                <w:lang w:val="en-US"/>
              </w:rPr>
            </w:pPr>
            <w:ins w:id="496" w:author="Author">
              <w:r>
                <w:rPr>
                  <w:lang w:val="en-US"/>
                </w:rPr>
                <w:t>P</w:t>
              </w:r>
              <w:r w:rsidRPr="00091D48">
                <w:rPr>
                  <w:vertAlign w:val="subscript"/>
                  <w:lang w:val="en-US"/>
                </w:rPr>
                <w:t>CCA_DL</w:t>
              </w:r>
              <w:r>
                <w:rPr>
                  <w:vertAlign w:val="subscript"/>
                  <w:lang w:val="en-US"/>
                </w:rPr>
                <w:t>_1</w:t>
              </w:r>
              <w:r>
                <w:rPr>
                  <w:lang w:val="en-US"/>
                </w:rPr>
                <w:t>=0.75</w:t>
              </w:r>
            </w:ins>
          </w:p>
          <w:p w14:paraId="7DDB60FF" w14:textId="77777777" w:rsidR="009F3451" w:rsidRDefault="009F3451" w:rsidP="00D00DFE">
            <w:pPr>
              <w:pStyle w:val="TAC"/>
              <w:rPr>
                <w:ins w:id="497" w:author="Author"/>
                <w:lang w:val="en-US"/>
              </w:rPr>
            </w:pPr>
            <w:ins w:id="498" w:author="Author">
              <w:r>
                <w:rPr>
                  <w:lang w:val="en-US"/>
                </w:rPr>
                <w:t>P</w:t>
              </w:r>
              <w:r w:rsidRPr="00091D48">
                <w:rPr>
                  <w:vertAlign w:val="subscript"/>
                  <w:lang w:val="en-US"/>
                </w:rPr>
                <w:t>CCA_DL</w:t>
              </w:r>
              <w:r>
                <w:rPr>
                  <w:vertAlign w:val="subscript"/>
                  <w:lang w:val="en-US"/>
                </w:rPr>
                <w:t>_2</w:t>
              </w:r>
              <w:r>
                <w:rPr>
                  <w:lang w:val="en-US"/>
                </w:rPr>
                <w:t>=0.75</w:t>
              </w:r>
            </w:ins>
          </w:p>
          <w:p w14:paraId="64251F61" w14:textId="77777777" w:rsidR="009F3451" w:rsidRPr="007275DF" w:rsidRDefault="009F3451" w:rsidP="00D00DFE">
            <w:pPr>
              <w:pStyle w:val="TAC"/>
              <w:rPr>
                <w:lang w:val="en-US"/>
              </w:rPr>
            </w:pPr>
            <w:del w:id="499" w:author="Author">
              <w:r w:rsidRPr="007275DF" w:rsidDel="00CD427B">
                <w:rPr>
                  <w:lang w:val="en-US"/>
                </w:rPr>
                <w:delText>TBD</w:delText>
              </w:r>
            </w:del>
          </w:p>
        </w:tc>
        <w:tc>
          <w:tcPr>
            <w:tcW w:w="2204" w:type="dxa"/>
            <w:gridSpan w:val="2"/>
            <w:tcBorders>
              <w:bottom w:val="single" w:sz="4" w:space="0" w:color="auto"/>
            </w:tcBorders>
          </w:tcPr>
          <w:p w14:paraId="7F31B91B" w14:textId="77777777" w:rsidR="009F3451" w:rsidRDefault="009F3451" w:rsidP="00D00DFE">
            <w:pPr>
              <w:pStyle w:val="TAC"/>
              <w:rPr>
                <w:ins w:id="500" w:author="Author"/>
                <w:lang w:val="en-US"/>
              </w:rPr>
            </w:pPr>
            <w:ins w:id="501" w:author="Author">
              <w:r>
                <w:rPr>
                  <w:lang w:val="en-US"/>
                </w:rPr>
                <w:t>P</w:t>
              </w:r>
              <w:r w:rsidRPr="00091D48">
                <w:rPr>
                  <w:vertAlign w:val="subscript"/>
                  <w:lang w:val="en-US"/>
                </w:rPr>
                <w:t>CCA_DL</w:t>
              </w:r>
              <w:r>
                <w:rPr>
                  <w:vertAlign w:val="subscript"/>
                  <w:lang w:val="en-US"/>
                </w:rPr>
                <w:t>_1</w:t>
              </w:r>
              <w:r>
                <w:rPr>
                  <w:lang w:val="en-US"/>
                </w:rPr>
                <w:t>=0.75</w:t>
              </w:r>
            </w:ins>
          </w:p>
          <w:p w14:paraId="31973E17" w14:textId="77777777" w:rsidR="009F3451" w:rsidRDefault="009F3451" w:rsidP="00D00DFE">
            <w:pPr>
              <w:pStyle w:val="TAC"/>
              <w:rPr>
                <w:ins w:id="502" w:author="Author"/>
                <w:lang w:val="en-US"/>
              </w:rPr>
            </w:pPr>
            <w:ins w:id="503" w:author="Author">
              <w:r>
                <w:rPr>
                  <w:lang w:val="en-US"/>
                </w:rPr>
                <w:t>P</w:t>
              </w:r>
              <w:r w:rsidRPr="00091D48">
                <w:rPr>
                  <w:vertAlign w:val="subscript"/>
                  <w:lang w:val="en-US"/>
                </w:rPr>
                <w:t>CCA_DL</w:t>
              </w:r>
              <w:r>
                <w:rPr>
                  <w:vertAlign w:val="subscript"/>
                  <w:lang w:val="en-US"/>
                </w:rPr>
                <w:t>_2</w:t>
              </w:r>
              <w:r>
                <w:rPr>
                  <w:lang w:val="en-US"/>
                </w:rPr>
                <w:t>=0.75</w:t>
              </w:r>
            </w:ins>
          </w:p>
          <w:p w14:paraId="1235C6CF" w14:textId="77777777" w:rsidR="009F3451" w:rsidRPr="007275DF" w:rsidRDefault="009F3451" w:rsidP="00D00DFE">
            <w:pPr>
              <w:pStyle w:val="TAC"/>
              <w:rPr>
                <w:lang w:val="en-US"/>
              </w:rPr>
            </w:pPr>
            <w:del w:id="504" w:author="Author">
              <w:r w:rsidRPr="007275DF" w:rsidDel="00CD427B">
                <w:rPr>
                  <w:lang w:val="en-US"/>
                </w:rPr>
                <w:delText>TBD</w:delText>
              </w:r>
            </w:del>
          </w:p>
        </w:tc>
      </w:tr>
      <w:tr w:rsidR="009F3451" w:rsidRPr="007275DF" w14:paraId="7577B499" w14:textId="77777777" w:rsidTr="00D00DFE">
        <w:trPr>
          <w:cantSplit/>
          <w:trHeight w:val="213"/>
        </w:trPr>
        <w:tc>
          <w:tcPr>
            <w:tcW w:w="1312" w:type="dxa"/>
            <w:gridSpan w:val="2"/>
            <w:tcBorders>
              <w:left w:val="single" w:sz="4" w:space="0" w:color="auto"/>
              <w:bottom w:val="nil"/>
            </w:tcBorders>
          </w:tcPr>
          <w:p w14:paraId="31C4A0C1"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5F57C7C1"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4597276E" w14:textId="77777777" w:rsidR="009F3451" w:rsidRPr="007275DF" w:rsidRDefault="009F3451" w:rsidP="00D00DFE">
            <w:pPr>
              <w:pStyle w:val="TAC"/>
            </w:pPr>
          </w:p>
        </w:tc>
        <w:tc>
          <w:tcPr>
            <w:tcW w:w="1281" w:type="dxa"/>
            <w:tcBorders>
              <w:bottom w:val="single" w:sz="4" w:space="0" w:color="auto"/>
            </w:tcBorders>
          </w:tcPr>
          <w:p w14:paraId="52D08B8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58517A7" w14:textId="77777777" w:rsidR="009F3451" w:rsidRPr="007275DF" w:rsidRDefault="009F3451" w:rsidP="00D00DFE">
            <w:pPr>
              <w:pStyle w:val="TAC"/>
            </w:pPr>
            <w:ins w:id="50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6" w:author="Author">
              <w:r w:rsidRPr="007275DF" w:rsidDel="00CD427B">
                <w:rPr>
                  <w:lang w:val="en-US"/>
                </w:rPr>
                <w:delText>TBD</w:delText>
              </w:r>
            </w:del>
          </w:p>
        </w:tc>
        <w:tc>
          <w:tcPr>
            <w:tcW w:w="2204" w:type="dxa"/>
            <w:gridSpan w:val="2"/>
            <w:tcBorders>
              <w:bottom w:val="single" w:sz="4" w:space="0" w:color="auto"/>
            </w:tcBorders>
          </w:tcPr>
          <w:p w14:paraId="7DE92D31" w14:textId="77777777" w:rsidR="009F3451" w:rsidRPr="007275DF" w:rsidRDefault="009F3451" w:rsidP="00D00DFE">
            <w:pPr>
              <w:pStyle w:val="TAC"/>
            </w:pPr>
            <w:ins w:id="50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08" w:author="Author">
              <w:r w:rsidRPr="007275DF" w:rsidDel="00CD427B">
                <w:rPr>
                  <w:lang w:val="en-US"/>
                </w:rPr>
                <w:delText>TBD</w:delText>
              </w:r>
            </w:del>
          </w:p>
        </w:tc>
      </w:tr>
      <w:tr w:rsidR="009F3451" w:rsidRPr="007275DF" w14:paraId="6C4C70DB" w14:textId="77777777" w:rsidTr="00D00DFE">
        <w:trPr>
          <w:cantSplit/>
          <w:trHeight w:val="213"/>
        </w:trPr>
        <w:tc>
          <w:tcPr>
            <w:tcW w:w="1312" w:type="dxa"/>
            <w:gridSpan w:val="2"/>
            <w:tcBorders>
              <w:top w:val="nil"/>
              <w:left w:val="single" w:sz="4" w:space="0" w:color="auto"/>
            </w:tcBorders>
          </w:tcPr>
          <w:p w14:paraId="0C583EE8" w14:textId="77777777" w:rsidR="009F3451" w:rsidRPr="007275DF" w:rsidRDefault="009F3451" w:rsidP="00D00DFE">
            <w:pPr>
              <w:pStyle w:val="TAL"/>
              <w:rPr>
                <w:lang w:eastAsia="ja-JP"/>
              </w:rPr>
            </w:pPr>
          </w:p>
        </w:tc>
        <w:tc>
          <w:tcPr>
            <w:tcW w:w="1313" w:type="dxa"/>
            <w:tcBorders>
              <w:left w:val="single" w:sz="4" w:space="0" w:color="auto"/>
            </w:tcBorders>
          </w:tcPr>
          <w:p w14:paraId="3071FE5C"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037CC1E" w14:textId="77777777" w:rsidR="009F3451" w:rsidRPr="007275DF" w:rsidRDefault="009F3451" w:rsidP="00D00DFE">
            <w:pPr>
              <w:pStyle w:val="TAC"/>
            </w:pPr>
          </w:p>
        </w:tc>
        <w:tc>
          <w:tcPr>
            <w:tcW w:w="1281" w:type="dxa"/>
            <w:tcBorders>
              <w:bottom w:val="single" w:sz="4" w:space="0" w:color="auto"/>
            </w:tcBorders>
          </w:tcPr>
          <w:p w14:paraId="179E5352"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2FEF4203" w14:textId="77777777" w:rsidR="009F3451" w:rsidRPr="007275DF" w:rsidRDefault="009F3451" w:rsidP="00D00DFE">
            <w:pPr>
              <w:pStyle w:val="TAC"/>
              <w:rPr>
                <w:lang w:val="en-US"/>
              </w:rPr>
            </w:pPr>
            <w:ins w:id="50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10" w:author="Author">
              <w:r w:rsidRPr="007275DF" w:rsidDel="00CD427B">
                <w:rPr>
                  <w:lang w:val="en-US"/>
                </w:rPr>
                <w:delText>TBD</w:delText>
              </w:r>
            </w:del>
          </w:p>
        </w:tc>
        <w:tc>
          <w:tcPr>
            <w:tcW w:w="2204" w:type="dxa"/>
            <w:gridSpan w:val="2"/>
            <w:tcBorders>
              <w:bottom w:val="single" w:sz="4" w:space="0" w:color="auto"/>
            </w:tcBorders>
          </w:tcPr>
          <w:p w14:paraId="08C44309" w14:textId="77777777" w:rsidR="009F3451" w:rsidRPr="007275DF" w:rsidRDefault="009F3451" w:rsidP="00D00DFE">
            <w:pPr>
              <w:pStyle w:val="TAC"/>
              <w:rPr>
                <w:lang w:val="en-US"/>
              </w:rPr>
            </w:pPr>
            <w:ins w:id="51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12" w:author="Author">
              <w:r w:rsidRPr="007275DF" w:rsidDel="00CD427B">
                <w:rPr>
                  <w:lang w:val="en-US"/>
                </w:rPr>
                <w:delText>TBD</w:delText>
              </w:r>
            </w:del>
          </w:p>
        </w:tc>
      </w:tr>
      <w:tr w:rsidR="009F3451" w:rsidRPr="007275DF" w14:paraId="005F2873" w14:textId="77777777" w:rsidTr="00D00DFE">
        <w:trPr>
          <w:cantSplit/>
          <w:trHeight w:val="213"/>
          <w:ins w:id="513" w:author="Author"/>
        </w:trPr>
        <w:tc>
          <w:tcPr>
            <w:tcW w:w="2625" w:type="dxa"/>
            <w:gridSpan w:val="3"/>
            <w:tcBorders>
              <w:top w:val="nil"/>
              <w:left w:val="single" w:sz="4" w:space="0" w:color="auto"/>
            </w:tcBorders>
          </w:tcPr>
          <w:p w14:paraId="4B92716D" w14:textId="77777777" w:rsidR="009F3451" w:rsidRPr="007275DF" w:rsidRDefault="009F3451" w:rsidP="00D00DFE">
            <w:pPr>
              <w:pStyle w:val="TAL"/>
              <w:rPr>
                <w:ins w:id="514" w:author="Author"/>
                <w:lang w:val="it-IT" w:eastAsia="zh-CN"/>
              </w:rPr>
            </w:pPr>
            <w:ins w:id="515"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4C1643C7" w14:textId="77777777" w:rsidR="009F3451" w:rsidRPr="007275DF" w:rsidRDefault="009F3451" w:rsidP="00D00DFE">
            <w:pPr>
              <w:pStyle w:val="TAC"/>
              <w:rPr>
                <w:ins w:id="516" w:author="Author"/>
              </w:rPr>
            </w:pPr>
          </w:p>
        </w:tc>
        <w:tc>
          <w:tcPr>
            <w:tcW w:w="1281" w:type="dxa"/>
            <w:tcBorders>
              <w:bottom w:val="single" w:sz="4" w:space="0" w:color="auto"/>
            </w:tcBorders>
          </w:tcPr>
          <w:p w14:paraId="0D3319B0" w14:textId="77777777" w:rsidR="009F3451" w:rsidRPr="007275DF" w:rsidRDefault="009F3451" w:rsidP="00D00DFE">
            <w:pPr>
              <w:pStyle w:val="TAC"/>
              <w:rPr>
                <w:ins w:id="517" w:author="Author"/>
              </w:rPr>
            </w:pPr>
            <w:ins w:id="518" w:author="Author">
              <w:r>
                <w:t>Config 1</w:t>
              </w:r>
            </w:ins>
          </w:p>
        </w:tc>
        <w:tc>
          <w:tcPr>
            <w:tcW w:w="1959" w:type="dxa"/>
            <w:gridSpan w:val="3"/>
            <w:tcBorders>
              <w:bottom w:val="single" w:sz="4" w:space="0" w:color="auto"/>
            </w:tcBorders>
          </w:tcPr>
          <w:p w14:paraId="7C6D3A18" w14:textId="77777777" w:rsidR="009F3451" w:rsidRDefault="009F3451" w:rsidP="00D00DFE">
            <w:pPr>
              <w:pStyle w:val="TAC"/>
              <w:rPr>
                <w:ins w:id="519" w:author="Author"/>
                <w:lang w:val="en-US"/>
              </w:rPr>
            </w:pPr>
            <w:ins w:id="520" w:author="Author">
              <w:r>
                <w:rPr>
                  <w:lang w:val="en-US"/>
                </w:rPr>
                <w:t>12</w:t>
              </w:r>
            </w:ins>
          </w:p>
        </w:tc>
        <w:tc>
          <w:tcPr>
            <w:tcW w:w="2204" w:type="dxa"/>
            <w:gridSpan w:val="2"/>
            <w:tcBorders>
              <w:bottom w:val="single" w:sz="4" w:space="0" w:color="auto"/>
            </w:tcBorders>
          </w:tcPr>
          <w:p w14:paraId="055A9DAA" w14:textId="77777777" w:rsidR="009F3451" w:rsidRDefault="009F3451" w:rsidP="00D00DFE">
            <w:pPr>
              <w:pStyle w:val="TAC"/>
              <w:rPr>
                <w:ins w:id="521" w:author="Author"/>
                <w:lang w:val="en-US"/>
              </w:rPr>
            </w:pPr>
            <w:ins w:id="522" w:author="Author">
              <w:r>
                <w:rPr>
                  <w:lang w:val="en-US"/>
                </w:rPr>
                <w:t>12</w:t>
              </w:r>
            </w:ins>
          </w:p>
        </w:tc>
      </w:tr>
      <w:tr w:rsidR="009F3451" w:rsidRPr="007275DF" w14:paraId="10AE1E9F" w14:textId="77777777" w:rsidTr="00D00DFE">
        <w:trPr>
          <w:cantSplit/>
          <w:trHeight w:val="213"/>
          <w:ins w:id="523" w:author="Author"/>
        </w:trPr>
        <w:tc>
          <w:tcPr>
            <w:tcW w:w="2625" w:type="dxa"/>
            <w:gridSpan w:val="3"/>
            <w:tcBorders>
              <w:top w:val="nil"/>
              <w:left w:val="single" w:sz="4" w:space="0" w:color="auto"/>
            </w:tcBorders>
          </w:tcPr>
          <w:p w14:paraId="5D9F8543" w14:textId="77777777" w:rsidR="009F3451" w:rsidRPr="007275DF" w:rsidRDefault="009F3451" w:rsidP="00D00DFE">
            <w:pPr>
              <w:pStyle w:val="TAL"/>
              <w:rPr>
                <w:ins w:id="524" w:author="Author"/>
                <w:lang w:val="it-IT" w:eastAsia="zh-CN"/>
              </w:rPr>
            </w:pPr>
            <w:ins w:id="525"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4BC8521A" w14:textId="77777777" w:rsidR="009F3451" w:rsidRPr="007275DF" w:rsidRDefault="009F3451" w:rsidP="00D00DFE">
            <w:pPr>
              <w:pStyle w:val="TAC"/>
              <w:rPr>
                <w:ins w:id="526" w:author="Author"/>
              </w:rPr>
            </w:pPr>
            <w:ins w:id="527" w:author="Author">
              <w:r>
                <w:rPr>
                  <w:lang w:val="it-IT"/>
                </w:rPr>
                <w:t>ms</w:t>
              </w:r>
            </w:ins>
          </w:p>
        </w:tc>
        <w:tc>
          <w:tcPr>
            <w:tcW w:w="1281" w:type="dxa"/>
            <w:tcBorders>
              <w:bottom w:val="single" w:sz="4" w:space="0" w:color="auto"/>
            </w:tcBorders>
          </w:tcPr>
          <w:p w14:paraId="5F0293D9" w14:textId="77777777" w:rsidR="009F3451" w:rsidRPr="007275DF" w:rsidRDefault="009F3451" w:rsidP="00D00DFE">
            <w:pPr>
              <w:pStyle w:val="TAC"/>
              <w:rPr>
                <w:ins w:id="528" w:author="Author"/>
              </w:rPr>
            </w:pPr>
            <w:ins w:id="529" w:author="Author">
              <w:r>
                <w:t>Config 1</w:t>
              </w:r>
            </w:ins>
          </w:p>
        </w:tc>
        <w:tc>
          <w:tcPr>
            <w:tcW w:w="1959" w:type="dxa"/>
            <w:gridSpan w:val="3"/>
            <w:tcBorders>
              <w:bottom w:val="single" w:sz="4" w:space="0" w:color="auto"/>
            </w:tcBorders>
          </w:tcPr>
          <w:p w14:paraId="00EED4F6" w14:textId="77777777" w:rsidR="009F3451" w:rsidRDefault="009F3451" w:rsidP="00D00DFE">
            <w:pPr>
              <w:pStyle w:val="TAC"/>
              <w:rPr>
                <w:ins w:id="530" w:author="Author"/>
                <w:lang w:val="en-US"/>
              </w:rPr>
            </w:pPr>
            <w:ins w:id="531" w:author="Author">
              <w:r w:rsidRPr="007275DF">
                <w:t>T</w:t>
              </w:r>
              <w:r w:rsidRPr="007275DF">
                <w:rPr>
                  <w:vertAlign w:val="subscript"/>
                </w:rPr>
                <w:t>PSS/SSS_sync_inter_cca</w:t>
              </w:r>
              <w:del w:id="532" w:author="Author">
                <w:r w:rsidDel="00CF2FB6">
                  <w:rPr>
                    <w:lang w:val="en-US"/>
                  </w:rPr>
                  <w:delText>800</w:delText>
                </w:r>
              </w:del>
            </w:ins>
          </w:p>
        </w:tc>
        <w:tc>
          <w:tcPr>
            <w:tcW w:w="2204" w:type="dxa"/>
            <w:gridSpan w:val="2"/>
            <w:tcBorders>
              <w:bottom w:val="single" w:sz="4" w:space="0" w:color="auto"/>
            </w:tcBorders>
          </w:tcPr>
          <w:p w14:paraId="656C8EC6" w14:textId="77777777" w:rsidR="009F3451" w:rsidRDefault="009F3451" w:rsidP="00D00DFE">
            <w:pPr>
              <w:pStyle w:val="TAC"/>
              <w:rPr>
                <w:ins w:id="533" w:author="Author"/>
                <w:lang w:val="en-US"/>
              </w:rPr>
            </w:pPr>
            <w:ins w:id="534" w:author="Author">
              <w:r w:rsidRPr="007275DF">
                <w:t>T</w:t>
              </w:r>
              <w:r w:rsidRPr="007275DF">
                <w:rPr>
                  <w:vertAlign w:val="subscript"/>
                </w:rPr>
                <w:t>PSS/SSS_sync_inter_cca</w:t>
              </w:r>
              <w:del w:id="535" w:author="Author">
                <w:r w:rsidDel="00CF2FB6">
                  <w:rPr>
                    <w:lang w:val="en-US"/>
                  </w:rPr>
                  <w:delText>800</w:delText>
                </w:r>
              </w:del>
            </w:ins>
          </w:p>
        </w:tc>
      </w:tr>
      <w:tr w:rsidR="009F3451" w:rsidRPr="007275DF" w14:paraId="48977495" w14:textId="77777777" w:rsidTr="00D00DFE">
        <w:trPr>
          <w:cantSplit/>
          <w:trHeight w:val="193"/>
        </w:trPr>
        <w:tc>
          <w:tcPr>
            <w:tcW w:w="2625" w:type="dxa"/>
            <w:gridSpan w:val="3"/>
            <w:tcBorders>
              <w:left w:val="single" w:sz="4" w:space="0" w:color="auto"/>
            </w:tcBorders>
          </w:tcPr>
          <w:p w14:paraId="02D96CCB" w14:textId="77777777" w:rsidR="009F3451" w:rsidRPr="007275DF" w:rsidRDefault="009F3451" w:rsidP="00D00DFE">
            <w:pPr>
              <w:pStyle w:val="TAL"/>
              <w:rPr>
                <w:lang w:val="da-DK"/>
              </w:rPr>
            </w:pPr>
            <w:r w:rsidRPr="007275DF">
              <w:rPr>
                <w:lang w:val="da-DK"/>
              </w:rPr>
              <w:t>PDSCH/PDCCH subcarrier spacing</w:t>
            </w:r>
          </w:p>
        </w:tc>
        <w:tc>
          <w:tcPr>
            <w:tcW w:w="877" w:type="dxa"/>
          </w:tcPr>
          <w:p w14:paraId="6A2F4F9B" w14:textId="77777777" w:rsidR="009F3451" w:rsidRPr="007275DF" w:rsidRDefault="009F3451" w:rsidP="00D00DFE">
            <w:pPr>
              <w:pStyle w:val="TAC"/>
              <w:rPr>
                <w:lang w:val="it-IT"/>
              </w:rPr>
            </w:pPr>
            <w:r w:rsidRPr="007275DF">
              <w:rPr>
                <w:lang w:val="it-IT"/>
              </w:rPr>
              <w:t>kHz</w:t>
            </w:r>
          </w:p>
        </w:tc>
        <w:tc>
          <w:tcPr>
            <w:tcW w:w="1281" w:type="dxa"/>
            <w:tcBorders>
              <w:bottom w:val="single" w:sz="4" w:space="0" w:color="auto"/>
            </w:tcBorders>
          </w:tcPr>
          <w:p w14:paraId="340DDF6E"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3413B95" w14:textId="77777777" w:rsidR="009F3451" w:rsidRPr="007275DF" w:rsidRDefault="009F3451" w:rsidP="00D00DFE">
            <w:pPr>
              <w:pStyle w:val="TAC"/>
              <w:rPr>
                <w:lang w:val="en-US"/>
              </w:rPr>
            </w:pPr>
            <w:r w:rsidRPr="007275DF">
              <w:rPr>
                <w:lang w:val="en-US"/>
              </w:rPr>
              <w:t>30</w:t>
            </w:r>
          </w:p>
        </w:tc>
      </w:tr>
      <w:tr w:rsidR="009F3451" w:rsidRPr="007275DF" w14:paraId="00EAE99F" w14:textId="77777777" w:rsidTr="00D00DFE">
        <w:trPr>
          <w:cantSplit/>
          <w:trHeight w:val="292"/>
        </w:trPr>
        <w:tc>
          <w:tcPr>
            <w:tcW w:w="2625" w:type="dxa"/>
            <w:gridSpan w:val="3"/>
            <w:tcBorders>
              <w:left w:val="single" w:sz="4" w:space="0" w:color="auto"/>
              <w:bottom w:val="single" w:sz="4" w:space="0" w:color="auto"/>
            </w:tcBorders>
          </w:tcPr>
          <w:p w14:paraId="75604D78" w14:textId="77777777" w:rsidR="009F3451" w:rsidRPr="007275DF" w:rsidRDefault="009F3451" w:rsidP="00D00DFE">
            <w:pPr>
              <w:pStyle w:val="TAL"/>
              <w:rPr>
                <w:lang w:val="en-US"/>
              </w:rPr>
            </w:pPr>
            <w:r w:rsidRPr="007275DF">
              <w:rPr>
                <w:szCs w:val="16"/>
                <w:lang w:eastAsia="ja-JP"/>
              </w:rPr>
              <w:t>EPRE ratio of PSS to SSS</w:t>
            </w:r>
          </w:p>
        </w:tc>
        <w:tc>
          <w:tcPr>
            <w:tcW w:w="877" w:type="dxa"/>
            <w:tcBorders>
              <w:bottom w:val="single" w:sz="4" w:space="0" w:color="auto"/>
            </w:tcBorders>
          </w:tcPr>
          <w:p w14:paraId="0A88F087" w14:textId="77777777" w:rsidR="009F3451" w:rsidRPr="007275DF" w:rsidRDefault="009F3451" w:rsidP="00D00DFE">
            <w:pPr>
              <w:pStyle w:val="TAC"/>
            </w:pPr>
          </w:p>
        </w:tc>
        <w:tc>
          <w:tcPr>
            <w:tcW w:w="1281" w:type="dxa"/>
            <w:vMerge w:val="restart"/>
          </w:tcPr>
          <w:p w14:paraId="42802F4E"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vMerge w:val="restart"/>
            <w:vAlign w:val="center"/>
          </w:tcPr>
          <w:p w14:paraId="4AA38905" w14:textId="77777777" w:rsidR="009F3451" w:rsidRPr="007275DF" w:rsidRDefault="009F3451" w:rsidP="00D00DFE">
            <w:pPr>
              <w:pStyle w:val="TAC"/>
              <w:rPr>
                <w:rFonts w:cs="v4.2.0"/>
              </w:rPr>
            </w:pPr>
            <w:r w:rsidRPr="007275DF">
              <w:rPr>
                <w:rFonts w:cs="v4.2.0"/>
              </w:rPr>
              <w:t>0</w:t>
            </w:r>
          </w:p>
        </w:tc>
        <w:tc>
          <w:tcPr>
            <w:tcW w:w="2204" w:type="dxa"/>
            <w:gridSpan w:val="2"/>
            <w:vMerge w:val="restart"/>
            <w:vAlign w:val="center"/>
          </w:tcPr>
          <w:p w14:paraId="7ECC5BCE" w14:textId="77777777" w:rsidR="009F3451" w:rsidRPr="007275DF" w:rsidRDefault="009F3451" w:rsidP="00D00DFE">
            <w:pPr>
              <w:pStyle w:val="TAC"/>
            </w:pPr>
            <w:r w:rsidRPr="007275DF">
              <w:t>0</w:t>
            </w:r>
          </w:p>
        </w:tc>
      </w:tr>
      <w:tr w:rsidR="009F3451" w:rsidRPr="007275DF" w14:paraId="62320D21" w14:textId="77777777" w:rsidTr="00D00DFE">
        <w:trPr>
          <w:cantSplit/>
          <w:trHeight w:val="292"/>
        </w:trPr>
        <w:tc>
          <w:tcPr>
            <w:tcW w:w="2625" w:type="dxa"/>
            <w:gridSpan w:val="3"/>
            <w:tcBorders>
              <w:left w:val="single" w:sz="4" w:space="0" w:color="auto"/>
              <w:bottom w:val="single" w:sz="4" w:space="0" w:color="auto"/>
            </w:tcBorders>
          </w:tcPr>
          <w:p w14:paraId="4F112EEF" w14:textId="77777777" w:rsidR="009F3451" w:rsidRPr="007275DF" w:rsidRDefault="009F3451" w:rsidP="00D00DFE">
            <w:pPr>
              <w:pStyle w:val="TAL"/>
              <w:rPr>
                <w:lang w:val="en-US"/>
              </w:rPr>
            </w:pPr>
            <w:r w:rsidRPr="007275DF">
              <w:rPr>
                <w:szCs w:val="16"/>
                <w:lang w:eastAsia="ja-JP"/>
              </w:rPr>
              <w:t>EPRE ratio of PBCH DMRS to SSS</w:t>
            </w:r>
          </w:p>
        </w:tc>
        <w:tc>
          <w:tcPr>
            <w:tcW w:w="877" w:type="dxa"/>
            <w:tcBorders>
              <w:bottom w:val="single" w:sz="4" w:space="0" w:color="auto"/>
            </w:tcBorders>
          </w:tcPr>
          <w:p w14:paraId="61426D2D" w14:textId="77777777" w:rsidR="009F3451" w:rsidRPr="007275DF" w:rsidRDefault="009F3451" w:rsidP="00D00DFE">
            <w:pPr>
              <w:pStyle w:val="TAC"/>
            </w:pPr>
          </w:p>
        </w:tc>
        <w:tc>
          <w:tcPr>
            <w:tcW w:w="1281" w:type="dxa"/>
            <w:vMerge/>
          </w:tcPr>
          <w:p w14:paraId="4C63414C" w14:textId="77777777" w:rsidR="009F3451" w:rsidRPr="007275DF" w:rsidRDefault="009F3451" w:rsidP="00D00DFE">
            <w:pPr>
              <w:pStyle w:val="TAC"/>
            </w:pPr>
          </w:p>
        </w:tc>
        <w:tc>
          <w:tcPr>
            <w:tcW w:w="1959" w:type="dxa"/>
            <w:gridSpan w:val="3"/>
            <w:vMerge/>
          </w:tcPr>
          <w:p w14:paraId="16CCD44F" w14:textId="77777777" w:rsidR="009F3451" w:rsidRPr="007275DF" w:rsidRDefault="009F3451" w:rsidP="00D00DFE">
            <w:pPr>
              <w:pStyle w:val="TAC"/>
              <w:rPr>
                <w:rFonts w:cs="v4.2.0"/>
              </w:rPr>
            </w:pPr>
          </w:p>
        </w:tc>
        <w:tc>
          <w:tcPr>
            <w:tcW w:w="2204" w:type="dxa"/>
            <w:gridSpan w:val="2"/>
            <w:vMerge/>
          </w:tcPr>
          <w:p w14:paraId="4AF98A0E" w14:textId="77777777" w:rsidR="009F3451" w:rsidRPr="007275DF" w:rsidRDefault="009F3451" w:rsidP="00D00DFE">
            <w:pPr>
              <w:pStyle w:val="TAC"/>
            </w:pPr>
          </w:p>
        </w:tc>
      </w:tr>
      <w:tr w:rsidR="009F3451" w:rsidRPr="007275DF" w14:paraId="2E6A9354" w14:textId="77777777" w:rsidTr="00D00DFE">
        <w:trPr>
          <w:cantSplit/>
          <w:trHeight w:val="292"/>
        </w:trPr>
        <w:tc>
          <w:tcPr>
            <w:tcW w:w="2625" w:type="dxa"/>
            <w:gridSpan w:val="3"/>
            <w:tcBorders>
              <w:left w:val="single" w:sz="4" w:space="0" w:color="auto"/>
              <w:bottom w:val="single" w:sz="4" w:space="0" w:color="auto"/>
            </w:tcBorders>
          </w:tcPr>
          <w:p w14:paraId="352EA738" w14:textId="77777777" w:rsidR="009F3451" w:rsidRPr="007275DF" w:rsidRDefault="009F3451" w:rsidP="00D00DFE">
            <w:pPr>
              <w:pStyle w:val="TAL"/>
              <w:rPr>
                <w:lang w:val="en-US"/>
              </w:rPr>
            </w:pPr>
            <w:r w:rsidRPr="007275DF">
              <w:rPr>
                <w:szCs w:val="16"/>
                <w:lang w:eastAsia="ja-JP"/>
              </w:rPr>
              <w:t>EPRE ratio of PBCH to PBCH DMRS</w:t>
            </w:r>
          </w:p>
        </w:tc>
        <w:tc>
          <w:tcPr>
            <w:tcW w:w="877" w:type="dxa"/>
            <w:tcBorders>
              <w:bottom w:val="single" w:sz="4" w:space="0" w:color="auto"/>
            </w:tcBorders>
          </w:tcPr>
          <w:p w14:paraId="59D1EF53" w14:textId="77777777" w:rsidR="009F3451" w:rsidRPr="007275DF" w:rsidRDefault="009F3451" w:rsidP="00D00DFE">
            <w:pPr>
              <w:pStyle w:val="TAC"/>
            </w:pPr>
          </w:p>
        </w:tc>
        <w:tc>
          <w:tcPr>
            <w:tcW w:w="1281" w:type="dxa"/>
            <w:vMerge/>
          </w:tcPr>
          <w:p w14:paraId="65D73724" w14:textId="77777777" w:rsidR="009F3451" w:rsidRPr="007275DF" w:rsidRDefault="009F3451" w:rsidP="00D00DFE">
            <w:pPr>
              <w:pStyle w:val="TAC"/>
            </w:pPr>
          </w:p>
        </w:tc>
        <w:tc>
          <w:tcPr>
            <w:tcW w:w="1959" w:type="dxa"/>
            <w:gridSpan w:val="3"/>
            <w:vMerge/>
          </w:tcPr>
          <w:p w14:paraId="0C6B40D0" w14:textId="77777777" w:rsidR="009F3451" w:rsidRPr="007275DF" w:rsidRDefault="009F3451" w:rsidP="00D00DFE">
            <w:pPr>
              <w:pStyle w:val="TAC"/>
              <w:rPr>
                <w:rFonts w:cs="v4.2.0"/>
              </w:rPr>
            </w:pPr>
          </w:p>
        </w:tc>
        <w:tc>
          <w:tcPr>
            <w:tcW w:w="2204" w:type="dxa"/>
            <w:gridSpan w:val="2"/>
            <w:vMerge/>
          </w:tcPr>
          <w:p w14:paraId="09A23226" w14:textId="77777777" w:rsidR="009F3451" w:rsidRPr="007275DF" w:rsidRDefault="009F3451" w:rsidP="00D00DFE">
            <w:pPr>
              <w:pStyle w:val="TAC"/>
            </w:pPr>
          </w:p>
        </w:tc>
      </w:tr>
      <w:tr w:rsidR="009F3451" w:rsidRPr="007275DF" w14:paraId="0F6E0E9F" w14:textId="77777777" w:rsidTr="00D00DFE">
        <w:trPr>
          <w:cantSplit/>
          <w:trHeight w:val="292"/>
        </w:trPr>
        <w:tc>
          <w:tcPr>
            <w:tcW w:w="2625" w:type="dxa"/>
            <w:gridSpan w:val="3"/>
            <w:tcBorders>
              <w:left w:val="single" w:sz="4" w:space="0" w:color="auto"/>
              <w:bottom w:val="single" w:sz="4" w:space="0" w:color="auto"/>
            </w:tcBorders>
          </w:tcPr>
          <w:p w14:paraId="49A2C7D8" w14:textId="77777777" w:rsidR="009F3451" w:rsidRPr="007275DF" w:rsidRDefault="009F3451" w:rsidP="00D00DFE">
            <w:pPr>
              <w:pStyle w:val="TAL"/>
              <w:rPr>
                <w:lang w:val="en-US"/>
              </w:rPr>
            </w:pPr>
            <w:r w:rsidRPr="007275DF">
              <w:rPr>
                <w:szCs w:val="16"/>
                <w:lang w:eastAsia="ja-JP"/>
              </w:rPr>
              <w:t>EPRE ratio of PDCCH DMRS to SSS</w:t>
            </w:r>
          </w:p>
        </w:tc>
        <w:tc>
          <w:tcPr>
            <w:tcW w:w="877" w:type="dxa"/>
            <w:tcBorders>
              <w:bottom w:val="single" w:sz="4" w:space="0" w:color="auto"/>
            </w:tcBorders>
          </w:tcPr>
          <w:p w14:paraId="04D98A81" w14:textId="77777777" w:rsidR="009F3451" w:rsidRPr="007275DF" w:rsidRDefault="009F3451" w:rsidP="00D00DFE">
            <w:pPr>
              <w:pStyle w:val="TAC"/>
            </w:pPr>
          </w:p>
        </w:tc>
        <w:tc>
          <w:tcPr>
            <w:tcW w:w="1281" w:type="dxa"/>
            <w:vMerge/>
          </w:tcPr>
          <w:p w14:paraId="28A332F5" w14:textId="77777777" w:rsidR="009F3451" w:rsidRPr="007275DF" w:rsidRDefault="009F3451" w:rsidP="00D00DFE">
            <w:pPr>
              <w:pStyle w:val="TAC"/>
            </w:pPr>
          </w:p>
        </w:tc>
        <w:tc>
          <w:tcPr>
            <w:tcW w:w="1959" w:type="dxa"/>
            <w:gridSpan w:val="3"/>
            <w:vMerge/>
          </w:tcPr>
          <w:p w14:paraId="17E6AE68" w14:textId="77777777" w:rsidR="009F3451" w:rsidRPr="007275DF" w:rsidRDefault="009F3451" w:rsidP="00D00DFE">
            <w:pPr>
              <w:pStyle w:val="TAC"/>
              <w:rPr>
                <w:rFonts w:cs="v4.2.0"/>
              </w:rPr>
            </w:pPr>
          </w:p>
        </w:tc>
        <w:tc>
          <w:tcPr>
            <w:tcW w:w="2204" w:type="dxa"/>
            <w:gridSpan w:val="2"/>
            <w:vMerge/>
          </w:tcPr>
          <w:p w14:paraId="07BD979D" w14:textId="77777777" w:rsidR="009F3451" w:rsidRPr="007275DF" w:rsidRDefault="009F3451" w:rsidP="00D00DFE">
            <w:pPr>
              <w:pStyle w:val="TAC"/>
            </w:pPr>
          </w:p>
        </w:tc>
      </w:tr>
      <w:tr w:rsidR="009F3451" w:rsidRPr="007275DF" w14:paraId="74A783D3" w14:textId="77777777" w:rsidTr="00D00DFE">
        <w:trPr>
          <w:cantSplit/>
          <w:trHeight w:val="292"/>
        </w:trPr>
        <w:tc>
          <w:tcPr>
            <w:tcW w:w="2625" w:type="dxa"/>
            <w:gridSpan w:val="3"/>
            <w:tcBorders>
              <w:left w:val="single" w:sz="4" w:space="0" w:color="auto"/>
              <w:bottom w:val="single" w:sz="4" w:space="0" w:color="auto"/>
            </w:tcBorders>
          </w:tcPr>
          <w:p w14:paraId="0C33A02A" w14:textId="77777777" w:rsidR="009F3451" w:rsidRPr="007275DF" w:rsidRDefault="009F3451" w:rsidP="00D00DFE">
            <w:pPr>
              <w:pStyle w:val="TAL"/>
              <w:rPr>
                <w:lang w:val="en-US"/>
              </w:rPr>
            </w:pPr>
            <w:r w:rsidRPr="007275DF">
              <w:rPr>
                <w:szCs w:val="16"/>
                <w:lang w:eastAsia="ja-JP"/>
              </w:rPr>
              <w:t>EPRE ratio of PDCCH to PDCCH DMRS</w:t>
            </w:r>
          </w:p>
        </w:tc>
        <w:tc>
          <w:tcPr>
            <w:tcW w:w="877" w:type="dxa"/>
            <w:tcBorders>
              <w:bottom w:val="single" w:sz="4" w:space="0" w:color="auto"/>
            </w:tcBorders>
          </w:tcPr>
          <w:p w14:paraId="339419CA" w14:textId="77777777" w:rsidR="009F3451" w:rsidRPr="007275DF" w:rsidRDefault="009F3451" w:rsidP="00D00DFE">
            <w:pPr>
              <w:pStyle w:val="TAC"/>
            </w:pPr>
          </w:p>
        </w:tc>
        <w:tc>
          <w:tcPr>
            <w:tcW w:w="1281" w:type="dxa"/>
            <w:vMerge/>
          </w:tcPr>
          <w:p w14:paraId="53AE2C81" w14:textId="77777777" w:rsidR="009F3451" w:rsidRPr="007275DF" w:rsidRDefault="009F3451" w:rsidP="00D00DFE">
            <w:pPr>
              <w:pStyle w:val="TAC"/>
            </w:pPr>
          </w:p>
        </w:tc>
        <w:tc>
          <w:tcPr>
            <w:tcW w:w="1959" w:type="dxa"/>
            <w:gridSpan w:val="3"/>
            <w:vMerge/>
          </w:tcPr>
          <w:p w14:paraId="5BEE2DB3" w14:textId="77777777" w:rsidR="009F3451" w:rsidRPr="007275DF" w:rsidRDefault="009F3451" w:rsidP="00D00DFE">
            <w:pPr>
              <w:pStyle w:val="TAC"/>
              <w:rPr>
                <w:rFonts w:cs="v4.2.0"/>
              </w:rPr>
            </w:pPr>
          </w:p>
        </w:tc>
        <w:tc>
          <w:tcPr>
            <w:tcW w:w="2204" w:type="dxa"/>
            <w:gridSpan w:val="2"/>
            <w:vMerge/>
          </w:tcPr>
          <w:p w14:paraId="5B5C07E3" w14:textId="77777777" w:rsidR="009F3451" w:rsidRPr="007275DF" w:rsidRDefault="009F3451" w:rsidP="00D00DFE">
            <w:pPr>
              <w:pStyle w:val="TAC"/>
            </w:pPr>
          </w:p>
        </w:tc>
      </w:tr>
      <w:tr w:rsidR="009F3451" w:rsidRPr="007275DF" w14:paraId="25F3678B" w14:textId="77777777" w:rsidTr="00D00DFE">
        <w:trPr>
          <w:cantSplit/>
          <w:trHeight w:val="292"/>
        </w:trPr>
        <w:tc>
          <w:tcPr>
            <w:tcW w:w="2625" w:type="dxa"/>
            <w:gridSpan w:val="3"/>
            <w:tcBorders>
              <w:left w:val="single" w:sz="4" w:space="0" w:color="auto"/>
              <w:bottom w:val="single" w:sz="4" w:space="0" w:color="auto"/>
            </w:tcBorders>
          </w:tcPr>
          <w:p w14:paraId="5979393A"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1A953E6A" w14:textId="77777777" w:rsidR="009F3451" w:rsidRPr="007275DF" w:rsidRDefault="009F3451" w:rsidP="00D00DFE">
            <w:pPr>
              <w:pStyle w:val="TAC"/>
            </w:pPr>
          </w:p>
        </w:tc>
        <w:tc>
          <w:tcPr>
            <w:tcW w:w="1281" w:type="dxa"/>
            <w:vMerge/>
          </w:tcPr>
          <w:p w14:paraId="6A8821E7" w14:textId="77777777" w:rsidR="009F3451" w:rsidRPr="007275DF" w:rsidRDefault="009F3451" w:rsidP="00D00DFE">
            <w:pPr>
              <w:pStyle w:val="TAC"/>
            </w:pPr>
          </w:p>
        </w:tc>
        <w:tc>
          <w:tcPr>
            <w:tcW w:w="1959" w:type="dxa"/>
            <w:gridSpan w:val="3"/>
            <w:vMerge/>
          </w:tcPr>
          <w:p w14:paraId="03897A02" w14:textId="77777777" w:rsidR="009F3451" w:rsidRPr="007275DF" w:rsidRDefault="009F3451" w:rsidP="00D00DFE">
            <w:pPr>
              <w:pStyle w:val="TAC"/>
              <w:rPr>
                <w:rFonts w:cs="v4.2.0"/>
              </w:rPr>
            </w:pPr>
          </w:p>
        </w:tc>
        <w:tc>
          <w:tcPr>
            <w:tcW w:w="2204" w:type="dxa"/>
            <w:gridSpan w:val="2"/>
            <w:vMerge/>
          </w:tcPr>
          <w:p w14:paraId="4C1A3F18" w14:textId="77777777" w:rsidR="009F3451" w:rsidRPr="007275DF" w:rsidRDefault="009F3451" w:rsidP="00D00DFE">
            <w:pPr>
              <w:pStyle w:val="TAC"/>
            </w:pPr>
          </w:p>
        </w:tc>
      </w:tr>
      <w:tr w:rsidR="009F3451" w:rsidRPr="007275DF" w14:paraId="60DC9826" w14:textId="77777777" w:rsidTr="00D00DFE">
        <w:trPr>
          <w:cantSplit/>
          <w:trHeight w:val="292"/>
        </w:trPr>
        <w:tc>
          <w:tcPr>
            <w:tcW w:w="2625" w:type="dxa"/>
            <w:gridSpan w:val="3"/>
            <w:tcBorders>
              <w:left w:val="single" w:sz="4" w:space="0" w:color="auto"/>
              <w:bottom w:val="single" w:sz="4" w:space="0" w:color="auto"/>
            </w:tcBorders>
          </w:tcPr>
          <w:p w14:paraId="05D80196"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AC192E9" w14:textId="77777777" w:rsidR="009F3451" w:rsidRPr="007275DF" w:rsidRDefault="009F3451" w:rsidP="00D00DFE">
            <w:pPr>
              <w:pStyle w:val="TAC"/>
            </w:pPr>
          </w:p>
        </w:tc>
        <w:tc>
          <w:tcPr>
            <w:tcW w:w="1281" w:type="dxa"/>
            <w:vMerge/>
          </w:tcPr>
          <w:p w14:paraId="7F2DD00E" w14:textId="77777777" w:rsidR="009F3451" w:rsidRPr="007275DF" w:rsidRDefault="009F3451" w:rsidP="00D00DFE">
            <w:pPr>
              <w:pStyle w:val="TAC"/>
            </w:pPr>
          </w:p>
        </w:tc>
        <w:tc>
          <w:tcPr>
            <w:tcW w:w="1959" w:type="dxa"/>
            <w:gridSpan w:val="3"/>
            <w:vMerge/>
          </w:tcPr>
          <w:p w14:paraId="1B939A01" w14:textId="77777777" w:rsidR="009F3451" w:rsidRPr="007275DF" w:rsidRDefault="009F3451" w:rsidP="00D00DFE">
            <w:pPr>
              <w:pStyle w:val="TAC"/>
              <w:rPr>
                <w:rFonts w:cs="v4.2.0"/>
              </w:rPr>
            </w:pPr>
          </w:p>
        </w:tc>
        <w:tc>
          <w:tcPr>
            <w:tcW w:w="2204" w:type="dxa"/>
            <w:gridSpan w:val="2"/>
            <w:vMerge/>
          </w:tcPr>
          <w:p w14:paraId="0887E804" w14:textId="77777777" w:rsidR="009F3451" w:rsidRPr="007275DF" w:rsidRDefault="009F3451" w:rsidP="00D00DFE">
            <w:pPr>
              <w:pStyle w:val="TAC"/>
            </w:pPr>
          </w:p>
        </w:tc>
      </w:tr>
      <w:tr w:rsidR="009F3451" w:rsidRPr="007275DF" w14:paraId="0E813A35" w14:textId="77777777" w:rsidTr="00D00DFE">
        <w:trPr>
          <w:cantSplit/>
          <w:trHeight w:val="43"/>
        </w:trPr>
        <w:tc>
          <w:tcPr>
            <w:tcW w:w="2625" w:type="dxa"/>
            <w:gridSpan w:val="3"/>
            <w:tcBorders>
              <w:left w:val="single" w:sz="4" w:space="0" w:color="auto"/>
              <w:bottom w:val="single" w:sz="4" w:space="0" w:color="auto"/>
            </w:tcBorders>
          </w:tcPr>
          <w:p w14:paraId="09C5DA93" w14:textId="77777777" w:rsidR="009F3451" w:rsidRPr="007275DF" w:rsidRDefault="009F3451" w:rsidP="00D00DF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065EFB0B" w14:textId="77777777" w:rsidR="009F3451" w:rsidRPr="007275DF" w:rsidRDefault="009F3451" w:rsidP="00D00DFE">
            <w:pPr>
              <w:pStyle w:val="TAC"/>
            </w:pPr>
          </w:p>
        </w:tc>
        <w:tc>
          <w:tcPr>
            <w:tcW w:w="1281" w:type="dxa"/>
            <w:vMerge/>
          </w:tcPr>
          <w:p w14:paraId="04D18CF9" w14:textId="77777777" w:rsidR="009F3451" w:rsidRPr="007275DF" w:rsidRDefault="009F3451" w:rsidP="00D00DFE">
            <w:pPr>
              <w:pStyle w:val="TAC"/>
            </w:pPr>
          </w:p>
        </w:tc>
        <w:tc>
          <w:tcPr>
            <w:tcW w:w="1959" w:type="dxa"/>
            <w:gridSpan w:val="3"/>
            <w:vMerge/>
          </w:tcPr>
          <w:p w14:paraId="7619D3DE" w14:textId="77777777" w:rsidR="009F3451" w:rsidRPr="007275DF" w:rsidRDefault="009F3451" w:rsidP="00D00DFE">
            <w:pPr>
              <w:pStyle w:val="TAC"/>
              <w:rPr>
                <w:rFonts w:cs="v4.2.0"/>
              </w:rPr>
            </w:pPr>
          </w:p>
        </w:tc>
        <w:tc>
          <w:tcPr>
            <w:tcW w:w="2204" w:type="dxa"/>
            <w:gridSpan w:val="2"/>
            <w:vMerge/>
          </w:tcPr>
          <w:p w14:paraId="57E1DA51" w14:textId="77777777" w:rsidR="009F3451" w:rsidRPr="007275DF" w:rsidRDefault="009F3451" w:rsidP="00D00DFE">
            <w:pPr>
              <w:pStyle w:val="TAC"/>
            </w:pPr>
          </w:p>
        </w:tc>
      </w:tr>
      <w:tr w:rsidR="009F3451" w:rsidRPr="007275DF" w14:paraId="7D017C6F" w14:textId="77777777" w:rsidTr="00D00DFE">
        <w:trPr>
          <w:cantSplit/>
          <w:trHeight w:val="292"/>
        </w:trPr>
        <w:tc>
          <w:tcPr>
            <w:tcW w:w="2625" w:type="dxa"/>
            <w:gridSpan w:val="3"/>
            <w:tcBorders>
              <w:left w:val="single" w:sz="4" w:space="0" w:color="auto"/>
              <w:bottom w:val="single" w:sz="4" w:space="0" w:color="auto"/>
            </w:tcBorders>
          </w:tcPr>
          <w:p w14:paraId="0EA2C27F" w14:textId="77777777" w:rsidR="009F3451" w:rsidRPr="007275DF" w:rsidRDefault="009F3451" w:rsidP="00D00DFE">
            <w:pPr>
              <w:pStyle w:val="TAL"/>
              <w:rPr>
                <w:bCs/>
              </w:rPr>
            </w:pPr>
            <w:r w:rsidRPr="007275DF">
              <w:rPr>
                <w:bCs/>
              </w:rPr>
              <w:t>EPRE ratio of OCNG to OCNG DMRS (Note 1)</w:t>
            </w:r>
          </w:p>
        </w:tc>
        <w:tc>
          <w:tcPr>
            <w:tcW w:w="877" w:type="dxa"/>
            <w:tcBorders>
              <w:bottom w:val="single" w:sz="4" w:space="0" w:color="auto"/>
            </w:tcBorders>
          </w:tcPr>
          <w:p w14:paraId="150C414E" w14:textId="77777777" w:rsidR="009F3451" w:rsidRPr="007275DF" w:rsidRDefault="009F3451" w:rsidP="00D00DFE">
            <w:pPr>
              <w:pStyle w:val="TAC"/>
            </w:pPr>
          </w:p>
        </w:tc>
        <w:tc>
          <w:tcPr>
            <w:tcW w:w="1281" w:type="dxa"/>
            <w:vMerge/>
            <w:tcBorders>
              <w:bottom w:val="single" w:sz="4" w:space="0" w:color="auto"/>
            </w:tcBorders>
          </w:tcPr>
          <w:p w14:paraId="12320589" w14:textId="77777777" w:rsidR="009F3451" w:rsidRPr="007275DF" w:rsidRDefault="009F3451" w:rsidP="00D00DFE">
            <w:pPr>
              <w:pStyle w:val="TAC"/>
            </w:pPr>
          </w:p>
        </w:tc>
        <w:tc>
          <w:tcPr>
            <w:tcW w:w="1959" w:type="dxa"/>
            <w:gridSpan w:val="3"/>
            <w:vMerge/>
            <w:tcBorders>
              <w:bottom w:val="single" w:sz="4" w:space="0" w:color="auto"/>
            </w:tcBorders>
          </w:tcPr>
          <w:p w14:paraId="240B1517" w14:textId="77777777" w:rsidR="009F3451" w:rsidRPr="007275DF" w:rsidRDefault="009F3451" w:rsidP="00D00DFE">
            <w:pPr>
              <w:pStyle w:val="TAC"/>
              <w:rPr>
                <w:rFonts w:cs="v4.2.0"/>
              </w:rPr>
            </w:pPr>
          </w:p>
        </w:tc>
        <w:tc>
          <w:tcPr>
            <w:tcW w:w="2204" w:type="dxa"/>
            <w:gridSpan w:val="2"/>
            <w:vMerge/>
            <w:tcBorders>
              <w:bottom w:val="single" w:sz="4" w:space="0" w:color="auto"/>
            </w:tcBorders>
          </w:tcPr>
          <w:p w14:paraId="5834CF4C" w14:textId="77777777" w:rsidR="009F3451" w:rsidRPr="007275DF" w:rsidRDefault="009F3451" w:rsidP="00D00DFE">
            <w:pPr>
              <w:pStyle w:val="TAC"/>
            </w:pPr>
          </w:p>
        </w:tc>
      </w:tr>
      <w:tr w:rsidR="009F3451" w:rsidRPr="007275DF" w14:paraId="164D3AEE" w14:textId="77777777" w:rsidTr="00D00DFE">
        <w:trPr>
          <w:cantSplit/>
          <w:trHeight w:val="150"/>
        </w:trPr>
        <w:tc>
          <w:tcPr>
            <w:tcW w:w="2625" w:type="dxa"/>
            <w:gridSpan w:val="3"/>
          </w:tcPr>
          <w:p w14:paraId="3D0FA8C2" w14:textId="77777777" w:rsidR="009F3451" w:rsidRPr="007275DF" w:rsidRDefault="009F3451" w:rsidP="00D00DFE">
            <w:pPr>
              <w:pStyle w:val="TAL"/>
            </w:pPr>
            <w:r w:rsidRPr="00D02DF1">
              <w:rPr>
                <w:rFonts w:eastAsia="Calibri"/>
                <w:position w:val="-12"/>
                <w:szCs w:val="22"/>
                <w:lang w:val="en-US"/>
              </w:rPr>
              <w:object w:dxaOrig="405" w:dyaOrig="345" w14:anchorId="59C17E8C">
                <v:shape id="_x0000_i1065" type="#_x0000_t75" style="width:21.75pt;height:14.25pt" o:ole="" fillcolor="window">
                  <v:imagedata r:id="rId23" o:title=""/>
                </v:shape>
                <o:OLEObject Type="Embed" ProgID="Equation.3" ShapeID="_x0000_i1065" DrawAspect="Content" ObjectID="_1706336211" r:id="rId66"/>
              </w:object>
            </w:r>
            <w:r w:rsidRPr="007275DF">
              <w:rPr>
                <w:vertAlign w:val="superscript"/>
                <w:lang w:val="en-US"/>
              </w:rPr>
              <w:t>Note2</w:t>
            </w:r>
          </w:p>
        </w:tc>
        <w:tc>
          <w:tcPr>
            <w:tcW w:w="877" w:type="dxa"/>
          </w:tcPr>
          <w:p w14:paraId="1CC9ECD3" w14:textId="77777777" w:rsidR="009F3451" w:rsidRPr="007275DF" w:rsidRDefault="009F3451" w:rsidP="00D00DFE">
            <w:pPr>
              <w:pStyle w:val="TAC"/>
            </w:pPr>
            <w:r w:rsidRPr="007275DF">
              <w:t>dBm/15kHz</w:t>
            </w:r>
          </w:p>
        </w:tc>
        <w:tc>
          <w:tcPr>
            <w:tcW w:w="1281" w:type="dxa"/>
          </w:tcPr>
          <w:p w14:paraId="098F2609" w14:textId="77777777" w:rsidR="009F3451" w:rsidRPr="007275DF" w:rsidRDefault="009F3451" w:rsidP="00D00DFE">
            <w:pPr>
              <w:pStyle w:val="TAC"/>
            </w:pPr>
            <w:r w:rsidRPr="007275DF">
              <w:t>Config</w:t>
            </w:r>
            <w:r w:rsidRPr="007275DF">
              <w:rPr>
                <w:szCs w:val="18"/>
              </w:rPr>
              <w:t xml:space="preserve"> </w:t>
            </w:r>
            <w:r w:rsidRPr="007275DF">
              <w:t>1</w:t>
            </w:r>
          </w:p>
        </w:tc>
        <w:tc>
          <w:tcPr>
            <w:tcW w:w="1953" w:type="dxa"/>
            <w:gridSpan w:val="2"/>
          </w:tcPr>
          <w:p w14:paraId="53B2D067" w14:textId="77777777" w:rsidR="009F3451" w:rsidRPr="007275DF" w:rsidRDefault="009F3451" w:rsidP="00D00DFE">
            <w:pPr>
              <w:pStyle w:val="TAC"/>
            </w:pPr>
            <w:del w:id="536" w:author="Author">
              <w:r w:rsidRPr="007275DF" w:rsidDel="0002178F">
                <w:delText>[</w:delText>
              </w:r>
            </w:del>
            <w:r w:rsidRPr="007275DF">
              <w:t>-10</w:t>
            </w:r>
            <w:ins w:id="537" w:author="Author">
              <w:r>
                <w:t>4</w:t>
              </w:r>
            </w:ins>
            <w:del w:id="538" w:author="Author">
              <w:r w:rsidRPr="007275DF" w:rsidDel="00196A97">
                <w:delText>1</w:delText>
              </w:r>
              <w:r w:rsidRPr="007275DF" w:rsidDel="0002178F">
                <w:delText>]</w:delText>
              </w:r>
            </w:del>
          </w:p>
        </w:tc>
        <w:tc>
          <w:tcPr>
            <w:tcW w:w="2210" w:type="dxa"/>
            <w:gridSpan w:val="3"/>
          </w:tcPr>
          <w:p w14:paraId="0DF1F4E9" w14:textId="77777777" w:rsidR="009F3451" w:rsidRPr="007275DF" w:rsidRDefault="009F3451" w:rsidP="00D00DFE">
            <w:pPr>
              <w:pStyle w:val="TAC"/>
            </w:pPr>
            <w:del w:id="539" w:author="Author">
              <w:r w:rsidRPr="007275DF" w:rsidDel="0002178F">
                <w:delText>[</w:delText>
              </w:r>
            </w:del>
            <w:r w:rsidRPr="007275DF">
              <w:t>-10</w:t>
            </w:r>
            <w:ins w:id="540" w:author="Author">
              <w:r>
                <w:t>4</w:t>
              </w:r>
            </w:ins>
            <w:del w:id="541" w:author="Author">
              <w:r w:rsidRPr="007275DF" w:rsidDel="00196A97">
                <w:delText>1</w:delText>
              </w:r>
              <w:r w:rsidRPr="007275DF" w:rsidDel="0002178F">
                <w:delText>]</w:delText>
              </w:r>
            </w:del>
          </w:p>
        </w:tc>
      </w:tr>
      <w:tr w:rsidR="009F3451" w:rsidRPr="007275DF" w14:paraId="056A9E73" w14:textId="77777777" w:rsidTr="00D00DFE">
        <w:trPr>
          <w:cantSplit/>
          <w:trHeight w:val="150"/>
        </w:trPr>
        <w:tc>
          <w:tcPr>
            <w:tcW w:w="2625" w:type="dxa"/>
            <w:gridSpan w:val="3"/>
          </w:tcPr>
          <w:p w14:paraId="2BDA7D5A" w14:textId="77777777" w:rsidR="009F3451" w:rsidRPr="007275DF" w:rsidRDefault="009F3451" w:rsidP="00D00DFE">
            <w:pPr>
              <w:pStyle w:val="TAL"/>
            </w:pPr>
            <w:r w:rsidRPr="00D02DF1">
              <w:rPr>
                <w:rFonts w:eastAsia="Calibri"/>
                <w:position w:val="-12"/>
                <w:szCs w:val="22"/>
                <w:lang w:val="en-US"/>
              </w:rPr>
              <w:object w:dxaOrig="405" w:dyaOrig="345" w14:anchorId="6F20AF60">
                <v:shape id="_x0000_i1066" type="#_x0000_t75" style="width:21.75pt;height:14.25pt" o:ole="" fillcolor="window">
                  <v:imagedata r:id="rId23" o:title=""/>
                </v:shape>
                <o:OLEObject Type="Embed" ProgID="Equation.3" ShapeID="_x0000_i1066" DrawAspect="Content" ObjectID="_1706336212" r:id="rId67"/>
              </w:object>
            </w:r>
            <w:r w:rsidRPr="007275DF">
              <w:rPr>
                <w:vertAlign w:val="superscript"/>
                <w:lang w:val="en-US"/>
              </w:rPr>
              <w:t>Note2</w:t>
            </w:r>
          </w:p>
        </w:tc>
        <w:tc>
          <w:tcPr>
            <w:tcW w:w="877" w:type="dxa"/>
          </w:tcPr>
          <w:p w14:paraId="7807A4B5" w14:textId="77777777" w:rsidR="009F3451" w:rsidRPr="007275DF" w:rsidRDefault="009F3451" w:rsidP="00D00DFE">
            <w:pPr>
              <w:pStyle w:val="TAC"/>
            </w:pPr>
            <w:r w:rsidRPr="007275DF">
              <w:t>dBm/SCS</w:t>
            </w:r>
          </w:p>
        </w:tc>
        <w:tc>
          <w:tcPr>
            <w:tcW w:w="1281" w:type="dxa"/>
          </w:tcPr>
          <w:p w14:paraId="5846AABD"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1953" w:type="dxa"/>
            <w:gridSpan w:val="2"/>
          </w:tcPr>
          <w:p w14:paraId="2A10FF96" w14:textId="77777777" w:rsidR="009F3451" w:rsidRPr="007275DF" w:rsidRDefault="009F3451" w:rsidP="00D00DFE">
            <w:pPr>
              <w:pStyle w:val="TAC"/>
            </w:pPr>
            <w:del w:id="542" w:author="Author">
              <w:r w:rsidRPr="007275DF" w:rsidDel="0002178F">
                <w:delText>[</w:delText>
              </w:r>
            </w:del>
            <w:r w:rsidRPr="007275DF">
              <w:t>-101</w:t>
            </w:r>
            <w:del w:id="543" w:author="Author">
              <w:r w:rsidRPr="007275DF" w:rsidDel="0002178F">
                <w:delText>]</w:delText>
              </w:r>
            </w:del>
          </w:p>
        </w:tc>
        <w:tc>
          <w:tcPr>
            <w:tcW w:w="2210" w:type="dxa"/>
            <w:gridSpan w:val="3"/>
          </w:tcPr>
          <w:p w14:paraId="6929D8AF" w14:textId="77777777" w:rsidR="009F3451" w:rsidRPr="007275DF" w:rsidRDefault="009F3451" w:rsidP="00D00DFE">
            <w:pPr>
              <w:pStyle w:val="TAC"/>
            </w:pPr>
            <w:del w:id="544" w:author="Author">
              <w:r w:rsidRPr="007275DF" w:rsidDel="0002178F">
                <w:delText>[</w:delText>
              </w:r>
            </w:del>
            <w:r w:rsidRPr="007275DF">
              <w:t>-101</w:t>
            </w:r>
            <w:del w:id="545" w:author="Author">
              <w:r w:rsidRPr="007275DF" w:rsidDel="0002178F">
                <w:delText>]</w:delText>
              </w:r>
            </w:del>
          </w:p>
        </w:tc>
      </w:tr>
      <w:tr w:rsidR="009F3451" w:rsidRPr="007275DF" w14:paraId="35B3E2BD" w14:textId="77777777" w:rsidTr="00D00DFE">
        <w:trPr>
          <w:cantSplit/>
          <w:trHeight w:val="92"/>
        </w:trPr>
        <w:tc>
          <w:tcPr>
            <w:tcW w:w="2625" w:type="dxa"/>
            <w:gridSpan w:val="3"/>
          </w:tcPr>
          <w:p w14:paraId="664D5254"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877" w:type="dxa"/>
          </w:tcPr>
          <w:p w14:paraId="3F5C5554" w14:textId="77777777" w:rsidR="009F3451" w:rsidRPr="007275DF" w:rsidRDefault="009F3451" w:rsidP="00D00DFE">
            <w:pPr>
              <w:pStyle w:val="TAC"/>
            </w:pPr>
            <w:r w:rsidRPr="007275DF">
              <w:t>dBm/SCS</w:t>
            </w:r>
          </w:p>
        </w:tc>
        <w:tc>
          <w:tcPr>
            <w:tcW w:w="1281" w:type="dxa"/>
          </w:tcPr>
          <w:p w14:paraId="5442582C"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984" w:type="dxa"/>
          </w:tcPr>
          <w:p w14:paraId="103D75F7" w14:textId="77777777" w:rsidR="009F3451" w:rsidRPr="007275DF" w:rsidRDefault="009F3451" w:rsidP="00D00DFE">
            <w:pPr>
              <w:pStyle w:val="TAC"/>
            </w:pPr>
            <w:r w:rsidRPr="007275DF">
              <w:t>-91</w:t>
            </w:r>
          </w:p>
        </w:tc>
        <w:tc>
          <w:tcPr>
            <w:tcW w:w="975" w:type="dxa"/>
            <w:gridSpan w:val="2"/>
          </w:tcPr>
          <w:p w14:paraId="20E34060" w14:textId="77777777" w:rsidR="009F3451" w:rsidRPr="007275DF" w:rsidRDefault="009F3451" w:rsidP="00D00DFE">
            <w:pPr>
              <w:pStyle w:val="TAC"/>
            </w:pPr>
            <w:r w:rsidRPr="007275DF">
              <w:t>-91</w:t>
            </w:r>
          </w:p>
        </w:tc>
        <w:tc>
          <w:tcPr>
            <w:tcW w:w="993" w:type="dxa"/>
          </w:tcPr>
          <w:p w14:paraId="49296CD4" w14:textId="77777777" w:rsidR="009F3451" w:rsidRPr="007275DF" w:rsidRDefault="009F3451" w:rsidP="00D00DFE">
            <w:pPr>
              <w:pStyle w:val="TAC"/>
            </w:pPr>
            <w:r w:rsidRPr="007275DF">
              <w:t>-Infinity</w:t>
            </w:r>
          </w:p>
        </w:tc>
        <w:tc>
          <w:tcPr>
            <w:tcW w:w="1211" w:type="dxa"/>
          </w:tcPr>
          <w:p w14:paraId="5540E592" w14:textId="77777777" w:rsidR="009F3451" w:rsidRPr="007275DF" w:rsidRDefault="009F3451" w:rsidP="00D00DFE">
            <w:pPr>
              <w:pStyle w:val="TAC"/>
            </w:pPr>
            <w:r w:rsidRPr="007275DF">
              <w:t>-88</w:t>
            </w:r>
          </w:p>
        </w:tc>
      </w:tr>
      <w:tr w:rsidR="009F3451" w:rsidRPr="007275DF" w14:paraId="272B7198" w14:textId="77777777" w:rsidTr="00D00DFE">
        <w:trPr>
          <w:cantSplit/>
          <w:trHeight w:val="94"/>
        </w:trPr>
        <w:tc>
          <w:tcPr>
            <w:tcW w:w="2625" w:type="dxa"/>
            <w:gridSpan w:val="3"/>
          </w:tcPr>
          <w:p w14:paraId="510E3830" w14:textId="77777777" w:rsidR="009F3451" w:rsidRPr="007275DF" w:rsidRDefault="009F3451" w:rsidP="00D00DFE">
            <w:pPr>
              <w:pStyle w:val="TAL"/>
            </w:pPr>
            <w:r w:rsidRPr="00D02DF1">
              <w:rPr>
                <w:position w:val="-12"/>
              </w:rPr>
              <w:object w:dxaOrig="620" w:dyaOrig="380" w14:anchorId="53F4F301">
                <v:shape id="_x0000_i1067" type="#_x0000_t75" style="width:21.75pt;height:14.25pt" o:ole="" fillcolor="window">
                  <v:imagedata r:id="rId26" o:title=""/>
                </v:shape>
                <o:OLEObject Type="Embed" ProgID="Equation.3" ShapeID="_x0000_i1067" DrawAspect="Content" ObjectID="_1706336213" r:id="rId68"/>
              </w:object>
            </w:r>
          </w:p>
        </w:tc>
        <w:tc>
          <w:tcPr>
            <w:tcW w:w="877" w:type="dxa"/>
          </w:tcPr>
          <w:p w14:paraId="298E66E0" w14:textId="77777777" w:rsidR="009F3451" w:rsidRPr="007275DF" w:rsidRDefault="009F3451" w:rsidP="00D00DFE">
            <w:pPr>
              <w:pStyle w:val="TAC"/>
            </w:pPr>
            <w:r w:rsidRPr="007275DF">
              <w:t>dB</w:t>
            </w:r>
          </w:p>
        </w:tc>
        <w:tc>
          <w:tcPr>
            <w:tcW w:w="1281" w:type="dxa"/>
          </w:tcPr>
          <w:p w14:paraId="570D6642"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tcPr>
          <w:p w14:paraId="3818C55F" w14:textId="77777777" w:rsidR="009F3451" w:rsidRPr="007275DF" w:rsidDel="004B51DC" w:rsidRDefault="009F3451" w:rsidP="00D00DFE">
            <w:pPr>
              <w:pStyle w:val="TAC"/>
            </w:pPr>
            <w:r w:rsidRPr="007275DF">
              <w:t>4</w:t>
            </w:r>
          </w:p>
        </w:tc>
        <w:tc>
          <w:tcPr>
            <w:tcW w:w="975" w:type="dxa"/>
            <w:gridSpan w:val="2"/>
          </w:tcPr>
          <w:p w14:paraId="2958ADB9" w14:textId="77777777" w:rsidR="009F3451" w:rsidRPr="007275DF" w:rsidDel="004B51DC" w:rsidRDefault="009F3451" w:rsidP="00D00DFE">
            <w:pPr>
              <w:pStyle w:val="TAC"/>
            </w:pPr>
            <w:r w:rsidRPr="007275DF">
              <w:t>4</w:t>
            </w:r>
          </w:p>
        </w:tc>
        <w:tc>
          <w:tcPr>
            <w:tcW w:w="993" w:type="dxa"/>
          </w:tcPr>
          <w:p w14:paraId="4A0D4E60" w14:textId="77777777" w:rsidR="009F3451" w:rsidRPr="007275DF" w:rsidDel="00B36E6D" w:rsidRDefault="009F3451" w:rsidP="00D00DFE">
            <w:pPr>
              <w:pStyle w:val="TAC"/>
            </w:pPr>
            <w:r w:rsidRPr="007275DF">
              <w:t>-Infinity</w:t>
            </w:r>
          </w:p>
        </w:tc>
        <w:tc>
          <w:tcPr>
            <w:tcW w:w="1211" w:type="dxa"/>
          </w:tcPr>
          <w:p w14:paraId="7B848D3E" w14:textId="77777777" w:rsidR="009F3451" w:rsidRPr="007275DF" w:rsidDel="004B51DC" w:rsidRDefault="009F3451" w:rsidP="00D00DFE">
            <w:pPr>
              <w:pStyle w:val="TAC"/>
            </w:pPr>
            <w:r w:rsidRPr="007275DF">
              <w:t>7</w:t>
            </w:r>
          </w:p>
        </w:tc>
      </w:tr>
      <w:tr w:rsidR="009F3451" w:rsidRPr="007275DF" w14:paraId="5C75FE53" w14:textId="77777777" w:rsidTr="00D00DFE">
        <w:trPr>
          <w:cantSplit/>
          <w:trHeight w:val="94"/>
        </w:trPr>
        <w:tc>
          <w:tcPr>
            <w:tcW w:w="2625" w:type="dxa"/>
            <w:gridSpan w:val="3"/>
          </w:tcPr>
          <w:p w14:paraId="48B1A79D" w14:textId="77777777" w:rsidR="009F3451" w:rsidRPr="007275DF" w:rsidRDefault="009F3451" w:rsidP="00D00DFE">
            <w:pPr>
              <w:pStyle w:val="TAL"/>
            </w:pPr>
            <w:r w:rsidRPr="00D02DF1">
              <w:rPr>
                <w:position w:val="-12"/>
              </w:rPr>
              <w:object w:dxaOrig="800" w:dyaOrig="380" w14:anchorId="771B5463">
                <v:shape id="_x0000_i1068" type="#_x0000_t75" style="width:28.5pt;height:14.25pt" o:ole="" fillcolor="window">
                  <v:imagedata r:id="rId28" o:title=""/>
                </v:shape>
                <o:OLEObject Type="Embed" ProgID="Equation.3" ShapeID="_x0000_i1068" DrawAspect="Content" ObjectID="_1706336214" r:id="rId69"/>
              </w:object>
            </w:r>
          </w:p>
        </w:tc>
        <w:tc>
          <w:tcPr>
            <w:tcW w:w="877" w:type="dxa"/>
          </w:tcPr>
          <w:p w14:paraId="6278123E" w14:textId="77777777" w:rsidR="009F3451" w:rsidRPr="007275DF" w:rsidRDefault="009F3451" w:rsidP="00D00DFE">
            <w:pPr>
              <w:pStyle w:val="TAC"/>
            </w:pPr>
            <w:r w:rsidRPr="007275DF">
              <w:t>dB</w:t>
            </w:r>
          </w:p>
        </w:tc>
        <w:tc>
          <w:tcPr>
            <w:tcW w:w="1281" w:type="dxa"/>
          </w:tcPr>
          <w:p w14:paraId="3360B70E"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tcPr>
          <w:p w14:paraId="205B6875" w14:textId="77777777" w:rsidR="009F3451" w:rsidRPr="007275DF" w:rsidDel="004B51DC" w:rsidRDefault="009F3451" w:rsidP="00D00DFE">
            <w:pPr>
              <w:pStyle w:val="TAC"/>
            </w:pPr>
            <w:r w:rsidRPr="007275DF">
              <w:t>4</w:t>
            </w:r>
          </w:p>
        </w:tc>
        <w:tc>
          <w:tcPr>
            <w:tcW w:w="975" w:type="dxa"/>
            <w:gridSpan w:val="2"/>
          </w:tcPr>
          <w:p w14:paraId="6DC31835" w14:textId="77777777" w:rsidR="009F3451" w:rsidRPr="007275DF" w:rsidDel="004B51DC" w:rsidRDefault="009F3451" w:rsidP="00D00DFE">
            <w:pPr>
              <w:pStyle w:val="TAC"/>
            </w:pPr>
            <w:r w:rsidRPr="007275DF">
              <w:t>4</w:t>
            </w:r>
          </w:p>
        </w:tc>
        <w:tc>
          <w:tcPr>
            <w:tcW w:w="993" w:type="dxa"/>
          </w:tcPr>
          <w:p w14:paraId="7084A2EF" w14:textId="77777777" w:rsidR="009F3451" w:rsidRPr="007275DF" w:rsidDel="00B36E6D" w:rsidRDefault="009F3451" w:rsidP="00D00DFE">
            <w:pPr>
              <w:pStyle w:val="TAC"/>
            </w:pPr>
            <w:r w:rsidRPr="007275DF">
              <w:t>-Infinity</w:t>
            </w:r>
          </w:p>
        </w:tc>
        <w:tc>
          <w:tcPr>
            <w:tcW w:w="1211" w:type="dxa"/>
          </w:tcPr>
          <w:p w14:paraId="2B6BAA6E" w14:textId="77777777" w:rsidR="009F3451" w:rsidRPr="007275DF" w:rsidDel="004B51DC" w:rsidRDefault="009F3451" w:rsidP="00D00DFE">
            <w:pPr>
              <w:pStyle w:val="TAC"/>
            </w:pPr>
            <w:r w:rsidRPr="007275DF">
              <w:t>7</w:t>
            </w:r>
          </w:p>
        </w:tc>
      </w:tr>
      <w:tr w:rsidR="009F3451" w:rsidRPr="007275DF" w14:paraId="52D554DE" w14:textId="77777777" w:rsidTr="00D00DFE">
        <w:trPr>
          <w:cantSplit/>
          <w:trHeight w:val="94"/>
        </w:trPr>
        <w:tc>
          <w:tcPr>
            <w:tcW w:w="2625" w:type="dxa"/>
            <w:gridSpan w:val="3"/>
          </w:tcPr>
          <w:p w14:paraId="35AA911E"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6B8DF301" w14:textId="77777777" w:rsidR="009F3451" w:rsidRPr="007275DF" w:rsidRDefault="009F3451" w:rsidP="00D00DFE">
            <w:pPr>
              <w:pStyle w:val="TAC"/>
              <w:rPr>
                <w:rFonts w:cs="Arial"/>
                <w:szCs w:val="18"/>
              </w:rPr>
            </w:pPr>
            <w:r w:rsidRPr="007275DF">
              <w:rPr>
                <w:rFonts w:cs="Arial"/>
                <w:szCs w:val="18"/>
              </w:rPr>
              <w:t>dBm/9.36MHz</w:t>
            </w:r>
          </w:p>
        </w:tc>
        <w:tc>
          <w:tcPr>
            <w:tcW w:w="1281" w:type="dxa"/>
          </w:tcPr>
          <w:p w14:paraId="3FB055AA" w14:textId="77777777" w:rsidR="009F3451" w:rsidRPr="007275DF" w:rsidRDefault="009F3451" w:rsidP="00D00DFE">
            <w:pPr>
              <w:pStyle w:val="TAC"/>
              <w:rPr>
                <w:rFonts w:cs="Arial"/>
                <w:szCs w:val="18"/>
              </w:rPr>
            </w:pPr>
            <w:r w:rsidRPr="007275DF">
              <w:t>Config</w:t>
            </w:r>
            <w:r w:rsidRPr="007275DF">
              <w:rPr>
                <w:szCs w:val="18"/>
              </w:rPr>
              <w:t xml:space="preserve"> </w:t>
            </w:r>
            <w:r w:rsidRPr="007275DF">
              <w:t>1</w:t>
            </w:r>
          </w:p>
        </w:tc>
        <w:tc>
          <w:tcPr>
            <w:tcW w:w="984" w:type="dxa"/>
          </w:tcPr>
          <w:p w14:paraId="6AD32E9A" w14:textId="77777777" w:rsidR="009F3451" w:rsidRPr="007275DF" w:rsidRDefault="009F3451" w:rsidP="00D00DFE">
            <w:pPr>
              <w:pStyle w:val="TAC"/>
              <w:rPr>
                <w:rFonts w:cs="Arial"/>
                <w:szCs w:val="18"/>
              </w:rPr>
            </w:pPr>
            <w:r w:rsidRPr="007275DF">
              <w:rPr>
                <w:rFonts w:cs="Arial"/>
                <w:szCs w:val="18"/>
              </w:rPr>
              <w:t>-58.49</w:t>
            </w:r>
          </w:p>
        </w:tc>
        <w:tc>
          <w:tcPr>
            <w:tcW w:w="975" w:type="dxa"/>
            <w:gridSpan w:val="2"/>
          </w:tcPr>
          <w:p w14:paraId="42AFAD9A" w14:textId="77777777" w:rsidR="009F3451" w:rsidRPr="007275DF" w:rsidRDefault="009F3451" w:rsidP="00D00DFE">
            <w:pPr>
              <w:pStyle w:val="TAC"/>
              <w:rPr>
                <w:rFonts w:cs="Arial"/>
                <w:szCs w:val="18"/>
              </w:rPr>
            </w:pPr>
            <w:r w:rsidRPr="007275DF">
              <w:rPr>
                <w:rFonts w:cs="Arial"/>
                <w:szCs w:val="18"/>
              </w:rPr>
              <w:t>-58.49</w:t>
            </w:r>
          </w:p>
        </w:tc>
        <w:tc>
          <w:tcPr>
            <w:tcW w:w="993" w:type="dxa"/>
          </w:tcPr>
          <w:p w14:paraId="68A3B6E6" w14:textId="77777777" w:rsidR="009F3451" w:rsidRPr="007275DF" w:rsidRDefault="009F3451" w:rsidP="00D00DFE">
            <w:pPr>
              <w:pStyle w:val="TAC"/>
              <w:rPr>
                <w:rFonts w:cs="Arial"/>
                <w:szCs w:val="18"/>
              </w:rPr>
            </w:pPr>
            <w:r w:rsidRPr="007275DF">
              <w:rPr>
                <w:rFonts w:cs="Arial"/>
                <w:szCs w:val="18"/>
              </w:rPr>
              <w:t>-63.94</w:t>
            </w:r>
          </w:p>
        </w:tc>
        <w:tc>
          <w:tcPr>
            <w:tcW w:w="1211" w:type="dxa"/>
          </w:tcPr>
          <w:p w14:paraId="6BAC7A1B"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7B1D56AC" w14:textId="77777777" w:rsidTr="00D00DFE">
        <w:trPr>
          <w:cantSplit/>
          <w:trHeight w:val="150"/>
        </w:trPr>
        <w:tc>
          <w:tcPr>
            <w:tcW w:w="2625" w:type="dxa"/>
            <w:gridSpan w:val="3"/>
          </w:tcPr>
          <w:p w14:paraId="5D25BA9D" w14:textId="77777777" w:rsidR="009F3451" w:rsidRPr="007275DF" w:rsidRDefault="009F3451" w:rsidP="00D00DFE">
            <w:pPr>
              <w:pStyle w:val="TAL"/>
            </w:pPr>
            <w:r w:rsidRPr="007275DF">
              <w:t xml:space="preserve">Propagation Condition </w:t>
            </w:r>
          </w:p>
        </w:tc>
        <w:tc>
          <w:tcPr>
            <w:tcW w:w="877" w:type="dxa"/>
          </w:tcPr>
          <w:p w14:paraId="0B74FD71" w14:textId="77777777" w:rsidR="009F3451" w:rsidRPr="007275DF" w:rsidRDefault="009F3451" w:rsidP="00D00DFE">
            <w:pPr>
              <w:pStyle w:val="TAC"/>
            </w:pPr>
          </w:p>
        </w:tc>
        <w:tc>
          <w:tcPr>
            <w:tcW w:w="1281" w:type="dxa"/>
          </w:tcPr>
          <w:p w14:paraId="222B9AD0"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3" w:type="dxa"/>
            <w:gridSpan w:val="2"/>
          </w:tcPr>
          <w:p w14:paraId="7DDEF154" w14:textId="77777777" w:rsidR="009F3451" w:rsidRPr="007275DF" w:rsidRDefault="009F3451" w:rsidP="00D00DFE">
            <w:pPr>
              <w:pStyle w:val="TAC"/>
            </w:pPr>
            <w:r w:rsidRPr="007275DF">
              <w:rPr>
                <w:rFonts w:cs="v4.2.0"/>
              </w:rPr>
              <w:t>AWGN</w:t>
            </w:r>
          </w:p>
        </w:tc>
        <w:tc>
          <w:tcPr>
            <w:tcW w:w="2210" w:type="dxa"/>
            <w:gridSpan w:val="3"/>
          </w:tcPr>
          <w:p w14:paraId="6CDD2690" w14:textId="77777777" w:rsidR="009F3451" w:rsidRPr="007275DF" w:rsidRDefault="009F3451" w:rsidP="00D00DFE">
            <w:pPr>
              <w:pStyle w:val="TAC"/>
            </w:pPr>
            <w:r w:rsidRPr="007275DF">
              <w:t>AWGN</w:t>
            </w:r>
          </w:p>
        </w:tc>
      </w:tr>
      <w:tr w:rsidR="009F3451" w:rsidRPr="007275DF" w14:paraId="22A402AA" w14:textId="77777777" w:rsidTr="00D00DFE">
        <w:trPr>
          <w:cantSplit/>
          <w:trHeight w:val="1023"/>
        </w:trPr>
        <w:tc>
          <w:tcPr>
            <w:tcW w:w="8946" w:type="dxa"/>
            <w:gridSpan w:val="10"/>
          </w:tcPr>
          <w:p w14:paraId="2F930822"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6ABDFBC"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22"/>
                <w:lang w:val="en-US"/>
              </w:rPr>
              <w:object w:dxaOrig="405" w:dyaOrig="345" w14:anchorId="6E8150CC">
                <v:shape id="_x0000_i1069" type="#_x0000_t75" style="width:21.75pt;height:14.25pt" o:ole="" fillcolor="window">
                  <v:imagedata r:id="rId23" o:title=""/>
                </v:shape>
                <o:OLEObject Type="Embed" ProgID="Equation.3" ShapeID="_x0000_i1069" DrawAspect="Content" ObjectID="_1706336215" r:id="rId70"/>
              </w:object>
            </w:r>
            <w:r w:rsidRPr="007275DF">
              <w:rPr>
                <w:lang w:val="en-US"/>
              </w:rPr>
              <w:t xml:space="preserve"> to be fulfilled.</w:t>
            </w:r>
          </w:p>
          <w:p w14:paraId="7AB311E6"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2C2A641"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070F5A3"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488C48E1"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48D4B156"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0907061C" w14:textId="77777777" w:rsidR="009F3451" w:rsidRPr="007275DF" w:rsidRDefault="009F3451" w:rsidP="009F3451"/>
    <w:p w14:paraId="6D82052F" w14:textId="77777777" w:rsidR="009F3451" w:rsidRPr="007275DF" w:rsidRDefault="009F3451" w:rsidP="009F3451">
      <w:pPr>
        <w:pStyle w:val="Heading5"/>
      </w:pPr>
      <w:r w:rsidRPr="007275DF">
        <w:t>A.11.5.2.3.2</w:t>
      </w:r>
      <w:r w:rsidRPr="007275DF">
        <w:tab/>
        <w:t>Test Requirements</w:t>
      </w:r>
    </w:p>
    <w:p w14:paraId="300DD1F0"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3BB364" w14:textId="77777777" w:rsidR="009F3451" w:rsidRPr="007275DF" w:rsidRDefault="009F3451" w:rsidP="009F3451">
      <w:pPr>
        <w:rPr>
          <w:rFonts w:cs="v4.2.0"/>
        </w:rPr>
      </w:pPr>
      <w:r w:rsidRPr="007275DF">
        <w:rPr>
          <w:rFonts w:cs="v4.2.0"/>
        </w:rPr>
        <w:t>In test 1 and 2 UE is not required to report SSB time index.</w:t>
      </w:r>
    </w:p>
    <w:p w14:paraId="165DB695"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24322EE6"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343DECF2"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6B7CD04" w14:textId="77777777" w:rsidR="009F3451" w:rsidRPr="007275DF" w:rsidRDefault="009F3451" w:rsidP="009F3451">
      <w:pPr>
        <w:pStyle w:val="B10"/>
        <w:ind w:left="284" w:firstLine="0"/>
      </w:pPr>
      <w:r w:rsidRPr="007275DF">
        <w:t>For test 1, MGRP = 40 ms and for test 2 MGRP = 20 ms.</w:t>
      </w:r>
    </w:p>
    <w:p w14:paraId="1440E8C6" w14:textId="77777777" w:rsidR="009F3451" w:rsidRDefault="009F3451" w:rsidP="009F3451">
      <w:pPr>
        <w:pStyle w:val="NO"/>
        <w:rPr>
          <w:ins w:id="546" w:author="Author"/>
        </w:rPr>
      </w:pPr>
      <w:r w:rsidRPr="007275DF">
        <w:t>SMTC period = 20 ms.</w:t>
      </w:r>
    </w:p>
    <w:p w14:paraId="192EB100"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F4901E7" w14:textId="77777777" w:rsidR="009F3451" w:rsidRPr="007275DF" w:rsidRDefault="009F3451" w:rsidP="009F3451">
      <w:pPr>
        <w:pStyle w:val="Heading4"/>
      </w:pPr>
      <w:r w:rsidRPr="007275DF">
        <w:t>A.11.5.2.4</w:t>
      </w:r>
      <w:r w:rsidRPr="007275DF">
        <w:tab/>
        <w:t>Event triggered reporting tests for FR1 with CCA without SSB time index detection when DRX is used</w:t>
      </w:r>
    </w:p>
    <w:p w14:paraId="1EDAB78A" w14:textId="77777777" w:rsidR="009F3451" w:rsidRPr="007275DF" w:rsidRDefault="009F3451" w:rsidP="009F3451">
      <w:pPr>
        <w:pStyle w:val="Heading5"/>
      </w:pPr>
      <w:r w:rsidRPr="007275DF">
        <w:t>A.11.5.2.4.1</w:t>
      </w:r>
      <w:r w:rsidRPr="007275DF">
        <w:tab/>
        <w:t>Test Purpose and Environment</w:t>
      </w:r>
    </w:p>
    <w:p w14:paraId="47BFDA96"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547" w:author="Author">
        <w:r>
          <w:rPr>
            <w:rFonts w:cs="v4.2.0"/>
          </w:rPr>
          <w:t xml:space="preserve"> and 9.3A.5</w:t>
        </w:r>
      </w:ins>
      <w:r w:rsidRPr="007275DF">
        <w:rPr>
          <w:rFonts w:cs="v4.2.0"/>
        </w:rPr>
        <w:t>.</w:t>
      </w:r>
    </w:p>
    <w:p w14:paraId="263181D6" w14:textId="77777777" w:rsidR="009F3451" w:rsidRPr="007275DF" w:rsidRDefault="009F3451" w:rsidP="009F3451">
      <w:pPr>
        <w:rPr>
          <w:rFonts w:cs="v4.2.0"/>
        </w:rPr>
      </w:pPr>
      <w:del w:id="548"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A.11.5.2.4.1-1, A.11.5.2.4.1-2 and A.11.5.2.4.1-3.</w:delText>
        </w:r>
      </w:del>
      <w:ins w:id="549"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A.11.5.2.4.1-1, A.11.5.2.4.1-2 and A.11.5.2.4.1-3.</w:t>
        </w:r>
      </w:ins>
    </w:p>
    <w:p w14:paraId="544EC44F" w14:textId="77777777" w:rsidR="009F3451" w:rsidRPr="007275DF" w:rsidRDefault="009F3451" w:rsidP="009F3451">
      <w:pPr>
        <w:rPr>
          <w:rFonts w:cs="v4.2.0"/>
        </w:rPr>
      </w:pPr>
      <w:r w:rsidRPr="007275DF">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6CCDF52B"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4437718" w14:textId="77777777" w:rsidR="009F3451" w:rsidRPr="007275DF" w:rsidRDefault="009F3451" w:rsidP="009F345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1B3CB2F5" w14:textId="77777777" w:rsidR="009F3451" w:rsidRPr="007275DF" w:rsidRDefault="009F3451" w:rsidP="009F3451">
      <w:pPr>
        <w:pStyle w:val="TH"/>
      </w:pPr>
      <w:r w:rsidRPr="007275DF">
        <w:t xml:space="preserve">Table A.11.5.2.4.1-1: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7447E5FE"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2AA0F50"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11A2D47" w14:textId="77777777" w:rsidR="009F3451" w:rsidRPr="007275DF" w:rsidRDefault="009F3451" w:rsidP="00D00DFE">
            <w:pPr>
              <w:pStyle w:val="TAH"/>
            </w:pPr>
            <w:r w:rsidRPr="007275DF">
              <w:t>Description</w:t>
            </w:r>
          </w:p>
        </w:tc>
      </w:tr>
      <w:tr w:rsidR="009F3451" w:rsidRPr="007275DF" w14:paraId="1D5BF282"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54F3305"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4A64F01A" w14:textId="77777777" w:rsidR="009F3451" w:rsidRPr="007275DF" w:rsidRDefault="009F3451" w:rsidP="00D00DFE">
            <w:pPr>
              <w:pStyle w:val="TAL"/>
            </w:pPr>
            <w:r w:rsidRPr="007275DF">
              <w:t>NR cell with CCA: 30</w:t>
            </w:r>
            <w:ins w:id="550" w:author="Author">
              <w:r>
                <w:t xml:space="preserve"> </w:t>
              </w:r>
            </w:ins>
            <w:r w:rsidRPr="007275DF">
              <w:t>kHz SSB SCS, 40 MHz bandwidth, TDD duplex mode</w:t>
            </w:r>
          </w:p>
        </w:tc>
      </w:tr>
      <w:tr w:rsidR="009F3451" w:rsidRPr="007275DF" w14:paraId="3CF71B7D"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B732FA1"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6EE668BE" w14:textId="77777777" w:rsidR="009F3451" w:rsidRPr="007275DF" w:rsidRDefault="009F3451" w:rsidP="009F3451">
      <w:pPr>
        <w:rPr>
          <w:i/>
          <w:iCs/>
          <w:color w:val="FF0000"/>
        </w:rPr>
      </w:pPr>
    </w:p>
    <w:p w14:paraId="184D352A" w14:textId="77777777" w:rsidR="009F3451" w:rsidRPr="007275DF" w:rsidRDefault="009F3451" w:rsidP="009F3451">
      <w:pPr>
        <w:pStyle w:val="TH"/>
      </w:pPr>
      <w:r w:rsidRPr="007275DF">
        <w:t>Table A.11.5.2.4.1-2: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143F33DC" w14:textId="77777777" w:rsidTr="00D00DFE">
        <w:trPr>
          <w:cantSplit/>
          <w:trHeight w:val="80"/>
        </w:trPr>
        <w:tc>
          <w:tcPr>
            <w:tcW w:w="2117" w:type="dxa"/>
            <w:vMerge w:val="restart"/>
          </w:tcPr>
          <w:p w14:paraId="64FD54B6" w14:textId="77777777" w:rsidR="009F3451" w:rsidRPr="007275DF" w:rsidRDefault="009F3451" w:rsidP="00D00DFE">
            <w:pPr>
              <w:pStyle w:val="TAH"/>
            </w:pPr>
            <w:r w:rsidRPr="007275DF">
              <w:t>Parameter</w:t>
            </w:r>
          </w:p>
        </w:tc>
        <w:tc>
          <w:tcPr>
            <w:tcW w:w="596" w:type="dxa"/>
            <w:vMerge w:val="restart"/>
          </w:tcPr>
          <w:p w14:paraId="65A7BCC1" w14:textId="77777777" w:rsidR="009F3451" w:rsidRPr="007275DF" w:rsidRDefault="009F3451" w:rsidP="00D00DFE">
            <w:pPr>
              <w:pStyle w:val="TAH"/>
            </w:pPr>
            <w:r w:rsidRPr="007275DF">
              <w:t>Unit</w:t>
            </w:r>
          </w:p>
        </w:tc>
        <w:tc>
          <w:tcPr>
            <w:tcW w:w="1251" w:type="dxa"/>
            <w:vMerge w:val="restart"/>
          </w:tcPr>
          <w:p w14:paraId="6F0134DE" w14:textId="77777777" w:rsidR="009F3451" w:rsidRPr="007275DF" w:rsidRDefault="009F3451" w:rsidP="00D00DFE">
            <w:pPr>
              <w:pStyle w:val="TAH"/>
            </w:pPr>
            <w:r w:rsidRPr="007275DF">
              <w:t>Test configuration</w:t>
            </w:r>
          </w:p>
        </w:tc>
        <w:tc>
          <w:tcPr>
            <w:tcW w:w="2505" w:type="dxa"/>
            <w:gridSpan w:val="4"/>
          </w:tcPr>
          <w:p w14:paraId="1C56130D" w14:textId="77777777" w:rsidR="009F3451" w:rsidRPr="007275DF" w:rsidRDefault="009F3451" w:rsidP="00D00DFE">
            <w:pPr>
              <w:pStyle w:val="TAH"/>
            </w:pPr>
            <w:r w:rsidRPr="007275DF">
              <w:t>Value</w:t>
            </w:r>
          </w:p>
        </w:tc>
        <w:tc>
          <w:tcPr>
            <w:tcW w:w="3072" w:type="dxa"/>
            <w:vMerge w:val="restart"/>
          </w:tcPr>
          <w:p w14:paraId="2D258A81" w14:textId="77777777" w:rsidR="009F3451" w:rsidRPr="007275DF" w:rsidRDefault="009F3451" w:rsidP="00D00DFE">
            <w:pPr>
              <w:pStyle w:val="TAH"/>
            </w:pPr>
            <w:r w:rsidRPr="007275DF">
              <w:t>Comment</w:t>
            </w:r>
          </w:p>
        </w:tc>
      </w:tr>
      <w:tr w:rsidR="009F3451" w:rsidRPr="007275DF" w14:paraId="516D69BC" w14:textId="77777777" w:rsidTr="00D00DFE">
        <w:trPr>
          <w:cantSplit/>
          <w:trHeight w:val="79"/>
        </w:trPr>
        <w:tc>
          <w:tcPr>
            <w:tcW w:w="2117" w:type="dxa"/>
            <w:vMerge/>
          </w:tcPr>
          <w:p w14:paraId="57B52CDA" w14:textId="77777777" w:rsidR="009F3451" w:rsidRPr="007275DF" w:rsidRDefault="009F3451" w:rsidP="00D00DFE">
            <w:pPr>
              <w:pStyle w:val="TAH"/>
            </w:pPr>
          </w:p>
        </w:tc>
        <w:tc>
          <w:tcPr>
            <w:tcW w:w="596" w:type="dxa"/>
            <w:vMerge/>
          </w:tcPr>
          <w:p w14:paraId="5C868E4C" w14:textId="77777777" w:rsidR="009F3451" w:rsidRPr="007275DF" w:rsidRDefault="009F3451" w:rsidP="00D00DFE">
            <w:pPr>
              <w:pStyle w:val="TAH"/>
            </w:pPr>
          </w:p>
        </w:tc>
        <w:tc>
          <w:tcPr>
            <w:tcW w:w="1251" w:type="dxa"/>
            <w:vMerge/>
          </w:tcPr>
          <w:p w14:paraId="310DD10D" w14:textId="77777777" w:rsidR="009F3451" w:rsidRPr="007275DF" w:rsidRDefault="009F3451" w:rsidP="00D00DFE">
            <w:pPr>
              <w:pStyle w:val="TAH"/>
            </w:pPr>
          </w:p>
        </w:tc>
        <w:tc>
          <w:tcPr>
            <w:tcW w:w="626" w:type="dxa"/>
          </w:tcPr>
          <w:p w14:paraId="7A19B896" w14:textId="77777777" w:rsidR="009F3451" w:rsidRPr="007275DF" w:rsidRDefault="009F3451" w:rsidP="00D00DFE">
            <w:pPr>
              <w:pStyle w:val="TAH"/>
            </w:pPr>
            <w:r w:rsidRPr="007275DF">
              <w:t>Test 1</w:t>
            </w:r>
          </w:p>
        </w:tc>
        <w:tc>
          <w:tcPr>
            <w:tcW w:w="626" w:type="dxa"/>
          </w:tcPr>
          <w:p w14:paraId="47CB3CAA" w14:textId="77777777" w:rsidR="009F3451" w:rsidRPr="007275DF" w:rsidRDefault="009F3451" w:rsidP="00D00DFE">
            <w:pPr>
              <w:pStyle w:val="TAH"/>
            </w:pPr>
            <w:r w:rsidRPr="007275DF">
              <w:t>Test 2</w:t>
            </w:r>
          </w:p>
        </w:tc>
        <w:tc>
          <w:tcPr>
            <w:tcW w:w="626" w:type="dxa"/>
          </w:tcPr>
          <w:p w14:paraId="5AE32E6E" w14:textId="77777777" w:rsidR="009F3451" w:rsidRPr="007275DF" w:rsidRDefault="009F3451" w:rsidP="00D00DFE">
            <w:pPr>
              <w:pStyle w:val="TAH"/>
            </w:pPr>
            <w:r w:rsidRPr="007275DF">
              <w:t>Test 3</w:t>
            </w:r>
          </w:p>
        </w:tc>
        <w:tc>
          <w:tcPr>
            <w:tcW w:w="627" w:type="dxa"/>
          </w:tcPr>
          <w:p w14:paraId="587928A5" w14:textId="77777777" w:rsidR="009F3451" w:rsidRPr="007275DF" w:rsidRDefault="009F3451" w:rsidP="00D00DFE">
            <w:pPr>
              <w:pStyle w:val="TAH"/>
            </w:pPr>
            <w:r w:rsidRPr="007275DF">
              <w:t>Test 4</w:t>
            </w:r>
          </w:p>
        </w:tc>
        <w:tc>
          <w:tcPr>
            <w:tcW w:w="3072" w:type="dxa"/>
            <w:vMerge/>
          </w:tcPr>
          <w:p w14:paraId="3B19375B" w14:textId="77777777" w:rsidR="009F3451" w:rsidRPr="007275DF" w:rsidRDefault="009F3451" w:rsidP="00D00DFE">
            <w:pPr>
              <w:pStyle w:val="TAH"/>
            </w:pPr>
          </w:p>
        </w:tc>
      </w:tr>
      <w:tr w:rsidR="009F3451" w:rsidRPr="007275DF" w14:paraId="2E5852CF" w14:textId="77777777" w:rsidTr="00D00DFE">
        <w:trPr>
          <w:cantSplit/>
          <w:trHeight w:val="614"/>
        </w:trPr>
        <w:tc>
          <w:tcPr>
            <w:tcW w:w="2117" w:type="dxa"/>
          </w:tcPr>
          <w:p w14:paraId="6D7E3CAB" w14:textId="77777777" w:rsidR="009F3451" w:rsidRPr="007275DF" w:rsidRDefault="009F3451" w:rsidP="00D00DFE">
            <w:pPr>
              <w:pStyle w:val="TAL"/>
              <w:rPr>
                <w:lang w:val="it-IT"/>
              </w:rPr>
            </w:pPr>
            <w:r w:rsidRPr="007275DF">
              <w:rPr>
                <w:lang w:val="it-IT"/>
              </w:rPr>
              <w:t>NR RF Channel Number</w:t>
            </w:r>
          </w:p>
        </w:tc>
        <w:tc>
          <w:tcPr>
            <w:tcW w:w="596" w:type="dxa"/>
          </w:tcPr>
          <w:p w14:paraId="1EEA5120" w14:textId="77777777" w:rsidR="009F3451" w:rsidRPr="007275DF" w:rsidRDefault="009F3451" w:rsidP="00D00DFE">
            <w:pPr>
              <w:pStyle w:val="TAC"/>
              <w:rPr>
                <w:lang w:val="it-IT"/>
              </w:rPr>
            </w:pPr>
          </w:p>
        </w:tc>
        <w:tc>
          <w:tcPr>
            <w:tcW w:w="1251" w:type="dxa"/>
          </w:tcPr>
          <w:p w14:paraId="1E370CC6" w14:textId="77777777" w:rsidR="009F3451" w:rsidRPr="007275DF" w:rsidRDefault="009F3451" w:rsidP="00D00DFE">
            <w:pPr>
              <w:pStyle w:val="TAC"/>
            </w:pPr>
            <w:r w:rsidRPr="007275DF">
              <w:t>Config 1</w:t>
            </w:r>
          </w:p>
        </w:tc>
        <w:tc>
          <w:tcPr>
            <w:tcW w:w="2505" w:type="dxa"/>
            <w:gridSpan w:val="4"/>
          </w:tcPr>
          <w:p w14:paraId="40F1BABB" w14:textId="77777777" w:rsidR="009F3451" w:rsidRPr="007275DF" w:rsidRDefault="009F3451" w:rsidP="00D00DFE">
            <w:pPr>
              <w:pStyle w:val="TAC"/>
              <w:rPr>
                <w:bCs/>
              </w:rPr>
            </w:pPr>
            <w:r w:rsidRPr="007275DF">
              <w:rPr>
                <w:bCs/>
              </w:rPr>
              <w:t>1, 2</w:t>
            </w:r>
          </w:p>
        </w:tc>
        <w:tc>
          <w:tcPr>
            <w:tcW w:w="3072" w:type="dxa"/>
          </w:tcPr>
          <w:p w14:paraId="1495779F" w14:textId="77777777" w:rsidR="009F3451" w:rsidRPr="007275DF" w:rsidRDefault="009F3451" w:rsidP="00D00DFE">
            <w:pPr>
              <w:pStyle w:val="TAL"/>
              <w:rPr>
                <w:bCs/>
              </w:rPr>
            </w:pPr>
            <w:r w:rsidRPr="007275DF">
              <w:rPr>
                <w:bCs/>
              </w:rPr>
              <w:t>Two FR1 NR carrier frequencies are used. Channels 1 and 2 are with CCA.</w:t>
            </w:r>
          </w:p>
          <w:p w14:paraId="451AC084" w14:textId="77777777" w:rsidR="009F3451" w:rsidRPr="007275DF" w:rsidRDefault="009F3451" w:rsidP="00D00DFE">
            <w:pPr>
              <w:pStyle w:val="TAL"/>
              <w:rPr>
                <w:bCs/>
              </w:rPr>
            </w:pPr>
          </w:p>
        </w:tc>
      </w:tr>
      <w:tr w:rsidR="009F3451" w:rsidRPr="007275DF" w14:paraId="6C2A6653" w14:textId="77777777" w:rsidTr="00D00DFE">
        <w:trPr>
          <w:cantSplit/>
          <w:trHeight w:val="823"/>
        </w:trPr>
        <w:tc>
          <w:tcPr>
            <w:tcW w:w="2117" w:type="dxa"/>
          </w:tcPr>
          <w:p w14:paraId="0D6D9449" w14:textId="77777777" w:rsidR="009F3451" w:rsidRPr="007275DF" w:rsidRDefault="009F3451" w:rsidP="00D00DFE">
            <w:pPr>
              <w:pStyle w:val="TAL"/>
              <w:rPr>
                <w:rFonts w:cs="Arial"/>
              </w:rPr>
            </w:pPr>
            <w:r w:rsidRPr="007275DF">
              <w:rPr>
                <w:rFonts w:cs="Arial"/>
              </w:rPr>
              <w:t>Active cells</w:t>
            </w:r>
          </w:p>
        </w:tc>
        <w:tc>
          <w:tcPr>
            <w:tcW w:w="596" w:type="dxa"/>
          </w:tcPr>
          <w:p w14:paraId="3FDE7A21" w14:textId="77777777" w:rsidR="009F3451" w:rsidRPr="007275DF" w:rsidRDefault="009F3451" w:rsidP="00D00DFE">
            <w:pPr>
              <w:pStyle w:val="TAC"/>
            </w:pPr>
          </w:p>
        </w:tc>
        <w:tc>
          <w:tcPr>
            <w:tcW w:w="1251" w:type="dxa"/>
          </w:tcPr>
          <w:p w14:paraId="55001403" w14:textId="77777777" w:rsidR="009F3451" w:rsidRPr="007275DF" w:rsidRDefault="009F3451" w:rsidP="00D00DFE">
            <w:pPr>
              <w:pStyle w:val="TAC"/>
            </w:pPr>
            <w:r w:rsidRPr="007275DF">
              <w:t>Config 1</w:t>
            </w:r>
          </w:p>
        </w:tc>
        <w:tc>
          <w:tcPr>
            <w:tcW w:w="2505" w:type="dxa"/>
            <w:gridSpan w:val="4"/>
          </w:tcPr>
          <w:p w14:paraId="7F0C90A0" w14:textId="77777777" w:rsidR="009F3451" w:rsidRPr="007275DF" w:rsidRDefault="009F3451" w:rsidP="00D00DFE">
            <w:pPr>
              <w:pStyle w:val="TAC"/>
            </w:pPr>
            <w:r w:rsidRPr="007275DF">
              <w:t>NR cell 1 with CCA (PCell)</w:t>
            </w:r>
          </w:p>
        </w:tc>
        <w:tc>
          <w:tcPr>
            <w:tcW w:w="3072" w:type="dxa"/>
          </w:tcPr>
          <w:p w14:paraId="20154CA7" w14:textId="77777777" w:rsidR="009F3451" w:rsidRPr="00F01964"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9F3451" w:rsidRPr="007275DF" w14:paraId="45F051F6" w14:textId="77777777" w:rsidTr="00D00DFE">
        <w:trPr>
          <w:cantSplit/>
          <w:trHeight w:val="406"/>
        </w:trPr>
        <w:tc>
          <w:tcPr>
            <w:tcW w:w="2117" w:type="dxa"/>
          </w:tcPr>
          <w:p w14:paraId="31A47F2E" w14:textId="77777777" w:rsidR="009F3451" w:rsidRPr="007275DF" w:rsidRDefault="009F3451" w:rsidP="00D00DFE">
            <w:pPr>
              <w:pStyle w:val="TAL"/>
              <w:rPr>
                <w:rFonts w:cs="Arial"/>
              </w:rPr>
            </w:pPr>
            <w:r w:rsidRPr="007275DF">
              <w:rPr>
                <w:rFonts w:cs="Arial"/>
              </w:rPr>
              <w:t>Neighbour cell</w:t>
            </w:r>
          </w:p>
        </w:tc>
        <w:tc>
          <w:tcPr>
            <w:tcW w:w="596" w:type="dxa"/>
          </w:tcPr>
          <w:p w14:paraId="0EAFD976" w14:textId="77777777" w:rsidR="009F3451" w:rsidRPr="007275DF" w:rsidRDefault="009F3451" w:rsidP="00D00DFE">
            <w:pPr>
              <w:pStyle w:val="TAC"/>
            </w:pPr>
          </w:p>
        </w:tc>
        <w:tc>
          <w:tcPr>
            <w:tcW w:w="1251" w:type="dxa"/>
          </w:tcPr>
          <w:p w14:paraId="0B363DDE" w14:textId="77777777" w:rsidR="009F3451" w:rsidRPr="007275DF" w:rsidRDefault="009F3451" w:rsidP="00D00DFE">
            <w:pPr>
              <w:pStyle w:val="TAC"/>
            </w:pPr>
            <w:r w:rsidRPr="007275DF">
              <w:t>Config 1</w:t>
            </w:r>
          </w:p>
        </w:tc>
        <w:tc>
          <w:tcPr>
            <w:tcW w:w="2505" w:type="dxa"/>
            <w:gridSpan w:val="4"/>
          </w:tcPr>
          <w:p w14:paraId="3AF01164" w14:textId="77777777" w:rsidR="009F3451" w:rsidRPr="007275DF" w:rsidRDefault="009F3451" w:rsidP="00D00DFE">
            <w:pPr>
              <w:pStyle w:val="TAC"/>
            </w:pPr>
            <w:r w:rsidRPr="007275DF">
              <w:t>NR cell 2 with CCA</w:t>
            </w:r>
          </w:p>
        </w:tc>
        <w:tc>
          <w:tcPr>
            <w:tcW w:w="3072" w:type="dxa"/>
          </w:tcPr>
          <w:p w14:paraId="26D7F575"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9F3451" w:rsidRPr="007275DF" w14:paraId="02EE1802" w14:textId="77777777" w:rsidTr="00D00DFE">
        <w:trPr>
          <w:cantSplit/>
          <w:trHeight w:val="406"/>
        </w:trPr>
        <w:tc>
          <w:tcPr>
            <w:tcW w:w="2117" w:type="dxa"/>
          </w:tcPr>
          <w:p w14:paraId="2F8516A5" w14:textId="77777777" w:rsidR="009F3451" w:rsidRPr="007275DF" w:rsidRDefault="009F3451" w:rsidP="00D00DFE">
            <w:pPr>
              <w:pStyle w:val="TAL"/>
              <w:rPr>
                <w:rFonts w:cs="Arial"/>
              </w:rPr>
            </w:pPr>
            <w:r w:rsidRPr="007275DF">
              <w:rPr>
                <w:noProof/>
                <w:lang w:val="it-IT"/>
              </w:rPr>
              <w:t>DL CCA model</w:t>
            </w:r>
          </w:p>
        </w:tc>
        <w:tc>
          <w:tcPr>
            <w:tcW w:w="596" w:type="dxa"/>
          </w:tcPr>
          <w:p w14:paraId="1FC28E56" w14:textId="77777777" w:rsidR="009F3451" w:rsidRPr="007275DF" w:rsidRDefault="009F3451" w:rsidP="00D00DFE">
            <w:pPr>
              <w:pStyle w:val="TAC"/>
            </w:pPr>
          </w:p>
        </w:tc>
        <w:tc>
          <w:tcPr>
            <w:tcW w:w="1251" w:type="dxa"/>
          </w:tcPr>
          <w:p w14:paraId="05DB3D48" w14:textId="77777777" w:rsidR="009F3451" w:rsidRPr="007275DF" w:rsidRDefault="009F3451" w:rsidP="00D00DFE">
            <w:pPr>
              <w:pStyle w:val="TAC"/>
            </w:pPr>
            <w:r w:rsidRPr="007275DF">
              <w:t>Config 1</w:t>
            </w:r>
          </w:p>
        </w:tc>
        <w:tc>
          <w:tcPr>
            <w:tcW w:w="2505" w:type="dxa"/>
            <w:gridSpan w:val="4"/>
          </w:tcPr>
          <w:p w14:paraId="46CAA3EF" w14:textId="77777777" w:rsidR="009F3451" w:rsidRPr="007275DF" w:rsidRDefault="009F3451" w:rsidP="00D00DFE">
            <w:pPr>
              <w:pStyle w:val="TAC"/>
            </w:pPr>
            <w:r w:rsidRPr="007275DF">
              <w:rPr>
                <w:noProof/>
              </w:rPr>
              <w:t xml:space="preserve">As specified in clause </w:t>
            </w:r>
            <w:del w:id="551" w:author="Author">
              <w:r w:rsidRPr="007275DF" w:rsidDel="005F261E">
                <w:rPr>
                  <w:noProof/>
                </w:rPr>
                <w:delText>A.3.20</w:delText>
              </w:r>
            </w:del>
            <w:ins w:id="552" w:author="Author">
              <w:r>
                <w:rPr>
                  <w:noProof/>
                </w:rPr>
                <w:t>A.3.26</w:t>
              </w:r>
            </w:ins>
            <w:r w:rsidRPr="007275DF">
              <w:rPr>
                <w:noProof/>
              </w:rPr>
              <w:t>.2.1</w:t>
            </w:r>
          </w:p>
        </w:tc>
        <w:tc>
          <w:tcPr>
            <w:tcW w:w="3072" w:type="dxa"/>
          </w:tcPr>
          <w:p w14:paraId="66FFEB2D" w14:textId="77777777" w:rsidR="009F3451" w:rsidRPr="007275DF" w:rsidRDefault="009F3451" w:rsidP="00D00DFE">
            <w:pPr>
              <w:pStyle w:val="TAL"/>
              <w:rPr>
                <w:rFonts w:cs="Arial"/>
              </w:rPr>
            </w:pPr>
          </w:p>
        </w:tc>
      </w:tr>
      <w:tr w:rsidR="009F3451" w:rsidRPr="007275DF" w14:paraId="06FFE4B6" w14:textId="77777777" w:rsidTr="00D00DFE">
        <w:trPr>
          <w:cantSplit/>
          <w:trHeight w:val="406"/>
        </w:trPr>
        <w:tc>
          <w:tcPr>
            <w:tcW w:w="2117" w:type="dxa"/>
          </w:tcPr>
          <w:p w14:paraId="031BC578" w14:textId="77777777" w:rsidR="009F3451" w:rsidRPr="007275DF" w:rsidRDefault="009F3451" w:rsidP="00D00DFE">
            <w:pPr>
              <w:pStyle w:val="TAL"/>
              <w:rPr>
                <w:rFonts w:cs="Arial"/>
              </w:rPr>
            </w:pPr>
            <w:r w:rsidRPr="007275DF">
              <w:rPr>
                <w:noProof/>
                <w:lang w:val="it-IT"/>
              </w:rPr>
              <w:t>UL CCA model</w:t>
            </w:r>
          </w:p>
        </w:tc>
        <w:tc>
          <w:tcPr>
            <w:tcW w:w="596" w:type="dxa"/>
          </w:tcPr>
          <w:p w14:paraId="5B733DAC" w14:textId="77777777" w:rsidR="009F3451" w:rsidRPr="007275DF" w:rsidRDefault="009F3451" w:rsidP="00D00DFE">
            <w:pPr>
              <w:pStyle w:val="TAC"/>
            </w:pPr>
          </w:p>
        </w:tc>
        <w:tc>
          <w:tcPr>
            <w:tcW w:w="1251" w:type="dxa"/>
          </w:tcPr>
          <w:p w14:paraId="6F11DF58" w14:textId="77777777" w:rsidR="009F3451" w:rsidRPr="007275DF" w:rsidRDefault="009F3451" w:rsidP="00D00DFE">
            <w:pPr>
              <w:pStyle w:val="TAC"/>
            </w:pPr>
            <w:r w:rsidRPr="007275DF">
              <w:t>Config 1</w:t>
            </w:r>
          </w:p>
        </w:tc>
        <w:tc>
          <w:tcPr>
            <w:tcW w:w="2505" w:type="dxa"/>
            <w:gridSpan w:val="4"/>
          </w:tcPr>
          <w:p w14:paraId="1BB232CD" w14:textId="77777777" w:rsidR="009F3451" w:rsidRPr="007275DF" w:rsidRDefault="009F3451" w:rsidP="00D00DFE">
            <w:pPr>
              <w:pStyle w:val="TAC"/>
            </w:pPr>
            <w:r w:rsidRPr="007275DF">
              <w:rPr>
                <w:noProof/>
              </w:rPr>
              <w:t xml:space="preserve">As specified in clause </w:t>
            </w:r>
            <w:del w:id="553" w:author="Author">
              <w:r w:rsidRPr="007275DF" w:rsidDel="005F261E">
                <w:rPr>
                  <w:noProof/>
                </w:rPr>
                <w:delText>A.3.20</w:delText>
              </w:r>
            </w:del>
            <w:ins w:id="554" w:author="Author">
              <w:r>
                <w:rPr>
                  <w:noProof/>
                </w:rPr>
                <w:t>A.3.26</w:t>
              </w:r>
            </w:ins>
            <w:r w:rsidRPr="007275DF">
              <w:rPr>
                <w:noProof/>
              </w:rPr>
              <w:t>.2.2</w:t>
            </w:r>
          </w:p>
        </w:tc>
        <w:tc>
          <w:tcPr>
            <w:tcW w:w="3072" w:type="dxa"/>
          </w:tcPr>
          <w:p w14:paraId="1E539175" w14:textId="77777777" w:rsidR="009F3451" w:rsidRPr="007275DF" w:rsidRDefault="009F3451" w:rsidP="00D00DFE">
            <w:pPr>
              <w:pStyle w:val="TAL"/>
              <w:rPr>
                <w:rFonts w:cs="Arial"/>
              </w:rPr>
            </w:pPr>
          </w:p>
        </w:tc>
      </w:tr>
      <w:tr w:rsidR="009F3451" w:rsidRPr="007275DF" w14:paraId="31577944" w14:textId="77777777" w:rsidTr="00D00DFE">
        <w:trPr>
          <w:cantSplit/>
          <w:trHeight w:val="416"/>
        </w:trPr>
        <w:tc>
          <w:tcPr>
            <w:tcW w:w="2117" w:type="dxa"/>
          </w:tcPr>
          <w:p w14:paraId="21F5DE3B"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705B352D" w14:textId="77777777" w:rsidR="009F3451" w:rsidRPr="007275DF" w:rsidRDefault="009F3451" w:rsidP="00D00DFE">
            <w:pPr>
              <w:pStyle w:val="TAC"/>
            </w:pPr>
          </w:p>
        </w:tc>
        <w:tc>
          <w:tcPr>
            <w:tcW w:w="1251" w:type="dxa"/>
          </w:tcPr>
          <w:p w14:paraId="761404F1" w14:textId="77777777" w:rsidR="009F3451" w:rsidRPr="007275DF" w:rsidRDefault="009F3451" w:rsidP="00D00DFE">
            <w:pPr>
              <w:pStyle w:val="TAC"/>
              <w:rPr>
                <w:lang w:eastAsia="zh-CN"/>
              </w:rPr>
            </w:pPr>
            <w:r w:rsidRPr="007275DF">
              <w:t>Config 1</w:t>
            </w:r>
          </w:p>
        </w:tc>
        <w:tc>
          <w:tcPr>
            <w:tcW w:w="1252" w:type="dxa"/>
            <w:gridSpan w:val="2"/>
          </w:tcPr>
          <w:p w14:paraId="790E8CA8" w14:textId="77777777" w:rsidR="009F3451" w:rsidRPr="007275DF" w:rsidRDefault="009F3451" w:rsidP="00D00DFE">
            <w:pPr>
              <w:pStyle w:val="TAC"/>
              <w:rPr>
                <w:lang w:eastAsia="zh-CN"/>
              </w:rPr>
            </w:pPr>
            <w:r w:rsidRPr="007275DF">
              <w:rPr>
                <w:lang w:eastAsia="zh-CN"/>
              </w:rPr>
              <w:t>0</w:t>
            </w:r>
          </w:p>
        </w:tc>
        <w:tc>
          <w:tcPr>
            <w:tcW w:w="1253" w:type="dxa"/>
            <w:gridSpan w:val="2"/>
          </w:tcPr>
          <w:p w14:paraId="3E36F3A8" w14:textId="77777777" w:rsidR="009F3451" w:rsidRPr="007275DF" w:rsidRDefault="009F3451" w:rsidP="00D00DFE">
            <w:pPr>
              <w:pStyle w:val="TAC"/>
            </w:pPr>
            <w:r w:rsidRPr="007275DF">
              <w:rPr>
                <w:lang w:eastAsia="zh-CN"/>
              </w:rPr>
              <w:t>4</w:t>
            </w:r>
          </w:p>
        </w:tc>
        <w:tc>
          <w:tcPr>
            <w:tcW w:w="3072" w:type="dxa"/>
          </w:tcPr>
          <w:p w14:paraId="5D2E39CA" w14:textId="77777777" w:rsidR="009F3451" w:rsidRPr="007275DF" w:rsidRDefault="009F3451" w:rsidP="00D00DFE">
            <w:pPr>
              <w:pStyle w:val="TAL"/>
              <w:rPr>
                <w:rFonts w:cs="Arial"/>
              </w:rPr>
            </w:pPr>
            <w:r w:rsidRPr="007275DF">
              <w:rPr>
                <w:rFonts w:cs="Arial"/>
              </w:rPr>
              <w:t>As specified in clause 9.1.2-1.</w:t>
            </w:r>
          </w:p>
          <w:p w14:paraId="516BD858" w14:textId="77777777" w:rsidR="009F3451" w:rsidRPr="007275DF" w:rsidRDefault="009F3451" w:rsidP="00D00DFE">
            <w:pPr>
              <w:pStyle w:val="TAL"/>
              <w:rPr>
                <w:rFonts w:cs="Arial"/>
              </w:rPr>
            </w:pPr>
          </w:p>
        </w:tc>
      </w:tr>
      <w:tr w:rsidR="009F3451" w:rsidRPr="007275DF" w14:paraId="0F4A5390" w14:textId="77777777" w:rsidTr="00D00DFE">
        <w:trPr>
          <w:cantSplit/>
          <w:trHeight w:val="416"/>
        </w:trPr>
        <w:tc>
          <w:tcPr>
            <w:tcW w:w="2117" w:type="dxa"/>
          </w:tcPr>
          <w:p w14:paraId="03D4029E"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777523DD" w14:textId="77777777" w:rsidR="009F3451" w:rsidRPr="007275DF" w:rsidRDefault="009F3451" w:rsidP="00D00DFE">
            <w:pPr>
              <w:pStyle w:val="TAC"/>
            </w:pPr>
          </w:p>
        </w:tc>
        <w:tc>
          <w:tcPr>
            <w:tcW w:w="1251" w:type="dxa"/>
          </w:tcPr>
          <w:p w14:paraId="63EDC587" w14:textId="77777777" w:rsidR="009F3451" w:rsidRPr="007275DF" w:rsidRDefault="009F3451" w:rsidP="00D00DFE">
            <w:pPr>
              <w:pStyle w:val="TAC"/>
              <w:rPr>
                <w:lang w:eastAsia="zh-CN"/>
              </w:rPr>
            </w:pPr>
            <w:r w:rsidRPr="007275DF">
              <w:t>Config 1</w:t>
            </w:r>
          </w:p>
        </w:tc>
        <w:tc>
          <w:tcPr>
            <w:tcW w:w="1252" w:type="dxa"/>
            <w:gridSpan w:val="2"/>
          </w:tcPr>
          <w:p w14:paraId="33BFA9C8"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5AE11A0C" w14:textId="77777777" w:rsidR="009F3451" w:rsidRPr="007275DF" w:rsidRDefault="009F3451" w:rsidP="00D00DFE">
            <w:pPr>
              <w:pStyle w:val="TAC"/>
              <w:rPr>
                <w:lang w:eastAsia="zh-CN"/>
              </w:rPr>
            </w:pPr>
            <w:r w:rsidRPr="007275DF">
              <w:rPr>
                <w:lang w:eastAsia="zh-CN"/>
              </w:rPr>
              <w:t>9</w:t>
            </w:r>
          </w:p>
        </w:tc>
        <w:tc>
          <w:tcPr>
            <w:tcW w:w="3072" w:type="dxa"/>
          </w:tcPr>
          <w:p w14:paraId="08B127A3" w14:textId="77777777" w:rsidR="009F3451" w:rsidRPr="007275DF" w:rsidRDefault="009F3451" w:rsidP="00D00DFE">
            <w:pPr>
              <w:pStyle w:val="TAL"/>
              <w:rPr>
                <w:rFonts w:cs="Arial"/>
              </w:rPr>
            </w:pPr>
          </w:p>
        </w:tc>
      </w:tr>
      <w:tr w:rsidR="009F3451" w:rsidRPr="007275DF" w14:paraId="620C0CBF" w14:textId="77777777" w:rsidTr="00D00DFE">
        <w:trPr>
          <w:cantSplit/>
          <w:trHeight w:val="198"/>
        </w:trPr>
        <w:tc>
          <w:tcPr>
            <w:tcW w:w="2117" w:type="dxa"/>
          </w:tcPr>
          <w:p w14:paraId="31746965" w14:textId="77777777" w:rsidR="009F3451" w:rsidRPr="007275DF" w:rsidRDefault="009F3451" w:rsidP="00D00DFE">
            <w:pPr>
              <w:pStyle w:val="TAL"/>
              <w:rPr>
                <w:rFonts w:cs="Arial"/>
              </w:rPr>
            </w:pPr>
            <w:r w:rsidRPr="007275DF">
              <w:rPr>
                <w:rFonts w:cs="Arial"/>
              </w:rPr>
              <w:t>A3-Offset</w:t>
            </w:r>
          </w:p>
        </w:tc>
        <w:tc>
          <w:tcPr>
            <w:tcW w:w="596" w:type="dxa"/>
          </w:tcPr>
          <w:p w14:paraId="59FC165D" w14:textId="77777777" w:rsidR="009F3451" w:rsidRPr="007275DF" w:rsidRDefault="009F3451" w:rsidP="00D00DFE">
            <w:pPr>
              <w:pStyle w:val="TAC"/>
            </w:pPr>
            <w:r w:rsidRPr="007275DF">
              <w:t>dB</w:t>
            </w:r>
          </w:p>
        </w:tc>
        <w:tc>
          <w:tcPr>
            <w:tcW w:w="1251" w:type="dxa"/>
          </w:tcPr>
          <w:p w14:paraId="36F2E359" w14:textId="77777777" w:rsidR="009F3451" w:rsidRPr="007275DF" w:rsidRDefault="009F3451" w:rsidP="00D00DFE">
            <w:pPr>
              <w:pStyle w:val="TAC"/>
            </w:pPr>
            <w:r w:rsidRPr="007275DF">
              <w:t>Config 1</w:t>
            </w:r>
          </w:p>
        </w:tc>
        <w:tc>
          <w:tcPr>
            <w:tcW w:w="2505" w:type="dxa"/>
            <w:gridSpan w:val="4"/>
          </w:tcPr>
          <w:p w14:paraId="1F08A6F3" w14:textId="77777777" w:rsidR="009F3451" w:rsidRPr="007275DF" w:rsidRDefault="009F3451" w:rsidP="00D00DFE">
            <w:pPr>
              <w:pStyle w:val="TAC"/>
            </w:pPr>
            <w:r w:rsidRPr="007275DF">
              <w:t>-6</w:t>
            </w:r>
          </w:p>
        </w:tc>
        <w:tc>
          <w:tcPr>
            <w:tcW w:w="3072" w:type="dxa"/>
          </w:tcPr>
          <w:p w14:paraId="29F9750C" w14:textId="77777777" w:rsidR="009F3451" w:rsidRPr="007275DF" w:rsidRDefault="009F3451" w:rsidP="00D00DFE">
            <w:pPr>
              <w:pStyle w:val="TAL"/>
              <w:rPr>
                <w:rFonts w:cs="Arial"/>
              </w:rPr>
            </w:pPr>
          </w:p>
        </w:tc>
      </w:tr>
      <w:tr w:rsidR="009F3451" w:rsidRPr="007275DF" w14:paraId="272F5223" w14:textId="77777777" w:rsidTr="00D00DFE">
        <w:trPr>
          <w:cantSplit/>
          <w:trHeight w:val="208"/>
        </w:trPr>
        <w:tc>
          <w:tcPr>
            <w:tcW w:w="2117" w:type="dxa"/>
          </w:tcPr>
          <w:p w14:paraId="0351EEDB" w14:textId="77777777" w:rsidR="009F3451" w:rsidRPr="007275DF" w:rsidRDefault="009F3451" w:rsidP="00D00DFE">
            <w:pPr>
              <w:pStyle w:val="TAL"/>
              <w:rPr>
                <w:rFonts w:cs="Arial"/>
              </w:rPr>
            </w:pPr>
            <w:r w:rsidRPr="007275DF">
              <w:rPr>
                <w:rFonts w:cs="Arial"/>
              </w:rPr>
              <w:t>Hysteresis</w:t>
            </w:r>
          </w:p>
        </w:tc>
        <w:tc>
          <w:tcPr>
            <w:tcW w:w="596" w:type="dxa"/>
          </w:tcPr>
          <w:p w14:paraId="7944F782" w14:textId="77777777" w:rsidR="009F3451" w:rsidRPr="007275DF" w:rsidRDefault="009F3451" w:rsidP="00D00DFE">
            <w:pPr>
              <w:pStyle w:val="TAC"/>
            </w:pPr>
            <w:r w:rsidRPr="007275DF">
              <w:t>dB</w:t>
            </w:r>
          </w:p>
        </w:tc>
        <w:tc>
          <w:tcPr>
            <w:tcW w:w="1251" w:type="dxa"/>
          </w:tcPr>
          <w:p w14:paraId="65D84005" w14:textId="77777777" w:rsidR="009F3451" w:rsidRPr="007275DF" w:rsidRDefault="009F3451" w:rsidP="00D00DFE">
            <w:pPr>
              <w:pStyle w:val="TAC"/>
            </w:pPr>
            <w:r w:rsidRPr="007275DF">
              <w:t>Config 1</w:t>
            </w:r>
          </w:p>
        </w:tc>
        <w:tc>
          <w:tcPr>
            <w:tcW w:w="2505" w:type="dxa"/>
            <w:gridSpan w:val="4"/>
          </w:tcPr>
          <w:p w14:paraId="341CF215" w14:textId="77777777" w:rsidR="009F3451" w:rsidRPr="007275DF" w:rsidRDefault="009F3451" w:rsidP="00D00DFE">
            <w:pPr>
              <w:pStyle w:val="TAC"/>
            </w:pPr>
            <w:r w:rsidRPr="007275DF">
              <w:t>0</w:t>
            </w:r>
          </w:p>
        </w:tc>
        <w:tc>
          <w:tcPr>
            <w:tcW w:w="3072" w:type="dxa"/>
          </w:tcPr>
          <w:p w14:paraId="557FE98B" w14:textId="77777777" w:rsidR="009F3451" w:rsidRPr="007275DF" w:rsidRDefault="009F3451" w:rsidP="00D00DFE">
            <w:pPr>
              <w:pStyle w:val="TAL"/>
              <w:rPr>
                <w:rFonts w:cs="Arial"/>
              </w:rPr>
            </w:pPr>
          </w:p>
        </w:tc>
      </w:tr>
      <w:tr w:rsidR="009F3451" w:rsidRPr="007275DF" w14:paraId="17434549" w14:textId="77777777" w:rsidTr="00D00DFE">
        <w:trPr>
          <w:cantSplit/>
          <w:trHeight w:val="208"/>
        </w:trPr>
        <w:tc>
          <w:tcPr>
            <w:tcW w:w="2117" w:type="dxa"/>
          </w:tcPr>
          <w:p w14:paraId="5D6EDDFB" w14:textId="77777777" w:rsidR="009F3451" w:rsidRPr="007275DF" w:rsidRDefault="009F3451" w:rsidP="00D00DFE">
            <w:pPr>
              <w:pStyle w:val="TAL"/>
              <w:rPr>
                <w:rFonts w:cs="Arial"/>
              </w:rPr>
            </w:pPr>
            <w:r w:rsidRPr="007275DF">
              <w:rPr>
                <w:rFonts w:cs="Arial"/>
              </w:rPr>
              <w:t>CP length</w:t>
            </w:r>
          </w:p>
        </w:tc>
        <w:tc>
          <w:tcPr>
            <w:tcW w:w="596" w:type="dxa"/>
          </w:tcPr>
          <w:p w14:paraId="0146DB27" w14:textId="77777777" w:rsidR="009F3451" w:rsidRPr="007275DF" w:rsidRDefault="009F3451" w:rsidP="00D00DFE">
            <w:pPr>
              <w:pStyle w:val="TAC"/>
            </w:pPr>
          </w:p>
        </w:tc>
        <w:tc>
          <w:tcPr>
            <w:tcW w:w="1251" w:type="dxa"/>
          </w:tcPr>
          <w:p w14:paraId="1652090A" w14:textId="77777777" w:rsidR="009F3451" w:rsidRPr="007275DF" w:rsidRDefault="009F3451" w:rsidP="00D00DFE">
            <w:pPr>
              <w:pStyle w:val="TAC"/>
            </w:pPr>
            <w:r w:rsidRPr="007275DF">
              <w:t>Config 1</w:t>
            </w:r>
          </w:p>
        </w:tc>
        <w:tc>
          <w:tcPr>
            <w:tcW w:w="2505" w:type="dxa"/>
            <w:gridSpan w:val="4"/>
          </w:tcPr>
          <w:p w14:paraId="64317C01" w14:textId="77777777" w:rsidR="009F3451" w:rsidRPr="007275DF" w:rsidRDefault="009F3451" w:rsidP="00D00DFE">
            <w:pPr>
              <w:pStyle w:val="TAC"/>
            </w:pPr>
            <w:r w:rsidRPr="007275DF">
              <w:t>Normal</w:t>
            </w:r>
          </w:p>
        </w:tc>
        <w:tc>
          <w:tcPr>
            <w:tcW w:w="3072" w:type="dxa"/>
          </w:tcPr>
          <w:p w14:paraId="596F209E" w14:textId="77777777" w:rsidR="009F3451" w:rsidRPr="007275DF" w:rsidRDefault="009F3451" w:rsidP="00D00DFE">
            <w:pPr>
              <w:pStyle w:val="TAL"/>
              <w:rPr>
                <w:rFonts w:cs="Arial"/>
              </w:rPr>
            </w:pPr>
          </w:p>
        </w:tc>
      </w:tr>
      <w:tr w:rsidR="009F3451" w:rsidRPr="007275DF" w14:paraId="4B756B24" w14:textId="77777777" w:rsidTr="00D00DFE">
        <w:trPr>
          <w:cantSplit/>
          <w:trHeight w:val="198"/>
        </w:trPr>
        <w:tc>
          <w:tcPr>
            <w:tcW w:w="2117" w:type="dxa"/>
          </w:tcPr>
          <w:p w14:paraId="0AC5CCFA" w14:textId="77777777" w:rsidR="009F3451" w:rsidRPr="007275DF" w:rsidRDefault="009F3451" w:rsidP="00D00DFE">
            <w:pPr>
              <w:pStyle w:val="TAL"/>
              <w:rPr>
                <w:rFonts w:cs="Arial"/>
              </w:rPr>
            </w:pPr>
            <w:r w:rsidRPr="007275DF">
              <w:rPr>
                <w:rFonts w:cs="Arial"/>
              </w:rPr>
              <w:t>TimeToTrigger</w:t>
            </w:r>
          </w:p>
        </w:tc>
        <w:tc>
          <w:tcPr>
            <w:tcW w:w="596" w:type="dxa"/>
          </w:tcPr>
          <w:p w14:paraId="615542EC" w14:textId="77777777" w:rsidR="009F3451" w:rsidRPr="007275DF" w:rsidRDefault="009F3451" w:rsidP="00D00DFE">
            <w:pPr>
              <w:pStyle w:val="TAC"/>
            </w:pPr>
            <w:r w:rsidRPr="007275DF">
              <w:t>s</w:t>
            </w:r>
          </w:p>
        </w:tc>
        <w:tc>
          <w:tcPr>
            <w:tcW w:w="1251" w:type="dxa"/>
          </w:tcPr>
          <w:p w14:paraId="1EF5491A" w14:textId="77777777" w:rsidR="009F3451" w:rsidRPr="007275DF" w:rsidRDefault="009F3451" w:rsidP="00D00DFE">
            <w:pPr>
              <w:pStyle w:val="TAC"/>
            </w:pPr>
            <w:r w:rsidRPr="007275DF">
              <w:t>Config 1</w:t>
            </w:r>
          </w:p>
        </w:tc>
        <w:tc>
          <w:tcPr>
            <w:tcW w:w="2505" w:type="dxa"/>
            <w:gridSpan w:val="4"/>
          </w:tcPr>
          <w:p w14:paraId="43023D77" w14:textId="77777777" w:rsidR="009F3451" w:rsidRPr="007275DF" w:rsidRDefault="009F3451" w:rsidP="00D00DFE">
            <w:pPr>
              <w:pStyle w:val="TAC"/>
            </w:pPr>
            <w:r w:rsidRPr="007275DF">
              <w:t>0</w:t>
            </w:r>
          </w:p>
        </w:tc>
        <w:tc>
          <w:tcPr>
            <w:tcW w:w="3072" w:type="dxa"/>
          </w:tcPr>
          <w:p w14:paraId="47FCE1F6" w14:textId="77777777" w:rsidR="009F3451" w:rsidRPr="007275DF" w:rsidRDefault="009F3451" w:rsidP="00D00DFE">
            <w:pPr>
              <w:pStyle w:val="TAL"/>
              <w:rPr>
                <w:rFonts w:cs="Arial"/>
              </w:rPr>
            </w:pPr>
          </w:p>
        </w:tc>
      </w:tr>
      <w:tr w:rsidR="009F3451" w:rsidRPr="007275DF" w14:paraId="67709ECE" w14:textId="77777777" w:rsidTr="00D00DFE">
        <w:trPr>
          <w:cantSplit/>
          <w:trHeight w:val="208"/>
        </w:trPr>
        <w:tc>
          <w:tcPr>
            <w:tcW w:w="2117" w:type="dxa"/>
          </w:tcPr>
          <w:p w14:paraId="729C1692" w14:textId="77777777" w:rsidR="009F3451" w:rsidRPr="007275DF" w:rsidRDefault="009F3451" w:rsidP="00D00DFE">
            <w:pPr>
              <w:pStyle w:val="TAL"/>
              <w:rPr>
                <w:rFonts w:cs="Arial"/>
              </w:rPr>
            </w:pPr>
            <w:r w:rsidRPr="007275DF">
              <w:rPr>
                <w:rFonts w:cs="Arial"/>
              </w:rPr>
              <w:t>Filter coefficient</w:t>
            </w:r>
          </w:p>
        </w:tc>
        <w:tc>
          <w:tcPr>
            <w:tcW w:w="596" w:type="dxa"/>
          </w:tcPr>
          <w:p w14:paraId="691ADEB7" w14:textId="77777777" w:rsidR="009F3451" w:rsidRPr="007275DF" w:rsidRDefault="009F3451" w:rsidP="00D00DFE">
            <w:pPr>
              <w:pStyle w:val="TAC"/>
            </w:pPr>
          </w:p>
        </w:tc>
        <w:tc>
          <w:tcPr>
            <w:tcW w:w="1251" w:type="dxa"/>
          </w:tcPr>
          <w:p w14:paraId="46DF001A" w14:textId="77777777" w:rsidR="009F3451" w:rsidRPr="007275DF" w:rsidRDefault="009F3451" w:rsidP="00D00DFE">
            <w:pPr>
              <w:pStyle w:val="TAC"/>
            </w:pPr>
            <w:r w:rsidRPr="007275DF">
              <w:t>Config 1</w:t>
            </w:r>
          </w:p>
        </w:tc>
        <w:tc>
          <w:tcPr>
            <w:tcW w:w="2505" w:type="dxa"/>
            <w:gridSpan w:val="4"/>
          </w:tcPr>
          <w:p w14:paraId="7413B551" w14:textId="77777777" w:rsidR="009F3451" w:rsidRPr="007275DF" w:rsidRDefault="009F3451" w:rsidP="00D00DFE">
            <w:pPr>
              <w:pStyle w:val="TAC"/>
            </w:pPr>
            <w:r w:rsidRPr="007275DF">
              <w:t>0</w:t>
            </w:r>
          </w:p>
        </w:tc>
        <w:tc>
          <w:tcPr>
            <w:tcW w:w="3072" w:type="dxa"/>
          </w:tcPr>
          <w:p w14:paraId="331FD665" w14:textId="77777777" w:rsidR="009F3451" w:rsidRPr="007275DF" w:rsidRDefault="009F3451" w:rsidP="00D00DFE">
            <w:pPr>
              <w:pStyle w:val="TAL"/>
              <w:rPr>
                <w:rFonts w:cs="Arial"/>
              </w:rPr>
            </w:pPr>
            <w:r w:rsidRPr="007275DF">
              <w:rPr>
                <w:rFonts w:cs="Arial"/>
              </w:rPr>
              <w:t>L3 filtering is not used</w:t>
            </w:r>
          </w:p>
        </w:tc>
      </w:tr>
      <w:tr w:rsidR="009F3451" w:rsidRPr="007275DF" w14:paraId="7D14A12D" w14:textId="77777777" w:rsidTr="00D00DFE">
        <w:trPr>
          <w:cantSplit/>
          <w:trHeight w:val="208"/>
        </w:trPr>
        <w:tc>
          <w:tcPr>
            <w:tcW w:w="2117" w:type="dxa"/>
          </w:tcPr>
          <w:p w14:paraId="668934ED" w14:textId="77777777" w:rsidR="009F3451" w:rsidRPr="007275DF" w:rsidRDefault="009F3451" w:rsidP="00D00DFE">
            <w:pPr>
              <w:pStyle w:val="TAL"/>
              <w:rPr>
                <w:rFonts w:cs="Arial"/>
              </w:rPr>
            </w:pPr>
            <w:r w:rsidRPr="007275DF">
              <w:rPr>
                <w:rFonts w:cs="Arial"/>
              </w:rPr>
              <w:t>DRX</w:t>
            </w:r>
          </w:p>
        </w:tc>
        <w:tc>
          <w:tcPr>
            <w:tcW w:w="596" w:type="dxa"/>
          </w:tcPr>
          <w:p w14:paraId="38C05E1C" w14:textId="77777777" w:rsidR="009F3451" w:rsidRPr="007275DF" w:rsidRDefault="009F3451" w:rsidP="00D00DFE">
            <w:pPr>
              <w:pStyle w:val="TAC"/>
            </w:pPr>
          </w:p>
        </w:tc>
        <w:tc>
          <w:tcPr>
            <w:tcW w:w="1251" w:type="dxa"/>
          </w:tcPr>
          <w:p w14:paraId="46E7353C" w14:textId="77777777" w:rsidR="009F3451" w:rsidRPr="007275DF" w:rsidRDefault="009F3451" w:rsidP="00D00DFE">
            <w:pPr>
              <w:pStyle w:val="TAC"/>
            </w:pPr>
            <w:r w:rsidRPr="007275DF">
              <w:t>Config 1</w:t>
            </w:r>
          </w:p>
        </w:tc>
        <w:tc>
          <w:tcPr>
            <w:tcW w:w="626" w:type="dxa"/>
          </w:tcPr>
          <w:p w14:paraId="2EF20934" w14:textId="77777777" w:rsidR="009F3451" w:rsidRPr="007275DF" w:rsidRDefault="009F3451" w:rsidP="00D00DFE">
            <w:pPr>
              <w:pStyle w:val="TAC"/>
            </w:pPr>
            <w:r w:rsidRPr="007275DF">
              <w:t>DRX.1</w:t>
            </w:r>
          </w:p>
        </w:tc>
        <w:tc>
          <w:tcPr>
            <w:tcW w:w="626" w:type="dxa"/>
          </w:tcPr>
          <w:p w14:paraId="1657D188" w14:textId="77777777" w:rsidR="009F3451" w:rsidRPr="007275DF" w:rsidRDefault="009F3451" w:rsidP="00D00DFE">
            <w:pPr>
              <w:pStyle w:val="TAC"/>
            </w:pPr>
            <w:r w:rsidRPr="007275DF">
              <w:t>DRX.2</w:t>
            </w:r>
          </w:p>
        </w:tc>
        <w:tc>
          <w:tcPr>
            <w:tcW w:w="626" w:type="dxa"/>
          </w:tcPr>
          <w:p w14:paraId="420E0661" w14:textId="77777777" w:rsidR="009F3451" w:rsidRPr="007275DF" w:rsidRDefault="009F3451" w:rsidP="00D00DFE">
            <w:pPr>
              <w:pStyle w:val="TAC"/>
            </w:pPr>
            <w:r w:rsidRPr="007275DF">
              <w:t>DRX.1</w:t>
            </w:r>
          </w:p>
        </w:tc>
        <w:tc>
          <w:tcPr>
            <w:tcW w:w="627" w:type="dxa"/>
          </w:tcPr>
          <w:p w14:paraId="2F178504" w14:textId="77777777" w:rsidR="009F3451" w:rsidRPr="007275DF" w:rsidRDefault="009F3451" w:rsidP="00D00DFE">
            <w:pPr>
              <w:pStyle w:val="TAC"/>
            </w:pPr>
            <w:r w:rsidRPr="007275DF">
              <w:t>DRX.2</w:t>
            </w:r>
          </w:p>
        </w:tc>
        <w:tc>
          <w:tcPr>
            <w:tcW w:w="3072" w:type="dxa"/>
          </w:tcPr>
          <w:p w14:paraId="3456B2C3" w14:textId="77777777" w:rsidR="009F3451" w:rsidRPr="007275DF" w:rsidRDefault="009F3451">
            <w:pPr>
              <w:pStyle w:val="TAC"/>
              <w:jc w:val="left"/>
              <w:rPr>
                <w:rFonts w:cs="Arial"/>
              </w:rPr>
              <w:pPrChange w:id="555" w:author="Author">
                <w:pPr>
                  <w:pStyle w:val="TAL"/>
                </w:pPr>
              </w:pPrChange>
            </w:pPr>
            <w:ins w:id="556" w:author="Author">
              <w:r>
                <w:rPr>
                  <w:rFonts w:cs="Arial"/>
                  <w:lang w:val="en-US"/>
                </w:rPr>
                <w:t xml:space="preserve">As specified in clause </w:t>
              </w:r>
              <w:r>
                <w:rPr>
                  <w:lang w:val="en-US"/>
                </w:rPr>
                <w:t>A.3.3</w:t>
              </w:r>
            </w:ins>
            <w:del w:id="557" w:author="Author">
              <w:r w:rsidRPr="007275DF" w:rsidDel="003B3213">
                <w:rPr>
                  <w:rFonts w:cs="Arial"/>
                </w:rPr>
                <w:delText>DRX is not used</w:delText>
              </w:r>
            </w:del>
          </w:p>
        </w:tc>
      </w:tr>
      <w:tr w:rsidR="009F3451" w:rsidRPr="007275DF" w14:paraId="59A9C01A" w14:textId="77777777" w:rsidTr="00D00DFE">
        <w:trPr>
          <w:cantSplit/>
          <w:trHeight w:val="614"/>
        </w:trPr>
        <w:tc>
          <w:tcPr>
            <w:tcW w:w="2117" w:type="dxa"/>
          </w:tcPr>
          <w:p w14:paraId="1B78405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6F4959B1" w14:textId="77777777" w:rsidR="009F3451" w:rsidRPr="007275DF" w:rsidRDefault="009F3451" w:rsidP="00D00DFE">
            <w:pPr>
              <w:pStyle w:val="TAC"/>
            </w:pPr>
          </w:p>
        </w:tc>
        <w:tc>
          <w:tcPr>
            <w:tcW w:w="1251" w:type="dxa"/>
          </w:tcPr>
          <w:p w14:paraId="6C02C074" w14:textId="77777777" w:rsidR="009F3451" w:rsidRPr="007275DF" w:rsidRDefault="009F3451" w:rsidP="00D00DFE">
            <w:pPr>
              <w:pStyle w:val="TAC"/>
            </w:pPr>
            <w:r w:rsidRPr="007275DF">
              <w:t>Config 1</w:t>
            </w:r>
          </w:p>
        </w:tc>
        <w:tc>
          <w:tcPr>
            <w:tcW w:w="2505" w:type="dxa"/>
            <w:gridSpan w:val="4"/>
          </w:tcPr>
          <w:p w14:paraId="409E045F"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091A8F73" w14:textId="77777777" w:rsidR="009F3451" w:rsidRPr="007275DF" w:rsidRDefault="009F3451" w:rsidP="00D00DFE">
            <w:pPr>
              <w:pStyle w:val="TAL"/>
            </w:pPr>
            <w:r w:rsidRPr="007275DF">
              <w:t>Synchronous cells.</w:t>
            </w:r>
          </w:p>
          <w:p w14:paraId="5AFDE792" w14:textId="77777777" w:rsidR="009F3451" w:rsidRPr="007275DF" w:rsidRDefault="009F3451" w:rsidP="00D00DFE">
            <w:pPr>
              <w:pStyle w:val="TAL"/>
              <w:rPr>
                <w:lang w:eastAsia="zh-CN"/>
              </w:rPr>
            </w:pPr>
          </w:p>
        </w:tc>
      </w:tr>
      <w:tr w:rsidR="009F3451" w:rsidRPr="007275DF" w14:paraId="046EC148" w14:textId="77777777" w:rsidTr="00D00DFE">
        <w:trPr>
          <w:cantSplit/>
          <w:trHeight w:val="208"/>
        </w:trPr>
        <w:tc>
          <w:tcPr>
            <w:tcW w:w="2117" w:type="dxa"/>
          </w:tcPr>
          <w:p w14:paraId="603B8D25" w14:textId="77777777" w:rsidR="009F3451" w:rsidRPr="007275DF" w:rsidRDefault="009F3451" w:rsidP="00D00DFE">
            <w:pPr>
              <w:pStyle w:val="TAL"/>
              <w:rPr>
                <w:rFonts w:cs="Arial"/>
              </w:rPr>
            </w:pPr>
            <w:r w:rsidRPr="007275DF">
              <w:rPr>
                <w:rFonts w:cs="Arial"/>
              </w:rPr>
              <w:t>T1</w:t>
            </w:r>
          </w:p>
        </w:tc>
        <w:tc>
          <w:tcPr>
            <w:tcW w:w="596" w:type="dxa"/>
          </w:tcPr>
          <w:p w14:paraId="67A2AD44" w14:textId="77777777" w:rsidR="009F3451" w:rsidRPr="007275DF" w:rsidRDefault="009F3451" w:rsidP="00D00DFE">
            <w:pPr>
              <w:pStyle w:val="TAC"/>
            </w:pPr>
            <w:r w:rsidRPr="007275DF">
              <w:t>s</w:t>
            </w:r>
          </w:p>
        </w:tc>
        <w:tc>
          <w:tcPr>
            <w:tcW w:w="1251" w:type="dxa"/>
          </w:tcPr>
          <w:p w14:paraId="66DDE7F6" w14:textId="77777777" w:rsidR="009F3451" w:rsidRPr="007275DF" w:rsidRDefault="009F3451" w:rsidP="00D00DFE">
            <w:pPr>
              <w:pStyle w:val="TAC"/>
            </w:pPr>
            <w:r w:rsidRPr="007275DF">
              <w:t>Config 1</w:t>
            </w:r>
          </w:p>
        </w:tc>
        <w:tc>
          <w:tcPr>
            <w:tcW w:w="2505" w:type="dxa"/>
            <w:gridSpan w:val="4"/>
          </w:tcPr>
          <w:p w14:paraId="6A18B589" w14:textId="77777777" w:rsidR="009F3451" w:rsidRPr="007275DF" w:rsidRDefault="009F3451" w:rsidP="00D00DFE">
            <w:pPr>
              <w:pStyle w:val="TAC"/>
            </w:pPr>
            <w:del w:id="558" w:author="Author">
              <w:r w:rsidRPr="007275DF" w:rsidDel="00284746">
                <w:delText>[</w:delText>
              </w:r>
            </w:del>
            <w:r w:rsidRPr="007275DF">
              <w:t>5</w:t>
            </w:r>
            <w:del w:id="559" w:author="Author">
              <w:r w:rsidRPr="007275DF" w:rsidDel="00284746">
                <w:delText>]</w:delText>
              </w:r>
            </w:del>
          </w:p>
        </w:tc>
        <w:tc>
          <w:tcPr>
            <w:tcW w:w="3072" w:type="dxa"/>
          </w:tcPr>
          <w:p w14:paraId="50F93B8F" w14:textId="77777777" w:rsidR="009F3451" w:rsidRPr="007275DF" w:rsidRDefault="009F3451" w:rsidP="00D00DFE">
            <w:pPr>
              <w:pStyle w:val="TAL"/>
              <w:rPr>
                <w:rFonts w:cs="Arial"/>
              </w:rPr>
            </w:pPr>
          </w:p>
        </w:tc>
      </w:tr>
      <w:tr w:rsidR="009F3451" w:rsidRPr="007275DF" w14:paraId="1D1757DE" w14:textId="77777777" w:rsidTr="00D00DFE">
        <w:trPr>
          <w:cantSplit/>
          <w:trHeight w:val="208"/>
        </w:trPr>
        <w:tc>
          <w:tcPr>
            <w:tcW w:w="2117" w:type="dxa"/>
          </w:tcPr>
          <w:p w14:paraId="27F9A2F3" w14:textId="77777777" w:rsidR="009F3451" w:rsidRPr="007275DF" w:rsidRDefault="009F3451" w:rsidP="00D00DFE">
            <w:pPr>
              <w:pStyle w:val="TAL"/>
              <w:rPr>
                <w:rFonts w:cs="Arial"/>
              </w:rPr>
            </w:pPr>
            <w:r w:rsidRPr="007275DF">
              <w:rPr>
                <w:rFonts w:cs="Arial"/>
              </w:rPr>
              <w:t>T2</w:t>
            </w:r>
          </w:p>
        </w:tc>
        <w:tc>
          <w:tcPr>
            <w:tcW w:w="596" w:type="dxa"/>
          </w:tcPr>
          <w:p w14:paraId="2EED1C2B" w14:textId="77777777" w:rsidR="009F3451" w:rsidRPr="007275DF" w:rsidRDefault="009F3451" w:rsidP="00D00DFE">
            <w:pPr>
              <w:pStyle w:val="TAC"/>
            </w:pPr>
            <w:r w:rsidRPr="007275DF">
              <w:t>s</w:t>
            </w:r>
          </w:p>
        </w:tc>
        <w:tc>
          <w:tcPr>
            <w:tcW w:w="1251" w:type="dxa"/>
          </w:tcPr>
          <w:p w14:paraId="595E79EE" w14:textId="77777777" w:rsidR="009F3451" w:rsidRPr="007275DF" w:rsidRDefault="009F3451" w:rsidP="00D00DFE">
            <w:pPr>
              <w:pStyle w:val="TAC"/>
            </w:pPr>
            <w:r w:rsidRPr="007275DF">
              <w:t>Config 1</w:t>
            </w:r>
          </w:p>
        </w:tc>
        <w:tc>
          <w:tcPr>
            <w:tcW w:w="626" w:type="dxa"/>
          </w:tcPr>
          <w:p w14:paraId="18789746" w14:textId="77777777" w:rsidR="009F3451" w:rsidRPr="007275DF" w:rsidRDefault="009F3451" w:rsidP="00D00DFE">
            <w:pPr>
              <w:pStyle w:val="TAC"/>
            </w:pPr>
            <w:del w:id="560" w:author="Author">
              <w:r w:rsidRPr="007275DF" w:rsidDel="00284746">
                <w:delText>[</w:delText>
              </w:r>
            </w:del>
            <w:ins w:id="561" w:author="Author">
              <w:r>
                <w:t>2.5</w:t>
              </w:r>
            </w:ins>
            <w:del w:id="562" w:author="Author">
              <w:r w:rsidRPr="007275DF" w:rsidDel="00F60824">
                <w:delText>1.1</w:delText>
              </w:r>
              <w:r w:rsidRPr="007275DF" w:rsidDel="00284746">
                <w:delText>]</w:delText>
              </w:r>
            </w:del>
          </w:p>
        </w:tc>
        <w:tc>
          <w:tcPr>
            <w:tcW w:w="626" w:type="dxa"/>
          </w:tcPr>
          <w:p w14:paraId="65501CEA" w14:textId="77777777" w:rsidR="009F3451" w:rsidRPr="007275DF" w:rsidRDefault="009F3451" w:rsidP="00D00DFE">
            <w:pPr>
              <w:pStyle w:val="TAC"/>
            </w:pPr>
            <w:del w:id="563" w:author="Author">
              <w:r w:rsidRPr="007275DF" w:rsidDel="00284746">
                <w:delText>[</w:delText>
              </w:r>
              <w:r w:rsidRPr="007275DF" w:rsidDel="00F60824">
                <w:delText>11</w:delText>
              </w:r>
              <w:r w:rsidRPr="007275DF" w:rsidDel="00284746">
                <w:delText>]</w:delText>
              </w:r>
            </w:del>
            <w:ins w:id="564" w:author="Author">
              <w:r>
                <w:t>17</w:t>
              </w:r>
            </w:ins>
          </w:p>
        </w:tc>
        <w:tc>
          <w:tcPr>
            <w:tcW w:w="626" w:type="dxa"/>
          </w:tcPr>
          <w:p w14:paraId="4D721798" w14:textId="77777777" w:rsidR="009F3451" w:rsidRPr="007275DF" w:rsidRDefault="009F3451" w:rsidP="00D00DFE">
            <w:pPr>
              <w:pStyle w:val="TAC"/>
            </w:pPr>
            <w:del w:id="565" w:author="Author">
              <w:r w:rsidRPr="007275DF" w:rsidDel="00284746">
                <w:delText>[</w:delText>
              </w:r>
              <w:r w:rsidRPr="007275DF" w:rsidDel="00F60824">
                <w:delText>1.1</w:delText>
              </w:r>
              <w:r w:rsidRPr="007275DF" w:rsidDel="00284746">
                <w:delText>]</w:delText>
              </w:r>
            </w:del>
            <w:ins w:id="566" w:author="Author">
              <w:r>
                <w:t>2.5</w:t>
              </w:r>
            </w:ins>
          </w:p>
        </w:tc>
        <w:tc>
          <w:tcPr>
            <w:tcW w:w="627" w:type="dxa"/>
          </w:tcPr>
          <w:p w14:paraId="2D001336" w14:textId="77777777" w:rsidR="009F3451" w:rsidRPr="007275DF" w:rsidRDefault="009F3451" w:rsidP="00D00DFE">
            <w:pPr>
              <w:pStyle w:val="TAC"/>
            </w:pPr>
            <w:del w:id="567" w:author="Author">
              <w:r w:rsidRPr="007275DF" w:rsidDel="00284746">
                <w:delText>[</w:delText>
              </w:r>
              <w:r w:rsidRPr="007275DF" w:rsidDel="00F60824">
                <w:delText>11</w:delText>
              </w:r>
              <w:r w:rsidRPr="007275DF" w:rsidDel="00284746">
                <w:delText>]</w:delText>
              </w:r>
            </w:del>
            <w:ins w:id="568" w:author="Author">
              <w:r>
                <w:t>17</w:t>
              </w:r>
            </w:ins>
          </w:p>
        </w:tc>
        <w:tc>
          <w:tcPr>
            <w:tcW w:w="3072" w:type="dxa"/>
          </w:tcPr>
          <w:p w14:paraId="76EDD528" w14:textId="77777777" w:rsidR="009F3451" w:rsidRPr="007275DF" w:rsidRDefault="009F3451" w:rsidP="00D00DFE">
            <w:pPr>
              <w:pStyle w:val="TAL"/>
              <w:rPr>
                <w:rFonts w:cs="Arial"/>
              </w:rPr>
            </w:pPr>
          </w:p>
        </w:tc>
      </w:tr>
    </w:tbl>
    <w:p w14:paraId="2392AEB3" w14:textId="77777777" w:rsidR="009F3451" w:rsidRPr="007275DF" w:rsidRDefault="009F3451" w:rsidP="009F3451">
      <w:pPr>
        <w:pStyle w:val="B10"/>
      </w:pPr>
    </w:p>
    <w:p w14:paraId="4D44D4B4" w14:textId="77777777" w:rsidR="009F3451" w:rsidRPr="007275DF" w:rsidRDefault="009F3451" w:rsidP="009F3451">
      <w:pPr>
        <w:pStyle w:val="TH"/>
        <w:rPr>
          <w:rFonts w:cs="v4.2.0"/>
        </w:rPr>
      </w:pPr>
      <w:r w:rsidRPr="007275DF">
        <w:rPr>
          <w:rFonts w:cs="v4.2.0"/>
        </w:rPr>
        <w:t>Table A.11.5.2.4.1-3: Cell specific test parameters for SA inter-frequency event triggered reporting for FR1 with CCA without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9F3451" w:rsidRPr="007275DF" w14:paraId="16E5B2BC" w14:textId="77777777" w:rsidTr="00D00DFE">
        <w:trPr>
          <w:cantSplit/>
          <w:trHeight w:val="150"/>
          <w:jc w:val="center"/>
        </w:trPr>
        <w:tc>
          <w:tcPr>
            <w:tcW w:w="2625" w:type="dxa"/>
            <w:gridSpan w:val="3"/>
            <w:vMerge w:val="restart"/>
            <w:tcBorders>
              <w:top w:val="single" w:sz="4" w:space="0" w:color="auto"/>
              <w:left w:val="single" w:sz="4" w:space="0" w:color="auto"/>
            </w:tcBorders>
          </w:tcPr>
          <w:p w14:paraId="64A0E8C3" w14:textId="77777777" w:rsidR="009F3451" w:rsidRPr="007275DF" w:rsidRDefault="009F3451" w:rsidP="00D00DFE">
            <w:pPr>
              <w:pStyle w:val="TAH"/>
              <w:rPr>
                <w:rFonts w:cs="Arial"/>
              </w:rPr>
            </w:pPr>
            <w:r w:rsidRPr="007275DF">
              <w:t>Parameter</w:t>
            </w:r>
          </w:p>
        </w:tc>
        <w:tc>
          <w:tcPr>
            <w:tcW w:w="877" w:type="dxa"/>
            <w:vMerge w:val="restart"/>
            <w:tcBorders>
              <w:top w:val="single" w:sz="4" w:space="0" w:color="auto"/>
            </w:tcBorders>
          </w:tcPr>
          <w:p w14:paraId="0C0E65D9" w14:textId="77777777" w:rsidR="009F3451" w:rsidRPr="007275DF" w:rsidRDefault="009F3451" w:rsidP="00D00DFE">
            <w:pPr>
              <w:pStyle w:val="TAH"/>
              <w:rPr>
                <w:rFonts w:cs="Arial"/>
              </w:rPr>
            </w:pPr>
            <w:r w:rsidRPr="007275DF">
              <w:t>Unit</w:t>
            </w:r>
          </w:p>
        </w:tc>
        <w:tc>
          <w:tcPr>
            <w:tcW w:w="1281" w:type="dxa"/>
            <w:vMerge w:val="restart"/>
            <w:tcBorders>
              <w:top w:val="single" w:sz="4" w:space="0" w:color="auto"/>
            </w:tcBorders>
          </w:tcPr>
          <w:p w14:paraId="1F65E39E" w14:textId="77777777" w:rsidR="009F3451" w:rsidRPr="007275DF" w:rsidRDefault="009F3451" w:rsidP="00D00DFE">
            <w:pPr>
              <w:pStyle w:val="TAH"/>
            </w:pPr>
            <w:r w:rsidRPr="007275DF">
              <w:rPr>
                <w:rFonts w:cs="Arial"/>
              </w:rPr>
              <w:t>Test configuration</w:t>
            </w:r>
          </w:p>
        </w:tc>
        <w:tc>
          <w:tcPr>
            <w:tcW w:w="1959" w:type="dxa"/>
            <w:gridSpan w:val="5"/>
            <w:tcBorders>
              <w:top w:val="single" w:sz="4" w:space="0" w:color="auto"/>
            </w:tcBorders>
          </w:tcPr>
          <w:p w14:paraId="22D9D734" w14:textId="77777777" w:rsidR="009F3451" w:rsidRPr="007275DF" w:rsidRDefault="009F3451" w:rsidP="00D00DFE">
            <w:pPr>
              <w:pStyle w:val="TAH"/>
              <w:rPr>
                <w:rFonts w:cs="Arial"/>
              </w:rPr>
            </w:pPr>
            <w:r w:rsidRPr="007275DF">
              <w:t>Cell 1</w:t>
            </w:r>
          </w:p>
        </w:tc>
        <w:tc>
          <w:tcPr>
            <w:tcW w:w="2204" w:type="dxa"/>
            <w:gridSpan w:val="4"/>
            <w:tcBorders>
              <w:top w:val="single" w:sz="4" w:space="0" w:color="auto"/>
              <w:right w:val="single" w:sz="4" w:space="0" w:color="auto"/>
            </w:tcBorders>
          </w:tcPr>
          <w:p w14:paraId="1A219F37" w14:textId="77777777" w:rsidR="009F3451" w:rsidRPr="007275DF" w:rsidRDefault="009F3451" w:rsidP="00D00DFE">
            <w:pPr>
              <w:pStyle w:val="TAH"/>
              <w:rPr>
                <w:rFonts w:cs="Arial"/>
              </w:rPr>
            </w:pPr>
            <w:r w:rsidRPr="007275DF">
              <w:t>Cell 2</w:t>
            </w:r>
          </w:p>
        </w:tc>
      </w:tr>
      <w:tr w:rsidR="009F3451" w:rsidRPr="007275DF" w14:paraId="3160017A" w14:textId="77777777" w:rsidTr="00D00DFE">
        <w:trPr>
          <w:cantSplit/>
          <w:trHeight w:val="150"/>
          <w:jc w:val="center"/>
        </w:trPr>
        <w:tc>
          <w:tcPr>
            <w:tcW w:w="2625" w:type="dxa"/>
            <w:gridSpan w:val="3"/>
            <w:vMerge/>
            <w:tcBorders>
              <w:left w:val="single" w:sz="4" w:space="0" w:color="auto"/>
              <w:bottom w:val="single" w:sz="4" w:space="0" w:color="auto"/>
            </w:tcBorders>
          </w:tcPr>
          <w:p w14:paraId="0506A127" w14:textId="77777777" w:rsidR="009F3451" w:rsidRPr="007275DF" w:rsidRDefault="009F3451" w:rsidP="00D00DFE">
            <w:pPr>
              <w:pStyle w:val="TAH"/>
              <w:rPr>
                <w:rFonts w:cs="Arial"/>
              </w:rPr>
            </w:pPr>
          </w:p>
        </w:tc>
        <w:tc>
          <w:tcPr>
            <w:tcW w:w="877" w:type="dxa"/>
            <w:vMerge/>
            <w:tcBorders>
              <w:bottom w:val="single" w:sz="4" w:space="0" w:color="auto"/>
            </w:tcBorders>
          </w:tcPr>
          <w:p w14:paraId="6A611A40" w14:textId="77777777" w:rsidR="009F3451" w:rsidRPr="007275DF" w:rsidRDefault="009F3451" w:rsidP="00D00DFE">
            <w:pPr>
              <w:pStyle w:val="TAH"/>
              <w:rPr>
                <w:rFonts w:cs="Arial"/>
              </w:rPr>
            </w:pPr>
          </w:p>
        </w:tc>
        <w:tc>
          <w:tcPr>
            <w:tcW w:w="1281" w:type="dxa"/>
            <w:vMerge/>
            <w:tcBorders>
              <w:bottom w:val="single" w:sz="4" w:space="0" w:color="auto"/>
            </w:tcBorders>
          </w:tcPr>
          <w:p w14:paraId="2A38F539" w14:textId="77777777" w:rsidR="009F3451" w:rsidRPr="007275DF" w:rsidRDefault="009F3451" w:rsidP="00D00DFE">
            <w:pPr>
              <w:pStyle w:val="TAH"/>
            </w:pPr>
          </w:p>
        </w:tc>
        <w:tc>
          <w:tcPr>
            <w:tcW w:w="492" w:type="dxa"/>
            <w:tcBorders>
              <w:bottom w:val="single" w:sz="4" w:space="0" w:color="auto"/>
            </w:tcBorders>
          </w:tcPr>
          <w:p w14:paraId="66245BBA" w14:textId="77777777" w:rsidR="009F3451" w:rsidRPr="007275DF" w:rsidRDefault="009F3451" w:rsidP="00D00DFE">
            <w:pPr>
              <w:pStyle w:val="TAH"/>
              <w:rPr>
                <w:rFonts w:cs="Arial"/>
              </w:rPr>
            </w:pPr>
            <w:r w:rsidRPr="007275DF">
              <w:t>T1</w:t>
            </w:r>
          </w:p>
        </w:tc>
        <w:tc>
          <w:tcPr>
            <w:tcW w:w="492" w:type="dxa"/>
            <w:tcBorders>
              <w:bottom w:val="single" w:sz="4" w:space="0" w:color="auto"/>
            </w:tcBorders>
          </w:tcPr>
          <w:p w14:paraId="1BDFEE7A" w14:textId="77777777" w:rsidR="009F3451" w:rsidRPr="007275DF" w:rsidRDefault="009F3451" w:rsidP="00D00DFE">
            <w:pPr>
              <w:pStyle w:val="TAH"/>
              <w:rPr>
                <w:rFonts w:cs="Arial"/>
              </w:rPr>
            </w:pPr>
            <w:r w:rsidRPr="007275DF">
              <w:t>T2</w:t>
            </w:r>
          </w:p>
        </w:tc>
        <w:tc>
          <w:tcPr>
            <w:tcW w:w="487" w:type="dxa"/>
            <w:tcBorders>
              <w:bottom w:val="single" w:sz="4" w:space="0" w:color="auto"/>
            </w:tcBorders>
          </w:tcPr>
          <w:p w14:paraId="78CC741E" w14:textId="77777777" w:rsidR="009F3451" w:rsidRPr="007275DF" w:rsidRDefault="009F3451" w:rsidP="00D00DFE">
            <w:pPr>
              <w:pStyle w:val="TAH"/>
              <w:rPr>
                <w:rFonts w:cs="Arial"/>
              </w:rPr>
            </w:pPr>
            <w:r w:rsidRPr="007275DF">
              <w:t>T3</w:t>
            </w:r>
          </w:p>
        </w:tc>
        <w:tc>
          <w:tcPr>
            <w:tcW w:w="488" w:type="dxa"/>
            <w:gridSpan w:val="2"/>
            <w:tcBorders>
              <w:bottom w:val="single" w:sz="4" w:space="0" w:color="auto"/>
            </w:tcBorders>
          </w:tcPr>
          <w:p w14:paraId="568F8CC5" w14:textId="77777777" w:rsidR="009F3451" w:rsidRPr="007275DF" w:rsidRDefault="009F3451" w:rsidP="00D00DFE">
            <w:pPr>
              <w:pStyle w:val="TAH"/>
              <w:rPr>
                <w:rFonts w:cs="Arial"/>
              </w:rPr>
            </w:pPr>
            <w:r w:rsidRPr="007275DF">
              <w:rPr>
                <w:rFonts w:cs="Arial"/>
              </w:rPr>
              <w:t>T4</w:t>
            </w:r>
          </w:p>
        </w:tc>
        <w:tc>
          <w:tcPr>
            <w:tcW w:w="496" w:type="dxa"/>
            <w:tcBorders>
              <w:bottom w:val="single" w:sz="4" w:space="0" w:color="auto"/>
            </w:tcBorders>
          </w:tcPr>
          <w:p w14:paraId="5C1854BB" w14:textId="77777777" w:rsidR="009F3451" w:rsidRPr="007275DF" w:rsidRDefault="009F3451" w:rsidP="00D00DFE">
            <w:pPr>
              <w:pStyle w:val="TAH"/>
              <w:rPr>
                <w:rFonts w:cs="Arial"/>
              </w:rPr>
            </w:pPr>
            <w:r w:rsidRPr="007275DF">
              <w:t>T1</w:t>
            </w:r>
          </w:p>
        </w:tc>
        <w:tc>
          <w:tcPr>
            <w:tcW w:w="497" w:type="dxa"/>
            <w:tcBorders>
              <w:bottom w:val="single" w:sz="4" w:space="0" w:color="auto"/>
            </w:tcBorders>
          </w:tcPr>
          <w:p w14:paraId="2C776ABE" w14:textId="77777777" w:rsidR="009F3451" w:rsidRPr="007275DF" w:rsidRDefault="009F3451" w:rsidP="00D00DFE">
            <w:pPr>
              <w:pStyle w:val="TAH"/>
              <w:rPr>
                <w:rFonts w:cs="Arial"/>
              </w:rPr>
            </w:pPr>
            <w:r w:rsidRPr="007275DF">
              <w:rPr>
                <w:rFonts w:cs="Arial"/>
              </w:rPr>
              <w:t>T2</w:t>
            </w:r>
          </w:p>
        </w:tc>
        <w:tc>
          <w:tcPr>
            <w:tcW w:w="605" w:type="dxa"/>
            <w:tcBorders>
              <w:bottom w:val="single" w:sz="4" w:space="0" w:color="auto"/>
            </w:tcBorders>
          </w:tcPr>
          <w:p w14:paraId="7C46C892" w14:textId="77777777" w:rsidR="009F3451" w:rsidRPr="007275DF" w:rsidRDefault="009F3451" w:rsidP="00D00DFE">
            <w:pPr>
              <w:pStyle w:val="TAH"/>
              <w:rPr>
                <w:rFonts w:cs="Arial"/>
              </w:rPr>
            </w:pPr>
            <w:r w:rsidRPr="007275DF">
              <w:t>T3</w:t>
            </w:r>
          </w:p>
        </w:tc>
        <w:tc>
          <w:tcPr>
            <w:tcW w:w="606" w:type="dxa"/>
            <w:tcBorders>
              <w:bottom w:val="single" w:sz="4" w:space="0" w:color="auto"/>
            </w:tcBorders>
          </w:tcPr>
          <w:p w14:paraId="4289892B" w14:textId="77777777" w:rsidR="009F3451" w:rsidRPr="007275DF" w:rsidRDefault="009F3451" w:rsidP="00D00DFE">
            <w:pPr>
              <w:pStyle w:val="TAH"/>
              <w:rPr>
                <w:rFonts w:cs="Arial"/>
              </w:rPr>
            </w:pPr>
            <w:r w:rsidRPr="007275DF">
              <w:rPr>
                <w:rFonts w:cs="Arial"/>
              </w:rPr>
              <w:t>T4</w:t>
            </w:r>
          </w:p>
        </w:tc>
      </w:tr>
      <w:tr w:rsidR="009F3451" w:rsidRPr="007275DF" w14:paraId="78AC64E0" w14:textId="77777777" w:rsidTr="00D00DFE">
        <w:trPr>
          <w:cantSplit/>
          <w:trHeight w:val="292"/>
          <w:jc w:val="center"/>
        </w:trPr>
        <w:tc>
          <w:tcPr>
            <w:tcW w:w="2625" w:type="dxa"/>
            <w:gridSpan w:val="3"/>
            <w:tcBorders>
              <w:left w:val="single" w:sz="4" w:space="0" w:color="auto"/>
              <w:bottom w:val="single" w:sz="4" w:space="0" w:color="auto"/>
            </w:tcBorders>
          </w:tcPr>
          <w:p w14:paraId="4B256A67" w14:textId="77777777" w:rsidR="009F3451" w:rsidRPr="007275DF" w:rsidRDefault="009F3451" w:rsidP="00D00DFE">
            <w:pPr>
              <w:pStyle w:val="TAL"/>
              <w:rPr>
                <w:lang w:val="it-IT"/>
              </w:rPr>
            </w:pPr>
            <w:r w:rsidRPr="007275DF">
              <w:rPr>
                <w:lang w:val="it-IT"/>
              </w:rPr>
              <w:t>NR RF Channel Number</w:t>
            </w:r>
          </w:p>
        </w:tc>
        <w:tc>
          <w:tcPr>
            <w:tcW w:w="877" w:type="dxa"/>
            <w:tcBorders>
              <w:bottom w:val="single" w:sz="4" w:space="0" w:color="auto"/>
            </w:tcBorders>
          </w:tcPr>
          <w:p w14:paraId="756FDD63" w14:textId="77777777" w:rsidR="009F3451" w:rsidRPr="007275DF" w:rsidRDefault="009F3451" w:rsidP="00D00DFE">
            <w:pPr>
              <w:pStyle w:val="TAC"/>
              <w:rPr>
                <w:lang w:val="it-IT"/>
              </w:rPr>
            </w:pPr>
          </w:p>
        </w:tc>
        <w:tc>
          <w:tcPr>
            <w:tcW w:w="1281" w:type="dxa"/>
            <w:tcBorders>
              <w:bottom w:val="single" w:sz="4" w:space="0" w:color="auto"/>
            </w:tcBorders>
          </w:tcPr>
          <w:p w14:paraId="5F8D155A"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4278F73C" w14:textId="77777777" w:rsidR="009F3451" w:rsidRPr="007275DF" w:rsidRDefault="009F3451" w:rsidP="00D00DFE">
            <w:pPr>
              <w:pStyle w:val="TAC"/>
            </w:pPr>
            <w:r w:rsidRPr="007275DF">
              <w:rPr>
                <w:rFonts w:cs="v4.2.0"/>
              </w:rPr>
              <w:t>1</w:t>
            </w:r>
          </w:p>
        </w:tc>
        <w:tc>
          <w:tcPr>
            <w:tcW w:w="2204" w:type="dxa"/>
            <w:gridSpan w:val="4"/>
            <w:tcBorders>
              <w:bottom w:val="single" w:sz="4" w:space="0" w:color="auto"/>
            </w:tcBorders>
          </w:tcPr>
          <w:p w14:paraId="35B194F6" w14:textId="77777777" w:rsidR="009F3451" w:rsidRPr="007275DF" w:rsidRDefault="009F3451" w:rsidP="00D00DFE">
            <w:pPr>
              <w:pStyle w:val="TAC"/>
            </w:pPr>
            <w:r w:rsidRPr="007275DF">
              <w:rPr>
                <w:rFonts w:cs="v4.2.0"/>
              </w:rPr>
              <w:t>2</w:t>
            </w:r>
          </w:p>
        </w:tc>
      </w:tr>
      <w:tr w:rsidR="009F3451" w:rsidRPr="007275DF" w14:paraId="2B810EF4" w14:textId="77777777" w:rsidTr="00D00DFE">
        <w:trPr>
          <w:cantSplit/>
          <w:trHeight w:val="150"/>
          <w:jc w:val="center"/>
        </w:trPr>
        <w:tc>
          <w:tcPr>
            <w:tcW w:w="2625" w:type="dxa"/>
            <w:gridSpan w:val="3"/>
            <w:tcBorders>
              <w:left w:val="single" w:sz="4" w:space="0" w:color="auto"/>
            </w:tcBorders>
          </w:tcPr>
          <w:p w14:paraId="08A6D878" w14:textId="77777777" w:rsidR="009F3451" w:rsidRPr="007275DF" w:rsidRDefault="009F3451" w:rsidP="00D00DFE">
            <w:pPr>
              <w:pStyle w:val="TAL"/>
              <w:rPr>
                <w:lang w:val="en-US"/>
              </w:rPr>
            </w:pPr>
            <w:r w:rsidRPr="007275DF">
              <w:rPr>
                <w:lang w:val="en-US"/>
              </w:rPr>
              <w:t>Duplex mode</w:t>
            </w:r>
          </w:p>
        </w:tc>
        <w:tc>
          <w:tcPr>
            <w:tcW w:w="877" w:type="dxa"/>
          </w:tcPr>
          <w:p w14:paraId="03CB2713" w14:textId="77777777" w:rsidR="009F3451" w:rsidRPr="007275DF" w:rsidRDefault="009F3451" w:rsidP="00D00DFE">
            <w:pPr>
              <w:pStyle w:val="TAC"/>
              <w:rPr>
                <w:rFonts w:cs="v4.2.0"/>
              </w:rPr>
            </w:pPr>
          </w:p>
        </w:tc>
        <w:tc>
          <w:tcPr>
            <w:tcW w:w="1281" w:type="dxa"/>
            <w:tcBorders>
              <w:bottom w:val="single" w:sz="4" w:space="0" w:color="auto"/>
            </w:tcBorders>
          </w:tcPr>
          <w:p w14:paraId="23A6AF37"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4C9C8402" w14:textId="77777777" w:rsidR="009F3451" w:rsidRPr="007275DF" w:rsidRDefault="009F3451" w:rsidP="00D00DFE">
            <w:pPr>
              <w:pStyle w:val="TAC"/>
              <w:rPr>
                <w:lang w:val="en-US"/>
              </w:rPr>
            </w:pPr>
            <w:r w:rsidRPr="007275DF">
              <w:rPr>
                <w:lang w:val="en-US"/>
              </w:rPr>
              <w:t>TDD</w:t>
            </w:r>
          </w:p>
        </w:tc>
      </w:tr>
      <w:tr w:rsidR="009F3451" w:rsidRPr="007275DF" w14:paraId="7D0786BE" w14:textId="77777777" w:rsidTr="00D00DFE">
        <w:trPr>
          <w:cantSplit/>
          <w:trHeight w:val="150"/>
          <w:jc w:val="center"/>
        </w:trPr>
        <w:tc>
          <w:tcPr>
            <w:tcW w:w="2625" w:type="dxa"/>
            <w:gridSpan w:val="3"/>
            <w:tcBorders>
              <w:left w:val="single" w:sz="4" w:space="0" w:color="auto"/>
            </w:tcBorders>
          </w:tcPr>
          <w:p w14:paraId="11277265" w14:textId="77777777" w:rsidR="009F3451" w:rsidRPr="007275DF" w:rsidRDefault="009F3451" w:rsidP="00D00DFE">
            <w:pPr>
              <w:pStyle w:val="TAL"/>
              <w:rPr>
                <w:bCs/>
              </w:rPr>
            </w:pPr>
            <w:r w:rsidRPr="007275DF">
              <w:rPr>
                <w:bCs/>
              </w:rPr>
              <w:t>TDD configuration</w:t>
            </w:r>
          </w:p>
        </w:tc>
        <w:tc>
          <w:tcPr>
            <w:tcW w:w="877" w:type="dxa"/>
          </w:tcPr>
          <w:p w14:paraId="315C58AB" w14:textId="77777777" w:rsidR="009F3451" w:rsidRPr="007275DF" w:rsidRDefault="009F3451" w:rsidP="00D00DFE">
            <w:pPr>
              <w:pStyle w:val="TAC"/>
              <w:rPr>
                <w:rFonts w:cs="v4.2.0"/>
              </w:rPr>
            </w:pPr>
          </w:p>
        </w:tc>
        <w:tc>
          <w:tcPr>
            <w:tcW w:w="1281" w:type="dxa"/>
            <w:tcBorders>
              <w:bottom w:val="single" w:sz="4" w:space="0" w:color="auto"/>
            </w:tcBorders>
          </w:tcPr>
          <w:p w14:paraId="3EC27901" w14:textId="77777777" w:rsidR="009F3451" w:rsidRPr="007275DF" w:rsidRDefault="009F3451" w:rsidP="00D00DF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45A8EFE2" w14:textId="77777777" w:rsidR="009F3451" w:rsidRPr="007275DF" w:rsidRDefault="009F3451" w:rsidP="00D00DFE">
            <w:pPr>
              <w:pStyle w:val="TAC"/>
              <w:rPr>
                <w:lang w:val="en-US"/>
              </w:rPr>
            </w:pPr>
            <w:r w:rsidRPr="007275DF">
              <w:rPr>
                <w:rFonts w:cs="Arial"/>
              </w:rPr>
              <w:t>TDDConf.1.1 CCA</w:t>
            </w:r>
          </w:p>
        </w:tc>
      </w:tr>
      <w:tr w:rsidR="009F3451" w:rsidRPr="007275DF" w14:paraId="78688FC2" w14:textId="77777777" w:rsidTr="00D00DFE">
        <w:trPr>
          <w:cantSplit/>
          <w:trHeight w:val="150"/>
          <w:jc w:val="center"/>
        </w:trPr>
        <w:tc>
          <w:tcPr>
            <w:tcW w:w="2625" w:type="dxa"/>
            <w:gridSpan w:val="3"/>
            <w:tcBorders>
              <w:left w:val="single" w:sz="4" w:space="0" w:color="auto"/>
            </w:tcBorders>
          </w:tcPr>
          <w:p w14:paraId="24C91878" w14:textId="77777777" w:rsidR="009F3451" w:rsidRPr="007275DF" w:rsidRDefault="009F3451" w:rsidP="00D00DFE">
            <w:pPr>
              <w:pStyle w:val="TAL"/>
            </w:pPr>
            <w:r w:rsidRPr="007275DF">
              <w:rPr>
                <w:bCs/>
              </w:rPr>
              <w:t>BW</w:t>
            </w:r>
            <w:r w:rsidRPr="007275DF">
              <w:rPr>
                <w:vertAlign w:val="subscript"/>
              </w:rPr>
              <w:t>channel</w:t>
            </w:r>
          </w:p>
        </w:tc>
        <w:tc>
          <w:tcPr>
            <w:tcW w:w="877" w:type="dxa"/>
          </w:tcPr>
          <w:p w14:paraId="51BC675E" w14:textId="77777777" w:rsidR="009F3451" w:rsidRPr="007275DF" w:rsidRDefault="009F3451" w:rsidP="00D00DFE">
            <w:pPr>
              <w:pStyle w:val="TAC"/>
            </w:pPr>
            <w:r w:rsidRPr="007275DF">
              <w:rPr>
                <w:rFonts w:cs="v4.2.0"/>
              </w:rPr>
              <w:t>MHz</w:t>
            </w:r>
          </w:p>
        </w:tc>
        <w:tc>
          <w:tcPr>
            <w:tcW w:w="1281" w:type="dxa"/>
            <w:tcBorders>
              <w:bottom w:val="single" w:sz="4" w:space="0" w:color="auto"/>
            </w:tcBorders>
          </w:tcPr>
          <w:p w14:paraId="43D66EB2"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14616B93"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3480AE24" w14:textId="77777777" w:rsidTr="00D00DFE">
        <w:trPr>
          <w:cantSplit/>
          <w:trHeight w:val="81"/>
          <w:jc w:val="center"/>
        </w:trPr>
        <w:tc>
          <w:tcPr>
            <w:tcW w:w="2625" w:type="dxa"/>
            <w:gridSpan w:val="3"/>
            <w:tcBorders>
              <w:left w:val="single" w:sz="4" w:space="0" w:color="auto"/>
            </w:tcBorders>
          </w:tcPr>
          <w:p w14:paraId="5E600FDE" w14:textId="77777777" w:rsidR="009F3451" w:rsidRPr="007275DF" w:rsidRDefault="009F3451" w:rsidP="00D00DFE">
            <w:pPr>
              <w:pStyle w:val="TAL"/>
              <w:rPr>
                <w:bCs/>
              </w:rPr>
            </w:pPr>
            <w:r w:rsidRPr="007275DF">
              <w:rPr>
                <w:lang w:val="en-US"/>
              </w:rPr>
              <w:t>BWP BW</w:t>
            </w:r>
          </w:p>
        </w:tc>
        <w:tc>
          <w:tcPr>
            <w:tcW w:w="877" w:type="dxa"/>
          </w:tcPr>
          <w:p w14:paraId="264DA45F" w14:textId="77777777" w:rsidR="009F3451" w:rsidRPr="007275DF" w:rsidRDefault="009F3451" w:rsidP="00D00DFE">
            <w:pPr>
              <w:pStyle w:val="TAC"/>
            </w:pPr>
            <w:r w:rsidRPr="007275DF">
              <w:t>MHz</w:t>
            </w:r>
          </w:p>
        </w:tc>
        <w:tc>
          <w:tcPr>
            <w:tcW w:w="1281" w:type="dxa"/>
            <w:tcBorders>
              <w:bottom w:val="single" w:sz="4" w:space="0" w:color="auto"/>
            </w:tcBorders>
          </w:tcPr>
          <w:p w14:paraId="0BA7997F"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37B84D77"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07513BA8" w14:textId="77777777" w:rsidTr="00D00DFE">
        <w:trPr>
          <w:cantSplit/>
          <w:trHeight w:val="36"/>
          <w:jc w:val="center"/>
        </w:trPr>
        <w:tc>
          <w:tcPr>
            <w:tcW w:w="1094" w:type="dxa"/>
            <w:vMerge w:val="restart"/>
            <w:tcBorders>
              <w:left w:val="single" w:sz="4" w:space="0" w:color="auto"/>
            </w:tcBorders>
          </w:tcPr>
          <w:p w14:paraId="47A561BC"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2EA34E27" w14:textId="77777777" w:rsidR="009F3451" w:rsidRPr="007275DF" w:rsidRDefault="009F3451" w:rsidP="00D00DFE">
            <w:pPr>
              <w:pStyle w:val="TAL"/>
              <w:rPr>
                <w:bCs/>
              </w:rPr>
            </w:pPr>
            <w:r w:rsidRPr="007275DF">
              <w:t>Initial DL BWP</w:t>
            </w:r>
          </w:p>
        </w:tc>
        <w:tc>
          <w:tcPr>
            <w:tcW w:w="877" w:type="dxa"/>
            <w:tcBorders>
              <w:bottom w:val="single" w:sz="4" w:space="0" w:color="auto"/>
            </w:tcBorders>
          </w:tcPr>
          <w:p w14:paraId="49F9F460"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restart"/>
            <w:vAlign w:val="center"/>
          </w:tcPr>
          <w:p w14:paraId="1520E849"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2A7BF118" w14:textId="77777777" w:rsidR="009F3451" w:rsidRPr="007275DF" w:rsidRDefault="009F3451" w:rsidP="00D00DFE">
            <w:pPr>
              <w:pStyle w:val="TAC"/>
              <w:rPr>
                <w:szCs w:val="18"/>
              </w:rPr>
            </w:pPr>
            <w:r w:rsidRPr="007275DF">
              <w:t>DLBWP.0.1</w:t>
            </w:r>
          </w:p>
        </w:tc>
        <w:tc>
          <w:tcPr>
            <w:tcW w:w="2204" w:type="dxa"/>
            <w:gridSpan w:val="4"/>
            <w:tcBorders>
              <w:bottom w:val="single" w:sz="4" w:space="0" w:color="auto"/>
            </w:tcBorders>
          </w:tcPr>
          <w:p w14:paraId="6FDCDE83" w14:textId="77777777" w:rsidR="009F3451" w:rsidRPr="007275DF" w:rsidRDefault="009F3451" w:rsidP="00D00DFE">
            <w:pPr>
              <w:pStyle w:val="TAC"/>
              <w:rPr>
                <w:szCs w:val="18"/>
              </w:rPr>
            </w:pPr>
            <w:r w:rsidRPr="007275DF">
              <w:rPr>
                <w:szCs w:val="18"/>
              </w:rPr>
              <w:t>NA</w:t>
            </w:r>
          </w:p>
        </w:tc>
      </w:tr>
      <w:tr w:rsidR="009F3451" w:rsidRPr="007275DF" w14:paraId="6FDE24F4" w14:textId="77777777" w:rsidTr="00D00DFE">
        <w:trPr>
          <w:cantSplit/>
          <w:trHeight w:val="36"/>
          <w:jc w:val="center"/>
        </w:trPr>
        <w:tc>
          <w:tcPr>
            <w:tcW w:w="1094" w:type="dxa"/>
            <w:vMerge/>
            <w:tcBorders>
              <w:left w:val="single" w:sz="4" w:space="0" w:color="auto"/>
            </w:tcBorders>
          </w:tcPr>
          <w:p w14:paraId="526A5D71" w14:textId="77777777" w:rsidR="009F3451" w:rsidRPr="007275DF" w:rsidRDefault="009F3451" w:rsidP="00D00DFE">
            <w:pPr>
              <w:pStyle w:val="TAL"/>
              <w:rPr>
                <w:lang w:val="en-US"/>
              </w:rPr>
            </w:pPr>
          </w:p>
        </w:tc>
        <w:tc>
          <w:tcPr>
            <w:tcW w:w="1531" w:type="dxa"/>
            <w:gridSpan w:val="2"/>
            <w:tcBorders>
              <w:left w:val="single" w:sz="4" w:space="0" w:color="auto"/>
            </w:tcBorders>
          </w:tcPr>
          <w:p w14:paraId="558FA7D8" w14:textId="77777777" w:rsidR="009F3451" w:rsidRPr="007275DF" w:rsidRDefault="009F3451" w:rsidP="00D00DFE">
            <w:pPr>
              <w:pStyle w:val="TAL"/>
            </w:pPr>
            <w:r w:rsidRPr="007275DF">
              <w:t>Initial UL BWP</w:t>
            </w:r>
          </w:p>
        </w:tc>
        <w:tc>
          <w:tcPr>
            <w:tcW w:w="877" w:type="dxa"/>
            <w:tcBorders>
              <w:bottom w:val="single" w:sz="4" w:space="0" w:color="auto"/>
            </w:tcBorders>
          </w:tcPr>
          <w:p w14:paraId="0326E39D"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05F69EDC" w14:textId="77777777" w:rsidR="009F3451" w:rsidRPr="007275DF" w:rsidRDefault="009F3451" w:rsidP="00D00DFE">
            <w:pPr>
              <w:pStyle w:val="TAC"/>
            </w:pPr>
          </w:p>
        </w:tc>
        <w:tc>
          <w:tcPr>
            <w:tcW w:w="1959" w:type="dxa"/>
            <w:gridSpan w:val="5"/>
            <w:tcBorders>
              <w:bottom w:val="single" w:sz="4" w:space="0" w:color="auto"/>
            </w:tcBorders>
          </w:tcPr>
          <w:p w14:paraId="61390077" w14:textId="77777777" w:rsidR="009F3451" w:rsidRPr="007275DF" w:rsidRDefault="009F3451" w:rsidP="00D00DFE">
            <w:pPr>
              <w:pStyle w:val="TAC"/>
            </w:pPr>
            <w:r w:rsidRPr="007275DF">
              <w:rPr>
                <w:bCs/>
              </w:rPr>
              <w:t>ULBWP.0.1</w:t>
            </w:r>
          </w:p>
        </w:tc>
        <w:tc>
          <w:tcPr>
            <w:tcW w:w="2204" w:type="dxa"/>
            <w:gridSpan w:val="4"/>
            <w:tcBorders>
              <w:bottom w:val="single" w:sz="4" w:space="0" w:color="auto"/>
            </w:tcBorders>
          </w:tcPr>
          <w:p w14:paraId="62D3BBF2" w14:textId="77777777" w:rsidR="009F3451" w:rsidRPr="007275DF" w:rsidRDefault="009F3451" w:rsidP="00D00DFE">
            <w:pPr>
              <w:pStyle w:val="TAC"/>
            </w:pPr>
            <w:r w:rsidRPr="007275DF">
              <w:t>NA</w:t>
            </w:r>
          </w:p>
        </w:tc>
      </w:tr>
      <w:tr w:rsidR="009F3451" w:rsidRPr="007275DF" w14:paraId="53C4394E" w14:textId="77777777" w:rsidTr="00D00DFE">
        <w:trPr>
          <w:cantSplit/>
          <w:trHeight w:val="36"/>
          <w:jc w:val="center"/>
        </w:trPr>
        <w:tc>
          <w:tcPr>
            <w:tcW w:w="1094" w:type="dxa"/>
            <w:vMerge/>
            <w:tcBorders>
              <w:left w:val="single" w:sz="4" w:space="0" w:color="auto"/>
            </w:tcBorders>
          </w:tcPr>
          <w:p w14:paraId="383C9004" w14:textId="77777777" w:rsidR="009F3451" w:rsidRPr="007275DF" w:rsidRDefault="009F3451" w:rsidP="00D00DFE">
            <w:pPr>
              <w:pStyle w:val="TAL"/>
              <w:rPr>
                <w:bCs/>
              </w:rPr>
            </w:pPr>
          </w:p>
        </w:tc>
        <w:tc>
          <w:tcPr>
            <w:tcW w:w="1531" w:type="dxa"/>
            <w:gridSpan w:val="2"/>
            <w:tcBorders>
              <w:left w:val="single" w:sz="4" w:space="0" w:color="auto"/>
            </w:tcBorders>
          </w:tcPr>
          <w:p w14:paraId="066DA82C" w14:textId="77777777" w:rsidR="009F3451" w:rsidRPr="007275DF" w:rsidRDefault="009F3451" w:rsidP="00D00DFE">
            <w:pPr>
              <w:pStyle w:val="TAL"/>
              <w:rPr>
                <w:bCs/>
              </w:rPr>
            </w:pPr>
            <w:r w:rsidRPr="007275DF">
              <w:t>Dedicated DL BWP</w:t>
            </w:r>
          </w:p>
        </w:tc>
        <w:tc>
          <w:tcPr>
            <w:tcW w:w="877" w:type="dxa"/>
            <w:tcBorders>
              <w:bottom w:val="single" w:sz="4" w:space="0" w:color="auto"/>
            </w:tcBorders>
          </w:tcPr>
          <w:p w14:paraId="37D954BC"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27948558" w14:textId="77777777" w:rsidR="009F3451" w:rsidRPr="007275DF" w:rsidRDefault="009F3451" w:rsidP="00D00DFE">
            <w:pPr>
              <w:pStyle w:val="TAC"/>
            </w:pPr>
          </w:p>
        </w:tc>
        <w:tc>
          <w:tcPr>
            <w:tcW w:w="1959" w:type="dxa"/>
            <w:gridSpan w:val="5"/>
            <w:tcBorders>
              <w:bottom w:val="single" w:sz="4" w:space="0" w:color="auto"/>
            </w:tcBorders>
          </w:tcPr>
          <w:p w14:paraId="07CC3AAB" w14:textId="77777777" w:rsidR="009F3451" w:rsidRPr="007275DF" w:rsidRDefault="009F3451" w:rsidP="00D00DFE">
            <w:pPr>
              <w:pStyle w:val="TAC"/>
              <w:rPr>
                <w:szCs w:val="18"/>
              </w:rPr>
            </w:pPr>
            <w:r w:rsidRPr="007275DF">
              <w:t>DLBWP.1.1</w:t>
            </w:r>
          </w:p>
        </w:tc>
        <w:tc>
          <w:tcPr>
            <w:tcW w:w="2204" w:type="dxa"/>
            <w:gridSpan w:val="4"/>
            <w:tcBorders>
              <w:bottom w:val="single" w:sz="4" w:space="0" w:color="auto"/>
            </w:tcBorders>
          </w:tcPr>
          <w:p w14:paraId="40F3605A" w14:textId="77777777" w:rsidR="009F3451" w:rsidRPr="007275DF" w:rsidRDefault="009F3451" w:rsidP="00D00DFE">
            <w:pPr>
              <w:pStyle w:val="TAC"/>
              <w:rPr>
                <w:szCs w:val="18"/>
              </w:rPr>
            </w:pPr>
            <w:r w:rsidRPr="007275DF">
              <w:rPr>
                <w:szCs w:val="18"/>
              </w:rPr>
              <w:t>NA</w:t>
            </w:r>
          </w:p>
        </w:tc>
      </w:tr>
      <w:tr w:rsidR="009F3451" w:rsidRPr="007275DF" w14:paraId="54A0EBCC" w14:textId="77777777" w:rsidTr="00D00DFE">
        <w:trPr>
          <w:cantSplit/>
          <w:trHeight w:val="36"/>
          <w:jc w:val="center"/>
        </w:trPr>
        <w:tc>
          <w:tcPr>
            <w:tcW w:w="1094" w:type="dxa"/>
            <w:vMerge/>
            <w:tcBorders>
              <w:left w:val="single" w:sz="4" w:space="0" w:color="auto"/>
              <w:bottom w:val="single" w:sz="4" w:space="0" w:color="auto"/>
            </w:tcBorders>
          </w:tcPr>
          <w:p w14:paraId="29D752A8"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448AD165" w14:textId="77777777" w:rsidR="009F3451" w:rsidRPr="007275DF" w:rsidRDefault="009F3451" w:rsidP="00D00DFE">
            <w:pPr>
              <w:pStyle w:val="TAL"/>
              <w:rPr>
                <w:bCs/>
              </w:rPr>
            </w:pPr>
            <w:r w:rsidRPr="007275DF">
              <w:rPr>
                <w:bCs/>
              </w:rPr>
              <w:t>Dedicated UL BWP</w:t>
            </w:r>
          </w:p>
        </w:tc>
        <w:tc>
          <w:tcPr>
            <w:tcW w:w="877" w:type="dxa"/>
            <w:tcBorders>
              <w:bottom w:val="single" w:sz="4" w:space="0" w:color="auto"/>
            </w:tcBorders>
          </w:tcPr>
          <w:p w14:paraId="1C8FEBC8"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58551432" w14:textId="77777777" w:rsidR="009F3451" w:rsidRPr="007275DF" w:rsidRDefault="009F3451" w:rsidP="00D00DFE">
            <w:pPr>
              <w:pStyle w:val="TAC"/>
            </w:pPr>
          </w:p>
        </w:tc>
        <w:tc>
          <w:tcPr>
            <w:tcW w:w="1959" w:type="dxa"/>
            <w:gridSpan w:val="5"/>
            <w:tcBorders>
              <w:bottom w:val="single" w:sz="4" w:space="0" w:color="auto"/>
            </w:tcBorders>
            <w:vAlign w:val="center"/>
          </w:tcPr>
          <w:p w14:paraId="52F4B960" w14:textId="77777777" w:rsidR="009F3451" w:rsidRPr="007275DF" w:rsidRDefault="009F3451" w:rsidP="00D00DFE">
            <w:pPr>
              <w:pStyle w:val="TAC"/>
              <w:rPr>
                <w:szCs w:val="18"/>
              </w:rPr>
            </w:pPr>
            <w:r w:rsidRPr="007275DF">
              <w:t>ULBWP.1.1</w:t>
            </w:r>
          </w:p>
        </w:tc>
        <w:tc>
          <w:tcPr>
            <w:tcW w:w="2204" w:type="dxa"/>
            <w:gridSpan w:val="4"/>
            <w:tcBorders>
              <w:bottom w:val="single" w:sz="4" w:space="0" w:color="auto"/>
            </w:tcBorders>
            <w:vAlign w:val="center"/>
          </w:tcPr>
          <w:p w14:paraId="11787158" w14:textId="77777777" w:rsidR="009F3451" w:rsidRPr="007275DF" w:rsidRDefault="009F3451" w:rsidP="00D00DFE">
            <w:pPr>
              <w:pStyle w:val="TAC"/>
              <w:rPr>
                <w:szCs w:val="18"/>
              </w:rPr>
            </w:pPr>
            <w:r w:rsidRPr="007275DF">
              <w:rPr>
                <w:szCs w:val="18"/>
              </w:rPr>
              <w:t>NA</w:t>
            </w:r>
          </w:p>
        </w:tc>
      </w:tr>
      <w:tr w:rsidR="009F3451" w:rsidRPr="007275DF" w14:paraId="271D79AD" w14:textId="77777777" w:rsidTr="00D00DFE">
        <w:trPr>
          <w:cantSplit/>
          <w:trHeight w:val="443"/>
          <w:jc w:val="center"/>
        </w:trPr>
        <w:tc>
          <w:tcPr>
            <w:tcW w:w="2625" w:type="dxa"/>
            <w:gridSpan w:val="3"/>
            <w:tcBorders>
              <w:left w:val="single" w:sz="4" w:space="0" w:color="auto"/>
            </w:tcBorders>
          </w:tcPr>
          <w:p w14:paraId="3C82DF1B" w14:textId="77777777" w:rsidR="009F3451" w:rsidRPr="007275DF" w:rsidRDefault="009F3451" w:rsidP="00D00DFE">
            <w:pPr>
              <w:pStyle w:val="TAL"/>
              <w:rPr>
                <w:bCs/>
              </w:rPr>
            </w:pPr>
            <w:r w:rsidRPr="007275DF">
              <w:rPr>
                <w:bCs/>
              </w:rPr>
              <w:t>TRS configuration</w:t>
            </w:r>
          </w:p>
        </w:tc>
        <w:tc>
          <w:tcPr>
            <w:tcW w:w="877" w:type="dxa"/>
          </w:tcPr>
          <w:p w14:paraId="03B5DB2A" w14:textId="77777777" w:rsidR="009F3451" w:rsidRPr="007275DF" w:rsidRDefault="009F3451" w:rsidP="00D00DFE">
            <w:pPr>
              <w:pStyle w:val="TAC"/>
            </w:pPr>
          </w:p>
        </w:tc>
        <w:tc>
          <w:tcPr>
            <w:tcW w:w="1281" w:type="dxa"/>
            <w:tcBorders>
              <w:bottom w:val="single" w:sz="4" w:space="0" w:color="auto"/>
            </w:tcBorders>
          </w:tcPr>
          <w:p w14:paraId="72A5914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4C250E4" w14:textId="77777777" w:rsidR="009F3451" w:rsidRPr="007275DF" w:rsidRDefault="009F3451" w:rsidP="00D00DFE">
            <w:pPr>
              <w:pStyle w:val="TAC"/>
            </w:pPr>
            <w:r w:rsidRPr="007275DF">
              <w:rPr>
                <w:bCs/>
              </w:rPr>
              <w:t>TRS.1.2 TDD</w:t>
            </w:r>
          </w:p>
        </w:tc>
        <w:tc>
          <w:tcPr>
            <w:tcW w:w="2204" w:type="dxa"/>
            <w:gridSpan w:val="4"/>
            <w:tcBorders>
              <w:bottom w:val="single" w:sz="4" w:space="0" w:color="auto"/>
            </w:tcBorders>
          </w:tcPr>
          <w:p w14:paraId="3DA6126B" w14:textId="77777777" w:rsidR="009F3451" w:rsidRPr="007275DF" w:rsidRDefault="009F3451" w:rsidP="00D00DFE">
            <w:pPr>
              <w:pStyle w:val="TAC"/>
            </w:pPr>
            <w:r w:rsidRPr="007275DF">
              <w:rPr>
                <w:bCs/>
              </w:rPr>
              <w:t>NA</w:t>
            </w:r>
          </w:p>
        </w:tc>
      </w:tr>
      <w:tr w:rsidR="009F3451" w:rsidRPr="007275DF" w14:paraId="03E3AA81" w14:textId="77777777" w:rsidTr="00D00DFE">
        <w:trPr>
          <w:cantSplit/>
          <w:trHeight w:val="443"/>
          <w:jc w:val="center"/>
        </w:trPr>
        <w:tc>
          <w:tcPr>
            <w:tcW w:w="2625" w:type="dxa"/>
            <w:gridSpan w:val="3"/>
            <w:tcBorders>
              <w:left w:val="single" w:sz="4" w:space="0" w:color="auto"/>
              <w:bottom w:val="single" w:sz="4" w:space="0" w:color="auto"/>
            </w:tcBorders>
          </w:tcPr>
          <w:p w14:paraId="30D19D6B" w14:textId="77777777" w:rsidR="009F3451" w:rsidRPr="007275DF" w:rsidRDefault="009F3451" w:rsidP="00D00DFE">
            <w:pPr>
              <w:pStyle w:val="TAL"/>
            </w:pPr>
            <w:r w:rsidRPr="007275DF">
              <w:rPr>
                <w:bCs/>
              </w:rPr>
              <w:t xml:space="preserve">OCNG Patterns defined in A.3.2.1.1 (OP.1) </w:t>
            </w:r>
          </w:p>
        </w:tc>
        <w:tc>
          <w:tcPr>
            <w:tcW w:w="877" w:type="dxa"/>
            <w:tcBorders>
              <w:bottom w:val="single" w:sz="4" w:space="0" w:color="auto"/>
            </w:tcBorders>
          </w:tcPr>
          <w:p w14:paraId="7490D4DB" w14:textId="77777777" w:rsidR="009F3451" w:rsidRPr="007275DF" w:rsidRDefault="009F3451" w:rsidP="00D00DFE">
            <w:pPr>
              <w:pStyle w:val="TAC"/>
            </w:pPr>
          </w:p>
        </w:tc>
        <w:tc>
          <w:tcPr>
            <w:tcW w:w="1281" w:type="dxa"/>
            <w:tcBorders>
              <w:bottom w:val="single" w:sz="4" w:space="0" w:color="auto"/>
            </w:tcBorders>
          </w:tcPr>
          <w:p w14:paraId="7342BE3B"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288D431" w14:textId="77777777" w:rsidR="009F3451" w:rsidRPr="007275DF" w:rsidRDefault="009F3451" w:rsidP="00D00DFE">
            <w:pPr>
              <w:pStyle w:val="TAC"/>
              <w:rPr>
                <w:rFonts w:cs="v4.2.0"/>
              </w:rPr>
            </w:pPr>
            <w:r w:rsidRPr="007275DF">
              <w:t xml:space="preserve">OP.1 </w:t>
            </w:r>
          </w:p>
        </w:tc>
        <w:tc>
          <w:tcPr>
            <w:tcW w:w="2204" w:type="dxa"/>
            <w:gridSpan w:val="4"/>
            <w:tcBorders>
              <w:bottom w:val="single" w:sz="4" w:space="0" w:color="auto"/>
            </w:tcBorders>
          </w:tcPr>
          <w:p w14:paraId="36415842" w14:textId="77777777" w:rsidR="009F3451" w:rsidRPr="007275DF" w:rsidRDefault="009F3451" w:rsidP="00D00DFE">
            <w:pPr>
              <w:pStyle w:val="TAC"/>
              <w:rPr>
                <w:rFonts w:cs="v4.2.0"/>
              </w:rPr>
            </w:pPr>
            <w:r w:rsidRPr="007275DF">
              <w:t>OP.1</w:t>
            </w:r>
          </w:p>
        </w:tc>
      </w:tr>
      <w:tr w:rsidR="009F3451" w:rsidRPr="007275DF" w14:paraId="79214254" w14:textId="77777777" w:rsidTr="00D00DFE">
        <w:trPr>
          <w:cantSplit/>
          <w:trHeight w:val="259"/>
          <w:jc w:val="center"/>
        </w:trPr>
        <w:tc>
          <w:tcPr>
            <w:tcW w:w="2625" w:type="dxa"/>
            <w:gridSpan w:val="3"/>
            <w:tcBorders>
              <w:left w:val="single" w:sz="4" w:space="0" w:color="auto"/>
            </w:tcBorders>
          </w:tcPr>
          <w:p w14:paraId="5010D820" w14:textId="77777777" w:rsidR="009F3451" w:rsidRPr="007275DF" w:rsidRDefault="009F3451" w:rsidP="00D00DFE">
            <w:pPr>
              <w:pStyle w:val="TAL"/>
              <w:rPr>
                <w:lang w:val="en-US"/>
              </w:rPr>
            </w:pPr>
            <w:r w:rsidRPr="007275DF">
              <w:rPr>
                <w:lang w:val="en-US"/>
              </w:rPr>
              <w:t>PDSCH Reference measurement channel</w:t>
            </w:r>
          </w:p>
        </w:tc>
        <w:tc>
          <w:tcPr>
            <w:tcW w:w="877" w:type="dxa"/>
            <w:tcBorders>
              <w:bottom w:val="single" w:sz="4" w:space="0" w:color="auto"/>
            </w:tcBorders>
          </w:tcPr>
          <w:p w14:paraId="3140257C" w14:textId="77777777" w:rsidR="009F3451" w:rsidRPr="007275DF" w:rsidRDefault="009F3451" w:rsidP="00D00DFE">
            <w:pPr>
              <w:pStyle w:val="TAC"/>
            </w:pPr>
          </w:p>
        </w:tc>
        <w:tc>
          <w:tcPr>
            <w:tcW w:w="1281" w:type="dxa"/>
            <w:tcBorders>
              <w:bottom w:val="single" w:sz="4" w:space="0" w:color="auto"/>
            </w:tcBorders>
          </w:tcPr>
          <w:p w14:paraId="04EAC212"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3D23CC9C" w14:textId="77777777" w:rsidR="009F3451" w:rsidRPr="007275DF" w:rsidRDefault="009F3451" w:rsidP="00D00DFE">
            <w:pPr>
              <w:pStyle w:val="TAC"/>
            </w:pPr>
            <w:r w:rsidRPr="007275DF">
              <w:rPr>
                <w:rFonts w:cs="v4.2.0"/>
                <w:bCs/>
                <w:lang w:eastAsia="zh-CN"/>
              </w:rPr>
              <w:t>SR.1.1 CCA</w:t>
            </w:r>
          </w:p>
        </w:tc>
        <w:tc>
          <w:tcPr>
            <w:tcW w:w="2204" w:type="dxa"/>
            <w:gridSpan w:val="4"/>
          </w:tcPr>
          <w:p w14:paraId="216D4C9F" w14:textId="77777777" w:rsidR="009F3451" w:rsidRPr="007275DF" w:rsidRDefault="009F3451" w:rsidP="00D00DFE">
            <w:pPr>
              <w:pStyle w:val="TAC"/>
            </w:pPr>
          </w:p>
        </w:tc>
      </w:tr>
      <w:tr w:rsidR="009F3451" w:rsidRPr="007275DF" w14:paraId="64A660AB" w14:textId="77777777" w:rsidTr="00D00DFE">
        <w:trPr>
          <w:cantSplit/>
          <w:trHeight w:val="259"/>
          <w:jc w:val="center"/>
        </w:trPr>
        <w:tc>
          <w:tcPr>
            <w:tcW w:w="2625" w:type="dxa"/>
            <w:gridSpan w:val="3"/>
            <w:tcBorders>
              <w:left w:val="single" w:sz="4" w:space="0" w:color="auto"/>
            </w:tcBorders>
          </w:tcPr>
          <w:p w14:paraId="0BFA972A" w14:textId="77777777" w:rsidR="009F3451" w:rsidRPr="007275DF" w:rsidRDefault="009F3451" w:rsidP="00D00DFE">
            <w:pPr>
              <w:pStyle w:val="TAL"/>
              <w:rPr>
                <w:lang w:val="en-US"/>
              </w:rPr>
            </w:pPr>
            <w:r w:rsidRPr="007275DF">
              <w:rPr>
                <w:rFonts w:cs="v5.0.0"/>
              </w:rPr>
              <w:t>CORESET Reference Channel</w:t>
            </w:r>
          </w:p>
        </w:tc>
        <w:tc>
          <w:tcPr>
            <w:tcW w:w="877" w:type="dxa"/>
            <w:tcBorders>
              <w:bottom w:val="single" w:sz="4" w:space="0" w:color="auto"/>
            </w:tcBorders>
          </w:tcPr>
          <w:p w14:paraId="2785E978" w14:textId="77777777" w:rsidR="009F3451" w:rsidRPr="007275DF" w:rsidRDefault="009F3451" w:rsidP="00D00DFE">
            <w:pPr>
              <w:pStyle w:val="TAC"/>
            </w:pPr>
          </w:p>
        </w:tc>
        <w:tc>
          <w:tcPr>
            <w:tcW w:w="1281" w:type="dxa"/>
            <w:tcBorders>
              <w:bottom w:val="single" w:sz="4" w:space="0" w:color="auto"/>
            </w:tcBorders>
          </w:tcPr>
          <w:p w14:paraId="575A77CF"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44B32A86" w14:textId="77777777" w:rsidR="009F3451" w:rsidRPr="007275DF" w:rsidRDefault="009F3451" w:rsidP="00D00DFE">
            <w:pPr>
              <w:pStyle w:val="TAC"/>
            </w:pPr>
            <w:r w:rsidRPr="007275DF">
              <w:rPr>
                <w:rFonts w:cs="v4.2.0"/>
                <w:bCs/>
                <w:lang w:eastAsia="zh-CN"/>
              </w:rPr>
              <w:t>CR.1.1 CCA</w:t>
            </w:r>
          </w:p>
        </w:tc>
        <w:tc>
          <w:tcPr>
            <w:tcW w:w="2204" w:type="dxa"/>
            <w:gridSpan w:val="4"/>
          </w:tcPr>
          <w:p w14:paraId="287326DB" w14:textId="77777777" w:rsidR="009F3451" w:rsidRPr="007275DF" w:rsidRDefault="009F3451" w:rsidP="00D00DFE">
            <w:pPr>
              <w:pStyle w:val="TAC"/>
            </w:pPr>
          </w:p>
        </w:tc>
      </w:tr>
      <w:tr w:rsidR="009F3451" w:rsidRPr="007275DF" w14:paraId="30201E0A" w14:textId="77777777" w:rsidTr="00D00DFE">
        <w:trPr>
          <w:cantSplit/>
          <w:trHeight w:val="644"/>
          <w:jc w:val="center"/>
        </w:trPr>
        <w:tc>
          <w:tcPr>
            <w:tcW w:w="1312" w:type="dxa"/>
            <w:gridSpan w:val="2"/>
            <w:tcBorders>
              <w:left w:val="single" w:sz="4" w:space="0" w:color="auto"/>
              <w:bottom w:val="nil"/>
            </w:tcBorders>
          </w:tcPr>
          <w:p w14:paraId="5DD77A67" w14:textId="77777777" w:rsidR="009F3451" w:rsidRPr="007275DF" w:rsidRDefault="009F3451" w:rsidP="00D00DFE">
            <w:pPr>
              <w:pStyle w:val="TAL"/>
            </w:pPr>
            <w:r w:rsidRPr="007275DF">
              <w:t>SSB parameters</w:t>
            </w:r>
          </w:p>
        </w:tc>
        <w:tc>
          <w:tcPr>
            <w:tcW w:w="1313" w:type="dxa"/>
            <w:tcBorders>
              <w:left w:val="single" w:sz="4" w:space="0" w:color="auto"/>
            </w:tcBorders>
          </w:tcPr>
          <w:p w14:paraId="2E7FAC0B"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Pr>
          <w:p w14:paraId="72F7E7AD" w14:textId="77777777" w:rsidR="009F3451" w:rsidRPr="007275DF" w:rsidRDefault="009F3451" w:rsidP="00D00DFE">
            <w:pPr>
              <w:pStyle w:val="TAC"/>
            </w:pPr>
          </w:p>
        </w:tc>
        <w:tc>
          <w:tcPr>
            <w:tcW w:w="1281" w:type="dxa"/>
            <w:vAlign w:val="center"/>
          </w:tcPr>
          <w:p w14:paraId="2B7FD534"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1959" w:type="dxa"/>
            <w:gridSpan w:val="5"/>
            <w:vAlign w:val="center"/>
          </w:tcPr>
          <w:p w14:paraId="62230162" w14:textId="77777777" w:rsidR="009F3451" w:rsidRPr="007275DF" w:rsidRDefault="009F3451" w:rsidP="00D00DFE">
            <w:pPr>
              <w:pStyle w:val="TAC"/>
              <w:rPr>
                <w:lang w:val="en-US"/>
              </w:rPr>
            </w:pPr>
            <w:r w:rsidRPr="007275DF">
              <w:rPr>
                <w:rFonts w:cs="v4.2.0"/>
                <w:bCs/>
                <w:lang w:eastAsia="zh-CN"/>
              </w:rPr>
              <w:t>SSB.1 CCA</w:t>
            </w:r>
          </w:p>
        </w:tc>
        <w:tc>
          <w:tcPr>
            <w:tcW w:w="2204" w:type="dxa"/>
            <w:gridSpan w:val="4"/>
            <w:vAlign w:val="center"/>
          </w:tcPr>
          <w:p w14:paraId="73F8F01A" w14:textId="77777777" w:rsidR="009F3451" w:rsidRPr="007275DF" w:rsidRDefault="009F3451" w:rsidP="00D00DFE">
            <w:pPr>
              <w:pStyle w:val="TAC"/>
            </w:pPr>
            <w:r w:rsidRPr="007275DF">
              <w:rPr>
                <w:rFonts w:cs="v4.2.0"/>
                <w:bCs/>
                <w:lang w:eastAsia="zh-CN"/>
              </w:rPr>
              <w:t>SSB.1 CCA</w:t>
            </w:r>
          </w:p>
        </w:tc>
      </w:tr>
      <w:tr w:rsidR="009F3451" w:rsidRPr="007275DF" w14:paraId="717CE5C4" w14:textId="77777777" w:rsidTr="00D00DFE">
        <w:trPr>
          <w:cantSplit/>
          <w:trHeight w:val="621"/>
          <w:jc w:val="center"/>
        </w:trPr>
        <w:tc>
          <w:tcPr>
            <w:tcW w:w="1312" w:type="dxa"/>
            <w:gridSpan w:val="2"/>
            <w:tcBorders>
              <w:top w:val="nil"/>
              <w:left w:val="single" w:sz="4" w:space="0" w:color="auto"/>
            </w:tcBorders>
          </w:tcPr>
          <w:p w14:paraId="5B2D4491" w14:textId="77777777" w:rsidR="009F3451" w:rsidRPr="007275DF" w:rsidRDefault="009F3451" w:rsidP="00D00DFE">
            <w:pPr>
              <w:pStyle w:val="TAL"/>
            </w:pPr>
          </w:p>
        </w:tc>
        <w:tc>
          <w:tcPr>
            <w:tcW w:w="1313" w:type="dxa"/>
            <w:tcBorders>
              <w:left w:val="single" w:sz="4" w:space="0" w:color="auto"/>
            </w:tcBorders>
          </w:tcPr>
          <w:p w14:paraId="72AC4DD5" w14:textId="77777777" w:rsidR="009F3451" w:rsidRPr="007275DF" w:rsidRDefault="009F3451" w:rsidP="00D00DFE">
            <w:pPr>
              <w:pStyle w:val="TAL"/>
            </w:pPr>
            <w:r w:rsidRPr="007275DF">
              <w:rPr>
                <w:lang w:val="it-IT" w:eastAsia="zh-CN"/>
              </w:rPr>
              <w:t>Dynamic channel access</w:t>
            </w:r>
            <w:r w:rsidRPr="007275DF">
              <w:rPr>
                <w:vertAlign w:val="superscript"/>
                <w:lang w:val="it-IT" w:eastAsia="zh-CN"/>
              </w:rPr>
              <w:t xml:space="preserve"> Note 6,7</w:t>
            </w:r>
          </w:p>
        </w:tc>
        <w:tc>
          <w:tcPr>
            <w:tcW w:w="877" w:type="dxa"/>
          </w:tcPr>
          <w:p w14:paraId="5732D871" w14:textId="77777777" w:rsidR="009F3451" w:rsidRPr="007275DF" w:rsidRDefault="009F3451" w:rsidP="00D00DFE">
            <w:pPr>
              <w:pStyle w:val="TAC"/>
            </w:pPr>
          </w:p>
        </w:tc>
        <w:tc>
          <w:tcPr>
            <w:tcW w:w="1281" w:type="dxa"/>
            <w:vAlign w:val="center"/>
          </w:tcPr>
          <w:p w14:paraId="54A64ED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vAlign w:val="center"/>
          </w:tcPr>
          <w:p w14:paraId="0B2AE473" w14:textId="77777777" w:rsidR="009F3451" w:rsidRPr="007275DF" w:rsidRDefault="009F3451" w:rsidP="00D00DFE">
            <w:pPr>
              <w:pStyle w:val="TAC"/>
              <w:rPr>
                <w:lang w:eastAsia="zh-CN"/>
              </w:rPr>
            </w:pPr>
            <w:r w:rsidRPr="007275DF">
              <w:rPr>
                <w:rFonts w:cs="v4.2.0"/>
                <w:bCs/>
                <w:lang w:eastAsia="zh-CN"/>
              </w:rPr>
              <w:t>SSB.2 CCA</w:t>
            </w:r>
          </w:p>
        </w:tc>
        <w:tc>
          <w:tcPr>
            <w:tcW w:w="2204" w:type="dxa"/>
            <w:gridSpan w:val="4"/>
            <w:vAlign w:val="center"/>
          </w:tcPr>
          <w:p w14:paraId="078AC38E" w14:textId="77777777" w:rsidR="009F3451" w:rsidRPr="007275DF" w:rsidRDefault="009F3451" w:rsidP="00D00DFE">
            <w:pPr>
              <w:pStyle w:val="TAC"/>
              <w:rPr>
                <w:lang w:eastAsia="zh-CN"/>
              </w:rPr>
            </w:pPr>
            <w:r w:rsidRPr="007275DF">
              <w:rPr>
                <w:rFonts w:cs="v4.2.0"/>
                <w:bCs/>
                <w:lang w:eastAsia="zh-CN"/>
              </w:rPr>
              <w:t>SSB.2 CCA</w:t>
            </w:r>
          </w:p>
        </w:tc>
      </w:tr>
      <w:tr w:rsidR="009F3451" w:rsidRPr="007275DF" w14:paraId="06F2CBCE" w14:textId="77777777" w:rsidTr="00D00DFE">
        <w:trPr>
          <w:cantSplit/>
          <w:trHeight w:val="259"/>
          <w:jc w:val="center"/>
        </w:trPr>
        <w:tc>
          <w:tcPr>
            <w:tcW w:w="2625" w:type="dxa"/>
            <w:gridSpan w:val="3"/>
            <w:tcBorders>
              <w:left w:val="single" w:sz="4" w:space="0" w:color="auto"/>
            </w:tcBorders>
          </w:tcPr>
          <w:p w14:paraId="5F877F78" w14:textId="77777777" w:rsidR="009F3451" w:rsidRPr="007275DF" w:rsidRDefault="009F3451" w:rsidP="00D00DFE">
            <w:pPr>
              <w:pStyle w:val="TAL"/>
            </w:pPr>
            <w:r w:rsidRPr="007275DF">
              <w:t>DBT window configuration</w:t>
            </w:r>
          </w:p>
        </w:tc>
        <w:tc>
          <w:tcPr>
            <w:tcW w:w="877" w:type="dxa"/>
            <w:tcBorders>
              <w:bottom w:val="single" w:sz="4" w:space="0" w:color="auto"/>
            </w:tcBorders>
          </w:tcPr>
          <w:p w14:paraId="6C3214C1" w14:textId="77777777" w:rsidR="009F3451" w:rsidRPr="007275DF" w:rsidRDefault="009F3451" w:rsidP="00D00DFE">
            <w:pPr>
              <w:pStyle w:val="TAC"/>
            </w:pPr>
          </w:p>
        </w:tc>
        <w:tc>
          <w:tcPr>
            <w:tcW w:w="1281" w:type="dxa"/>
            <w:tcBorders>
              <w:bottom w:val="single" w:sz="4" w:space="0" w:color="auto"/>
            </w:tcBorders>
          </w:tcPr>
          <w:p w14:paraId="58531B1C" w14:textId="77777777" w:rsidR="009F3451" w:rsidRPr="007275DF" w:rsidRDefault="009F3451" w:rsidP="00D00DFE">
            <w:pPr>
              <w:pStyle w:val="TAC"/>
            </w:pPr>
            <w:r w:rsidRPr="007275DF">
              <w:t>Config 1</w:t>
            </w:r>
          </w:p>
        </w:tc>
        <w:tc>
          <w:tcPr>
            <w:tcW w:w="1959" w:type="dxa"/>
            <w:gridSpan w:val="5"/>
            <w:tcBorders>
              <w:bottom w:val="single" w:sz="4" w:space="0" w:color="auto"/>
            </w:tcBorders>
          </w:tcPr>
          <w:p w14:paraId="0743E9B3"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53693A6A"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68AFD9A1" w14:textId="77777777" w:rsidTr="00D00DFE">
        <w:trPr>
          <w:cantSplit/>
          <w:trHeight w:val="213"/>
          <w:jc w:val="center"/>
        </w:trPr>
        <w:tc>
          <w:tcPr>
            <w:tcW w:w="2625" w:type="dxa"/>
            <w:gridSpan w:val="3"/>
            <w:tcBorders>
              <w:left w:val="single" w:sz="4" w:space="0" w:color="auto"/>
            </w:tcBorders>
          </w:tcPr>
          <w:p w14:paraId="2B814267" w14:textId="77777777" w:rsidR="009F3451" w:rsidRPr="007275DF" w:rsidRDefault="009F3451" w:rsidP="00D00DFE">
            <w:pPr>
              <w:pStyle w:val="TAL"/>
              <w:rPr>
                <w:bCs/>
              </w:rPr>
            </w:pPr>
            <w:r w:rsidRPr="007275DF">
              <w:t>SMTC configuration defined in A.3.11</w:t>
            </w:r>
          </w:p>
        </w:tc>
        <w:tc>
          <w:tcPr>
            <w:tcW w:w="877" w:type="dxa"/>
            <w:tcBorders>
              <w:bottom w:val="single" w:sz="4" w:space="0" w:color="auto"/>
            </w:tcBorders>
          </w:tcPr>
          <w:p w14:paraId="18DD3579" w14:textId="77777777" w:rsidR="009F3451" w:rsidRPr="007275DF" w:rsidRDefault="009F3451" w:rsidP="00D00DFE">
            <w:pPr>
              <w:pStyle w:val="TAC"/>
            </w:pPr>
          </w:p>
        </w:tc>
        <w:tc>
          <w:tcPr>
            <w:tcW w:w="1281" w:type="dxa"/>
            <w:tcBorders>
              <w:bottom w:val="single" w:sz="4" w:space="0" w:color="auto"/>
            </w:tcBorders>
          </w:tcPr>
          <w:p w14:paraId="7959247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6BD7F9CF" w14:textId="77777777" w:rsidR="009F3451" w:rsidRPr="007275DF" w:rsidRDefault="009F3451" w:rsidP="00D00DFE">
            <w:pPr>
              <w:pStyle w:val="TAC"/>
            </w:pPr>
            <w:r w:rsidRPr="007275DF">
              <w:t>SMTC.1</w:t>
            </w:r>
          </w:p>
        </w:tc>
        <w:tc>
          <w:tcPr>
            <w:tcW w:w="2204" w:type="dxa"/>
            <w:gridSpan w:val="4"/>
            <w:tcBorders>
              <w:bottom w:val="single" w:sz="4" w:space="0" w:color="auto"/>
            </w:tcBorders>
            <w:vAlign w:val="center"/>
          </w:tcPr>
          <w:p w14:paraId="579776A7" w14:textId="77777777" w:rsidR="009F3451" w:rsidRPr="007275DF" w:rsidRDefault="009F3451" w:rsidP="00D00DFE">
            <w:pPr>
              <w:pStyle w:val="TAC"/>
            </w:pPr>
            <w:r w:rsidRPr="007275DF">
              <w:t>SMTC.4</w:t>
            </w:r>
          </w:p>
        </w:tc>
      </w:tr>
      <w:tr w:rsidR="009F3451" w:rsidRPr="007275DF" w14:paraId="5198BBFE" w14:textId="77777777" w:rsidTr="00D00DFE">
        <w:trPr>
          <w:cantSplit/>
          <w:trHeight w:val="213"/>
          <w:jc w:val="center"/>
        </w:trPr>
        <w:tc>
          <w:tcPr>
            <w:tcW w:w="1312" w:type="dxa"/>
            <w:gridSpan w:val="2"/>
            <w:tcBorders>
              <w:left w:val="single" w:sz="4" w:space="0" w:color="auto"/>
              <w:bottom w:val="nil"/>
            </w:tcBorders>
          </w:tcPr>
          <w:p w14:paraId="3D3CE415"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6406D75D"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580ED8A" w14:textId="77777777" w:rsidR="009F3451" w:rsidRPr="007275DF" w:rsidRDefault="009F3451" w:rsidP="00D00DFE">
            <w:pPr>
              <w:pStyle w:val="TAC"/>
            </w:pPr>
          </w:p>
        </w:tc>
        <w:tc>
          <w:tcPr>
            <w:tcW w:w="1281" w:type="dxa"/>
            <w:tcBorders>
              <w:bottom w:val="single" w:sz="4" w:space="0" w:color="auto"/>
            </w:tcBorders>
          </w:tcPr>
          <w:p w14:paraId="6E25B068"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36ED6790" w14:textId="77777777" w:rsidR="009F3451" w:rsidRPr="007275DF" w:rsidRDefault="009F3451" w:rsidP="00D00DFE">
            <w:pPr>
              <w:pStyle w:val="TAC"/>
            </w:pPr>
            <w:ins w:id="569" w:author="Author">
              <w:r>
                <w:rPr>
                  <w:lang w:val="en-US"/>
                </w:rPr>
                <w:t>P</w:t>
              </w:r>
              <w:r w:rsidRPr="00091D48">
                <w:rPr>
                  <w:vertAlign w:val="subscript"/>
                  <w:lang w:val="en-US"/>
                </w:rPr>
                <w:t>CCA_DL</w:t>
              </w:r>
              <w:r>
                <w:rPr>
                  <w:lang w:val="en-US"/>
                </w:rPr>
                <w:t>=0.9375</w:t>
              </w:r>
            </w:ins>
            <w:del w:id="570" w:author="Author">
              <w:r w:rsidRPr="007275DF" w:rsidDel="00E9461B">
                <w:rPr>
                  <w:lang w:val="en-US"/>
                </w:rPr>
                <w:delText>TBD</w:delText>
              </w:r>
            </w:del>
          </w:p>
        </w:tc>
        <w:tc>
          <w:tcPr>
            <w:tcW w:w="2204" w:type="dxa"/>
            <w:gridSpan w:val="4"/>
            <w:tcBorders>
              <w:bottom w:val="single" w:sz="4" w:space="0" w:color="auto"/>
            </w:tcBorders>
          </w:tcPr>
          <w:p w14:paraId="4CAADACD" w14:textId="77777777" w:rsidR="009F3451" w:rsidRPr="007275DF" w:rsidRDefault="009F3451" w:rsidP="00D00DFE">
            <w:pPr>
              <w:pStyle w:val="TAC"/>
            </w:pPr>
            <w:ins w:id="571" w:author="Author">
              <w:r>
                <w:rPr>
                  <w:lang w:val="en-US"/>
                </w:rPr>
                <w:t>P</w:t>
              </w:r>
              <w:r w:rsidRPr="00091D48">
                <w:rPr>
                  <w:vertAlign w:val="subscript"/>
                  <w:lang w:val="en-US"/>
                </w:rPr>
                <w:t>CCA_DL</w:t>
              </w:r>
              <w:r>
                <w:rPr>
                  <w:lang w:val="en-US"/>
                </w:rPr>
                <w:t>=0.9375</w:t>
              </w:r>
            </w:ins>
            <w:del w:id="572" w:author="Author">
              <w:r w:rsidRPr="007275DF" w:rsidDel="00E9461B">
                <w:rPr>
                  <w:lang w:val="en-US"/>
                </w:rPr>
                <w:delText>TBD</w:delText>
              </w:r>
            </w:del>
          </w:p>
        </w:tc>
      </w:tr>
      <w:tr w:rsidR="009F3451" w:rsidRPr="007275DF" w14:paraId="6123EC4A" w14:textId="77777777" w:rsidTr="00D00DFE">
        <w:trPr>
          <w:cantSplit/>
          <w:trHeight w:val="213"/>
          <w:jc w:val="center"/>
        </w:trPr>
        <w:tc>
          <w:tcPr>
            <w:tcW w:w="1312" w:type="dxa"/>
            <w:gridSpan w:val="2"/>
            <w:tcBorders>
              <w:top w:val="nil"/>
              <w:left w:val="single" w:sz="4" w:space="0" w:color="auto"/>
              <w:bottom w:val="single" w:sz="4" w:space="0" w:color="auto"/>
            </w:tcBorders>
          </w:tcPr>
          <w:p w14:paraId="6B70F116" w14:textId="77777777" w:rsidR="009F3451" w:rsidRPr="007275DF" w:rsidRDefault="009F3451" w:rsidP="00D00DFE">
            <w:pPr>
              <w:pStyle w:val="TAL"/>
              <w:rPr>
                <w:lang w:eastAsia="ja-JP"/>
              </w:rPr>
            </w:pPr>
          </w:p>
        </w:tc>
        <w:tc>
          <w:tcPr>
            <w:tcW w:w="1313" w:type="dxa"/>
            <w:tcBorders>
              <w:left w:val="single" w:sz="4" w:space="0" w:color="auto"/>
            </w:tcBorders>
          </w:tcPr>
          <w:p w14:paraId="66DDD5D2"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6760CACE" w14:textId="77777777" w:rsidR="009F3451" w:rsidRPr="007275DF" w:rsidRDefault="009F3451" w:rsidP="00D00DFE">
            <w:pPr>
              <w:pStyle w:val="TAC"/>
            </w:pPr>
          </w:p>
        </w:tc>
        <w:tc>
          <w:tcPr>
            <w:tcW w:w="1281" w:type="dxa"/>
            <w:tcBorders>
              <w:bottom w:val="single" w:sz="4" w:space="0" w:color="auto"/>
            </w:tcBorders>
          </w:tcPr>
          <w:p w14:paraId="075121CC"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E8A443C" w14:textId="77777777" w:rsidR="009F3451" w:rsidRDefault="009F3451" w:rsidP="00D00DFE">
            <w:pPr>
              <w:pStyle w:val="TAC"/>
              <w:rPr>
                <w:ins w:id="573" w:author="Author"/>
                <w:lang w:val="en-US"/>
              </w:rPr>
            </w:pPr>
            <w:ins w:id="574" w:author="Author">
              <w:r>
                <w:rPr>
                  <w:lang w:val="en-US"/>
                </w:rPr>
                <w:t>P</w:t>
              </w:r>
              <w:r w:rsidRPr="00091D48">
                <w:rPr>
                  <w:vertAlign w:val="subscript"/>
                  <w:lang w:val="en-US"/>
                </w:rPr>
                <w:t>CCA_DL</w:t>
              </w:r>
              <w:r>
                <w:rPr>
                  <w:vertAlign w:val="subscript"/>
                  <w:lang w:val="en-US"/>
                </w:rPr>
                <w:t>_1</w:t>
              </w:r>
              <w:r>
                <w:rPr>
                  <w:lang w:val="en-US"/>
                </w:rPr>
                <w:t>=0.75</w:t>
              </w:r>
            </w:ins>
          </w:p>
          <w:p w14:paraId="29688352" w14:textId="77777777" w:rsidR="009F3451" w:rsidRDefault="009F3451" w:rsidP="00D00DFE">
            <w:pPr>
              <w:pStyle w:val="TAC"/>
              <w:rPr>
                <w:ins w:id="575" w:author="Author"/>
                <w:lang w:val="en-US"/>
              </w:rPr>
            </w:pPr>
            <w:ins w:id="576" w:author="Author">
              <w:r>
                <w:rPr>
                  <w:lang w:val="en-US"/>
                </w:rPr>
                <w:t>P</w:t>
              </w:r>
              <w:r w:rsidRPr="00091D48">
                <w:rPr>
                  <w:vertAlign w:val="subscript"/>
                  <w:lang w:val="en-US"/>
                </w:rPr>
                <w:t>CCA_DL</w:t>
              </w:r>
              <w:r>
                <w:rPr>
                  <w:vertAlign w:val="subscript"/>
                  <w:lang w:val="en-US"/>
                </w:rPr>
                <w:t>_2</w:t>
              </w:r>
              <w:r>
                <w:rPr>
                  <w:lang w:val="en-US"/>
                </w:rPr>
                <w:t>=0.75</w:t>
              </w:r>
            </w:ins>
          </w:p>
          <w:p w14:paraId="2982AC3E" w14:textId="77777777" w:rsidR="009F3451" w:rsidRPr="007275DF" w:rsidRDefault="009F3451" w:rsidP="00D00DFE">
            <w:pPr>
              <w:pStyle w:val="TAC"/>
              <w:rPr>
                <w:lang w:val="en-US"/>
              </w:rPr>
            </w:pPr>
            <w:del w:id="577" w:author="Author">
              <w:r w:rsidRPr="007275DF" w:rsidDel="00E9461B">
                <w:rPr>
                  <w:lang w:val="en-US"/>
                </w:rPr>
                <w:delText>TBD</w:delText>
              </w:r>
            </w:del>
          </w:p>
        </w:tc>
        <w:tc>
          <w:tcPr>
            <w:tcW w:w="2204" w:type="dxa"/>
            <w:gridSpan w:val="4"/>
            <w:tcBorders>
              <w:bottom w:val="single" w:sz="4" w:space="0" w:color="auto"/>
            </w:tcBorders>
          </w:tcPr>
          <w:p w14:paraId="15169CFE" w14:textId="77777777" w:rsidR="009F3451" w:rsidRDefault="009F3451" w:rsidP="00D00DFE">
            <w:pPr>
              <w:pStyle w:val="TAC"/>
              <w:rPr>
                <w:ins w:id="578" w:author="Author"/>
                <w:lang w:val="en-US"/>
              </w:rPr>
            </w:pPr>
            <w:ins w:id="579" w:author="Author">
              <w:r>
                <w:rPr>
                  <w:lang w:val="en-US"/>
                </w:rPr>
                <w:t>P</w:t>
              </w:r>
              <w:r w:rsidRPr="00091D48">
                <w:rPr>
                  <w:vertAlign w:val="subscript"/>
                  <w:lang w:val="en-US"/>
                </w:rPr>
                <w:t>CCA_DL</w:t>
              </w:r>
              <w:r>
                <w:rPr>
                  <w:vertAlign w:val="subscript"/>
                  <w:lang w:val="en-US"/>
                </w:rPr>
                <w:t>_1</w:t>
              </w:r>
              <w:r>
                <w:rPr>
                  <w:lang w:val="en-US"/>
                </w:rPr>
                <w:t>=0.75</w:t>
              </w:r>
            </w:ins>
          </w:p>
          <w:p w14:paraId="1F918747" w14:textId="77777777" w:rsidR="009F3451" w:rsidRDefault="009F3451" w:rsidP="00D00DFE">
            <w:pPr>
              <w:pStyle w:val="TAC"/>
              <w:rPr>
                <w:ins w:id="580" w:author="Author"/>
                <w:lang w:val="en-US"/>
              </w:rPr>
            </w:pPr>
            <w:ins w:id="581" w:author="Author">
              <w:r>
                <w:rPr>
                  <w:lang w:val="en-US"/>
                </w:rPr>
                <w:t>P</w:t>
              </w:r>
              <w:r w:rsidRPr="00091D48">
                <w:rPr>
                  <w:vertAlign w:val="subscript"/>
                  <w:lang w:val="en-US"/>
                </w:rPr>
                <w:t>CCA_DL</w:t>
              </w:r>
              <w:r>
                <w:rPr>
                  <w:vertAlign w:val="subscript"/>
                  <w:lang w:val="en-US"/>
                </w:rPr>
                <w:t>_2</w:t>
              </w:r>
              <w:r>
                <w:rPr>
                  <w:lang w:val="en-US"/>
                </w:rPr>
                <w:t>=0.75</w:t>
              </w:r>
            </w:ins>
          </w:p>
          <w:p w14:paraId="2CFF81D1" w14:textId="77777777" w:rsidR="009F3451" w:rsidRPr="007275DF" w:rsidRDefault="009F3451" w:rsidP="00D00DFE">
            <w:pPr>
              <w:pStyle w:val="TAC"/>
              <w:rPr>
                <w:lang w:val="en-US"/>
              </w:rPr>
            </w:pPr>
            <w:del w:id="582" w:author="Author">
              <w:r w:rsidRPr="007275DF" w:rsidDel="00E9461B">
                <w:rPr>
                  <w:lang w:val="en-US"/>
                </w:rPr>
                <w:delText>TBD</w:delText>
              </w:r>
            </w:del>
          </w:p>
        </w:tc>
      </w:tr>
      <w:tr w:rsidR="009F3451" w:rsidRPr="007275DF" w14:paraId="4B5A7272" w14:textId="77777777" w:rsidTr="00D00DFE">
        <w:trPr>
          <w:cantSplit/>
          <w:trHeight w:val="213"/>
          <w:jc w:val="center"/>
        </w:trPr>
        <w:tc>
          <w:tcPr>
            <w:tcW w:w="1312" w:type="dxa"/>
            <w:gridSpan w:val="2"/>
            <w:tcBorders>
              <w:left w:val="single" w:sz="4" w:space="0" w:color="auto"/>
              <w:bottom w:val="nil"/>
            </w:tcBorders>
          </w:tcPr>
          <w:p w14:paraId="3A2CCA05"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634EF450"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66FF7A60" w14:textId="77777777" w:rsidR="009F3451" w:rsidRPr="007275DF" w:rsidRDefault="009F3451" w:rsidP="00D00DFE">
            <w:pPr>
              <w:pStyle w:val="TAC"/>
            </w:pPr>
          </w:p>
        </w:tc>
        <w:tc>
          <w:tcPr>
            <w:tcW w:w="1281" w:type="dxa"/>
            <w:tcBorders>
              <w:bottom w:val="single" w:sz="4" w:space="0" w:color="auto"/>
            </w:tcBorders>
          </w:tcPr>
          <w:p w14:paraId="7206A27E"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0394B204" w14:textId="77777777" w:rsidR="009F3451" w:rsidRPr="007275DF" w:rsidRDefault="009F3451" w:rsidP="00D00DFE">
            <w:pPr>
              <w:pStyle w:val="TAC"/>
            </w:pPr>
            <w:ins w:id="58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4" w:author="Author">
              <w:r w:rsidRPr="007275DF" w:rsidDel="00E9461B">
                <w:rPr>
                  <w:lang w:val="en-US"/>
                </w:rPr>
                <w:delText>TBD</w:delText>
              </w:r>
            </w:del>
          </w:p>
        </w:tc>
        <w:tc>
          <w:tcPr>
            <w:tcW w:w="2204" w:type="dxa"/>
            <w:gridSpan w:val="4"/>
            <w:tcBorders>
              <w:bottom w:val="single" w:sz="4" w:space="0" w:color="auto"/>
            </w:tcBorders>
          </w:tcPr>
          <w:p w14:paraId="7A7DE8D7" w14:textId="77777777" w:rsidR="009F3451" w:rsidRPr="007275DF" w:rsidRDefault="009F3451" w:rsidP="00D00DFE">
            <w:pPr>
              <w:pStyle w:val="TAC"/>
            </w:pPr>
            <w:ins w:id="585"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6" w:author="Author">
              <w:r w:rsidRPr="007275DF" w:rsidDel="00E9461B">
                <w:rPr>
                  <w:lang w:val="en-US"/>
                </w:rPr>
                <w:delText>TBD</w:delText>
              </w:r>
            </w:del>
          </w:p>
        </w:tc>
      </w:tr>
      <w:tr w:rsidR="009F3451" w:rsidRPr="007275DF" w14:paraId="7C4A9E6B" w14:textId="77777777" w:rsidTr="00D00DFE">
        <w:trPr>
          <w:cantSplit/>
          <w:trHeight w:val="213"/>
          <w:jc w:val="center"/>
        </w:trPr>
        <w:tc>
          <w:tcPr>
            <w:tcW w:w="1312" w:type="dxa"/>
            <w:gridSpan w:val="2"/>
            <w:tcBorders>
              <w:top w:val="nil"/>
              <w:left w:val="single" w:sz="4" w:space="0" w:color="auto"/>
            </w:tcBorders>
          </w:tcPr>
          <w:p w14:paraId="67E56072" w14:textId="77777777" w:rsidR="009F3451" w:rsidRPr="007275DF" w:rsidRDefault="009F3451" w:rsidP="00D00DFE">
            <w:pPr>
              <w:pStyle w:val="TAL"/>
              <w:rPr>
                <w:lang w:eastAsia="ja-JP"/>
              </w:rPr>
            </w:pPr>
          </w:p>
        </w:tc>
        <w:tc>
          <w:tcPr>
            <w:tcW w:w="1313" w:type="dxa"/>
            <w:tcBorders>
              <w:left w:val="single" w:sz="4" w:space="0" w:color="auto"/>
            </w:tcBorders>
          </w:tcPr>
          <w:p w14:paraId="65B1D7D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2B35369" w14:textId="77777777" w:rsidR="009F3451" w:rsidRPr="007275DF" w:rsidRDefault="009F3451" w:rsidP="00D00DFE">
            <w:pPr>
              <w:pStyle w:val="TAC"/>
            </w:pPr>
          </w:p>
        </w:tc>
        <w:tc>
          <w:tcPr>
            <w:tcW w:w="1281" w:type="dxa"/>
            <w:tcBorders>
              <w:bottom w:val="single" w:sz="4" w:space="0" w:color="auto"/>
            </w:tcBorders>
          </w:tcPr>
          <w:p w14:paraId="6493D555"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166C1731" w14:textId="77777777" w:rsidR="009F3451" w:rsidRPr="007275DF" w:rsidRDefault="009F3451" w:rsidP="00D00DFE">
            <w:pPr>
              <w:pStyle w:val="TAC"/>
              <w:rPr>
                <w:lang w:val="en-US"/>
              </w:rPr>
            </w:pPr>
            <w:ins w:id="58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88" w:author="Author">
              <w:r w:rsidRPr="007275DF" w:rsidDel="00E9461B">
                <w:rPr>
                  <w:lang w:val="en-US"/>
                </w:rPr>
                <w:delText>TBD</w:delText>
              </w:r>
            </w:del>
          </w:p>
        </w:tc>
        <w:tc>
          <w:tcPr>
            <w:tcW w:w="2204" w:type="dxa"/>
            <w:gridSpan w:val="4"/>
            <w:tcBorders>
              <w:bottom w:val="single" w:sz="4" w:space="0" w:color="auto"/>
            </w:tcBorders>
          </w:tcPr>
          <w:p w14:paraId="4BC26933" w14:textId="77777777" w:rsidR="009F3451" w:rsidRPr="007275DF" w:rsidRDefault="009F3451" w:rsidP="00D00DFE">
            <w:pPr>
              <w:pStyle w:val="TAC"/>
              <w:rPr>
                <w:lang w:val="en-US"/>
              </w:rPr>
            </w:pPr>
            <w:ins w:id="58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590" w:author="Author">
              <w:r w:rsidRPr="007275DF" w:rsidDel="00E9461B">
                <w:rPr>
                  <w:lang w:val="en-US"/>
                </w:rPr>
                <w:delText>TBD</w:delText>
              </w:r>
            </w:del>
          </w:p>
        </w:tc>
      </w:tr>
      <w:tr w:rsidR="009F3451" w:rsidRPr="007275DF" w14:paraId="7BF4FB33" w14:textId="77777777" w:rsidTr="00D00DFE">
        <w:trPr>
          <w:cantSplit/>
          <w:trHeight w:val="193"/>
          <w:jc w:val="center"/>
        </w:trPr>
        <w:tc>
          <w:tcPr>
            <w:tcW w:w="2625" w:type="dxa"/>
            <w:gridSpan w:val="3"/>
            <w:tcBorders>
              <w:left w:val="single" w:sz="4" w:space="0" w:color="auto"/>
            </w:tcBorders>
          </w:tcPr>
          <w:p w14:paraId="55AC675B" w14:textId="77777777" w:rsidR="009F3451" w:rsidRPr="007275DF" w:rsidRDefault="009F3451" w:rsidP="00D00DFE">
            <w:pPr>
              <w:pStyle w:val="TAL"/>
              <w:rPr>
                <w:lang w:val="da-DK"/>
              </w:rPr>
            </w:pPr>
            <w:r w:rsidRPr="007275DF">
              <w:rPr>
                <w:lang w:val="da-DK"/>
              </w:rPr>
              <w:t>PDSCH/PDCCH subcarrier spacing</w:t>
            </w:r>
          </w:p>
        </w:tc>
        <w:tc>
          <w:tcPr>
            <w:tcW w:w="877" w:type="dxa"/>
          </w:tcPr>
          <w:p w14:paraId="5205EAE5" w14:textId="77777777" w:rsidR="009F3451" w:rsidRPr="007275DF" w:rsidRDefault="009F3451" w:rsidP="00D00DFE">
            <w:pPr>
              <w:pStyle w:val="TAC"/>
              <w:rPr>
                <w:lang w:val="it-IT"/>
              </w:rPr>
            </w:pPr>
            <w:r w:rsidRPr="007275DF">
              <w:rPr>
                <w:lang w:val="it-IT"/>
              </w:rPr>
              <w:t>kHz</w:t>
            </w:r>
          </w:p>
        </w:tc>
        <w:tc>
          <w:tcPr>
            <w:tcW w:w="1281" w:type="dxa"/>
            <w:tcBorders>
              <w:bottom w:val="single" w:sz="4" w:space="0" w:color="auto"/>
            </w:tcBorders>
          </w:tcPr>
          <w:p w14:paraId="48112F0E"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646FA16" w14:textId="77777777" w:rsidR="009F3451" w:rsidRPr="007275DF" w:rsidRDefault="009F3451" w:rsidP="00D00DFE">
            <w:pPr>
              <w:pStyle w:val="TAC"/>
              <w:rPr>
                <w:lang w:val="en-US"/>
              </w:rPr>
            </w:pPr>
            <w:r w:rsidRPr="007275DF">
              <w:rPr>
                <w:lang w:val="en-US"/>
              </w:rPr>
              <w:t>30</w:t>
            </w:r>
          </w:p>
        </w:tc>
      </w:tr>
      <w:tr w:rsidR="009F3451" w:rsidRPr="007275DF" w14:paraId="2BDE353F" w14:textId="77777777" w:rsidTr="00D00DFE">
        <w:trPr>
          <w:cantSplit/>
          <w:trHeight w:val="292"/>
          <w:jc w:val="center"/>
        </w:trPr>
        <w:tc>
          <w:tcPr>
            <w:tcW w:w="2625" w:type="dxa"/>
            <w:gridSpan w:val="3"/>
            <w:tcBorders>
              <w:left w:val="single" w:sz="4" w:space="0" w:color="auto"/>
              <w:bottom w:val="single" w:sz="4" w:space="0" w:color="auto"/>
            </w:tcBorders>
          </w:tcPr>
          <w:p w14:paraId="0055D23C" w14:textId="77777777" w:rsidR="009F3451" w:rsidRPr="007275DF" w:rsidRDefault="009F3451" w:rsidP="00D00DFE">
            <w:pPr>
              <w:pStyle w:val="TAL"/>
              <w:rPr>
                <w:lang w:val="en-US"/>
              </w:rPr>
            </w:pPr>
            <w:r w:rsidRPr="007275DF">
              <w:rPr>
                <w:szCs w:val="16"/>
                <w:lang w:eastAsia="ja-JP"/>
              </w:rPr>
              <w:t>EPRE ratio of PSS to SSS</w:t>
            </w:r>
          </w:p>
        </w:tc>
        <w:tc>
          <w:tcPr>
            <w:tcW w:w="877" w:type="dxa"/>
            <w:tcBorders>
              <w:bottom w:val="single" w:sz="4" w:space="0" w:color="auto"/>
            </w:tcBorders>
          </w:tcPr>
          <w:p w14:paraId="776F0144" w14:textId="77777777" w:rsidR="009F3451" w:rsidRPr="007275DF" w:rsidRDefault="009F3451" w:rsidP="00D00DFE">
            <w:pPr>
              <w:pStyle w:val="TAC"/>
            </w:pPr>
          </w:p>
        </w:tc>
        <w:tc>
          <w:tcPr>
            <w:tcW w:w="1281" w:type="dxa"/>
            <w:vMerge w:val="restart"/>
          </w:tcPr>
          <w:p w14:paraId="789073C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vMerge w:val="restart"/>
            <w:vAlign w:val="center"/>
          </w:tcPr>
          <w:p w14:paraId="58B5AA79" w14:textId="77777777" w:rsidR="009F3451" w:rsidRPr="007275DF" w:rsidRDefault="009F3451" w:rsidP="00D00DFE">
            <w:pPr>
              <w:pStyle w:val="TAC"/>
              <w:rPr>
                <w:rFonts w:cs="v4.2.0"/>
              </w:rPr>
            </w:pPr>
            <w:r w:rsidRPr="007275DF">
              <w:rPr>
                <w:rFonts w:cs="v4.2.0"/>
              </w:rPr>
              <w:t>0</w:t>
            </w:r>
          </w:p>
        </w:tc>
        <w:tc>
          <w:tcPr>
            <w:tcW w:w="2204" w:type="dxa"/>
            <w:gridSpan w:val="4"/>
            <w:vMerge w:val="restart"/>
            <w:vAlign w:val="center"/>
          </w:tcPr>
          <w:p w14:paraId="4C59CB6F" w14:textId="77777777" w:rsidR="009F3451" w:rsidRPr="007275DF" w:rsidRDefault="009F3451" w:rsidP="00D00DFE">
            <w:pPr>
              <w:pStyle w:val="TAC"/>
            </w:pPr>
            <w:r w:rsidRPr="007275DF">
              <w:t>0</w:t>
            </w:r>
          </w:p>
        </w:tc>
      </w:tr>
      <w:tr w:rsidR="009F3451" w:rsidRPr="007275DF" w14:paraId="3E03A325" w14:textId="77777777" w:rsidTr="00D00DFE">
        <w:trPr>
          <w:cantSplit/>
          <w:trHeight w:val="292"/>
          <w:jc w:val="center"/>
        </w:trPr>
        <w:tc>
          <w:tcPr>
            <w:tcW w:w="2625" w:type="dxa"/>
            <w:gridSpan w:val="3"/>
            <w:tcBorders>
              <w:left w:val="single" w:sz="4" w:space="0" w:color="auto"/>
              <w:bottom w:val="single" w:sz="4" w:space="0" w:color="auto"/>
            </w:tcBorders>
          </w:tcPr>
          <w:p w14:paraId="06AD7626" w14:textId="77777777" w:rsidR="009F3451" w:rsidRPr="007275DF" w:rsidRDefault="009F3451" w:rsidP="00D00DFE">
            <w:pPr>
              <w:pStyle w:val="TAL"/>
              <w:rPr>
                <w:lang w:val="en-US"/>
              </w:rPr>
            </w:pPr>
            <w:r w:rsidRPr="007275DF">
              <w:rPr>
                <w:szCs w:val="16"/>
                <w:lang w:eastAsia="ja-JP"/>
              </w:rPr>
              <w:t>EPRE ratio of PBCH DMRS to SSS</w:t>
            </w:r>
          </w:p>
        </w:tc>
        <w:tc>
          <w:tcPr>
            <w:tcW w:w="877" w:type="dxa"/>
            <w:tcBorders>
              <w:bottom w:val="single" w:sz="4" w:space="0" w:color="auto"/>
            </w:tcBorders>
          </w:tcPr>
          <w:p w14:paraId="479A557D" w14:textId="77777777" w:rsidR="009F3451" w:rsidRPr="007275DF" w:rsidRDefault="009F3451" w:rsidP="00D00DFE">
            <w:pPr>
              <w:pStyle w:val="TAC"/>
            </w:pPr>
          </w:p>
        </w:tc>
        <w:tc>
          <w:tcPr>
            <w:tcW w:w="1281" w:type="dxa"/>
            <w:vMerge/>
          </w:tcPr>
          <w:p w14:paraId="06CE7368" w14:textId="77777777" w:rsidR="009F3451" w:rsidRPr="007275DF" w:rsidRDefault="009F3451" w:rsidP="00D00DFE">
            <w:pPr>
              <w:pStyle w:val="TAC"/>
            </w:pPr>
          </w:p>
        </w:tc>
        <w:tc>
          <w:tcPr>
            <w:tcW w:w="1959" w:type="dxa"/>
            <w:gridSpan w:val="5"/>
            <w:vMerge/>
          </w:tcPr>
          <w:p w14:paraId="392E0BD6" w14:textId="77777777" w:rsidR="009F3451" w:rsidRPr="007275DF" w:rsidRDefault="009F3451" w:rsidP="00D00DFE">
            <w:pPr>
              <w:pStyle w:val="TAC"/>
              <w:rPr>
                <w:rFonts w:cs="v4.2.0"/>
              </w:rPr>
            </w:pPr>
          </w:p>
        </w:tc>
        <w:tc>
          <w:tcPr>
            <w:tcW w:w="2204" w:type="dxa"/>
            <w:gridSpan w:val="4"/>
            <w:vMerge/>
          </w:tcPr>
          <w:p w14:paraId="3688ED48" w14:textId="77777777" w:rsidR="009F3451" w:rsidRPr="007275DF" w:rsidRDefault="009F3451" w:rsidP="00D00DFE">
            <w:pPr>
              <w:pStyle w:val="TAC"/>
            </w:pPr>
          </w:p>
        </w:tc>
      </w:tr>
      <w:tr w:rsidR="009F3451" w:rsidRPr="007275DF" w14:paraId="4943B7DC" w14:textId="77777777" w:rsidTr="00D00DFE">
        <w:trPr>
          <w:cantSplit/>
          <w:trHeight w:val="292"/>
          <w:jc w:val="center"/>
        </w:trPr>
        <w:tc>
          <w:tcPr>
            <w:tcW w:w="2625" w:type="dxa"/>
            <w:gridSpan w:val="3"/>
            <w:tcBorders>
              <w:left w:val="single" w:sz="4" w:space="0" w:color="auto"/>
              <w:bottom w:val="single" w:sz="4" w:space="0" w:color="auto"/>
            </w:tcBorders>
          </w:tcPr>
          <w:p w14:paraId="2C96A0ED" w14:textId="77777777" w:rsidR="009F3451" w:rsidRPr="007275DF" w:rsidRDefault="009F3451" w:rsidP="00D00DFE">
            <w:pPr>
              <w:pStyle w:val="TAL"/>
              <w:rPr>
                <w:lang w:val="en-US"/>
              </w:rPr>
            </w:pPr>
            <w:r w:rsidRPr="007275DF">
              <w:rPr>
                <w:szCs w:val="16"/>
                <w:lang w:eastAsia="ja-JP"/>
              </w:rPr>
              <w:t>EPRE ratio of PBCH to PBCH DMRS</w:t>
            </w:r>
          </w:p>
        </w:tc>
        <w:tc>
          <w:tcPr>
            <w:tcW w:w="877" w:type="dxa"/>
            <w:tcBorders>
              <w:bottom w:val="single" w:sz="4" w:space="0" w:color="auto"/>
            </w:tcBorders>
          </w:tcPr>
          <w:p w14:paraId="29A87FD0" w14:textId="77777777" w:rsidR="009F3451" w:rsidRPr="007275DF" w:rsidRDefault="009F3451" w:rsidP="00D00DFE">
            <w:pPr>
              <w:pStyle w:val="TAC"/>
            </w:pPr>
          </w:p>
        </w:tc>
        <w:tc>
          <w:tcPr>
            <w:tcW w:w="1281" w:type="dxa"/>
            <w:vMerge/>
          </w:tcPr>
          <w:p w14:paraId="403C0EA0" w14:textId="77777777" w:rsidR="009F3451" w:rsidRPr="007275DF" w:rsidRDefault="009F3451" w:rsidP="00D00DFE">
            <w:pPr>
              <w:pStyle w:val="TAC"/>
            </w:pPr>
          </w:p>
        </w:tc>
        <w:tc>
          <w:tcPr>
            <w:tcW w:w="1959" w:type="dxa"/>
            <w:gridSpan w:val="5"/>
            <w:vMerge/>
          </w:tcPr>
          <w:p w14:paraId="5B09F594" w14:textId="77777777" w:rsidR="009F3451" w:rsidRPr="007275DF" w:rsidRDefault="009F3451" w:rsidP="00D00DFE">
            <w:pPr>
              <w:pStyle w:val="TAC"/>
              <w:rPr>
                <w:rFonts w:cs="v4.2.0"/>
              </w:rPr>
            </w:pPr>
          </w:p>
        </w:tc>
        <w:tc>
          <w:tcPr>
            <w:tcW w:w="2204" w:type="dxa"/>
            <w:gridSpan w:val="4"/>
            <w:vMerge/>
          </w:tcPr>
          <w:p w14:paraId="281F065C" w14:textId="77777777" w:rsidR="009F3451" w:rsidRPr="007275DF" w:rsidRDefault="009F3451" w:rsidP="00D00DFE">
            <w:pPr>
              <w:pStyle w:val="TAC"/>
            </w:pPr>
          </w:p>
        </w:tc>
      </w:tr>
      <w:tr w:rsidR="009F3451" w:rsidRPr="007275DF" w14:paraId="0CCD81CE" w14:textId="77777777" w:rsidTr="00D00DFE">
        <w:trPr>
          <w:cantSplit/>
          <w:trHeight w:val="292"/>
          <w:jc w:val="center"/>
        </w:trPr>
        <w:tc>
          <w:tcPr>
            <w:tcW w:w="2625" w:type="dxa"/>
            <w:gridSpan w:val="3"/>
            <w:tcBorders>
              <w:left w:val="single" w:sz="4" w:space="0" w:color="auto"/>
              <w:bottom w:val="single" w:sz="4" w:space="0" w:color="auto"/>
            </w:tcBorders>
          </w:tcPr>
          <w:p w14:paraId="45F154DA" w14:textId="77777777" w:rsidR="009F3451" w:rsidRPr="007275DF" w:rsidRDefault="009F3451" w:rsidP="00D00DFE">
            <w:pPr>
              <w:pStyle w:val="TAL"/>
              <w:rPr>
                <w:lang w:val="en-US"/>
              </w:rPr>
            </w:pPr>
            <w:r w:rsidRPr="007275DF">
              <w:rPr>
                <w:szCs w:val="16"/>
                <w:lang w:eastAsia="ja-JP"/>
              </w:rPr>
              <w:t>EPRE ratio of PDCCH DMRS to SSS</w:t>
            </w:r>
          </w:p>
        </w:tc>
        <w:tc>
          <w:tcPr>
            <w:tcW w:w="877" w:type="dxa"/>
            <w:tcBorders>
              <w:bottom w:val="single" w:sz="4" w:space="0" w:color="auto"/>
            </w:tcBorders>
          </w:tcPr>
          <w:p w14:paraId="5651188B" w14:textId="77777777" w:rsidR="009F3451" w:rsidRPr="007275DF" w:rsidRDefault="009F3451" w:rsidP="00D00DFE">
            <w:pPr>
              <w:pStyle w:val="TAC"/>
            </w:pPr>
          </w:p>
        </w:tc>
        <w:tc>
          <w:tcPr>
            <w:tcW w:w="1281" w:type="dxa"/>
            <w:vMerge/>
          </w:tcPr>
          <w:p w14:paraId="0027752D" w14:textId="77777777" w:rsidR="009F3451" w:rsidRPr="007275DF" w:rsidRDefault="009F3451" w:rsidP="00D00DFE">
            <w:pPr>
              <w:pStyle w:val="TAC"/>
            </w:pPr>
          </w:p>
        </w:tc>
        <w:tc>
          <w:tcPr>
            <w:tcW w:w="1959" w:type="dxa"/>
            <w:gridSpan w:val="5"/>
            <w:vMerge/>
          </w:tcPr>
          <w:p w14:paraId="04C6E950" w14:textId="77777777" w:rsidR="009F3451" w:rsidRPr="007275DF" w:rsidRDefault="009F3451" w:rsidP="00D00DFE">
            <w:pPr>
              <w:pStyle w:val="TAC"/>
              <w:rPr>
                <w:rFonts w:cs="v4.2.0"/>
              </w:rPr>
            </w:pPr>
          </w:p>
        </w:tc>
        <w:tc>
          <w:tcPr>
            <w:tcW w:w="2204" w:type="dxa"/>
            <w:gridSpan w:val="4"/>
            <w:vMerge/>
          </w:tcPr>
          <w:p w14:paraId="5DF14AC0" w14:textId="77777777" w:rsidR="009F3451" w:rsidRPr="007275DF" w:rsidRDefault="009F3451" w:rsidP="00D00DFE">
            <w:pPr>
              <w:pStyle w:val="TAC"/>
            </w:pPr>
          </w:p>
        </w:tc>
      </w:tr>
      <w:tr w:rsidR="009F3451" w:rsidRPr="007275DF" w14:paraId="33064D7B" w14:textId="77777777" w:rsidTr="00D00DFE">
        <w:trPr>
          <w:cantSplit/>
          <w:trHeight w:val="292"/>
          <w:jc w:val="center"/>
        </w:trPr>
        <w:tc>
          <w:tcPr>
            <w:tcW w:w="2625" w:type="dxa"/>
            <w:gridSpan w:val="3"/>
            <w:tcBorders>
              <w:left w:val="single" w:sz="4" w:space="0" w:color="auto"/>
              <w:bottom w:val="single" w:sz="4" w:space="0" w:color="auto"/>
            </w:tcBorders>
          </w:tcPr>
          <w:p w14:paraId="42F96532" w14:textId="77777777" w:rsidR="009F3451" w:rsidRPr="007275DF" w:rsidRDefault="009F3451" w:rsidP="00D00DFE">
            <w:pPr>
              <w:pStyle w:val="TAL"/>
              <w:rPr>
                <w:lang w:val="en-US"/>
              </w:rPr>
            </w:pPr>
            <w:r w:rsidRPr="007275DF">
              <w:rPr>
                <w:szCs w:val="16"/>
                <w:lang w:eastAsia="ja-JP"/>
              </w:rPr>
              <w:t>EPRE ratio of PDCCH to PDCCH DMRS</w:t>
            </w:r>
          </w:p>
        </w:tc>
        <w:tc>
          <w:tcPr>
            <w:tcW w:w="877" w:type="dxa"/>
            <w:tcBorders>
              <w:bottom w:val="single" w:sz="4" w:space="0" w:color="auto"/>
            </w:tcBorders>
          </w:tcPr>
          <w:p w14:paraId="74AC1331" w14:textId="77777777" w:rsidR="009F3451" w:rsidRPr="007275DF" w:rsidRDefault="009F3451" w:rsidP="00D00DFE">
            <w:pPr>
              <w:pStyle w:val="TAC"/>
            </w:pPr>
          </w:p>
        </w:tc>
        <w:tc>
          <w:tcPr>
            <w:tcW w:w="1281" w:type="dxa"/>
            <w:vMerge/>
          </w:tcPr>
          <w:p w14:paraId="08692B73" w14:textId="77777777" w:rsidR="009F3451" w:rsidRPr="007275DF" w:rsidRDefault="009F3451" w:rsidP="00D00DFE">
            <w:pPr>
              <w:pStyle w:val="TAC"/>
            </w:pPr>
          </w:p>
        </w:tc>
        <w:tc>
          <w:tcPr>
            <w:tcW w:w="1959" w:type="dxa"/>
            <w:gridSpan w:val="5"/>
            <w:vMerge/>
          </w:tcPr>
          <w:p w14:paraId="45B49CF0" w14:textId="77777777" w:rsidR="009F3451" w:rsidRPr="007275DF" w:rsidRDefault="009F3451" w:rsidP="00D00DFE">
            <w:pPr>
              <w:pStyle w:val="TAC"/>
              <w:rPr>
                <w:rFonts w:cs="v4.2.0"/>
              </w:rPr>
            </w:pPr>
          </w:p>
        </w:tc>
        <w:tc>
          <w:tcPr>
            <w:tcW w:w="2204" w:type="dxa"/>
            <w:gridSpan w:val="4"/>
            <w:vMerge/>
          </w:tcPr>
          <w:p w14:paraId="3CF58BF0" w14:textId="77777777" w:rsidR="009F3451" w:rsidRPr="007275DF" w:rsidRDefault="009F3451" w:rsidP="00D00DFE">
            <w:pPr>
              <w:pStyle w:val="TAC"/>
            </w:pPr>
          </w:p>
        </w:tc>
      </w:tr>
      <w:tr w:rsidR="009F3451" w:rsidRPr="007275DF" w14:paraId="175803AE" w14:textId="77777777" w:rsidTr="00D00DFE">
        <w:trPr>
          <w:cantSplit/>
          <w:trHeight w:val="292"/>
          <w:jc w:val="center"/>
        </w:trPr>
        <w:tc>
          <w:tcPr>
            <w:tcW w:w="2625" w:type="dxa"/>
            <w:gridSpan w:val="3"/>
            <w:tcBorders>
              <w:left w:val="single" w:sz="4" w:space="0" w:color="auto"/>
              <w:bottom w:val="single" w:sz="4" w:space="0" w:color="auto"/>
            </w:tcBorders>
          </w:tcPr>
          <w:p w14:paraId="13D7329D"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41BD7D16" w14:textId="77777777" w:rsidR="009F3451" w:rsidRPr="007275DF" w:rsidRDefault="009F3451" w:rsidP="00D00DFE">
            <w:pPr>
              <w:pStyle w:val="TAC"/>
            </w:pPr>
          </w:p>
        </w:tc>
        <w:tc>
          <w:tcPr>
            <w:tcW w:w="1281" w:type="dxa"/>
            <w:vMerge/>
          </w:tcPr>
          <w:p w14:paraId="1D749CD8" w14:textId="77777777" w:rsidR="009F3451" w:rsidRPr="007275DF" w:rsidRDefault="009F3451" w:rsidP="00D00DFE">
            <w:pPr>
              <w:pStyle w:val="TAC"/>
            </w:pPr>
          </w:p>
        </w:tc>
        <w:tc>
          <w:tcPr>
            <w:tcW w:w="1959" w:type="dxa"/>
            <w:gridSpan w:val="5"/>
            <w:vMerge/>
          </w:tcPr>
          <w:p w14:paraId="1DB1DADF" w14:textId="77777777" w:rsidR="009F3451" w:rsidRPr="007275DF" w:rsidRDefault="009F3451" w:rsidP="00D00DFE">
            <w:pPr>
              <w:pStyle w:val="TAC"/>
              <w:rPr>
                <w:rFonts w:cs="v4.2.0"/>
              </w:rPr>
            </w:pPr>
          </w:p>
        </w:tc>
        <w:tc>
          <w:tcPr>
            <w:tcW w:w="2204" w:type="dxa"/>
            <w:gridSpan w:val="4"/>
            <w:vMerge/>
          </w:tcPr>
          <w:p w14:paraId="4B264CAA" w14:textId="77777777" w:rsidR="009F3451" w:rsidRPr="007275DF" w:rsidRDefault="009F3451" w:rsidP="00D00DFE">
            <w:pPr>
              <w:pStyle w:val="TAC"/>
            </w:pPr>
          </w:p>
        </w:tc>
      </w:tr>
      <w:tr w:rsidR="009F3451" w:rsidRPr="007275DF" w14:paraId="264BE795" w14:textId="77777777" w:rsidTr="00D00DFE">
        <w:trPr>
          <w:cantSplit/>
          <w:trHeight w:val="292"/>
          <w:jc w:val="center"/>
        </w:trPr>
        <w:tc>
          <w:tcPr>
            <w:tcW w:w="2625" w:type="dxa"/>
            <w:gridSpan w:val="3"/>
            <w:tcBorders>
              <w:left w:val="single" w:sz="4" w:space="0" w:color="auto"/>
              <w:bottom w:val="single" w:sz="4" w:space="0" w:color="auto"/>
            </w:tcBorders>
          </w:tcPr>
          <w:p w14:paraId="2691EF99"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7A17BB3" w14:textId="77777777" w:rsidR="009F3451" w:rsidRPr="007275DF" w:rsidRDefault="009F3451" w:rsidP="00D00DFE">
            <w:pPr>
              <w:pStyle w:val="TAC"/>
            </w:pPr>
          </w:p>
        </w:tc>
        <w:tc>
          <w:tcPr>
            <w:tcW w:w="1281" w:type="dxa"/>
            <w:vMerge/>
          </w:tcPr>
          <w:p w14:paraId="191367EF" w14:textId="77777777" w:rsidR="009F3451" w:rsidRPr="007275DF" w:rsidRDefault="009F3451" w:rsidP="00D00DFE">
            <w:pPr>
              <w:pStyle w:val="TAC"/>
            </w:pPr>
          </w:p>
        </w:tc>
        <w:tc>
          <w:tcPr>
            <w:tcW w:w="1959" w:type="dxa"/>
            <w:gridSpan w:val="5"/>
            <w:vMerge/>
          </w:tcPr>
          <w:p w14:paraId="1886F080" w14:textId="77777777" w:rsidR="009F3451" w:rsidRPr="007275DF" w:rsidRDefault="009F3451" w:rsidP="00D00DFE">
            <w:pPr>
              <w:pStyle w:val="TAC"/>
              <w:rPr>
                <w:rFonts w:cs="v4.2.0"/>
              </w:rPr>
            </w:pPr>
          </w:p>
        </w:tc>
        <w:tc>
          <w:tcPr>
            <w:tcW w:w="2204" w:type="dxa"/>
            <w:gridSpan w:val="4"/>
            <w:vMerge/>
          </w:tcPr>
          <w:p w14:paraId="0BC52C94" w14:textId="77777777" w:rsidR="009F3451" w:rsidRPr="007275DF" w:rsidRDefault="009F3451" w:rsidP="00D00DFE">
            <w:pPr>
              <w:pStyle w:val="TAC"/>
            </w:pPr>
          </w:p>
        </w:tc>
      </w:tr>
      <w:tr w:rsidR="009F3451" w:rsidRPr="007275DF" w14:paraId="3F63989E" w14:textId="77777777" w:rsidTr="00D00DFE">
        <w:trPr>
          <w:cantSplit/>
          <w:trHeight w:val="43"/>
          <w:jc w:val="center"/>
        </w:trPr>
        <w:tc>
          <w:tcPr>
            <w:tcW w:w="2625" w:type="dxa"/>
            <w:gridSpan w:val="3"/>
            <w:tcBorders>
              <w:left w:val="single" w:sz="4" w:space="0" w:color="auto"/>
              <w:bottom w:val="single" w:sz="4" w:space="0" w:color="auto"/>
            </w:tcBorders>
          </w:tcPr>
          <w:p w14:paraId="49001359" w14:textId="77777777" w:rsidR="009F3451" w:rsidRPr="007275DF" w:rsidRDefault="009F3451" w:rsidP="00D00DF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22F31D78" w14:textId="77777777" w:rsidR="009F3451" w:rsidRPr="007275DF" w:rsidRDefault="009F3451" w:rsidP="00D00DFE">
            <w:pPr>
              <w:pStyle w:val="TAC"/>
            </w:pPr>
          </w:p>
        </w:tc>
        <w:tc>
          <w:tcPr>
            <w:tcW w:w="1281" w:type="dxa"/>
            <w:vMerge/>
          </w:tcPr>
          <w:p w14:paraId="63BE39CA" w14:textId="77777777" w:rsidR="009F3451" w:rsidRPr="007275DF" w:rsidRDefault="009F3451" w:rsidP="00D00DFE">
            <w:pPr>
              <w:pStyle w:val="TAC"/>
            </w:pPr>
          </w:p>
        </w:tc>
        <w:tc>
          <w:tcPr>
            <w:tcW w:w="1959" w:type="dxa"/>
            <w:gridSpan w:val="5"/>
            <w:vMerge/>
          </w:tcPr>
          <w:p w14:paraId="13BBF93D" w14:textId="77777777" w:rsidR="009F3451" w:rsidRPr="007275DF" w:rsidRDefault="009F3451" w:rsidP="00D00DFE">
            <w:pPr>
              <w:pStyle w:val="TAC"/>
              <w:rPr>
                <w:rFonts w:cs="v4.2.0"/>
              </w:rPr>
            </w:pPr>
          </w:p>
        </w:tc>
        <w:tc>
          <w:tcPr>
            <w:tcW w:w="2204" w:type="dxa"/>
            <w:gridSpan w:val="4"/>
            <w:vMerge/>
          </w:tcPr>
          <w:p w14:paraId="2D55607E" w14:textId="77777777" w:rsidR="009F3451" w:rsidRPr="007275DF" w:rsidRDefault="009F3451" w:rsidP="00D00DFE">
            <w:pPr>
              <w:pStyle w:val="TAC"/>
            </w:pPr>
          </w:p>
        </w:tc>
      </w:tr>
      <w:tr w:rsidR="009F3451" w:rsidRPr="007275DF" w14:paraId="079C149B" w14:textId="77777777" w:rsidTr="00D00DFE">
        <w:trPr>
          <w:cantSplit/>
          <w:trHeight w:val="292"/>
          <w:jc w:val="center"/>
        </w:trPr>
        <w:tc>
          <w:tcPr>
            <w:tcW w:w="2625" w:type="dxa"/>
            <w:gridSpan w:val="3"/>
            <w:tcBorders>
              <w:left w:val="single" w:sz="4" w:space="0" w:color="auto"/>
              <w:bottom w:val="single" w:sz="4" w:space="0" w:color="auto"/>
            </w:tcBorders>
          </w:tcPr>
          <w:p w14:paraId="6AE2ACE1" w14:textId="77777777" w:rsidR="009F3451" w:rsidRPr="007275DF" w:rsidRDefault="009F3451" w:rsidP="00D00DFE">
            <w:pPr>
              <w:pStyle w:val="TAL"/>
              <w:rPr>
                <w:bCs/>
              </w:rPr>
            </w:pPr>
            <w:r w:rsidRPr="007275DF">
              <w:rPr>
                <w:bCs/>
              </w:rPr>
              <w:t>EPRE ratio of OCNG to OCNG DMRS (Note 1)</w:t>
            </w:r>
          </w:p>
        </w:tc>
        <w:tc>
          <w:tcPr>
            <w:tcW w:w="877" w:type="dxa"/>
            <w:tcBorders>
              <w:bottom w:val="single" w:sz="4" w:space="0" w:color="auto"/>
            </w:tcBorders>
          </w:tcPr>
          <w:p w14:paraId="150F1885" w14:textId="77777777" w:rsidR="009F3451" w:rsidRPr="007275DF" w:rsidRDefault="009F3451" w:rsidP="00D00DFE">
            <w:pPr>
              <w:pStyle w:val="TAC"/>
            </w:pPr>
          </w:p>
        </w:tc>
        <w:tc>
          <w:tcPr>
            <w:tcW w:w="1281" w:type="dxa"/>
            <w:vMerge/>
            <w:tcBorders>
              <w:bottom w:val="single" w:sz="4" w:space="0" w:color="auto"/>
            </w:tcBorders>
          </w:tcPr>
          <w:p w14:paraId="7F2C65A1" w14:textId="77777777" w:rsidR="009F3451" w:rsidRPr="007275DF" w:rsidRDefault="009F3451" w:rsidP="00D00DFE">
            <w:pPr>
              <w:pStyle w:val="TAC"/>
            </w:pPr>
          </w:p>
        </w:tc>
        <w:tc>
          <w:tcPr>
            <w:tcW w:w="1959" w:type="dxa"/>
            <w:gridSpan w:val="5"/>
            <w:vMerge/>
            <w:tcBorders>
              <w:bottom w:val="single" w:sz="4" w:space="0" w:color="auto"/>
            </w:tcBorders>
          </w:tcPr>
          <w:p w14:paraId="6543BDFC" w14:textId="77777777" w:rsidR="009F3451" w:rsidRPr="007275DF" w:rsidRDefault="009F3451" w:rsidP="00D00DFE">
            <w:pPr>
              <w:pStyle w:val="TAC"/>
              <w:rPr>
                <w:rFonts w:cs="v4.2.0"/>
              </w:rPr>
            </w:pPr>
          </w:p>
        </w:tc>
        <w:tc>
          <w:tcPr>
            <w:tcW w:w="2204" w:type="dxa"/>
            <w:gridSpan w:val="4"/>
            <w:vMerge/>
            <w:tcBorders>
              <w:bottom w:val="single" w:sz="4" w:space="0" w:color="auto"/>
            </w:tcBorders>
          </w:tcPr>
          <w:p w14:paraId="72DC46FC" w14:textId="77777777" w:rsidR="009F3451" w:rsidRPr="007275DF" w:rsidRDefault="009F3451" w:rsidP="00D00DFE">
            <w:pPr>
              <w:pStyle w:val="TAC"/>
            </w:pPr>
          </w:p>
        </w:tc>
      </w:tr>
      <w:tr w:rsidR="009F3451" w:rsidRPr="007275DF" w14:paraId="23CAD79E" w14:textId="77777777" w:rsidTr="00D00DFE">
        <w:trPr>
          <w:cantSplit/>
          <w:trHeight w:val="150"/>
          <w:jc w:val="center"/>
        </w:trPr>
        <w:tc>
          <w:tcPr>
            <w:tcW w:w="2625" w:type="dxa"/>
            <w:gridSpan w:val="3"/>
          </w:tcPr>
          <w:p w14:paraId="09CF36E2" w14:textId="77777777" w:rsidR="009F3451" w:rsidRPr="007275DF" w:rsidRDefault="009F3451" w:rsidP="00D00DFE">
            <w:pPr>
              <w:pStyle w:val="TAL"/>
            </w:pPr>
            <w:r w:rsidRPr="004849DD">
              <w:rPr>
                <w:rFonts w:eastAsia="Calibri"/>
                <w:position w:val="-12"/>
                <w:szCs w:val="22"/>
                <w:lang w:val="en-US"/>
              </w:rPr>
              <w:object w:dxaOrig="405" w:dyaOrig="345" w14:anchorId="7205A59B">
                <v:shape id="_x0000_i1070" type="#_x0000_t75" style="width:21.75pt;height:14.25pt" o:ole="" fillcolor="window">
                  <v:imagedata r:id="rId23" o:title=""/>
                </v:shape>
                <o:OLEObject Type="Embed" ProgID="Equation.3" ShapeID="_x0000_i1070" DrawAspect="Content" ObjectID="_1706336216" r:id="rId71"/>
              </w:object>
            </w:r>
            <w:r w:rsidRPr="007275DF">
              <w:rPr>
                <w:vertAlign w:val="superscript"/>
                <w:lang w:val="en-US"/>
              </w:rPr>
              <w:t>Note2</w:t>
            </w:r>
          </w:p>
        </w:tc>
        <w:tc>
          <w:tcPr>
            <w:tcW w:w="877" w:type="dxa"/>
          </w:tcPr>
          <w:p w14:paraId="6D7934E5" w14:textId="77777777" w:rsidR="009F3451" w:rsidRPr="007275DF" w:rsidRDefault="009F3451" w:rsidP="00D00DFE">
            <w:pPr>
              <w:pStyle w:val="TAC"/>
            </w:pPr>
            <w:r w:rsidRPr="007275DF">
              <w:t>dBm/15kHz</w:t>
            </w:r>
          </w:p>
        </w:tc>
        <w:tc>
          <w:tcPr>
            <w:tcW w:w="1281" w:type="dxa"/>
          </w:tcPr>
          <w:p w14:paraId="5DEF2941" w14:textId="77777777" w:rsidR="009F3451" w:rsidRPr="007275DF" w:rsidRDefault="009F3451" w:rsidP="00D00DFE">
            <w:pPr>
              <w:pStyle w:val="TAC"/>
            </w:pPr>
            <w:r w:rsidRPr="007275DF">
              <w:t>Config</w:t>
            </w:r>
            <w:r w:rsidRPr="007275DF">
              <w:rPr>
                <w:szCs w:val="18"/>
              </w:rPr>
              <w:t xml:space="preserve"> </w:t>
            </w:r>
            <w:r w:rsidRPr="007275DF">
              <w:t>1</w:t>
            </w:r>
          </w:p>
        </w:tc>
        <w:tc>
          <w:tcPr>
            <w:tcW w:w="1953" w:type="dxa"/>
            <w:gridSpan w:val="4"/>
          </w:tcPr>
          <w:p w14:paraId="3B0E8A64" w14:textId="77777777" w:rsidR="009F3451" w:rsidRPr="007275DF" w:rsidRDefault="009F3451" w:rsidP="00D00DFE">
            <w:pPr>
              <w:pStyle w:val="TAC"/>
            </w:pPr>
            <w:del w:id="591" w:author="Author">
              <w:r w:rsidRPr="007275DF" w:rsidDel="00F93442">
                <w:delText>[</w:delText>
              </w:r>
            </w:del>
            <w:r w:rsidRPr="007275DF">
              <w:t>-10</w:t>
            </w:r>
            <w:del w:id="592" w:author="Author">
              <w:r w:rsidRPr="007275DF" w:rsidDel="00267F40">
                <w:delText>1</w:delText>
              </w:r>
            </w:del>
            <w:ins w:id="593" w:author="Author">
              <w:r>
                <w:t>4</w:t>
              </w:r>
            </w:ins>
            <w:del w:id="594" w:author="Author">
              <w:r w:rsidRPr="007275DF" w:rsidDel="00F93442">
                <w:delText>]</w:delText>
              </w:r>
            </w:del>
          </w:p>
        </w:tc>
        <w:tc>
          <w:tcPr>
            <w:tcW w:w="2210" w:type="dxa"/>
            <w:gridSpan w:val="5"/>
          </w:tcPr>
          <w:p w14:paraId="37DFE7C2" w14:textId="77777777" w:rsidR="009F3451" w:rsidRPr="007275DF" w:rsidRDefault="009F3451" w:rsidP="00D00DFE">
            <w:pPr>
              <w:pStyle w:val="TAC"/>
            </w:pPr>
            <w:del w:id="595" w:author="Author">
              <w:r w:rsidRPr="007275DF" w:rsidDel="00F93442">
                <w:delText>[</w:delText>
              </w:r>
            </w:del>
            <w:r w:rsidRPr="007275DF">
              <w:t>-10</w:t>
            </w:r>
            <w:ins w:id="596" w:author="Author">
              <w:r>
                <w:t>4</w:t>
              </w:r>
            </w:ins>
            <w:del w:id="597" w:author="Author">
              <w:r w:rsidRPr="007275DF" w:rsidDel="00267F40">
                <w:delText>1</w:delText>
              </w:r>
              <w:r w:rsidRPr="007275DF" w:rsidDel="00F93442">
                <w:delText>]</w:delText>
              </w:r>
            </w:del>
          </w:p>
        </w:tc>
      </w:tr>
      <w:tr w:rsidR="009F3451" w:rsidRPr="007275DF" w14:paraId="4EFBDFC6" w14:textId="77777777" w:rsidTr="00D00DFE">
        <w:trPr>
          <w:cantSplit/>
          <w:trHeight w:val="150"/>
          <w:jc w:val="center"/>
        </w:trPr>
        <w:tc>
          <w:tcPr>
            <w:tcW w:w="2625" w:type="dxa"/>
            <w:gridSpan w:val="3"/>
          </w:tcPr>
          <w:p w14:paraId="37BE8F95" w14:textId="77777777" w:rsidR="009F3451" w:rsidRPr="007275DF" w:rsidRDefault="009F3451" w:rsidP="00D00DFE">
            <w:pPr>
              <w:pStyle w:val="TAL"/>
            </w:pPr>
            <w:r w:rsidRPr="004849DD">
              <w:rPr>
                <w:rFonts w:eastAsia="Calibri"/>
                <w:position w:val="-12"/>
                <w:szCs w:val="22"/>
                <w:lang w:val="en-US"/>
              </w:rPr>
              <w:object w:dxaOrig="405" w:dyaOrig="345" w14:anchorId="5DAF231E">
                <v:shape id="_x0000_i1071" type="#_x0000_t75" style="width:21.75pt;height:14.25pt" o:ole="" fillcolor="window">
                  <v:imagedata r:id="rId23" o:title=""/>
                </v:shape>
                <o:OLEObject Type="Embed" ProgID="Equation.3" ShapeID="_x0000_i1071" DrawAspect="Content" ObjectID="_1706336217" r:id="rId72"/>
              </w:object>
            </w:r>
            <w:r w:rsidRPr="007275DF">
              <w:rPr>
                <w:vertAlign w:val="superscript"/>
                <w:lang w:val="en-US"/>
              </w:rPr>
              <w:t>Note2</w:t>
            </w:r>
          </w:p>
        </w:tc>
        <w:tc>
          <w:tcPr>
            <w:tcW w:w="877" w:type="dxa"/>
          </w:tcPr>
          <w:p w14:paraId="24971009" w14:textId="77777777" w:rsidR="009F3451" w:rsidRPr="007275DF" w:rsidRDefault="009F3451" w:rsidP="00D00DFE">
            <w:pPr>
              <w:pStyle w:val="TAC"/>
            </w:pPr>
            <w:r w:rsidRPr="007275DF">
              <w:t>dBm/SCS</w:t>
            </w:r>
          </w:p>
        </w:tc>
        <w:tc>
          <w:tcPr>
            <w:tcW w:w="1281" w:type="dxa"/>
          </w:tcPr>
          <w:p w14:paraId="524EF8FE"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1953" w:type="dxa"/>
            <w:gridSpan w:val="4"/>
          </w:tcPr>
          <w:p w14:paraId="3AB30C4E" w14:textId="77777777" w:rsidR="009F3451" w:rsidRPr="007275DF" w:rsidRDefault="009F3451" w:rsidP="00D00DFE">
            <w:pPr>
              <w:pStyle w:val="TAC"/>
            </w:pPr>
            <w:del w:id="598" w:author="Author">
              <w:r w:rsidRPr="007275DF" w:rsidDel="00F93442">
                <w:delText>[</w:delText>
              </w:r>
            </w:del>
            <w:r w:rsidRPr="007275DF">
              <w:t>-101</w:t>
            </w:r>
            <w:del w:id="599" w:author="Author">
              <w:r w:rsidRPr="007275DF" w:rsidDel="00F93442">
                <w:delText>]</w:delText>
              </w:r>
            </w:del>
          </w:p>
        </w:tc>
        <w:tc>
          <w:tcPr>
            <w:tcW w:w="2210" w:type="dxa"/>
            <w:gridSpan w:val="5"/>
          </w:tcPr>
          <w:p w14:paraId="01EBD29F" w14:textId="77777777" w:rsidR="009F3451" w:rsidRPr="007275DF" w:rsidRDefault="009F3451" w:rsidP="00D00DFE">
            <w:pPr>
              <w:pStyle w:val="TAC"/>
            </w:pPr>
            <w:del w:id="600" w:author="Author">
              <w:r w:rsidRPr="007275DF" w:rsidDel="00F93442">
                <w:delText>[</w:delText>
              </w:r>
            </w:del>
            <w:r w:rsidRPr="007275DF">
              <w:t>-101</w:t>
            </w:r>
            <w:del w:id="601" w:author="Author">
              <w:r w:rsidRPr="007275DF" w:rsidDel="00F93442">
                <w:delText>]</w:delText>
              </w:r>
            </w:del>
          </w:p>
        </w:tc>
      </w:tr>
      <w:tr w:rsidR="009F3451" w:rsidRPr="007275DF" w14:paraId="447827BA" w14:textId="77777777" w:rsidTr="00D00DFE">
        <w:trPr>
          <w:cantSplit/>
          <w:trHeight w:val="92"/>
          <w:jc w:val="center"/>
        </w:trPr>
        <w:tc>
          <w:tcPr>
            <w:tcW w:w="2625" w:type="dxa"/>
            <w:gridSpan w:val="3"/>
          </w:tcPr>
          <w:p w14:paraId="2FC489BF"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877" w:type="dxa"/>
          </w:tcPr>
          <w:p w14:paraId="21E53490" w14:textId="77777777" w:rsidR="009F3451" w:rsidRPr="007275DF" w:rsidRDefault="009F3451" w:rsidP="00D00DFE">
            <w:pPr>
              <w:pStyle w:val="TAC"/>
            </w:pPr>
            <w:r w:rsidRPr="007275DF">
              <w:t>dBm/SCS</w:t>
            </w:r>
          </w:p>
        </w:tc>
        <w:tc>
          <w:tcPr>
            <w:tcW w:w="1281" w:type="dxa"/>
          </w:tcPr>
          <w:p w14:paraId="711E396C"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984" w:type="dxa"/>
            <w:gridSpan w:val="2"/>
          </w:tcPr>
          <w:p w14:paraId="2F8DDE85" w14:textId="77777777" w:rsidR="009F3451" w:rsidRPr="007275DF" w:rsidRDefault="009F3451" w:rsidP="00D00DFE">
            <w:pPr>
              <w:pStyle w:val="TAC"/>
            </w:pPr>
            <w:r w:rsidRPr="007275DF">
              <w:t>-91</w:t>
            </w:r>
          </w:p>
        </w:tc>
        <w:tc>
          <w:tcPr>
            <w:tcW w:w="975" w:type="dxa"/>
            <w:gridSpan w:val="3"/>
          </w:tcPr>
          <w:p w14:paraId="709E5893" w14:textId="77777777" w:rsidR="009F3451" w:rsidRPr="007275DF" w:rsidRDefault="009F3451" w:rsidP="00D00DFE">
            <w:pPr>
              <w:pStyle w:val="TAC"/>
            </w:pPr>
            <w:r w:rsidRPr="007275DF">
              <w:t>-91</w:t>
            </w:r>
          </w:p>
        </w:tc>
        <w:tc>
          <w:tcPr>
            <w:tcW w:w="993" w:type="dxa"/>
            <w:gridSpan w:val="2"/>
          </w:tcPr>
          <w:p w14:paraId="05B8EB74" w14:textId="77777777" w:rsidR="009F3451" w:rsidRPr="007275DF" w:rsidRDefault="009F3451" w:rsidP="00D00DFE">
            <w:pPr>
              <w:pStyle w:val="TAC"/>
            </w:pPr>
            <w:r w:rsidRPr="007275DF">
              <w:t>-Infinity</w:t>
            </w:r>
          </w:p>
        </w:tc>
        <w:tc>
          <w:tcPr>
            <w:tcW w:w="1211" w:type="dxa"/>
            <w:gridSpan w:val="2"/>
          </w:tcPr>
          <w:p w14:paraId="222D71EC" w14:textId="77777777" w:rsidR="009F3451" w:rsidRPr="007275DF" w:rsidRDefault="009F3451" w:rsidP="00D00DFE">
            <w:pPr>
              <w:pStyle w:val="TAC"/>
            </w:pPr>
            <w:r w:rsidRPr="007275DF">
              <w:t>-88</w:t>
            </w:r>
          </w:p>
        </w:tc>
      </w:tr>
      <w:tr w:rsidR="009F3451" w:rsidRPr="007275DF" w14:paraId="77EF54B5" w14:textId="77777777" w:rsidTr="00D00DFE">
        <w:trPr>
          <w:cantSplit/>
          <w:trHeight w:val="94"/>
          <w:jc w:val="center"/>
        </w:trPr>
        <w:tc>
          <w:tcPr>
            <w:tcW w:w="2625" w:type="dxa"/>
            <w:gridSpan w:val="3"/>
          </w:tcPr>
          <w:p w14:paraId="5098DEDD" w14:textId="77777777" w:rsidR="009F3451" w:rsidRPr="007275DF" w:rsidRDefault="009F3451" w:rsidP="00D00DFE">
            <w:pPr>
              <w:pStyle w:val="TAL"/>
            </w:pPr>
            <w:r w:rsidRPr="004849DD">
              <w:rPr>
                <w:position w:val="-12"/>
              </w:rPr>
              <w:object w:dxaOrig="620" w:dyaOrig="380" w14:anchorId="22E320D3">
                <v:shape id="_x0000_i1072" type="#_x0000_t75" style="width:21.75pt;height:14.25pt" o:ole="" fillcolor="window">
                  <v:imagedata r:id="rId26" o:title=""/>
                </v:shape>
                <o:OLEObject Type="Embed" ProgID="Equation.3" ShapeID="_x0000_i1072" DrawAspect="Content" ObjectID="_1706336218" r:id="rId73"/>
              </w:object>
            </w:r>
          </w:p>
        </w:tc>
        <w:tc>
          <w:tcPr>
            <w:tcW w:w="877" w:type="dxa"/>
          </w:tcPr>
          <w:p w14:paraId="13AAAB64" w14:textId="77777777" w:rsidR="009F3451" w:rsidRPr="007275DF" w:rsidRDefault="009F3451" w:rsidP="00D00DFE">
            <w:pPr>
              <w:pStyle w:val="TAC"/>
            </w:pPr>
            <w:r w:rsidRPr="007275DF">
              <w:t>dB</w:t>
            </w:r>
          </w:p>
        </w:tc>
        <w:tc>
          <w:tcPr>
            <w:tcW w:w="1281" w:type="dxa"/>
          </w:tcPr>
          <w:p w14:paraId="157DCC69"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gridSpan w:val="2"/>
          </w:tcPr>
          <w:p w14:paraId="16178AA6" w14:textId="77777777" w:rsidR="009F3451" w:rsidRPr="007275DF" w:rsidDel="004B51DC" w:rsidRDefault="009F3451" w:rsidP="00D00DFE">
            <w:pPr>
              <w:pStyle w:val="TAC"/>
            </w:pPr>
            <w:r w:rsidRPr="007275DF">
              <w:t>4</w:t>
            </w:r>
          </w:p>
        </w:tc>
        <w:tc>
          <w:tcPr>
            <w:tcW w:w="975" w:type="dxa"/>
            <w:gridSpan w:val="3"/>
          </w:tcPr>
          <w:p w14:paraId="202EC61E" w14:textId="77777777" w:rsidR="009F3451" w:rsidRPr="007275DF" w:rsidDel="004B51DC" w:rsidRDefault="009F3451" w:rsidP="00D00DFE">
            <w:pPr>
              <w:pStyle w:val="TAC"/>
            </w:pPr>
            <w:r w:rsidRPr="007275DF">
              <w:t>4</w:t>
            </w:r>
          </w:p>
        </w:tc>
        <w:tc>
          <w:tcPr>
            <w:tcW w:w="993" w:type="dxa"/>
            <w:gridSpan w:val="2"/>
          </w:tcPr>
          <w:p w14:paraId="3D732F23" w14:textId="77777777" w:rsidR="009F3451" w:rsidRPr="007275DF" w:rsidDel="00B36E6D" w:rsidRDefault="009F3451" w:rsidP="00D00DFE">
            <w:pPr>
              <w:pStyle w:val="TAC"/>
            </w:pPr>
            <w:r w:rsidRPr="007275DF">
              <w:t>-Infinity</w:t>
            </w:r>
          </w:p>
        </w:tc>
        <w:tc>
          <w:tcPr>
            <w:tcW w:w="1211" w:type="dxa"/>
            <w:gridSpan w:val="2"/>
          </w:tcPr>
          <w:p w14:paraId="06E41B13" w14:textId="77777777" w:rsidR="009F3451" w:rsidRPr="007275DF" w:rsidDel="004B51DC" w:rsidRDefault="009F3451" w:rsidP="00D00DFE">
            <w:pPr>
              <w:pStyle w:val="TAC"/>
            </w:pPr>
            <w:r w:rsidRPr="007275DF">
              <w:t>7</w:t>
            </w:r>
          </w:p>
        </w:tc>
      </w:tr>
      <w:tr w:rsidR="009F3451" w:rsidRPr="007275DF" w14:paraId="572EF093" w14:textId="77777777" w:rsidTr="00D00DFE">
        <w:trPr>
          <w:cantSplit/>
          <w:trHeight w:val="94"/>
          <w:jc w:val="center"/>
        </w:trPr>
        <w:tc>
          <w:tcPr>
            <w:tcW w:w="2625" w:type="dxa"/>
            <w:gridSpan w:val="3"/>
          </w:tcPr>
          <w:p w14:paraId="3391956C" w14:textId="77777777" w:rsidR="009F3451" w:rsidRPr="007275DF" w:rsidRDefault="009F3451" w:rsidP="00D00DFE">
            <w:pPr>
              <w:pStyle w:val="TAL"/>
            </w:pPr>
            <w:r w:rsidRPr="004849DD">
              <w:rPr>
                <w:position w:val="-12"/>
              </w:rPr>
              <w:object w:dxaOrig="800" w:dyaOrig="380" w14:anchorId="7E6EF9D8">
                <v:shape id="_x0000_i1073" type="#_x0000_t75" style="width:28.5pt;height:14.25pt" o:ole="" fillcolor="window">
                  <v:imagedata r:id="rId28" o:title=""/>
                </v:shape>
                <o:OLEObject Type="Embed" ProgID="Equation.3" ShapeID="_x0000_i1073" DrawAspect="Content" ObjectID="_1706336219" r:id="rId74"/>
              </w:object>
            </w:r>
          </w:p>
        </w:tc>
        <w:tc>
          <w:tcPr>
            <w:tcW w:w="877" w:type="dxa"/>
          </w:tcPr>
          <w:p w14:paraId="731E18D6" w14:textId="77777777" w:rsidR="009F3451" w:rsidRPr="007275DF" w:rsidRDefault="009F3451" w:rsidP="00D00DFE">
            <w:pPr>
              <w:pStyle w:val="TAC"/>
            </w:pPr>
            <w:r w:rsidRPr="007275DF">
              <w:t>dB</w:t>
            </w:r>
          </w:p>
        </w:tc>
        <w:tc>
          <w:tcPr>
            <w:tcW w:w="1281" w:type="dxa"/>
          </w:tcPr>
          <w:p w14:paraId="64ABCA51"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gridSpan w:val="2"/>
          </w:tcPr>
          <w:p w14:paraId="2D7D79F1" w14:textId="77777777" w:rsidR="009F3451" w:rsidRPr="007275DF" w:rsidDel="004B51DC" w:rsidRDefault="009F3451" w:rsidP="00D00DFE">
            <w:pPr>
              <w:pStyle w:val="TAC"/>
            </w:pPr>
            <w:r w:rsidRPr="007275DF">
              <w:t>4</w:t>
            </w:r>
          </w:p>
        </w:tc>
        <w:tc>
          <w:tcPr>
            <w:tcW w:w="975" w:type="dxa"/>
            <w:gridSpan w:val="3"/>
          </w:tcPr>
          <w:p w14:paraId="41BBD756" w14:textId="77777777" w:rsidR="009F3451" w:rsidRPr="007275DF" w:rsidDel="004B51DC" w:rsidRDefault="009F3451" w:rsidP="00D00DFE">
            <w:pPr>
              <w:pStyle w:val="TAC"/>
            </w:pPr>
            <w:r w:rsidRPr="007275DF">
              <w:t>4</w:t>
            </w:r>
          </w:p>
        </w:tc>
        <w:tc>
          <w:tcPr>
            <w:tcW w:w="993" w:type="dxa"/>
            <w:gridSpan w:val="2"/>
          </w:tcPr>
          <w:p w14:paraId="5E40CE57" w14:textId="77777777" w:rsidR="009F3451" w:rsidRPr="007275DF" w:rsidDel="00B36E6D" w:rsidRDefault="009F3451" w:rsidP="00D00DFE">
            <w:pPr>
              <w:pStyle w:val="TAC"/>
            </w:pPr>
            <w:r w:rsidRPr="007275DF">
              <w:t>-Infinity</w:t>
            </w:r>
          </w:p>
        </w:tc>
        <w:tc>
          <w:tcPr>
            <w:tcW w:w="1211" w:type="dxa"/>
            <w:gridSpan w:val="2"/>
          </w:tcPr>
          <w:p w14:paraId="7738C01C" w14:textId="77777777" w:rsidR="009F3451" w:rsidRPr="007275DF" w:rsidDel="004B51DC" w:rsidRDefault="009F3451" w:rsidP="00D00DFE">
            <w:pPr>
              <w:pStyle w:val="TAC"/>
            </w:pPr>
            <w:r w:rsidRPr="007275DF">
              <w:t>7</w:t>
            </w:r>
          </w:p>
        </w:tc>
      </w:tr>
      <w:tr w:rsidR="009F3451" w:rsidRPr="007275DF" w14:paraId="44CC54A6" w14:textId="77777777" w:rsidTr="00D00DFE">
        <w:trPr>
          <w:cantSplit/>
          <w:trHeight w:val="94"/>
          <w:jc w:val="center"/>
        </w:trPr>
        <w:tc>
          <w:tcPr>
            <w:tcW w:w="2625" w:type="dxa"/>
            <w:gridSpan w:val="3"/>
          </w:tcPr>
          <w:p w14:paraId="3ED021BA"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51AAACBE" w14:textId="77777777" w:rsidR="009F3451" w:rsidRPr="007275DF" w:rsidRDefault="009F3451" w:rsidP="00D00DFE">
            <w:pPr>
              <w:pStyle w:val="TAC"/>
              <w:rPr>
                <w:rFonts w:cs="Arial"/>
                <w:szCs w:val="18"/>
              </w:rPr>
            </w:pPr>
            <w:r w:rsidRPr="007275DF">
              <w:rPr>
                <w:rFonts w:cs="Arial"/>
                <w:szCs w:val="18"/>
              </w:rPr>
              <w:t>dBm/9.36MHz</w:t>
            </w:r>
          </w:p>
        </w:tc>
        <w:tc>
          <w:tcPr>
            <w:tcW w:w="1281" w:type="dxa"/>
          </w:tcPr>
          <w:p w14:paraId="1BB1DC80" w14:textId="77777777" w:rsidR="009F3451" w:rsidRPr="007275DF" w:rsidRDefault="009F3451" w:rsidP="00D00DFE">
            <w:pPr>
              <w:pStyle w:val="TAC"/>
              <w:rPr>
                <w:rFonts w:cs="Arial"/>
                <w:szCs w:val="18"/>
              </w:rPr>
            </w:pPr>
            <w:r w:rsidRPr="007275DF">
              <w:t>Config</w:t>
            </w:r>
            <w:r w:rsidRPr="007275DF">
              <w:rPr>
                <w:szCs w:val="18"/>
              </w:rPr>
              <w:t xml:space="preserve"> </w:t>
            </w:r>
            <w:r w:rsidRPr="007275DF">
              <w:t>1</w:t>
            </w:r>
          </w:p>
        </w:tc>
        <w:tc>
          <w:tcPr>
            <w:tcW w:w="984" w:type="dxa"/>
            <w:gridSpan w:val="2"/>
          </w:tcPr>
          <w:p w14:paraId="1164EE6C" w14:textId="77777777" w:rsidR="009F3451" w:rsidRPr="007275DF" w:rsidRDefault="009F3451" w:rsidP="00D00DFE">
            <w:pPr>
              <w:pStyle w:val="TAC"/>
              <w:rPr>
                <w:rFonts w:cs="Arial"/>
                <w:szCs w:val="18"/>
              </w:rPr>
            </w:pPr>
            <w:r w:rsidRPr="007275DF">
              <w:rPr>
                <w:rFonts w:cs="Arial"/>
                <w:szCs w:val="18"/>
              </w:rPr>
              <w:t>-58.49</w:t>
            </w:r>
          </w:p>
        </w:tc>
        <w:tc>
          <w:tcPr>
            <w:tcW w:w="975" w:type="dxa"/>
            <w:gridSpan w:val="3"/>
          </w:tcPr>
          <w:p w14:paraId="681B697E" w14:textId="77777777" w:rsidR="009F3451" w:rsidRPr="007275DF" w:rsidRDefault="009F3451" w:rsidP="00D00DFE">
            <w:pPr>
              <w:pStyle w:val="TAC"/>
              <w:rPr>
                <w:rFonts w:cs="Arial"/>
                <w:szCs w:val="18"/>
              </w:rPr>
            </w:pPr>
            <w:r w:rsidRPr="007275DF">
              <w:rPr>
                <w:rFonts w:cs="Arial"/>
                <w:szCs w:val="18"/>
              </w:rPr>
              <w:t>-58.49</w:t>
            </w:r>
          </w:p>
        </w:tc>
        <w:tc>
          <w:tcPr>
            <w:tcW w:w="993" w:type="dxa"/>
            <w:gridSpan w:val="2"/>
          </w:tcPr>
          <w:p w14:paraId="7EAAF2D1" w14:textId="77777777" w:rsidR="009F3451" w:rsidRPr="007275DF" w:rsidRDefault="009F3451" w:rsidP="00D00DFE">
            <w:pPr>
              <w:pStyle w:val="TAC"/>
              <w:rPr>
                <w:rFonts w:cs="Arial"/>
                <w:szCs w:val="18"/>
              </w:rPr>
            </w:pPr>
            <w:r w:rsidRPr="007275DF">
              <w:rPr>
                <w:rFonts w:cs="Arial"/>
                <w:szCs w:val="18"/>
              </w:rPr>
              <w:t>-63.94</w:t>
            </w:r>
          </w:p>
        </w:tc>
        <w:tc>
          <w:tcPr>
            <w:tcW w:w="1211" w:type="dxa"/>
            <w:gridSpan w:val="2"/>
          </w:tcPr>
          <w:p w14:paraId="7F323947"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4244A319" w14:textId="77777777" w:rsidTr="00D00DFE">
        <w:trPr>
          <w:cantSplit/>
          <w:trHeight w:val="150"/>
          <w:jc w:val="center"/>
        </w:trPr>
        <w:tc>
          <w:tcPr>
            <w:tcW w:w="2625" w:type="dxa"/>
            <w:gridSpan w:val="3"/>
          </w:tcPr>
          <w:p w14:paraId="6DD847E2" w14:textId="77777777" w:rsidR="009F3451" w:rsidRPr="007275DF" w:rsidRDefault="009F3451" w:rsidP="00D00DFE">
            <w:pPr>
              <w:pStyle w:val="TAL"/>
            </w:pPr>
            <w:r w:rsidRPr="007275DF">
              <w:t xml:space="preserve">Propagation Condition </w:t>
            </w:r>
          </w:p>
        </w:tc>
        <w:tc>
          <w:tcPr>
            <w:tcW w:w="877" w:type="dxa"/>
          </w:tcPr>
          <w:p w14:paraId="1D4A924E" w14:textId="77777777" w:rsidR="009F3451" w:rsidRPr="007275DF" w:rsidRDefault="009F3451" w:rsidP="00D00DFE">
            <w:pPr>
              <w:pStyle w:val="TAC"/>
            </w:pPr>
          </w:p>
        </w:tc>
        <w:tc>
          <w:tcPr>
            <w:tcW w:w="1281" w:type="dxa"/>
          </w:tcPr>
          <w:p w14:paraId="50DB6EB6"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3" w:type="dxa"/>
            <w:gridSpan w:val="4"/>
          </w:tcPr>
          <w:p w14:paraId="0D3314B0" w14:textId="77777777" w:rsidR="009F3451" w:rsidRPr="007275DF" w:rsidRDefault="009F3451" w:rsidP="00D00DFE">
            <w:pPr>
              <w:pStyle w:val="TAC"/>
            </w:pPr>
            <w:r w:rsidRPr="007275DF">
              <w:rPr>
                <w:rFonts w:cs="v4.2.0"/>
              </w:rPr>
              <w:t>AWGN</w:t>
            </w:r>
          </w:p>
        </w:tc>
        <w:tc>
          <w:tcPr>
            <w:tcW w:w="2210" w:type="dxa"/>
            <w:gridSpan w:val="5"/>
          </w:tcPr>
          <w:p w14:paraId="7BAD4BDF" w14:textId="77777777" w:rsidR="009F3451" w:rsidRPr="007275DF" w:rsidRDefault="009F3451" w:rsidP="00D00DFE">
            <w:pPr>
              <w:pStyle w:val="TAC"/>
            </w:pPr>
            <w:r w:rsidRPr="007275DF">
              <w:t>AWGN</w:t>
            </w:r>
          </w:p>
        </w:tc>
      </w:tr>
      <w:tr w:rsidR="009F3451" w:rsidRPr="007275DF" w14:paraId="44C73BFB" w14:textId="77777777" w:rsidTr="00D00DFE">
        <w:trPr>
          <w:cantSplit/>
          <w:trHeight w:val="1023"/>
          <w:jc w:val="center"/>
        </w:trPr>
        <w:tc>
          <w:tcPr>
            <w:tcW w:w="8946" w:type="dxa"/>
            <w:gridSpan w:val="14"/>
          </w:tcPr>
          <w:p w14:paraId="5E31BDF0"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508172"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0273C058">
                <v:shape id="_x0000_i1074" type="#_x0000_t75" style="width:21.75pt;height:14.25pt" o:ole="" fillcolor="window">
                  <v:imagedata r:id="rId23" o:title=""/>
                </v:shape>
                <o:OLEObject Type="Embed" ProgID="Equation.3" ShapeID="_x0000_i1074" DrawAspect="Content" ObjectID="_1706336220" r:id="rId75"/>
              </w:object>
            </w:r>
            <w:r w:rsidRPr="007275DF">
              <w:rPr>
                <w:lang w:val="en-US"/>
              </w:rPr>
              <w:t xml:space="preserve"> to be fulfilled.</w:t>
            </w:r>
          </w:p>
          <w:p w14:paraId="6C82C369"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8F7A8B"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E5D19CF"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04B40906"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09CAD12C"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2A54F276" w14:textId="77777777" w:rsidR="009F3451" w:rsidRPr="007275DF" w:rsidRDefault="009F3451" w:rsidP="009F3451">
      <w:pPr>
        <w:pStyle w:val="TH"/>
      </w:pPr>
    </w:p>
    <w:p w14:paraId="17E67063" w14:textId="77777777" w:rsidR="009F3451" w:rsidRPr="007275DF" w:rsidRDefault="009F3451" w:rsidP="009F3451">
      <w:pPr>
        <w:pStyle w:val="TH"/>
      </w:pPr>
      <w:r w:rsidRPr="007275DF">
        <w:t xml:space="preserve">Table A.11.5.2.4.1-4: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3E24AC33"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E723F6E"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FF86B5F"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83C2AFF"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74A72D8" w14:textId="77777777" w:rsidR="009F3451" w:rsidRPr="007275DF" w:rsidRDefault="009F3451" w:rsidP="00D00DFE">
            <w:pPr>
              <w:pStyle w:val="TAH"/>
            </w:pPr>
            <w:r w:rsidRPr="007275DF">
              <w:t>Comment</w:t>
            </w:r>
          </w:p>
        </w:tc>
      </w:tr>
      <w:tr w:rsidR="009F3451" w:rsidRPr="007275DF" w14:paraId="01E4BBCC"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FEEF14D"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CABE978"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A2879E8"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D9A6E6" w14:textId="77777777" w:rsidR="009F3451" w:rsidRPr="007275DF" w:rsidRDefault="009F3451" w:rsidP="00D00DFE">
            <w:pPr>
              <w:pStyle w:val="TAH"/>
            </w:pPr>
          </w:p>
        </w:tc>
      </w:tr>
      <w:tr w:rsidR="009F3451" w:rsidRPr="007275DF" w14:paraId="6C8DBB8E"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F052659"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39D08BD"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A65146C"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2CD644E"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52EAB1A1"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6131C5"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FBF1DB8"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1E3FCCE"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266201B" w14:textId="77777777" w:rsidR="009F3451" w:rsidRPr="007275DF" w:rsidRDefault="009F3451" w:rsidP="00D00DFE">
            <w:pPr>
              <w:pStyle w:val="TAC"/>
              <w:rPr>
                <w:rFonts w:cs="Arial"/>
              </w:rPr>
            </w:pPr>
          </w:p>
        </w:tc>
      </w:tr>
      <w:tr w:rsidR="009F3451" w:rsidRPr="007275DF" w14:paraId="6730B08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AD5737"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4F797C5"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98642A7"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B7AB39" w14:textId="77777777" w:rsidR="009F3451" w:rsidRPr="007275DF" w:rsidRDefault="009F3451" w:rsidP="00D00DFE">
            <w:pPr>
              <w:pStyle w:val="TAC"/>
              <w:rPr>
                <w:rFonts w:cs="Arial"/>
              </w:rPr>
            </w:pPr>
          </w:p>
        </w:tc>
      </w:tr>
      <w:tr w:rsidR="009F3451" w:rsidRPr="007275DF" w14:paraId="31564BDA"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F01603"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2894011"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6B90E2"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A21D99" w14:textId="77777777" w:rsidR="009F3451" w:rsidRPr="007275DF" w:rsidRDefault="009F3451" w:rsidP="00D00DFE">
            <w:pPr>
              <w:pStyle w:val="TAC"/>
              <w:rPr>
                <w:rFonts w:cs="Arial"/>
              </w:rPr>
            </w:pPr>
          </w:p>
        </w:tc>
      </w:tr>
      <w:tr w:rsidR="009F3451" w:rsidRPr="007275DF" w14:paraId="425DC7B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A8B8CB"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1C63258"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861157"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154195C" w14:textId="77777777" w:rsidR="009F3451" w:rsidRPr="007275DF" w:rsidRDefault="009F3451" w:rsidP="00D00DFE">
            <w:pPr>
              <w:pStyle w:val="TAC"/>
              <w:rPr>
                <w:rFonts w:cs="Arial"/>
              </w:rPr>
            </w:pPr>
          </w:p>
        </w:tc>
      </w:tr>
      <w:tr w:rsidR="009F3451" w:rsidRPr="007275DF" w14:paraId="2AE56D4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22C2D973"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81CC5D4"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72DE2091"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E94509D" w14:textId="77777777" w:rsidR="009F3451" w:rsidRPr="007275DF" w:rsidRDefault="009F3451" w:rsidP="00D00DFE">
            <w:pPr>
              <w:pStyle w:val="TAC"/>
              <w:rPr>
                <w:rFonts w:cs="Arial"/>
              </w:rPr>
            </w:pPr>
          </w:p>
        </w:tc>
      </w:tr>
    </w:tbl>
    <w:p w14:paraId="3E9E1941" w14:textId="77777777" w:rsidR="009F3451" w:rsidRPr="007275DF" w:rsidRDefault="009F3451" w:rsidP="009F3451"/>
    <w:p w14:paraId="523BB1FF" w14:textId="77777777" w:rsidR="009F3451" w:rsidRPr="007275DF" w:rsidRDefault="009F3451" w:rsidP="009F3451">
      <w:pPr>
        <w:pStyle w:val="TH"/>
      </w:pPr>
      <w:r w:rsidRPr="007275DF">
        <w:t xml:space="preserve">Table A.11.5.2.4.1-5: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586D06B5"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28663E"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43E733DC"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7BD68E0" w14:textId="77777777" w:rsidR="009F3451" w:rsidRPr="007275DF" w:rsidRDefault="009F3451" w:rsidP="00D00DFE">
            <w:pPr>
              <w:pStyle w:val="TAH"/>
            </w:pPr>
            <w:r w:rsidRPr="007275DF">
              <w:t>Comment</w:t>
            </w:r>
          </w:p>
        </w:tc>
      </w:tr>
      <w:tr w:rsidR="009F3451" w:rsidRPr="007275DF" w14:paraId="0A42866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A72378"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C08AB01"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03951B3C" w14:textId="77777777" w:rsidR="009F3451" w:rsidRPr="007275DF" w:rsidRDefault="009F3451" w:rsidP="00D00DFE">
            <w:pPr>
              <w:pStyle w:val="TAC"/>
            </w:pPr>
            <w:r w:rsidRPr="007275DF">
              <w:t>As specified in clause 6.3.2 in TS 38.331 [2]</w:t>
            </w:r>
          </w:p>
        </w:tc>
      </w:tr>
    </w:tbl>
    <w:p w14:paraId="352B847F" w14:textId="77777777" w:rsidR="009F3451" w:rsidRPr="007275DF" w:rsidRDefault="009F3451" w:rsidP="009F3451"/>
    <w:p w14:paraId="6186DCDE" w14:textId="77777777" w:rsidR="009F3451" w:rsidRPr="007275DF" w:rsidRDefault="009F3451" w:rsidP="009F3451">
      <w:pPr>
        <w:pStyle w:val="Heading5"/>
      </w:pPr>
      <w:r w:rsidRPr="007275DF">
        <w:t>A.11.5.2.4.2</w:t>
      </w:r>
      <w:r w:rsidRPr="007275DF">
        <w:tab/>
        <w:t>Test Requirements</w:t>
      </w:r>
    </w:p>
    <w:p w14:paraId="0DD41D99"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D802E1B"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9758C23"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D8DFBC0"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AFFB0D8" w14:textId="77777777" w:rsidR="009F3451" w:rsidRPr="007275DF" w:rsidRDefault="009F3451" w:rsidP="009F3451">
      <w:pPr>
        <w:rPr>
          <w:rFonts w:cs="v4.2.0"/>
        </w:rPr>
      </w:pPr>
      <w:r w:rsidRPr="007275DF">
        <w:rPr>
          <w:rFonts w:cs="v4.2.0"/>
        </w:rPr>
        <w:t>In test 1, 2, 3 and 4 UE is not required to report SSB time index.</w:t>
      </w:r>
    </w:p>
    <w:p w14:paraId="5E301BDE"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76AA05D6"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73AEDC0C"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63CBB90" w14:textId="77777777" w:rsidR="009F3451" w:rsidRPr="007275DF" w:rsidRDefault="009F3451" w:rsidP="009F3451">
      <w:pPr>
        <w:pStyle w:val="B10"/>
        <w:ind w:left="284" w:firstLine="0"/>
      </w:pPr>
      <w:r w:rsidRPr="007275DF">
        <w:t>For tests 1 and 2, MGRP = 40 ms and for tests 3 and 4 MGRP = 20 ms.</w:t>
      </w:r>
    </w:p>
    <w:p w14:paraId="32F438E3" w14:textId="77777777" w:rsidR="009F3451" w:rsidRPr="007275DF" w:rsidRDefault="009F3451" w:rsidP="009F3451">
      <w:pPr>
        <w:pStyle w:val="B10"/>
        <w:ind w:left="284" w:firstLine="0"/>
      </w:pPr>
      <w:r w:rsidRPr="007275DF">
        <w:t>For tests 1 and 3, DRX cycle = 40 ms and for tests 2 and 4 DRX cycle = 640 ms.</w:t>
      </w:r>
    </w:p>
    <w:p w14:paraId="5E37316F" w14:textId="77777777" w:rsidR="009F3451" w:rsidRPr="007275DF" w:rsidRDefault="009F3451" w:rsidP="009F3451">
      <w:pPr>
        <w:ind w:left="284"/>
      </w:pPr>
      <w:r w:rsidRPr="007275DF">
        <w:t>SMTC period = 20 ms.</w:t>
      </w:r>
    </w:p>
    <w:p w14:paraId="0670486B"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C96E33A" w14:textId="77777777" w:rsidR="009F3451" w:rsidRPr="007275DF" w:rsidRDefault="009F3451" w:rsidP="009F3451">
      <w:pPr>
        <w:pStyle w:val="Heading4"/>
      </w:pPr>
      <w:r w:rsidRPr="007275DF">
        <w:t>A.11.5.2.5</w:t>
      </w:r>
      <w:r w:rsidRPr="007275DF">
        <w:tab/>
        <w:t>Event triggered reporting tests for FR1 with CCA with SSB time index detection when DRX is not used</w:t>
      </w:r>
    </w:p>
    <w:p w14:paraId="6397DDF1" w14:textId="77777777" w:rsidR="009F3451" w:rsidRPr="007275DF" w:rsidRDefault="009F3451" w:rsidP="009F3451">
      <w:pPr>
        <w:pStyle w:val="Heading5"/>
      </w:pPr>
      <w:r w:rsidRPr="007275DF">
        <w:t>A.11.5.2.5.1</w:t>
      </w:r>
      <w:r w:rsidRPr="007275DF">
        <w:tab/>
        <w:t>Test Purpose and Environment</w:t>
      </w:r>
    </w:p>
    <w:p w14:paraId="542A5764"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602" w:author="Author">
        <w:r>
          <w:rPr>
            <w:rFonts w:cs="v4.2.0"/>
          </w:rPr>
          <w:t xml:space="preserve"> and 9.3A.5</w:t>
        </w:r>
      </w:ins>
      <w:r w:rsidRPr="007275DF">
        <w:rPr>
          <w:rFonts w:cs="v4.2.0"/>
        </w:rPr>
        <w:t>.</w:t>
      </w:r>
    </w:p>
    <w:p w14:paraId="7767864B" w14:textId="77777777" w:rsidR="009F3451" w:rsidRPr="007275DF" w:rsidRDefault="009F3451" w:rsidP="009F3451">
      <w:pPr>
        <w:rPr>
          <w:rFonts w:cs="v4.2.0"/>
        </w:rPr>
      </w:pPr>
      <w:del w:id="603"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 xml:space="preserve"> The test parameters are given in Tables A.11.5.2.5.1-1, A.11.5.2.5.1-2 and A.11.5.2.5.1-3.</w:delText>
        </w:r>
      </w:del>
      <w:ins w:id="604"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5</w:t>
        </w:r>
        <w:r w:rsidRPr="007275DF">
          <w:rPr>
            <w:rFonts w:cs="v4.2.0"/>
          </w:rPr>
          <w:t>.1-1, A.11.5.2.</w:t>
        </w:r>
        <w:r>
          <w:rPr>
            <w:rFonts w:cs="v4.2.0"/>
          </w:rPr>
          <w:t>5</w:t>
        </w:r>
        <w:r w:rsidRPr="007275DF">
          <w:rPr>
            <w:rFonts w:cs="v4.2.0"/>
          </w:rPr>
          <w:t>.1-2 and A.11.5.2.</w:t>
        </w:r>
        <w:r>
          <w:rPr>
            <w:rFonts w:cs="v4.2.0"/>
          </w:rPr>
          <w:t>5</w:t>
        </w:r>
        <w:r w:rsidRPr="007275DF">
          <w:rPr>
            <w:rFonts w:cs="v4.2.0"/>
          </w:rPr>
          <w:t>.1-3.</w:t>
        </w:r>
      </w:ins>
    </w:p>
    <w:p w14:paraId="5997EBD2" w14:textId="77777777" w:rsidR="009F3451" w:rsidRPr="007275DF" w:rsidRDefault="009F3451" w:rsidP="009F3451">
      <w:pPr>
        <w:rPr>
          <w:rFonts w:cs="v4.2.0"/>
        </w:rPr>
      </w:pPr>
      <w:r w:rsidRPr="007275DF">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343ECBCE"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1D629E" w14:textId="77777777" w:rsidR="009F3451" w:rsidRPr="007275DF" w:rsidRDefault="009F3451" w:rsidP="009F3451">
      <w:pPr>
        <w:pStyle w:val="TH"/>
      </w:pPr>
      <w:r w:rsidRPr="007275DF">
        <w:t xml:space="preserve">Table A.11.5.2.5.1-1: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0512B101"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A5D3DDC"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61B016D" w14:textId="77777777" w:rsidR="009F3451" w:rsidRPr="007275DF" w:rsidRDefault="009F3451" w:rsidP="00D00DFE">
            <w:pPr>
              <w:pStyle w:val="TAH"/>
            </w:pPr>
            <w:r w:rsidRPr="007275DF">
              <w:t>Description</w:t>
            </w:r>
          </w:p>
        </w:tc>
      </w:tr>
      <w:tr w:rsidR="009F3451" w:rsidRPr="007275DF" w14:paraId="2550C6A1"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91D3753"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0E03B54" w14:textId="77777777" w:rsidR="009F3451" w:rsidRPr="007275DF" w:rsidRDefault="009F3451" w:rsidP="00D00DFE">
            <w:pPr>
              <w:pStyle w:val="TAL"/>
            </w:pPr>
            <w:r w:rsidRPr="007275DF">
              <w:t>NR cell with CCA: 30</w:t>
            </w:r>
            <w:ins w:id="605" w:author="Author">
              <w:r>
                <w:t xml:space="preserve"> </w:t>
              </w:r>
            </w:ins>
            <w:r w:rsidRPr="007275DF">
              <w:t>kHz SSB SCS, 40 MHz bandwidth, TDD duplex mode</w:t>
            </w:r>
          </w:p>
        </w:tc>
      </w:tr>
      <w:tr w:rsidR="009F3451" w:rsidRPr="007275DF" w14:paraId="1C5A9A68"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6E0E269"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5AE24D77" w14:textId="77777777" w:rsidR="009F3451" w:rsidRPr="007275DF" w:rsidRDefault="009F3451" w:rsidP="009F3451">
      <w:pPr>
        <w:rPr>
          <w:rFonts w:cs="v4.2.0"/>
        </w:rPr>
      </w:pPr>
    </w:p>
    <w:p w14:paraId="36C2A539" w14:textId="77777777" w:rsidR="009F3451" w:rsidRPr="007275DF" w:rsidRDefault="009F3451" w:rsidP="009F3451">
      <w:pPr>
        <w:pStyle w:val="TH"/>
      </w:pPr>
      <w:r w:rsidRPr="007275DF">
        <w:t>Table A.11.5.2.5.1-2: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6E365FEA" w14:textId="77777777" w:rsidTr="00D00DFE">
        <w:trPr>
          <w:cantSplit/>
          <w:trHeight w:val="80"/>
        </w:trPr>
        <w:tc>
          <w:tcPr>
            <w:tcW w:w="2118" w:type="dxa"/>
            <w:vMerge w:val="restart"/>
          </w:tcPr>
          <w:p w14:paraId="64495120" w14:textId="77777777" w:rsidR="009F3451" w:rsidRPr="007275DF" w:rsidRDefault="009F3451" w:rsidP="00D00DFE">
            <w:pPr>
              <w:pStyle w:val="TAH"/>
            </w:pPr>
            <w:r w:rsidRPr="007275DF">
              <w:t>Parameter</w:t>
            </w:r>
          </w:p>
        </w:tc>
        <w:tc>
          <w:tcPr>
            <w:tcW w:w="596" w:type="dxa"/>
            <w:vMerge w:val="restart"/>
          </w:tcPr>
          <w:p w14:paraId="6BBA1529" w14:textId="77777777" w:rsidR="009F3451" w:rsidRPr="007275DF" w:rsidRDefault="009F3451" w:rsidP="00D00DFE">
            <w:pPr>
              <w:pStyle w:val="TAH"/>
            </w:pPr>
            <w:r w:rsidRPr="007275DF">
              <w:t>Unit</w:t>
            </w:r>
          </w:p>
        </w:tc>
        <w:tc>
          <w:tcPr>
            <w:tcW w:w="1251" w:type="dxa"/>
            <w:vMerge w:val="restart"/>
          </w:tcPr>
          <w:p w14:paraId="5CCAAC3F" w14:textId="77777777" w:rsidR="009F3451" w:rsidRPr="007275DF" w:rsidRDefault="009F3451" w:rsidP="00D00DFE">
            <w:pPr>
              <w:pStyle w:val="TAH"/>
            </w:pPr>
            <w:r w:rsidRPr="007275DF">
              <w:t>Test configuration</w:t>
            </w:r>
          </w:p>
        </w:tc>
        <w:tc>
          <w:tcPr>
            <w:tcW w:w="2504" w:type="dxa"/>
            <w:gridSpan w:val="2"/>
          </w:tcPr>
          <w:p w14:paraId="663ECB85" w14:textId="77777777" w:rsidR="009F3451" w:rsidRPr="007275DF" w:rsidRDefault="009F3451" w:rsidP="00D00DFE">
            <w:pPr>
              <w:pStyle w:val="TAH"/>
            </w:pPr>
            <w:r w:rsidRPr="007275DF">
              <w:t>Value</w:t>
            </w:r>
          </w:p>
        </w:tc>
        <w:tc>
          <w:tcPr>
            <w:tcW w:w="3072" w:type="dxa"/>
            <w:vMerge w:val="restart"/>
          </w:tcPr>
          <w:p w14:paraId="121296F8" w14:textId="77777777" w:rsidR="009F3451" w:rsidRPr="007275DF" w:rsidRDefault="009F3451" w:rsidP="00D00DFE">
            <w:pPr>
              <w:pStyle w:val="TAH"/>
            </w:pPr>
            <w:r w:rsidRPr="007275DF">
              <w:t>Comment</w:t>
            </w:r>
          </w:p>
        </w:tc>
      </w:tr>
      <w:tr w:rsidR="009F3451" w:rsidRPr="007275DF" w14:paraId="5734EBEC" w14:textId="77777777" w:rsidTr="00D00DFE">
        <w:trPr>
          <w:cantSplit/>
          <w:trHeight w:val="79"/>
        </w:trPr>
        <w:tc>
          <w:tcPr>
            <w:tcW w:w="2118" w:type="dxa"/>
            <w:vMerge/>
          </w:tcPr>
          <w:p w14:paraId="370A7A36" w14:textId="77777777" w:rsidR="009F3451" w:rsidRPr="007275DF" w:rsidRDefault="009F3451" w:rsidP="00D00DFE">
            <w:pPr>
              <w:pStyle w:val="TAH"/>
            </w:pPr>
          </w:p>
        </w:tc>
        <w:tc>
          <w:tcPr>
            <w:tcW w:w="596" w:type="dxa"/>
            <w:vMerge/>
          </w:tcPr>
          <w:p w14:paraId="27FF3A2B" w14:textId="77777777" w:rsidR="009F3451" w:rsidRPr="007275DF" w:rsidRDefault="009F3451" w:rsidP="00D00DFE">
            <w:pPr>
              <w:pStyle w:val="TAH"/>
            </w:pPr>
          </w:p>
        </w:tc>
        <w:tc>
          <w:tcPr>
            <w:tcW w:w="1251" w:type="dxa"/>
            <w:vMerge/>
          </w:tcPr>
          <w:p w14:paraId="05674137" w14:textId="77777777" w:rsidR="009F3451" w:rsidRPr="007275DF" w:rsidRDefault="009F3451" w:rsidP="00D00DFE">
            <w:pPr>
              <w:pStyle w:val="TAH"/>
            </w:pPr>
          </w:p>
        </w:tc>
        <w:tc>
          <w:tcPr>
            <w:tcW w:w="1251" w:type="dxa"/>
          </w:tcPr>
          <w:p w14:paraId="653D9A4B" w14:textId="77777777" w:rsidR="009F3451" w:rsidRPr="007275DF" w:rsidRDefault="009F3451" w:rsidP="00D00DFE">
            <w:pPr>
              <w:pStyle w:val="TAH"/>
            </w:pPr>
            <w:r w:rsidRPr="007275DF">
              <w:t>Test 1</w:t>
            </w:r>
          </w:p>
        </w:tc>
        <w:tc>
          <w:tcPr>
            <w:tcW w:w="1253" w:type="dxa"/>
          </w:tcPr>
          <w:p w14:paraId="07551BBF" w14:textId="77777777" w:rsidR="009F3451" w:rsidRPr="007275DF" w:rsidRDefault="009F3451" w:rsidP="00D00DFE">
            <w:pPr>
              <w:pStyle w:val="TAH"/>
            </w:pPr>
            <w:r w:rsidRPr="007275DF">
              <w:t>Test 2</w:t>
            </w:r>
          </w:p>
        </w:tc>
        <w:tc>
          <w:tcPr>
            <w:tcW w:w="3072" w:type="dxa"/>
            <w:vMerge/>
          </w:tcPr>
          <w:p w14:paraId="67162276" w14:textId="77777777" w:rsidR="009F3451" w:rsidRPr="007275DF" w:rsidRDefault="009F3451" w:rsidP="00D00DFE">
            <w:pPr>
              <w:pStyle w:val="TAH"/>
            </w:pPr>
          </w:p>
        </w:tc>
      </w:tr>
      <w:tr w:rsidR="009F3451" w:rsidRPr="007275DF" w14:paraId="3B4796AB" w14:textId="77777777" w:rsidTr="00D00DFE">
        <w:trPr>
          <w:cantSplit/>
          <w:trHeight w:val="614"/>
        </w:trPr>
        <w:tc>
          <w:tcPr>
            <w:tcW w:w="2118" w:type="dxa"/>
          </w:tcPr>
          <w:p w14:paraId="244B9B85" w14:textId="77777777" w:rsidR="009F3451" w:rsidRPr="007275DF" w:rsidRDefault="009F3451" w:rsidP="00D00DFE">
            <w:pPr>
              <w:pStyle w:val="TAL"/>
              <w:rPr>
                <w:lang w:val="it-IT"/>
              </w:rPr>
            </w:pPr>
            <w:r w:rsidRPr="007275DF">
              <w:rPr>
                <w:lang w:val="it-IT"/>
              </w:rPr>
              <w:t>NR RF Channel Number</w:t>
            </w:r>
          </w:p>
        </w:tc>
        <w:tc>
          <w:tcPr>
            <w:tcW w:w="596" w:type="dxa"/>
          </w:tcPr>
          <w:p w14:paraId="039A0E8B" w14:textId="77777777" w:rsidR="009F3451" w:rsidRPr="007275DF" w:rsidRDefault="009F3451" w:rsidP="00D00DFE">
            <w:pPr>
              <w:pStyle w:val="TAC"/>
              <w:rPr>
                <w:lang w:val="it-IT"/>
              </w:rPr>
            </w:pPr>
          </w:p>
        </w:tc>
        <w:tc>
          <w:tcPr>
            <w:tcW w:w="1251" w:type="dxa"/>
          </w:tcPr>
          <w:p w14:paraId="482C9A13" w14:textId="77777777" w:rsidR="009F3451" w:rsidRPr="007275DF" w:rsidRDefault="009F3451" w:rsidP="00D00DFE">
            <w:pPr>
              <w:pStyle w:val="TAC"/>
            </w:pPr>
            <w:r w:rsidRPr="007275DF">
              <w:t>Config 1</w:t>
            </w:r>
          </w:p>
        </w:tc>
        <w:tc>
          <w:tcPr>
            <w:tcW w:w="2504" w:type="dxa"/>
            <w:gridSpan w:val="2"/>
          </w:tcPr>
          <w:p w14:paraId="721FB1DA" w14:textId="77777777" w:rsidR="009F3451" w:rsidRPr="007275DF" w:rsidRDefault="009F3451" w:rsidP="00D00DFE">
            <w:pPr>
              <w:pStyle w:val="TAC"/>
              <w:rPr>
                <w:bCs/>
              </w:rPr>
            </w:pPr>
            <w:r w:rsidRPr="007275DF">
              <w:rPr>
                <w:bCs/>
              </w:rPr>
              <w:t>1, 2</w:t>
            </w:r>
          </w:p>
        </w:tc>
        <w:tc>
          <w:tcPr>
            <w:tcW w:w="3072" w:type="dxa"/>
          </w:tcPr>
          <w:p w14:paraId="44F6E810" w14:textId="77777777" w:rsidR="009F3451" w:rsidRPr="007275DF" w:rsidRDefault="009F3451" w:rsidP="00D00DFE">
            <w:pPr>
              <w:pStyle w:val="TAL"/>
              <w:rPr>
                <w:bCs/>
              </w:rPr>
            </w:pPr>
            <w:r w:rsidRPr="007275DF">
              <w:rPr>
                <w:bCs/>
              </w:rPr>
              <w:t>Two FR1 NR carrier frequencies are used. Channels 1 and 2 are with CCA.</w:t>
            </w:r>
          </w:p>
          <w:p w14:paraId="4F318EFE" w14:textId="77777777" w:rsidR="009F3451" w:rsidRPr="007275DF" w:rsidRDefault="009F3451" w:rsidP="00D00DFE">
            <w:pPr>
              <w:pStyle w:val="TAL"/>
              <w:rPr>
                <w:bCs/>
              </w:rPr>
            </w:pPr>
          </w:p>
        </w:tc>
      </w:tr>
      <w:tr w:rsidR="009F3451" w:rsidRPr="007275DF" w14:paraId="5EA37375" w14:textId="77777777" w:rsidTr="00D00DFE">
        <w:trPr>
          <w:cantSplit/>
          <w:trHeight w:val="823"/>
        </w:trPr>
        <w:tc>
          <w:tcPr>
            <w:tcW w:w="2118" w:type="dxa"/>
          </w:tcPr>
          <w:p w14:paraId="446BE348" w14:textId="77777777" w:rsidR="009F3451" w:rsidRPr="007275DF" w:rsidRDefault="009F3451" w:rsidP="00D00DFE">
            <w:pPr>
              <w:pStyle w:val="TAL"/>
              <w:rPr>
                <w:rFonts w:cs="Arial"/>
              </w:rPr>
            </w:pPr>
            <w:r w:rsidRPr="007275DF">
              <w:rPr>
                <w:rFonts w:cs="Arial"/>
              </w:rPr>
              <w:t>Active cells</w:t>
            </w:r>
          </w:p>
        </w:tc>
        <w:tc>
          <w:tcPr>
            <w:tcW w:w="596" w:type="dxa"/>
          </w:tcPr>
          <w:p w14:paraId="79FB0DBB" w14:textId="77777777" w:rsidR="009F3451" w:rsidRPr="007275DF" w:rsidRDefault="009F3451" w:rsidP="00D00DFE">
            <w:pPr>
              <w:pStyle w:val="TAC"/>
            </w:pPr>
          </w:p>
        </w:tc>
        <w:tc>
          <w:tcPr>
            <w:tcW w:w="1251" w:type="dxa"/>
          </w:tcPr>
          <w:p w14:paraId="2F4AB133" w14:textId="77777777" w:rsidR="009F3451" w:rsidRPr="007275DF" w:rsidRDefault="009F3451" w:rsidP="00D00DFE">
            <w:pPr>
              <w:pStyle w:val="TAC"/>
            </w:pPr>
            <w:r w:rsidRPr="007275DF">
              <w:t>Config 1</w:t>
            </w:r>
          </w:p>
        </w:tc>
        <w:tc>
          <w:tcPr>
            <w:tcW w:w="2504" w:type="dxa"/>
            <w:gridSpan w:val="2"/>
          </w:tcPr>
          <w:p w14:paraId="5F7CCB84" w14:textId="77777777" w:rsidR="009F3451" w:rsidRPr="007275DF" w:rsidRDefault="009F3451" w:rsidP="00D00DFE">
            <w:pPr>
              <w:pStyle w:val="TAC"/>
            </w:pPr>
            <w:r>
              <w:t>NR cell 1 with CCA (PCell)</w:t>
            </w:r>
          </w:p>
        </w:tc>
        <w:tc>
          <w:tcPr>
            <w:tcW w:w="3072" w:type="dxa"/>
          </w:tcPr>
          <w:p w14:paraId="51986690"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9F3451" w:rsidRPr="007275DF" w14:paraId="0D85C624" w14:textId="77777777" w:rsidTr="00D00DFE">
        <w:trPr>
          <w:cantSplit/>
          <w:trHeight w:val="406"/>
        </w:trPr>
        <w:tc>
          <w:tcPr>
            <w:tcW w:w="2118" w:type="dxa"/>
          </w:tcPr>
          <w:p w14:paraId="3F9144D8" w14:textId="77777777" w:rsidR="009F3451" w:rsidRPr="007275DF" w:rsidRDefault="009F3451" w:rsidP="00D00DFE">
            <w:pPr>
              <w:pStyle w:val="TAL"/>
              <w:rPr>
                <w:rFonts w:cs="Arial"/>
              </w:rPr>
            </w:pPr>
            <w:r w:rsidRPr="007275DF">
              <w:rPr>
                <w:rFonts w:cs="Arial"/>
              </w:rPr>
              <w:t>Neighbour cell</w:t>
            </w:r>
          </w:p>
        </w:tc>
        <w:tc>
          <w:tcPr>
            <w:tcW w:w="596" w:type="dxa"/>
          </w:tcPr>
          <w:p w14:paraId="430AD72E" w14:textId="77777777" w:rsidR="009F3451" w:rsidRPr="007275DF" w:rsidRDefault="009F3451" w:rsidP="00D00DFE">
            <w:pPr>
              <w:pStyle w:val="TAC"/>
            </w:pPr>
          </w:p>
        </w:tc>
        <w:tc>
          <w:tcPr>
            <w:tcW w:w="1251" w:type="dxa"/>
          </w:tcPr>
          <w:p w14:paraId="11EDC8D8" w14:textId="77777777" w:rsidR="009F3451" w:rsidRPr="007275DF" w:rsidRDefault="009F3451" w:rsidP="00D00DFE">
            <w:pPr>
              <w:pStyle w:val="TAC"/>
            </w:pPr>
            <w:r w:rsidRPr="007275DF">
              <w:t>Config 1</w:t>
            </w:r>
          </w:p>
        </w:tc>
        <w:tc>
          <w:tcPr>
            <w:tcW w:w="2504" w:type="dxa"/>
            <w:gridSpan w:val="2"/>
          </w:tcPr>
          <w:p w14:paraId="6A3EC4BB" w14:textId="77777777" w:rsidR="009F3451" w:rsidRPr="007275DF" w:rsidRDefault="009F3451" w:rsidP="00D00DFE">
            <w:pPr>
              <w:pStyle w:val="TAC"/>
            </w:pPr>
            <w:r w:rsidRPr="007275DF">
              <w:t>NR cell 2 with CCA</w:t>
            </w:r>
          </w:p>
        </w:tc>
        <w:tc>
          <w:tcPr>
            <w:tcW w:w="3072" w:type="dxa"/>
          </w:tcPr>
          <w:p w14:paraId="050E37F8"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9F3451" w:rsidRPr="007275DF" w14:paraId="53C52882" w14:textId="77777777" w:rsidTr="00D00DFE">
        <w:trPr>
          <w:cantSplit/>
          <w:trHeight w:val="406"/>
        </w:trPr>
        <w:tc>
          <w:tcPr>
            <w:tcW w:w="2118" w:type="dxa"/>
          </w:tcPr>
          <w:p w14:paraId="600F0A86" w14:textId="77777777" w:rsidR="009F3451" w:rsidRPr="007275DF" w:rsidRDefault="009F3451" w:rsidP="00D00DFE">
            <w:pPr>
              <w:pStyle w:val="TAL"/>
              <w:rPr>
                <w:rFonts w:cs="Arial"/>
              </w:rPr>
            </w:pPr>
            <w:r w:rsidRPr="007275DF">
              <w:rPr>
                <w:noProof/>
                <w:lang w:val="it-IT"/>
              </w:rPr>
              <w:t>DL CCA model</w:t>
            </w:r>
          </w:p>
        </w:tc>
        <w:tc>
          <w:tcPr>
            <w:tcW w:w="596" w:type="dxa"/>
          </w:tcPr>
          <w:p w14:paraId="3C13A067" w14:textId="77777777" w:rsidR="009F3451" w:rsidRPr="007275DF" w:rsidRDefault="009F3451" w:rsidP="00D00DFE">
            <w:pPr>
              <w:pStyle w:val="TAC"/>
            </w:pPr>
          </w:p>
        </w:tc>
        <w:tc>
          <w:tcPr>
            <w:tcW w:w="1251" w:type="dxa"/>
          </w:tcPr>
          <w:p w14:paraId="57FD7492" w14:textId="77777777" w:rsidR="009F3451" w:rsidRPr="007275DF" w:rsidRDefault="009F3451" w:rsidP="00D00DFE">
            <w:pPr>
              <w:pStyle w:val="TAC"/>
            </w:pPr>
            <w:r w:rsidRPr="007275DF">
              <w:t>Config 1</w:t>
            </w:r>
          </w:p>
        </w:tc>
        <w:tc>
          <w:tcPr>
            <w:tcW w:w="2504" w:type="dxa"/>
            <w:gridSpan w:val="2"/>
          </w:tcPr>
          <w:p w14:paraId="316DE71F" w14:textId="77777777" w:rsidR="009F3451" w:rsidRPr="007275DF" w:rsidRDefault="009F3451" w:rsidP="00D00DFE">
            <w:pPr>
              <w:pStyle w:val="TAC"/>
            </w:pPr>
            <w:r w:rsidRPr="007275DF">
              <w:rPr>
                <w:noProof/>
              </w:rPr>
              <w:t xml:space="preserve">As specified in clause </w:t>
            </w:r>
            <w:del w:id="606" w:author="Author">
              <w:r w:rsidRPr="007275DF" w:rsidDel="005F261E">
                <w:rPr>
                  <w:noProof/>
                </w:rPr>
                <w:delText>A.3.20</w:delText>
              </w:r>
            </w:del>
            <w:ins w:id="607" w:author="Author">
              <w:r>
                <w:rPr>
                  <w:noProof/>
                </w:rPr>
                <w:t>A.3.26</w:t>
              </w:r>
            </w:ins>
            <w:r w:rsidRPr="007275DF">
              <w:rPr>
                <w:noProof/>
              </w:rPr>
              <w:t>.2.1</w:t>
            </w:r>
          </w:p>
        </w:tc>
        <w:tc>
          <w:tcPr>
            <w:tcW w:w="3072" w:type="dxa"/>
          </w:tcPr>
          <w:p w14:paraId="6048612F" w14:textId="77777777" w:rsidR="009F3451" w:rsidRPr="007275DF" w:rsidRDefault="009F3451" w:rsidP="00D00DFE">
            <w:pPr>
              <w:pStyle w:val="TAL"/>
              <w:rPr>
                <w:rFonts w:cs="Arial"/>
              </w:rPr>
            </w:pPr>
          </w:p>
        </w:tc>
      </w:tr>
      <w:tr w:rsidR="009F3451" w:rsidRPr="007275DF" w14:paraId="6B5585B0" w14:textId="77777777" w:rsidTr="00D00DFE">
        <w:trPr>
          <w:cantSplit/>
          <w:trHeight w:val="406"/>
        </w:trPr>
        <w:tc>
          <w:tcPr>
            <w:tcW w:w="2118" w:type="dxa"/>
          </w:tcPr>
          <w:p w14:paraId="4DAFD44C" w14:textId="77777777" w:rsidR="009F3451" w:rsidRPr="007275DF" w:rsidRDefault="009F3451" w:rsidP="00D00DFE">
            <w:pPr>
              <w:pStyle w:val="TAL"/>
              <w:rPr>
                <w:rFonts w:cs="Arial"/>
              </w:rPr>
            </w:pPr>
            <w:r w:rsidRPr="007275DF">
              <w:rPr>
                <w:noProof/>
                <w:lang w:val="it-IT"/>
              </w:rPr>
              <w:t>UL CCA model</w:t>
            </w:r>
          </w:p>
        </w:tc>
        <w:tc>
          <w:tcPr>
            <w:tcW w:w="596" w:type="dxa"/>
          </w:tcPr>
          <w:p w14:paraId="6D7055FA" w14:textId="77777777" w:rsidR="009F3451" w:rsidRPr="007275DF" w:rsidRDefault="009F3451" w:rsidP="00D00DFE">
            <w:pPr>
              <w:pStyle w:val="TAC"/>
            </w:pPr>
          </w:p>
        </w:tc>
        <w:tc>
          <w:tcPr>
            <w:tcW w:w="1251" w:type="dxa"/>
          </w:tcPr>
          <w:p w14:paraId="099F4704" w14:textId="77777777" w:rsidR="009F3451" w:rsidRPr="007275DF" w:rsidRDefault="009F3451" w:rsidP="00D00DFE">
            <w:pPr>
              <w:pStyle w:val="TAC"/>
            </w:pPr>
            <w:r w:rsidRPr="007275DF">
              <w:t>Config 1</w:t>
            </w:r>
          </w:p>
        </w:tc>
        <w:tc>
          <w:tcPr>
            <w:tcW w:w="2504" w:type="dxa"/>
            <w:gridSpan w:val="2"/>
          </w:tcPr>
          <w:p w14:paraId="3E742D35" w14:textId="77777777" w:rsidR="009F3451" w:rsidRPr="007275DF" w:rsidRDefault="009F3451" w:rsidP="00D00DFE">
            <w:pPr>
              <w:pStyle w:val="TAC"/>
            </w:pPr>
            <w:r w:rsidRPr="007275DF">
              <w:rPr>
                <w:noProof/>
              </w:rPr>
              <w:t xml:space="preserve">As specified in clause </w:t>
            </w:r>
            <w:del w:id="608" w:author="Author">
              <w:r w:rsidRPr="007275DF" w:rsidDel="005F261E">
                <w:rPr>
                  <w:noProof/>
                </w:rPr>
                <w:delText>A.3.20</w:delText>
              </w:r>
            </w:del>
            <w:ins w:id="609" w:author="Author">
              <w:r>
                <w:rPr>
                  <w:noProof/>
                </w:rPr>
                <w:t>A.3.26</w:t>
              </w:r>
            </w:ins>
            <w:r w:rsidRPr="007275DF">
              <w:rPr>
                <w:noProof/>
              </w:rPr>
              <w:t>.2.2</w:t>
            </w:r>
          </w:p>
        </w:tc>
        <w:tc>
          <w:tcPr>
            <w:tcW w:w="3072" w:type="dxa"/>
          </w:tcPr>
          <w:p w14:paraId="09F73268" w14:textId="77777777" w:rsidR="009F3451" w:rsidRPr="007275DF" w:rsidRDefault="009F3451" w:rsidP="00D00DFE">
            <w:pPr>
              <w:pStyle w:val="TAL"/>
              <w:rPr>
                <w:rFonts w:cs="Arial"/>
              </w:rPr>
            </w:pPr>
          </w:p>
        </w:tc>
      </w:tr>
      <w:tr w:rsidR="009F3451" w:rsidRPr="007275DF" w14:paraId="11CCC224" w14:textId="77777777" w:rsidTr="00D00DFE">
        <w:trPr>
          <w:cantSplit/>
          <w:trHeight w:val="416"/>
        </w:trPr>
        <w:tc>
          <w:tcPr>
            <w:tcW w:w="2118" w:type="dxa"/>
          </w:tcPr>
          <w:p w14:paraId="4AF69CD5"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71EB86CB" w14:textId="77777777" w:rsidR="009F3451" w:rsidRPr="007275DF" w:rsidRDefault="009F3451" w:rsidP="00D00DFE">
            <w:pPr>
              <w:pStyle w:val="TAC"/>
            </w:pPr>
          </w:p>
        </w:tc>
        <w:tc>
          <w:tcPr>
            <w:tcW w:w="1251" w:type="dxa"/>
          </w:tcPr>
          <w:p w14:paraId="739F1DC4" w14:textId="77777777" w:rsidR="009F3451" w:rsidRPr="007275DF" w:rsidRDefault="009F3451" w:rsidP="00D00DFE">
            <w:pPr>
              <w:pStyle w:val="TAC"/>
              <w:rPr>
                <w:lang w:eastAsia="zh-CN"/>
              </w:rPr>
            </w:pPr>
            <w:r w:rsidRPr="007275DF">
              <w:t>Config 1</w:t>
            </w:r>
          </w:p>
        </w:tc>
        <w:tc>
          <w:tcPr>
            <w:tcW w:w="1251" w:type="dxa"/>
          </w:tcPr>
          <w:p w14:paraId="3A45EA81" w14:textId="77777777" w:rsidR="009F3451" w:rsidRPr="007275DF" w:rsidRDefault="009F3451" w:rsidP="00D00DFE">
            <w:pPr>
              <w:pStyle w:val="TAC"/>
              <w:rPr>
                <w:lang w:eastAsia="zh-CN"/>
              </w:rPr>
            </w:pPr>
            <w:r w:rsidRPr="007275DF">
              <w:rPr>
                <w:lang w:eastAsia="zh-CN"/>
              </w:rPr>
              <w:t>0</w:t>
            </w:r>
          </w:p>
        </w:tc>
        <w:tc>
          <w:tcPr>
            <w:tcW w:w="1253" w:type="dxa"/>
          </w:tcPr>
          <w:p w14:paraId="27422BE9" w14:textId="77777777" w:rsidR="009F3451" w:rsidRPr="007275DF" w:rsidRDefault="009F3451" w:rsidP="00D00DFE">
            <w:pPr>
              <w:pStyle w:val="TAC"/>
            </w:pPr>
            <w:r w:rsidRPr="007275DF">
              <w:rPr>
                <w:lang w:eastAsia="zh-CN"/>
              </w:rPr>
              <w:t>4</w:t>
            </w:r>
          </w:p>
        </w:tc>
        <w:tc>
          <w:tcPr>
            <w:tcW w:w="3072" w:type="dxa"/>
          </w:tcPr>
          <w:p w14:paraId="309B4357" w14:textId="77777777" w:rsidR="009F3451" w:rsidRPr="007275DF" w:rsidRDefault="009F3451" w:rsidP="00D00DFE">
            <w:pPr>
              <w:pStyle w:val="TAL"/>
              <w:rPr>
                <w:rFonts w:cs="Arial"/>
              </w:rPr>
            </w:pPr>
            <w:r w:rsidRPr="007275DF">
              <w:rPr>
                <w:rFonts w:cs="Arial"/>
              </w:rPr>
              <w:t>As specified in clause 9.1.2-1.</w:t>
            </w:r>
          </w:p>
          <w:p w14:paraId="4F733533" w14:textId="77777777" w:rsidR="009F3451" w:rsidRPr="007275DF" w:rsidRDefault="009F3451" w:rsidP="00D00DFE">
            <w:pPr>
              <w:pStyle w:val="TAL"/>
              <w:rPr>
                <w:rFonts w:cs="Arial"/>
              </w:rPr>
            </w:pPr>
          </w:p>
        </w:tc>
      </w:tr>
      <w:tr w:rsidR="009F3451" w:rsidRPr="007275DF" w14:paraId="224F8F03" w14:textId="77777777" w:rsidTr="00D00DFE">
        <w:trPr>
          <w:cantSplit/>
          <w:trHeight w:val="416"/>
        </w:trPr>
        <w:tc>
          <w:tcPr>
            <w:tcW w:w="2118" w:type="dxa"/>
          </w:tcPr>
          <w:p w14:paraId="7740A608"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062E81A3" w14:textId="77777777" w:rsidR="009F3451" w:rsidRPr="007275DF" w:rsidRDefault="009F3451" w:rsidP="00D00DFE">
            <w:pPr>
              <w:pStyle w:val="TAC"/>
            </w:pPr>
          </w:p>
        </w:tc>
        <w:tc>
          <w:tcPr>
            <w:tcW w:w="1251" w:type="dxa"/>
          </w:tcPr>
          <w:p w14:paraId="41300017" w14:textId="77777777" w:rsidR="009F3451" w:rsidRPr="007275DF" w:rsidRDefault="009F3451" w:rsidP="00D00DFE">
            <w:pPr>
              <w:pStyle w:val="TAC"/>
              <w:rPr>
                <w:lang w:eastAsia="zh-CN"/>
              </w:rPr>
            </w:pPr>
            <w:r w:rsidRPr="007275DF">
              <w:t>Config 1</w:t>
            </w:r>
          </w:p>
        </w:tc>
        <w:tc>
          <w:tcPr>
            <w:tcW w:w="1251" w:type="dxa"/>
          </w:tcPr>
          <w:p w14:paraId="69803CD5" w14:textId="77777777" w:rsidR="009F3451" w:rsidRPr="007275DF" w:rsidRDefault="009F3451" w:rsidP="00D00DFE">
            <w:pPr>
              <w:pStyle w:val="TAC"/>
              <w:rPr>
                <w:lang w:eastAsia="zh-CN"/>
              </w:rPr>
            </w:pPr>
            <w:r w:rsidRPr="007275DF">
              <w:rPr>
                <w:rFonts w:cs="Arial"/>
                <w:lang w:eastAsia="zh-CN"/>
              </w:rPr>
              <w:t>9</w:t>
            </w:r>
          </w:p>
        </w:tc>
        <w:tc>
          <w:tcPr>
            <w:tcW w:w="1253" w:type="dxa"/>
          </w:tcPr>
          <w:p w14:paraId="77AAA658" w14:textId="77777777" w:rsidR="009F3451" w:rsidRPr="007275DF" w:rsidRDefault="009F3451" w:rsidP="00D00DFE">
            <w:pPr>
              <w:pStyle w:val="TAC"/>
              <w:rPr>
                <w:lang w:eastAsia="zh-CN"/>
              </w:rPr>
            </w:pPr>
            <w:r w:rsidRPr="007275DF">
              <w:rPr>
                <w:lang w:eastAsia="zh-CN"/>
              </w:rPr>
              <w:t>9</w:t>
            </w:r>
          </w:p>
        </w:tc>
        <w:tc>
          <w:tcPr>
            <w:tcW w:w="3072" w:type="dxa"/>
          </w:tcPr>
          <w:p w14:paraId="68BC7E8B" w14:textId="77777777" w:rsidR="009F3451" w:rsidRPr="007275DF" w:rsidRDefault="009F3451" w:rsidP="00D00DFE">
            <w:pPr>
              <w:pStyle w:val="TAL"/>
              <w:rPr>
                <w:rFonts w:cs="Arial"/>
              </w:rPr>
            </w:pPr>
          </w:p>
        </w:tc>
      </w:tr>
      <w:tr w:rsidR="009F3451" w:rsidRPr="007275DF" w14:paraId="35A47BA2" w14:textId="77777777" w:rsidTr="00D00DFE">
        <w:trPr>
          <w:cantSplit/>
          <w:trHeight w:val="198"/>
        </w:trPr>
        <w:tc>
          <w:tcPr>
            <w:tcW w:w="2118" w:type="dxa"/>
          </w:tcPr>
          <w:p w14:paraId="612E2ADF" w14:textId="77777777" w:rsidR="009F3451" w:rsidRPr="007275DF" w:rsidRDefault="009F3451" w:rsidP="00D00DFE">
            <w:pPr>
              <w:pStyle w:val="TAL"/>
              <w:rPr>
                <w:rFonts w:cs="Arial"/>
              </w:rPr>
            </w:pPr>
            <w:r w:rsidRPr="007275DF">
              <w:rPr>
                <w:rFonts w:cs="Arial"/>
              </w:rPr>
              <w:t>A3-Offset</w:t>
            </w:r>
          </w:p>
        </w:tc>
        <w:tc>
          <w:tcPr>
            <w:tcW w:w="596" w:type="dxa"/>
          </w:tcPr>
          <w:p w14:paraId="432FA379" w14:textId="77777777" w:rsidR="009F3451" w:rsidRPr="007275DF" w:rsidRDefault="009F3451" w:rsidP="00D00DFE">
            <w:pPr>
              <w:pStyle w:val="TAC"/>
            </w:pPr>
            <w:r w:rsidRPr="007275DF">
              <w:t>dB</w:t>
            </w:r>
          </w:p>
        </w:tc>
        <w:tc>
          <w:tcPr>
            <w:tcW w:w="1251" w:type="dxa"/>
          </w:tcPr>
          <w:p w14:paraId="159F3978" w14:textId="77777777" w:rsidR="009F3451" w:rsidRPr="007275DF" w:rsidRDefault="009F3451" w:rsidP="00D00DFE">
            <w:pPr>
              <w:pStyle w:val="TAC"/>
            </w:pPr>
            <w:r w:rsidRPr="007275DF">
              <w:t>Config 1</w:t>
            </w:r>
          </w:p>
        </w:tc>
        <w:tc>
          <w:tcPr>
            <w:tcW w:w="2504" w:type="dxa"/>
            <w:gridSpan w:val="2"/>
          </w:tcPr>
          <w:p w14:paraId="186C6246" w14:textId="77777777" w:rsidR="009F3451" w:rsidRPr="007275DF" w:rsidRDefault="009F3451" w:rsidP="00D00DFE">
            <w:pPr>
              <w:pStyle w:val="TAC"/>
            </w:pPr>
            <w:r w:rsidRPr="007275DF">
              <w:t>-6</w:t>
            </w:r>
          </w:p>
        </w:tc>
        <w:tc>
          <w:tcPr>
            <w:tcW w:w="3072" w:type="dxa"/>
          </w:tcPr>
          <w:p w14:paraId="1102DB51" w14:textId="77777777" w:rsidR="009F3451" w:rsidRPr="007275DF" w:rsidRDefault="009F3451" w:rsidP="00D00DFE">
            <w:pPr>
              <w:pStyle w:val="TAL"/>
              <w:rPr>
                <w:rFonts w:cs="Arial"/>
              </w:rPr>
            </w:pPr>
          </w:p>
        </w:tc>
      </w:tr>
      <w:tr w:rsidR="009F3451" w:rsidRPr="007275DF" w14:paraId="2CA2551B" w14:textId="77777777" w:rsidTr="00D00DFE">
        <w:trPr>
          <w:cantSplit/>
          <w:trHeight w:val="208"/>
        </w:trPr>
        <w:tc>
          <w:tcPr>
            <w:tcW w:w="2118" w:type="dxa"/>
          </w:tcPr>
          <w:p w14:paraId="0227BB17" w14:textId="77777777" w:rsidR="009F3451" w:rsidRPr="007275DF" w:rsidRDefault="009F3451" w:rsidP="00D00DFE">
            <w:pPr>
              <w:pStyle w:val="TAL"/>
              <w:rPr>
                <w:rFonts w:cs="Arial"/>
              </w:rPr>
            </w:pPr>
            <w:r w:rsidRPr="007275DF">
              <w:rPr>
                <w:rFonts w:cs="Arial"/>
              </w:rPr>
              <w:t>Hysteresis</w:t>
            </w:r>
          </w:p>
        </w:tc>
        <w:tc>
          <w:tcPr>
            <w:tcW w:w="596" w:type="dxa"/>
          </w:tcPr>
          <w:p w14:paraId="49410E89" w14:textId="77777777" w:rsidR="009F3451" w:rsidRPr="007275DF" w:rsidRDefault="009F3451" w:rsidP="00D00DFE">
            <w:pPr>
              <w:pStyle w:val="TAC"/>
            </w:pPr>
            <w:r w:rsidRPr="007275DF">
              <w:t>dB</w:t>
            </w:r>
          </w:p>
        </w:tc>
        <w:tc>
          <w:tcPr>
            <w:tcW w:w="1251" w:type="dxa"/>
          </w:tcPr>
          <w:p w14:paraId="5FD78BEA" w14:textId="77777777" w:rsidR="009F3451" w:rsidRPr="007275DF" w:rsidRDefault="009F3451" w:rsidP="00D00DFE">
            <w:pPr>
              <w:pStyle w:val="TAC"/>
            </w:pPr>
            <w:r w:rsidRPr="007275DF">
              <w:t>Config 1</w:t>
            </w:r>
          </w:p>
        </w:tc>
        <w:tc>
          <w:tcPr>
            <w:tcW w:w="2504" w:type="dxa"/>
            <w:gridSpan w:val="2"/>
          </w:tcPr>
          <w:p w14:paraId="6B1F814C" w14:textId="77777777" w:rsidR="009F3451" w:rsidRPr="007275DF" w:rsidRDefault="009F3451" w:rsidP="00D00DFE">
            <w:pPr>
              <w:pStyle w:val="TAC"/>
            </w:pPr>
            <w:r w:rsidRPr="007275DF">
              <w:t>0</w:t>
            </w:r>
          </w:p>
        </w:tc>
        <w:tc>
          <w:tcPr>
            <w:tcW w:w="3072" w:type="dxa"/>
          </w:tcPr>
          <w:p w14:paraId="32B03307" w14:textId="77777777" w:rsidR="009F3451" w:rsidRPr="007275DF" w:rsidRDefault="009F3451" w:rsidP="00D00DFE">
            <w:pPr>
              <w:pStyle w:val="TAL"/>
              <w:rPr>
                <w:rFonts w:cs="Arial"/>
              </w:rPr>
            </w:pPr>
          </w:p>
        </w:tc>
      </w:tr>
      <w:tr w:rsidR="009F3451" w:rsidRPr="007275DF" w14:paraId="263624C6" w14:textId="77777777" w:rsidTr="00D00DFE">
        <w:trPr>
          <w:cantSplit/>
          <w:trHeight w:val="208"/>
        </w:trPr>
        <w:tc>
          <w:tcPr>
            <w:tcW w:w="2118" w:type="dxa"/>
          </w:tcPr>
          <w:p w14:paraId="6AA7C42C" w14:textId="77777777" w:rsidR="009F3451" w:rsidRPr="007275DF" w:rsidRDefault="009F3451" w:rsidP="00D00DFE">
            <w:pPr>
              <w:pStyle w:val="TAL"/>
              <w:rPr>
                <w:rFonts w:cs="Arial"/>
              </w:rPr>
            </w:pPr>
            <w:r w:rsidRPr="007275DF">
              <w:rPr>
                <w:rFonts w:cs="Arial"/>
              </w:rPr>
              <w:t>CP length</w:t>
            </w:r>
          </w:p>
        </w:tc>
        <w:tc>
          <w:tcPr>
            <w:tcW w:w="596" w:type="dxa"/>
          </w:tcPr>
          <w:p w14:paraId="411DC43F" w14:textId="77777777" w:rsidR="009F3451" w:rsidRPr="007275DF" w:rsidRDefault="009F3451" w:rsidP="00D00DFE">
            <w:pPr>
              <w:pStyle w:val="TAC"/>
            </w:pPr>
          </w:p>
        </w:tc>
        <w:tc>
          <w:tcPr>
            <w:tcW w:w="1251" w:type="dxa"/>
          </w:tcPr>
          <w:p w14:paraId="2DFE6CD2" w14:textId="77777777" w:rsidR="009F3451" w:rsidRPr="007275DF" w:rsidRDefault="009F3451" w:rsidP="00D00DFE">
            <w:pPr>
              <w:pStyle w:val="TAC"/>
            </w:pPr>
            <w:r w:rsidRPr="007275DF">
              <w:t>Config 1</w:t>
            </w:r>
          </w:p>
        </w:tc>
        <w:tc>
          <w:tcPr>
            <w:tcW w:w="2504" w:type="dxa"/>
            <w:gridSpan w:val="2"/>
          </w:tcPr>
          <w:p w14:paraId="14A17627" w14:textId="77777777" w:rsidR="009F3451" w:rsidRPr="007275DF" w:rsidRDefault="009F3451" w:rsidP="00D00DFE">
            <w:pPr>
              <w:pStyle w:val="TAC"/>
            </w:pPr>
            <w:r w:rsidRPr="007275DF">
              <w:t>Normal</w:t>
            </w:r>
          </w:p>
        </w:tc>
        <w:tc>
          <w:tcPr>
            <w:tcW w:w="3072" w:type="dxa"/>
          </w:tcPr>
          <w:p w14:paraId="113E830C" w14:textId="77777777" w:rsidR="009F3451" w:rsidRPr="007275DF" w:rsidRDefault="009F3451" w:rsidP="00D00DFE">
            <w:pPr>
              <w:pStyle w:val="TAL"/>
              <w:rPr>
                <w:rFonts w:cs="Arial"/>
              </w:rPr>
            </w:pPr>
          </w:p>
        </w:tc>
      </w:tr>
      <w:tr w:rsidR="009F3451" w:rsidRPr="007275DF" w14:paraId="2BEABFE0" w14:textId="77777777" w:rsidTr="00D00DFE">
        <w:trPr>
          <w:cantSplit/>
          <w:trHeight w:val="198"/>
        </w:trPr>
        <w:tc>
          <w:tcPr>
            <w:tcW w:w="2118" w:type="dxa"/>
          </w:tcPr>
          <w:p w14:paraId="062D895D" w14:textId="77777777" w:rsidR="009F3451" w:rsidRPr="007275DF" w:rsidRDefault="009F3451" w:rsidP="00D00DFE">
            <w:pPr>
              <w:pStyle w:val="TAL"/>
              <w:rPr>
                <w:rFonts w:cs="Arial"/>
              </w:rPr>
            </w:pPr>
            <w:r w:rsidRPr="007275DF">
              <w:rPr>
                <w:rFonts w:cs="Arial"/>
              </w:rPr>
              <w:t>TimeToTrigger</w:t>
            </w:r>
          </w:p>
        </w:tc>
        <w:tc>
          <w:tcPr>
            <w:tcW w:w="596" w:type="dxa"/>
          </w:tcPr>
          <w:p w14:paraId="1BFB6890" w14:textId="77777777" w:rsidR="009F3451" w:rsidRPr="007275DF" w:rsidRDefault="009F3451" w:rsidP="00D00DFE">
            <w:pPr>
              <w:pStyle w:val="TAC"/>
            </w:pPr>
            <w:r w:rsidRPr="007275DF">
              <w:t>s</w:t>
            </w:r>
          </w:p>
        </w:tc>
        <w:tc>
          <w:tcPr>
            <w:tcW w:w="1251" w:type="dxa"/>
          </w:tcPr>
          <w:p w14:paraId="16E7237F" w14:textId="77777777" w:rsidR="009F3451" w:rsidRPr="007275DF" w:rsidRDefault="009F3451" w:rsidP="00D00DFE">
            <w:pPr>
              <w:pStyle w:val="TAC"/>
            </w:pPr>
            <w:r w:rsidRPr="007275DF">
              <w:t>Config 1</w:t>
            </w:r>
          </w:p>
        </w:tc>
        <w:tc>
          <w:tcPr>
            <w:tcW w:w="2504" w:type="dxa"/>
            <w:gridSpan w:val="2"/>
          </w:tcPr>
          <w:p w14:paraId="3C49880B" w14:textId="77777777" w:rsidR="009F3451" w:rsidRPr="007275DF" w:rsidRDefault="009F3451" w:rsidP="00D00DFE">
            <w:pPr>
              <w:pStyle w:val="TAC"/>
            </w:pPr>
            <w:r w:rsidRPr="007275DF">
              <w:t>0</w:t>
            </w:r>
          </w:p>
        </w:tc>
        <w:tc>
          <w:tcPr>
            <w:tcW w:w="3072" w:type="dxa"/>
          </w:tcPr>
          <w:p w14:paraId="6BF4DDB8" w14:textId="77777777" w:rsidR="009F3451" w:rsidRPr="007275DF" w:rsidRDefault="009F3451" w:rsidP="00D00DFE">
            <w:pPr>
              <w:pStyle w:val="TAL"/>
              <w:rPr>
                <w:rFonts w:cs="Arial"/>
              </w:rPr>
            </w:pPr>
          </w:p>
        </w:tc>
      </w:tr>
      <w:tr w:rsidR="009F3451" w:rsidRPr="007275DF" w14:paraId="2CB44E40" w14:textId="77777777" w:rsidTr="00D00DFE">
        <w:trPr>
          <w:cantSplit/>
          <w:trHeight w:val="208"/>
        </w:trPr>
        <w:tc>
          <w:tcPr>
            <w:tcW w:w="2118" w:type="dxa"/>
          </w:tcPr>
          <w:p w14:paraId="67CFBABB" w14:textId="77777777" w:rsidR="009F3451" w:rsidRPr="007275DF" w:rsidRDefault="009F3451" w:rsidP="00D00DFE">
            <w:pPr>
              <w:pStyle w:val="TAL"/>
              <w:rPr>
                <w:rFonts w:cs="Arial"/>
              </w:rPr>
            </w:pPr>
            <w:r w:rsidRPr="007275DF">
              <w:rPr>
                <w:rFonts w:cs="Arial"/>
              </w:rPr>
              <w:t>Filter coefficient</w:t>
            </w:r>
          </w:p>
        </w:tc>
        <w:tc>
          <w:tcPr>
            <w:tcW w:w="596" w:type="dxa"/>
          </w:tcPr>
          <w:p w14:paraId="273B8747" w14:textId="77777777" w:rsidR="009F3451" w:rsidRPr="007275DF" w:rsidRDefault="009F3451" w:rsidP="00D00DFE">
            <w:pPr>
              <w:pStyle w:val="TAC"/>
            </w:pPr>
          </w:p>
        </w:tc>
        <w:tc>
          <w:tcPr>
            <w:tcW w:w="1251" w:type="dxa"/>
          </w:tcPr>
          <w:p w14:paraId="31C1857C" w14:textId="77777777" w:rsidR="009F3451" w:rsidRPr="007275DF" w:rsidRDefault="009F3451" w:rsidP="00D00DFE">
            <w:pPr>
              <w:pStyle w:val="TAC"/>
            </w:pPr>
            <w:r w:rsidRPr="007275DF">
              <w:t>Config 1</w:t>
            </w:r>
          </w:p>
        </w:tc>
        <w:tc>
          <w:tcPr>
            <w:tcW w:w="2504" w:type="dxa"/>
            <w:gridSpan w:val="2"/>
          </w:tcPr>
          <w:p w14:paraId="682AC5F4" w14:textId="77777777" w:rsidR="009F3451" w:rsidRPr="007275DF" w:rsidRDefault="009F3451" w:rsidP="00D00DFE">
            <w:pPr>
              <w:pStyle w:val="TAC"/>
            </w:pPr>
            <w:r w:rsidRPr="007275DF">
              <w:t>0</w:t>
            </w:r>
          </w:p>
        </w:tc>
        <w:tc>
          <w:tcPr>
            <w:tcW w:w="3072" w:type="dxa"/>
          </w:tcPr>
          <w:p w14:paraId="4BF90EA9" w14:textId="77777777" w:rsidR="009F3451" w:rsidRPr="007275DF" w:rsidRDefault="009F3451" w:rsidP="00D00DFE">
            <w:pPr>
              <w:pStyle w:val="TAL"/>
              <w:rPr>
                <w:rFonts w:cs="Arial"/>
              </w:rPr>
            </w:pPr>
            <w:r w:rsidRPr="007275DF">
              <w:rPr>
                <w:rFonts w:cs="Arial"/>
              </w:rPr>
              <w:t>L3 filtering is not used</w:t>
            </w:r>
          </w:p>
        </w:tc>
      </w:tr>
      <w:tr w:rsidR="009F3451" w:rsidRPr="007275DF" w14:paraId="6B24AFCF" w14:textId="77777777" w:rsidTr="00D00DFE">
        <w:trPr>
          <w:cantSplit/>
          <w:trHeight w:val="208"/>
        </w:trPr>
        <w:tc>
          <w:tcPr>
            <w:tcW w:w="2118" w:type="dxa"/>
          </w:tcPr>
          <w:p w14:paraId="1C2AB376" w14:textId="77777777" w:rsidR="009F3451" w:rsidRPr="007275DF" w:rsidRDefault="009F3451" w:rsidP="00D00DFE">
            <w:pPr>
              <w:pStyle w:val="TAL"/>
              <w:rPr>
                <w:rFonts w:cs="Arial"/>
              </w:rPr>
            </w:pPr>
            <w:r w:rsidRPr="007275DF">
              <w:rPr>
                <w:rFonts w:cs="Arial"/>
              </w:rPr>
              <w:t>DRX</w:t>
            </w:r>
          </w:p>
        </w:tc>
        <w:tc>
          <w:tcPr>
            <w:tcW w:w="596" w:type="dxa"/>
          </w:tcPr>
          <w:p w14:paraId="2D3370EA" w14:textId="77777777" w:rsidR="009F3451" w:rsidRPr="007275DF" w:rsidRDefault="009F3451" w:rsidP="00D00DFE">
            <w:pPr>
              <w:pStyle w:val="TAC"/>
            </w:pPr>
          </w:p>
        </w:tc>
        <w:tc>
          <w:tcPr>
            <w:tcW w:w="1251" w:type="dxa"/>
          </w:tcPr>
          <w:p w14:paraId="297F7995" w14:textId="77777777" w:rsidR="009F3451" w:rsidRPr="007275DF" w:rsidRDefault="009F3451" w:rsidP="00D00DFE">
            <w:pPr>
              <w:pStyle w:val="TAC"/>
            </w:pPr>
            <w:r w:rsidRPr="007275DF">
              <w:t>Config 1</w:t>
            </w:r>
          </w:p>
        </w:tc>
        <w:tc>
          <w:tcPr>
            <w:tcW w:w="2504" w:type="dxa"/>
            <w:gridSpan w:val="2"/>
          </w:tcPr>
          <w:p w14:paraId="1A6801ED" w14:textId="77777777" w:rsidR="009F3451" w:rsidRPr="007275DF" w:rsidRDefault="009F3451" w:rsidP="00D00DFE">
            <w:pPr>
              <w:pStyle w:val="TAC"/>
            </w:pPr>
            <w:r w:rsidRPr="007275DF">
              <w:t>OFF</w:t>
            </w:r>
          </w:p>
        </w:tc>
        <w:tc>
          <w:tcPr>
            <w:tcW w:w="3072" w:type="dxa"/>
          </w:tcPr>
          <w:p w14:paraId="231EAECD" w14:textId="77777777" w:rsidR="009F3451" w:rsidRPr="007275DF" w:rsidRDefault="009F3451" w:rsidP="00D00DFE">
            <w:pPr>
              <w:pStyle w:val="TAL"/>
              <w:rPr>
                <w:rFonts w:cs="Arial"/>
              </w:rPr>
            </w:pPr>
            <w:r w:rsidRPr="007275DF">
              <w:rPr>
                <w:rFonts w:cs="Arial"/>
              </w:rPr>
              <w:t>DRX is not used</w:t>
            </w:r>
          </w:p>
        </w:tc>
      </w:tr>
      <w:tr w:rsidR="009F3451" w:rsidRPr="007275DF" w14:paraId="63C68463" w14:textId="77777777" w:rsidTr="00D00DFE">
        <w:trPr>
          <w:cantSplit/>
          <w:trHeight w:val="614"/>
        </w:trPr>
        <w:tc>
          <w:tcPr>
            <w:tcW w:w="2118" w:type="dxa"/>
          </w:tcPr>
          <w:p w14:paraId="79798105"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4557A184" w14:textId="77777777" w:rsidR="009F3451" w:rsidRPr="007275DF" w:rsidRDefault="009F3451" w:rsidP="00D00DFE">
            <w:pPr>
              <w:pStyle w:val="TAC"/>
            </w:pPr>
          </w:p>
        </w:tc>
        <w:tc>
          <w:tcPr>
            <w:tcW w:w="1251" w:type="dxa"/>
          </w:tcPr>
          <w:p w14:paraId="4DDC12CE" w14:textId="77777777" w:rsidR="009F3451" w:rsidRPr="007275DF" w:rsidRDefault="009F3451" w:rsidP="00D00DFE">
            <w:pPr>
              <w:pStyle w:val="TAC"/>
            </w:pPr>
            <w:r w:rsidRPr="007275DF">
              <w:t>Config 1</w:t>
            </w:r>
          </w:p>
        </w:tc>
        <w:tc>
          <w:tcPr>
            <w:tcW w:w="2504" w:type="dxa"/>
            <w:gridSpan w:val="2"/>
          </w:tcPr>
          <w:p w14:paraId="0ECA381D"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7ED76AC0" w14:textId="77777777" w:rsidR="009F3451" w:rsidRPr="007275DF" w:rsidRDefault="009F3451" w:rsidP="00D00DFE">
            <w:pPr>
              <w:pStyle w:val="TAL"/>
            </w:pPr>
            <w:r w:rsidRPr="007275DF">
              <w:t>Synchronous cells.</w:t>
            </w:r>
          </w:p>
          <w:p w14:paraId="29274D20" w14:textId="77777777" w:rsidR="009F3451" w:rsidRPr="007275DF" w:rsidRDefault="009F3451" w:rsidP="00D00DFE">
            <w:pPr>
              <w:pStyle w:val="TAL"/>
              <w:rPr>
                <w:lang w:eastAsia="zh-CN"/>
              </w:rPr>
            </w:pPr>
          </w:p>
        </w:tc>
      </w:tr>
      <w:tr w:rsidR="009F3451" w:rsidRPr="007275DF" w14:paraId="2296FC1E" w14:textId="77777777" w:rsidTr="00D00DFE">
        <w:trPr>
          <w:cantSplit/>
          <w:trHeight w:val="208"/>
        </w:trPr>
        <w:tc>
          <w:tcPr>
            <w:tcW w:w="2118" w:type="dxa"/>
          </w:tcPr>
          <w:p w14:paraId="51D1B9E8" w14:textId="77777777" w:rsidR="009F3451" w:rsidRPr="007275DF" w:rsidRDefault="009F3451" w:rsidP="00D00DFE">
            <w:pPr>
              <w:pStyle w:val="TAL"/>
              <w:rPr>
                <w:rFonts w:cs="Arial"/>
              </w:rPr>
            </w:pPr>
            <w:r w:rsidRPr="007275DF">
              <w:rPr>
                <w:rFonts w:cs="Arial"/>
              </w:rPr>
              <w:t>T1</w:t>
            </w:r>
          </w:p>
        </w:tc>
        <w:tc>
          <w:tcPr>
            <w:tcW w:w="596" w:type="dxa"/>
          </w:tcPr>
          <w:p w14:paraId="75D5E15B" w14:textId="77777777" w:rsidR="009F3451" w:rsidRPr="007275DF" w:rsidRDefault="009F3451" w:rsidP="00D00DFE">
            <w:pPr>
              <w:pStyle w:val="TAC"/>
            </w:pPr>
            <w:r w:rsidRPr="007275DF">
              <w:t>s</w:t>
            </w:r>
          </w:p>
        </w:tc>
        <w:tc>
          <w:tcPr>
            <w:tcW w:w="1251" w:type="dxa"/>
          </w:tcPr>
          <w:p w14:paraId="2933455D" w14:textId="77777777" w:rsidR="009F3451" w:rsidRPr="007275DF" w:rsidRDefault="009F3451" w:rsidP="00D00DFE">
            <w:pPr>
              <w:pStyle w:val="TAC"/>
            </w:pPr>
            <w:r w:rsidRPr="007275DF">
              <w:t>Config 1</w:t>
            </w:r>
          </w:p>
        </w:tc>
        <w:tc>
          <w:tcPr>
            <w:tcW w:w="2504" w:type="dxa"/>
            <w:gridSpan w:val="2"/>
          </w:tcPr>
          <w:p w14:paraId="2EF8CA71" w14:textId="77777777" w:rsidR="009F3451" w:rsidRPr="007275DF" w:rsidRDefault="009F3451" w:rsidP="00D00DFE">
            <w:pPr>
              <w:pStyle w:val="TAC"/>
            </w:pPr>
            <w:del w:id="610" w:author="Author">
              <w:r w:rsidRPr="007275DF" w:rsidDel="008E40DF">
                <w:delText>[</w:delText>
              </w:r>
            </w:del>
            <w:r w:rsidRPr="007275DF">
              <w:t>5</w:t>
            </w:r>
            <w:del w:id="611" w:author="Author">
              <w:r w:rsidRPr="007275DF" w:rsidDel="008E40DF">
                <w:delText>]</w:delText>
              </w:r>
            </w:del>
          </w:p>
        </w:tc>
        <w:tc>
          <w:tcPr>
            <w:tcW w:w="3072" w:type="dxa"/>
          </w:tcPr>
          <w:p w14:paraId="197B19BC" w14:textId="77777777" w:rsidR="009F3451" w:rsidRPr="007275DF" w:rsidRDefault="009F3451" w:rsidP="00D00DFE">
            <w:pPr>
              <w:pStyle w:val="TAL"/>
              <w:rPr>
                <w:rFonts w:cs="Arial"/>
              </w:rPr>
            </w:pPr>
          </w:p>
        </w:tc>
      </w:tr>
      <w:tr w:rsidR="009F3451" w:rsidRPr="007275DF" w14:paraId="1ADB8E1D" w14:textId="77777777" w:rsidTr="00D00DFE">
        <w:trPr>
          <w:cantSplit/>
          <w:trHeight w:val="208"/>
        </w:trPr>
        <w:tc>
          <w:tcPr>
            <w:tcW w:w="2118" w:type="dxa"/>
          </w:tcPr>
          <w:p w14:paraId="1552D4EE" w14:textId="77777777" w:rsidR="009F3451" w:rsidRPr="007275DF" w:rsidRDefault="009F3451" w:rsidP="00D00DFE">
            <w:pPr>
              <w:pStyle w:val="TAL"/>
              <w:rPr>
                <w:rFonts w:cs="Arial"/>
              </w:rPr>
            </w:pPr>
            <w:r w:rsidRPr="007275DF">
              <w:rPr>
                <w:rFonts w:cs="Arial"/>
              </w:rPr>
              <w:t>T2</w:t>
            </w:r>
          </w:p>
        </w:tc>
        <w:tc>
          <w:tcPr>
            <w:tcW w:w="596" w:type="dxa"/>
          </w:tcPr>
          <w:p w14:paraId="25BF739F" w14:textId="77777777" w:rsidR="009F3451" w:rsidRPr="007275DF" w:rsidRDefault="009F3451" w:rsidP="00D00DFE">
            <w:pPr>
              <w:pStyle w:val="TAC"/>
            </w:pPr>
            <w:r w:rsidRPr="007275DF">
              <w:t>s</w:t>
            </w:r>
          </w:p>
        </w:tc>
        <w:tc>
          <w:tcPr>
            <w:tcW w:w="1251" w:type="dxa"/>
          </w:tcPr>
          <w:p w14:paraId="3CC36757" w14:textId="77777777" w:rsidR="009F3451" w:rsidRPr="007275DF" w:rsidRDefault="009F3451" w:rsidP="00D00DFE">
            <w:pPr>
              <w:pStyle w:val="TAC"/>
            </w:pPr>
            <w:r w:rsidRPr="007275DF">
              <w:t>Config 1</w:t>
            </w:r>
          </w:p>
        </w:tc>
        <w:tc>
          <w:tcPr>
            <w:tcW w:w="1251" w:type="dxa"/>
          </w:tcPr>
          <w:p w14:paraId="2F604082" w14:textId="77777777" w:rsidR="009F3451" w:rsidRPr="007275DF" w:rsidRDefault="009F3451" w:rsidP="00D00DFE">
            <w:pPr>
              <w:pStyle w:val="TAC"/>
            </w:pPr>
            <w:ins w:id="612" w:author="Author">
              <w:r>
                <w:t>2</w:t>
              </w:r>
            </w:ins>
            <w:del w:id="613" w:author="Author">
              <w:r w:rsidDel="00DB5CBB">
                <w:delText>[1]</w:delText>
              </w:r>
            </w:del>
          </w:p>
        </w:tc>
        <w:tc>
          <w:tcPr>
            <w:tcW w:w="1253" w:type="dxa"/>
          </w:tcPr>
          <w:p w14:paraId="1A979525" w14:textId="77777777" w:rsidR="009F3451" w:rsidRPr="007275DF" w:rsidRDefault="009F3451" w:rsidP="00D00DFE">
            <w:pPr>
              <w:pStyle w:val="TAC"/>
            </w:pPr>
            <w:del w:id="614" w:author="Author">
              <w:r w:rsidRPr="007275DF" w:rsidDel="008E40DF">
                <w:delText>[</w:delText>
              </w:r>
              <w:r w:rsidRPr="007275DF" w:rsidDel="00F60824">
                <w:delText>1</w:delText>
              </w:r>
              <w:r w:rsidRPr="007275DF" w:rsidDel="008E40DF">
                <w:delText>]</w:delText>
              </w:r>
            </w:del>
            <w:ins w:id="615" w:author="Author">
              <w:r>
                <w:t>2</w:t>
              </w:r>
            </w:ins>
          </w:p>
        </w:tc>
        <w:tc>
          <w:tcPr>
            <w:tcW w:w="3072" w:type="dxa"/>
          </w:tcPr>
          <w:p w14:paraId="44415EB8" w14:textId="77777777" w:rsidR="009F3451" w:rsidRPr="007275DF" w:rsidRDefault="009F3451" w:rsidP="00D00DFE">
            <w:pPr>
              <w:pStyle w:val="TAL"/>
              <w:rPr>
                <w:rFonts w:cs="Arial"/>
              </w:rPr>
            </w:pPr>
          </w:p>
        </w:tc>
      </w:tr>
    </w:tbl>
    <w:p w14:paraId="73E7BD22" w14:textId="77777777" w:rsidR="009F3451" w:rsidRPr="007275DF" w:rsidRDefault="009F3451" w:rsidP="009F3451">
      <w:pPr>
        <w:rPr>
          <w:b/>
          <w:bCs/>
        </w:rPr>
      </w:pPr>
    </w:p>
    <w:p w14:paraId="1C4FAFF3" w14:textId="77777777" w:rsidR="009F3451" w:rsidRPr="007275DF" w:rsidRDefault="009F3451" w:rsidP="009F3451">
      <w:pPr>
        <w:pStyle w:val="TH"/>
      </w:pPr>
      <w:r w:rsidRPr="007275DF">
        <w:t>Table A.11.5.2.5.1-3: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984"/>
        <w:gridCol w:w="969"/>
        <w:gridCol w:w="6"/>
        <w:gridCol w:w="993"/>
        <w:gridCol w:w="1211"/>
      </w:tblGrid>
      <w:tr w:rsidR="009F3451" w:rsidRPr="007275DF" w14:paraId="7799EAD0" w14:textId="77777777" w:rsidTr="00D00DFE">
        <w:trPr>
          <w:cantSplit/>
          <w:trHeight w:val="150"/>
        </w:trPr>
        <w:tc>
          <w:tcPr>
            <w:tcW w:w="2625" w:type="dxa"/>
            <w:gridSpan w:val="3"/>
            <w:vMerge w:val="restart"/>
            <w:tcBorders>
              <w:top w:val="single" w:sz="4" w:space="0" w:color="auto"/>
              <w:left w:val="single" w:sz="4" w:space="0" w:color="auto"/>
            </w:tcBorders>
          </w:tcPr>
          <w:p w14:paraId="381DB4A6" w14:textId="77777777" w:rsidR="009F3451" w:rsidRPr="007275DF" w:rsidRDefault="009F3451" w:rsidP="00D00DFE">
            <w:pPr>
              <w:pStyle w:val="TAH"/>
              <w:rPr>
                <w:rFonts w:cs="Arial"/>
              </w:rPr>
            </w:pPr>
            <w:r w:rsidRPr="007275DF">
              <w:t>Parameter</w:t>
            </w:r>
          </w:p>
        </w:tc>
        <w:tc>
          <w:tcPr>
            <w:tcW w:w="877" w:type="dxa"/>
            <w:vMerge w:val="restart"/>
            <w:tcBorders>
              <w:top w:val="single" w:sz="4" w:space="0" w:color="auto"/>
            </w:tcBorders>
          </w:tcPr>
          <w:p w14:paraId="66A8270F" w14:textId="77777777" w:rsidR="009F3451" w:rsidRPr="007275DF" w:rsidRDefault="009F3451" w:rsidP="00D00DFE">
            <w:pPr>
              <w:pStyle w:val="TAH"/>
              <w:rPr>
                <w:rFonts w:cs="Arial"/>
              </w:rPr>
            </w:pPr>
            <w:r w:rsidRPr="007275DF">
              <w:t>Unit</w:t>
            </w:r>
          </w:p>
        </w:tc>
        <w:tc>
          <w:tcPr>
            <w:tcW w:w="1281" w:type="dxa"/>
            <w:vMerge w:val="restart"/>
            <w:tcBorders>
              <w:top w:val="single" w:sz="4" w:space="0" w:color="auto"/>
            </w:tcBorders>
          </w:tcPr>
          <w:p w14:paraId="5BEF53B9" w14:textId="77777777" w:rsidR="009F3451" w:rsidRPr="007275DF" w:rsidRDefault="009F3451" w:rsidP="00D00DFE">
            <w:pPr>
              <w:pStyle w:val="TAH"/>
            </w:pPr>
            <w:r w:rsidRPr="007275DF">
              <w:rPr>
                <w:rFonts w:cs="Arial"/>
              </w:rPr>
              <w:t>Test configuration</w:t>
            </w:r>
          </w:p>
        </w:tc>
        <w:tc>
          <w:tcPr>
            <w:tcW w:w="1959" w:type="dxa"/>
            <w:gridSpan w:val="3"/>
            <w:tcBorders>
              <w:top w:val="single" w:sz="4" w:space="0" w:color="auto"/>
            </w:tcBorders>
          </w:tcPr>
          <w:p w14:paraId="076BC1EB" w14:textId="77777777" w:rsidR="009F3451" w:rsidRPr="007275DF" w:rsidRDefault="009F3451" w:rsidP="00D00DFE">
            <w:pPr>
              <w:pStyle w:val="TAH"/>
              <w:rPr>
                <w:rFonts w:cs="Arial"/>
              </w:rPr>
            </w:pPr>
            <w:r w:rsidRPr="007275DF">
              <w:t>Cell 1</w:t>
            </w:r>
          </w:p>
        </w:tc>
        <w:tc>
          <w:tcPr>
            <w:tcW w:w="2204" w:type="dxa"/>
            <w:gridSpan w:val="2"/>
            <w:tcBorders>
              <w:top w:val="single" w:sz="4" w:space="0" w:color="auto"/>
              <w:right w:val="single" w:sz="4" w:space="0" w:color="auto"/>
            </w:tcBorders>
          </w:tcPr>
          <w:p w14:paraId="4BFB0274" w14:textId="77777777" w:rsidR="009F3451" w:rsidRPr="007275DF" w:rsidRDefault="009F3451" w:rsidP="00D00DFE">
            <w:pPr>
              <w:pStyle w:val="TAH"/>
              <w:rPr>
                <w:rFonts w:cs="Arial"/>
              </w:rPr>
            </w:pPr>
            <w:r w:rsidRPr="007275DF">
              <w:t>Cell 2</w:t>
            </w:r>
          </w:p>
        </w:tc>
      </w:tr>
      <w:tr w:rsidR="009F3451" w:rsidRPr="007275DF" w14:paraId="43B31F6E" w14:textId="77777777" w:rsidTr="00D00DFE">
        <w:trPr>
          <w:cantSplit/>
          <w:trHeight w:val="150"/>
        </w:trPr>
        <w:tc>
          <w:tcPr>
            <w:tcW w:w="2625" w:type="dxa"/>
            <w:gridSpan w:val="3"/>
            <w:vMerge/>
            <w:tcBorders>
              <w:left w:val="single" w:sz="4" w:space="0" w:color="auto"/>
              <w:bottom w:val="single" w:sz="4" w:space="0" w:color="auto"/>
            </w:tcBorders>
          </w:tcPr>
          <w:p w14:paraId="66D2231F" w14:textId="77777777" w:rsidR="009F3451" w:rsidRPr="007275DF" w:rsidRDefault="009F3451" w:rsidP="00D00DFE">
            <w:pPr>
              <w:pStyle w:val="TAH"/>
              <w:rPr>
                <w:rFonts w:cs="Arial"/>
              </w:rPr>
            </w:pPr>
          </w:p>
        </w:tc>
        <w:tc>
          <w:tcPr>
            <w:tcW w:w="877" w:type="dxa"/>
            <w:vMerge/>
            <w:tcBorders>
              <w:bottom w:val="single" w:sz="4" w:space="0" w:color="auto"/>
            </w:tcBorders>
          </w:tcPr>
          <w:p w14:paraId="269A5C51" w14:textId="77777777" w:rsidR="009F3451" w:rsidRPr="007275DF" w:rsidRDefault="009F3451" w:rsidP="00D00DFE">
            <w:pPr>
              <w:pStyle w:val="TAH"/>
              <w:rPr>
                <w:rFonts w:cs="Arial"/>
              </w:rPr>
            </w:pPr>
          </w:p>
        </w:tc>
        <w:tc>
          <w:tcPr>
            <w:tcW w:w="1281" w:type="dxa"/>
            <w:vMerge/>
            <w:tcBorders>
              <w:bottom w:val="single" w:sz="4" w:space="0" w:color="auto"/>
            </w:tcBorders>
          </w:tcPr>
          <w:p w14:paraId="0AD4532A" w14:textId="77777777" w:rsidR="009F3451" w:rsidRPr="007275DF" w:rsidRDefault="009F3451" w:rsidP="00D00DFE">
            <w:pPr>
              <w:pStyle w:val="TAH"/>
            </w:pPr>
          </w:p>
        </w:tc>
        <w:tc>
          <w:tcPr>
            <w:tcW w:w="984" w:type="dxa"/>
            <w:tcBorders>
              <w:bottom w:val="single" w:sz="4" w:space="0" w:color="auto"/>
            </w:tcBorders>
          </w:tcPr>
          <w:p w14:paraId="0E872D88" w14:textId="77777777" w:rsidR="009F3451" w:rsidRPr="007275DF" w:rsidRDefault="009F3451" w:rsidP="00D00DFE">
            <w:pPr>
              <w:pStyle w:val="TAH"/>
              <w:rPr>
                <w:rFonts w:cs="Arial"/>
              </w:rPr>
            </w:pPr>
            <w:r w:rsidRPr="007275DF">
              <w:t>T1</w:t>
            </w:r>
          </w:p>
        </w:tc>
        <w:tc>
          <w:tcPr>
            <w:tcW w:w="975" w:type="dxa"/>
            <w:gridSpan w:val="2"/>
            <w:tcBorders>
              <w:bottom w:val="single" w:sz="4" w:space="0" w:color="auto"/>
            </w:tcBorders>
          </w:tcPr>
          <w:p w14:paraId="72EA6184" w14:textId="77777777" w:rsidR="009F3451" w:rsidRPr="007275DF" w:rsidRDefault="009F3451" w:rsidP="00D00DFE">
            <w:pPr>
              <w:pStyle w:val="TAH"/>
              <w:rPr>
                <w:rFonts w:cs="Arial"/>
              </w:rPr>
            </w:pPr>
            <w:r w:rsidRPr="007275DF">
              <w:t>T2</w:t>
            </w:r>
          </w:p>
        </w:tc>
        <w:tc>
          <w:tcPr>
            <w:tcW w:w="993" w:type="dxa"/>
            <w:tcBorders>
              <w:bottom w:val="single" w:sz="4" w:space="0" w:color="auto"/>
            </w:tcBorders>
          </w:tcPr>
          <w:p w14:paraId="24ABFE1D" w14:textId="77777777" w:rsidR="009F3451" w:rsidRPr="007275DF" w:rsidRDefault="009F3451" w:rsidP="00D00DFE">
            <w:pPr>
              <w:pStyle w:val="TAH"/>
              <w:rPr>
                <w:rFonts w:cs="Arial"/>
              </w:rPr>
            </w:pPr>
            <w:r w:rsidRPr="007275DF">
              <w:t>T1</w:t>
            </w:r>
          </w:p>
        </w:tc>
        <w:tc>
          <w:tcPr>
            <w:tcW w:w="1211" w:type="dxa"/>
            <w:tcBorders>
              <w:bottom w:val="single" w:sz="4" w:space="0" w:color="auto"/>
            </w:tcBorders>
          </w:tcPr>
          <w:p w14:paraId="75406D6F" w14:textId="77777777" w:rsidR="009F3451" w:rsidRPr="007275DF" w:rsidRDefault="009F3451" w:rsidP="00D00DFE">
            <w:pPr>
              <w:pStyle w:val="TAH"/>
              <w:rPr>
                <w:rFonts w:cs="Arial"/>
              </w:rPr>
            </w:pPr>
            <w:r w:rsidRPr="007275DF">
              <w:t>T2</w:t>
            </w:r>
          </w:p>
        </w:tc>
      </w:tr>
      <w:tr w:rsidR="009F3451" w:rsidRPr="007275DF" w14:paraId="1E6F0E83" w14:textId="77777777" w:rsidTr="00D00DFE">
        <w:trPr>
          <w:cantSplit/>
          <w:trHeight w:val="292"/>
        </w:trPr>
        <w:tc>
          <w:tcPr>
            <w:tcW w:w="2625" w:type="dxa"/>
            <w:gridSpan w:val="3"/>
            <w:tcBorders>
              <w:left w:val="single" w:sz="4" w:space="0" w:color="auto"/>
              <w:bottom w:val="single" w:sz="4" w:space="0" w:color="auto"/>
            </w:tcBorders>
          </w:tcPr>
          <w:p w14:paraId="49C98C36" w14:textId="77777777" w:rsidR="009F3451" w:rsidRPr="007275DF" w:rsidRDefault="009F3451" w:rsidP="00D00DFE">
            <w:pPr>
              <w:pStyle w:val="TAL"/>
              <w:rPr>
                <w:lang w:val="it-IT"/>
              </w:rPr>
            </w:pPr>
            <w:r w:rsidRPr="007275DF">
              <w:rPr>
                <w:lang w:val="it-IT"/>
              </w:rPr>
              <w:t>NR RF Channel Number</w:t>
            </w:r>
          </w:p>
        </w:tc>
        <w:tc>
          <w:tcPr>
            <w:tcW w:w="877" w:type="dxa"/>
            <w:tcBorders>
              <w:bottom w:val="single" w:sz="4" w:space="0" w:color="auto"/>
            </w:tcBorders>
          </w:tcPr>
          <w:p w14:paraId="5414D7DF" w14:textId="77777777" w:rsidR="009F3451" w:rsidRPr="007275DF" w:rsidRDefault="009F3451" w:rsidP="00D00DFE">
            <w:pPr>
              <w:pStyle w:val="TAC"/>
              <w:rPr>
                <w:lang w:val="it-IT"/>
              </w:rPr>
            </w:pPr>
          </w:p>
        </w:tc>
        <w:tc>
          <w:tcPr>
            <w:tcW w:w="1281" w:type="dxa"/>
            <w:tcBorders>
              <w:bottom w:val="single" w:sz="4" w:space="0" w:color="auto"/>
            </w:tcBorders>
          </w:tcPr>
          <w:p w14:paraId="3EAA6133"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9" w:type="dxa"/>
            <w:gridSpan w:val="3"/>
            <w:tcBorders>
              <w:bottom w:val="single" w:sz="4" w:space="0" w:color="auto"/>
            </w:tcBorders>
          </w:tcPr>
          <w:p w14:paraId="295FBD8A" w14:textId="77777777" w:rsidR="009F3451" w:rsidRPr="007275DF" w:rsidRDefault="009F3451" w:rsidP="00D00DFE">
            <w:pPr>
              <w:pStyle w:val="TAC"/>
            </w:pPr>
            <w:r w:rsidRPr="007275DF">
              <w:rPr>
                <w:rFonts w:cs="v4.2.0"/>
              </w:rPr>
              <w:t>1</w:t>
            </w:r>
          </w:p>
        </w:tc>
        <w:tc>
          <w:tcPr>
            <w:tcW w:w="2204" w:type="dxa"/>
            <w:gridSpan w:val="2"/>
            <w:tcBorders>
              <w:bottom w:val="single" w:sz="4" w:space="0" w:color="auto"/>
            </w:tcBorders>
          </w:tcPr>
          <w:p w14:paraId="58F73312" w14:textId="77777777" w:rsidR="009F3451" w:rsidRPr="007275DF" w:rsidRDefault="009F3451" w:rsidP="00D00DFE">
            <w:pPr>
              <w:pStyle w:val="TAC"/>
            </w:pPr>
            <w:r w:rsidRPr="007275DF">
              <w:rPr>
                <w:rFonts w:cs="v4.2.0"/>
              </w:rPr>
              <w:t>2</w:t>
            </w:r>
          </w:p>
        </w:tc>
      </w:tr>
      <w:tr w:rsidR="009F3451" w:rsidRPr="007275DF" w14:paraId="076324E4" w14:textId="77777777" w:rsidTr="00D00DFE">
        <w:trPr>
          <w:cantSplit/>
          <w:trHeight w:val="150"/>
        </w:trPr>
        <w:tc>
          <w:tcPr>
            <w:tcW w:w="2625" w:type="dxa"/>
            <w:gridSpan w:val="3"/>
            <w:tcBorders>
              <w:left w:val="single" w:sz="4" w:space="0" w:color="auto"/>
            </w:tcBorders>
          </w:tcPr>
          <w:p w14:paraId="258C6A51" w14:textId="77777777" w:rsidR="009F3451" w:rsidRPr="007275DF" w:rsidRDefault="009F3451" w:rsidP="00D00DFE">
            <w:pPr>
              <w:pStyle w:val="TAL"/>
              <w:rPr>
                <w:lang w:val="en-US"/>
              </w:rPr>
            </w:pPr>
            <w:r w:rsidRPr="007275DF">
              <w:rPr>
                <w:lang w:val="en-US"/>
              </w:rPr>
              <w:t>Duplex mode</w:t>
            </w:r>
          </w:p>
        </w:tc>
        <w:tc>
          <w:tcPr>
            <w:tcW w:w="877" w:type="dxa"/>
          </w:tcPr>
          <w:p w14:paraId="16D77E25" w14:textId="77777777" w:rsidR="009F3451" w:rsidRPr="007275DF" w:rsidRDefault="009F3451" w:rsidP="00D00DFE">
            <w:pPr>
              <w:pStyle w:val="TAC"/>
              <w:rPr>
                <w:rFonts w:cs="v4.2.0"/>
              </w:rPr>
            </w:pPr>
          </w:p>
        </w:tc>
        <w:tc>
          <w:tcPr>
            <w:tcW w:w="1281" w:type="dxa"/>
            <w:tcBorders>
              <w:bottom w:val="single" w:sz="4" w:space="0" w:color="auto"/>
            </w:tcBorders>
          </w:tcPr>
          <w:p w14:paraId="640F0750"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tcPr>
          <w:p w14:paraId="2F9878E8" w14:textId="77777777" w:rsidR="009F3451" w:rsidRPr="007275DF" w:rsidRDefault="009F3451" w:rsidP="00D00DFE">
            <w:pPr>
              <w:pStyle w:val="TAC"/>
              <w:rPr>
                <w:lang w:val="en-US"/>
              </w:rPr>
            </w:pPr>
            <w:r w:rsidRPr="007275DF">
              <w:rPr>
                <w:lang w:val="en-US"/>
              </w:rPr>
              <w:t>TDD</w:t>
            </w:r>
          </w:p>
        </w:tc>
      </w:tr>
      <w:tr w:rsidR="009F3451" w:rsidRPr="007275DF" w14:paraId="2DDD8370" w14:textId="77777777" w:rsidTr="00D00DFE">
        <w:trPr>
          <w:cantSplit/>
          <w:trHeight w:val="150"/>
        </w:trPr>
        <w:tc>
          <w:tcPr>
            <w:tcW w:w="2625" w:type="dxa"/>
            <w:gridSpan w:val="3"/>
            <w:tcBorders>
              <w:left w:val="single" w:sz="4" w:space="0" w:color="auto"/>
            </w:tcBorders>
          </w:tcPr>
          <w:p w14:paraId="018AF2AF" w14:textId="77777777" w:rsidR="009F3451" w:rsidRPr="007275DF" w:rsidRDefault="009F3451" w:rsidP="00D00DFE">
            <w:pPr>
              <w:pStyle w:val="TAL"/>
              <w:rPr>
                <w:bCs/>
              </w:rPr>
            </w:pPr>
            <w:r w:rsidRPr="007275DF">
              <w:rPr>
                <w:bCs/>
              </w:rPr>
              <w:t>TDD configuration</w:t>
            </w:r>
          </w:p>
        </w:tc>
        <w:tc>
          <w:tcPr>
            <w:tcW w:w="877" w:type="dxa"/>
          </w:tcPr>
          <w:p w14:paraId="4A8CCB5C" w14:textId="77777777" w:rsidR="009F3451" w:rsidRPr="007275DF" w:rsidRDefault="009F3451" w:rsidP="00D00DFE">
            <w:pPr>
              <w:pStyle w:val="TAC"/>
              <w:rPr>
                <w:rFonts w:cs="v4.2.0"/>
              </w:rPr>
            </w:pPr>
          </w:p>
        </w:tc>
        <w:tc>
          <w:tcPr>
            <w:tcW w:w="1281" w:type="dxa"/>
            <w:tcBorders>
              <w:bottom w:val="single" w:sz="4" w:space="0" w:color="auto"/>
            </w:tcBorders>
          </w:tcPr>
          <w:p w14:paraId="16627393" w14:textId="77777777" w:rsidR="009F3451" w:rsidRPr="007275DF" w:rsidRDefault="009F3451" w:rsidP="00D00DFE">
            <w:pPr>
              <w:pStyle w:val="TAC"/>
            </w:pPr>
            <w:r w:rsidRPr="007275DF">
              <w:t>Config</w:t>
            </w:r>
            <w:r w:rsidRPr="007275DF">
              <w:rPr>
                <w:szCs w:val="18"/>
              </w:rPr>
              <w:t xml:space="preserve"> </w:t>
            </w:r>
            <w:r w:rsidRPr="007275DF">
              <w:t>1</w:t>
            </w:r>
          </w:p>
        </w:tc>
        <w:tc>
          <w:tcPr>
            <w:tcW w:w="4163" w:type="dxa"/>
            <w:gridSpan w:val="5"/>
            <w:tcBorders>
              <w:bottom w:val="single" w:sz="4" w:space="0" w:color="auto"/>
            </w:tcBorders>
          </w:tcPr>
          <w:p w14:paraId="59F8839A" w14:textId="77777777" w:rsidR="009F3451" w:rsidRPr="007275DF" w:rsidRDefault="009F3451" w:rsidP="00D00DFE">
            <w:pPr>
              <w:pStyle w:val="TAC"/>
              <w:rPr>
                <w:lang w:val="en-US"/>
              </w:rPr>
            </w:pPr>
            <w:r w:rsidRPr="007275DF">
              <w:rPr>
                <w:rFonts w:cs="Arial"/>
              </w:rPr>
              <w:t>TDDConf.1.1 CCA</w:t>
            </w:r>
          </w:p>
        </w:tc>
      </w:tr>
      <w:tr w:rsidR="009F3451" w:rsidRPr="007275DF" w14:paraId="3360CAD9" w14:textId="77777777" w:rsidTr="00D00DFE">
        <w:trPr>
          <w:cantSplit/>
          <w:trHeight w:val="150"/>
        </w:trPr>
        <w:tc>
          <w:tcPr>
            <w:tcW w:w="2625" w:type="dxa"/>
            <w:gridSpan w:val="3"/>
            <w:tcBorders>
              <w:left w:val="single" w:sz="4" w:space="0" w:color="auto"/>
            </w:tcBorders>
          </w:tcPr>
          <w:p w14:paraId="26082705" w14:textId="77777777" w:rsidR="009F3451" w:rsidRPr="007275DF" w:rsidRDefault="009F3451" w:rsidP="00D00DFE">
            <w:pPr>
              <w:pStyle w:val="TAL"/>
            </w:pPr>
            <w:r w:rsidRPr="007275DF">
              <w:rPr>
                <w:bCs/>
              </w:rPr>
              <w:t>BW</w:t>
            </w:r>
            <w:r w:rsidRPr="007275DF">
              <w:rPr>
                <w:vertAlign w:val="subscript"/>
              </w:rPr>
              <w:t>channel</w:t>
            </w:r>
          </w:p>
        </w:tc>
        <w:tc>
          <w:tcPr>
            <w:tcW w:w="877" w:type="dxa"/>
          </w:tcPr>
          <w:p w14:paraId="21CDC1A9" w14:textId="77777777" w:rsidR="009F3451" w:rsidRPr="007275DF" w:rsidRDefault="009F3451" w:rsidP="00D00DFE">
            <w:pPr>
              <w:pStyle w:val="TAC"/>
            </w:pPr>
            <w:r w:rsidRPr="007275DF">
              <w:rPr>
                <w:rFonts w:cs="v4.2.0"/>
              </w:rPr>
              <w:t>MHz</w:t>
            </w:r>
          </w:p>
        </w:tc>
        <w:tc>
          <w:tcPr>
            <w:tcW w:w="1281" w:type="dxa"/>
            <w:tcBorders>
              <w:bottom w:val="single" w:sz="4" w:space="0" w:color="auto"/>
            </w:tcBorders>
          </w:tcPr>
          <w:p w14:paraId="6D8B37E0"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10EB7128"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EAB8D25" w14:textId="77777777" w:rsidTr="00D00DFE">
        <w:trPr>
          <w:cantSplit/>
          <w:trHeight w:val="81"/>
        </w:trPr>
        <w:tc>
          <w:tcPr>
            <w:tcW w:w="2625" w:type="dxa"/>
            <w:gridSpan w:val="3"/>
            <w:tcBorders>
              <w:left w:val="single" w:sz="4" w:space="0" w:color="auto"/>
            </w:tcBorders>
          </w:tcPr>
          <w:p w14:paraId="2352ACF8" w14:textId="77777777" w:rsidR="009F3451" w:rsidRPr="007275DF" w:rsidRDefault="009F3451" w:rsidP="00D00DFE">
            <w:pPr>
              <w:pStyle w:val="TAL"/>
              <w:rPr>
                <w:bCs/>
              </w:rPr>
            </w:pPr>
            <w:r w:rsidRPr="007275DF">
              <w:rPr>
                <w:lang w:val="en-US"/>
              </w:rPr>
              <w:t>BWP BW</w:t>
            </w:r>
          </w:p>
        </w:tc>
        <w:tc>
          <w:tcPr>
            <w:tcW w:w="877" w:type="dxa"/>
          </w:tcPr>
          <w:p w14:paraId="35C25A2B" w14:textId="77777777" w:rsidR="009F3451" w:rsidRPr="007275DF" w:rsidRDefault="009F3451" w:rsidP="00D00DFE">
            <w:pPr>
              <w:pStyle w:val="TAC"/>
            </w:pPr>
            <w:r w:rsidRPr="007275DF">
              <w:t>MHz</w:t>
            </w:r>
          </w:p>
        </w:tc>
        <w:tc>
          <w:tcPr>
            <w:tcW w:w="1281" w:type="dxa"/>
            <w:tcBorders>
              <w:bottom w:val="single" w:sz="4" w:space="0" w:color="auto"/>
            </w:tcBorders>
          </w:tcPr>
          <w:p w14:paraId="7C0A06AC"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27AEF9A2"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4F120FA" w14:textId="77777777" w:rsidTr="00D00DFE">
        <w:trPr>
          <w:cantSplit/>
          <w:trHeight w:val="36"/>
        </w:trPr>
        <w:tc>
          <w:tcPr>
            <w:tcW w:w="1094" w:type="dxa"/>
            <w:vMerge w:val="restart"/>
            <w:tcBorders>
              <w:left w:val="single" w:sz="4" w:space="0" w:color="auto"/>
            </w:tcBorders>
          </w:tcPr>
          <w:p w14:paraId="1652C7B8"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00C49A51" w14:textId="77777777" w:rsidR="009F3451" w:rsidRPr="007275DF" w:rsidRDefault="009F3451" w:rsidP="00D00DFE">
            <w:pPr>
              <w:pStyle w:val="TAL"/>
              <w:rPr>
                <w:bCs/>
              </w:rPr>
            </w:pPr>
            <w:r w:rsidRPr="007275DF">
              <w:t>Initial DL BWP</w:t>
            </w:r>
          </w:p>
        </w:tc>
        <w:tc>
          <w:tcPr>
            <w:tcW w:w="877" w:type="dxa"/>
            <w:tcBorders>
              <w:bottom w:val="single" w:sz="4" w:space="0" w:color="auto"/>
            </w:tcBorders>
          </w:tcPr>
          <w:p w14:paraId="1160B8F2"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restart"/>
            <w:vAlign w:val="center"/>
          </w:tcPr>
          <w:p w14:paraId="46A3D32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15E7C60A" w14:textId="77777777" w:rsidR="009F3451" w:rsidRPr="007275DF" w:rsidRDefault="009F3451" w:rsidP="00D00DFE">
            <w:pPr>
              <w:pStyle w:val="TAC"/>
              <w:rPr>
                <w:szCs w:val="18"/>
              </w:rPr>
            </w:pPr>
            <w:r w:rsidRPr="007275DF">
              <w:t>DLBWP.0.1</w:t>
            </w:r>
          </w:p>
        </w:tc>
        <w:tc>
          <w:tcPr>
            <w:tcW w:w="2204" w:type="dxa"/>
            <w:gridSpan w:val="2"/>
            <w:tcBorders>
              <w:bottom w:val="single" w:sz="4" w:space="0" w:color="auto"/>
            </w:tcBorders>
          </w:tcPr>
          <w:p w14:paraId="77A52108" w14:textId="77777777" w:rsidR="009F3451" w:rsidRPr="007275DF" w:rsidRDefault="009F3451" w:rsidP="00D00DFE">
            <w:pPr>
              <w:pStyle w:val="TAC"/>
              <w:rPr>
                <w:szCs w:val="18"/>
              </w:rPr>
            </w:pPr>
            <w:r w:rsidRPr="007275DF">
              <w:rPr>
                <w:szCs w:val="18"/>
              </w:rPr>
              <w:t>NA</w:t>
            </w:r>
          </w:p>
        </w:tc>
      </w:tr>
      <w:tr w:rsidR="009F3451" w:rsidRPr="007275DF" w14:paraId="312A6A4E" w14:textId="77777777" w:rsidTr="00D00DFE">
        <w:trPr>
          <w:cantSplit/>
          <w:trHeight w:val="36"/>
        </w:trPr>
        <w:tc>
          <w:tcPr>
            <w:tcW w:w="1094" w:type="dxa"/>
            <w:vMerge/>
            <w:tcBorders>
              <w:left w:val="single" w:sz="4" w:space="0" w:color="auto"/>
            </w:tcBorders>
          </w:tcPr>
          <w:p w14:paraId="018ACE0C" w14:textId="77777777" w:rsidR="009F3451" w:rsidRPr="007275DF" w:rsidRDefault="009F3451" w:rsidP="00D00DFE">
            <w:pPr>
              <w:pStyle w:val="TAL"/>
              <w:rPr>
                <w:lang w:val="en-US"/>
              </w:rPr>
            </w:pPr>
          </w:p>
        </w:tc>
        <w:tc>
          <w:tcPr>
            <w:tcW w:w="1531" w:type="dxa"/>
            <w:gridSpan w:val="2"/>
            <w:tcBorders>
              <w:left w:val="single" w:sz="4" w:space="0" w:color="auto"/>
            </w:tcBorders>
          </w:tcPr>
          <w:p w14:paraId="450F50D1" w14:textId="77777777" w:rsidR="009F3451" w:rsidRPr="007275DF" w:rsidRDefault="009F3451" w:rsidP="00D00DFE">
            <w:pPr>
              <w:pStyle w:val="TAL"/>
            </w:pPr>
            <w:r w:rsidRPr="007275DF">
              <w:t>Initial UL BWP</w:t>
            </w:r>
          </w:p>
        </w:tc>
        <w:tc>
          <w:tcPr>
            <w:tcW w:w="877" w:type="dxa"/>
            <w:tcBorders>
              <w:bottom w:val="single" w:sz="4" w:space="0" w:color="auto"/>
            </w:tcBorders>
          </w:tcPr>
          <w:p w14:paraId="779C2D14"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3D7A44B0" w14:textId="77777777" w:rsidR="009F3451" w:rsidRPr="007275DF" w:rsidRDefault="009F3451" w:rsidP="00D00DFE">
            <w:pPr>
              <w:pStyle w:val="TAC"/>
            </w:pPr>
          </w:p>
        </w:tc>
        <w:tc>
          <w:tcPr>
            <w:tcW w:w="1959" w:type="dxa"/>
            <w:gridSpan w:val="3"/>
            <w:tcBorders>
              <w:bottom w:val="single" w:sz="4" w:space="0" w:color="auto"/>
            </w:tcBorders>
          </w:tcPr>
          <w:p w14:paraId="16A9E77C" w14:textId="77777777" w:rsidR="009F3451" w:rsidRPr="007275DF" w:rsidRDefault="009F3451" w:rsidP="00D00DFE">
            <w:pPr>
              <w:pStyle w:val="TAC"/>
            </w:pPr>
            <w:r w:rsidRPr="007275DF">
              <w:rPr>
                <w:bCs/>
              </w:rPr>
              <w:t>ULBWP.0.1</w:t>
            </w:r>
          </w:p>
        </w:tc>
        <w:tc>
          <w:tcPr>
            <w:tcW w:w="2204" w:type="dxa"/>
            <w:gridSpan w:val="2"/>
            <w:tcBorders>
              <w:bottom w:val="single" w:sz="4" w:space="0" w:color="auto"/>
            </w:tcBorders>
          </w:tcPr>
          <w:p w14:paraId="0F2247D5" w14:textId="77777777" w:rsidR="009F3451" w:rsidRPr="007275DF" w:rsidRDefault="009F3451" w:rsidP="00D00DFE">
            <w:pPr>
              <w:pStyle w:val="TAC"/>
            </w:pPr>
            <w:r w:rsidRPr="007275DF">
              <w:t>NA</w:t>
            </w:r>
          </w:p>
        </w:tc>
      </w:tr>
      <w:tr w:rsidR="009F3451" w:rsidRPr="007275DF" w14:paraId="3BF37EE9" w14:textId="77777777" w:rsidTr="00D00DFE">
        <w:trPr>
          <w:cantSplit/>
          <w:trHeight w:val="36"/>
        </w:trPr>
        <w:tc>
          <w:tcPr>
            <w:tcW w:w="1094" w:type="dxa"/>
            <w:vMerge/>
            <w:tcBorders>
              <w:left w:val="single" w:sz="4" w:space="0" w:color="auto"/>
            </w:tcBorders>
          </w:tcPr>
          <w:p w14:paraId="433D0774" w14:textId="77777777" w:rsidR="009F3451" w:rsidRPr="007275DF" w:rsidRDefault="009F3451" w:rsidP="00D00DFE">
            <w:pPr>
              <w:pStyle w:val="TAL"/>
              <w:rPr>
                <w:bCs/>
              </w:rPr>
            </w:pPr>
          </w:p>
        </w:tc>
        <w:tc>
          <w:tcPr>
            <w:tcW w:w="1531" w:type="dxa"/>
            <w:gridSpan w:val="2"/>
            <w:tcBorders>
              <w:left w:val="single" w:sz="4" w:space="0" w:color="auto"/>
            </w:tcBorders>
          </w:tcPr>
          <w:p w14:paraId="1753D42B" w14:textId="77777777" w:rsidR="009F3451" w:rsidRPr="007275DF" w:rsidRDefault="009F3451" w:rsidP="00D00DFE">
            <w:pPr>
              <w:pStyle w:val="TAL"/>
              <w:rPr>
                <w:bCs/>
              </w:rPr>
            </w:pPr>
            <w:r w:rsidRPr="007275DF">
              <w:t>Dedicated DL BWP</w:t>
            </w:r>
          </w:p>
        </w:tc>
        <w:tc>
          <w:tcPr>
            <w:tcW w:w="877" w:type="dxa"/>
            <w:tcBorders>
              <w:bottom w:val="single" w:sz="4" w:space="0" w:color="auto"/>
            </w:tcBorders>
          </w:tcPr>
          <w:p w14:paraId="05FF4619"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2D30E3B5" w14:textId="77777777" w:rsidR="009F3451" w:rsidRPr="007275DF" w:rsidRDefault="009F3451" w:rsidP="00D00DFE">
            <w:pPr>
              <w:pStyle w:val="TAC"/>
            </w:pPr>
          </w:p>
        </w:tc>
        <w:tc>
          <w:tcPr>
            <w:tcW w:w="1959" w:type="dxa"/>
            <w:gridSpan w:val="3"/>
            <w:tcBorders>
              <w:bottom w:val="single" w:sz="4" w:space="0" w:color="auto"/>
            </w:tcBorders>
          </w:tcPr>
          <w:p w14:paraId="479C5A30" w14:textId="77777777" w:rsidR="009F3451" w:rsidRPr="007275DF" w:rsidRDefault="009F3451" w:rsidP="00D00DFE">
            <w:pPr>
              <w:pStyle w:val="TAC"/>
              <w:rPr>
                <w:szCs w:val="18"/>
              </w:rPr>
            </w:pPr>
            <w:r w:rsidRPr="007275DF">
              <w:t>DLBWP.1.1</w:t>
            </w:r>
          </w:p>
        </w:tc>
        <w:tc>
          <w:tcPr>
            <w:tcW w:w="2204" w:type="dxa"/>
            <w:gridSpan w:val="2"/>
            <w:tcBorders>
              <w:bottom w:val="single" w:sz="4" w:space="0" w:color="auto"/>
            </w:tcBorders>
          </w:tcPr>
          <w:p w14:paraId="543CCF8F" w14:textId="77777777" w:rsidR="009F3451" w:rsidRPr="007275DF" w:rsidRDefault="009F3451" w:rsidP="00D00DFE">
            <w:pPr>
              <w:pStyle w:val="TAC"/>
              <w:rPr>
                <w:szCs w:val="18"/>
              </w:rPr>
            </w:pPr>
            <w:r w:rsidRPr="007275DF">
              <w:rPr>
                <w:szCs w:val="18"/>
              </w:rPr>
              <w:t>NA</w:t>
            </w:r>
          </w:p>
        </w:tc>
      </w:tr>
      <w:tr w:rsidR="009F3451" w:rsidRPr="007275DF" w14:paraId="472BBCBF" w14:textId="77777777" w:rsidTr="00D00DFE">
        <w:trPr>
          <w:cantSplit/>
          <w:trHeight w:val="36"/>
        </w:trPr>
        <w:tc>
          <w:tcPr>
            <w:tcW w:w="1094" w:type="dxa"/>
            <w:vMerge/>
            <w:tcBorders>
              <w:left w:val="single" w:sz="4" w:space="0" w:color="auto"/>
              <w:bottom w:val="single" w:sz="4" w:space="0" w:color="auto"/>
            </w:tcBorders>
          </w:tcPr>
          <w:p w14:paraId="075881F2"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697DD776" w14:textId="77777777" w:rsidR="009F3451" w:rsidRPr="007275DF" w:rsidRDefault="009F3451" w:rsidP="00D00DFE">
            <w:pPr>
              <w:pStyle w:val="TAL"/>
              <w:rPr>
                <w:bCs/>
              </w:rPr>
            </w:pPr>
            <w:r w:rsidRPr="007275DF">
              <w:rPr>
                <w:bCs/>
              </w:rPr>
              <w:t>Dedicated UL BWP</w:t>
            </w:r>
          </w:p>
        </w:tc>
        <w:tc>
          <w:tcPr>
            <w:tcW w:w="877" w:type="dxa"/>
            <w:tcBorders>
              <w:bottom w:val="single" w:sz="4" w:space="0" w:color="auto"/>
            </w:tcBorders>
          </w:tcPr>
          <w:p w14:paraId="1BBFACB3"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235118E9" w14:textId="77777777" w:rsidR="009F3451" w:rsidRPr="007275DF" w:rsidRDefault="009F3451" w:rsidP="00D00DFE">
            <w:pPr>
              <w:pStyle w:val="TAC"/>
            </w:pPr>
          </w:p>
        </w:tc>
        <w:tc>
          <w:tcPr>
            <w:tcW w:w="1959" w:type="dxa"/>
            <w:gridSpan w:val="3"/>
            <w:tcBorders>
              <w:bottom w:val="single" w:sz="4" w:space="0" w:color="auto"/>
            </w:tcBorders>
            <w:vAlign w:val="center"/>
          </w:tcPr>
          <w:p w14:paraId="793559DD" w14:textId="77777777" w:rsidR="009F3451" w:rsidRPr="007275DF" w:rsidRDefault="009F3451" w:rsidP="00D00DFE">
            <w:pPr>
              <w:pStyle w:val="TAC"/>
              <w:rPr>
                <w:szCs w:val="18"/>
              </w:rPr>
            </w:pPr>
            <w:r w:rsidRPr="007275DF">
              <w:t>ULBWP.1.1</w:t>
            </w:r>
          </w:p>
        </w:tc>
        <w:tc>
          <w:tcPr>
            <w:tcW w:w="2204" w:type="dxa"/>
            <w:gridSpan w:val="2"/>
            <w:tcBorders>
              <w:bottom w:val="single" w:sz="4" w:space="0" w:color="auto"/>
            </w:tcBorders>
            <w:vAlign w:val="center"/>
          </w:tcPr>
          <w:p w14:paraId="0EC56E78" w14:textId="77777777" w:rsidR="009F3451" w:rsidRPr="007275DF" w:rsidRDefault="009F3451" w:rsidP="00D00DFE">
            <w:pPr>
              <w:pStyle w:val="TAC"/>
              <w:rPr>
                <w:szCs w:val="18"/>
              </w:rPr>
            </w:pPr>
            <w:r w:rsidRPr="007275DF">
              <w:rPr>
                <w:szCs w:val="18"/>
              </w:rPr>
              <w:t>NA</w:t>
            </w:r>
          </w:p>
        </w:tc>
      </w:tr>
      <w:tr w:rsidR="009F3451" w:rsidRPr="007275DF" w14:paraId="20784804" w14:textId="77777777" w:rsidTr="00D00DFE">
        <w:trPr>
          <w:cantSplit/>
          <w:trHeight w:val="443"/>
        </w:trPr>
        <w:tc>
          <w:tcPr>
            <w:tcW w:w="2625" w:type="dxa"/>
            <w:gridSpan w:val="3"/>
            <w:tcBorders>
              <w:left w:val="single" w:sz="4" w:space="0" w:color="auto"/>
            </w:tcBorders>
          </w:tcPr>
          <w:p w14:paraId="73F4CC57" w14:textId="77777777" w:rsidR="009F3451" w:rsidRPr="007275DF" w:rsidRDefault="009F3451" w:rsidP="00D00DFE">
            <w:pPr>
              <w:pStyle w:val="TAL"/>
              <w:rPr>
                <w:bCs/>
              </w:rPr>
            </w:pPr>
            <w:r w:rsidRPr="007275DF">
              <w:rPr>
                <w:bCs/>
              </w:rPr>
              <w:t>TRS configuration</w:t>
            </w:r>
          </w:p>
        </w:tc>
        <w:tc>
          <w:tcPr>
            <w:tcW w:w="877" w:type="dxa"/>
          </w:tcPr>
          <w:p w14:paraId="11502776" w14:textId="77777777" w:rsidR="009F3451" w:rsidRPr="007275DF" w:rsidRDefault="009F3451" w:rsidP="00D00DFE">
            <w:pPr>
              <w:pStyle w:val="TAC"/>
            </w:pPr>
          </w:p>
        </w:tc>
        <w:tc>
          <w:tcPr>
            <w:tcW w:w="1281" w:type="dxa"/>
            <w:tcBorders>
              <w:bottom w:val="single" w:sz="4" w:space="0" w:color="auto"/>
            </w:tcBorders>
          </w:tcPr>
          <w:p w14:paraId="4B06851A"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42D08DE" w14:textId="77777777" w:rsidR="009F3451" w:rsidRPr="007275DF" w:rsidRDefault="009F3451" w:rsidP="00D00DFE">
            <w:pPr>
              <w:pStyle w:val="TAC"/>
            </w:pPr>
            <w:r w:rsidRPr="007275DF">
              <w:rPr>
                <w:bCs/>
              </w:rPr>
              <w:t>TRS.1.2 TDD</w:t>
            </w:r>
          </w:p>
        </w:tc>
        <w:tc>
          <w:tcPr>
            <w:tcW w:w="2204" w:type="dxa"/>
            <w:gridSpan w:val="2"/>
            <w:tcBorders>
              <w:bottom w:val="single" w:sz="4" w:space="0" w:color="auto"/>
            </w:tcBorders>
          </w:tcPr>
          <w:p w14:paraId="5EB9FEFE" w14:textId="77777777" w:rsidR="009F3451" w:rsidRPr="007275DF" w:rsidRDefault="009F3451" w:rsidP="00D00DFE">
            <w:pPr>
              <w:pStyle w:val="TAC"/>
            </w:pPr>
            <w:r w:rsidRPr="007275DF">
              <w:rPr>
                <w:bCs/>
              </w:rPr>
              <w:t>NA</w:t>
            </w:r>
          </w:p>
        </w:tc>
      </w:tr>
      <w:tr w:rsidR="009F3451" w:rsidRPr="007275DF" w14:paraId="66DD061C" w14:textId="77777777" w:rsidTr="00D00DFE">
        <w:trPr>
          <w:cantSplit/>
          <w:trHeight w:val="443"/>
        </w:trPr>
        <w:tc>
          <w:tcPr>
            <w:tcW w:w="2625" w:type="dxa"/>
            <w:gridSpan w:val="3"/>
            <w:tcBorders>
              <w:left w:val="single" w:sz="4" w:space="0" w:color="auto"/>
              <w:bottom w:val="single" w:sz="4" w:space="0" w:color="auto"/>
            </w:tcBorders>
          </w:tcPr>
          <w:p w14:paraId="416F90F4" w14:textId="77777777" w:rsidR="009F3451" w:rsidRPr="007275DF" w:rsidRDefault="009F3451" w:rsidP="00D00DFE">
            <w:pPr>
              <w:pStyle w:val="TAL"/>
            </w:pPr>
            <w:r w:rsidRPr="007275DF">
              <w:rPr>
                <w:bCs/>
              </w:rPr>
              <w:t xml:space="preserve">OCNG Patterns defined in A.3.2.1.1 (OP.1) </w:t>
            </w:r>
          </w:p>
        </w:tc>
        <w:tc>
          <w:tcPr>
            <w:tcW w:w="877" w:type="dxa"/>
            <w:tcBorders>
              <w:bottom w:val="single" w:sz="4" w:space="0" w:color="auto"/>
            </w:tcBorders>
          </w:tcPr>
          <w:p w14:paraId="7018AFC3" w14:textId="77777777" w:rsidR="009F3451" w:rsidRPr="007275DF" w:rsidRDefault="009F3451" w:rsidP="00D00DFE">
            <w:pPr>
              <w:pStyle w:val="TAC"/>
            </w:pPr>
          </w:p>
        </w:tc>
        <w:tc>
          <w:tcPr>
            <w:tcW w:w="1281" w:type="dxa"/>
            <w:tcBorders>
              <w:bottom w:val="single" w:sz="4" w:space="0" w:color="auto"/>
            </w:tcBorders>
          </w:tcPr>
          <w:p w14:paraId="7E1BC4D8"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0A5BA029" w14:textId="77777777" w:rsidR="009F3451" w:rsidRPr="007275DF" w:rsidRDefault="009F3451" w:rsidP="00D00DFE">
            <w:pPr>
              <w:pStyle w:val="TAC"/>
              <w:rPr>
                <w:rFonts w:cs="v4.2.0"/>
              </w:rPr>
            </w:pPr>
            <w:r w:rsidRPr="007275DF">
              <w:t xml:space="preserve">OP.1 </w:t>
            </w:r>
          </w:p>
        </w:tc>
        <w:tc>
          <w:tcPr>
            <w:tcW w:w="2204" w:type="dxa"/>
            <w:gridSpan w:val="2"/>
            <w:tcBorders>
              <w:bottom w:val="single" w:sz="4" w:space="0" w:color="auto"/>
            </w:tcBorders>
          </w:tcPr>
          <w:p w14:paraId="781C0AF3" w14:textId="77777777" w:rsidR="009F3451" w:rsidRPr="007275DF" w:rsidRDefault="009F3451" w:rsidP="00D00DFE">
            <w:pPr>
              <w:pStyle w:val="TAC"/>
              <w:rPr>
                <w:rFonts w:cs="v4.2.0"/>
              </w:rPr>
            </w:pPr>
            <w:r w:rsidRPr="007275DF">
              <w:t>OP.1</w:t>
            </w:r>
          </w:p>
        </w:tc>
      </w:tr>
      <w:tr w:rsidR="009F3451" w:rsidRPr="007275DF" w14:paraId="045CE8F2" w14:textId="77777777" w:rsidTr="00D00DFE">
        <w:trPr>
          <w:cantSplit/>
          <w:trHeight w:val="259"/>
        </w:trPr>
        <w:tc>
          <w:tcPr>
            <w:tcW w:w="2625" w:type="dxa"/>
            <w:gridSpan w:val="3"/>
            <w:tcBorders>
              <w:left w:val="single" w:sz="4" w:space="0" w:color="auto"/>
            </w:tcBorders>
          </w:tcPr>
          <w:p w14:paraId="4840477F" w14:textId="77777777" w:rsidR="009F3451" w:rsidRPr="007275DF" w:rsidRDefault="009F3451" w:rsidP="00D00DFE">
            <w:pPr>
              <w:pStyle w:val="TAL"/>
              <w:rPr>
                <w:lang w:val="en-US"/>
              </w:rPr>
            </w:pPr>
            <w:r w:rsidRPr="007275DF">
              <w:rPr>
                <w:lang w:val="en-US"/>
              </w:rPr>
              <w:t>PDSCH Reference measurement channel</w:t>
            </w:r>
          </w:p>
        </w:tc>
        <w:tc>
          <w:tcPr>
            <w:tcW w:w="877" w:type="dxa"/>
            <w:tcBorders>
              <w:bottom w:val="single" w:sz="4" w:space="0" w:color="auto"/>
            </w:tcBorders>
          </w:tcPr>
          <w:p w14:paraId="6503BF7B" w14:textId="77777777" w:rsidR="009F3451" w:rsidRPr="007275DF" w:rsidRDefault="009F3451" w:rsidP="00D00DFE">
            <w:pPr>
              <w:pStyle w:val="TAC"/>
            </w:pPr>
          </w:p>
        </w:tc>
        <w:tc>
          <w:tcPr>
            <w:tcW w:w="1281" w:type="dxa"/>
            <w:tcBorders>
              <w:bottom w:val="single" w:sz="4" w:space="0" w:color="auto"/>
            </w:tcBorders>
          </w:tcPr>
          <w:p w14:paraId="5BD5C48C"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32E21A28" w14:textId="77777777" w:rsidR="009F3451" w:rsidRPr="007275DF" w:rsidRDefault="009F3451" w:rsidP="00D00DFE">
            <w:pPr>
              <w:pStyle w:val="TAC"/>
            </w:pPr>
            <w:r w:rsidRPr="007275DF">
              <w:rPr>
                <w:rFonts w:cs="v4.2.0"/>
                <w:bCs/>
                <w:lang w:eastAsia="zh-CN"/>
              </w:rPr>
              <w:t>SR.1.1 CCA</w:t>
            </w:r>
          </w:p>
        </w:tc>
        <w:tc>
          <w:tcPr>
            <w:tcW w:w="2204" w:type="dxa"/>
            <w:gridSpan w:val="2"/>
          </w:tcPr>
          <w:p w14:paraId="27124E91" w14:textId="77777777" w:rsidR="009F3451" w:rsidRPr="007275DF" w:rsidRDefault="009F3451" w:rsidP="00D00DFE">
            <w:pPr>
              <w:pStyle w:val="TAC"/>
            </w:pPr>
          </w:p>
        </w:tc>
      </w:tr>
      <w:tr w:rsidR="009F3451" w:rsidRPr="007275DF" w14:paraId="05516BF9" w14:textId="77777777" w:rsidTr="00D00DFE">
        <w:trPr>
          <w:cantSplit/>
          <w:trHeight w:val="259"/>
        </w:trPr>
        <w:tc>
          <w:tcPr>
            <w:tcW w:w="2625" w:type="dxa"/>
            <w:gridSpan w:val="3"/>
            <w:tcBorders>
              <w:left w:val="single" w:sz="4" w:space="0" w:color="auto"/>
            </w:tcBorders>
          </w:tcPr>
          <w:p w14:paraId="7B613E56" w14:textId="77777777" w:rsidR="009F3451" w:rsidRPr="007275DF" w:rsidRDefault="009F3451" w:rsidP="00D00DFE">
            <w:pPr>
              <w:pStyle w:val="TAL"/>
              <w:rPr>
                <w:lang w:val="en-US"/>
              </w:rPr>
            </w:pPr>
            <w:r w:rsidRPr="007275DF">
              <w:rPr>
                <w:rFonts w:cs="v5.0.0"/>
              </w:rPr>
              <w:t>CORESET Reference Channel</w:t>
            </w:r>
          </w:p>
        </w:tc>
        <w:tc>
          <w:tcPr>
            <w:tcW w:w="877" w:type="dxa"/>
            <w:tcBorders>
              <w:bottom w:val="single" w:sz="4" w:space="0" w:color="auto"/>
            </w:tcBorders>
          </w:tcPr>
          <w:p w14:paraId="5CA172CF" w14:textId="77777777" w:rsidR="009F3451" w:rsidRPr="007275DF" w:rsidRDefault="009F3451" w:rsidP="00D00DFE">
            <w:pPr>
              <w:pStyle w:val="TAC"/>
            </w:pPr>
          </w:p>
        </w:tc>
        <w:tc>
          <w:tcPr>
            <w:tcW w:w="1281" w:type="dxa"/>
            <w:tcBorders>
              <w:bottom w:val="single" w:sz="4" w:space="0" w:color="auto"/>
            </w:tcBorders>
          </w:tcPr>
          <w:p w14:paraId="38BE5BEC"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79D935B6" w14:textId="77777777" w:rsidR="009F3451" w:rsidRPr="007275DF" w:rsidRDefault="009F3451" w:rsidP="00D00DFE">
            <w:pPr>
              <w:pStyle w:val="TAC"/>
            </w:pPr>
            <w:r w:rsidRPr="007275DF">
              <w:rPr>
                <w:rFonts w:cs="v4.2.0"/>
                <w:bCs/>
                <w:lang w:eastAsia="zh-CN"/>
              </w:rPr>
              <w:t>CR.1.1 CCA</w:t>
            </w:r>
          </w:p>
        </w:tc>
        <w:tc>
          <w:tcPr>
            <w:tcW w:w="2204" w:type="dxa"/>
            <w:gridSpan w:val="2"/>
          </w:tcPr>
          <w:p w14:paraId="1CEE842D" w14:textId="77777777" w:rsidR="009F3451" w:rsidRPr="007275DF" w:rsidRDefault="009F3451" w:rsidP="00D00DFE">
            <w:pPr>
              <w:pStyle w:val="TAC"/>
            </w:pPr>
          </w:p>
        </w:tc>
      </w:tr>
      <w:tr w:rsidR="009F3451" w:rsidRPr="007275DF" w14:paraId="278F0869" w14:textId="77777777" w:rsidTr="00D00DFE">
        <w:trPr>
          <w:cantSplit/>
          <w:trHeight w:val="221"/>
        </w:trPr>
        <w:tc>
          <w:tcPr>
            <w:tcW w:w="1312" w:type="dxa"/>
            <w:gridSpan w:val="2"/>
            <w:tcBorders>
              <w:left w:val="single" w:sz="4" w:space="0" w:color="auto"/>
              <w:bottom w:val="nil"/>
            </w:tcBorders>
          </w:tcPr>
          <w:p w14:paraId="1FA7D6B9"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04E53195"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7ABC159" w14:textId="77777777" w:rsidR="009F3451" w:rsidRPr="007275DF" w:rsidRDefault="009F3451" w:rsidP="00D00DFE">
            <w:pPr>
              <w:pStyle w:val="TAC"/>
            </w:pPr>
          </w:p>
        </w:tc>
        <w:tc>
          <w:tcPr>
            <w:tcW w:w="1281" w:type="dxa"/>
            <w:vMerge w:val="restart"/>
            <w:vAlign w:val="center"/>
          </w:tcPr>
          <w:p w14:paraId="43255138"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1959" w:type="dxa"/>
            <w:gridSpan w:val="3"/>
            <w:vMerge w:val="restart"/>
            <w:vAlign w:val="center"/>
          </w:tcPr>
          <w:p w14:paraId="09A99BAD" w14:textId="77777777" w:rsidR="009F3451" w:rsidRPr="007275DF" w:rsidRDefault="009F3451" w:rsidP="00D00DFE">
            <w:pPr>
              <w:pStyle w:val="TAC"/>
              <w:rPr>
                <w:lang w:val="en-US"/>
              </w:rPr>
            </w:pPr>
            <w:r w:rsidRPr="007275DF">
              <w:rPr>
                <w:rFonts w:cs="v4.2.0"/>
                <w:bCs/>
                <w:lang w:eastAsia="zh-CN"/>
              </w:rPr>
              <w:t>SSB.1 CCA</w:t>
            </w:r>
          </w:p>
        </w:tc>
        <w:tc>
          <w:tcPr>
            <w:tcW w:w="2204" w:type="dxa"/>
            <w:gridSpan w:val="2"/>
            <w:vMerge w:val="restart"/>
            <w:vAlign w:val="center"/>
          </w:tcPr>
          <w:p w14:paraId="4AC5F684" w14:textId="77777777" w:rsidR="009F3451" w:rsidRPr="007275DF" w:rsidRDefault="009F3451" w:rsidP="00D00DFE">
            <w:pPr>
              <w:pStyle w:val="TAC"/>
            </w:pPr>
            <w:r w:rsidRPr="007275DF">
              <w:rPr>
                <w:rFonts w:cs="v4.2.0"/>
                <w:bCs/>
                <w:lang w:eastAsia="zh-CN"/>
              </w:rPr>
              <w:t>SSB.1 CCA</w:t>
            </w:r>
          </w:p>
        </w:tc>
      </w:tr>
      <w:tr w:rsidR="009F3451" w:rsidRPr="007275DF" w14:paraId="5A257C37" w14:textId="77777777" w:rsidTr="00D00DFE">
        <w:trPr>
          <w:cantSplit/>
          <w:trHeight w:val="220"/>
        </w:trPr>
        <w:tc>
          <w:tcPr>
            <w:tcW w:w="1312" w:type="dxa"/>
            <w:gridSpan w:val="2"/>
            <w:tcBorders>
              <w:top w:val="nil"/>
              <w:left w:val="single" w:sz="4" w:space="0" w:color="auto"/>
              <w:bottom w:val="nil"/>
            </w:tcBorders>
          </w:tcPr>
          <w:p w14:paraId="3542718C" w14:textId="77777777" w:rsidR="009F3451" w:rsidRPr="007275DF" w:rsidRDefault="009F3451" w:rsidP="00D00DFE">
            <w:pPr>
              <w:pStyle w:val="TAL"/>
            </w:pPr>
          </w:p>
        </w:tc>
        <w:tc>
          <w:tcPr>
            <w:tcW w:w="1313" w:type="dxa"/>
            <w:vMerge/>
            <w:tcBorders>
              <w:left w:val="single" w:sz="4" w:space="0" w:color="auto"/>
            </w:tcBorders>
          </w:tcPr>
          <w:p w14:paraId="510AD3B0" w14:textId="77777777" w:rsidR="009F3451" w:rsidRPr="007275DF" w:rsidRDefault="009F3451" w:rsidP="00D00DFE">
            <w:pPr>
              <w:pStyle w:val="TAL"/>
            </w:pPr>
          </w:p>
        </w:tc>
        <w:tc>
          <w:tcPr>
            <w:tcW w:w="877" w:type="dxa"/>
            <w:tcBorders>
              <w:top w:val="nil"/>
              <w:bottom w:val="single" w:sz="4" w:space="0" w:color="auto"/>
            </w:tcBorders>
          </w:tcPr>
          <w:p w14:paraId="2767D9E3" w14:textId="77777777" w:rsidR="009F3451" w:rsidRPr="007275DF" w:rsidRDefault="009F3451" w:rsidP="00D00DFE">
            <w:pPr>
              <w:pStyle w:val="TAC"/>
            </w:pPr>
          </w:p>
        </w:tc>
        <w:tc>
          <w:tcPr>
            <w:tcW w:w="1281" w:type="dxa"/>
            <w:vMerge/>
            <w:tcBorders>
              <w:bottom w:val="single" w:sz="4" w:space="0" w:color="auto"/>
            </w:tcBorders>
            <w:vAlign w:val="center"/>
          </w:tcPr>
          <w:p w14:paraId="561E8FDD" w14:textId="77777777" w:rsidR="009F3451" w:rsidRPr="007275DF" w:rsidRDefault="009F3451" w:rsidP="00D00DFE">
            <w:pPr>
              <w:pStyle w:val="TAC"/>
            </w:pPr>
          </w:p>
        </w:tc>
        <w:tc>
          <w:tcPr>
            <w:tcW w:w="1959" w:type="dxa"/>
            <w:gridSpan w:val="3"/>
            <w:vMerge/>
            <w:tcBorders>
              <w:bottom w:val="single" w:sz="4" w:space="0" w:color="auto"/>
            </w:tcBorders>
            <w:vAlign w:val="center"/>
          </w:tcPr>
          <w:p w14:paraId="6D81E62D" w14:textId="77777777" w:rsidR="009F3451" w:rsidRPr="007275DF" w:rsidRDefault="009F3451" w:rsidP="00D00DFE">
            <w:pPr>
              <w:pStyle w:val="TAC"/>
              <w:rPr>
                <w:rFonts w:cs="v4.2.0"/>
                <w:bCs/>
                <w:lang w:eastAsia="zh-CN"/>
              </w:rPr>
            </w:pPr>
          </w:p>
        </w:tc>
        <w:tc>
          <w:tcPr>
            <w:tcW w:w="2204" w:type="dxa"/>
            <w:gridSpan w:val="2"/>
            <w:vMerge/>
            <w:vAlign w:val="center"/>
          </w:tcPr>
          <w:p w14:paraId="2B6844D5" w14:textId="77777777" w:rsidR="009F3451" w:rsidRPr="007275DF" w:rsidRDefault="009F3451" w:rsidP="00D00DFE">
            <w:pPr>
              <w:pStyle w:val="TAC"/>
              <w:rPr>
                <w:rFonts w:cs="v4.2.0"/>
                <w:bCs/>
                <w:lang w:eastAsia="zh-CN"/>
              </w:rPr>
            </w:pPr>
          </w:p>
        </w:tc>
      </w:tr>
      <w:tr w:rsidR="009F3451" w:rsidRPr="007275DF" w14:paraId="247F434B" w14:textId="77777777" w:rsidTr="00D00DFE">
        <w:trPr>
          <w:cantSplit/>
          <w:trHeight w:val="221"/>
        </w:trPr>
        <w:tc>
          <w:tcPr>
            <w:tcW w:w="1312" w:type="dxa"/>
            <w:gridSpan w:val="2"/>
            <w:tcBorders>
              <w:top w:val="nil"/>
              <w:left w:val="single" w:sz="4" w:space="0" w:color="auto"/>
              <w:bottom w:val="nil"/>
            </w:tcBorders>
          </w:tcPr>
          <w:p w14:paraId="6B1B25D7" w14:textId="77777777" w:rsidR="009F3451" w:rsidRPr="007275DF" w:rsidRDefault="009F3451" w:rsidP="00D00DFE">
            <w:pPr>
              <w:pStyle w:val="TAL"/>
            </w:pPr>
          </w:p>
        </w:tc>
        <w:tc>
          <w:tcPr>
            <w:tcW w:w="1313" w:type="dxa"/>
            <w:vMerge w:val="restart"/>
            <w:tcBorders>
              <w:left w:val="single" w:sz="4" w:space="0" w:color="auto"/>
            </w:tcBorders>
          </w:tcPr>
          <w:p w14:paraId="0B879D79"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CB0E1E1" w14:textId="77777777" w:rsidR="009F3451" w:rsidRPr="007275DF" w:rsidRDefault="009F3451" w:rsidP="00D00DFE">
            <w:pPr>
              <w:pStyle w:val="TAC"/>
            </w:pPr>
          </w:p>
        </w:tc>
        <w:tc>
          <w:tcPr>
            <w:tcW w:w="1281" w:type="dxa"/>
            <w:vMerge w:val="restart"/>
            <w:vAlign w:val="center"/>
          </w:tcPr>
          <w:p w14:paraId="58D6540C"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vMerge w:val="restart"/>
            <w:vAlign w:val="center"/>
          </w:tcPr>
          <w:p w14:paraId="31632BFF" w14:textId="77777777" w:rsidR="009F3451" w:rsidRPr="007275DF" w:rsidRDefault="009F3451" w:rsidP="00D00DFE">
            <w:pPr>
              <w:pStyle w:val="TAC"/>
              <w:rPr>
                <w:lang w:eastAsia="zh-CN"/>
              </w:rPr>
            </w:pPr>
            <w:r w:rsidRPr="007275DF">
              <w:rPr>
                <w:rFonts w:cs="v4.2.0"/>
                <w:bCs/>
                <w:lang w:eastAsia="zh-CN"/>
              </w:rPr>
              <w:t>SSB.2 CCA</w:t>
            </w:r>
          </w:p>
        </w:tc>
        <w:tc>
          <w:tcPr>
            <w:tcW w:w="2204" w:type="dxa"/>
            <w:gridSpan w:val="2"/>
            <w:vMerge w:val="restart"/>
            <w:vAlign w:val="center"/>
          </w:tcPr>
          <w:p w14:paraId="449BB518" w14:textId="77777777" w:rsidR="009F3451" w:rsidRPr="007275DF" w:rsidRDefault="009F3451" w:rsidP="00D00DFE">
            <w:pPr>
              <w:pStyle w:val="TAC"/>
              <w:rPr>
                <w:lang w:eastAsia="zh-CN"/>
              </w:rPr>
            </w:pPr>
            <w:r w:rsidRPr="007275DF">
              <w:rPr>
                <w:rFonts w:cs="v4.2.0"/>
                <w:bCs/>
                <w:lang w:eastAsia="zh-CN"/>
              </w:rPr>
              <w:t>SSB.2 CCA</w:t>
            </w:r>
          </w:p>
        </w:tc>
      </w:tr>
      <w:tr w:rsidR="009F3451" w:rsidRPr="007275DF" w14:paraId="5AA462FD" w14:textId="77777777" w:rsidTr="00D00DFE">
        <w:trPr>
          <w:cantSplit/>
          <w:trHeight w:val="220"/>
        </w:trPr>
        <w:tc>
          <w:tcPr>
            <w:tcW w:w="1312" w:type="dxa"/>
            <w:gridSpan w:val="2"/>
            <w:tcBorders>
              <w:top w:val="nil"/>
              <w:left w:val="single" w:sz="4" w:space="0" w:color="auto"/>
            </w:tcBorders>
          </w:tcPr>
          <w:p w14:paraId="41456B76" w14:textId="77777777" w:rsidR="009F3451" w:rsidRPr="007275DF" w:rsidRDefault="009F3451" w:rsidP="00D00DFE">
            <w:pPr>
              <w:pStyle w:val="TAL"/>
            </w:pPr>
          </w:p>
        </w:tc>
        <w:tc>
          <w:tcPr>
            <w:tcW w:w="1313" w:type="dxa"/>
            <w:vMerge/>
            <w:tcBorders>
              <w:left w:val="single" w:sz="4" w:space="0" w:color="auto"/>
            </w:tcBorders>
          </w:tcPr>
          <w:p w14:paraId="1F387831" w14:textId="77777777" w:rsidR="009F3451" w:rsidRPr="007275DF" w:rsidRDefault="009F3451" w:rsidP="00D00DFE">
            <w:pPr>
              <w:pStyle w:val="TAL"/>
            </w:pPr>
          </w:p>
        </w:tc>
        <w:tc>
          <w:tcPr>
            <w:tcW w:w="877" w:type="dxa"/>
            <w:tcBorders>
              <w:top w:val="nil"/>
              <w:bottom w:val="single" w:sz="4" w:space="0" w:color="auto"/>
            </w:tcBorders>
          </w:tcPr>
          <w:p w14:paraId="5467BFF9" w14:textId="77777777" w:rsidR="009F3451" w:rsidRPr="007275DF" w:rsidRDefault="009F3451" w:rsidP="00D00DFE">
            <w:pPr>
              <w:pStyle w:val="TAC"/>
            </w:pPr>
          </w:p>
        </w:tc>
        <w:tc>
          <w:tcPr>
            <w:tcW w:w="1281" w:type="dxa"/>
            <w:vMerge/>
            <w:tcBorders>
              <w:bottom w:val="single" w:sz="4" w:space="0" w:color="auto"/>
            </w:tcBorders>
          </w:tcPr>
          <w:p w14:paraId="2B3C9AEF" w14:textId="77777777" w:rsidR="009F3451" w:rsidRPr="007275DF" w:rsidRDefault="009F3451" w:rsidP="00D00DFE">
            <w:pPr>
              <w:pStyle w:val="TAC"/>
            </w:pPr>
          </w:p>
        </w:tc>
        <w:tc>
          <w:tcPr>
            <w:tcW w:w="1959" w:type="dxa"/>
            <w:gridSpan w:val="3"/>
            <w:vMerge/>
            <w:tcBorders>
              <w:bottom w:val="single" w:sz="4" w:space="0" w:color="auto"/>
            </w:tcBorders>
          </w:tcPr>
          <w:p w14:paraId="4F1096BE" w14:textId="77777777" w:rsidR="009F3451" w:rsidRPr="007275DF" w:rsidRDefault="009F3451" w:rsidP="00D00DFE">
            <w:pPr>
              <w:pStyle w:val="TAC"/>
              <w:rPr>
                <w:rFonts w:cs="v4.2.0"/>
                <w:bCs/>
                <w:lang w:eastAsia="zh-CN"/>
              </w:rPr>
            </w:pPr>
          </w:p>
        </w:tc>
        <w:tc>
          <w:tcPr>
            <w:tcW w:w="2204" w:type="dxa"/>
            <w:gridSpan w:val="2"/>
            <w:vMerge/>
          </w:tcPr>
          <w:p w14:paraId="4A73E1A5" w14:textId="77777777" w:rsidR="009F3451" w:rsidRPr="007275DF" w:rsidRDefault="009F3451" w:rsidP="00D00DFE">
            <w:pPr>
              <w:pStyle w:val="TAC"/>
              <w:rPr>
                <w:rFonts w:cs="v4.2.0"/>
                <w:bCs/>
                <w:lang w:eastAsia="zh-CN"/>
              </w:rPr>
            </w:pPr>
          </w:p>
        </w:tc>
      </w:tr>
      <w:tr w:rsidR="009F3451" w:rsidRPr="007275DF" w14:paraId="341BD150" w14:textId="77777777" w:rsidTr="00D00DFE">
        <w:trPr>
          <w:cantSplit/>
          <w:trHeight w:val="259"/>
        </w:trPr>
        <w:tc>
          <w:tcPr>
            <w:tcW w:w="2625" w:type="dxa"/>
            <w:gridSpan w:val="3"/>
            <w:tcBorders>
              <w:left w:val="single" w:sz="4" w:space="0" w:color="auto"/>
            </w:tcBorders>
          </w:tcPr>
          <w:p w14:paraId="6F765AE6" w14:textId="77777777" w:rsidR="009F3451" w:rsidRPr="007275DF" w:rsidRDefault="009F3451" w:rsidP="00D00DFE">
            <w:pPr>
              <w:pStyle w:val="TAL"/>
            </w:pPr>
            <w:r w:rsidRPr="007275DF">
              <w:t>DBT window configuration</w:t>
            </w:r>
          </w:p>
        </w:tc>
        <w:tc>
          <w:tcPr>
            <w:tcW w:w="877" w:type="dxa"/>
            <w:tcBorders>
              <w:bottom w:val="single" w:sz="4" w:space="0" w:color="auto"/>
            </w:tcBorders>
          </w:tcPr>
          <w:p w14:paraId="2A8A2556" w14:textId="77777777" w:rsidR="009F3451" w:rsidRPr="007275DF" w:rsidRDefault="009F3451" w:rsidP="00D00DFE">
            <w:pPr>
              <w:pStyle w:val="TAC"/>
            </w:pPr>
          </w:p>
        </w:tc>
        <w:tc>
          <w:tcPr>
            <w:tcW w:w="1281" w:type="dxa"/>
            <w:tcBorders>
              <w:bottom w:val="single" w:sz="4" w:space="0" w:color="auto"/>
            </w:tcBorders>
          </w:tcPr>
          <w:p w14:paraId="10C730C8" w14:textId="77777777" w:rsidR="009F3451" w:rsidRPr="007275DF" w:rsidRDefault="009F3451" w:rsidP="00D00DFE">
            <w:pPr>
              <w:pStyle w:val="TAC"/>
            </w:pPr>
            <w:r w:rsidRPr="007275DF">
              <w:t>Config 1</w:t>
            </w:r>
          </w:p>
        </w:tc>
        <w:tc>
          <w:tcPr>
            <w:tcW w:w="1959" w:type="dxa"/>
            <w:gridSpan w:val="3"/>
            <w:tcBorders>
              <w:bottom w:val="single" w:sz="4" w:space="0" w:color="auto"/>
            </w:tcBorders>
          </w:tcPr>
          <w:p w14:paraId="44A728A5"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2"/>
          </w:tcPr>
          <w:p w14:paraId="5BCF206D"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67054A31" w14:textId="77777777" w:rsidTr="00D00DFE">
        <w:trPr>
          <w:cantSplit/>
          <w:trHeight w:val="213"/>
        </w:trPr>
        <w:tc>
          <w:tcPr>
            <w:tcW w:w="2625" w:type="dxa"/>
            <w:gridSpan w:val="3"/>
            <w:tcBorders>
              <w:left w:val="single" w:sz="4" w:space="0" w:color="auto"/>
            </w:tcBorders>
          </w:tcPr>
          <w:p w14:paraId="2A39AA21" w14:textId="77777777" w:rsidR="009F3451" w:rsidRPr="007275DF" w:rsidRDefault="009F3451" w:rsidP="00D00DFE">
            <w:pPr>
              <w:pStyle w:val="TAL"/>
              <w:rPr>
                <w:bCs/>
              </w:rPr>
            </w:pPr>
            <w:r w:rsidRPr="007275DF">
              <w:t>SMTC configuration defined in A.3.11</w:t>
            </w:r>
          </w:p>
        </w:tc>
        <w:tc>
          <w:tcPr>
            <w:tcW w:w="877" w:type="dxa"/>
            <w:tcBorders>
              <w:bottom w:val="single" w:sz="4" w:space="0" w:color="auto"/>
            </w:tcBorders>
          </w:tcPr>
          <w:p w14:paraId="01407315" w14:textId="77777777" w:rsidR="009F3451" w:rsidRPr="007275DF" w:rsidRDefault="009F3451" w:rsidP="00D00DFE">
            <w:pPr>
              <w:pStyle w:val="TAC"/>
            </w:pPr>
          </w:p>
        </w:tc>
        <w:tc>
          <w:tcPr>
            <w:tcW w:w="1281" w:type="dxa"/>
            <w:tcBorders>
              <w:bottom w:val="single" w:sz="4" w:space="0" w:color="auto"/>
            </w:tcBorders>
          </w:tcPr>
          <w:p w14:paraId="208B9DDC"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vAlign w:val="center"/>
          </w:tcPr>
          <w:p w14:paraId="2733C15D" w14:textId="77777777" w:rsidR="009F3451" w:rsidRPr="007275DF" w:rsidRDefault="009F3451" w:rsidP="00D00DFE">
            <w:pPr>
              <w:pStyle w:val="TAC"/>
            </w:pPr>
            <w:r w:rsidRPr="007275DF">
              <w:t>SMTC.1</w:t>
            </w:r>
          </w:p>
        </w:tc>
        <w:tc>
          <w:tcPr>
            <w:tcW w:w="2204" w:type="dxa"/>
            <w:gridSpan w:val="2"/>
            <w:tcBorders>
              <w:bottom w:val="single" w:sz="4" w:space="0" w:color="auto"/>
            </w:tcBorders>
            <w:vAlign w:val="center"/>
          </w:tcPr>
          <w:p w14:paraId="078DD3DC" w14:textId="77777777" w:rsidR="009F3451" w:rsidRPr="007275DF" w:rsidRDefault="009F3451" w:rsidP="00D00DFE">
            <w:pPr>
              <w:pStyle w:val="TAC"/>
            </w:pPr>
            <w:r w:rsidRPr="007275DF">
              <w:t>SMTC.4</w:t>
            </w:r>
          </w:p>
        </w:tc>
      </w:tr>
      <w:tr w:rsidR="009F3451" w:rsidRPr="007275DF" w14:paraId="47186459" w14:textId="77777777" w:rsidTr="00D00DFE">
        <w:trPr>
          <w:cantSplit/>
          <w:trHeight w:val="213"/>
        </w:trPr>
        <w:tc>
          <w:tcPr>
            <w:tcW w:w="1312" w:type="dxa"/>
            <w:gridSpan w:val="2"/>
            <w:tcBorders>
              <w:left w:val="single" w:sz="4" w:space="0" w:color="auto"/>
              <w:bottom w:val="nil"/>
            </w:tcBorders>
          </w:tcPr>
          <w:p w14:paraId="50FC22E3"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3D341F7"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0A96A954" w14:textId="77777777" w:rsidR="009F3451" w:rsidRPr="007275DF" w:rsidRDefault="009F3451" w:rsidP="00D00DFE">
            <w:pPr>
              <w:pStyle w:val="TAC"/>
            </w:pPr>
          </w:p>
        </w:tc>
        <w:tc>
          <w:tcPr>
            <w:tcW w:w="1281" w:type="dxa"/>
            <w:tcBorders>
              <w:bottom w:val="single" w:sz="4" w:space="0" w:color="auto"/>
            </w:tcBorders>
          </w:tcPr>
          <w:p w14:paraId="50EAB416"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570B8F26" w14:textId="77777777" w:rsidR="009F3451" w:rsidRPr="007275DF" w:rsidRDefault="009F3451" w:rsidP="00D00DFE">
            <w:pPr>
              <w:pStyle w:val="TAC"/>
            </w:pPr>
            <w:ins w:id="616" w:author="Author">
              <w:r>
                <w:rPr>
                  <w:lang w:val="en-US"/>
                </w:rPr>
                <w:t>P</w:t>
              </w:r>
              <w:r w:rsidRPr="00091D48">
                <w:rPr>
                  <w:vertAlign w:val="subscript"/>
                  <w:lang w:val="en-US"/>
                </w:rPr>
                <w:t>CCA_DL</w:t>
              </w:r>
              <w:r>
                <w:rPr>
                  <w:lang w:val="en-US"/>
                </w:rPr>
                <w:t>=0.9375</w:t>
              </w:r>
            </w:ins>
            <w:del w:id="617" w:author="Author">
              <w:r w:rsidRPr="007275DF" w:rsidDel="00FA3D54">
                <w:rPr>
                  <w:lang w:val="en-US"/>
                </w:rPr>
                <w:delText>TBD</w:delText>
              </w:r>
            </w:del>
          </w:p>
        </w:tc>
        <w:tc>
          <w:tcPr>
            <w:tcW w:w="2204" w:type="dxa"/>
            <w:gridSpan w:val="2"/>
            <w:tcBorders>
              <w:bottom w:val="single" w:sz="4" w:space="0" w:color="auto"/>
            </w:tcBorders>
          </w:tcPr>
          <w:p w14:paraId="717F98DE" w14:textId="77777777" w:rsidR="009F3451" w:rsidRPr="007275DF" w:rsidRDefault="009F3451" w:rsidP="00D00DFE">
            <w:pPr>
              <w:pStyle w:val="TAC"/>
            </w:pPr>
            <w:ins w:id="618" w:author="Author">
              <w:r>
                <w:rPr>
                  <w:lang w:val="en-US"/>
                </w:rPr>
                <w:t>P</w:t>
              </w:r>
              <w:r w:rsidRPr="00091D48">
                <w:rPr>
                  <w:vertAlign w:val="subscript"/>
                  <w:lang w:val="en-US"/>
                </w:rPr>
                <w:t>CCA_DL</w:t>
              </w:r>
              <w:r>
                <w:rPr>
                  <w:lang w:val="en-US"/>
                </w:rPr>
                <w:t>=0.9375</w:t>
              </w:r>
            </w:ins>
            <w:del w:id="619" w:author="Author">
              <w:r w:rsidRPr="007275DF" w:rsidDel="00FA3D54">
                <w:rPr>
                  <w:lang w:val="en-US"/>
                </w:rPr>
                <w:delText>TBD</w:delText>
              </w:r>
            </w:del>
          </w:p>
        </w:tc>
      </w:tr>
      <w:tr w:rsidR="009F3451" w:rsidRPr="007275DF" w14:paraId="1C0DADFC" w14:textId="77777777" w:rsidTr="00D00DFE">
        <w:trPr>
          <w:cantSplit/>
          <w:trHeight w:val="213"/>
        </w:trPr>
        <w:tc>
          <w:tcPr>
            <w:tcW w:w="1312" w:type="dxa"/>
            <w:gridSpan w:val="2"/>
            <w:tcBorders>
              <w:top w:val="nil"/>
              <w:left w:val="single" w:sz="4" w:space="0" w:color="auto"/>
              <w:bottom w:val="single" w:sz="4" w:space="0" w:color="auto"/>
            </w:tcBorders>
          </w:tcPr>
          <w:p w14:paraId="0DCE9329" w14:textId="77777777" w:rsidR="009F3451" w:rsidRPr="007275DF" w:rsidRDefault="009F3451" w:rsidP="00D00DFE">
            <w:pPr>
              <w:pStyle w:val="TAL"/>
              <w:rPr>
                <w:lang w:eastAsia="ja-JP"/>
              </w:rPr>
            </w:pPr>
          </w:p>
        </w:tc>
        <w:tc>
          <w:tcPr>
            <w:tcW w:w="1313" w:type="dxa"/>
            <w:tcBorders>
              <w:left w:val="single" w:sz="4" w:space="0" w:color="auto"/>
            </w:tcBorders>
          </w:tcPr>
          <w:p w14:paraId="48F043CA"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4465898E" w14:textId="77777777" w:rsidR="009F3451" w:rsidRPr="007275DF" w:rsidRDefault="009F3451" w:rsidP="00D00DFE">
            <w:pPr>
              <w:pStyle w:val="TAC"/>
            </w:pPr>
          </w:p>
        </w:tc>
        <w:tc>
          <w:tcPr>
            <w:tcW w:w="1281" w:type="dxa"/>
            <w:tcBorders>
              <w:bottom w:val="single" w:sz="4" w:space="0" w:color="auto"/>
            </w:tcBorders>
          </w:tcPr>
          <w:p w14:paraId="065AD90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66442C6B" w14:textId="77777777" w:rsidR="009F3451" w:rsidRDefault="009F3451" w:rsidP="00D00DFE">
            <w:pPr>
              <w:pStyle w:val="TAC"/>
              <w:rPr>
                <w:ins w:id="620" w:author="Author"/>
                <w:lang w:val="en-US"/>
              </w:rPr>
            </w:pPr>
            <w:ins w:id="621" w:author="Author">
              <w:r>
                <w:rPr>
                  <w:lang w:val="en-US"/>
                </w:rPr>
                <w:t>P</w:t>
              </w:r>
              <w:r w:rsidRPr="00091D48">
                <w:rPr>
                  <w:vertAlign w:val="subscript"/>
                  <w:lang w:val="en-US"/>
                </w:rPr>
                <w:t>CCA_DL</w:t>
              </w:r>
              <w:r>
                <w:rPr>
                  <w:vertAlign w:val="subscript"/>
                  <w:lang w:val="en-US"/>
                </w:rPr>
                <w:t>_1</w:t>
              </w:r>
              <w:r>
                <w:rPr>
                  <w:lang w:val="en-US"/>
                </w:rPr>
                <w:t>=0.75</w:t>
              </w:r>
            </w:ins>
          </w:p>
          <w:p w14:paraId="6068E707" w14:textId="77777777" w:rsidR="009F3451" w:rsidRDefault="009F3451" w:rsidP="00D00DFE">
            <w:pPr>
              <w:pStyle w:val="TAC"/>
              <w:rPr>
                <w:ins w:id="622" w:author="Author"/>
                <w:lang w:val="en-US"/>
              </w:rPr>
            </w:pPr>
            <w:ins w:id="623" w:author="Author">
              <w:r>
                <w:rPr>
                  <w:lang w:val="en-US"/>
                </w:rPr>
                <w:t>P</w:t>
              </w:r>
              <w:r w:rsidRPr="00091D48">
                <w:rPr>
                  <w:vertAlign w:val="subscript"/>
                  <w:lang w:val="en-US"/>
                </w:rPr>
                <w:t>CCA_DL</w:t>
              </w:r>
              <w:r>
                <w:rPr>
                  <w:vertAlign w:val="subscript"/>
                  <w:lang w:val="en-US"/>
                </w:rPr>
                <w:t>_2</w:t>
              </w:r>
              <w:r>
                <w:rPr>
                  <w:lang w:val="en-US"/>
                </w:rPr>
                <w:t>=0.75</w:t>
              </w:r>
            </w:ins>
          </w:p>
          <w:p w14:paraId="3373CF6F" w14:textId="77777777" w:rsidR="009F3451" w:rsidRPr="007275DF" w:rsidRDefault="009F3451" w:rsidP="00D00DFE">
            <w:pPr>
              <w:pStyle w:val="TAC"/>
              <w:rPr>
                <w:lang w:val="en-US"/>
              </w:rPr>
            </w:pPr>
            <w:del w:id="624" w:author="Author">
              <w:r w:rsidRPr="007275DF" w:rsidDel="00FA3D54">
                <w:rPr>
                  <w:lang w:val="en-US"/>
                </w:rPr>
                <w:delText>TBD</w:delText>
              </w:r>
            </w:del>
          </w:p>
        </w:tc>
        <w:tc>
          <w:tcPr>
            <w:tcW w:w="2204" w:type="dxa"/>
            <w:gridSpan w:val="2"/>
            <w:tcBorders>
              <w:bottom w:val="single" w:sz="4" w:space="0" w:color="auto"/>
            </w:tcBorders>
          </w:tcPr>
          <w:p w14:paraId="7CE9B1A2" w14:textId="77777777" w:rsidR="009F3451" w:rsidRDefault="009F3451" w:rsidP="00D00DFE">
            <w:pPr>
              <w:pStyle w:val="TAC"/>
              <w:rPr>
                <w:ins w:id="625" w:author="Author"/>
                <w:lang w:val="en-US"/>
              </w:rPr>
            </w:pPr>
            <w:ins w:id="626" w:author="Author">
              <w:r>
                <w:rPr>
                  <w:lang w:val="en-US"/>
                </w:rPr>
                <w:t>P</w:t>
              </w:r>
              <w:r w:rsidRPr="00091D48">
                <w:rPr>
                  <w:vertAlign w:val="subscript"/>
                  <w:lang w:val="en-US"/>
                </w:rPr>
                <w:t>CCA_DL</w:t>
              </w:r>
              <w:r>
                <w:rPr>
                  <w:vertAlign w:val="subscript"/>
                  <w:lang w:val="en-US"/>
                </w:rPr>
                <w:t>_1</w:t>
              </w:r>
              <w:r>
                <w:rPr>
                  <w:lang w:val="en-US"/>
                </w:rPr>
                <w:t>=0.75</w:t>
              </w:r>
            </w:ins>
          </w:p>
          <w:p w14:paraId="2C508BAA" w14:textId="77777777" w:rsidR="009F3451" w:rsidRDefault="009F3451" w:rsidP="00D00DFE">
            <w:pPr>
              <w:pStyle w:val="TAC"/>
              <w:rPr>
                <w:ins w:id="627" w:author="Author"/>
                <w:lang w:val="en-US"/>
              </w:rPr>
            </w:pPr>
            <w:ins w:id="628" w:author="Author">
              <w:r>
                <w:rPr>
                  <w:lang w:val="en-US"/>
                </w:rPr>
                <w:t>P</w:t>
              </w:r>
              <w:r w:rsidRPr="00091D48">
                <w:rPr>
                  <w:vertAlign w:val="subscript"/>
                  <w:lang w:val="en-US"/>
                </w:rPr>
                <w:t>CCA_DL</w:t>
              </w:r>
              <w:r>
                <w:rPr>
                  <w:vertAlign w:val="subscript"/>
                  <w:lang w:val="en-US"/>
                </w:rPr>
                <w:t>_2</w:t>
              </w:r>
              <w:r>
                <w:rPr>
                  <w:lang w:val="en-US"/>
                </w:rPr>
                <w:t>=0.75</w:t>
              </w:r>
            </w:ins>
          </w:p>
          <w:p w14:paraId="290ABD52" w14:textId="77777777" w:rsidR="009F3451" w:rsidRPr="007275DF" w:rsidRDefault="009F3451" w:rsidP="00D00DFE">
            <w:pPr>
              <w:pStyle w:val="TAC"/>
              <w:rPr>
                <w:lang w:val="en-US"/>
              </w:rPr>
            </w:pPr>
            <w:del w:id="629" w:author="Author">
              <w:r w:rsidRPr="007275DF" w:rsidDel="00FA3D54">
                <w:rPr>
                  <w:lang w:val="en-US"/>
                </w:rPr>
                <w:delText>TBD</w:delText>
              </w:r>
            </w:del>
          </w:p>
        </w:tc>
      </w:tr>
      <w:tr w:rsidR="009F3451" w:rsidRPr="007275DF" w14:paraId="16AF3FF0" w14:textId="77777777" w:rsidTr="00D00DFE">
        <w:trPr>
          <w:cantSplit/>
          <w:trHeight w:val="213"/>
        </w:trPr>
        <w:tc>
          <w:tcPr>
            <w:tcW w:w="1312" w:type="dxa"/>
            <w:gridSpan w:val="2"/>
            <w:tcBorders>
              <w:left w:val="single" w:sz="4" w:space="0" w:color="auto"/>
              <w:bottom w:val="nil"/>
            </w:tcBorders>
          </w:tcPr>
          <w:p w14:paraId="53D8630E"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2F5CE701"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1A16DFD1" w14:textId="77777777" w:rsidR="009F3451" w:rsidRPr="007275DF" w:rsidRDefault="009F3451" w:rsidP="00D00DFE">
            <w:pPr>
              <w:pStyle w:val="TAC"/>
            </w:pPr>
          </w:p>
        </w:tc>
        <w:tc>
          <w:tcPr>
            <w:tcW w:w="1281" w:type="dxa"/>
            <w:tcBorders>
              <w:bottom w:val="single" w:sz="4" w:space="0" w:color="auto"/>
            </w:tcBorders>
          </w:tcPr>
          <w:p w14:paraId="7A950F37"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375BD52" w14:textId="77777777" w:rsidR="009F3451" w:rsidRPr="007275DF" w:rsidRDefault="009F3451" w:rsidP="00D00DFE">
            <w:pPr>
              <w:pStyle w:val="TAC"/>
            </w:pPr>
            <w:ins w:id="6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1" w:author="Author">
              <w:r w:rsidRPr="007275DF" w:rsidDel="00FA3D54">
                <w:rPr>
                  <w:lang w:val="en-US"/>
                </w:rPr>
                <w:delText>TBD</w:delText>
              </w:r>
            </w:del>
          </w:p>
        </w:tc>
        <w:tc>
          <w:tcPr>
            <w:tcW w:w="2204" w:type="dxa"/>
            <w:gridSpan w:val="2"/>
            <w:tcBorders>
              <w:bottom w:val="single" w:sz="4" w:space="0" w:color="auto"/>
            </w:tcBorders>
          </w:tcPr>
          <w:p w14:paraId="16ECD4DF" w14:textId="77777777" w:rsidR="009F3451" w:rsidRPr="007275DF" w:rsidRDefault="009F3451" w:rsidP="00D00DFE">
            <w:pPr>
              <w:pStyle w:val="TAC"/>
            </w:pPr>
            <w:ins w:id="63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3" w:author="Author">
              <w:r w:rsidRPr="007275DF" w:rsidDel="00FA3D54">
                <w:rPr>
                  <w:lang w:val="en-US"/>
                </w:rPr>
                <w:delText>TBD</w:delText>
              </w:r>
            </w:del>
          </w:p>
        </w:tc>
      </w:tr>
      <w:tr w:rsidR="009F3451" w:rsidRPr="007275DF" w14:paraId="40830B71" w14:textId="77777777" w:rsidTr="00D00DFE">
        <w:trPr>
          <w:cantSplit/>
          <w:trHeight w:val="213"/>
        </w:trPr>
        <w:tc>
          <w:tcPr>
            <w:tcW w:w="1312" w:type="dxa"/>
            <w:gridSpan w:val="2"/>
            <w:tcBorders>
              <w:top w:val="nil"/>
              <w:left w:val="single" w:sz="4" w:space="0" w:color="auto"/>
            </w:tcBorders>
          </w:tcPr>
          <w:p w14:paraId="5C349441" w14:textId="77777777" w:rsidR="009F3451" w:rsidRPr="007275DF" w:rsidRDefault="009F3451" w:rsidP="00D00DFE">
            <w:pPr>
              <w:pStyle w:val="TAL"/>
              <w:rPr>
                <w:lang w:eastAsia="ja-JP"/>
              </w:rPr>
            </w:pPr>
          </w:p>
        </w:tc>
        <w:tc>
          <w:tcPr>
            <w:tcW w:w="1313" w:type="dxa"/>
            <w:tcBorders>
              <w:left w:val="single" w:sz="4" w:space="0" w:color="auto"/>
            </w:tcBorders>
          </w:tcPr>
          <w:p w14:paraId="6828790C"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73B8AFBA" w14:textId="77777777" w:rsidR="009F3451" w:rsidRPr="007275DF" w:rsidRDefault="009F3451" w:rsidP="00D00DFE">
            <w:pPr>
              <w:pStyle w:val="TAC"/>
            </w:pPr>
          </w:p>
        </w:tc>
        <w:tc>
          <w:tcPr>
            <w:tcW w:w="1281" w:type="dxa"/>
            <w:tcBorders>
              <w:bottom w:val="single" w:sz="4" w:space="0" w:color="auto"/>
            </w:tcBorders>
          </w:tcPr>
          <w:p w14:paraId="0F3A61C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tcBorders>
              <w:bottom w:val="single" w:sz="4" w:space="0" w:color="auto"/>
            </w:tcBorders>
          </w:tcPr>
          <w:p w14:paraId="4DC564F5" w14:textId="77777777" w:rsidR="009F3451" w:rsidRPr="007275DF" w:rsidRDefault="009F3451" w:rsidP="00D00DFE">
            <w:pPr>
              <w:pStyle w:val="TAC"/>
              <w:rPr>
                <w:lang w:val="en-US"/>
              </w:rPr>
            </w:pPr>
            <w:ins w:id="63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5" w:author="Author">
              <w:r w:rsidRPr="007275DF" w:rsidDel="00FA3D54">
                <w:rPr>
                  <w:lang w:val="en-US"/>
                </w:rPr>
                <w:delText>TBD</w:delText>
              </w:r>
            </w:del>
          </w:p>
        </w:tc>
        <w:tc>
          <w:tcPr>
            <w:tcW w:w="2204" w:type="dxa"/>
            <w:gridSpan w:val="2"/>
            <w:tcBorders>
              <w:bottom w:val="single" w:sz="4" w:space="0" w:color="auto"/>
            </w:tcBorders>
          </w:tcPr>
          <w:p w14:paraId="28BEF328" w14:textId="77777777" w:rsidR="009F3451" w:rsidRPr="007275DF" w:rsidRDefault="009F3451" w:rsidP="00D00DFE">
            <w:pPr>
              <w:pStyle w:val="TAC"/>
              <w:rPr>
                <w:lang w:val="en-US"/>
              </w:rPr>
            </w:pPr>
            <w:ins w:id="63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637" w:author="Author">
              <w:r w:rsidRPr="007275DF" w:rsidDel="00FA3D54">
                <w:rPr>
                  <w:lang w:val="en-US"/>
                </w:rPr>
                <w:delText>TBD</w:delText>
              </w:r>
            </w:del>
          </w:p>
        </w:tc>
      </w:tr>
      <w:tr w:rsidR="009F3451" w:rsidRPr="007275DF" w14:paraId="107F3968" w14:textId="77777777" w:rsidTr="00D00DFE">
        <w:trPr>
          <w:cantSplit/>
          <w:trHeight w:val="213"/>
          <w:ins w:id="638" w:author="Author"/>
        </w:trPr>
        <w:tc>
          <w:tcPr>
            <w:tcW w:w="2625" w:type="dxa"/>
            <w:gridSpan w:val="3"/>
            <w:tcBorders>
              <w:top w:val="nil"/>
              <w:left w:val="single" w:sz="4" w:space="0" w:color="auto"/>
            </w:tcBorders>
          </w:tcPr>
          <w:p w14:paraId="7E5AB395" w14:textId="77777777" w:rsidR="009F3451" w:rsidRPr="007275DF" w:rsidRDefault="009F3451" w:rsidP="00D00DFE">
            <w:pPr>
              <w:pStyle w:val="TAL"/>
              <w:rPr>
                <w:ins w:id="639" w:author="Author"/>
                <w:lang w:val="it-IT" w:eastAsia="zh-CN"/>
              </w:rPr>
            </w:pPr>
            <w:ins w:id="640" w:author="Author">
              <w:r>
                <w:rPr>
                  <w:lang w:val="en-US" w:eastAsia="zh-CN"/>
                </w:rPr>
                <w:t>L</w:t>
              </w:r>
              <w:r w:rsidRPr="00794C90">
                <w:rPr>
                  <w:vertAlign w:val="subscript"/>
                  <w:lang w:val="en-US" w:eastAsia="zh-CN"/>
                </w:rPr>
                <w:t>CCA_DL</w:t>
              </w:r>
            </w:ins>
          </w:p>
        </w:tc>
        <w:tc>
          <w:tcPr>
            <w:tcW w:w="877" w:type="dxa"/>
            <w:tcBorders>
              <w:bottom w:val="single" w:sz="4" w:space="0" w:color="auto"/>
            </w:tcBorders>
          </w:tcPr>
          <w:p w14:paraId="78A84A8B" w14:textId="77777777" w:rsidR="009F3451" w:rsidRPr="007275DF" w:rsidRDefault="009F3451" w:rsidP="00D00DFE">
            <w:pPr>
              <w:pStyle w:val="TAC"/>
              <w:rPr>
                <w:ins w:id="641" w:author="Author"/>
              </w:rPr>
            </w:pPr>
          </w:p>
        </w:tc>
        <w:tc>
          <w:tcPr>
            <w:tcW w:w="1281" w:type="dxa"/>
            <w:tcBorders>
              <w:bottom w:val="single" w:sz="4" w:space="0" w:color="auto"/>
            </w:tcBorders>
          </w:tcPr>
          <w:p w14:paraId="6B40BA98" w14:textId="77777777" w:rsidR="009F3451" w:rsidRPr="007275DF" w:rsidRDefault="009F3451" w:rsidP="00D00DFE">
            <w:pPr>
              <w:pStyle w:val="TAC"/>
              <w:rPr>
                <w:ins w:id="642" w:author="Author"/>
              </w:rPr>
            </w:pPr>
            <w:ins w:id="643" w:author="Author">
              <w:r>
                <w:t>Config 1</w:t>
              </w:r>
            </w:ins>
          </w:p>
        </w:tc>
        <w:tc>
          <w:tcPr>
            <w:tcW w:w="1959" w:type="dxa"/>
            <w:gridSpan w:val="3"/>
            <w:tcBorders>
              <w:bottom w:val="single" w:sz="4" w:space="0" w:color="auto"/>
            </w:tcBorders>
          </w:tcPr>
          <w:p w14:paraId="2D433C0D" w14:textId="77777777" w:rsidR="009F3451" w:rsidRDefault="009F3451" w:rsidP="00D00DFE">
            <w:pPr>
              <w:pStyle w:val="TAC"/>
              <w:rPr>
                <w:ins w:id="644" w:author="Author"/>
                <w:lang w:val="en-US"/>
              </w:rPr>
            </w:pPr>
            <w:ins w:id="645" w:author="Author">
              <w:r>
                <w:rPr>
                  <w:lang w:val="en-US"/>
                </w:rPr>
                <w:t>5</w:t>
              </w:r>
            </w:ins>
          </w:p>
        </w:tc>
        <w:tc>
          <w:tcPr>
            <w:tcW w:w="2204" w:type="dxa"/>
            <w:gridSpan w:val="2"/>
            <w:tcBorders>
              <w:bottom w:val="single" w:sz="4" w:space="0" w:color="auto"/>
            </w:tcBorders>
          </w:tcPr>
          <w:p w14:paraId="076388AE" w14:textId="77777777" w:rsidR="009F3451" w:rsidRDefault="009F3451" w:rsidP="00D00DFE">
            <w:pPr>
              <w:pStyle w:val="TAC"/>
              <w:rPr>
                <w:ins w:id="646" w:author="Author"/>
                <w:lang w:val="en-US"/>
              </w:rPr>
            </w:pPr>
            <w:ins w:id="647" w:author="Author">
              <w:r>
                <w:rPr>
                  <w:lang w:val="en-US"/>
                </w:rPr>
                <w:t>5</w:t>
              </w:r>
            </w:ins>
          </w:p>
        </w:tc>
      </w:tr>
      <w:tr w:rsidR="009F3451" w:rsidRPr="007275DF" w14:paraId="6034ED85" w14:textId="77777777" w:rsidTr="00D00DFE">
        <w:trPr>
          <w:cantSplit/>
          <w:trHeight w:val="213"/>
          <w:ins w:id="648" w:author="Author"/>
        </w:trPr>
        <w:tc>
          <w:tcPr>
            <w:tcW w:w="2625" w:type="dxa"/>
            <w:gridSpan w:val="3"/>
            <w:tcBorders>
              <w:top w:val="nil"/>
              <w:left w:val="single" w:sz="4" w:space="0" w:color="auto"/>
            </w:tcBorders>
          </w:tcPr>
          <w:p w14:paraId="7BC9F51D" w14:textId="77777777" w:rsidR="009F3451" w:rsidRPr="007275DF" w:rsidRDefault="009F3451" w:rsidP="00D00DFE">
            <w:pPr>
              <w:pStyle w:val="TAL"/>
              <w:rPr>
                <w:ins w:id="649" w:author="Author"/>
                <w:lang w:val="it-IT" w:eastAsia="zh-CN"/>
              </w:rPr>
            </w:pPr>
            <w:ins w:id="650" w:author="Author">
              <w:r>
                <w:rPr>
                  <w:lang w:val="en-US" w:eastAsia="zh-CN"/>
                </w:rPr>
                <w:t>W</w:t>
              </w:r>
              <w:r w:rsidRPr="00552175">
                <w:rPr>
                  <w:vertAlign w:val="subscript"/>
                  <w:lang w:val="en-US" w:eastAsia="zh-CN"/>
                </w:rPr>
                <w:t>CCA_DL</w:t>
              </w:r>
            </w:ins>
          </w:p>
        </w:tc>
        <w:tc>
          <w:tcPr>
            <w:tcW w:w="877" w:type="dxa"/>
            <w:tcBorders>
              <w:bottom w:val="single" w:sz="4" w:space="0" w:color="auto"/>
            </w:tcBorders>
          </w:tcPr>
          <w:p w14:paraId="0DCD4B6E" w14:textId="77777777" w:rsidR="009F3451" w:rsidRPr="007275DF" w:rsidRDefault="009F3451" w:rsidP="00D00DFE">
            <w:pPr>
              <w:pStyle w:val="TAC"/>
              <w:rPr>
                <w:ins w:id="651" w:author="Author"/>
              </w:rPr>
            </w:pPr>
            <w:ins w:id="652" w:author="Author">
              <w:r>
                <w:rPr>
                  <w:lang w:val="it-IT"/>
                </w:rPr>
                <w:t>ms</w:t>
              </w:r>
            </w:ins>
          </w:p>
        </w:tc>
        <w:tc>
          <w:tcPr>
            <w:tcW w:w="1281" w:type="dxa"/>
            <w:tcBorders>
              <w:bottom w:val="single" w:sz="4" w:space="0" w:color="auto"/>
            </w:tcBorders>
          </w:tcPr>
          <w:p w14:paraId="17D37209" w14:textId="77777777" w:rsidR="009F3451" w:rsidRPr="007275DF" w:rsidRDefault="009F3451" w:rsidP="00D00DFE">
            <w:pPr>
              <w:pStyle w:val="TAC"/>
              <w:rPr>
                <w:ins w:id="653" w:author="Author"/>
              </w:rPr>
            </w:pPr>
            <w:ins w:id="654" w:author="Author">
              <w:r>
                <w:t>Config 1</w:t>
              </w:r>
            </w:ins>
          </w:p>
        </w:tc>
        <w:tc>
          <w:tcPr>
            <w:tcW w:w="1959" w:type="dxa"/>
            <w:gridSpan w:val="3"/>
            <w:tcBorders>
              <w:bottom w:val="single" w:sz="4" w:space="0" w:color="auto"/>
            </w:tcBorders>
          </w:tcPr>
          <w:p w14:paraId="25CA8A27" w14:textId="77777777" w:rsidR="009F3451" w:rsidRDefault="009F3451" w:rsidP="00D00DFE">
            <w:pPr>
              <w:pStyle w:val="TAC"/>
              <w:rPr>
                <w:ins w:id="655" w:author="Author"/>
                <w:lang w:val="en-US"/>
              </w:rPr>
            </w:pPr>
            <w:ins w:id="656" w:author="Author">
              <w:r w:rsidRPr="007275DF">
                <w:t>T</w:t>
              </w:r>
              <w:r w:rsidRPr="007275DF">
                <w:rPr>
                  <w:vertAlign w:val="subscript"/>
                </w:rPr>
                <w:t>PSS/SSS_sync_inter_cca</w:t>
              </w:r>
              <w:del w:id="657" w:author="Author">
                <w:r w:rsidDel="001B28AE">
                  <w:rPr>
                    <w:lang w:val="en-US"/>
                  </w:rPr>
                  <w:delText>800</w:delText>
                </w:r>
              </w:del>
            </w:ins>
          </w:p>
        </w:tc>
        <w:tc>
          <w:tcPr>
            <w:tcW w:w="2204" w:type="dxa"/>
            <w:gridSpan w:val="2"/>
            <w:tcBorders>
              <w:bottom w:val="single" w:sz="4" w:space="0" w:color="auto"/>
            </w:tcBorders>
          </w:tcPr>
          <w:p w14:paraId="6622CD90" w14:textId="77777777" w:rsidR="009F3451" w:rsidRDefault="009F3451" w:rsidP="00D00DFE">
            <w:pPr>
              <w:pStyle w:val="TAC"/>
              <w:rPr>
                <w:ins w:id="658" w:author="Author"/>
                <w:lang w:val="en-US"/>
              </w:rPr>
            </w:pPr>
            <w:ins w:id="659" w:author="Author">
              <w:r w:rsidRPr="007275DF">
                <w:t>T</w:t>
              </w:r>
              <w:r w:rsidRPr="007275DF">
                <w:rPr>
                  <w:vertAlign w:val="subscript"/>
                </w:rPr>
                <w:t>PSS/SSS_sync_inter_cca</w:t>
              </w:r>
              <w:del w:id="660" w:author="Author">
                <w:r w:rsidDel="001B28AE">
                  <w:rPr>
                    <w:lang w:val="en-US"/>
                  </w:rPr>
                  <w:delText>800</w:delText>
                </w:r>
              </w:del>
            </w:ins>
          </w:p>
        </w:tc>
      </w:tr>
      <w:tr w:rsidR="009F3451" w:rsidRPr="007275DF" w14:paraId="558CCF28" w14:textId="77777777" w:rsidTr="00D00DFE">
        <w:trPr>
          <w:cantSplit/>
          <w:trHeight w:val="193"/>
        </w:trPr>
        <w:tc>
          <w:tcPr>
            <w:tcW w:w="2625" w:type="dxa"/>
            <w:gridSpan w:val="3"/>
            <w:tcBorders>
              <w:left w:val="single" w:sz="4" w:space="0" w:color="auto"/>
            </w:tcBorders>
          </w:tcPr>
          <w:p w14:paraId="6988E9D8" w14:textId="77777777" w:rsidR="009F3451" w:rsidRPr="007275DF" w:rsidRDefault="009F3451" w:rsidP="00D00DFE">
            <w:pPr>
              <w:pStyle w:val="TAL"/>
              <w:rPr>
                <w:lang w:val="da-DK"/>
              </w:rPr>
            </w:pPr>
            <w:r w:rsidRPr="007275DF">
              <w:rPr>
                <w:lang w:val="da-DK"/>
              </w:rPr>
              <w:t>PDSCH/PDCCH subcarrier spacing</w:t>
            </w:r>
          </w:p>
        </w:tc>
        <w:tc>
          <w:tcPr>
            <w:tcW w:w="877" w:type="dxa"/>
          </w:tcPr>
          <w:p w14:paraId="447FFE34" w14:textId="77777777" w:rsidR="009F3451" w:rsidRPr="007275DF" w:rsidRDefault="009F3451" w:rsidP="00D00DFE">
            <w:pPr>
              <w:pStyle w:val="TAC"/>
              <w:rPr>
                <w:lang w:val="it-IT"/>
              </w:rPr>
            </w:pPr>
            <w:r w:rsidRPr="007275DF">
              <w:rPr>
                <w:lang w:val="it-IT"/>
              </w:rPr>
              <w:t>kHz</w:t>
            </w:r>
          </w:p>
        </w:tc>
        <w:tc>
          <w:tcPr>
            <w:tcW w:w="1281" w:type="dxa"/>
            <w:tcBorders>
              <w:bottom w:val="single" w:sz="4" w:space="0" w:color="auto"/>
            </w:tcBorders>
          </w:tcPr>
          <w:p w14:paraId="7D47D898"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4163" w:type="dxa"/>
            <w:gridSpan w:val="5"/>
            <w:tcBorders>
              <w:bottom w:val="single" w:sz="4" w:space="0" w:color="auto"/>
            </w:tcBorders>
            <w:vAlign w:val="center"/>
          </w:tcPr>
          <w:p w14:paraId="484D38E7" w14:textId="77777777" w:rsidR="009F3451" w:rsidRPr="007275DF" w:rsidRDefault="009F3451" w:rsidP="00D00DFE">
            <w:pPr>
              <w:pStyle w:val="TAC"/>
              <w:rPr>
                <w:lang w:val="en-US"/>
              </w:rPr>
            </w:pPr>
            <w:r w:rsidRPr="007275DF">
              <w:rPr>
                <w:lang w:val="en-US"/>
              </w:rPr>
              <w:t>30</w:t>
            </w:r>
          </w:p>
        </w:tc>
      </w:tr>
      <w:tr w:rsidR="009F3451" w:rsidRPr="007275DF" w14:paraId="1E84F11C" w14:textId="77777777" w:rsidTr="00D00DFE">
        <w:trPr>
          <w:cantSplit/>
          <w:trHeight w:val="292"/>
        </w:trPr>
        <w:tc>
          <w:tcPr>
            <w:tcW w:w="2625" w:type="dxa"/>
            <w:gridSpan w:val="3"/>
            <w:tcBorders>
              <w:left w:val="single" w:sz="4" w:space="0" w:color="auto"/>
              <w:bottom w:val="single" w:sz="4" w:space="0" w:color="auto"/>
            </w:tcBorders>
          </w:tcPr>
          <w:p w14:paraId="15F41830" w14:textId="77777777" w:rsidR="009F3451" w:rsidRPr="007275DF" w:rsidRDefault="009F3451" w:rsidP="00D00DFE">
            <w:pPr>
              <w:pStyle w:val="TAL"/>
              <w:rPr>
                <w:lang w:val="en-US"/>
              </w:rPr>
            </w:pPr>
            <w:r w:rsidRPr="007275DF">
              <w:rPr>
                <w:szCs w:val="16"/>
                <w:lang w:eastAsia="ja-JP"/>
              </w:rPr>
              <w:t>EPRE ratio of PSS to SSS</w:t>
            </w:r>
          </w:p>
        </w:tc>
        <w:tc>
          <w:tcPr>
            <w:tcW w:w="877" w:type="dxa"/>
            <w:tcBorders>
              <w:bottom w:val="single" w:sz="4" w:space="0" w:color="auto"/>
            </w:tcBorders>
          </w:tcPr>
          <w:p w14:paraId="50509711" w14:textId="77777777" w:rsidR="009F3451" w:rsidRPr="007275DF" w:rsidRDefault="009F3451" w:rsidP="00D00DFE">
            <w:pPr>
              <w:pStyle w:val="TAC"/>
            </w:pPr>
          </w:p>
        </w:tc>
        <w:tc>
          <w:tcPr>
            <w:tcW w:w="1281" w:type="dxa"/>
            <w:vMerge w:val="restart"/>
          </w:tcPr>
          <w:p w14:paraId="3EC058C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3"/>
            <w:vMerge w:val="restart"/>
            <w:vAlign w:val="center"/>
          </w:tcPr>
          <w:p w14:paraId="741A3F20" w14:textId="77777777" w:rsidR="009F3451" w:rsidRPr="007275DF" w:rsidRDefault="009F3451" w:rsidP="00D00DFE">
            <w:pPr>
              <w:pStyle w:val="TAC"/>
              <w:rPr>
                <w:rFonts w:cs="v4.2.0"/>
              </w:rPr>
            </w:pPr>
            <w:r w:rsidRPr="007275DF">
              <w:rPr>
                <w:rFonts w:cs="v4.2.0"/>
              </w:rPr>
              <w:t>0</w:t>
            </w:r>
          </w:p>
        </w:tc>
        <w:tc>
          <w:tcPr>
            <w:tcW w:w="2204" w:type="dxa"/>
            <w:gridSpan w:val="2"/>
            <w:vMerge w:val="restart"/>
            <w:vAlign w:val="center"/>
          </w:tcPr>
          <w:p w14:paraId="2DF4AC5B" w14:textId="77777777" w:rsidR="009F3451" w:rsidRPr="007275DF" w:rsidRDefault="009F3451" w:rsidP="00D00DFE">
            <w:pPr>
              <w:pStyle w:val="TAC"/>
            </w:pPr>
            <w:r w:rsidRPr="007275DF">
              <w:t>0</w:t>
            </w:r>
          </w:p>
        </w:tc>
      </w:tr>
      <w:tr w:rsidR="009F3451" w:rsidRPr="007275DF" w14:paraId="4B6676EC" w14:textId="77777777" w:rsidTr="00D00DFE">
        <w:trPr>
          <w:cantSplit/>
          <w:trHeight w:val="292"/>
        </w:trPr>
        <w:tc>
          <w:tcPr>
            <w:tcW w:w="2625" w:type="dxa"/>
            <w:gridSpan w:val="3"/>
            <w:tcBorders>
              <w:left w:val="single" w:sz="4" w:space="0" w:color="auto"/>
              <w:bottom w:val="single" w:sz="4" w:space="0" w:color="auto"/>
            </w:tcBorders>
          </w:tcPr>
          <w:p w14:paraId="6D226EAD" w14:textId="77777777" w:rsidR="009F3451" w:rsidRPr="007275DF" w:rsidRDefault="009F3451" w:rsidP="00D00DFE">
            <w:pPr>
              <w:pStyle w:val="TAL"/>
              <w:rPr>
                <w:lang w:val="en-US"/>
              </w:rPr>
            </w:pPr>
            <w:r w:rsidRPr="007275DF">
              <w:rPr>
                <w:szCs w:val="16"/>
                <w:lang w:eastAsia="ja-JP"/>
              </w:rPr>
              <w:t>EPRE ratio of PBCH DMRS to SSS</w:t>
            </w:r>
          </w:p>
        </w:tc>
        <w:tc>
          <w:tcPr>
            <w:tcW w:w="877" w:type="dxa"/>
            <w:tcBorders>
              <w:bottom w:val="single" w:sz="4" w:space="0" w:color="auto"/>
            </w:tcBorders>
          </w:tcPr>
          <w:p w14:paraId="5CFCC2D4" w14:textId="77777777" w:rsidR="009F3451" w:rsidRPr="007275DF" w:rsidRDefault="009F3451" w:rsidP="00D00DFE">
            <w:pPr>
              <w:pStyle w:val="TAC"/>
            </w:pPr>
          </w:p>
        </w:tc>
        <w:tc>
          <w:tcPr>
            <w:tcW w:w="1281" w:type="dxa"/>
            <w:vMerge/>
          </w:tcPr>
          <w:p w14:paraId="67CB3314" w14:textId="77777777" w:rsidR="009F3451" w:rsidRPr="007275DF" w:rsidRDefault="009F3451" w:rsidP="00D00DFE">
            <w:pPr>
              <w:pStyle w:val="TAC"/>
            </w:pPr>
          </w:p>
        </w:tc>
        <w:tc>
          <w:tcPr>
            <w:tcW w:w="1959" w:type="dxa"/>
            <w:gridSpan w:val="3"/>
            <w:vMerge/>
          </w:tcPr>
          <w:p w14:paraId="79736DF7" w14:textId="77777777" w:rsidR="009F3451" w:rsidRPr="007275DF" w:rsidRDefault="009F3451" w:rsidP="00D00DFE">
            <w:pPr>
              <w:pStyle w:val="TAC"/>
              <w:rPr>
                <w:rFonts w:cs="v4.2.0"/>
              </w:rPr>
            </w:pPr>
          </w:p>
        </w:tc>
        <w:tc>
          <w:tcPr>
            <w:tcW w:w="2204" w:type="dxa"/>
            <w:gridSpan w:val="2"/>
            <w:vMerge/>
          </w:tcPr>
          <w:p w14:paraId="5C4E858E" w14:textId="77777777" w:rsidR="009F3451" w:rsidRPr="007275DF" w:rsidRDefault="009F3451" w:rsidP="00D00DFE">
            <w:pPr>
              <w:pStyle w:val="TAC"/>
            </w:pPr>
          </w:p>
        </w:tc>
      </w:tr>
      <w:tr w:rsidR="009F3451" w:rsidRPr="007275DF" w14:paraId="6D4ACE28" w14:textId="77777777" w:rsidTr="00D00DFE">
        <w:trPr>
          <w:cantSplit/>
          <w:trHeight w:val="292"/>
        </w:trPr>
        <w:tc>
          <w:tcPr>
            <w:tcW w:w="2625" w:type="dxa"/>
            <w:gridSpan w:val="3"/>
            <w:tcBorders>
              <w:left w:val="single" w:sz="4" w:space="0" w:color="auto"/>
              <w:bottom w:val="single" w:sz="4" w:space="0" w:color="auto"/>
            </w:tcBorders>
          </w:tcPr>
          <w:p w14:paraId="34ED0983" w14:textId="77777777" w:rsidR="009F3451" w:rsidRPr="007275DF" w:rsidRDefault="009F3451" w:rsidP="00D00DFE">
            <w:pPr>
              <w:pStyle w:val="TAL"/>
              <w:rPr>
                <w:lang w:val="en-US"/>
              </w:rPr>
            </w:pPr>
            <w:r w:rsidRPr="007275DF">
              <w:rPr>
                <w:szCs w:val="16"/>
                <w:lang w:eastAsia="ja-JP"/>
              </w:rPr>
              <w:t>EPRE ratio of PBCH to PBCH DMRS</w:t>
            </w:r>
          </w:p>
        </w:tc>
        <w:tc>
          <w:tcPr>
            <w:tcW w:w="877" w:type="dxa"/>
            <w:tcBorders>
              <w:bottom w:val="single" w:sz="4" w:space="0" w:color="auto"/>
            </w:tcBorders>
          </w:tcPr>
          <w:p w14:paraId="0492AEE6" w14:textId="77777777" w:rsidR="009F3451" w:rsidRPr="007275DF" w:rsidRDefault="009F3451" w:rsidP="00D00DFE">
            <w:pPr>
              <w:pStyle w:val="TAC"/>
            </w:pPr>
          </w:p>
        </w:tc>
        <w:tc>
          <w:tcPr>
            <w:tcW w:w="1281" w:type="dxa"/>
            <w:vMerge/>
          </w:tcPr>
          <w:p w14:paraId="0A4C6BE6" w14:textId="77777777" w:rsidR="009F3451" w:rsidRPr="007275DF" w:rsidRDefault="009F3451" w:rsidP="00D00DFE">
            <w:pPr>
              <w:pStyle w:val="TAC"/>
            </w:pPr>
          </w:p>
        </w:tc>
        <w:tc>
          <w:tcPr>
            <w:tcW w:w="1959" w:type="dxa"/>
            <w:gridSpan w:val="3"/>
            <w:vMerge/>
          </w:tcPr>
          <w:p w14:paraId="30D40ED4" w14:textId="77777777" w:rsidR="009F3451" w:rsidRPr="007275DF" w:rsidRDefault="009F3451" w:rsidP="00D00DFE">
            <w:pPr>
              <w:pStyle w:val="TAC"/>
              <w:rPr>
                <w:rFonts w:cs="v4.2.0"/>
              </w:rPr>
            </w:pPr>
          </w:p>
        </w:tc>
        <w:tc>
          <w:tcPr>
            <w:tcW w:w="2204" w:type="dxa"/>
            <w:gridSpan w:val="2"/>
            <w:vMerge/>
          </w:tcPr>
          <w:p w14:paraId="52499E4D" w14:textId="77777777" w:rsidR="009F3451" w:rsidRPr="007275DF" w:rsidRDefault="009F3451" w:rsidP="00D00DFE">
            <w:pPr>
              <w:pStyle w:val="TAC"/>
            </w:pPr>
          </w:p>
        </w:tc>
      </w:tr>
      <w:tr w:rsidR="009F3451" w:rsidRPr="007275DF" w14:paraId="746A1A4C" w14:textId="77777777" w:rsidTr="00D00DFE">
        <w:trPr>
          <w:cantSplit/>
          <w:trHeight w:val="292"/>
        </w:trPr>
        <w:tc>
          <w:tcPr>
            <w:tcW w:w="2625" w:type="dxa"/>
            <w:gridSpan w:val="3"/>
            <w:tcBorders>
              <w:left w:val="single" w:sz="4" w:space="0" w:color="auto"/>
              <w:bottom w:val="single" w:sz="4" w:space="0" w:color="auto"/>
            </w:tcBorders>
          </w:tcPr>
          <w:p w14:paraId="69D3BABB" w14:textId="77777777" w:rsidR="009F3451" w:rsidRPr="007275DF" w:rsidRDefault="009F3451" w:rsidP="00D00DFE">
            <w:pPr>
              <w:pStyle w:val="TAL"/>
              <w:rPr>
                <w:lang w:val="en-US"/>
              </w:rPr>
            </w:pPr>
            <w:r w:rsidRPr="007275DF">
              <w:rPr>
                <w:szCs w:val="16"/>
                <w:lang w:eastAsia="ja-JP"/>
              </w:rPr>
              <w:t>EPRE ratio of PDCCH DMRS to SSS</w:t>
            </w:r>
          </w:p>
        </w:tc>
        <w:tc>
          <w:tcPr>
            <w:tcW w:w="877" w:type="dxa"/>
            <w:tcBorders>
              <w:bottom w:val="single" w:sz="4" w:space="0" w:color="auto"/>
            </w:tcBorders>
          </w:tcPr>
          <w:p w14:paraId="7AAF8ED7" w14:textId="77777777" w:rsidR="009F3451" w:rsidRPr="007275DF" w:rsidRDefault="009F3451" w:rsidP="00D00DFE">
            <w:pPr>
              <w:pStyle w:val="TAC"/>
            </w:pPr>
          </w:p>
        </w:tc>
        <w:tc>
          <w:tcPr>
            <w:tcW w:w="1281" w:type="dxa"/>
            <w:vMerge/>
          </w:tcPr>
          <w:p w14:paraId="3C07D86C" w14:textId="77777777" w:rsidR="009F3451" w:rsidRPr="007275DF" w:rsidRDefault="009F3451" w:rsidP="00D00DFE">
            <w:pPr>
              <w:pStyle w:val="TAC"/>
            </w:pPr>
          </w:p>
        </w:tc>
        <w:tc>
          <w:tcPr>
            <w:tcW w:w="1959" w:type="dxa"/>
            <w:gridSpan w:val="3"/>
            <w:vMerge/>
          </w:tcPr>
          <w:p w14:paraId="14068D11" w14:textId="77777777" w:rsidR="009F3451" w:rsidRPr="007275DF" w:rsidRDefault="009F3451" w:rsidP="00D00DFE">
            <w:pPr>
              <w:pStyle w:val="TAC"/>
              <w:rPr>
                <w:rFonts w:cs="v4.2.0"/>
              </w:rPr>
            </w:pPr>
          </w:p>
        </w:tc>
        <w:tc>
          <w:tcPr>
            <w:tcW w:w="2204" w:type="dxa"/>
            <w:gridSpan w:val="2"/>
            <w:vMerge/>
          </w:tcPr>
          <w:p w14:paraId="5A5E72E1" w14:textId="77777777" w:rsidR="009F3451" w:rsidRPr="007275DF" w:rsidRDefault="009F3451" w:rsidP="00D00DFE">
            <w:pPr>
              <w:pStyle w:val="TAC"/>
            </w:pPr>
          </w:p>
        </w:tc>
      </w:tr>
      <w:tr w:rsidR="009F3451" w:rsidRPr="007275DF" w14:paraId="69B778E5" w14:textId="77777777" w:rsidTr="00D00DFE">
        <w:trPr>
          <w:cantSplit/>
          <w:trHeight w:val="292"/>
        </w:trPr>
        <w:tc>
          <w:tcPr>
            <w:tcW w:w="2625" w:type="dxa"/>
            <w:gridSpan w:val="3"/>
            <w:tcBorders>
              <w:left w:val="single" w:sz="4" w:space="0" w:color="auto"/>
              <w:bottom w:val="single" w:sz="4" w:space="0" w:color="auto"/>
            </w:tcBorders>
          </w:tcPr>
          <w:p w14:paraId="257FB96A" w14:textId="77777777" w:rsidR="009F3451" w:rsidRPr="007275DF" w:rsidRDefault="009F3451" w:rsidP="00D00DFE">
            <w:pPr>
              <w:pStyle w:val="TAL"/>
              <w:rPr>
                <w:lang w:val="en-US"/>
              </w:rPr>
            </w:pPr>
            <w:r w:rsidRPr="007275DF">
              <w:rPr>
                <w:szCs w:val="16"/>
                <w:lang w:eastAsia="ja-JP"/>
              </w:rPr>
              <w:t>EPRE ratio of PDCCH to PDCCH DMRS</w:t>
            </w:r>
          </w:p>
        </w:tc>
        <w:tc>
          <w:tcPr>
            <w:tcW w:w="877" w:type="dxa"/>
            <w:tcBorders>
              <w:bottom w:val="single" w:sz="4" w:space="0" w:color="auto"/>
            </w:tcBorders>
          </w:tcPr>
          <w:p w14:paraId="2FF8EF40" w14:textId="77777777" w:rsidR="009F3451" w:rsidRPr="007275DF" w:rsidRDefault="009F3451" w:rsidP="00D00DFE">
            <w:pPr>
              <w:pStyle w:val="TAC"/>
            </w:pPr>
          </w:p>
        </w:tc>
        <w:tc>
          <w:tcPr>
            <w:tcW w:w="1281" w:type="dxa"/>
            <w:vMerge/>
          </w:tcPr>
          <w:p w14:paraId="7BFF389F" w14:textId="77777777" w:rsidR="009F3451" w:rsidRPr="007275DF" w:rsidRDefault="009F3451" w:rsidP="00D00DFE">
            <w:pPr>
              <w:pStyle w:val="TAC"/>
            </w:pPr>
          </w:p>
        </w:tc>
        <w:tc>
          <w:tcPr>
            <w:tcW w:w="1959" w:type="dxa"/>
            <w:gridSpan w:val="3"/>
            <w:vMerge/>
          </w:tcPr>
          <w:p w14:paraId="092C2BD1" w14:textId="77777777" w:rsidR="009F3451" w:rsidRPr="007275DF" w:rsidRDefault="009F3451" w:rsidP="00D00DFE">
            <w:pPr>
              <w:pStyle w:val="TAC"/>
              <w:rPr>
                <w:rFonts w:cs="v4.2.0"/>
              </w:rPr>
            </w:pPr>
          </w:p>
        </w:tc>
        <w:tc>
          <w:tcPr>
            <w:tcW w:w="2204" w:type="dxa"/>
            <w:gridSpan w:val="2"/>
            <w:vMerge/>
          </w:tcPr>
          <w:p w14:paraId="7E99B4BB" w14:textId="77777777" w:rsidR="009F3451" w:rsidRPr="007275DF" w:rsidRDefault="009F3451" w:rsidP="00D00DFE">
            <w:pPr>
              <w:pStyle w:val="TAC"/>
            </w:pPr>
          </w:p>
        </w:tc>
      </w:tr>
      <w:tr w:rsidR="009F3451" w:rsidRPr="007275DF" w14:paraId="32661DFC" w14:textId="77777777" w:rsidTr="00D00DFE">
        <w:trPr>
          <w:cantSplit/>
          <w:trHeight w:val="292"/>
        </w:trPr>
        <w:tc>
          <w:tcPr>
            <w:tcW w:w="2625" w:type="dxa"/>
            <w:gridSpan w:val="3"/>
            <w:tcBorders>
              <w:left w:val="single" w:sz="4" w:space="0" w:color="auto"/>
              <w:bottom w:val="single" w:sz="4" w:space="0" w:color="auto"/>
            </w:tcBorders>
          </w:tcPr>
          <w:p w14:paraId="3EA5D8E9"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7B7F35D0" w14:textId="77777777" w:rsidR="009F3451" w:rsidRPr="007275DF" w:rsidRDefault="009F3451" w:rsidP="00D00DFE">
            <w:pPr>
              <w:pStyle w:val="TAC"/>
            </w:pPr>
          </w:p>
        </w:tc>
        <w:tc>
          <w:tcPr>
            <w:tcW w:w="1281" w:type="dxa"/>
            <w:vMerge/>
          </w:tcPr>
          <w:p w14:paraId="5A405E3A" w14:textId="77777777" w:rsidR="009F3451" w:rsidRPr="007275DF" w:rsidRDefault="009F3451" w:rsidP="00D00DFE">
            <w:pPr>
              <w:pStyle w:val="TAC"/>
            </w:pPr>
          </w:p>
        </w:tc>
        <w:tc>
          <w:tcPr>
            <w:tcW w:w="1959" w:type="dxa"/>
            <w:gridSpan w:val="3"/>
            <w:vMerge/>
          </w:tcPr>
          <w:p w14:paraId="726BC609" w14:textId="77777777" w:rsidR="009F3451" w:rsidRPr="007275DF" w:rsidRDefault="009F3451" w:rsidP="00D00DFE">
            <w:pPr>
              <w:pStyle w:val="TAC"/>
              <w:rPr>
                <w:rFonts w:cs="v4.2.0"/>
              </w:rPr>
            </w:pPr>
          </w:p>
        </w:tc>
        <w:tc>
          <w:tcPr>
            <w:tcW w:w="2204" w:type="dxa"/>
            <w:gridSpan w:val="2"/>
            <w:vMerge/>
          </w:tcPr>
          <w:p w14:paraId="2B9947D9" w14:textId="77777777" w:rsidR="009F3451" w:rsidRPr="007275DF" w:rsidRDefault="009F3451" w:rsidP="00D00DFE">
            <w:pPr>
              <w:pStyle w:val="TAC"/>
            </w:pPr>
          </w:p>
        </w:tc>
      </w:tr>
      <w:tr w:rsidR="009F3451" w:rsidRPr="007275DF" w14:paraId="4F5FC1F3" w14:textId="77777777" w:rsidTr="00D00DFE">
        <w:trPr>
          <w:cantSplit/>
          <w:trHeight w:val="292"/>
        </w:trPr>
        <w:tc>
          <w:tcPr>
            <w:tcW w:w="2625" w:type="dxa"/>
            <w:gridSpan w:val="3"/>
            <w:tcBorders>
              <w:left w:val="single" w:sz="4" w:space="0" w:color="auto"/>
              <w:bottom w:val="single" w:sz="4" w:space="0" w:color="auto"/>
            </w:tcBorders>
          </w:tcPr>
          <w:p w14:paraId="12991156"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153AB9FB" w14:textId="77777777" w:rsidR="009F3451" w:rsidRPr="007275DF" w:rsidRDefault="009F3451" w:rsidP="00D00DFE">
            <w:pPr>
              <w:pStyle w:val="TAC"/>
            </w:pPr>
          </w:p>
        </w:tc>
        <w:tc>
          <w:tcPr>
            <w:tcW w:w="1281" w:type="dxa"/>
            <w:vMerge/>
          </w:tcPr>
          <w:p w14:paraId="08FD8C55" w14:textId="77777777" w:rsidR="009F3451" w:rsidRPr="007275DF" w:rsidRDefault="009F3451" w:rsidP="00D00DFE">
            <w:pPr>
              <w:pStyle w:val="TAC"/>
            </w:pPr>
          </w:p>
        </w:tc>
        <w:tc>
          <w:tcPr>
            <w:tcW w:w="1959" w:type="dxa"/>
            <w:gridSpan w:val="3"/>
            <w:vMerge/>
          </w:tcPr>
          <w:p w14:paraId="01FD4A8F" w14:textId="77777777" w:rsidR="009F3451" w:rsidRPr="007275DF" w:rsidRDefault="009F3451" w:rsidP="00D00DFE">
            <w:pPr>
              <w:pStyle w:val="TAC"/>
              <w:rPr>
                <w:rFonts w:cs="v4.2.0"/>
              </w:rPr>
            </w:pPr>
          </w:p>
        </w:tc>
        <w:tc>
          <w:tcPr>
            <w:tcW w:w="2204" w:type="dxa"/>
            <w:gridSpan w:val="2"/>
            <w:vMerge/>
          </w:tcPr>
          <w:p w14:paraId="6D2213D5" w14:textId="77777777" w:rsidR="009F3451" w:rsidRPr="007275DF" w:rsidRDefault="009F3451" w:rsidP="00D00DFE">
            <w:pPr>
              <w:pStyle w:val="TAC"/>
            </w:pPr>
          </w:p>
        </w:tc>
      </w:tr>
      <w:tr w:rsidR="009F3451" w:rsidRPr="007275DF" w14:paraId="015442CA" w14:textId="77777777" w:rsidTr="00D00DFE">
        <w:trPr>
          <w:cantSplit/>
          <w:trHeight w:val="43"/>
        </w:trPr>
        <w:tc>
          <w:tcPr>
            <w:tcW w:w="2625" w:type="dxa"/>
            <w:gridSpan w:val="3"/>
            <w:tcBorders>
              <w:left w:val="single" w:sz="4" w:space="0" w:color="auto"/>
              <w:bottom w:val="single" w:sz="4" w:space="0" w:color="auto"/>
            </w:tcBorders>
          </w:tcPr>
          <w:p w14:paraId="27A06384" w14:textId="77777777" w:rsidR="009F3451" w:rsidRPr="007275DF" w:rsidRDefault="009F3451" w:rsidP="00D00DF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4F16896E" w14:textId="77777777" w:rsidR="009F3451" w:rsidRPr="007275DF" w:rsidRDefault="009F3451" w:rsidP="00D00DFE">
            <w:pPr>
              <w:pStyle w:val="TAC"/>
            </w:pPr>
          </w:p>
        </w:tc>
        <w:tc>
          <w:tcPr>
            <w:tcW w:w="1281" w:type="dxa"/>
            <w:vMerge/>
          </w:tcPr>
          <w:p w14:paraId="2EA32FEE" w14:textId="77777777" w:rsidR="009F3451" w:rsidRPr="007275DF" w:rsidRDefault="009F3451" w:rsidP="00D00DFE">
            <w:pPr>
              <w:pStyle w:val="TAC"/>
            </w:pPr>
          </w:p>
        </w:tc>
        <w:tc>
          <w:tcPr>
            <w:tcW w:w="1959" w:type="dxa"/>
            <w:gridSpan w:val="3"/>
            <w:vMerge/>
          </w:tcPr>
          <w:p w14:paraId="457297AD" w14:textId="77777777" w:rsidR="009F3451" w:rsidRPr="007275DF" w:rsidRDefault="009F3451" w:rsidP="00D00DFE">
            <w:pPr>
              <w:pStyle w:val="TAC"/>
              <w:rPr>
                <w:rFonts w:cs="v4.2.0"/>
              </w:rPr>
            </w:pPr>
          </w:p>
        </w:tc>
        <w:tc>
          <w:tcPr>
            <w:tcW w:w="2204" w:type="dxa"/>
            <w:gridSpan w:val="2"/>
            <w:vMerge/>
          </w:tcPr>
          <w:p w14:paraId="583195FF" w14:textId="77777777" w:rsidR="009F3451" w:rsidRPr="007275DF" w:rsidRDefault="009F3451" w:rsidP="00D00DFE">
            <w:pPr>
              <w:pStyle w:val="TAC"/>
            </w:pPr>
          </w:p>
        </w:tc>
      </w:tr>
      <w:tr w:rsidR="009F3451" w:rsidRPr="007275DF" w14:paraId="22BFACFC" w14:textId="77777777" w:rsidTr="00D00DFE">
        <w:trPr>
          <w:cantSplit/>
          <w:trHeight w:val="292"/>
        </w:trPr>
        <w:tc>
          <w:tcPr>
            <w:tcW w:w="2625" w:type="dxa"/>
            <w:gridSpan w:val="3"/>
            <w:tcBorders>
              <w:left w:val="single" w:sz="4" w:space="0" w:color="auto"/>
              <w:bottom w:val="single" w:sz="4" w:space="0" w:color="auto"/>
            </w:tcBorders>
          </w:tcPr>
          <w:p w14:paraId="1892E91F" w14:textId="77777777" w:rsidR="009F3451" w:rsidRPr="007275DF" w:rsidRDefault="009F3451" w:rsidP="00D00DFE">
            <w:pPr>
              <w:pStyle w:val="TAL"/>
              <w:rPr>
                <w:bCs/>
              </w:rPr>
            </w:pPr>
            <w:r w:rsidRPr="007275DF">
              <w:rPr>
                <w:bCs/>
              </w:rPr>
              <w:t>EPRE ratio of OCNG to OCNG DMRS (Note 1)</w:t>
            </w:r>
          </w:p>
        </w:tc>
        <w:tc>
          <w:tcPr>
            <w:tcW w:w="877" w:type="dxa"/>
            <w:tcBorders>
              <w:bottom w:val="single" w:sz="4" w:space="0" w:color="auto"/>
            </w:tcBorders>
          </w:tcPr>
          <w:p w14:paraId="57060468" w14:textId="77777777" w:rsidR="009F3451" w:rsidRPr="007275DF" w:rsidRDefault="009F3451" w:rsidP="00D00DFE">
            <w:pPr>
              <w:pStyle w:val="TAC"/>
            </w:pPr>
          </w:p>
        </w:tc>
        <w:tc>
          <w:tcPr>
            <w:tcW w:w="1281" w:type="dxa"/>
            <w:vMerge/>
            <w:tcBorders>
              <w:bottom w:val="single" w:sz="4" w:space="0" w:color="auto"/>
            </w:tcBorders>
          </w:tcPr>
          <w:p w14:paraId="1CE3ED53" w14:textId="77777777" w:rsidR="009F3451" w:rsidRPr="007275DF" w:rsidRDefault="009F3451" w:rsidP="00D00DFE">
            <w:pPr>
              <w:pStyle w:val="TAC"/>
            </w:pPr>
          </w:p>
        </w:tc>
        <w:tc>
          <w:tcPr>
            <w:tcW w:w="1959" w:type="dxa"/>
            <w:gridSpan w:val="3"/>
            <w:vMerge/>
            <w:tcBorders>
              <w:bottom w:val="single" w:sz="4" w:space="0" w:color="auto"/>
            </w:tcBorders>
          </w:tcPr>
          <w:p w14:paraId="6F145BB9" w14:textId="77777777" w:rsidR="009F3451" w:rsidRPr="007275DF" w:rsidRDefault="009F3451" w:rsidP="00D00DFE">
            <w:pPr>
              <w:pStyle w:val="TAC"/>
              <w:rPr>
                <w:rFonts w:cs="v4.2.0"/>
              </w:rPr>
            </w:pPr>
          </w:p>
        </w:tc>
        <w:tc>
          <w:tcPr>
            <w:tcW w:w="2204" w:type="dxa"/>
            <w:gridSpan w:val="2"/>
            <w:vMerge/>
            <w:tcBorders>
              <w:bottom w:val="single" w:sz="4" w:space="0" w:color="auto"/>
            </w:tcBorders>
          </w:tcPr>
          <w:p w14:paraId="7B0FA87D" w14:textId="77777777" w:rsidR="009F3451" w:rsidRPr="007275DF" w:rsidRDefault="009F3451" w:rsidP="00D00DFE">
            <w:pPr>
              <w:pStyle w:val="TAC"/>
            </w:pPr>
          </w:p>
        </w:tc>
      </w:tr>
      <w:tr w:rsidR="009F3451" w:rsidRPr="007275DF" w14:paraId="31FF0695" w14:textId="77777777" w:rsidTr="00D00DFE">
        <w:trPr>
          <w:cantSplit/>
          <w:trHeight w:val="150"/>
        </w:trPr>
        <w:tc>
          <w:tcPr>
            <w:tcW w:w="2625" w:type="dxa"/>
            <w:gridSpan w:val="3"/>
          </w:tcPr>
          <w:p w14:paraId="2E5C16D7" w14:textId="77777777" w:rsidR="009F3451" w:rsidRPr="007275DF" w:rsidRDefault="009F3451" w:rsidP="00D00DFE">
            <w:pPr>
              <w:pStyle w:val="TAL"/>
            </w:pPr>
            <w:r w:rsidRPr="004849DD">
              <w:rPr>
                <w:rFonts w:eastAsia="Calibri"/>
                <w:position w:val="-12"/>
                <w:szCs w:val="22"/>
                <w:lang w:val="en-US"/>
              </w:rPr>
              <w:object w:dxaOrig="405" w:dyaOrig="345" w14:anchorId="2DA6A099">
                <v:shape id="_x0000_i1075" type="#_x0000_t75" style="width:21.75pt;height:14.25pt" o:ole="" fillcolor="window">
                  <v:imagedata r:id="rId23" o:title=""/>
                </v:shape>
                <o:OLEObject Type="Embed" ProgID="Equation.3" ShapeID="_x0000_i1075" DrawAspect="Content" ObjectID="_1706336221" r:id="rId76"/>
              </w:object>
            </w:r>
            <w:r w:rsidRPr="007275DF">
              <w:rPr>
                <w:vertAlign w:val="superscript"/>
                <w:lang w:val="en-US"/>
              </w:rPr>
              <w:t>Note2</w:t>
            </w:r>
          </w:p>
        </w:tc>
        <w:tc>
          <w:tcPr>
            <w:tcW w:w="877" w:type="dxa"/>
          </w:tcPr>
          <w:p w14:paraId="1DE50109" w14:textId="77777777" w:rsidR="009F3451" w:rsidRPr="007275DF" w:rsidRDefault="009F3451" w:rsidP="00D00DFE">
            <w:pPr>
              <w:pStyle w:val="TAC"/>
            </w:pPr>
            <w:r w:rsidRPr="007275DF">
              <w:t>dBm/15kHz</w:t>
            </w:r>
          </w:p>
        </w:tc>
        <w:tc>
          <w:tcPr>
            <w:tcW w:w="1281" w:type="dxa"/>
          </w:tcPr>
          <w:p w14:paraId="75658252" w14:textId="77777777" w:rsidR="009F3451" w:rsidRPr="007275DF" w:rsidRDefault="009F3451" w:rsidP="00D00DFE">
            <w:pPr>
              <w:pStyle w:val="TAC"/>
            </w:pPr>
            <w:r w:rsidRPr="007275DF">
              <w:t>Config</w:t>
            </w:r>
            <w:r w:rsidRPr="007275DF">
              <w:rPr>
                <w:szCs w:val="18"/>
              </w:rPr>
              <w:t xml:space="preserve"> </w:t>
            </w:r>
            <w:r w:rsidRPr="007275DF">
              <w:t>1</w:t>
            </w:r>
          </w:p>
        </w:tc>
        <w:tc>
          <w:tcPr>
            <w:tcW w:w="1953" w:type="dxa"/>
            <w:gridSpan w:val="2"/>
          </w:tcPr>
          <w:p w14:paraId="52456BA4" w14:textId="77777777" w:rsidR="009F3451" w:rsidRPr="007275DF" w:rsidRDefault="009F3451" w:rsidP="00D00DFE">
            <w:pPr>
              <w:pStyle w:val="TAC"/>
            </w:pPr>
            <w:del w:id="661" w:author="Author">
              <w:r w:rsidRPr="007275DF" w:rsidDel="008E40DF">
                <w:delText>[</w:delText>
              </w:r>
            </w:del>
            <w:r w:rsidRPr="007275DF">
              <w:t>-10</w:t>
            </w:r>
            <w:ins w:id="662" w:author="Author">
              <w:r>
                <w:t>4</w:t>
              </w:r>
            </w:ins>
            <w:del w:id="663" w:author="Author">
              <w:r w:rsidRPr="007275DF" w:rsidDel="006A62E4">
                <w:delText>1</w:delText>
              </w:r>
              <w:r w:rsidRPr="007275DF" w:rsidDel="004A7A9D">
                <w:delText>]</w:delText>
              </w:r>
            </w:del>
          </w:p>
        </w:tc>
        <w:tc>
          <w:tcPr>
            <w:tcW w:w="2210" w:type="dxa"/>
            <w:gridSpan w:val="3"/>
          </w:tcPr>
          <w:p w14:paraId="4C3F4320" w14:textId="77777777" w:rsidR="009F3451" w:rsidRPr="007275DF" w:rsidRDefault="009F3451" w:rsidP="00D00DFE">
            <w:pPr>
              <w:pStyle w:val="TAC"/>
            </w:pPr>
            <w:del w:id="664" w:author="Author">
              <w:r w:rsidRPr="007275DF" w:rsidDel="008E40DF">
                <w:delText>[</w:delText>
              </w:r>
            </w:del>
            <w:r w:rsidRPr="007275DF">
              <w:t>-10</w:t>
            </w:r>
            <w:ins w:id="665" w:author="Author">
              <w:r>
                <w:t>4</w:t>
              </w:r>
            </w:ins>
            <w:del w:id="666" w:author="Author">
              <w:r w:rsidRPr="007275DF" w:rsidDel="006A62E4">
                <w:delText>1</w:delText>
              </w:r>
              <w:r w:rsidRPr="007275DF" w:rsidDel="008E40DF">
                <w:delText>]</w:delText>
              </w:r>
            </w:del>
          </w:p>
        </w:tc>
      </w:tr>
      <w:tr w:rsidR="009F3451" w:rsidRPr="007275DF" w14:paraId="20A47489" w14:textId="77777777" w:rsidTr="00D00DFE">
        <w:trPr>
          <w:cantSplit/>
          <w:trHeight w:val="150"/>
        </w:trPr>
        <w:tc>
          <w:tcPr>
            <w:tcW w:w="2625" w:type="dxa"/>
            <w:gridSpan w:val="3"/>
          </w:tcPr>
          <w:p w14:paraId="1FAC4172" w14:textId="77777777" w:rsidR="009F3451" w:rsidRPr="007275DF" w:rsidRDefault="009F3451" w:rsidP="00D00DFE">
            <w:pPr>
              <w:pStyle w:val="TAL"/>
            </w:pPr>
            <w:r w:rsidRPr="004849DD">
              <w:rPr>
                <w:rFonts w:eastAsia="Calibri"/>
                <w:position w:val="-12"/>
                <w:szCs w:val="22"/>
                <w:lang w:val="en-US"/>
              </w:rPr>
              <w:object w:dxaOrig="405" w:dyaOrig="345" w14:anchorId="6C6BE300">
                <v:shape id="_x0000_i1076" type="#_x0000_t75" style="width:21.75pt;height:14.25pt" o:ole="" fillcolor="window">
                  <v:imagedata r:id="rId23" o:title=""/>
                </v:shape>
                <o:OLEObject Type="Embed" ProgID="Equation.3" ShapeID="_x0000_i1076" DrawAspect="Content" ObjectID="_1706336222" r:id="rId77"/>
              </w:object>
            </w:r>
            <w:r w:rsidRPr="007275DF">
              <w:rPr>
                <w:vertAlign w:val="superscript"/>
                <w:lang w:val="en-US"/>
              </w:rPr>
              <w:t>Note2</w:t>
            </w:r>
          </w:p>
        </w:tc>
        <w:tc>
          <w:tcPr>
            <w:tcW w:w="877" w:type="dxa"/>
          </w:tcPr>
          <w:p w14:paraId="2E57788C" w14:textId="77777777" w:rsidR="009F3451" w:rsidRPr="007275DF" w:rsidRDefault="009F3451" w:rsidP="00D00DFE">
            <w:pPr>
              <w:pStyle w:val="TAC"/>
            </w:pPr>
            <w:r w:rsidRPr="007275DF">
              <w:t>dBm/SCS</w:t>
            </w:r>
          </w:p>
        </w:tc>
        <w:tc>
          <w:tcPr>
            <w:tcW w:w="1281" w:type="dxa"/>
          </w:tcPr>
          <w:p w14:paraId="6CB86D4C"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1953" w:type="dxa"/>
            <w:gridSpan w:val="2"/>
          </w:tcPr>
          <w:p w14:paraId="7A45DFA9" w14:textId="77777777" w:rsidR="009F3451" w:rsidRPr="007275DF" w:rsidRDefault="009F3451" w:rsidP="00D00DFE">
            <w:pPr>
              <w:pStyle w:val="TAC"/>
            </w:pPr>
            <w:del w:id="667" w:author="Author">
              <w:r w:rsidRPr="007275DF" w:rsidDel="008E40DF">
                <w:delText>[</w:delText>
              </w:r>
            </w:del>
            <w:r w:rsidRPr="007275DF">
              <w:t>-101</w:t>
            </w:r>
            <w:del w:id="668" w:author="Author">
              <w:r w:rsidRPr="007275DF" w:rsidDel="008E40DF">
                <w:delText>]</w:delText>
              </w:r>
            </w:del>
          </w:p>
        </w:tc>
        <w:tc>
          <w:tcPr>
            <w:tcW w:w="2210" w:type="dxa"/>
            <w:gridSpan w:val="3"/>
          </w:tcPr>
          <w:p w14:paraId="65A25BB1" w14:textId="77777777" w:rsidR="009F3451" w:rsidRPr="007275DF" w:rsidRDefault="009F3451" w:rsidP="00D00DFE">
            <w:pPr>
              <w:pStyle w:val="TAC"/>
            </w:pPr>
            <w:del w:id="669" w:author="Author">
              <w:r w:rsidRPr="007275DF" w:rsidDel="008E40DF">
                <w:delText>[</w:delText>
              </w:r>
            </w:del>
            <w:r w:rsidRPr="007275DF">
              <w:t>-101</w:t>
            </w:r>
            <w:del w:id="670" w:author="Author">
              <w:r w:rsidRPr="007275DF" w:rsidDel="008E40DF">
                <w:delText>]</w:delText>
              </w:r>
            </w:del>
          </w:p>
        </w:tc>
      </w:tr>
      <w:tr w:rsidR="009F3451" w:rsidRPr="007275DF" w14:paraId="47233292" w14:textId="77777777" w:rsidTr="00D00DFE">
        <w:trPr>
          <w:cantSplit/>
          <w:trHeight w:val="92"/>
        </w:trPr>
        <w:tc>
          <w:tcPr>
            <w:tcW w:w="2625" w:type="dxa"/>
            <w:gridSpan w:val="3"/>
          </w:tcPr>
          <w:p w14:paraId="60178070"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877" w:type="dxa"/>
          </w:tcPr>
          <w:p w14:paraId="00A72C45" w14:textId="77777777" w:rsidR="009F3451" w:rsidRPr="007275DF" w:rsidRDefault="009F3451" w:rsidP="00D00DFE">
            <w:pPr>
              <w:pStyle w:val="TAC"/>
            </w:pPr>
            <w:r w:rsidRPr="007275DF">
              <w:t>dBm/SCS</w:t>
            </w:r>
          </w:p>
        </w:tc>
        <w:tc>
          <w:tcPr>
            <w:tcW w:w="1281" w:type="dxa"/>
          </w:tcPr>
          <w:p w14:paraId="285A15E7"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984" w:type="dxa"/>
          </w:tcPr>
          <w:p w14:paraId="230719A9" w14:textId="77777777" w:rsidR="009F3451" w:rsidRPr="007275DF" w:rsidRDefault="009F3451" w:rsidP="00D00DFE">
            <w:pPr>
              <w:pStyle w:val="TAC"/>
            </w:pPr>
            <w:r w:rsidRPr="007275DF">
              <w:t>-91</w:t>
            </w:r>
          </w:p>
        </w:tc>
        <w:tc>
          <w:tcPr>
            <w:tcW w:w="975" w:type="dxa"/>
            <w:gridSpan w:val="2"/>
          </w:tcPr>
          <w:p w14:paraId="62702619" w14:textId="77777777" w:rsidR="009F3451" w:rsidRPr="007275DF" w:rsidRDefault="009F3451" w:rsidP="00D00DFE">
            <w:pPr>
              <w:pStyle w:val="TAC"/>
            </w:pPr>
            <w:r w:rsidRPr="007275DF">
              <w:t>-91</w:t>
            </w:r>
          </w:p>
        </w:tc>
        <w:tc>
          <w:tcPr>
            <w:tcW w:w="993" w:type="dxa"/>
          </w:tcPr>
          <w:p w14:paraId="03726A09" w14:textId="77777777" w:rsidR="009F3451" w:rsidRPr="007275DF" w:rsidRDefault="009F3451" w:rsidP="00D00DFE">
            <w:pPr>
              <w:pStyle w:val="TAC"/>
            </w:pPr>
            <w:r w:rsidRPr="007275DF">
              <w:t>-Infinity</w:t>
            </w:r>
          </w:p>
        </w:tc>
        <w:tc>
          <w:tcPr>
            <w:tcW w:w="1211" w:type="dxa"/>
          </w:tcPr>
          <w:p w14:paraId="575A8813" w14:textId="77777777" w:rsidR="009F3451" w:rsidRPr="007275DF" w:rsidRDefault="009F3451" w:rsidP="00D00DFE">
            <w:pPr>
              <w:pStyle w:val="TAC"/>
            </w:pPr>
            <w:r w:rsidRPr="007275DF">
              <w:t>-88</w:t>
            </w:r>
          </w:p>
        </w:tc>
      </w:tr>
      <w:tr w:rsidR="009F3451" w:rsidRPr="007275DF" w14:paraId="5B2259A0" w14:textId="77777777" w:rsidTr="00D00DFE">
        <w:trPr>
          <w:cantSplit/>
          <w:trHeight w:val="94"/>
        </w:trPr>
        <w:tc>
          <w:tcPr>
            <w:tcW w:w="2625" w:type="dxa"/>
            <w:gridSpan w:val="3"/>
          </w:tcPr>
          <w:p w14:paraId="2C57D392" w14:textId="77777777" w:rsidR="009F3451" w:rsidRPr="007275DF" w:rsidRDefault="009F3451" w:rsidP="00D00DFE">
            <w:pPr>
              <w:pStyle w:val="TAL"/>
            </w:pPr>
            <w:r w:rsidRPr="004849DD">
              <w:rPr>
                <w:position w:val="-12"/>
              </w:rPr>
              <w:object w:dxaOrig="620" w:dyaOrig="380" w14:anchorId="01F06A8B">
                <v:shape id="_x0000_i1077" type="#_x0000_t75" style="width:21.75pt;height:14.25pt" o:ole="" fillcolor="window">
                  <v:imagedata r:id="rId26" o:title=""/>
                </v:shape>
                <o:OLEObject Type="Embed" ProgID="Equation.3" ShapeID="_x0000_i1077" DrawAspect="Content" ObjectID="_1706336223" r:id="rId78"/>
              </w:object>
            </w:r>
          </w:p>
        </w:tc>
        <w:tc>
          <w:tcPr>
            <w:tcW w:w="877" w:type="dxa"/>
          </w:tcPr>
          <w:p w14:paraId="405C5B49" w14:textId="77777777" w:rsidR="009F3451" w:rsidRPr="007275DF" w:rsidRDefault="009F3451" w:rsidP="00D00DFE">
            <w:pPr>
              <w:pStyle w:val="TAC"/>
            </w:pPr>
            <w:r w:rsidRPr="007275DF">
              <w:t>dB</w:t>
            </w:r>
          </w:p>
        </w:tc>
        <w:tc>
          <w:tcPr>
            <w:tcW w:w="1281" w:type="dxa"/>
          </w:tcPr>
          <w:p w14:paraId="3226D1CB"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tcPr>
          <w:p w14:paraId="164B1D29" w14:textId="77777777" w:rsidR="009F3451" w:rsidRPr="007275DF" w:rsidDel="004B51DC" w:rsidRDefault="009F3451" w:rsidP="00D00DFE">
            <w:pPr>
              <w:pStyle w:val="TAC"/>
            </w:pPr>
            <w:r w:rsidRPr="007275DF">
              <w:t>4</w:t>
            </w:r>
          </w:p>
        </w:tc>
        <w:tc>
          <w:tcPr>
            <w:tcW w:w="975" w:type="dxa"/>
            <w:gridSpan w:val="2"/>
          </w:tcPr>
          <w:p w14:paraId="5AAA5B26" w14:textId="77777777" w:rsidR="009F3451" w:rsidRPr="007275DF" w:rsidDel="004B51DC" w:rsidRDefault="009F3451" w:rsidP="00D00DFE">
            <w:pPr>
              <w:pStyle w:val="TAC"/>
            </w:pPr>
            <w:r w:rsidRPr="007275DF">
              <w:t>4</w:t>
            </w:r>
          </w:p>
        </w:tc>
        <w:tc>
          <w:tcPr>
            <w:tcW w:w="993" w:type="dxa"/>
          </w:tcPr>
          <w:p w14:paraId="5477B5EB" w14:textId="77777777" w:rsidR="009F3451" w:rsidRPr="007275DF" w:rsidDel="00B36E6D" w:rsidRDefault="009F3451" w:rsidP="00D00DFE">
            <w:pPr>
              <w:pStyle w:val="TAC"/>
            </w:pPr>
            <w:r w:rsidRPr="007275DF">
              <w:t>-Infinity</w:t>
            </w:r>
          </w:p>
        </w:tc>
        <w:tc>
          <w:tcPr>
            <w:tcW w:w="1211" w:type="dxa"/>
          </w:tcPr>
          <w:p w14:paraId="0F8ACE8B" w14:textId="77777777" w:rsidR="009F3451" w:rsidRPr="007275DF" w:rsidDel="004B51DC" w:rsidRDefault="009F3451" w:rsidP="00D00DFE">
            <w:pPr>
              <w:pStyle w:val="TAC"/>
            </w:pPr>
            <w:r w:rsidRPr="007275DF">
              <w:t>7</w:t>
            </w:r>
          </w:p>
        </w:tc>
      </w:tr>
      <w:tr w:rsidR="009F3451" w:rsidRPr="007275DF" w14:paraId="0B76E5C0" w14:textId="77777777" w:rsidTr="00D00DFE">
        <w:trPr>
          <w:cantSplit/>
          <w:trHeight w:val="94"/>
        </w:trPr>
        <w:tc>
          <w:tcPr>
            <w:tcW w:w="2625" w:type="dxa"/>
            <w:gridSpan w:val="3"/>
          </w:tcPr>
          <w:p w14:paraId="4FD532A1" w14:textId="77777777" w:rsidR="009F3451" w:rsidRPr="007275DF" w:rsidRDefault="009F3451" w:rsidP="00D00DFE">
            <w:pPr>
              <w:pStyle w:val="TAL"/>
            </w:pPr>
            <w:r w:rsidRPr="004849DD">
              <w:rPr>
                <w:position w:val="-12"/>
              </w:rPr>
              <w:object w:dxaOrig="800" w:dyaOrig="380" w14:anchorId="7F340D91">
                <v:shape id="_x0000_i1078" type="#_x0000_t75" style="width:28.5pt;height:14.25pt" o:ole="" fillcolor="window">
                  <v:imagedata r:id="rId28" o:title=""/>
                </v:shape>
                <o:OLEObject Type="Embed" ProgID="Equation.3" ShapeID="_x0000_i1078" DrawAspect="Content" ObjectID="_1706336224" r:id="rId79"/>
              </w:object>
            </w:r>
          </w:p>
        </w:tc>
        <w:tc>
          <w:tcPr>
            <w:tcW w:w="877" w:type="dxa"/>
          </w:tcPr>
          <w:p w14:paraId="41042CB8" w14:textId="77777777" w:rsidR="009F3451" w:rsidRPr="007275DF" w:rsidRDefault="009F3451" w:rsidP="00D00DFE">
            <w:pPr>
              <w:pStyle w:val="TAC"/>
            </w:pPr>
            <w:r w:rsidRPr="007275DF">
              <w:t>dB</w:t>
            </w:r>
          </w:p>
        </w:tc>
        <w:tc>
          <w:tcPr>
            <w:tcW w:w="1281" w:type="dxa"/>
          </w:tcPr>
          <w:p w14:paraId="58346DB4"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tcPr>
          <w:p w14:paraId="6E616A94" w14:textId="77777777" w:rsidR="009F3451" w:rsidRPr="007275DF" w:rsidDel="004B51DC" w:rsidRDefault="009F3451" w:rsidP="00D00DFE">
            <w:pPr>
              <w:pStyle w:val="TAC"/>
            </w:pPr>
            <w:r w:rsidRPr="007275DF">
              <w:t>4</w:t>
            </w:r>
          </w:p>
        </w:tc>
        <w:tc>
          <w:tcPr>
            <w:tcW w:w="975" w:type="dxa"/>
            <w:gridSpan w:val="2"/>
          </w:tcPr>
          <w:p w14:paraId="2A42A7F4" w14:textId="77777777" w:rsidR="009F3451" w:rsidRPr="007275DF" w:rsidDel="004B51DC" w:rsidRDefault="009F3451" w:rsidP="00D00DFE">
            <w:pPr>
              <w:pStyle w:val="TAC"/>
            </w:pPr>
            <w:r w:rsidRPr="007275DF">
              <w:t>4</w:t>
            </w:r>
          </w:p>
        </w:tc>
        <w:tc>
          <w:tcPr>
            <w:tcW w:w="993" w:type="dxa"/>
          </w:tcPr>
          <w:p w14:paraId="5A31FC9A" w14:textId="77777777" w:rsidR="009F3451" w:rsidRPr="007275DF" w:rsidDel="00B36E6D" w:rsidRDefault="009F3451" w:rsidP="00D00DFE">
            <w:pPr>
              <w:pStyle w:val="TAC"/>
            </w:pPr>
            <w:r w:rsidRPr="007275DF">
              <w:t>-Infinity</w:t>
            </w:r>
          </w:p>
        </w:tc>
        <w:tc>
          <w:tcPr>
            <w:tcW w:w="1211" w:type="dxa"/>
          </w:tcPr>
          <w:p w14:paraId="4AB48C4B" w14:textId="77777777" w:rsidR="009F3451" w:rsidRPr="007275DF" w:rsidDel="004B51DC" w:rsidRDefault="009F3451" w:rsidP="00D00DFE">
            <w:pPr>
              <w:pStyle w:val="TAC"/>
            </w:pPr>
            <w:r w:rsidRPr="007275DF">
              <w:t>7</w:t>
            </w:r>
          </w:p>
        </w:tc>
      </w:tr>
      <w:tr w:rsidR="009F3451" w:rsidRPr="007275DF" w14:paraId="0568B028" w14:textId="77777777" w:rsidTr="00D00DFE">
        <w:trPr>
          <w:cantSplit/>
          <w:trHeight w:val="94"/>
        </w:trPr>
        <w:tc>
          <w:tcPr>
            <w:tcW w:w="2625" w:type="dxa"/>
            <w:gridSpan w:val="3"/>
          </w:tcPr>
          <w:p w14:paraId="6B58BBAF"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4625069C" w14:textId="77777777" w:rsidR="009F3451" w:rsidRPr="007275DF" w:rsidRDefault="009F3451" w:rsidP="00D00DFE">
            <w:pPr>
              <w:pStyle w:val="TAC"/>
              <w:rPr>
                <w:rFonts w:cs="Arial"/>
                <w:szCs w:val="18"/>
              </w:rPr>
            </w:pPr>
            <w:r w:rsidRPr="007275DF">
              <w:rPr>
                <w:rFonts w:cs="Arial"/>
                <w:szCs w:val="18"/>
              </w:rPr>
              <w:t>dBm/9.36MHz</w:t>
            </w:r>
          </w:p>
        </w:tc>
        <w:tc>
          <w:tcPr>
            <w:tcW w:w="1281" w:type="dxa"/>
          </w:tcPr>
          <w:p w14:paraId="157B6704" w14:textId="77777777" w:rsidR="009F3451" w:rsidRPr="007275DF" w:rsidRDefault="009F3451" w:rsidP="00D00DFE">
            <w:pPr>
              <w:pStyle w:val="TAC"/>
              <w:rPr>
                <w:rFonts w:cs="Arial"/>
                <w:szCs w:val="18"/>
              </w:rPr>
            </w:pPr>
            <w:r w:rsidRPr="007275DF">
              <w:t>Config</w:t>
            </w:r>
            <w:r w:rsidRPr="007275DF">
              <w:rPr>
                <w:szCs w:val="18"/>
              </w:rPr>
              <w:t xml:space="preserve"> </w:t>
            </w:r>
            <w:r w:rsidRPr="007275DF">
              <w:t>1</w:t>
            </w:r>
          </w:p>
        </w:tc>
        <w:tc>
          <w:tcPr>
            <w:tcW w:w="984" w:type="dxa"/>
          </w:tcPr>
          <w:p w14:paraId="3A2BBDD9" w14:textId="77777777" w:rsidR="009F3451" w:rsidRPr="007275DF" w:rsidRDefault="009F3451" w:rsidP="00D00DFE">
            <w:pPr>
              <w:pStyle w:val="TAC"/>
              <w:rPr>
                <w:rFonts w:cs="Arial"/>
                <w:szCs w:val="18"/>
              </w:rPr>
            </w:pPr>
            <w:r w:rsidRPr="007275DF">
              <w:rPr>
                <w:rFonts w:cs="Arial"/>
                <w:szCs w:val="18"/>
              </w:rPr>
              <w:t>-58.49</w:t>
            </w:r>
          </w:p>
        </w:tc>
        <w:tc>
          <w:tcPr>
            <w:tcW w:w="975" w:type="dxa"/>
            <w:gridSpan w:val="2"/>
          </w:tcPr>
          <w:p w14:paraId="3B1F0CEB" w14:textId="77777777" w:rsidR="009F3451" w:rsidRPr="007275DF" w:rsidRDefault="009F3451" w:rsidP="00D00DFE">
            <w:pPr>
              <w:pStyle w:val="TAC"/>
              <w:rPr>
                <w:rFonts w:cs="Arial"/>
                <w:szCs w:val="18"/>
              </w:rPr>
            </w:pPr>
            <w:r w:rsidRPr="007275DF">
              <w:rPr>
                <w:rFonts w:cs="Arial"/>
                <w:szCs w:val="18"/>
              </w:rPr>
              <w:t>-58.49</w:t>
            </w:r>
          </w:p>
        </w:tc>
        <w:tc>
          <w:tcPr>
            <w:tcW w:w="993" w:type="dxa"/>
          </w:tcPr>
          <w:p w14:paraId="313F5A1B" w14:textId="77777777" w:rsidR="009F3451" w:rsidRPr="007275DF" w:rsidRDefault="009F3451" w:rsidP="00D00DFE">
            <w:pPr>
              <w:pStyle w:val="TAC"/>
              <w:rPr>
                <w:rFonts w:cs="Arial"/>
                <w:szCs w:val="18"/>
              </w:rPr>
            </w:pPr>
            <w:r w:rsidRPr="007275DF">
              <w:rPr>
                <w:rFonts w:cs="Arial"/>
                <w:szCs w:val="18"/>
              </w:rPr>
              <w:t>-63.94</w:t>
            </w:r>
          </w:p>
        </w:tc>
        <w:tc>
          <w:tcPr>
            <w:tcW w:w="1211" w:type="dxa"/>
          </w:tcPr>
          <w:p w14:paraId="66708344"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28511CF1" w14:textId="77777777" w:rsidTr="00D00DFE">
        <w:trPr>
          <w:cantSplit/>
          <w:trHeight w:val="150"/>
        </w:trPr>
        <w:tc>
          <w:tcPr>
            <w:tcW w:w="2625" w:type="dxa"/>
            <w:gridSpan w:val="3"/>
          </w:tcPr>
          <w:p w14:paraId="1C3AA9F4" w14:textId="77777777" w:rsidR="009F3451" w:rsidRPr="007275DF" w:rsidRDefault="009F3451" w:rsidP="00D00DFE">
            <w:pPr>
              <w:pStyle w:val="TAL"/>
            </w:pPr>
            <w:r w:rsidRPr="007275DF">
              <w:t xml:space="preserve">Propagation Condition </w:t>
            </w:r>
          </w:p>
        </w:tc>
        <w:tc>
          <w:tcPr>
            <w:tcW w:w="877" w:type="dxa"/>
          </w:tcPr>
          <w:p w14:paraId="1196AAB1" w14:textId="77777777" w:rsidR="009F3451" w:rsidRPr="007275DF" w:rsidRDefault="009F3451" w:rsidP="00D00DFE">
            <w:pPr>
              <w:pStyle w:val="TAC"/>
            </w:pPr>
          </w:p>
        </w:tc>
        <w:tc>
          <w:tcPr>
            <w:tcW w:w="1281" w:type="dxa"/>
          </w:tcPr>
          <w:p w14:paraId="5C1F12DA"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3" w:type="dxa"/>
            <w:gridSpan w:val="2"/>
          </w:tcPr>
          <w:p w14:paraId="2F232B22" w14:textId="77777777" w:rsidR="009F3451" w:rsidRPr="007275DF" w:rsidRDefault="009F3451" w:rsidP="00D00DFE">
            <w:pPr>
              <w:pStyle w:val="TAC"/>
            </w:pPr>
            <w:r w:rsidRPr="007275DF">
              <w:rPr>
                <w:rFonts w:cs="v4.2.0"/>
              </w:rPr>
              <w:t>AWGN</w:t>
            </w:r>
          </w:p>
        </w:tc>
        <w:tc>
          <w:tcPr>
            <w:tcW w:w="2210" w:type="dxa"/>
            <w:gridSpan w:val="3"/>
          </w:tcPr>
          <w:p w14:paraId="733A8D71" w14:textId="77777777" w:rsidR="009F3451" w:rsidRPr="007275DF" w:rsidRDefault="009F3451" w:rsidP="00D00DFE">
            <w:pPr>
              <w:pStyle w:val="TAC"/>
            </w:pPr>
            <w:r w:rsidRPr="007275DF">
              <w:t>AWGN</w:t>
            </w:r>
          </w:p>
        </w:tc>
      </w:tr>
      <w:tr w:rsidR="009F3451" w:rsidRPr="007275DF" w14:paraId="41DF2193" w14:textId="77777777" w:rsidTr="00D00DFE">
        <w:trPr>
          <w:cantSplit/>
          <w:trHeight w:val="1023"/>
        </w:trPr>
        <w:tc>
          <w:tcPr>
            <w:tcW w:w="8946" w:type="dxa"/>
            <w:gridSpan w:val="10"/>
          </w:tcPr>
          <w:p w14:paraId="4AD00AD0"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A3BAF6C"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0AF960ED">
                <v:shape id="_x0000_i1079" type="#_x0000_t75" style="width:21.75pt;height:14.25pt" o:ole="" fillcolor="window">
                  <v:imagedata r:id="rId23" o:title=""/>
                </v:shape>
                <o:OLEObject Type="Embed" ProgID="Equation.3" ShapeID="_x0000_i1079" DrawAspect="Content" ObjectID="_1706336225" r:id="rId80"/>
              </w:object>
            </w:r>
            <w:r w:rsidRPr="007275DF">
              <w:rPr>
                <w:lang w:val="en-US"/>
              </w:rPr>
              <w:t xml:space="preserve"> to be fulfilled.</w:t>
            </w:r>
          </w:p>
          <w:p w14:paraId="4EC57E40"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9894A0D"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72EA7E4E"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8FC6F46"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77458A7F"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2817CC8F" w14:textId="77777777" w:rsidR="009F3451" w:rsidRPr="007275DF" w:rsidRDefault="009F3451" w:rsidP="009F3451"/>
    <w:p w14:paraId="340F60B8" w14:textId="77777777" w:rsidR="009F3451" w:rsidRPr="007275DF" w:rsidRDefault="009F3451" w:rsidP="009F3451">
      <w:pPr>
        <w:pStyle w:val="Heading5"/>
      </w:pPr>
      <w:r w:rsidRPr="007275DF">
        <w:t>A.11.5.2.5.2</w:t>
      </w:r>
      <w:r w:rsidRPr="007275DF">
        <w:tab/>
        <w:t>Test Requirements</w:t>
      </w:r>
    </w:p>
    <w:p w14:paraId="4CFE335B"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F0512F5"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0B5263C" w14:textId="77777777" w:rsidR="009F3451" w:rsidRPr="007275DF" w:rsidRDefault="009F3451" w:rsidP="009F3451">
      <w:pPr>
        <w:rPr>
          <w:rFonts w:cs="v4.2.0"/>
        </w:rPr>
      </w:pPr>
      <w:r w:rsidRPr="007275DF">
        <w:rPr>
          <w:rFonts w:cs="v4.2.0"/>
        </w:rPr>
        <w:t>In test 1 and 2 UE is required to report SSB time index.</w:t>
      </w:r>
    </w:p>
    <w:p w14:paraId="10888E7C" w14:textId="77777777" w:rsidR="009F3451" w:rsidRPr="007275DF" w:rsidRDefault="009F3451" w:rsidP="009F345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61CEF7D9"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5C0720A3" w14:textId="77777777" w:rsidR="009F3451" w:rsidRPr="007275DF" w:rsidRDefault="009F3451" w:rsidP="009F345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87C0122"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84428C0" w14:textId="77777777" w:rsidR="009F3451" w:rsidRPr="007275DF" w:rsidRDefault="009F3451" w:rsidP="009F3451">
      <w:pPr>
        <w:pStyle w:val="B10"/>
        <w:ind w:left="284" w:firstLine="0"/>
      </w:pPr>
      <w:r w:rsidRPr="007275DF">
        <w:t>For test 1, MGRP = 40 ms and for test 2 MGRP = 20 ms.</w:t>
      </w:r>
    </w:p>
    <w:p w14:paraId="19DC3ED2" w14:textId="77777777" w:rsidR="009F3451" w:rsidRPr="007275DF" w:rsidRDefault="009F3451" w:rsidP="009F3451">
      <w:pPr>
        <w:ind w:left="284"/>
        <w:rPr>
          <w:rFonts w:cs="v4.2.0"/>
        </w:rPr>
      </w:pPr>
      <w:r w:rsidRPr="007275DF">
        <w:t>SMTC period = 20 ms.</w:t>
      </w:r>
    </w:p>
    <w:p w14:paraId="3162B570"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D7578A" w14:textId="77777777" w:rsidR="009F3451" w:rsidRPr="007275DF" w:rsidRDefault="009F3451" w:rsidP="009F3451">
      <w:pPr>
        <w:pStyle w:val="Heading4"/>
      </w:pPr>
      <w:r w:rsidRPr="007275DF">
        <w:rPr>
          <w:szCs w:val="24"/>
        </w:rPr>
        <w:t>A.11.5.2.6</w:t>
      </w:r>
      <w:r w:rsidRPr="007275DF">
        <w:rPr>
          <w:szCs w:val="24"/>
        </w:rPr>
        <w:tab/>
        <w:t>Event triggered reporting tests for FR1 with CCA with SSB time index detection when DRX is used</w:t>
      </w:r>
    </w:p>
    <w:p w14:paraId="0A461869" w14:textId="77777777" w:rsidR="009F3451" w:rsidRPr="007275DF" w:rsidRDefault="009F3451" w:rsidP="009F3451">
      <w:pPr>
        <w:pStyle w:val="Heading5"/>
      </w:pPr>
      <w:r w:rsidRPr="007275DF">
        <w:t>A.11.5.2.6.1</w:t>
      </w:r>
      <w:r w:rsidRPr="007275DF">
        <w:tab/>
        <w:t>Test Purpose and Environment</w:t>
      </w:r>
    </w:p>
    <w:p w14:paraId="3E232E5D"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671" w:author="Author">
        <w:r>
          <w:rPr>
            <w:rFonts w:cs="v4.2.0"/>
          </w:rPr>
          <w:t xml:space="preserve"> and 9.3A.5</w:t>
        </w:r>
      </w:ins>
      <w:r w:rsidRPr="007275DF">
        <w:rPr>
          <w:rFonts w:cs="v4.2.0"/>
        </w:rPr>
        <w:t>.</w:t>
      </w:r>
    </w:p>
    <w:p w14:paraId="66B684CB" w14:textId="77777777" w:rsidR="009F3451" w:rsidRPr="007275DF" w:rsidRDefault="009F3451" w:rsidP="009F3451">
      <w:pPr>
        <w:rPr>
          <w:rFonts w:cs="v4.2.0"/>
        </w:rPr>
      </w:pPr>
      <w:del w:id="672" w:author="Author">
        <w:r w:rsidRPr="00493A56" w:rsidDel="00F60824">
          <w:rPr>
            <w:highlight w:val="yellow"/>
            <w:rPrChange w:id="673" w:author="Author">
              <w:rPr/>
            </w:rPrChange>
          </w:rPr>
          <w:delText xml:space="preserve">In this test, there are three cells: </w:delText>
        </w:r>
        <w:r w:rsidRPr="00493A56" w:rsidDel="00F60824">
          <w:rPr>
            <w:highlight w:val="yellow"/>
            <w:lang w:val="it-IT"/>
            <w:rPrChange w:id="674" w:author="Author">
              <w:rPr>
                <w:lang w:val="it-IT"/>
              </w:rPr>
            </w:rPrChange>
          </w:rPr>
          <w:delText>NR cell 1 as PCell in FR1 on NR RF channel 1, NR cell 2 as SCell in FR1 with CCA</w:delText>
        </w:r>
        <w:r w:rsidRPr="00493A56" w:rsidDel="00F60824">
          <w:rPr>
            <w:highlight w:val="yellow"/>
            <w:rPrChange w:id="675" w:author="Author">
              <w:rPr/>
            </w:rPrChange>
          </w:rPr>
          <w:delText xml:space="preserve"> on NR RF channel 2 and NR cell 3 as neighbour cell in FR1 with CCA on </w:delText>
        </w:r>
        <w:r w:rsidRPr="00493A56" w:rsidDel="00F60824">
          <w:rPr>
            <w:highlight w:val="yellow"/>
            <w:lang w:val="it-IT"/>
            <w:rPrChange w:id="676" w:author="Author">
              <w:rPr>
                <w:lang w:val="it-IT"/>
              </w:rPr>
            </w:rPrChange>
          </w:rPr>
          <w:delText>NR RF channel 3.</w:delText>
        </w:r>
        <w:r w:rsidRPr="00493A56" w:rsidDel="00F60824">
          <w:rPr>
            <w:highlight w:val="yellow"/>
            <w:rPrChange w:id="677" w:author="Author">
              <w:rPr/>
            </w:rPrChange>
          </w:rPr>
          <w:delText xml:space="preserve">  </w:delText>
        </w:r>
        <w:r w:rsidRPr="00493A56" w:rsidDel="00F60824">
          <w:rPr>
            <w:rFonts w:cs="v4.2.0"/>
            <w:highlight w:val="yellow"/>
            <w:rPrChange w:id="678" w:author="Author">
              <w:rPr>
                <w:rFonts w:cs="v4.2.0"/>
              </w:rPr>
            </w:rPrChange>
          </w:rPr>
          <w:delText>The test parameters are given in Tables A.11.5.2.6.1-1, A.11.5.2.6.1-2 and A.11.5.2.6.1-3.</w:delText>
        </w:r>
      </w:del>
      <w:ins w:id="679" w:author="Author">
        <w:r w:rsidRPr="007275DF">
          <w:t xml:space="preserve">In this test, there are </w:t>
        </w:r>
        <w:r>
          <w:t>two</w:t>
        </w:r>
        <w:r w:rsidRPr="007275DF">
          <w:t xml:space="preserve"> cells: </w:t>
        </w:r>
        <w:r w:rsidRPr="007275DF">
          <w:rPr>
            <w:lang w:val="it-IT"/>
          </w:rPr>
          <w:t xml:space="preserve">NR cell 1 as PCell in FR1 </w:t>
        </w:r>
        <w:r>
          <w:rPr>
            <w:lang w:val="it-IT"/>
          </w:rPr>
          <w:t xml:space="preserve">with CCA </w:t>
        </w:r>
        <w:r w:rsidRPr="007275DF">
          <w:rPr>
            <w:lang w:val="it-IT"/>
          </w:rPr>
          <w:t>on NR RF channel 1</w:t>
        </w:r>
        <w:r>
          <w:rPr>
            <w:lang w:val="it-IT"/>
          </w:rPr>
          <w:t xml:space="preserve"> and</w:t>
        </w:r>
        <w:r w:rsidRPr="007275DF">
          <w:t xml:space="preserve"> NR cell </w:t>
        </w:r>
        <w:r>
          <w:t>2</w:t>
        </w:r>
        <w:r w:rsidRPr="007275DF">
          <w:t xml:space="preserve"> as neighbour cell in FR1 with CCA on </w:t>
        </w:r>
        <w:r w:rsidRPr="007275DF">
          <w:rPr>
            <w:lang w:val="it-IT"/>
          </w:rPr>
          <w:t xml:space="preserve">NR RF channel </w:t>
        </w:r>
        <w:r>
          <w:rPr>
            <w:lang w:val="it-IT"/>
          </w:rPr>
          <w:t>2</w:t>
        </w:r>
        <w:r w:rsidRPr="007275DF">
          <w:rPr>
            <w:lang w:val="it-IT"/>
          </w:rPr>
          <w:t>.</w:t>
        </w:r>
        <w:r w:rsidRPr="007275DF">
          <w:t xml:space="preserve">  </w:t>
        </w:r>
        <w:r w:rsidRPr="007275DF">
          <w:rPr>
            <w:rFonts w:cs="v4.2.0"/>
          </w:rPr>
          <w:t>The test parameters are given in Tables A.11.5.2.</w:t>
        </w:r>
        <w:r>
          <w:rPr>
            <w:rFonts w:cs="v4.2.0"/>
          </w:rPr>
          <w:t>6</w:t>
        </w:r>
        <w:r w:rsidRPr="007275DF">
          <w:rPr>
            <w:rFonts w:cs="v4.2.0"/>
          </w:rPr>
          <w:t>.1-1, A.11.5.2.</w:t>
        </w:r>
        <w:r>
          <w:rPr>
            <w:rFonts w:cs="v4.2.0"/>
          </w:rPr>
          <w:t>6</w:t>
        </w:r>
        <w:r w:rsidRPr="007275DF">
          <w:rPr>
            <w:rFonts w:cs="v4.2.0"/>
          </w:rPr>
          <w:t>.1-2 and A.11.5.2.</w:t>
        </w:r>
        <w:r>
          <w:rPr>
            <w:rFonts w:cs="v4.2.0"/>
          </w:rPr>
          <w:t>6</w:t>
        </w:r>
        <w:r w:rsidRPr="007275DF">
          <w:rPr>
            <w:rFonts w:cs="v4.2.0"/>
          </w:rPr>
          <w:t>.1-3.</w:t>
        </w:r>
      </w:ins>
    </w:p>
    <w:p w14:paraId="031145E1" w14:textId="77777777" w:rsidR="009F3451" w:rsidRPr="007275DF" w:rsidRDefault="009F3451" w:rsidP="009F3451">
      <w:pPr>
        <w:rPr>
          <w:rFonts w:cs="v4.2.0"/>
        </w:rPr>
      </w:pPr>
      <w:r w:rsidRPr="007275DF">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48B26BF4"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FE457B7" w14:textId="77777777" w:rsidR="009F3451" w:rsidRPr="007275DF" w:rsidRDefault="009F3451" w:rsidP="009F345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60603C9" w14:textId="77777777" w:rsidR="009F3451" w:rsidRPr="007275DF" w:rsidRDefault="009F3451" w:rsidP="009F3451">
      <w:pPr>
        <w:pStyle w:val="TH"/>
      </w:pPr>
      <w:r w:rsidRPr="007275DF">
        <w:t xml:space="preserve">Table A.11.5.2.6.1-1: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2652193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FCC1D0B"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348325E9" w14:textId="77777777" w:rsidR="009F3451" w:rsidRPr="007275DF" w:rsidRDefault="009F3451" w:rsidP="00D00DFE">
            <w:pPr>
              <w:pStyle w:val="TAH"/>
            </w:pPr>
            <w:r w:rsidRPr="007275DF">
              <w:t>Description</w:t>
            </w:r>
          </w:p>
        </w:tc>
      </w:tr>
      <w:tr w:rsidR="009F3451" w:rsidRPr="007275DF" w14:paraId="59630A9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69EF87A"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0BAF2675" w14:textId="77777777" w:rsidR="009F3451" w:rsidRPr="007275DF" w:rsidRDefault="009F3451" w:rsidP="00D00DFE">
            <w:pPr>
              <w:pStyle w:val="TAL"/>
            </w:pPr>
            <w:r w:rsidRPr="007275DF">
              <w:t>NR cell with CCA: 30</w:t>
            </w:r>
            <w:ins w:id="680" w:author="Author">
              <w:r>
                <w:t xml:space="preserve"> </w:t>
              </w:r>
            </w:ins>
            <w:r w:rsidRPr="007275DF">
              <w:t>kHz SSB SCS, 40 MHz bandwidth, TDD duplex mode</w:t>
            </w:r>
          </w:p>
        </w:tc>
      </w:tr>
      <w:tr w:rsidR="009F3451" w:rsidRPr="007275DF" w14:paraId="6E6E0112"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799B2D2"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0D2C0721" w14:textId="77777777" w:rsidR="009F3451" w:rsidRPr="007275DF" w:rsidRDefault="009F3451" w:rsidP="009F3451">
      <w:pPr>
        <w:rPr>
          <w:rFonts w:cs="v4.2.0"/>
        </w:rPr>
      </w:pPr>
    </w:p>
    <w:p w14:paraId="6D1A2C91" w14:textId="77777777" w:rsidR="009F3451" w:rsidRPr="007275DF" w:rsidRDefault="009F3451" w:rsidP="009F3451">
      <w:pPr>
        <w:pStyle w:val="TH"/>
      </w:pPr>
      <w:r w:rsidRPr="007275DF">
        <w:t>Table A.11.5.2.6.1-2: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29A01A93" w14:textId="77777777" w:rsidTr="00D00DFE">
        <w:trPr>
          <w:cantSplit/>
          <w:trHeight w:val="80"/>
        </w:trPr>
        <w:tc>
          <w:tcPr>
            <w:tcW w:w="2117" w:type="dxa"/>
            <w:vMerge w:val="restart"/>
          </w:tcPr>
          <w:p w14:paraId="202C9DA1" w14:textId="77777777" w:rsidR="009F3451" w:rsidRPr="007275DF" w:rsidRDefault="009F3451" w:rsidP="00D00DFE">
            <w:pPr>
              <w:pStyle w:val="TAH"/>
            </w:pPr>
            <w:r w:rsidRPr="007275DF">
              <w:t>Parameter</w:t>
            </w:r>
          </w:p>
        </w:tc>
        <w:tc>
          <w:tcPr>
            <w:tcW w:w="596" w:type="dxa"/>
            <w:vMerge w:val="restart"/>
          </w:tcPr>
          <w:p w14:paraId="6AA7F324" w14:textId="77777777" w:rsidR="009F3451" w:rsidRPr="007275DF" w:rsidRDefault="009F3451" w:rsidP="00D00DFE">
            <w:pPr>
              <w:pStyle w:val="TAH"/>
            </w:pPr>
            <w:r w:rsidRPr="007275DF">
              <w:t>Unit</w:t>
            </w:r>
          </w:p>
        </w:tc>
        <w:tc>
          <w:tcPr>
            <w:tcW w:w="1251" w:type="dxa"/>
            <w:vMerge w:val="restart"/>
          </w:tcPr>
          <w:p w14:paraId="48279B1F" w14:textId="77777777" w:rsidR="009F3451" w:rsidRPr="007275DF" w:rsidRDefault="009F3451" w:rsidP="00D00DFE">
            <w:pPr>
              <w:pStyle w:val="TAH"/>
            </w:pPr>
            <w:r w:rsidRPr="007275DF">
              <w:t>Test configuration</w:t>
            </w:r>
          </w:p>
        </w:tc>
        <w:tc>
          <w:tcPr>
            <w:tcW w:w="2505" w:type="dxa"/>
            <w:gridSpan w:val="4"/>
          </w:tcPr>
          <w:p w14:paraId="3276D572" w14:textId="77777777" w:rsidR="009F3451" w:rsidRPr="007275DF" w:rsidRDefault="009F3451" w:rsidP="00D00DFE">
            <w:pPr>
              <w:pStyle w:val="TAH"/>
            </w:pPr>
            <w:r w:rsidRPr="007275DF">
              <w:t>Value</w:t>
            </w:r>
          </w:p>
        </w:tc>
        <w:tc>
          <w:tcPr>
            <w:tcW w:w="3072" w:type="dxa"/>
            <w:vMerge w:val="restart"/>
          </w:tcPr>
          <w:p w14:paraId="13E74072" w14:textId="77777777" w:rsidR="009F3451" w:rsidRPr="007275DF" w:rsidRDefault="009F3451" w:rsidP="00D00DFE">
            <w:pPr>
              <w:pStyle w:val="TAH"/>
            </w:pPr>
            <w:r w:rsidRPr="007275DF">
              <w:t>Comment</w:t>
            </w:r>
          </w:p>
        </w:tc>
      </w:tr>
      <w:tr w:rsidR="009F3451" w:rsidRPr="007275DF" w14:paraId="610B4C5B" w14:textId="77777777" w:rsidTr="00D00DFE">
        <w:trPr>
          <w:cantSplit/>
          <w:trHeight w:val="79"/>
        </w:trPr>
        <w:tc>
          <w:tcPr>
            <w:tcW w:w="2117" w:type="dxa"/>
            <w:vMerge/>
          </w:tcPr>
          <w:p w14:paraId="7E2845FA" w14:textId="77777777" w:rsidR="009F3451" w:rsidRPr="007275DF" w:rsidRDefault="009F3451" w:rsidP="00D00DFE">
            <w:pPr>
              <w:pStyle w:val="TAH"/>
            </w:pPr>
          </w:p>
        </w:tc>
        <w:tc>
          <w:tcPr>
            <w:tcW w:w="596" w:type="dxa"/>
            <w:vMerge/>
          </w:tcPr>
          <w:p w14:paraId="6A117A15" w14:textId="77777777" w:rsidR="009F3451" w:rsidRPr="007275DF" w:rsidRDefault="009F3451" w:rsidP="00D00DFE">
            <w:pPr>
              <w:pStyle w:val="TAH"/>
            </w:pPr>
          </w:p>
        </w:tc>
        <w:tc>
          <w:tcPr>
            <w:tcW w:w="1251" w:type="dxa"/>
            <w:vMerge/>
          </w:tcPr>
          <w:p w14:paraId="3B8577FB" w14:textId="77777777" w:rsidR="009F3451" w:rsidRPr="007275DF" w:rsidRDefault="009F3451" w:rsidP="00D00DFE">
            <w:pPr>
              <w:pStyle w:val="TAH"/>
            </w:pPr>
          </w:p>
        </w:tc>
        <w:tc>
          <w:tcPr>
            <w:tcW w:w="626" w:type="dxa"/>
          </w:tcPr>
          <w:p w14:paraId="0A58B7CC" w14:textId="77777777" w:rsidR="009F3451" w:rsidRPr="007275DF" w:rsidRDefault="009F3451" w:rsidP="00D00DFE">
            <w:pPr>
              <w:pStyle w:val="TAH"/>
            </w:pPr>
            <w:r w:rsidRPr="007275DF">
              <w:t>Test 1</w:t>
            </w:r>
          </w:p>
        </w:tc>
        <w:tc>
          <w:tcPr>
            <w:tcW w:w="626" w:type="dxa"/>
          </w:tcPr>
          <w:p w14:paraId="088FB7E6" w14:textId="77777777" w:rsidR="009F3451" w:rsidRPr="007275DF" w:rsidRDefault="009F3451" w:rsidP="00D00DFE">
            <w:pPr>
              <w:pStyle w:val="TAH"/>
            </w:pPr>
            <w:r w:rsidRPr="007275DF">
              <w:t>Test 2</w:t>
            </w:r>
          </w:p>
        </w:tc>
        <w:tc>
          <w:tcPr>
            <w:tcW w:w="626" w:type="dxa"/>
          </w:tcPr>
          <w:p w14:paraId="0C8E9B2B" w14:textId="77777777" w:rsidR="009F3451" w:rsidRPr="007275DF" w:rsidRDefault="009F3451" w:rsidP="00D00DFE">
            <w:pPr>
              <w:pStyle w:val="TAH"/>
            </w:pPr>
            <w:r w:rsidRPr="007275DF">
              <w:t>Test 3</w:t>
            </w:r>
          </w:p>
        </w:tc>
        <w:tc>
          <w:tcPr>
            <w:tcW w:w="627" w:type="dxa"/>
          </w:tcPr>
          <w:p w14:paraId="55E38554" w14:textId="77777777" w:rsidR="009F3451" w:rsidRPr="007275DF" w:rsidRDefault="009F3451" w:rsidP="00D00DFE">
            <w:pPr>
              <w:pStyle w:val="TAH"/>
            </w:pPr>
            <w:r w:rsidRPr="007275DF">
              <w:t>Test 4</w:t>
            </w:r>
          </w:p>
        </w:tc>
        <w:tc>
          <w:tcPr>
            <w:tcW w:w="3072" w:type="dxa"/>
            <w:vMerge/>
          </w:tcPr>
          <w:p w14:paraId="147ED703" w14:textId="77777777" w:rsidR="009F3451" w:rsidRPr="007275DF" w:rsidRDefault="009F3451" w:rsidP="00D00DFE">
            <w:pPr>
              <w:pStyle w:val="TAH"/>
            </w:pPr>
          </w:p>
        </w:tc>
      </w:tr>
      <w:tr w:rsidR="009F3451" w:rsidRPr="007275DF" w14:paraId="0369923B" w14:textId="77777777" w:rsidTr="00D00DFE">
        <w:trPr>
          <w:cantSplit/>
          <w:trHeight w:val="614"/>
        </w:trPr>
        <w:tc>
          <w:tcPr>
            <w:tcW w:w="2117" w:type="dxa"/>
          </w:tcPr>
          <w:p w14:paraId="097D16BA" w14:textId="77777777" w:rsidR="009F3451" w:rsidRPr="007275DF" w:rsidRDefault="009F3451" w:rsidP="00D00DFE">
            <w:pPr>
              <w:pStyle w:val="TAL"/>
              <w:rPr>
                <w:lang w:val="it-IT"/>
              </w:rPr>
            </w:pPr>
            <w:r w:rsidRPr="007275DF">
              <w:rPr>
                <w:lang w:val="it-IT"/>
              </w:rPr>
              <w:t>NR RF Channel Number</w:t>
            </w:r>
          </w:p>
        </w:tc>
        <w:tc>
          <w:tcPr>
            <w:tcW w:w="596" w:type="dxa"/>
          </w:tcPr>
          <w:p w14:paraId="1EDDA4FB" w14:textId="77777777" w:rsidR="009F3451" w:rsidRPr="007275DF" w:rsidRDefault="009F3451" w:rsidP="00D00DFE">
            <w:pPr>
              <w:pStyle w:val="TAC"/>
              <w:rPr>
                <w:lang w:val="it-IT"/>
              </w:rPr>
            </w:pPr>
          </w:p>
        </w:tc>
        <w:tc>
          <w:tcPr>
            <w:tcW w:w="1251" w:type="dxa"/>
          </w:tcPr>
          <w:p w14:paraId="380EE8A2" w14:textId="77777777" w:rsidR="009F3451" w:rsidRPr="007275DF" w:rsidRDefault="009F3451" w:rsidP="00D00DFE">
            <w:pPr>
              <w:pStyle w:val="TAC"/>
            </w:pPr>
            <w:r w:rsidRPr="007275DF">
              <w:t>Config 1</w:t>
            </w:r>
          </w:p>
        </w:tc>
        <w:tc>
          <w:tcPr>
            <w:tcW w:w="2505" w:type="dxa"/>
            <w:gridSpan w:val="4"/>
          </w:tcPr>
          <w:p w14:paraId="2EFF5237" w14:textId="77777777" w:rsidR="009F3451" w:rsidRPr="007275DF" w:rsidRDefault="009F3451" w:rsidP="00D00DFE">
            <w:pPr>
              <w:pStyle w:val="TAC"/>
              <w:rPr>
                <w:bCs/>
              </w:rPr>
            </w:pPr>
            <w:r w:rsidRPr="007275DF">
              <w:rPr>
                <w:bCs/>
              </w:rPr>
              <w:t>1, 2</w:t>
            </w:r>
          </w:p>
        </w:tc>
        <w:tc>
          <w:tcPr>
            <w:tcW w:w="3072" w:type="dxa"/>
          </w:tcPr>
          <w:p w14:paraId="1401C6C6" w14:textId="77777777" w:rsidR="009F3451" w:rsidRPr="007275DF" w:rsidRDefault="009F3451" w:rsidP="00D00DFE">
            <w:pPr>
              <w:pStyle w:val="TAL"/>
              <w:rPr>
                <w:bCs/>
              </w:rPr>
            </w:pPr>
            <w:r w:rsidRPr="007275DF">
              <w:rPr>
                <w:bCs/>
              </w:rPr>
              <w:t>Two FR1 NR carrier frequencies are used. Channels 1 and 2 are with CCA.</w:t>
            </w:r>
          </w:p>
          <w:p w14:paraId="233355A6" w14:textId="77777777" w:rsidR="009F3451" w:rsidRPr="007275DF" w:rsidRDefault="009F3451" w:rsidP="00D00DFE">
            <w:pPr>
              <w:pStyle w:val="TAL"/>
              <w:rPr>
                <w:bCs/>
              </w:rPr>
            </w:pPr>
          </w:p>
        </w:tc>
      </w:tr>
      <w:tr w:rsidR="009F3451" w:rsidRPr="007275DF" w14:paraId="2EC4EC7B" w14:textId="77777777" w:rsidTr="00D00DFE">
        <w:trPr>
          <w:cantSplit/>
          <w:trHeight w:val="823"/>
        </w:trPr>
        <w:tc>
          <w:tcPr>
            <w:tcW w:w="2117" w:type="dxa"/>
          </w:tcPr>
          <w:p w14:paraId="041B9B82" w14:textId="77777777" w:rsidR="009F3451" w:rsidRPr="007275DF" w:rsidRDefault="009F3451" w:rsidP="00D00DFE">
            <w:pPr>
              <w:pStyle w:val="TAL"/>
              <w:rPr>
                <w:rFonts w:cs="Arial"/>
              </w:rPr>
            </w:pPr>
            <w:r w:rsidRPr="007275DF">
              <w:rPr>
                <w:rFonts w:cs="Arial"/>
              </w:rPr>
              <w:t>Active cells</w:t>
            </w:r>
          </w:p>
        </w:tc>
        <w:tc>
          <w:tcPr>
            <w:tcW w:w="596" w:type="dxa"/>
          </w:tcPr>
          <w:p w14:paraId="322974F0" w14:textId="77777777" w:rsidR="009F3451" w:rsidRPr="007275DF" w:rsidRDefault="009F3451" w:rsidP="00D00DFE">
            <w:pPr>
              <w:pStyle w:val="TAC"/>
            </w:pPr>
          </w:p>
        </w:tc>
        <w:tc>
          <w:tcPr>
            <w:tcW w:w="1251" w:type="dxa"/>
          </w:tcPr>
          <w:p w14:paraId="7B77E331" w14:textId="77777777" w:rsidR="009F3451" w:rsidRPr="007275DF" w:rsidRDefault="009F3451" w:rsidP="00D00DFE">
            <w:pPr>
              <w:pStyle w:val="TAC"/>
            </w:pPr>
            <w:r w:rsidRPr="007275DF">
              <w:t>Config 1</w:t>
            </w:r>
          </w:p>
        </w:tc>
        <w:tc>
          <w:tcPr>
            <w:tcW w:w="2505" w:type="dxa"/>
            <w:gridSpan w:val="4"/>
          </w:tcPr>
          <w:p w14:paraId="4153BDFF" w14:textId="77777777" w:rsidR="009F3451" w:rsidRPr="007275DF" w:rsidRDefault="009F3451" w:rsidP="00D00DFE">
            <w:pPr>
              <w:pStyle w:val="TAC"/>
            </w:pPr>
            <w:r>
              <w:t>NR cell 1 with CCA (PCell)</w:t>
            </w:r>
          </w:p>
        </w:tc>
        <w:tc>
          <w:tcPr>
            <w:tcW w:w="3072" w:type="dxa"/>
          </w:tcPr>
          <w:p w14:paraId="44ACA864"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 xml:space="preserve">1 with CCA. </w:t>
            </w:r>
          </w:p>
        </w:tc>
      </w:tr>
      <w:tr w:rsidR="009F3451" w:rsidRPr="007275DF" w14:paraId="366207F2" w14:textId="77777777" w:rsidTr="00D00DFE">
        <w:trPr>
          <w:cantSplit/>
          <w:trHeight w:val="406"/>
        </w:trPr>
        <w:tc>
          <w:tcPr>
            <w:tcW w:w="2117" w:type="dxa"/>
          </w:tcPr>
          <w:p w14:paraId="53B0F097" w14:textId="77777777" w:rsidR="009F3451" w:rsidRPr="007275DF" w:rsidRDefault="009F3451" w:rsidP="00D00DFE">
            <w:pPr>
              <w:pStyle w:val="TAL"/>
              <w:rPr>
                <w:rFonts w:cs="Arial"/>
              </w:rPr>
            </w:pPr>
            <w:r w:rsidRPr="007275DF">
              <w:rPr>
                <w:rFonts w:cs="Arial"/>
              </w:rPr>
              <w:t>Neighbour cell</w:t>
            </w:r>
          </w:p>
        </w:tc>
        <w:tc>
          <w:tcPr>
            <w:tcW w:w="596" w:type="dxa"/>
          </w:tcPr>
          <w:p w14:paraId="460ABCC1" w14:textId="77777777" w:rsidR="009F3451" w:rsidRPr="007275DF" w:rsidRDefault="009F3451" w:rsidP="00D00DFE">
            <w:pPr>
              <w:pStyle w:val="TAC"/>
            </w:pPr>
          </w:p>
        </w:tc>
        <w:tc>
          <w:tcPr>
            <w:tcW w:w="1251" w:type="dxa"/>
          </w:tcPr>
          <w:p w14:paraId="24F8012C" w14:textId="77777777" w:rsidR="009F3451" w:rsidRPr="007275DF" w:rsidRDefault="009F3451" w:rsidP="00D00DFE">
            <w:pPr>
              <w:pStyle w:val="TAC"/>
            </w:pPr>
            <w:r w:rsidRPr="007275DF">
              <w:t>Config 1</w:t>
            </w:r>
          </w:p>
        </w:tc>
        <w:tc>
          <w:tcPr>
            <w:tcW w:w="2505" w:type="dxa"/>
            <w:gridSpan w:val="4"/>
          </w:tcPr>
          <w:p w14:paraId="5951AC48" w14:textId="77777777" w:rsidR="009F3451" w:rsidRPr="007275DF" w:rsidRDefault="009F3451" w:rsidP="00D00DFE">
            <w:pPr>
              <w:pStyle w:val="TAC"/>
            </w:pPr>
            <w:r w:rsidRPr="007275DF">
              <w:t>NR cell 2 with CCA</w:t>
            </w:r>
          </w:p>
        </w:tc>
        <w:tc>
          <w:tcPr>
            <w:tcW w:w="3072" w:type="dxa"/>
          </w:tcPr>
          <w:p w14:paraId="2D4B21F2"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 with CCA.</w:t>
            </w:r>
          </w:p>
        </w:tc>
      </w:tr>
      <w:tr w:rsidR="009F3451" w:rsidRPr="007275DF" w14:paraId="36110E53" w14:textId="77777777" w:rsidTr="00D00DFE">
        <w:trPr>
          <w:cantSplit/>
          <w:trHeight w:val="406"/>
        </w:trPr>
        <w:tc>
          <w:tcPr>
            <w:tcW w:w="2117" w:type="dxa"/>
          </w:tcPr>
          <w:p w14:paraId="69D7B03E" w14:textId="77777777" w:rsidR="009F3451" w:rsidRPr="007275DF" w:rsidRDefault="009F3451" w:rsidP="00D00DFE">
            <w:pPr>
              <w:pStyle w:val="TAL"/>
              <w:rPr>
                <w:rFonts w:cs="Arial"/>
              </w:rPr>
            </w:pPr>
            <w:r w:rsidRPr="007275DF">
              <w:rPr>
                <w:noProof/>
                <w:lang w:val="it-IT"/>
              </w:rPr>
              <w:t>DL CCA model</w:t>
            </w:r>
          </w:p>
        </w:tc>
        <w:tc>
          <w:tcPr>
            <w:tcW w:w="596" w:type="dxa"/>
          </w:tcPr>
          <w:p w14:paraId="129138DB" w14:textId="77777777" w:rsidR="009F3451" w:rsidRPr="007275DF" w:rsidRDefault="009F3451" w:rsidP="00D00DFE">
            <w:pPr>
              <w:pStyle w:val="TAC"/>
            </w:pPr>
          </w:p>
        </w:tc>
        <w:tc>
          <w:tcPr>
            <w:tcW w:w="1251" w:type="dxa"/>
          </w:tcPr>
          <w:p w14:paraId="683EE679" w14:textId="77777777" w:rsidR="009F3451" w:rsidRPr="007275DF" w:rsidRDefault="009F3451" w:rsidP="00D00DFE">
            <w:pPr>
              <w:pStyle w:val="TAC"/>
            </w:pPr>
            <w:r w:rsidRPr="007275DF">
              <w:t>Config 1</w:t>
            </w:r>
          </w:p>
        </w:tc>
        <w:tc>
          <w:tcPr>
            <w:tcW w:w="2505" w:type="dxa"/>
            <w:gridSpan w:val="4"/>
          </w:tcPr>
          <w:p w14:paraId="501CA3A5" w14:textId="77777777" w:rsidR="009F3451" w:rsidRPr="007275DF" w:rsidRDefault="009F3451" w:rsidP="00D00DFE">
            <w:pPr>
              <w:pStyle w:val="TAC"/>
            </w:pPr>
            <w:r w:rsidRPr="007275DF">
              <w:rPr>
                <w:noProof/>
              </w:rPr>
              <w:t xml:space="preserve">As specified in clause </w:t>
            </w:r>
            <w:del w:id="681" w:author="Author">
              <w:r w:rsidRPr="007275DF" w:rsidDel="005F261E">
                <w:rPr>
                  <w:noProof/>
                </w:rPr>
                <w:delText>A.3.20</w:delText>
              </w:r>
            </w:del>
            <w:ins w:id="682" w:author="Author">
              <w:r>
                <w:rPr>
                  <w:noProof/>
                </w:rPr>
                <w:t>A.3.26</w:t>
              </w:r>
            </w:ins>
            <w:r w:rsidRPr="007275DF">
              <w:rPr>
                <w:noProof/>
              </w:rPr>
              <w:t>.2.1</w:t>
            </w:r>
          </w:p>
        </w:tc>
        <w:tc>
          <w:tcPr>
            <w:tcW w:w="3072" w:type="dxa"/>
          </w:tcPr>
          <w:p w14:paraId="75BEDC29" w14:textId="77777777" w:rsidR="009F3451" w:rsidRPr="007275DF" w:rsidRDefault="009F3451" w:rsidP="00D00DFE">
            <w:pPr>
              <w:pStyle w:val="TAL"/>
              <w:rPr>
                <w:rFonts w:cs="Arial"/>
              </w:rPr>
            </w:pPr>
          </w:p>
        </w:tc>
      </w:tr>
      <w:tr w:rsidR="009F3451" w:rsidRPr="007275DF" w14:paraId="662BC3C8" w14:textId="77777777" w:rsidTr="00D00DFE">
        <w:trPr>
          <w:cantSplit/>
          <w:trHeight w:val="406"/>
        </w:trPr>
        <w:tc>
          <w:tcPr>
            <w:tcW w:w="2117" w:type="dxa"/>
          </w:tcPr>
          <w:p w14:paraId="475F62B0" w14:textId="77777777" w:rsidR="009F3451" w:rsidRPr="007275DF" w:rsidRDefault="009F3451" w:rsidP="00D00DFE">
            <w:pPr>
              <w:pStyle w:val="TAL"/>
              <w:rPr>
                <w:rFonts w:cs="Arial"/>
              </w:rPr>
            </w:pPr>
            <w:r w:rsidRPr="007275DF">
              <w:rPr>
                <w:noProof/>
                <w:lang w:val="it-IT"/>
              </w:rPr>
              <w:t>UL CCA model</w:t>
            </w:r>
          </w:p>
        </w:tc>
        <w:tc>
          <w:tcPr>
            <w:tcW w:w="596" w:type="dxa"/>
          </w:tcPr>
          <w:p w14:paraId="3159E04A" w14:textId="77777777" w:rsidR="009F3451" w:rsidRPr="007275DF" w:rsidRDefault="009F3451" w:rsidP="00D00DFE">
            <w:pPr>
              <w:pStyle w:val="TAC"/>
            </w:pPr>
          </w:p>
        </w:tc>
        <w:tc>
          <w:tcPr>
            <w:tcW w:w="1251" w:type="dxa"/>
          </w:tcPr>
          <w:p w14:paraId="5FFE555E" w14:textId="77777777" w:rsidR="009F3451" w:rsidRPr="007275DF" w:rsidRDefault="009F3451" w:rsidP="00D00DFE">
            <w:pPr>
              <w:pStyle w:val="TAC"/>
            </w:pPr>
            <w:r w:rsidRPr="007275DF">
              <w:t>Config 1</w:t>
            </w:r>
          </w:p>
        </w:tc>
        <w:tc>
          <w:tcPr>
            <w:tcW w:w="2505" w:type="dxa"/>
            <w:gridSpan w:val="4"/>
          </w:tcPr>
          <w:p w14:paraId="3B1DD2DC" w14:textId="77777777" w:rsidR="009F3451" w:rsidRPr="007275DF" w:rsidRDefault="009F3451" w:rsidP="00D00DFE">
            <w:pPr>
              <w:pStyle w:val="TAC"/>
            </w:pPr>
            <w:r w:rsidRPr="007275DF">
              <w:rPr>
                <w:noProof/>
              </w:rPr>
              <w:t xml:space="preserve">As specified in clause </w:t>
            </w:r>
            <w:del w:id="683" w:author="Author">
              <w:r w:rsidRPr="007275DF" w:rsidDel="005F261E">
                <w:rPr>
                  <w:noProof/>
                </w:rPr>
                <w:delText>A.3.20</w:delText>
              </w:r>
            </w:del>
            <w:ins w:id="684" w:author="Author">
              <w:r>
                <w:rPr>
                  <w:noProof/>
                </w:rPr>
                <w:t>A.3.26</w:t>
              </w:r>
            </w:ins>
            <w:r w:rsidRPr="007275DF">
              <w:rPr>
                <w:noProof/>
              </w:rPr>
              <w:t>.2.2</w:t>
            </w:r>
          </w:p>
        </w:tc>
        <w:tc>
          <w:tcPr>
            <w:tcW w:w="3072" w:type="dxa"/>
          </w:tcPr>
          <w:p w14:paraId="022F285A" w14:textId="77777777" w:rsidR="009F3451" w:rsidRPr="007275DF" w:rsidRDefault="009F3451" w:rsidP="00D00DFE">
            <w:pPr>
              <w:pStyle w:val="TAL"/>
              <w:rPr>
                <w:rFonts w:cs="Arial"/>
              </w:rPr>
            </w:pPr>
          </w:p>
        </w:tc>
      </w:tr>
      <w:tr w:rsidR="009F3451" w:rsidRPr="007275DF" w14:paraId="485C4A2E" w14:textId="77777777" w:rsidTr="00D00DFE">
        <w:trPr>
          <w:cantSplit/>
          <w:trHeight w:val="416"/>
        </w:trPr>
        <w:tc>
          <w:tcPr>
            <w:tcW w:w="2117" w:type="dxa"/>
          </w:tcPr>
          <w:p w14:paraId="3802CD9D"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5E96D77A" w14:textId="77777777" w:rsidR="009F3451" w:rsidRPr="007275DF" w:rsidRDefault="009F3451" w:rsidP="00D00DFE">
            <w:pPr>
              <w:pStyle w:val="TAC"/>
            </w:pPr>
          </w:p>
        </w:tc>
        <w:tc>
          <w:tcPr>
            <w:tcW w:w="1251" w:type="dxa"/>
          </w:tcPr>
          <w:p w14:paraId="5BD53C2F" w14:textId="77777777" w:rsidR="009F3451" w:rsidRPr="007275DF" w:rsidRDefault="009F3451" w:rsidP="00D00DFE">
            <w:pPr>
              <w:pStyle w:val="TAC"/>
              <w:rPr>
                <w:lang w:eastAsia="zh-CN"/>
              </w:rPr>
            </w:pPr>
            <w:r w:rsidRPr="007275DF">
              <w:t>Config 1</w:t>
            </w:r>
          </w:p>
        </w:tc>
        <w:tc>
          <w:tcPr>
            <w:tcW w:w="1252" w:type="dxa"/>
            <w:gridSpan w:val="2"/>
          </w:tcPr>
          <w:p w14:paraId="1E72C140" w14:textId="77777777" w:rsidR="009F3451" w:rsidRPr="007275DF" w:rsidRDefault="009F3451" w:rsidP="00D00DFE">
            <w:pPr>
              <w:pStyle w:val="TAC"/>
              <w:rPr>
                <w:lang w:eastAsia="zh-CN"/>
              </w:rPr>
            </w:pPr>
            <w:r w:rsidRPr="007275DF">
              <w:rPr>
                <w:lang w:eastAsia="zh-CN"/>
              </w:rPr>
              <w:t>0</w:t>
            </w:r>
          </w:p>
        </w:tc>
        <w:tc>
          <w:tcPr>
            <w:tcW w:w="1253" w:type="dxa"/>
            <w:gridSpan w:val="2"/>
          </w:tcPr>
          <w:p w14:paraId="336C767D" w14:textId="77777777" w:rsidR="009F3451" w:rsidRPr="007275DF" w:rsidRDefault="009F3451" w:rsidP="00D00DFE">
            <w:pPr>
              <w:pStyle w:val="TAC"/>
            </w:pPr>
            <w:r w:rsidRPr="007275DF">
              <w:rPr>
                <w:lang w:eastAsia="zh-CN"/>
              </w:rPr>
              <w:t>4</w:t>
            </w:r>
          </w:p>
        </w:tc>
        <w:tc>
          <w:tcPr>
            <w:tcW w:w="3072" w:type="dxa"/>
          </w:tcPr>
          <w:p w14:paraId="630A62C3" w14:textId="77777777" w:rsidR="009F3451" w:rsidRPr="007275DF" w:rsidRDefault="009F3451" w:rsidP="00D00DFE">
            <w:pPr>
              <w:pStyle w:val="TAL"/>
              <w:rPr>
                <w:rFonts w:cs="Arial"/>
              </w:rPr>
            </w:pPr>
            <w:r w:rsidRPr="007275DF">
              <w:rPr>
                <w:rFonts w:cs="Arial"/>
              </w:rPr>
              <w:t>As specified in clause 9.1.2-1.</w:t>
            </w:r>
          </w:p>
          <w:p w14:paraId="207BCC60" w14:textId="77777777" w:rsidR="009F3451" w:rsidRPr="007275DF" w:rsidRDefault="009F3451" w:rsidP="00D00DFE">
            <w:pPr>
              <w:pStyle w:val="TAL"/>
              <w:rPr>
                <w:rFonts w:cs="Arial"/>
              </w:rPr>
            </w:pPr>
          </w:p>
        </w:tc>
      </w:tr>
      <w:tr w:rsidR="009F3451" w:rsidRPr="007275DF" w14:paraId="1182E257" w14:textId="77777777" w:rsidTr="00D00DFE">
        <w:trPr>
          <w:cantSplit/>
          <w:trHeight w:val="416"/>
        </w:trPr>
        <w:tc>
          <w:tcPr>
            <w:tcW w:w="2117" w:type="dxa"/>
          </w:tcPr>
          <w:p w14:paraId="17968F3F"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060210C6" w14:textId="77777777" w:rsidR="009F3451" w:rsidRPr="007275DF" w:rsidRDefault="009F3451" w:rsidP="00D00DFE">
            <w:pPr>
              <w:pStyle w:val="TAC"/>
            </w:pPr>
          </w:p>
        </w:tc>
        <w:tc>
          <w:tcPr>
            <w:tcW w:w="1251" w:type="dxa"/>
          </w:tcPr>
          <w:p w14:paraId="184A27D7" w14:textId="77777777" w:rsidR="009F3451" w:rsidRPr="007275DF" w:rsidRDefault="009F3451" w:rsidP="00D00DFE">
            <w:pPr>
              <w:pStyle w:val="TAC"/>
              <w:rPr>
                <w:lang w:eastAsia="zh-CN"/>
              </w:rPr>
            </w:pPr>
            <w:r w:rsidRPr="007275DF">
              <w:t>Config 1</w:t>
            </w:r>
          </w:p>
        </w:tc>
        <w:tc>
          <w:tcPr>
            <w:tcW w:w="1252" w:type="dxa"/>
            <w:gridSpan w:val="2"/>
          </w:tcPr>
          <w:p w14:paraId="6FE72783"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11E3C694" w14:textId="77777777" w:rsidR="009F3451" w:rsidRPr="007275DF" w:rsidRDefault="009F3451" w:rsidP="00D00DFE">
            <w:pPr>
              <w:pStyle w:val="TAC"/>
              <w:rPr>
                <w:lang w:eastAsia="zh-CN"/>
              </w:rPr>
            </w:pPr>
            <w:r w:rsidRPr="007275DF">
              <w:rPr>
                <w:lang w:eastAsia="zh-CN"/>
              </w:rPr>
              <w:t>9</w:t>
            </w:r>
          </w:p>
        </w:tc>
        <w:tc>
          <w:tcPr>
            <w:tcW w:w="3072" w:type="dxa"/>
          </w:tcPr>
          <w:p w14:paraId="6A45C426" w14:textId="77777777" w:rsidR="009F3451" w:rsidRPr="007275DF" w:rsidRDefault="009F3451" w:rsidP="00D00DFE">
            <w:pPr>
              <w:pStyle w:val="TAL"/>
              <w:rPr>
                <w:rFonts w:cs="Arial"/>
              </w:rPr>
            </w:pPr>
          </w:p>
        </w:tc>
      </w:tr>
      <w:tr w:rsidR="009F3451" w:rsidRPr="007275DF" w14:paraId="4494169D" w14:textId="77777777" w:rsidTr="00D00DFE">
        <w:trPr>
          <w:cantSplit/>
          <w:trHeight w:val="198"/>
        </w:trPr>
        <w:tc>
          <w:tcPr>
            <w:tcW w:w="2117" w:type="dxa"/>
          </w:tcPr>
          <w:p w14:paraId="6531D2BC" w14:textId="77777777" w:rsidR="009F3451" w:rsidRPr="007275DF" w:rsidRDefault="009F3451" w:rsidP="00D00DFE">
            <w:pPr>
              <w:pStyle w:val="TAL"/>
              <w:rPr>
                <w:rFonts w:cs="Arial"/>
              </w:rPr>
            </w:pPr>
            <w:r w:rsidRPr="007275DF">
              <w:rPr>
                <w:rFonts w:cs="Arial"/>
              </w:rPr>
              <w:t>A3-Offset</w:t>
            </w:r>
          </w:p>
        </w:tc>
        <w:tc>
          <w:tcPr>
            <w:tcW w:w="596" w:type="dxa"/>
          </w:tcPr>
          <w:p w14:paraId="436E59CD" w14:textId="77777777" w:rsidR="009F3451" w:rsidRPr="007275DF" w:rsidRDefault="009F3451" w:rsidP="00D00DFE">
            <w:pPr>
              <w:pStyle w:val="TAC"/>
            </w:pPr>
            <w:r w:rsidRPr="007275DF">
              <w:t>dB</w:t>
            </w:r>
          </w:p>
        </w:tc>
        <w:tc>
          <w:tcPr>
            <w:tcW w:w="1251" w:type="dxa"/>
          </w:tcPr>
          <w:p w14:paraId="7B77EFB3" w14:textId="77777777" w:rsidR="009F3451" w:rsidRPr="007275DF" w:rsidRDefault="009F3451" w:rsidP="00D00DFE">
            <w:pPr>
              <w:pStyle w:val="TAC"/>
            </w:pPr>
            <w:r w:rsidRPr="007275DF">
              <w:t>Config 1</w:t>
            </w:r>
          </w:p>
        </w:tc>
        <w:tc>
          <w:tcPr>
            <w:tcW w:w="2505" w:type="dxa"/>
            <w:gridSpan w:val="4"/>
          </w:tcPr>
          <w:p w14:paraId="4333AB40" w14:textId="77777777" w:rsidR="009F3451" w:rsidRPr="007275DF" w:rsidRDefault="009F3451" w:rsidP="00D00DFE">
            <w:pPr>
              <w:pStyle w:val="TAC"/>
            </w:pPr>
            <w:r w:rsidRPr="007275DF">
              <w:t>-6</w:t>
            </w:r>
          </w:p>
        </w:tc>
        <w:tc>
          <w:tcPr>
            <w:tcW w:w="3072" w:type="dxa"/>
          </w:tcPr>
          <w:p w14:paraId="303D8E97" w14:textId="77777777" w:rsidR="009F3451" w:rsidRPr="007275DF" w:rsidRDefault="009F3451" w:rsidP="00D00DFE">
            <w:pPr>
              <w:pStyle w:val="TAL"/>
              <w:rPr>
                <w:rFonts w:cs="Arial"/>
              </w:rPr>
            </w:pPr>
          </w:p>
        </w:tc>
      </w:tr>
      <w:tr w:rsidR="009F3451" w:rsidRPr="007275DF" w14:paraId="4ED34A99" w14:textId="77777777" w:rsidTr="00D00DFE">
        <w:trPr>
          <w:cantSplit/>
          <w:trHeight w:val="208"/>
        </w:trPr>
        <w:tc>
          <w:tcPr>
            <w:tcW w:w="2117" w:type="dxa"/>
          </w:tcPr>
          <w:p w14:paraId="00346420" w14:textId="77777777" w:rsidR="009F3451" w:rsidRPr="007275DF" w:rsidRDefault="009F3451" w:rsidP="00D00DFE">
            <w:pPr>
              <w:pStyle w:val="TAL"/>
              <w:rPr>
                <w:rFonts w:cs="Arial"/>
              </w:rPr>
            </w:pPr>
            <w:r w:rsidRPr="007275DF">
              <w:rPr>
                <w:rFonts w:cs="Arial"/>
              </w:rPr>
              <w:t>Hysteresis</w:t>
            </w:r>
          </w:p>
        </w:tc>
        <w:tc>
          <w:tcPr>
            <w:tcW w:w="596" w:type="dxa"/>
          </w:tcPr>
          <w:p w14:paraId="74F1BFFE" w14:textId="77777777" w:rsidR="009F3451" w:rsidRPr="007275DF" w:rsidRDefault="009F3451" w:rsidP="00D00DFE">
            <w:pPr>
              <w:pStyle w:val="TAC"/>
            </w:pPr>
            <w:r w:rsidRPr="007275DF">
              <w:t>dB</w:t>
            </w:r>
          </w:p>
        </w:tc>
        <w:tc>
          <w:tcPr>
            <w:tcW w:w="1251" w:type="dxa"/>
          </w:tcPr>
          <w:p w14:paraId="795F5F18" w14:textId="77777777" w:rsidR="009F3451" w:rsidRPr="007275DF" w:rsidRDefault="009F3451" w:rsidP="00D00DFE">
            <w:pPr>
              <w:pStyle w:val="TAC"/>
            </w:pPr>
            <w:r w:rsidRPr="007275DF">
              <w:t>Config 1</w:t>
            </w:r>
          </w:p>
        </w:tc>
        <w:tc>
          <w:tcPr>
            <w:tcW w:w="2505" w:type="dxa"/>
            <w:gridSpan w:val="4"/>
          </w:tcPr>
          <w:p w14:paraId="5AD012A1" w14:textId="77777777" w:rsidR="009F3451" w:rsidRPr="007275DF" w:rsidRDefault="009F3451" w:rsidP="00D00DFE">
            <w:pPr>
              <w:pStyle w:val="TAC"/>
            </w:pPr>
            <w:r w:rsidRPr="007275DF">
              <w:t>0</w:t>
            </w:r>
          </w:p>
        </w:tc>
        <w:tc>
          <w:tcPr>
            <w:tcW w:w="3072" w:type="dxa"/>
          </w:tcPr>
          <w:p w14:paraId="7B678E84" w14:textId="77777777" w:rsidR="009F3451" w:rsidRPr="007275DF" w:rsidRDefault="009F3451" w:rsidP="00D00DFE">
            <w:pPr>
              <w:pStyle w:val="TAL"/>
              <w:rPr>
                <w:rFonts w:cs="Arial"/>
              </w:rPr>
            </w:pPr>
          </w:p>
        </w:tc>
      </w:tr>
      <w:tr w:rsidR="009F3451" w:rsidRPr="007275DF" w14:paraId="7A6457A6" w14:textId="77777777" w:rsidTr="00D00DFE">
        <w:trPr>
          <w:cantSplit/>
          <w:trHeight w:val="208"/>
        </w:trPr>
        <w:tc>
          <w:tcPr>
            <w:tcW w:w="2117" w:type="dxa"/>
          </w:tcPr>
          <w:p w14:paraId="1AE1B81C" w14:textId="77777777" w:rsidR="009F3451" w:rsidRPr="007275DF" w:rsidRDefault="009F3451" w:rsidP="00D00DFE">
            <w:pPr>
              <w:pStyle w:val="TAL"/>
              <w:rPr>
                <w:rFonts w:cs="Arial"/>
              </w:rPr>
            </w:pPr>
            <w:r w:rsidRPr="007275DF">
              <w:rPr>
                <w:rFonts w:cs="Arial"/>
              </w:rPr>
              <w:t>CP length</w:t>
            </w:r>
          </w:p>
        </w:tc>
        <w:tc>
          <w:tcPr>
            <w:tcW w:w="596" w:type="dxa"/>
          </w:tcPr>
          <w:p w14:paraId="6060CC8F" w14:textId="77777777" w:rsidR="009F3451" w:rsidRPr="007275DF" w:rsidRDefault="009F3451" w:rsidP="00D00DFE">
            <w:pPr>
              <w:pStyle w:val="TAC"/>
            </w:pPr>
          </w:p>
        </w:tc>
        <w:tc>
          <w:tcPr>
            <w:tcW w:w="1251" w:type="dxa"/>
          </w:tcPr>
          <w:p w14:paraId="7C94613D" w14:textId="77777777" w:rsidR="009F3451" w:rsidRPr="007275DF" w:rsidRDefault="009F3451" w:rsidP="00D00DFE">
            <w:pPr>
              <w:pStyle w:val="TAC"/>
            </w:pPr>
            <w:r w:rsidRPr="007275DF">
              <w:t>Config 1</w:t>
            </w:r>
          </w:p>
        </w:tc>
        <w:tc>
          <w:tcPr>
            <w:tcW w:w="2505" w:type="dxa"/>
            <w:gridSpan w:val="4"/>
          </w:tcPr>
          <w:p w14:paraId="63635273" w14:textId="77777777" w:rsidR="009F3451" w:rsidRPr="007275DF" w:rsidRDefault="009F3451" w:rsidP="00D00DFE">
            <w:pPr>
              <w:pStyle w:val="TAC"/>
            </w:pPr>
            <w:r w:rsidRPr="007275DF">
              <w:t>Normal</w:t>
            </w:r>
          </w:p>
        </w:tc>
        <w:tc>
          <w:tcPr>
            <w:tcW w:w="3072" w:type="dxa"/>
          </w:tcPr>
          <w:p w14:paraId="745EF831" w14:textId="77777777" w:rsidR="009F3451" w:rsidRPr="007275DF" w:rsidRDefault="009F3451" w:rsidP="00D00DFE">
            <w:pPr>
              <w:pStyle w:val="TAL"/>
              <w:rPr>
                <w:rFonts w:cs="Arial"/>
              </w:rPr>
            </w:pPr>
          </w:p>
        </w:tc>
      </w:tr>
      <w:tr w:rsidR="009F3451" w:rsidRPr="007275DF" w14:paraId="10898388" w14:textId="77777777" w:rsidTr="00D00DFE">
        <w:trPr>
          <w:cantSplit/>
          <w:trHeight w:val="198"/>
        </w:trPr>
        <w:tc>
          <w:tcPr>
            <w:tcW w:w="2117" w:type="dxa"/>
          </w:tcPr>
          <w:p w14:paraId="76837236" w14:textId="77777777" w:rsidR="009F3451" w:rsidRPr="007275DF" w:rsidRDefault="009F3451" w:rsidP="00D00DFE">
            <w:pPr>
              <w:pStyle w:val="TAL"/>
              <w:rPr>
                <w:rFonts w:cs="Arial"/>
              </w:rPr>
            </w:pPr>
            <w:r w:rsidRPr="007275DF">
              <w:rPr>
                <w:rFonts w:cs="Arial"/>
              </w:rPr>
              <w:t>TimeToTrigger</w:t>
            </w:r>
          </w:p>
        </w:tc>
        <w:tc>
          <w:tcPr>
            <w:tcW w:w="596" w:type="dxa"/>
          </w:tcPr>
          <w:p w14:paraId="2BC18C03" w14:textId="77777777" w:rsidR="009F3451" w:rsidRPr="007275DF" w:rsidRDefault="009F3451" w:rsidP="00D00DFE">
            <w:pPr>
              <w:pStyle w:val="TAC"/>
            </w:pPr>
            <w:r w:rsidRPr="007275DF">
              <w:t>s</w:t>
            </w:r>
          </w:p>
        </w:tc>
        <w:tc>
          <w:tcPr>
            <w:tcW w:w="1251" w:type="dxa"/>
          </w:tcPr>
          <w:p w14:paraId="3B251573" w14:textId="77777777" w:rsidR="009F3451" w:rsidRPr="007275DF" w:rsidRDefault="009F3451" w:rsidP="00D00DFE">
            <w:pPr>
              <w:pStyle w:val="TAC"/>
            </w:pPr>
            <w:r w:rsidRPr="007275DF">
              <w:t>Config 1</w:t>
            </w:r>
          </w:p>
        </w:tc>
        <w:tc>
          <w:tcPr>
            <w:tcW w:w="2505" w:type="dxa"/>
            <w:gridSpan w:val="4"/>
          </w:tcPr>
          <w:p w14:paraId="18B4A5C3" w14:textId="77777777" w:rsidR="009F3451" w:rsidRPr="007275DF" w:rsidRDefault="009F3451" w:rsidP="00D00DFE">
            <w:pPr>
              <w:pStyle w:val="TAC"/>
            </w:pPr>
            <w:r w:rsidRPr="007275DF">
              <w:t>0</w:t>
            </w:r>
          </w:p>
        </w:tc>
        <w:tc>
          <w:tcPr>
            <w:tcW w:w="3072" w:type="dxa"/>
          </w:tcPr>
          <w:p w14:paraId="6547DA2B" w14:textId="77777777" w:rsidR="009F3451" w:rsidRPr="007275DF" w:rsidRDefault="009F3451" w:rsidP="00D00DFE">
            <w:pPr>
              <w:pStyle w:val="TAL"/>
              <w:rPr>
                <w:rFonts w:cs="Arial"/>
              </w:rPr>
            </w:pPr>
          </w:p>
        </w:tc>
      </w:tr>
      <w:tr w:rsidR="009F3451" w:rsidRPr="007275DF" w14:paraId="270EF548" w14:textId="77777777" w:rsidTr="00D00DFE">
        <w:trPr>
          <w:cantSplit/>
          <w:trHeight w:val="208"/>
        </w:trPr>
        <w:tc>
          <w:tcPr>
            <w:tcW w:w="2117" w:type="dxa"/>
          </w:tcPr>
          <w:p w14:paraId="0687BF11" w14:textId="77777777" w:rsidR="009F3451" w:rsidRPr="007275DF" w:rsidRDefault="009F3451" w:rsidP="00D00DFE">
            <w:pPr>
              <w:pStyle w:val="TAL"/>
              <w:rPr>
                <w:rFonts w:cs="Arial"/>
              </w:rPr>
            </w:pPr>
            <w:r w:rsidRPr="007275DF">
              <w:rPr>
                <w:rFonts w:cs="Arial"/>
              </w:rPr>
              <w:t>Filter coefficient</w:t>
            </w:r>
          </w:p>
        </w:tc>
        <w:tc>
          <w:tcPr>
            <w:tcW w:w="596" w:type="dxa"/>
          </w:tcPr>
          <w:p w14:paraId="20B9ADAB" w14:textId="77777777" w:rsidR="009F3451" w:rsidRPr="007275DF" w:rsidRDefault="009F3451" w:rsidP="00D00DFE">
            <w:pPr>
              <w:pStyle w:val="TAC"/>
            </w:pPr>
          </w:p>
        </w:tc>
        <w:tc>
          <w:tcPr>
            <w:tcW w:w="1251" w:type="dxa"/>
          </w:tcPr>
          <w:p w14:paraId="0E483F55" w14:textId="77777777" w:rsidR="009F3451" w:rsidRPr="007275DF" w:rsidRDefault="009F3451" w:rsidP="00D00DFE">
            <w:pPr>
              <w:pStyle w:val="TAC"/>
            </w:pPr>
            <w:r w:rsidRPr="007275DF">
              <w:t>Config 1</w:t>
            </w:r>
          </w:p>
        </w:tc>
        <w:tc>
          <w:tcPr>
            <w:tcW w:w="2505" w:type="dxa"/>
            <w:gridSpan w:val="4"/>
          </w:tcPr>
          <w:p w14:paraId="04B25AED" w14:textId="77777777" w:rsidR="009F3451" w:rsidRPr="007275DF" w:rsidRDefault="009F3451" w:rsidP="00D00DFE">
            <w:pPr>
              <w:pStyle w:val="TAC"/>
            </w:pPr>
            <w:r w:rsidRPr="007275DF">
              <w:t>0</w:t>
            </w:r>
          </w:p>
        </w:tc>
        <w:tc>
          <w:tcPr>
            <w:tcW w:w="3072" w:type="dxa"/>
          </w:tcPr>
          <w:p w14:paraId="4956EEAB" w14:textId="77777777" w:rsidR="009F3451" w:rsidRPr="007275DF" w:rsidRDefault="009F3451" w:rsidP="00D00DFE">
            <w:pPr>
              <w:pStyle w:val="TAL"/>
              <w:rPr>
                <w:rFonts w:cs="Arial"/>
              </w:rPr>
            </w:pPr>
            <w:r w:rsidRPr="007275DF">
              <w:rPr>
                <w:rFonts w:cs="Arial"/>
              </w:rPr>
              <w:t>L3 filtering is not used</w:t>
            </w:r>
          </w:p>
        </w:tc>
      </w:tr>
      <w:tr w:rsidR="009F3451" w:rsidRPr="007275DF" w14:paraId="0652EB3C" w14:textId="77777777" w:rsidTr="00D00DFE">
        <w:trPr>
          <w:cantSplit/>
          <w:trHeight w:val="208"/>
        </w:trPr>
        <w:tc>
          <w:tcPr>
            <w:tcW w:w="2117" w:type="dxa"/>
          </w:tcPr>
          <w:p w14:paraId="03E498DC" w14:textId="77777777" w:rsidR="009F3451" w:rsidRPr="007275DF" w:rsidRDefault="009F3451" w:rsidP="00D00DFE">
            <w:pPr>
              <w:pStyle w:val="TAL"/>
              <w:rPr>
                <w:rFonts w:cs="Arial"/>
              </w:rPr>
            </w:pPr>
            <w:r w:rsidRPr="007275DF">
              <w:rPr>
                <w:rFonts w:cs="Arial"/>
              </w:rPr>
              <w:t>DRX</w:t>
            </w:r>
          </w:p>
        </w:tc>
        <w:tc>
          <w:tcPr>
            <w:tcW w:w="596" w:type="dxa"/>
          </w:tcPr>
          <w:p w14:paraId="73C8F142" w14:textId="77777777" w:rsidR="009F3451" w:rsidRPr="007275DF" w:rsidRDefault="009F3451" w:rsidP="00D00DFE">
            <w:pPr>
              <w:pStyle w:val="TAC"/>
            </w:pPr>
          </w:p>
        </w:tc>
        <w:tc>
          <w:tcPr>
            <w:tcW w:w="1251" w:type="dxa"/>
          </w:tcPr>
          <w:p w14:paraId="7EDC59CC" w14:textId="77777777" w:rsidR="009F3451" w:rsidRPr="007275DF" w:rsidRDefault="009F3451" w:rsidP="00D00DFE">
            <w:pPr>
              <w:pStyle w:val="TAC"/>
            </w:pPr>
            <w:r w:rsidRPr="007275DF">
              <w:t>Config 1</w:t>
            </w:r>
          </w:p>
        </w:tc>
        <w:tc>
          <w:tcPr>
            <w:tcW w:w="626" w:type="dxa"/>
          </w:tcPr>
          <w:p w14:paraId="666DEBCE" w14:textId="77777777" w:rsidR="009F3451" w:rsidRPr="007275DF" w:rsidRDefault="009F3451" w:rsidP="00D00DFE">
            <w:pPr>
              <w:pStyle w:val="TAC"/>
            </w:pPr>
            <w:r w:rsidRPr="007275DF">
              <w:t>DRX.1</w:t>
            </w:r>
          </w:p>
        </w:tc>
        <w:tc>
          <w:tcPr>
            <w:tcW w:w="626" w:type="dxa"/>
          </w:tcPr>
          <w:p w14:paraId="21FC320D" w14:textId="77777777" w:rsidR="009F3451" w:rsidRPr="007275DF" w:rsidRDefault="009F3451" w:rsidP="00D00DFE">
            <w:pPr>
              <w:pStyle w:val="TAC"/>
            </w:pPr>
            <w:r w:rsidRPr="007275DF">
              <w:t>DRX.2</w:t>
            </w:r>
          </w:p>
        </w:tc>
        <w:tc>
          <w:tcPr>
            <w:tcW w:w="626" w:type="dxa"/>
          </w:tcPr>
          <w:p w14:paraId="6318EBFF" w14:textId="77777777" w:rsidR="009F3451" w:rsidRPr="007275DF" w:rsidRDefault="009F3451" w:rsidP="00D00DFE">
            <w:pPr>
              <w:pStyle w:val="TAC"/>
            </w:pPr>
            <w:r w:rsidRPr="007275DF">
              <w:t>DRX.1</w:t>
            </w:r>
          </w:p>
        </w:tc>
        <w:tc>
          <w:tcPr>
            <w:tcW w:w="627" w:type="dxa"/>
          </w:tcPr>
          <w:p w14:paraId="4E227638" w14:textId="77777777" w:rsidR="009F3451" w:rsidRPr="007275DF" w:rsidRDefault="009F3451" w:rsidP="00D00DFE">
            <w:pPr>
              <w:pStyle w:val="TAC"/>
            </w:pPr>
            <w:r w:rsidRPr="007275DF">
              <w:t>DRX.2</w:t>
            </w:r>
          </w:p>
        </w:tc>
        <w:tc>
          <w:tcPr>
            <w:tcW w:w="3072" w:type="dxa"/>
          </w:tcPr>
          <w:p w14:paraId="1B1E215B" w14:textId="77777777" w:rsidR="009F3451" w:rsidRDefault="009F3451" w:rsidP="00D00DFE">
            <w:pPr>
              <w:pStyle w:val="TAC"/>
              <w:jc w:val="left"/>
              <w:rPr>
                <w:ins w:id="685" w:author="Author"/>
                <w:rFonts w:cs="Arial"/>
                <w:lang w:val="en-US"/>
              </w:rPr>
            </w:pPr>
            <w:ins w:id="686" w:author="Author">
              <w:r>
                <w:rPr>
                  <w:rFonts w:cs="Arial"/>
                  <w:lang w:val="en-US"/>
                </w:rPr>
                <w:t xml:space="preserve">As specified in clause </w:t>
              </w:r>
              <w:r>
                <w:rPr>
                  <w:lang w:val="en-US"/>
                </w:rPr>
                <w:t>A.3.3</w:t>
              </w:r>
            </w:ins>
          </w:p>
          <w:p w14:paraId="6DF25FD2" w14:textId="77777777" w:rsidR="009F3451" w:rsidRPr="007275DF" w:rsidRDefault="009F3451" w:rsidP="00D00DFE">
            <w:pPr>
              <w:pStyle w:val="TAL"/>
              <w:rPr>
                <w:rFonts w:cs="Arial"/>
              </w:rPr>
            </w:pPr>
            <w:del w:id="687" w:author="Author">
              <w:r w:rsidRPr="007275DF" w:rsidDel="00C20448">
                <w:rPr>
                  <w:rFonts w:cs="Arial"/>
                </w:rPr>
                <w:delText>DRX is not used</w:delText>
              </w:r>
            </w:del>
          </w:p>
        </w:tc>
      </w:tr>
      <w:tr w:rsidR="009F3451" w:rsidRPr="007275DF" w14:paraId="3D3A9CBD" w14:textId="77777777" w:rsidTr="00D00DFE">
        <w:trPr>
          <w:cantSplit/>
          <w:trHeight w:val="614"/>
        </w:trPr>
        <w:tc>
          <w:tcPr>
            <w:tcW w:w="2117" w:type="dxa"/>
          </w:tcPr>
          <w:p w14:paraId="36171EA9"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30000646" w14:textId="77777777" w:rsidR="009F3451" w:rsidRPr="007275DF" w:rsidRDefault="009F3451" w:rsidP="00D00DFE">
            <w:pPr>
              <w:pStyle w:val="TAC"/>
            </w:pPr>
          </w:p>
        </w:tc>
        <w:tc>
          <w:tcPr>
            <w:tcW w:w="1251" w:type="dxa"/>
          </w:tcPr>
          <w:p w14:paraId="0BFD6CD8" w14:textId="77777777" w:rsidR="009F3451" w:rsidRPr="007275DF" w:rsidRDefault="009F3451" w:rsidP="00D00DFE">
            <w:pPr>
              <w:pStyle w:val="TAC"/>
            </w:pPr>
            <w:r w:rsidRPr="007275DF">
              <w:t>Config 1</w:t>
            </w:r>
          </w:p>
        </w:tc>
        <w:tc>
          <w:tcPr>
            <w:tcW w:w="2505" w:type="dxa"/>
            <w:gridSpan w:val="4"/>
          </w:tcPr>
          <w:p w14:paraId="144563E7"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451648B2" w14:textId="77777777" w:rsidR="009F3451" w:rsidRPr="007275DF" w:rsidRDefault="009F3451" w:rsidP="00D00DFE">
            <w:pPr>
              <w:pStyle w:val="TAL"/>
            </w:pPr>
            <w:r w:rsidRPr="007275DF">
              <w:t>Synchronous cells.</w:t>
            </w:r>
          </w:p>
          <w:p w14:paraId="02EF9BDA" w14:textId="77777777" w:rsidR="009F3451" w:rsidRPr="007275DF" w:rsidRDefault="009F3451" w:rsidP="00D00DFE">
            <w:pPr>
              <w:pStyle w:val="TAL"/>
              <w:rPr>
                <w:lang w:eastAsia="zh-CN"/>
              </w:rPr>
            </w:pPr>
          </w:p>
        </w:tc>
      </w:tr>
      <w:tr w:rsidR="009F3451" w:rsidRPr="007275DF" w14:paraId="6896616A" w14:textId="77777777" w:rsidTr="00D00DFE">
        <w:trPr>
          <w:cantSplit/>
          <w:trHeight w:val="208"/>
        </w:trPr>
        <w:tc>
          <w:tcPr>
            <w:tcW w:w="2117" w:type="dxa"/>
          </w:tcPr>
          <w:p w14:paraId="0C9BCE64" w14:textId="77777777" w:rsidR="009F3451" w:rsidRPr="007275DF" w:rsidRDefault="009F3451" w:rsidP="00D00DFE">
            <w:pPr>
              <w:pStyle w:val="TAL"/>
              <w:rPr>
                <w:rFonts w:cs="Arial"/>
              </w:rPr>
            </w:pPr>
            <w:r w:rsidRPr="007275DF">
              <w:rPr>
                <w:rFonts w:cs="Arial"/>
              </w:rPr>
              <w:t>T1</w:t>
            </w:r>
          </w:p>
        </w:tc>
        <w:tc>
          <w:tcPr>
            <w:tcW w:w="596" w:type="dxa"/>
          </w:tcPr>
          <w:p w14:paraId="504980A2" w14:textId="77777777" w:rsidR="009F3451" w:rsidRPr="007275DF" w:rsidRDefault="009F3451" w:rsidP="00D00DFE">
            <w:pPr>
              <w:pStyle w:val="TAC"/>
            </w:pPr>
            <w:r w:rsidRPr="007275DF">
              <w:t>s</w:t>
            </w:r>
          </w:p>
        </w:tc>
        <w:tc>
          <w:tcPr>
            <w:tcW w:w="1251" w:type="dxa"/>
          </w:tcPr>
          <w:p w14:paraId="2ED8AA6F" w14:textId="77777777" w:rsidR="009F3451" w:rsidRPr="007275DF" w:rsidRDefault="009F3451" w:rsidP="00D00DFE">
            <w:pPr>
              <w:pStyle w:val="TAC"/>
            </w:pPr>
            <w:r w:rsidRPr="007275DF">
              <w:t>Config 1</w:t>
            </w:r>
          </w:p>
        </w:tc>
        <w:tc>
          <w:tcPr>
            <w:tcW w:w="2505" w:type="dxa"/>
            <w:gridSpan w:val="4"/>
          </w:tcPr>
          <w:p w14:paraId="490F2729" w14:textId="77777777" w:rsidR="009F3451" w:rsidRPr="007275DF" w:rsidRDefault="009F3451" w:rsidP="00D00DFE">
            <w:pPr>
              <w:pStyle w:val="TAC"/>
            </w:pPr>
            <w:del w:id="688" w:author="Author">
              <w:r w:rsidRPr="007275DF" w:rsidDel="00302EAC">
                <w:delText>[</w:delText>
              </w:r>
            </w:del>
            <w:r w:rsidRPr="007275DF">
              <w:t>5</w:t>
            </w:r>
            <w:del w:id="689" w:author="Author">
              <w:r w:rsidRPr="007275DF" w:rsidDel="00302EAC">
                <w:delText>]</w:delText>
              </w:r>
            </w:del>
          </w:p>
        </w:tc>
        <w:tc>
          <w:tcPr>
            <w:tcW w:w="3072" w:type="dxa"/>
          </w:tcPr>
          <w:p w14:paraId="655E2AA1" w14:textId="77777777" w:rsidR="009F3451" w:rsidRPr="007275DF" w:rsidRDefault="009F3451" w:rsidP="00D00DFE">
            <w:pPr>
              <w:pStyle w:val="TAL"/>
              <w:rPr>
                <w:rFonts w:cs="Arial"/>
              </w:rPr>
            </w:pPr>
          </w:p>
        </w:tc>
      </w:tr>
      <w:tr w:rsidR="009F3451" w:rsidRPr="007275DF" w14:paraId="53E80905" w14:textId="77777777" w:rsidTr="00D00DFE">
        <w:trPr>
          <w:cantSplit/>
          <w:trHeight w:val="208"/>
        </w:trPr>
        <w:tc>
          <w:tcPr>
            <w:tcW w:w="2117" w:type="dxa"/>
          </w:tcPr>
          <w:p w14:paraId="6C24142B" w14:textId="77777777" w:rsidR="009F3451" w:rsidRPr="007275DF" w:rsidRDefault="009F3451" w:rsidP="00D00DFE">
            <w:pPr>
              <w:pStyle w:val="TAL"/>
              <w:rPr>
                <w:rFonts w:cs="Arial"/>
              </w:rPr>
            </w:pPr>
            <w:r w:rsidRPr="007275DF">
              <w:rPr>
                <w:rFonts w:cs="Arial"/>
              </w:rPr>
              <w:t>T2</w:t>
            </w:r>
          </w:p>
        </w:tc>
        <w:tc>
          <w:tcPr>
            <w:tcW w:w="596" w:type="dxa"/>
          </w:tcPr>
          <w:p w14:paraId="3F26AEB5" w14:textId="77777777" w:rsidR="009F3451" w:rsidRPr="007275DF" w:rsidRDefault="009F3451" w:rsidP="00D00DFE">
            <w:pPr>
              <w:pStyle w:val="TAC"/>
            </w:pPr>
            <w:r w:rsidRPr="007275DF">
              <w:t>s</w:t>
            </w:r>
          </w:p>
        </w:tc>
        <w:tc>
          <w:tcPr>
            <w:tcW w:w="1251" w:type="dxa"/>
          </w:tcPr>
          <w:p w14:paraId="4A091D9C" w14:textId="77777777" w:rsidR="009F3451" w:rsidRPr="007275DF" w:rsidRDefault="009F3451" w:rsidP="00D00DFE">
            <w:pPr>
              <w:pStyle w:val="TAC"/>
            </w:pPr>
            <w:r w:rsidRPr="007275DF">
              <w:t>Config 1</w:t>
            </w:r>
          </w:p>
        </w:tc>
        <w:tc>
          <w:tcPr>
            <w:tcW w:w="626" w:type="dxa"/>
          </w:tcPr>
          <w:p w14:paraId="5AC1CAED" w14:textId="77777777" w:rsidR="009F3451" w:rsidRPr="007275DF" w:rsidRDefault="009F3451" w:rsidP="00D00DFE">
            <w:pPr>
              <w:pStyle w:val="TAC"/>
            </w:pPr>
            <w:del w:id="690" w:author="Author">
              <w:r w:rsidRPr="007275DF" w:rsidDel="00F60824">
                <w:delText>[1.1]</w:delText>
              </w:r>
            </w:del>
            <w:ins w:id="691" w:author="Author">
              <w:r>
                <w:t>3</w:t>
              </w:r>
            </w:ins>
          </w:p>
        </w:tc>
        <w:tc>
          <w:tcPr>
            <w:tcW w:w="626" w:type="dxa"/>
          </w:tcPr>
          <w:p w14:paraId="5792DD75" w14:textId="77777777" w:rsidR="009F3451" w:rsidRPr="007275DF" w:rsidRDefault="009F3451" w:rsidP="00D00DFE">
            <w:pPr>
              <w:pStyle w:val="TAC"/>
            </w:pPr>
            <w:del w:id="692" w:author="Author">
              <w:r w:rsidRPr="007275DF" w:rsidDel="00F60824">
                <w:delText>[11]</w:delText>
              </w:r>
            </w:del>
            <w:ins w:id="693" w:author="Author">
              <w:r>
                <w:t>20</w:t>
              </w:r>
            </w:ins>
          </w:p>
        </w:tc>
        <w:tc>
          <w:tcPr>
            <w:tcW w:w="626" w:type="dxa"/>
          </w:tcPr>
          <w:p w14:paraId="3846B8E8" w14:textId="77777777" w:rsidR="009F3451" w:rsidRPr="007275DF" w:rsidRDefault="009F3451" w:rsidP="00D00DFE">
            <w:pPr>
              <w:pStyle w:val="TAC"/>
            </w:pPr>
            <w:del w:id="694" w:author="Author">
              <w:r w:rsidRPr="007275DF" w:rsidDel="00F60824">
                <w:delText>[1.1]</w:delText>
              </w:r>
            </w:del>
            <w:ins w:id="695" w:author="Author">
              <w:r>
                <w:t>3</w:t>
              </w:r>
            </w:ins>
          </w:p>
        </w:tc>
        <w:tc>
          <w:tcPr>
            <w:tcW w:w="627" w:type="dxa"/>
          </w:tcPr>
          <w:p w14:paraId="0C30693C" w14:textId="77777777" w:rsidR="009F3451" w:rsidRPr="007275DF" w:rsidRDefault="009F3451" w:rsidP="00D00DFE">
            <w:pPr>
              <w:pStyle w:val="TAC"/>
            </w:pPr>
            <w:del w:id="696" w:author="Author">
              <w:r w:rsidRPr="007275DF" w:rsidDel="00F60824">
                <w:delText>[11]</w:delText>
              </w:r>
            </w:del>
            <w:ins w:id="697" w:author="Author">
              <w:r>
                <w:t>20</w:t>
              </w:r>
            </w:ins>
          </w:p>
        </w:tc>
        <w:tc>
          <w:tcPr>
            <w:tcW w:w="3072" w:type="dxa"/>
          </w:tcPr>
          <w:p w14:paraId="3841EB2E" w14:textId="77777777" w:rsidR="009F3451" w:rsidRPr="007275DF" w:rsidRDefault="009F3451" w:rsidP="00D00DFE">
            <w:pPr>
              <w:pStyle w:val="TAL"/>
              <w:rPr>
                <w:rFonts w:cs="Arial"/>
              </w:rPr>
            </w:pPr>
          </w:p>
        </w:tc>
      </w:tr>
    </w:tbl>
    <w:p w14:paraId="07AEDF55" w14:textId="77777777" w:rsidR="009F3451" w:rsidRPr="007275DF" w:rsidRDefault="009F3451" w:rsidP="009F3451">
      <w:pPr>
        <w:pStyle w:val="B10"/>
      </w:pPr>
    </w:p>
    <w:p w14:paraId="5ABA838A" w14:textId="77777777" w:rsidR="009F3451" w:rsidRPr="007275DF" w:rsidRDefault="009F3451" w:rsidP="009F3451">
      <w:pPr>
        <w:pStyle w:val="TH"/>
      </w:pPr>
      <w:r w:rsidRPr="007275DF">
        <w:t>Table A.11.5.2.6.1-3: Cell specific test parameters for SA inter-frequency event triggered reporting for FR1 with CCA with SSB time index detection</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877"/>
        <w:gridCol w:w="1281"/>
        <w:gridCol w:w="492"/>
        <w:gridCol w:w="492"/>
        <w:gridCol w:w="487"/>
        <w:gridCol w:w="482"/>
        <w:gridCol w:w="6"/>
        <w:gridCol w:w="496"/>
        <w:gridCol w:w="497"/>
        <w:gridCol w:w="605"/>
        <w:gridCol w:w="606"/>
      </w:tblGrid>
      <w:tr w:rsidR="009F3451" w:rsidRPr="007275DF" w14:paraId="518B5DA5" w14:textId="77777777" w:rsidTr="00D00DFE">
        <w:trPr>
          <w:cantSplit/>
          <w:trHeight w:val="150"/>
          <w:jc w:val="center"/>
        </w:trPr>
        <w:tc>
          <w:tcPr>
            <w:tcW w:w="2625" w:type="dxa"/>
            <w:gridSpan w:val="3"/>
            <w:vMerge w:val="restart"/>
            <w:tcBorders>
              <w:top w:val="single" w:sz="4" w:space="0" w:color="auto"/>
              <w:left w:val="single" w:sz="4" w:space="0" w:color="auto"/>
            </w:tcBorders>
          </w:tcPr>
          <w:p w14:paraId="40551FCC" w14:textId="77777777" w:rsidR="009F3451" w:rsidRPr="007275DF" w:rsidRDefault="009F3451" w:rsidP="00D00DFE">
            <w:pPr>
              <w:pStyle w:val="TAH"/>
              <w:rPr>
                <w:rFonts w:cs="Arial"/>
              </w:rPr>
            </w:pPr>
            <w:r w:rsidRPr="007275DF">
              <w:t>Parameter</w:t>
            </w:r>
          </w:p>
        </w:tc>
        <w:tc>
          <w:tcPr>
            <w:tcW w:w="877" w:type="dxa"/>
            <w:vMerge w:val="restart"/>
            <w:tcBorders>
              <w:top w:val="single" w:sz="4" w:space="0" w:color="auto"/>
            </w:tcBorders>
          </w:tcPr>
          <w:p w14:paraId="1CB1A6B5" w14:textId="77777777" w:rsidR="009F3451" w:rsidRPr="007275DF" w:rsidRDefault="009F3451" w:rsidP="00D00DFE">
            <w:pPr>
              <w:pStyle w:val="TAH"/>
              <w:rPr>
                <w:rFonts w:cs="Arial"/>
              </w:rPr>
            </w:pPr>
            <w:r w:rsidRPr="007275DF">
              <w:t>Unit</w:t>
            </w:r>
          </w:p>
        </w:tc>
        <w:tc>
          <w:tcPr>
            <w:tcW w:w="1281" w:type="dxa"/>
            <w:vMerge w:val="restart"/>
            <w:tcBorders>
              <w:top w:val="single" w:sz="4" w:space="0" w:color="auto"/>
            </w:tcBorders>
          </w:tcPr>
          <w:p w14:paraId="6655402C" w14:textId="77777777" w:rsidR="009F3451" w:rsidRPr="007275DF" w:rsidRDefault="009F3451" w:rsidP="00D00DFE">
            <w:pPr>
              <w:pStyle w:val="TAH"/>
            </w:pPr>
            <w:r w:rsidRPr="007275DF">
              <w:rPr>
                <w:rFonts w:cs="Arial"/>
              </w:rPr>
              <w:t>Test configuration</w:t>
            </w:r>
          </w:p>
        </w:tc>
        <w:tc>
          <w:tcPr>
            <w:tcW w:w="1959" w:type="dxa"/>
            <w:gridSpan w:val="5"/>
            <w:tcBorders>
              <w:top w:val="single" w:sz="4" w:space="0" w:color="auto"/>
            </w:tcBorders>
          </w:tcPr>
          <w:p w14:paraId="6F8BD0B1" w14:textId="77777777" w:rsidR="009F3451" w:rsidRPr="007275DF" w:rsidRDefault="009F3451" w:rsidP="00D00DFE">
            <w:pPr>
              <w:pStyle w:val="TAH"/>
              <w:rPr>
                <w:rFonts w:cs="Arial"/>
              </w:rPr>
            </w:pPr>
            <w:r w:rsidRPr="007275DF">
              <w:t>Cell 1</w:t>
            </w:r>
          </w:p>
        </w:tc>
        <w:tc>
          <w:tcPr>
            <w:tcW w:w="2204" w:type="dxa"/>
            <w:gridSpan w:val="4"/>
            <w:tcBorders>
              <w:top w:val="single" w:sz="4" w:space="0" w:color="auto"/>
              <w:right w:val="single" w:sz="4" w:space="0" w:color="auto"/>
            </w:tcBorders>
          </w:tcPr>
          <w:p w14:paraId="61D2080A" w14:textId="77777777" w:rsidR="009F3451" w:rsidRPr="007275DF" w:rsidRDefault="009F3451" w:rsidP="00D00DFE">
            <w:pPr>
              <w:pStyle w:val="TAH"/>
              <w:rPr>
                <w:rFonts w:cs="Arial"/>
              </w:rPr>
            </w:pPr>
            <w:r w:rsidRPr="007275DF">
              <w:t>Cell 2</w:t>
            </w:r>
          </w:p>
        </w:tc>
      </w:tr>
      <w:tr w:rsidR="009F3451" w:rsidRPr="007275DF" w14:paraId="7049FCE6" w14:textId="77777777" w:rsidTr="00D00DFE">
        <w:trPr>
          <w:cantSplit/>
          <w:trHeight w:val="150"/>
          <w:jc w:val="center"/>
        </w:trPr>
        <w:tc>
          <w:tcPr>
            <w:tcW w:w="2625" w:type="dxa"/>
            <w:gridSpan w:val="3"/>
            <w:vMerge/>
            <w:tcBorders>
              <w:left w:val="single" w:sz="4" w:space="0" w:color="auto"/>
              <w:bottom w:val="single" w:sz="4" w:space="0" w:color="auto"/>
            </w:tcBorders>
          </w:tcPr>
          <w:p w14:paraId="6A946000" w14:textId="77777777" w:rsidR="009F3451" w:rsidRPr="007275DF" w:rsidRDefault="009F3451" w:rsidP="00D00DFE">
            <w:pPr>
              <w:pStyle w:val="TAH"/>
              <w:rPr>
                <w:rFonts w:cs="Arial"/>
              </w:rPr>
            </w:pPr>
          </w:p>
        </w:tc>
        <w:tc>
          <w:tcPr>
            <w:tcW w:w="877" w:type="dxa"/>
            <w:vMerge/>
            <w:tcBorders>
              <w:bottom w:val="single" w:sz="4" w:space="0" w:color="auto"/>
            </w:tcBorders>
          </w:tcPr>
          <w:p w14:paraId="5933D0C4" w14:textId="77777777" w:rsidR="009F3451" w:rsidRPr="007275DF" w:rsidRDefault="009F3451" w:rsidP="00D00DFE">
            <w:pPr>
              <w:pStyle w:val="TAH"/>
              <w:rPr>
                <w:rFonts w:cs="Arial"/>
              </w:rPr>
            </w:pPr>
          </w:p>
        </w:tc>
        <w:tc>
          <w:tcPr>
            <w:tcW w:w="1281" w:type="dxa"/>
            <w:vMerge/>
            <w:tcBorders>
              <w:bottom w:val="single" w:sz="4" w:space="0" w:color="auto"/>
            </w:tcBorders>
          </w:tcPr>
          <w:p w14:paraId="33DCD734" w14:textId="77777777" w:rsidR="009F3451" w:rsidRPr="007275DF" w:rsidRDefault="009F3451" w:rsidP="00D00DFE">
            <w:pPr>
              <w:pStyle w:val="TAH"/>
            </w:pPr>
          </w:p>
        </w:tc>
        <w:tc>
          <w:tcPr>
            <w:tcW w:w="492" w:type="dxa"/>
            <w:tcBorders>
              <w:bottom w:val="single" w:sz="4" w:space="0" w:color="auto"/>
            </w:tcBorders>
          </w:tcPr>
          <w:p w14:paraId="3A38C43A" w14:textId="77777777" w:rsidR="009F3451" w:rsidRPr="007275DF" w:rsidRDefault="009F3451" w:rsidP="00D00DFE">
            <w:pPr>
              <w:pStyle w:val="TAH"/>
              <w:rPr>
                <w:rFonts w:cs="Arial"/>
              </w:rPr>
            </w:pPr>
            <w:r w:rsidRPr="007275DF">
              <w:t>T1</w:t>
            </w:r>
          </w:p>
        </w:tc>
        <w:tc>
          <w:tcPr>
            <w:tcW w:w="492" w:type="dxa"/>
            <w:tcBorders>
              <w:bottom w:val="single" w:sz="4" w:space="0" w:color="auto"/>
            </w:tcBorders>
          </w:tcPr>
          <w:p w14:paraId="2ECCB2D9" w14:textId="77777777" w:rsidR="009F3451" w:rsidRPr="007275DF" w:rsidRDefault="009F3451" w:rsidP="00D00DFE">
            <w:pPr>
              <w:pStyle w:val="TAH"/>
              <w:rPr>
                <w:rFonts w:cs="Arial"/>
              </w:rPr>
            </w:pPr>
            <w:r w:rsidRPr="007275DF">
              <w:t>T2</w:t>
            </w:r>
          </w:p>
        </w:tc>
        <w:tc>
          <w:tcPr>
            <w:tcW w:w="487" w:type="dxa"/>
            <w:tcBorders>
              <w:bottom w:val="single" w:sz="4" w:space="0" w:color="auto"/>
            </w:tcBorders>
          </w:tcPr>
          <w:p w14:paraId="7DF5F722" w14:textId="77777777" w:rsidR="009F3451" w:rsidRPr="007275DF" w:rsidRDefault="009F3451" w:rsidP="00D00DFE">
            <w:pPr>
              <w:pStyle w:val="TAH"/>
              <w:rPr>
                <w:rFonts w:cs="Arial"/>
              </w:rPr>
            </w:pPr>
            <w:r w:rsidRPr="007275DF">
              <w:t>T3</w:t>
            </w:r>
          </w:p>
        </w:tc>
        <w:tc>
          <w:tcPr>
            <w:tcW w:w="488" w:type="dxa"/>
            <w:gridSpan w:val="2"/>
            <w:tcBorders>
              <w:bottom w:val="single" w:sz="4" w:space="0" w:color="auto"/>
            </w:tcBorders>
          </w:tcPr>
          <w:p w14:paraId="6016DE6B" w14:textId="77777777" w:rsidR="009F3451" w:rsidRPr="007275DF" w:rsidRDefault="009F3451" w:rsidP="00D00DFE">
            <w:pPr>
              <w:pStyle w:val="TAH"/>
              <w:rPr>
                <w:rFonts w:cs="Arial"/>
              </w:rPr>
            </w:pPr>
            <w:r w:rsidRPr="007275DF">
              <w:rPr>
                <w:rFonts w:cs="Arial"/>
              </w:rPr>
              <w:t>T4</w:t>
            </w:r>
          </w:p>
        </w:tc>
        <w:tc>
          <w:tcPr>
            <w:tcW w:w="496" w:type="dxa"/>
            <w:tcBorders>
              <w:bottom w:val="single" w:sz="4" w:space="0" w:color="auto"/>
            </w:tcBorders>
          </w:tcPr>
          <w:p w14:paraId="685F8D81" w14:textId="77777777" w:rsidR="009F3451" w:rsidRPr="007275DF" w:rsidRDefault="009F3451" w:rsidP="00D00DFE">
            <w:pPr>
              <w:pStyle w:val="TAH"/>
              <w:rPr>
                <w:rFonts w:cs="Arial"/>
              </w:rPr>
            </w:pPr>
            <w:r w:rsidRPr="007275DF">
              <w:t>T1</w:t>
            </w:r>
          </w:p>
        </w:tc>
        <w:tc>
          <w:tcPr>
            <w:tcW w:w="497" w:type="dxa"/>
            <w:tcBorders>
              <w:bottom w:val="single" w:sz="4" w:space="0" w:color="auto"/>
            </w:tcBorders>
          </w:tcPr>
          <w:p w14:paraId="34C47783" w14:textId="77777777" w:rsidR="009F3451" w:rsidRPr="007275DF" w:rsidRDefault="009F3451" w:rsidP="00D00DFE">
            <w:pPr>
              <w:pStyle w:val="TAH"/>
              <w:rPr>
                <w:rFonts w:cs="Arial"/>
              </w:rPr>
            </w:pPr>
            <w:r w:rsidRPr="007275DF">
              <w:rPr>
                <w:rFonts w:cs="Arial"/>
              </w:rPr>
              <w:t>T2</w:t>
            </w:r>
          </w:p>
        </w:tc>
        <w:tc>
          <w:tcPr>
            <w:tcW w:w="605" w:type="dxa"/>
            <w:tcBorders>
              <w:bottom w:val="single" w:sz="4" w:space="0" w:color="auto"/>
            </w:tcBorders>
          </w:tcPr>
          <w:p w14:paraId="7029BAC6" w14:textId="77777777" w:rsidR="009F3451" w:rsidRPr="007275DF" w:rsidRDefault="009F3451" w:rsidP="00D00DFE">
            <w:pPr>
              <w:pStyle w:val="TAH"/>
              <w:rPr>
                <w:rFonts w:cs="Arial"/>
              </w:rPr>
            </w:pPr>
            <w:r w:rsidRPr="007275DF">
              <w:t>T3</w:t>
            </w:r>
          </w:p>
        </w:tc>
        <w:tc>
          <w:tcPr>
            <w:tcW w:w="606" w:type="dxa"/>
            <w:tcBorders>
              <w:bottom w:val="single" w:sz="4" w:space="0" w:color="auto"/>
            </w:tcBorders>
          </w:tcPr>
          <w:p w14:paraId="0BEF2423" w14:textId="77777777" w:rsidR="009F3451" w:rsidRPr="007275DF" w:rsidRDefault="009F3451" w:rsidP="00D00DFE">
            <w:pPr>
              <w:pStyle w:val="TAH"/>
              <w:rPr>
                <w:rFonts w:cs="Arial"/>
              </w:rPr>
            </w:pPr>
            <w:r w:rsidRPr="007275DF">
              <w:rPr>
                <w:rFonts w:cs="Arial"/>
              </w:rPr>
              <w:t>T4</w:t>
            </w:r>
          </w:p>
        </w:tc>
      </w:tr>
      <w:tr w:rsidR="009F3451" w:rsidRPr="007275DF" w14:paraId="7ABF0E9D" w14:textId="77777777" w:rsidTr="00D00DFE">
        <w:trPr>
          <w:cantSplit/>
          <w:trHeight w:val="292"/>
          <w:jc w:val="center"/>
        </w:trPr>
        <w:tc>
          <w:tcPr>
            <w:tcW w:w="2625" w:type="dxa"/>
            <w:gridSpan w:val="3"/>
            <w:tcBorders>
              <w:left w:val="single" w:sz="4" w:space="0" w:color="auto"/>
              <w:bottom w:val="single" w:sz="4" w:space="0" w:color="auto"/>
            </w:tcBorders>
          </w:tcPr>
          <w:p w14:paraId="6177E782" w14:textId="77777777" w:rsidR="009F3451" w:rsidRPr="007275DF" w:rsidRDefault="009F3451" w:rsidP="00D00DFE">
            <w:pPr>
              <w:pStyle w:val="TAL"/>
              <w:rPr>
                <w:lang w:val="it-IT"/>
              </w:rPr>
            </w:pPr>
            <w:r w:rsidRPr="007275DF">
              <w:rPr>
                <w:lang w:val="it-IT"/>
              </w:rPr>
              <w:t>NR RF Channel Number</w:t>
            </w:r>
          </w:p>
        </w:tc>
        <w:tc>
          <w:tcPr>
            <w:tcW w:w="877" w:type="dxa"/>
            <w:tcBorders>
              <w:bottom w:val="single" w:sz="4" w:space="0" w:color="auto"/>
            </w:tcBorders>
          </w:tcPr>
          <w:p w14:paraId="4FF94C0E" w14:textId="77777777" w:rsidR="009F3451" w:rsidRPr="007275DF" w:rsidRDefault="009F3451" w:rsidP="00D00DFE">
            <w:pPr>
              <w:pStyle w:val="TAC"/>
              <w:rPr>
                <w:lang w:val="it-IT"/>
              </w:rPr>
            </w:pPr>
          </w:p>
        </w:tc>
        <w:tc>
          <w:tcPr>
            <w:tcW w:w="1281" w:type="dxa"/>
            <w:tcBorders>
              <w:bottom w:val="single" w:sz="4" w:space="0" w:color="auto"/>
            </w:tcBorders>
          </w:tcPr>
          <w:p w14:paraId="29E78928"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9" w:type="dxa"/>
            <w:gridSpan w:val="5"/>
            <w:tcBorders>
              <w:bottom w:val="single" w:sz="4" w:space="0" w:color="auto"/>
            </w:tcBorders>
          </w:tcPr>
          <w:p w14:paraId="328595BB" w14:textId="77777777" w:rsidR="009F3451" w:rsidRPr="007275DF" w:rsidRDefault="009F3451" w:rsidP="00D00DFE">
            <w:pPr>
              <w:pStyle w:val="TAC"/>
            </w:pPr>
            <w:r w:rsidRPr="007275DF">
              <w:rPr>
                <w:rFonts w:cs="v4.2.0"/>
              </w:rPr>
              <w:t>1</w:t>
            </w:r>
          </w:p>
        </w:tc>
        <w:tc>
          <w:tcPr>
            <w:tcW w:w="2204" w:type="dxa"/>
            <w:gridSpan w:val="4"/>
            <w:tcBorders>
              <w:bottom w:val="single" w:sz="4" w:space="0" w:color="auto"/>
            </w:tcBorders>
          </w:tcPr>
          <w:p w14:paraId="49CDE460" w14:textId="77777777" w:rsidR="009F3451" w:rsidRPr="007275DF" w:rsidRDefault="009F3451" w:rsidP="00D00DFE">
            <w:pPr>
              <w:pStyle w:val="TAC"/>
            </w:pPr>
            <w:r w:rsidRPr="007275DF">
              <w:rPr>
                <w:rFonts w:cs="v4.2.0"/>
              </w:rPr>
              <w:t>2</w:t>
            </w:r>
          </w:p>
        </w:tc>
      </w:tr>
      <w:tr w:rsidR="009F3451" w:rsidRPr="007275DF" w14:paraId="3F502186" w14:textId="77777777" w:rsidTr="00D00DFE">
        <w:trPr>
          <w:cantSplit/>
          <w:trHeight w:val="150"/>
          <w:jc w:val="center"/>
        </w:trPr>
        <w:tc>
          <w:tcPr>
            <w:tcW w:w="2625" w:type="dxa"/>
            <w:gridSpan w:val="3"/>
            <w:tcBorders>
              <w:left w:val="single" w:sz="4" w:space="0" w:color="auto"/>
            </w:tcBorders>
          </w:tcPr>
          <w:p w14:paraId="0EA091C7" w14:textId="77777777" w:rsidR="009F3451" w:rsidRPr="007275DF" w:rsidRDefault="009F3451" w:rsidP="00D00DFE">
            <w:pPr>
              <w:pStyle w:val="TAL"/>
              <w:rPr>
                <w:lang w:val="en-US"/>
              </w:rPr>
            </w:pPr>
            <w:r w:rsidRPr="007275DF">
              <w:rPr>
                <w:lang w:val="en-US"/>
              </w:rPr>
              <w:t>Duplex mode</w:t>
            </w:r>
          </w:p>
        </w:tc>
        <w:tc>
          <w:tcPr>
            <w:tcW w:w="877" w:type="dxa"/>
          </w:tcPr>
          <w:p w14:paraId="410532C5" w14:textId="77777777" w:rsidR="009F3451" w:rsidRPr="007275DF" w:rsidRDefault="009F3451" w:rsidP="00D00DFE">
            <w:pPr>
              <w:pStyle w:val="TAC"/>
              <w:rPr>
                <w:rFonts w:cs="v4.2.0"/>
              </w:rPr>
            </w:pPr>
          </w:p>
        </w:tc>
        <w:tc>
          <w:tcPr>
            <w:tcW w:w="1281" w:type="dxa"/>
            <w:tcBorders>
              <w:bottom w:val="single" w:sz="4" w:space="0" w:color="auto"/>
            </w:tcBorders>
          </w:tcPr>
          <w:p w14:paraId="7F79813C"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tcPr>
          <w:p w14:paraId="735FDA8C" w14:textId="77777777" w:rsidR="009F3451" w:rsidRPr="007275DF" w:rsidRDefault="009F3451" w:rsidP="00D00DFE">
            <w:pPr>
              <w:pStyle w:val="TAC"/>
              <w:rPr>
                <w:lang w:val="en-US"/>
              </w:rPr>
            </w:pPr>
            <w:r w:rsidRPr="007275DF">
              <w:rPr>
                <w:lang w:val="en-US"/>
              </w:rPr>
              <w:t>TDD</w:t>
            </w:r>
          </w:p>
        </w:tc>
      </w:tr>
      <w:tr w:rsidR="009F3451" w:rsidRPr="007275DF" w14:paraId="07D1EBC4" w14:textId="77777777" w:rsidTr="00D00DFE">
        <w:trPr>
          <w:cantSplit/>
          <w:trHeight w:val="150"/>
          <w:jc w:val="center"/>
        </w:trPr>
        <w:tc>
          <w:tcPr>
            <w:tcW w:w="2625" w:type="dxa"/>
            <w:gridSpan w:val="3"/>
            <w:tcBorders>
              <w:left w:val="single" w:sz="4" w:space="0" w:color="auto"/>
            </w:tcBorders>
          </w:tcPr>
          <w:p w14:paraId="0022E47B" w14:textId="77777777" w:rsidR="009F3451" w:rsidRPr="007275DF" w:rsidRDefault="009F3451" w:rsidP="00D00DFE">
            <w:pPr>
              <w:pStyle w:val="TAL"/>
              <w:rPr>
                <w:bCs/>
              </w:rPr>
            </w:pPr>
            <w:r w:rsidRPr="007275DF">
              <w:rPr>
                <w:bCs/>
              </w:rPr>
              <w:t>TDD configuration</w:t>
            </w:r>
          </w:p>
        </w:tc>
        <w:tc>
          <w:tcPr>
            <w:tcW w:w="877" w:type="dxa"/>
          </w:tcPr>
          <w:p w14:paraId="55A3EB25" w14:textId="77777777" w:rsidR="009F3451" w:rsidRPr="007275DF" w:rsidRDefault="009F3451" w:rsidP="00D00DFE">
            <w:pPr>
              <w:pStyle w:val="TAC"/>
              <w:rPr>
                <w:rFonts w:cs="v4.2.0"/>
              </w:rPr>
            </w:pPr>
          </w:p>
        </w:tc>
        <w:tc>
          <w:tcPr>
            <w:tcW w:w="1281" w:type="dxa"/>
            <w:tcBorders>
              <w:bottom w:val="single" w:sz="4" w:space="0" w:color="auto"/>
            </w:tcBorders>
          </w:tcPr>
          <w:p w14:paraId="0C80C795" w14:textId="77777777" w:rsidR="009F3451" w:rsidRPr="007275DF" w:rsidRDefault="009F3451" w:rsidP="00D00DFE">
            <w:pPr>
              <w:pStyle w:val="TAC"/>
            </w:pPr>
            <w:r w:rsidRPr="007275DF">
              <w:t>Config</w:t>
            </w:r>
            <w:r w:rsidRPr="007275DF">
              <w:rPr>
                <w:szCs w:val="18"/>
              </w:rPr>
              <w:t xml:space="preserve"> </w:t>
            </w:r>
            <w:r w:rsidRPr="007275DF">
              <w:t>1</w:t>
            </w:r>
          </w:p>
        </w:tc>
        <w:tc>
          <w:tcPr>
            <w:tcW w:w="4163" w:type="dxa"/>
            <w:gridSpan w:val="9"/>
            <w:tcBorders>
              <w:bottom w:val="single" w:sz="4" w:space="0" w:color="auto"/>
            </w:tcBorders>
          </w:tcPr>
          <w:p w14:paraId="43755886" w14:textId="77777777" w:rsidR="009F3451" w:rsidRPr="007275DF" w:rsidRDefault="009F3451" w:rsidP="00D00DFE">
            <w:pPr>
              <w:pStyle w:val="TAC"/>
              <w:rPr>
                <w:lang w:val="en-US"/>
              </w:rPr>
            </w:pPr>
            <w:r w:rsidRPr="007275DF">
              <w:rPr>
                <w:rFonts w:cs="Arial"/>
              </w:rPr>
              <w:t>TDDConf.1.1 CCA</w:t>
            </w:r>
          </w:p>
        </w:tc>
      </w:tr>
      <w:tr w:rsidR="009F3451" w:rsidRPr="007275DF" w14:paraId="7F545595" w14:textId="77777777" w:rsidTr="00D00DFE">
        <w:trPr>
          <w:cantSplit/>
          <w:trHeight w:val="150"/>
          <w:jc w:val="center"/>
        </w:trPr>
        <w:tc>
          <w:tcPr>
            <w:tcW w:w="2625" w:type="dxa"/>
            <w:gridSpan w:val="3"/>
            <w:tcBorders>
              <w:left w:val="single" w:sz="4" w:space="0" w:color="auto"/>
            </w:tcBorders>
          </w:tcPr>
          <w:p w14:paraId="1B4E84F0" w14:textId="77777777" w:rsidR="009F3451" w:rsidRPr="007275DF" w:rsidRDefault="009F3451" w:rsidP="00D00DFE">
            <w:pPr>
              <w:pStyle w:val="TAL"/>
            </w:pPr>
            <w:r w:rsidRPr="007275DF">
              <w:rPr>
                <w:bCs/>
              </w:rPr>
              <w:t>BW</w:t>
            </w:r>
            <w:r w:rsidRPr="007275DF">
              <w:rPr>
                <w:vertAlign w:val="subscript"/>
              </w:rPr>
              <w:t>channel</w:t>
            </w:r>
          </w:p>
        </w:tc>
        <w:tc>
          <w:tcPr>
            <w:tcW w:w="877" w:type="dxa"/>
          </w:tcPr>
          <w:p w14:paraId="2E4EB0A6" w14:textId="77777777" w:rsidR="009F3451" w:rsidRPr="007275DF" w:rsidRDefault="009F3451" w:rsidP="00D00DFE">
            <w:pPr>
              <w:pStyle w:val="TAC"/>
            </w:pPr>
            <w:r w:rsidRPr="007275DF">
              <w:rPr>
                <w:rFonts w:cs="v4.2.0"/>
              </w:rPr>
              <w:t>MHz</w:t>
            </w:r>
          </w:p>
        </w:tc>
        <w:tc>
          <w:tcPr>
            <w:tcW w:w="1281" w:type="dxa"/>
            <w:tcBorders>
              <w:bottom w:val="single" w:sz="4" w:space="0" w:color="auto"/>
            </w:tcBorders>
          </w:tcPr>
          <w:p w14:paraId="1BDB9265"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18BE81C"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CD9BD04" w14:textId="77777777" w:rsidTr="00D00DFE">
        <w:trPr>
          <w:cantSplit/>
          <w:trHeight w:val="81"/>
          <w:jc w:val="center"/>
        </w:trPr>
        <w:tc>
          <w:tcPr>
            <w:tcW w:w="2625" w:type="dxa"/>
            <w:gridSpan w:val="3"/>
            <w:tcBorders>
              <w:left w:val="single" w:sz="4" w:space="0" w:color="auto"/>
            </w:tcBorders>
          </w:tcPr>
          <w:p w14:paraId="6164260B" w14:textId="77777777" w:rsidR="009F3451" w:rsidRPr="007275DF" w:rsidRDefault="009F3451" w:rsidP="00D00DFE">
            <w:pPr>
              <w:pStyle w:val="TAL"/>
              <w:rPr>
                <w:bCs/>
              </w:rPr>
            </w:pPr>
            <w:r w:rsidRPr="007275DF">
              <w:rPr>
                <w:lang w:val="en-US"/>
              </w:rPr>
              <w:t>BWP BW</w:t>
            </w:r>
          </w:p>
        </w:tc>
        <w:tc>
          <w:tcPr>
            <w:tcW w:w="877" w:type="dxa"/>
          </w:tcPr>
          <w:p w14:paraId="5A146A02" w14:textId="77777777" w:rsidR="009F3451" w:rsidRPr="007275DF" w:rsidRDefault="009F3451" w:rsidP="00D00DFE">
            <w:pPr>
              <w:pStyle w:val="TAC"/>
            </w:pPr>
            <w:r w:rsidRPr="007275DF">
              <w:t>MHz</w:t>
            </w:r>
          </w:p>
        </w:tc>
        <w:tc>
          <w:tcPr>
            <w:tcW w:w="1281" w:type="dxa"/>
            <w:tcBorders>
              <w:bottom w:val="single" w:sz="4" w:space="0" w:color="auto"/>
            </w:tcBorders>
          </w:tcPr>
          <w:p w14:paraId="5C33ABC9"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45522EC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1BA56E7" w14:textId="77777777" w:rsidTr="00D00DFE">
        <w:trPr>
          <w:cantSplit/>
          <w:trHeight w:val="36"/>
          <w:jc w:val="center"/>
        </w:trPr>
        <w:tc>
          <w:tcPr>
            <w:tcW w:w="1094" w:type="dxa"/>
            <w:vMerge w:val="restart"/>
            <w:tcBorders>
              <w:left w:val="single" w:sz="4" w:space="0" w:color="auto"/>
            </w:tcBorders>
          </w:tcPr>
          <w:p w14:paraId="48354727"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3EF77105" w14:textId="77777777" w:rsidR="009F3451" w:rsidRPr="007275DF" w:rsidRDefault="009F3451" w:rsidP="00D00DFE">
            <w:pPr>
              <w:pStyle w:val="TAL"/>
              <w:rPr>
                <w:bCs/>
              </w:rPr>
            </w:pPr>
            <w:r w:rsidRPr="007275DF">
              <w:t>Initial DL BWP</w:t>
            </w:r>
          </w:p>
        </w:tc>
        <w:tc>
          <w:tcPr>
            <w:tcW w:w="877" w:type="dxa"/>
            <w:tcBorders>
              <w:bottom w:val="single" w:sz="4" w:space="0" w:color="auto"/>
            </w:tcBorders>
          </w:tcPr>
          <w:p w14:paraId="35B79C17"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restart"/>
            <w:vAlign w:val="center"/>
          </w:tcPr>
          <w:p w14:paraId="5FEBFEF0"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BA01C31" w14:textId="77777777" w:rsidR="009F3451" w:rsidRPr="007275DF" w:rsidRDefault="009F3451" w:rsidP="00D00DFE">
            <w:pPr>
              <w:pStyle w:val="TAC"/>
              <w:rPr>
                <w:szCs w:val="18"/>
              </w:rPr>
            </w:pPr>
            <w:r w:rsidRPr="007275DF">
              <w:t>DLBWP.0.1</w:t>
            </w:r>
          </w:p>
        </w:tc>
        <w:tc>
          <w:tcPr>
            <w:tcW w:w="2204" w:type="dxa"/>
            <w:gridSpan w:val="4"/>
            <w:tcBorders>
              <w:bottom w:val="single" w:sz="4" w:space="0" w:color="auto"/>
            </w:tcBorders>
          </w:tcPr>
          <w:p w14:paraId="4866904B" w14:textId="77777777" w:rsidR="009F3451" w:rsidRPr="007275DF" w:rsidRDefault="009F3451" w:rsidP="00D00DFE">
            <w:pPr>
              <w:pStyle w:val="TAC"/>
              <w:rPr>
                <w:szCs w:val="18"/>
              </w:rPr>
            </w:pPr>
            <w:r w:rsidRPr="007275DF">
              <w:rPr>
                <w:szCs w:val="18"/>
              </w:rPr>
              <w:t>NA</w:t>
            </w:r>
          </w:p>
        </w:tc>
      </w:tr>
      <w:tr w:rsidR="009F3451" w:rsidRPr="007275DF" w14:paraId="5FD084D2" w14:textId="77777777" w:rsidTr="00D00DFE">
        <w:trPr>
          <w:cantSplit/>
          <w:trHeight w:val="36"/>
          <w:jc w:val="center"/>
        </w:trPr>
        <w:tc>
          <w:tcPr>
            <w:tcW w:w="1094" w:type="dxa"/>
            <w:vMerge/>
            <w:tcBorders>
              <w:left w:val="single" w:sz="4" w:space="0" w:color="auto"/>
            </w:tcBorders>
          </w:tcPr>
          <w:p w14:paraId="04A4A49A" w14:textId="77777777" w:rsidR="009F3451" w:rsidRPr="007275DF" w:rsidRDefault="009F3451" w:rsidP="00D00DFE">
            <w:pPr>
              <w:pStyle w:val="TAL"/>
              <w:rPr>
                <w:lang w:val="en-US"/>
              </w:rPr>
            </w:pPr>
          </w:p>
        </w:tc>
        <w:tc>
          <w:tcPr>
            <w:tcW w:w="1531" w:type="dxa"/>
            <w:gridSpan w:val="2"/>
            <w:tcBorders>
              <w:left w:val="single" w:sz="4" w:space="0" w:color="auto"/>
            </w:tcBorders>
          </w:tcPr>
          <w:p w14:paraId="3B4B62C4" w14:textId="77777777" w:rsidR="009F3451" w:rsidRPr="007275DF" w:rsidRDefault="009F3451" w:rsidP="00D00DFE">
            <w:pPr>
              <w:pStyle w:val="TAL"/>
            </w:pPr>
            <w:r w:rsidRPr="007275DF">
              <w:t>Initial UL BWP</w:t>
            </w:r>
          </w:p>
        </w:tc>
        <w:tc>
          <w:tcPr>
            <w:tcW w:w="877" w:type="dxa"/>
            <w:tcBorders>
              <w:bottom w:val="single" w:sz="4" w:space="0" w:color="auto"/>
            </w:tcBorders>
          </w:tcPr>
          <w:p w14:paraId="5618C33B"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0F0699F6" w14:textId="77777777" w:rsidR="009F3451" w:rsidRPr="007275DF" w:rsidRDefault="009F3451" w:rsidP="00D00DFE">
            <w:pPr>
              <w:pStyle w:val="TAC"/>
            </w:pPr>
          </w:p>
        </w:tc>
        <w:tc>
          <w:tcPr>
            <w:tcW w:w="1959" w:type="dxa"/>
            <w:gridSpan w:val="5"/>
            <w:tcBorders>
              <w:bottom w:val="single" w:sz="4" w:space="0" w:color="auto"/>
            </w:tcBorders>
          </w:tcPr>
          <w:p w14:paraId="0B4D1896" w14:textId="77777777" w:rsidR="009F3451" w:rsidRPr="007275DF" w:rsidRDefault="009F3451" w:rsidP="00D00DFE">
            <w:pPr>
              <w:pStyle w:val="TAC"/>
            </w:pPr>
            <w:r w:rsidRPr="007275DF">
              <w:rPr>
                <w:bCs/>
              </w:rPr>
              <w:t>ULBWP.0.1</w:t>
            </w:r>
          </w:p>
        </w:tc>
        <w:tc>
          <w:tcPr>
            <w:tcW w:w="2204" w:type="dxa"/>
            <w:gridSpan w:val="4"/>
            <w:tcBorders>
              <w:bottom w:val="single" w:sz="4" w:space="0" w:color="auto"/>
            </w:tcBorders>
          </w:tcPr>
          <w:p w14:paraId="27B4D808" w14:textId="77777777" w:rsidR="009F3451" w:rsidRPr="007275DF" w:rsidRDefault="009F3451" w:rsidP="00D00DFE">
            <w:pPr>
              <w:pStyle w:val="TAC"/>
            </w:pPr>
            <w:r w:rsidRPr="007275DF">
              <w:t>NA</w:t>
            </w:r>
          </w:p>
        </w:tc>
      </w:tr>
      <w:tr w:rsidR="009F3451" w:rsidRPr="007275DF" w14:paraId="5091AEFF" w14:textId="77777777" w:rsidTr="00D00DFE">
        <w:trPr>
          <w:cantSplit/>
          <w:trHeight w:val="36"/>
          <w:jc w:val="center"/>
        </w:trPr>
        <w:tc>
          <w:tcPr>
            <w:tcW w:w="1094" w:type="dxa"/>
            <w:vMerge/>
            <w:tcBorders>
              <w:left w:val="single" w:sz="4" w:space="0" w:color="auto"/>
            </w:tcBorders>
          </w:tcPr>
          <w:p w14:paraId="5D8444EE" w14:textId="77777777" w:rsidR="009F3451" w:rsidRPr="007275DF" w:rsidRDefault="009F3451" w:rsidP="00D00DFE">
            <w:pPr>
              <w:pStyle w:val="TAL"/>
              <w:rPr>
                <w:bCs/>
              </w:rPr>
            </w:pPr>
          </w:p>
        </w:tc>
        <w:tc>
          <w:tcPr>
            <w:tcW w:w="1531" w:type="dxa"/>
            <w:gridSpan w:val="2"/>
            <w:tcBorders>
              <w:left w:val="single" w:sz="4" w:space="0" w:color="auto"/>
            </w:tcBorders>
          </w:tcPr>
          <w:p w14:paraId="365533BB" w14:textId="77777777" w:rsidR="009F3451" w:rsidRPr="007275DF" w:rsidRDefault="009F3451" w:rsidP="00D00DFE">
            <w:pPr>
              <w:pStyle w:val="TAL"/>
              <w:rPr>
                <w:bCs/>
              </w:rPr>
            </w:pPr>
            <w:r w:rsidRPr="007275DF">
              <w:t>Dedicated DL BWP</w:t>
            </w:r>
          </w:p>
        </w:tc>
        <w:tc>
          <w:tcPr>
            <w:tcW w:w="877" w:type="dxa"/>
            <w:tcBorders>
              <w:bottom w:val="single" w:sz="4" w:space="0" w:color="auto"/>
            </w:tcBorders>
          </w:tcPr>
          <w:p w14:paraId="7DAE5B88"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vAlign w:val="center"/>
          </w:tcPr>
          <w:p w14:paraId="24FA5F01" w14:textId="77777777" w:rsidR="009F3451" w:rsidRPr="007275DF" w:rsidRDefault="009F3451" w:rsidP="00D00DFE">
            <w:pPr>
              <w:pStyle w:val="TAC"/>
            </w:pPr>
          </w:p>
        </w:tc>
        <w:tc>
          <w:tcPr>
            <w:tcW w:w="1959" w:type="dxa"/>
            <w:gridSpan w:val="5"/>
            <w:tcBorders>
              <w:bottom w:val="single" w:sz="4" w:space="0" w:color="auto"/>
            </w:tcBorders>
          </w:tcPr>
          <w:p w14:paraId="341B60BD" w14:textId="77777777" w:rsidR="009F3451" w:rsidRPr="007275DF" w:rsidRDefault="009F3451" w:rsidP="00D00DFE">
            <w:pPr>
              <w:pStyle w:val="TAC"/>
              <w:rPr>
                <w:szCs w:val="18"/>
              </w:rPr>
            </w:pPr>
            <w:r w:rsidRPr="007275DF">
              <w:t>DLBWP.1.1</w:t>
            </w:r>
          </w:p>
        </w:tc>
        <w:tc>
          <w:tcPr>
            <w:tcW w:w="2204" w:type="dxa"/>
            <w:gridSpan w:val="4"/>
            <w:tcBorders>
              <w:bottom w:val="single" w:sz="4" w:space="0" w:color="auto"/>
            </w:tcBorders>
          </w:tcPr>
          <w:p w14:paraId="195AEF0E" w14:textId="77777777" w:rsidR="009F3451" w:rsidRPr="007275DF" w:rsidRDefault="009F3451" w:rsidP="00D00DFE">
            <w:pPr>
              <w:pStyle w:val="TAC"/>
              <w:rPr>
                <w:szCs w:val="18"/>
              </w:rPr>
            </w:pPr>
            <w:r w:rsidRPr="007275DF">
              <w:rPr>
                <w:szCs w:val="18"/>
              </w:rPr>
              <w:t>NA</w:t>
            </w:r>
          </w:p>
        </w:tc>
      </w:tr>
      <w:tr w:rsidR="009F3451" w:rsidRPr="007275DF" w14:paraId="2B5DB1C0" w14:textId="77777777" w:rsidTr="00D00DFE">
        <w:trPr>
          <w:cantSplit/>
          <w:trHeight w:val="36"/>
          <w:jc w:val="center"/>
        </w:trPr>
        <w:tc>
          <w:tcPr>
            <w:tcW w:w="1094" w:type="dxa"/>
            <w:vMerge/>
            <w:tcBorders>
              <w:left w:val="single" w:sz="4" w:space="0" w:color="auto"/>
              <w:bottom w:val="single" w:sz="4" w:space="0" w:color="auto"/>
            </w:tcBorders>
          </w:tcPr>
          <w:p w14:paraId="7FF34E57"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34115A6A" w14:textId="77777777" w:rsidR="009F3451" w:rsidRPr="007275DF" w:rsidRDefault="009F3451" w:rsidP="00D00DFE">
            <w:pPr>
              <w:pStyle w:val="TAL"/>
              <w:rPr>
                <w:bCs/>
              </w:rPr>
            </w:pPr>
            <w:r w:rsidRPr="007275DF">
              <w:rPr>
                <w:bCs/>
              </w:rPr>
              <w:t>Dedicated UL BWP</w:t>
            </w:r>
          </w:p>
        </w:tc>
        <w:tc>
          <w:tcPr>
            <w:tcW w:w="877" w:type="dxa"/>
            <w:tcBorders>
              <w:bottom w:val="single" w:sz="4" w:space="0" w:color="auto"/>
            </w:tcBorders>
          </w:tcPr>
          <w:p w14:paraId="18C66343" w14:textId="77777777" w:rsidR="009F3451" w:rsidRPr="007275DF" w:rsidRDefault="009F3451" w:rsidP="00D00DFE">
            <w:pPr>
              <w:pStyle w:val="TAC"/>
            </w:pPr>
            <w:r w:rsidRPr="007275DF">
              <w:t>Config</w:t>
            </w:r>
            <w:r w:rsidRPr="007275DF">
              <w:rPr>
                <w:szCs w:val="18"/>
              </w:rPr>
              <w:t xml:space="preserve"> </w:t>
            </w:r>
            <w:r w:rsidRPr="007275DF">
              <w:t>1</w:t>
            </w:r>
          </w:p>
        </w:tc>
        <w:tc>
          <w:tcPr>
            <w:tcW w:w="1281" w:type="dxa"/>
            <w:vMerge/>
            <w:tcBorders>
              <w:bottom w:val="single" w:sz="4" w:space="0" w:color="auto"/>
            </w:tcBorders>
            <w:vAlign w:val="center"/>
          </w:tcPr>
          <w:p w14:paraId="0DDAB126" w14:textId="77777777" w:rsidR="009F3451" w:rsidRPr="007275DF" w:rsidRDefault="009F3451" w:rsidP="00D00DFE">
            <w:pPr>
              <w:pStyle w:val="TAC"/>
            </w:pPr>
          </w:p>
        </w:tc>
        <w:tc>
          <w:tcPr>
            <w:tcW w:w="1959" w:type="dxa"/>
            <w:gridSpan w:val="5"/>
            <w:tcBorders>
              <w:bottom w:val="single" w:sz="4" w:space="0" w:color="auto"/>
            </w:tcBorders>
            <w:vAlign w:val="center"/>
          </w:tcPr>
          <w:p w14:paraId="19CAADF0" w14:textId="77777777" w:rsidR="009F3451" w:rsidRPr="007275DF" w:rsidRDefault="009F3451" w:rsidP="00D00DFE">
            <w:pPr>
              <w:pStyle w:val="TAC"/>
              <w:rPr>
                <w:szCs w:val="18"/>
              </w:rPr>
            </w:pPr>
            <w:r w:rsidRPr="007275DF">
              <w:t>ULBWP.1.1</w:t>
            </w:r>
          </w:p>
        </w:tc>
        <w:tc>
          <w:tcPr>
            <w:tcW w:w="2204" w:type="dxa"/>
            <w:gridSpan w:val="4"/>
            <w:tcBorders>
              <w:bottom w:val="single" w:sz="4" w:space="0" w:color="auto"/>
            </w:tcBorders>
            <w:vAlign w:val="center"/>
          </w:tcPr>
          <w:p w14:paraId="0F7F8D55" w14:textId="77777777" w:rsidR="009F3451" w:rsidRPr="007275DF" w:rsidRDefault="009F3451" w:rsidP="00D00DFE">
            <w:pPr>
              <w:pStyle w:val="TAC"/>
              <w:rPr>
                <w:szCs w:val="18"/>
              </w:rPr>
            </w:pPr>
            <w:r w:rsidRPr="007275DF">
              <w:rPr>
                <w:szCs w:val="18"/>
              </w:rPr>
              <w:t>NA</w:t>
            </w:r>
          </w:p>
        </w:tc>
      </w:tr>
      <w:tr w:rsidR="009F3451" w:rsidRPr="007275DF" w14:paraId="5AED9394" w14:textId="77777777" w:rsidTr="00D00DFE">
        <w:trPr>
          <w:cantSplit/>
          <w:trHeight w:val="443"/>
          <w:jc w:val="center"/>
        </w:trPr>
        <w:tc>
          <w:tcPr>
            <w:tcW w:w="2625" w:type="dxa"/>
            <w:gridSpan w:val="3"/>
            <w:tcBorders>
              <w:left w:val="single" w:sz="4" w:space="0" w:color="auto"/>
            </w:tcBorders>
          </w:tcPr>
          <w:p w14:paraId="4478CB3F" w14:textId="77777777" w:rsidR="009F3451" w:rsidRPr="007275DF" w:rsidRDefault="009F3451" w:rsidP="00D00DFE">
            <w:pPr>
              <w:pStyle w:val="TAL"/>
              <w:rPr>
                <w:bCs/>
              </w:rPr>
            </w:pPr>
            <w:r w:rsidRPr="007275DF">
              <w:rPr>
                <w:bCs/>
              </w:rPr>
              <w:t>TRS configuration</w:t>
            </w:r>
          </w:p>
        </w:tc>
        <w:tc>
          <w:tcPr>
            <w:tcW w:w="877" w:type="dxa"/>
          </w:tcPr>
          <w:p w14:paraId="691A0813" w14:textId="77777777" w:rsidR="009F3451" w:rsidRPr="007275DF" w:rsidRDefault="009F3451" w:rsidP="00D00DFE">
            <w:pPr>
              <w:pStyle w:val="TAC"/>
            </w:pPr>
          </w:p>
        </w:tc>
        <w:tc>
          <w:tcPr>
            <w:tcW w:w="1281" w:type="dxa"/>
            <w:tcBorders>
              <w:bottom w:val="single" w:sz="4" w:space="0" w:color="auto"/>
            </w:tcBorders>
          </w:tcPr>
          <w:p w14:paraId="26B4B917"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E2D6851" w14:textId="77777777" w:rsidR="009F3451" w:rsidRPr="007275DF" w:rsidRDefault="009F3451" w:rsidP="00D00DFE">
            <w:pPr>
              <w:pStyle w:val="TAC"/>
            </w:pPr>
            <w:r w:rsidRPr="007275DF">
              <w:rPr>
                <w:bCs/>
              </w:rPr>
              <w:t>TRS.1.2 TDD</w:t>
            </w:r>
          </w:p>
        </w:tc>
        <w:tc>
          <w:tcPr>
            <w:tcW w:w="2204" w:type="dxa"/>
            <w:gridSpan w:val="4"/>
            <w:tcBorders>
              <w:bottom w:val="single" w:sz="4" w:space="0" w:color="auto"/>
            </w:tcBorders>
          </w:tcPr>
          <w:p w14:paraId="2F07D7C6" w14:textId="77777777" w:rsidR="009F3451" w:rsidRPr="007275DF" w:rsidRDefault="009F3451" w:rsidP="00D00DFE">
            <w:pPr>
              <w:pStyle w:val="TAC"/>
            </w:pPr>
            <w:r w:rsidRPr="007275DF">
              <w:rPr>
                <w:bCs/>
              </w:rPr>
              <w:t>NA</w:t>
            </w:r>
          </w:p>
        </w:tc>
      </w:tr>
      <w:tr w:rsidR="009F3451" w:rsidRPr="007275DF" w14:paraId="03BCB04E" w14:textId="77777777" w:rsidTr="00D00DFE">
        <w:trPr>
          <w:cantSplit/>
          <w:trHeight w:val="443"/>
          <w:jc w:val="center"/>
        </w:trPr>
        <w:tc>
          <w:tcPr>
            <w:tcW w:w="2625" w:type="dxa"/>
            <w:gridSpan w:val="3"/>
            <w:tcBorders>
              <w:left w:val="single" w:sz="4" w:space="0" w:color="auto"/>
              <w:bottom w:val="single" w:sz="4" w:space="0" w:color="auto"/>
            </w:tcBorders>
          </w:tcPr>
          <w:p w14:paraId="67438DFF" w14:textId="77777777" w:rsidR="009F3451" w:rsidRPr="007275DF" w:rsidRDefault="009F3451" w:rsidP="00D00DFE">
            <w:pPr>
              <w:pStyle w:val="TAL"/>
            </w:pPr>
            <w:r w:rsidRPr="007275DF">
              <w:rPr>
                <w:bCs/>
              </w:rPr>
              <w:t xml:space="preserve">OCNG Patterns defined in A.3.2.1.1 (OP.1) </w:t>
            </w:r>
          </w:p>
        </w:tc>
        <w:tc>
          <w:tcPr>
            <w:tcW w:w="877" w:type="dxa"/>
            <w:tcBorders>
              <w:bottom w:val="single" w:sz="4" w:space="0" w:color="auto"/>
            </w:tcBorders>
          </w:tcPr>
          <w:p w14:paraId="25AB6BCB" w14:textId="77777777" w:rsidR="009F3451" w:rsidRPr="007275DF" w:rsidRDefault="009F3451" w:rsidP="00D00DFE">
            <w:pPr>
              <w:pStyle w:val="TAC"/>
            </w:pPr>
          </w:p>
        </w:tc>
        <w:tc>
          <w:tcPr>
            <w:tcW w:w="1281" w:type="dxa"/>
            <w:tcBorders>
              <w:bottom w:val="single" w:sz="4" w:space="0" w:color="auto"/>
            </w:tcBorders>
          </w:tcPr>
          <w:p w14:paraId="3C5323C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C8FC196" w14:textId="77777777" w:rsidR="009F3451" w:rsidRPr="007275DF" w:rsidRDefault="009F3451" w:rsidP="00D00DFE">
            <w:pPr>
              <w:pStyle w:val="TAC"/>
              <w:rPr>
                <w:rFonts w:cs="v4.2.0"/>
              </w:rPr>
            </w:pPr>
            <w:r w:rsidRPr="007275DF">
              <w:t xml:space="preserve">OP.1 </w:t>
            </w:r>
          </w:p>
        </w:tc>
        <w:tc>
          <w:tcPr>
            <w:tcW w:w="2204" w:type="dxa"/>
            <w:gridSpan w:val="4"/>
            <w:tcBorders>
              <w:bottom w:val="single" w:sz="4" w:space="0" w:color="auto"/>
            </w:tcBorders>
          </w:tcPr>
          <w:p w14:paraId="120277DA" w14:textId="77777777" w:rsidR="009F3451" w:rsidRPr="007275DF" w:rsidRDefault="009F3451" w:rsidP="00D00DFE">
            <w:pPr>
              <w:pStyle w:val="TAC"/>
              <w:rPr>
                <w:rFonts w:cs="v4.2.0"/>
              </w:rPr>
            </w:pPr>
            <w:r w:rsidRPr="007275DF">
              <w:t>OP.1</w:t>
            </w:r>
          </w:p>
        </w:tc>
      </w:tr>
      <w:tr w:rsidR="009F3451" w:rsidRPr="007275DF" w14:paraId="623CC8E4" w14:textId="77777777" w:rsidTr="00D00DFE">
        <w:trPr>
          <w:cantSplit/>
          <w:trHeight w:val="259"/>
          <w:jc w:val="center"/>
        </w:trPr>
        <w:tc>
          <w:tcPr>
            <w:tcW w:w="2625" w:type="dxa"/>
            <w:gridSpan w:val="3"/>
            <w:tcBorders>
              <w:left w:val="single" w:sz="4" w:space="0" w:color="auto"/>
            </w:tcBorders>
          </w:tcPr>
          <w:p w14:paraId="78C44619" w14:textId="77777777" w:rsidR="009F3451" w:rsidRPr="007275DF" w:rsidRDefault="009F3451" w:rsidP="00D00DFE">
            <w:pPr>
              <w:pStyle w:val="TAL"/>
              <w:rPr>
                <w:lang w:val="en-US"/>
              </w:rPr>
            </w:pPr>
            <w:r w:rsidRPr="007275DF">
              <w:rPr>
                <w:lang w:val="en-US"/>
              </w:rPr>
              <w:t>PDSCH Reference measurement channel</w:t>
            </w:r>
          </w:p>
        </w:tc>
        <w:tc>
          <w:tcPr>
            <w:tcW w:w="877" w:type="dxa"/>
            <w:tcBorders>
              <w:bottom w:val="single" w:sz="4" w:space="0" w:color="auto"/>
            </w:tcBorders>
          </w:tcPr>
          <w:p w14:paraId="1CC21BE7" w14:textId="77777777" w:rsidR="009F3451" w:rsidRPr="007275DF" w:rsidRDefault="009F3451" w:rsidP="00D00DFE">
            <w:pPr>
              <w:pStyle w:val="TAC"/>
            </w:pPr>
          </w:p>
        </w:tc>
        <w:tc>
          <w:tcPr>
            <w:tcW w:w="1281" w:type="dxa"/>
            <w:tcBorders>
              <w:bottom w:val="single" w:sz="4" w:space="0" w:color="auto"/>
            </w:tcBorders>
          </w:tcPr>
          <w:p w14:paraId="5DB53945"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0C62E96E" w14:textId="77777777" w:rsidR="009F3451" w:rsidRPr="007275DF" w:rsidRDefault="009F3451" w:rsidP="00D00DFE">
            <w:pPr>
              <w:pStyle w:val="TAC"/>
            </w:pPr>
            <w:r w:rsidRPr="007275DF">
              <w:rPr>
                <w:rFonts w:cs="v4.2.0"/>
                <w:bCs/>
                <w:lang w:eastAsia="zh-CN"/>
              </w:rPr>
              <w:t>SR.1.1 CCA</w:t>
            </w:r>
          </w:p>
        </w:tc>
        <w:tc>
          <w:tcPr>
            <w:tcW w:w="2204" w:type="dxa"/>
            <w:gridSpan w:val="4"/>
          </w:tcPr>
          <w:p w14:paraId="49A1E0E0" w14:textId="77777777" w:rsidR="009F3451" w:rsidRPr="007275DF" w:rsidRDefault="009F3451" w:rsidP="00D00DFE">
            <w:pPr>
              <w:pStyle w:val="TAC"/>
            </w:pPr>
          </w:p>
        </w:tc>
      </w:tr>
      <w:tr w:rsidR="009F3451" w:rsidRPr="007275DF" w14:paraId="28EF4BD5" w14:textId="77777777" w:rsidTr="00D00DFE">
        <w:trPr>
          <w:cantSplit/>
          <w:trHeight w:val="259"/>
          <w:jc w:val="center"/>
        </w:trPr>
        <w:tc>
          <w:tcPr>
            <w:tcW w:w="2625" w:type="dxa"/>
            <w:gridSpan w:val="3"/>
            <w:tcBorders>
              <w:left w:val="single" w:sz="4" w:space="0" w:color="auto"/>
            </w:tcBorders>
          </w:tcPr>
          <w:p w14:paraId="50F3B2A9" w14:textId="77777777" w:rsidR="009F3451" w:rsidRPr="007275DF" w:rsidRDefault="009F3451" w:rsidP="00D00DFE">
            <w:pPr>
              <w:pStyle w:val="TAL"/>
              <w:rPr>
                <w:lang w:val="en-US"/>
              </w:rPr>
            </w:pPr>
            <w:r w:rsidRPr="007275DF">
              <w:rPr>
                <w:rFonts w:cs="v5.0.0"/>
              </w:rPr>
              <w:t>CORESET Reference Channel</w:t>
            </w:r>
          </w:p>
        </w:tc>
        <w:tc>
          <w:tcPr>
            <w:tcW w:w="877" w:type="dxa"/>
            <w:tcBorders>
              <w:bottom w:val="single" w:sz="4" w:space="0" w:color="auto"/>
            </w:tcBorders>
          </w:tcPr>
          <w:p w14:paraId="3019E373" w14:textId="77777777" w:rsidR="009F3451" w:rsidRPr="007275DF" w:rsidRDefault="009F3451" w:rsidP="00D00DFE">
            <w:pPr>
              <w:pStyle w:val="TAC"/>
            </w:pPr>
          </w:p>
        </w:tc>
        <w:tc>
          <w:tcPr>
            <w:tcW w:w="1281" w:type="dxa"/>
            <w:tcBorders>
              <w:bottom w:val="single" w:sz="4" w:space="0" w:color="auto"/>
            </w:tcBorders>
          </w:tcPr>
          <w:p w14:paraId="6C37756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269F432A" w14:textId="77777777" w:rsidR="009F3451" w:rsidRPr="007275DF" w:rsidRDefault="009F3451" w:rsidP="00D00DFE">
            <w:pPr>
              <w:pStyle w:val="TAC"/>
            </w:pPr>
            <w:r w:rsidRPr="007275DF">
              <w:rPr>
                <w:rFonts w:cs="v4.2.0"/>
                <w:bCs/>
                <w:lang w:eastAsia="zh-CN"/>
              </w:rPr>
              <w:t>CR.1.1 CCA</w:t>
            </w:r>
          </w:p>
        </w:tc>
        <w:tc>
          <w:tcPr>
            <w:tcW w:w="2204" w:type="dxa"/>
            <w:gridSpan w:val="4"/>
          </w:tcPr>
          <w:p w14:paraId="46E060D3" w14:textId="77777777" w:rsidR="009F3451" w:rsidRPr="007275DF" w:rsidRDefault="009F3451" w:rsidP="00D00DFE">
            <w:pPr>
              <w:pStyle w:val="TAC"/>
            </w:pPr>
          </w:p>
        </w:tc>
      </w:tr>
      <w:tr w:rsidR="009F3451" w:rsidRPr="007275DF" w14:paraId="718829BC" w14:textId="77777777" w:rsidTr="00D00DFE">
        <w:trPr>
          <w:cantSplit/>
          <w:trHeight w:val="221"/>
          <w:jc w:val="center"/>
        </w:trPr>
        <w:tc>
          <w:tcPr>
            <w:tcW w:w="1312" w:type="dxa"/>
            <w:gridSpan w:val="2"/>
            <w:tcBorders>
              <w:left w:val="single" w:sz="4" w:space="0" w:color="auto"/>
              <w:bottom w:val="nil"/>
            </w:tcBorders>
          </w:tcPr>
          <w:p w14:paraId="7F3CE14C"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5D9C2648"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4A7573CB" w14:textId="77777777" w:rsidR="009F3451" w:rsidRPr="007275DF" w:rsidRDefault="009F3451" w:rsidP="00D00DFE">
            <w:pPr>
              <w:pStyle w:val="TAC"/>
            </w:pPr>
          </w:p>
        </w:tc>
        <w:tc>
          <w:tcPr>
            <w:tcW w:w="1281" w:type="dxa"/>
            <w:vMerge w:val="restart"/>
            <w:vAlign w:val="center"/>
          </w:tcPr>
          <w:p w14:paraId="16E81235" w14:textId="77777777" w:rsidR="009F3451" w:rsidRPr="007275DF" w:rsidRDefault="009F3451" w:rsidP="00D00DFE">
            <w:pPr>
              <w:pStyle w:val="TAC"/>
              <w:rPr>
                <w:lang w:val="en-US"/>
              </w:rPr>
            </w:pPr>
            <w:r w:rsidRPr="007275DF">
              <w:t>Config</w:t>
            </w:r>
            <w:r w:rsidRPr="007275DF">
              <w:rPr>
                <w:szCs w:val="18"/>
              </w:rPr>
              <w:t xml:space="preserve"> </w:t>
            </w:r>
            <w:r w:rsidRPr="007275DF">
              <w:t>1</w:t>
            </w:r>
          </w:p>
        </w:tc>
        <w:tc>
          <w:tcPr>
            <w:tcW w:w="1959" w:type="dxa"/>
            <w:gridSpan w:val="5"/>
            <w:vMerge w:val="restart"/>
            <w:vAlign w:val="center"/>
          </w:tcPr>
          <w:p w14:paraId="600F3E77" w14:textId="77777777" w:rsidR="009F3451" w:rsidRPr="007275DF" w:rsidRDefault="009F3451" w:rsidP="00D00DFE">
            <w:pPr>
              <w:pStyle w:val="TAC"/>
              <w:rPr>
                <w:lang w:val="en-US"/>
              </w:rPr>
            </w:pPr>
            <w:r w:rsidRPr="007275DF">
              <w:rPr>
                <w:rFonts w:cs="v4.2.0"/>
                <w:bCs/>
                <w:lang w:eastAsia="zh-CN"/>
              </w:rPr>
              <w:t>SSB.1 CCA</w:t>
            </w:r>
          </w:p>
        </w:tc>
        <w:tc>
          <w:tcPr>
            <w:tcW w:w="2204" w:type="dxa"/>
            <w:gridSpan w:val="4"/>
            <w:vMerge w:val="restart"/>
            <w:vAlign w:val="center"/>
          </w:tcPr>
          <w:p w14:paraId="43DC3272" w14:textId="77777777" w:rsidR="009F3451" w:rsidRPr="007275DF" w:rsidRDefault="009F3451" w:rsidP="00D00DFE">
            <w:pPr>
              <w:pStyle w:val="TAC"/>
            </w:pPr>
            <w:r w:rsidRPr="007275DF">
              <w:rPr>
                <w:rFonts w:cs="v4.2.0"/>
                <w:bCs/>
                <w:lang w:eastAsia="zh-CN"/>
              </w:rPr>
              <w:t>SSB.1 CCA</w:t>
            </w:r>
          </w:p>
        </w:tc>
      </w:tr>
      <w:tr w:rsidR="009F3451" w:rsidRPr="007275DF" w14:paraId="45AA86A3" w14:textId="77777777" w:rsidTr="00D00DFE">
        <w:trPr>
          <w:cantSplit/>
          <w:trHeight w:val="220"/>
          <w:jc w:val="center"/>
        </w:trPr>
        <w:tc>
          <w:tcPr>
            <w:tcW w:w="1312" w:type="dxa"/>
            <w:gridSpan w:val="2"/>
            <w:tcBorders>
              <w:top w:val="nil"/>
              <w:left w:val="single" w:sz="4" w:space="0" w:color="auto"/>
              <w:bottom w:val="nil"/>
            </w:tcBorders>
          </w:tcPr>
          <w:p w14:paraId="0FB607D6" w14:textId="77777777" w:rsidR="009F3451" w:rsidRPr="007275DF" w:rsidRDefault="009F3451" w:rsidP="00D00DFE">
            <w:pPr>
              <w:pStyle w:val="TAL"/>
            </w:pPr>
          </w:p>
        </w:tc>
        <w:tc>
          <w:tcPr>
            <w:tcW w:w="1313" w:type="dxa"/>
            <w:vMerge/>
            <w:tcBorders>
              <w:left w:val="single" w:sz="4" w:space="0" w:color="auto"/>
            </w:tcBorders>
          </w:tcPr>
          <w:p w14:paraId="55575E01" w14:textId="77777777" w:rsidR="009F3451" w:rsidRPr="007275DF" w:rsidRDefault="009F3451" w:rsidP="00D00DFE">
            <w:pPr>
              <w:pStyle w:val="TAL"/>
            </w:pPr>
          </w:p>
        </w:tc>
        <w:tc>
          <w:tcPr>
            <w:tcW w:w="877" w:type="dxa"/>
            <w:tcBorders>
              <w:top w:val="nil"/>
              <w:bottom w:val="single" w:sz="4" w:space="0" w:color="auto"/>
            </w:tcBorders>
          </w:tcPr>
          <w:p w14:paraId="13BE2E39" w14:textId="77777777" w:rsidR="009F3451" w:rsidRPr="007275DF" w:rsidRDefault="009F3451" w:rsidP="00D00DFE">
            <w:pPr>
              <w:pStyle w:val="TAC"/>
            </w:pPr>
          </w:p>
        </w:tc>
        <w:tc>
          <w:tcPr>
            <w:tcW w:w="1281" w:type="dxa"/>
            <w:vMerge/>
            <w:tcBorders>
              <w:bottom w:val="single" w:sz="4" w:space="0" w:color="auto"/>
            </w:tcBorders>
            <w:vAlign w:val="center"/>
          </w:tcPr>
          <w:p w14:paraId="01FFFCBB" w14:textId="77777777" w:rsidR="009F3451" w:rsidRPr="007275DF" w:rsidRDefault="009F3451" w:rsidP="00D00DFE">
            <w:pPr>
              <w:pStyle w:val="TAC"/>
            </w:pPr>
          </w:p>
        </w:tc>
        <w:tc>
          <w:tcPr>
            <w:tcW w:w="1959" w:type="dxa"/>
            <w:gridSpan w:val="5"/>
            <w:vMerge/>
            <w:tcBorders>
              <w:bottom w:val="single" w:sz="4" w:space="0" w:color="auto"/>
            </w:tcBorders>
            <w:vAlign w:val="center"/>
          </w:tcPr>
          <w:p w14:paraId="548F3201" w14:textId="77777777" w:rsidR="009F3451" w:rsidRPr="007275DF" w:rsidRDefault="009F3451" w:rsidP="00D00DFE">
            <w:pPr>
              <w:pStyle w:val="TAC"/>
              <w:rPr>
                <w:rFonts w:cs="v4.2.0"/>
                <w:bCs/>
                <w:lang w:eastAsia="zh-CN"/>
              </w:rPr>
            </w:pPr>
          </w:p>
        </w:tc>
        <w:tc>
          <w:tcPr>
            <w:tcW w:w="2204" w:type="dxa"/>
            <w:gridSpan w:val="4"/>
            <w:vMerge/>
            <w:vAlign w:val="center"/>
          </w:tcPr>
          <w:p w14:paraId="147E2051" w14:textId="77777777" w:rsidR="009F3451" w:rsidRPr="007275DF" w:rsidRDefault="009F3451" w:rsidP="00D00DFE">
            <w:pPr>
              <w:pStyle w:val="TAC"/>
              <w:rPr>
                <w:rFonts w:cs="v4.2.0"/>
                <w:bCs/>
                <w:lang w:eastAsia="zh-CN"/>
              </w:rPr>
            </w:pPr>
          </w:p>
        </w:tc>
      </w:tr>
      <w:tr w:rsidR="009F3451" w:rsidRPr="007275DF" w14:paraId="30F91135" w14:textId="77777777" w:rsidTr="00D00DFE">
        <w:trPr>
          <w:cantSplit/>
          <w:trHeight w:val="221"/>
          <w:jc w:val="center"/>
        </w:trPr>
        <w:tc>
          <w:tcPr>
            <w:tcW w:w="1312" w:type="dxa"/>
            <w:gridSpan w:val="2"/>
            <w:tcBorders>
              <w:top w:val="nil"/>
              <w:left w:val="single" w:sz="4" w:space="0" w:color="auto"/>
              <w:bottom w:val="nil"/>
            </w:tcBorders>
          </w:tcPr>
          <w:p w14:paraId="39FBF26F" w14:textId="77777777" w:rsidR="009F3451" w:rsidRPr="007275DF" w:rsidRDefault="009F3451" w:rsidP="00D00DFE">
            <w:pPr>
              <w:pStyle w:val="TAL"/>
            </w:pPr>
          </w:p>
        </w:tc>
        <w:tc>
          <w:tcPr>
            <w:tcW w:w="1313" w:type="dxa"/>
            <w:vMerge w:val="restart"/>
            <w:tcBorders>
              <w:left w:val="single" w:sz="4" w:space="0" w:color="auto"/>
            </w:tcBorders>
          </w:tcPr>
          <w:p w14:paraId="1190504A"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nil"/>
            </w:tcBorders>
          </w:tcPr>
          <w:p w14:paraId="6864D0B1" w14:textId="77777777" w:rsidR="009F3451" w:rsidRPr="007275DF" w:rsidRDefault="009F3451" w:rsidP="00D00DFE">
            <w:pPr>
              <w:pStyle w:val="TAC"/>
            </w:pPr>
          </w:p>
        </w:tc>
        <w:tc>
          <w:tcPr>
            <w:tcW w:w="1281" w:type="dxa"/>
            <w:vMerge w:val="restart"/>
            <w:vAlign w:val="center"/>
          </w:tcPr>
          <w:p w14:paraId="7EA6FDC6"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vMerge w:val="restart"/>
            <w:vAlign w:val="center"/>
          </w:tcPr>
          <w:p w14:paraId="67628F36" w14:textId="77777777" w:rsidR="009F3451" w:rsidRPr="007275DF" w:rsidRDefault="009F3451" w:rsidP="00D00DFE">
            <w:pPr>
              <w:pStyle w:val="TAC"/>
              <w:rPr>
                <w:lang w:eastAsia="zh-CN"/>
              </w:rPr>
            </w:pPr>
            <w:r w:rsidRPr="007275DF">
              <w:rPr>
                <w:rFonts w:cs="v4.2.0"/>
                <w:bCs/>
                <w:lang w:eastAsia="zh-CN"/>
              </w:rPr>
              <w:t>SSB.2 CCA</w:t>
            </w:r>
          </w:p>
        </w:tc>
        <w:tc>
          <w:tcPr>
            <w:tcW w:w="2204" w:type="dxa"/>
            <w:gridSpan w:val="4"/>
            <w:vMerge w:val="restart"/>
            <w:vAlign w:val="center"/>
          </w:tcPr>
          <w:p w14:paraId="4B1CF53D" w14:textId="77777777" w:rsidR="009F3451" w:rsidRPr="007275DF" w:rsidRDefault="009F3451" w:rsidP="00D00DFE">
            <w:pPr>
              <w:pStyle w:val="TAC"/>
              <w:rPr>
                <w:lang w:eastAsia="zh-CN"/>
              </w:rPr>
            </w:pPr>
            <w:r w:rsidRPr="007275DF">
              <w:rPr>
                <w:rFonts w:cs="v4.2.0"/>
                <w:bCs/>
                <w:lang w:eastAsia="zh-CN"/>
              </w:rPr>
              <w:t>SSB.2 CCA</w:t>
            </w:r>
          </w:p>
        </w:tc>
      </w:tr>
      <w:tr w:rsidR="009F3451" w:rsidRPr="007275DF" w14:paraId="74F21C96" w14:textId="77777777" w:rsidTr="00D00DFE">
        <w:trPr>
          <w:cantSplit/>
          <w:trHeight w:val="220"/>
          <w:jc w:val="center"/>
        </w:trPr>
        <w:tc>
          <w:tcPr>
            <w:tcW w:w="1312" w:type="dxa"/>
            <w:gridSpan w:val="2"/>
            <w:tcBorders>
              <w:top w:val="nil"/>
              <w:left w:val="single" w:sz="4" w:space="0" w:color="auto"/>
            </w:tcBorders>
          </w:tcPr>
          <w:p w14:paraId="5E15F53F" w14:textId="77777777" w:rsidR="009F3451" w:rsidRPr="007275DF" w:rsidRDefault="009F3451" w:rsidP="00D00DFE">
            <w:pPr>
              <w:pStyle w:val="TAL"/>
            </w:pPr>
          </w:p>
        </w:tc>
        <w:tc>
          <w:tcPr>
            <w:tcW w:w="1313" w:type="dxa"/>
            <w:vMerge/>
            <w:tcBorders>
              <w:left w:val="single" w:sz="4" w:space="0" w:color="auto"/>
            </w:tcBorders>
          </w:tcPr>
          <w:p w14:paraId="0B6E474F" w14:textId="77777777" w:rsidR="009F3451" w:rsidRPr="007275DF" w:rsidRDefault="009F3451" w:rsidP="00D00DFE">
            <w:pPr>
              <w:pStyle w:val="TAL"/>
            </w:pPr>
          </w:p>
        </w:tc>
        <w:tc>
          <w:tcPr>
            <w:tcW w:w="877" w:type="dxa"/>
            <w:tcBorders>
              <w:top w:val="nil"/>
              <w:bottom w:val="single" w:sz="4" w:space="0" w:color="auto"/>
            </w:tcBorders>
          </w:tcPr>
          <w:p w14:paraId="20B257E0" w14:textId="77777777" w:rsidR="009F3451" w:rsidRPr="007275DF" w:rsidRDefault="009F3451" w:rsidP="00D00DFE">
            <w:pPr>
              <w:pStyle w:val="TAC"/>
            </w:pPr>
          </w:p>
        </w:tc>
        <w:tc>
          <w:tcPr>
            <w:tcW w:w="1281" w:type="dxa"/>
            <w:vMerge/>
            <w:tcBorders>
              <w:bottom w:val="single" w:sz="4" w:space="0" w:color="auto"/>
            </w:tcBorders>
          </w:tcPr>
          <w:p w14:paraId="74E1EC5C" w14:textId="77777777" w:rsidR="009F3451" w:rsidRPr="007275DF" w:rsidRDefault="009F3451" w:rsidP="00D00DFE">
            <w:pPr>
              <w:pStyle w:val="TAC"/>
            </w:pPr>
          </w:p>
        </w:tc>
        <w:tc>
          <w:tcPr>
            <w:tcW w:w="1959" w:type="dxa"/>
            <w:gridSpan w:val="5"/>
            <w:vMerge/>
            <w:tcBorders>
              <w:bottom w:val="single" w:sz="4" w:space="0" w:color="auto"/>
            </w:tcBorders>
          </w:tcPr>
          <w:p w14:paraId="1A358A46" w14:textId="77777777" w:rsidR="009F3451" w:rsidRPr="007275DF" w:rsidRDefault="009F3451" w:rsidP="00D00DFE">
            <w:pPr>
              <w:pStyle w:val="TAC"/>
              <w:rPr>
                <w:rFonts w:cs="v4.2.0"/>
                <w:bCs/>
                <w:lang w:eastAsia="zh-CN"/>
              </w:rPr>
            </w:pPr>
          </w:p>
        </w:tc>
        <w:tc>
          <w:tcPr>
            <w:tcW w:w="2204" w:type="dxa"/>
            <w:gridSpan w:val="4"/>
            <w:vMerge/>
          </w:tcPr>
          <w:p w14:paraId="130654DB" w14:textId="77777777" w:rsidR="009F3451" w:rsidRPr="007275DF" w:rsidRDefault="009F3451" w:rsidP="00D00DFE">
            <w:pPr>
              <w:pStyle w:val="TAC"/>
              <w:rPr>
                <w:rFonts w:cs="v4.2.0"/>
                <w:bCs/>
                <w:lang w:eastAsia="zh-CN"/>
              </w:rPr>
            </w:pPr>
          </w:p>
        </w:tc>
      </w:tr>
      <w:tr w:rsidR="009F3451" w:rsidRPr="007275DF" w14:paraId="1F45D9AE" w14:textId="77777777" w:rsidTr="00D00DFE">
        <w:trPr>
          <w:cantSplit/>
          <w:trHeight w:val="259"/>
          <w:jc w:val="center"/>
        </w:trPr>
        <w:tc>
          <w:tcPr>
            <w:tcW w:w="2625" w:type="dxa"/>
            <w:gridSpan w:val="3"/>
            <w:tcBorders>
              <w:left w:val="single" w:sz="4" w:space="0" w:color="auto"/>
            </w:tcBorders>
          </w:tcPr>
          <w:p w14:paraId="073FAE31" w14:textId="77777777" w:rsidR="009F3451" w:rsidRPr="007275DF" w:rsidRDefault="009F3451" w:rsidP="00D00DFE">
            <w:pPr>
              <w:pStyle w:val="TAL"/>
            </w:pPr>
            <w:r w:rsidRPr="007275DF">
              <w:t>DBT window configuration</w:t>
            </w:r>
          </w:p>
        </w:tc>
        <w:tc>
          <w:tcPr>
            <w:tcW w:w="877" w:type="dxa"/>
            <w:tcBorders>
              <w:bottom w:val="single" w:sz="4" w:space="0" w:color="auto"/>
            </w:tcBorders>
          </w:tcPr>
          <w:p w14:paraId="310A3F7B" w14:textId="77777777" w:rsidR="009F3451" w:rsidRPr="007275DF" w:rsidRDefault="009F3451" w:rsidP="00D00DFE">
            <w:pPr>
              <w:pStyle w:val="TAC"/>
            </w:pPr>
          </w:p>
        </w:tc>
        <w:tc>
          <w:tcPr>
            <w:tcW w:w="1281" w:type="dxa"/>
            <w:tcBorders>
              <w:bottom w:val="single" w:sz="4" w:space="0" w:color="auto"/>
            </w:tcBorders>
          </w:tcPr>
          <w:p w14:paraId="71321591" w14:textId="77777777" w:rsidR="009F3451" w:rsidRPr="007275DF" w:rsidRDefault="009F3451" w:rsidP="00D00DFE">
            <w:pPr>
              <w:pStyle w:val="TAC"/>
            </w:pPr>
            <w:r w:rsidRPr="007275DF">
              <w:t>Config 1</w:t>
            </w:r>
          </w:p>
        </w:tc>
        <w:tc>
          <w:tcPr>
            <w:tcW w:w="1959" w:type="dxa"/>
            <w:gridSpan w:val="5"/>
            <w:tcBorders>
              <w:bottom w:val="single" w:sz="4" w:space="0" w:color="auto"/>
            </w:tcBorders>
          </w:tcPr>
          <w:p w14:paraId="29724B3F"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204" w:type="dxa"/>
            <w:gridSpan w:val="4"/>
          </w:tcPr>
          <w:p w14:paraId="20BD7533" w14:textId="77777777" w:rsidR="009F3451" w:rsidRPr="007275DF" w:rsidRDefault="009F3451" w:rsidP="00D00DFE">
            <w:pPr>
              <w:pStyle w:val="TAC"/>
              <w:rPr>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5735CABB" w14:textId="77777777" w:rsidTr="00D00DFE">
        <w:trPr>
          <w:cantSplit/>
          <w:trHeight w:val="213"/>
          <w:jc w:val="center"/>
        </w:trPr>
        <w:tc>
          <w:tcPr>
            <w:tcW w:w="2625" w:type="dxa"/>
            <w:gridSpan w:val="3"/>
            <w:tcBorders>
              <w:left w:val="single" w:sz="4" w:space="0" w:color="auto"/>
            </w:tcBorders>
          </w:tcPr>
          <w:p w14:paraId="55BCABDF" w14:textId="77777777" w:rsidR="009F3451" w:rsidRPr="007275DF" w:rsidRDefault="009F3451" w:rsidP="00D00DFE">
            <w:pPr>
              <w:pStyle w:val="TAL"/>
              <w:rPr>
                <w:bCs/>
              </w:rPr>
            </w:pPr>
            <w:r w:rsidRPr="007275DF">
              <w:t>SMTC configuration defined in A.3.11</w:t>
            </w:r>
          </w:p>
        </w:tc>
        <w:tc>
          <w:tcPr>
            <w:tcW w:w="877" w:type="dxa"/>
            <w:tcBorders>
              <w:bottom w:val="single" w:sz="4" w:space="0" w:color="auto"/>
            </w:tcBorders>
          </w:tcPr>
          <w:p w14:paraId="421A64AD" w14:textId="77777777" w:rsidR="009F3451" w:rsidRPr="007275DF" w:rsidRDefault="009F3451" w:rsidP="00D00DFE">
            <w:pPr>
              <w:pStyle w:val="TAC"/>
            </w:pPr>
          </w:p>
        </w:tc>
        <w:tc>
          <w:tcPr>
            <w:tcW w:w="1281" w:type="dxa"/>
            <w:tcBorders>
              <w:bottom w:val="single" w:sz="4" w:space="0" w:color="auto"/>
            </w:tcBorders>
          </w:tcPr>
          <w:p w14:paraId="09951273"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vAlign w:val="center"/>
          </w:tcPr>
          <w:p w14:paraId="36F171D6" w14:textId="77777777" w:rsidR="009F3451" w:rsidRPr="007275DF" w:rsidRDefault="009F3451" w:rsidP="00D00DFE">
            <w:pPr>
              <w:pStyle w:val="TAC"/>
            </w:pPr>
            <w:r w:rsidRPr="007275DF">
              <w:t>SMTC.1</w:t>
            </w:r>
          </w:p>
        </w:tc>
        <w:tc>
          <w:tcPr>
            <w:tcW w:w="2204" w:type="dxa"/>
            <w:gridSpan w:val="4"/>
            <w:tcBorders>
              <w:bottom w:val="single" w:sz="4" w:space="0" w:color="auto"/>
            </w:tcBorders>
            <w:vAlign w:val="center"/>
          </w:tcPr>
          <w:p w14:paraId="67A8F116" w14:textId="77777777" w:rsidR="009F3451" w:rsidRPr="007275DF" w:rsidRDefault="009F3451" w:rsidP="00D00DFE">
            <w:pPr>
              <w:pStyle w:val="TAC"/>
            </w:pPr>
            <w:r w:rsidRPr="007275DF">
              <w:t>SMTC.4</w:t>
            </w:r>
          </w:p>
        </w:tc>
      </w:tr>
      <w:tr w:rsidR="009F3451" w:rsidRPr="007275DF" w14:paraId="1525A851" w14:textId="77777777" w:rsidTr="00D00DFE">
        <w:trPr>
          <w:cantSplit/>
          <w:trHeight w:val="213"/>
          <w:jc w:val="center"/>
        </w:trPr>
        <w:tc>
          <w:tcPr>
            <w:tcW w:w="1312" w:type="dxa"/>
            <w:gridSpan w:val="2"/>
            <w:tcBorders>
              <w:left w:val="single" w:sz="4" w:space="0" w:color="auto"/>
              <w:bottom w:val="nil"/>
            </w:tcBorders>
          </w:tcPr>
          <w:p w14:paraId="45AF5DCC"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tcBorders>
          </w:tcPr>
          <w:p w14:paraId="73AE2A3B"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7B971271" w14:textId="77777777" w:rsidR="009F3451" w:rsidRPr="007275DF" w:rsidRDefault="009F3451" w:rsidP="00D00DFE">
            <w:pPr>
              <w:pStyle w:val="TAC"/>
            </w:pPr>
          </w:p>
        </w:tc>
        <w:tc>
          <w:tcPr>
            <w:tcW w:w="1281" w:type="dxa"/>
            <w:tcBorders>
              <w:bottom w:val="single" w:sz="4" w:space="0" w:color="auto"/>
            </w:tcBorders>
          </w:tcPr>
          <w:p w14:paraId="6DAB6060"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629D2F4B" w14:textId="77777777" w:rsidR="009F3451" w:rsidRPr="007275DF" w:rsidRDefault="009F3451" w:rsidP="00D00DFE">
            <w:pPr>
              <w:pStyle w:val="TAC"/>
            </w:pPr>
            <w:ins w:id="698" w:author="Author">
              <w:r>
                <w:rPr>
                  <w:lang w:val="en-US"/>
                </w:rPr>
                <w:t>P</w:t>
              </w:r>
              <w:r w:rsidRPr="00091D48">
                <w:rPr>
                  <w:vertAlign w:val="subscript"/>
                  <w:lang w:val="en-US"/>
                </w:rPr>
                <w:t>CCA_DL</w:t>
              </w:r>
              <w:r>
                <w:rPr>
                  <w:lang w:val="en-US"/>
                </w:rPr>
                <w:t>=0.9375</w:t>
              </w:r>
            </w:ins>
            <w:del w:id="699" w:author="Author">
              <w:r w:rsidRPr="007275DF" w:rsidDel="001C59E1">
                <w:rPr>
                  <w:lang w:val="en-US"/>
                </w:rPr>
                <w:delText>TBD</w:delText>
              </w:r>
            </w:del>
          </w:p>
        </w:tc>
        <w:tc>
          <w:tcPr>
            <w:tcW w:w="2204" w:type="dxa"/>
            <w:gridSpan w:val="4"/>
            <w:tcBorders>
              <w:bottom w:val="single" w:sz="4" w:space="0" w:color="auto"/>
            </w:tcBorders>
          </w:tcPr>
          <w:p w14:paraId="432C4A28" w14:textId="77777777" w:rsidR="009F3451" w:rsidRPr="007275DF" w:rsidRDefault="009F3451" w:rsidP="00D00DFE">
            <w:pPr>
              <w:pStyle w:val="TAC"/>
            </w:pPr>
            <w:ins w:id="700" w:author="Author">
              <w:r>
                <w:rPr>
                  <w:lang w:val="en-US"/>
                </w:rPr>
                <w:t>P</w:t>
              </w:r>
              <w:r w:rsidRPr="00091D48">
                <w:rPr>
                  <w:vertAlign w:val="subscript"/>
                  <w:lang w:val="en-US"/>
                </w:rPr>
                <w:t>CCA_DL</w:t>
              </w:r>
              <w:r>
                <w:rPr>
                  <w:lang w:val="en-US"/>
                </w:rPr>
                <w:t>=0.9375</w:t>
              </w:r>
            </w:ins>
            <w:del w:id="701" w:author="Author">
              <w:r w:rsidRPr="007275DF" w:rsidDel="001C59E1">
                <w:rPr>
                  <w:lang w:val="en-US"/>
                </w:rPr>
                <w:delText>TBD</w:delText>
              </w:r>
            </w:del>
          </w:p>
        </w:tc>
      </w:tr>
      <w:tr w:rsidR="009F3451" w:rsidRPr="007275DF" w14:paraId="5F25C645" w14:textId="77777777" w:rsidTr="00D00DFE">
        <w:trPr>
          <w:cantSplit/>
          <w:trHeight w:val="213"/>
          <w:jc w:val="center"/>
        </w:trPr>
        <w:tc>
          <w:tcPr>
            <w:tcW w:w="1312" w:type="dxa"/>
            <w:gridSpan w:val="2"/>
            <w:tcBorders>
              <w:top w:val="nil"/>
              <w:left w:val="single" w:sz="4" w:space="0" w:color="auto"/>
              <w:bottom w:val="single" w:sz="4" w:space="0" w:color="auto"/>
            </w:tcBorders>
          </w:tcPr>
          <w:p w14:paraId="60B6DF59" w14:textId="77777777" w:rsidR="009F3451" w:rsidRPr="007275DF" w:rsidRDefault="009F3451" w:rsidP="00D00DFE">
            <w:pPr>
              <w:pStyle w:val="TAL"/>
              <w:rPr>
                <w:lang w:eastAsia="ja-JP"/>
              </w:rPr>
            </w:pPr>
          </w:p>
        </w:tc>
        <w:tc>
          <w:tcPr>
            <w:tcW w:w="1313" w:type="dxa"/>
            <w:tcBorders>
              <w:left w:val="single" w:sz="4" w:space="0" w:color="auto"/>
            </w:tcBorders>
          </w:tcPr>
          <w:p w14:paraId="62A354D0"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2EF99697" w14:textId="77777777" w:rsidR="009F3451" w:rsidRPr="007275DF" w:rsidRDefault="009F3451" w:rsidP="00D00DFE">
            <w:pPr>
              <w:pStyle w:val="TAC"/>
            </w:pPr>
          </w:p>
        </w:tc>
        <w:tc>
          <w:tcPr>
            <w:tcW w:w="1281" w:type="dxa"/>
            <w:tcBorders>
              <w:bottom w:val="single" w:sz="4" w:space="0" w:color="auto"/>
            </w:tcBorders>
          </w:tcPr>
          <w:p w14:paraId="3812EF54"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49744680" w14:textId="77777777" w:rsidR="009F3451" w:rsidRDefault="009F3451" w:rsidP="00D00DFE">
            <w:pPr>
              <w:pStyle w:val="TAC"/>
              <w:rPr>
                <w:ins w:id="702" w:author="Author"/>
                <w:lang w:val="en-US"/>
              </w:rPr>
            </w:pPr>
            <w:ins w:id="703" w:author="Author">
              <w:r>
                <w:rPr>
                  <w:lang w:val="en-US"/>
                </w:rPr>
                <w:t>P</w:t>
              </w:r>
              <w:r w:rsidRPr="00091D48">
                <w:rPr>
                  <w:vertAlign w:val="subscript"/>
                  <w:lang w:val="en-US"/>
                </w:rPr>
                <w:t>CCA_DL</w:t>
              </w:r>
              <w:r>
                <w:rPr>
                  <w:vertAlign w:val="subscript"/>
                  <w:lang w:val="en-US"/>
                </w:rPr>
                <w:t>_1</w:t>
              </w:r>
              <w:r>
                <w:rPr>
                  <w:lang w:val="en-US"/>
                </w:rPr>
                <w:t>=0.75</w:t>
              </w:r>
            </w:ins>
          </w:p>
          <w:p w14:paraId="0CC1864D" w14:textId="77777777" w:rsidR="009F3451" w:rsidRDefault="009F3451" w:rsidP="00D00DFE">
            <w:pPr>
              <w:pStyle w:val="TAC"/>
              <w:rPr>
                <w:ins w:id="704" w:author="Author"/>
                <w:lang w:val="en-US"/>
              </w:rPr>
            </w:pPr>
            <w:ins w:id="705" w:author="Author">
              <w:r>
                <w:rPr>
                  <w:lang w:val="en-US"/>
                </w:rPr>
                <w:t>P</w:t>
              </w:r>
              <w:r w:rsidRPr="00091D48">
                <w:rPr>
                  <w:vertAlign w:val="subscript"/>
                  <w:lang w:val="en-US"/>
                </w:rPr>
                <w:t>CCA_DL</w:t>
              </w:r>
              <w:r>
                <w:rPr>
                  <w:vertAlign w:val="subscript"/>
                  <w:lang w:val="en-US"/>
                </w:rPr>
                <w:t>_2</w:t>
              </w:r>
              <w:r>
                <w:rPr>
                  <w:lang w:val="en-US"/>
                </w:rPr>
                <w:t>=0.75</w:t>
              </w:r>
            </w:ins>
          </w:p>
          <w:p w14:paraId="7749FDBA" w14:textId="77777777" w:rsidR="009F3451" w:rsidRPr="007275DF" w:rsidRDefault="009F3451" w:rsidP="00D00DFE">
            <w:pPr>
              <w:pStyle w:val="TAC"/>
              <w:rPr>
                <w:lang w:val="en-US"/>
              </w:rPr>
            </w:pPr>
            <w:del w:id="706" w:author="Author">
              <w:r w:rsidRPr="007275DF" w:rsidDel="001C59E1">
                <w:rPr>
                  <w:lang w:val="en-US"/>
                </w:rPr>
                <w:delText>TBD</w:delText>
              </w:r>
            </w:del>
          </w:p>
        </w:tc>
        <w:tc>
          <w:tcPr>
            <w:tcW w:w="2204" w:type="dxa"/>
            <w:gridSpan w:val="4"/>
            <w:tcBorders>
              <w:bottom w:val="single" w:sz="4" w:space="0" w:color="auto"/>
            </w:tcBorders>
          </w:tcPr>
          <w:p w14:paraId="6C97CCE4" w14:textId="77777777" w:rsidR="009F3451" w:rsidRDefault="009F3451" w:rsidP="00D00DFE">
            <w:pPr>
              <w:pStyle w:val="TAC"/>
              <w:rPr>
                <w:ins w:id="707" w:author="Author"/>
                <w:lang w:val="en-US"/>
              </w:rPr>
            </w:pPr>
            <w:ins w:id="708" w:author="Author">
              <w:r>
                <w:rPr>
                  <w:lang w:val="en-US"/>
                </w:rPr>
                <w:t>P</w:t>
              </w:r>
              <w:r w:rsidRPr="00091D48">
                <w:rPr>
                  <w:vertAlign w:val="subscript"/>
                  <w:lang w:val="en-US"/>
                </w:rPr>
                <w:t>CCA_DL</w:t>
              </w:r>
              <w:r>
                <w:rPr>
                  <w:vertAlign w:val="subscript"/>
                  <w:lang w:val="en-US"/>
                </w:rPr>
                <w:t>_1</w:t>
              </w:r>
              <w:r>
                <w:rPr>
                  <w:lang w:val="en-US"/>
                </w:rPr>
                <w:t>=0.75</w:t>
              </w:r>
            </w:ins>
          </w:p>
          <w:p w14:paraId="169C3EA4" w14:textId="77777777" w:rsidR="009F3451" w:rsidRDefault="009F3451" w:rsidP="00D00DFE">
            <w:pPr>
              <w:pStyle w:val="TAC"/>
              <w:rPr>
                <w:ins w:id="709" w:author="Author"/>
                <w:lang w:val="en-US"/>
              </w:rPr>
            </w:pPr>
            <w:ins w:id="710" w:author="Author">
              <w:r>
                <w:rPr>
                  <w:lang w:val="en-US"/>
                </w:rPr>
                <w:t>P</w:t>
              </w:r>
              <w:r w:rsidRPr="00091D48">
                <w:rPr>
                  <w:vertAlign w:val="subscript"/>
                  <w:lang w:val="en-US"/>
                </w:rPr>
                <w:t>CCA_DL</w:t>
              </w:r>
              <w:r>
                <w:rPr>
                  <w:vertAlign w:val="subscript"/>
                  <w:lang w:val="en-US"/>
                </w:rPr>
                <w:t>_2</w:t>
              </w:r>
              <w:r>
                <w:rPr>
                  <w:lang w:val="en-US"/>
                </w:rPr>
                <w:t>=0.75</w:t>
              </w:r>
            </w:ins>
          </w:p>
          <w:p w14:paraId="031BDE24" w14:textId="77777777" w:rsidR="009F3451" w:rsidRPr="007275DF" w:rsidRDefault="009F3451" w:rsidP="00D00DFE">
            <w:pPr>
              <w:pStyle w:val="TAC"/>
              <w:rPr>
                <w:lang w:val="en-US"/>
              </w:rPr>
            </w:pPr>
            <w:del w:id="711" w:author="Author">
              <w:r w:rsidRPr="007275DF" w:rsidDel="001C59E1">
                <w:rPr>
                  <w:lang w:val="en-US"/>
                </w:rPr>
                <w:delText>TBD</w:delText>
              </w:r>
            </w:del>
          </w:p>
        </w:tc>
      </w:tr>
      <w:tr w:rsidR="009F3451" w:rsidRPr="007275DF" w14:paraId="58C77069" w14:textId="77777777" w:rsidTr="00D00DFE">
        <w:trPr>
          <w:cantSplit/>
          <w:trHeight w:val="213"/>
          <w:jc w:val="center"/>
        </w:trPr>
        <w:tc>
          <w:tcPr>
            <w:tcW w:w="1312" w:type="dxa"/>
            <w:gridSpan w:val="2"/>
            <w:tcBorders>
              <w:left w:val="single" w:sz="4" w:space="0" w:color="auto"/>
              <w:bottom w:val="nil"/>
            </w:tcBorders>
          </w:tcPr>
          <w:p w14:paraId="473431F0"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tcBorders>
          </w:tcPr>
          <w:p w14:paraId="386CB21C"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877" w:type="dxa"/>
            <w:tcBorders>
              <w:bottom w:val="single" w:sz="4" w:space="0" w:color="auto"/>
            </w:tcBorders>
          </w:tcPr>
          <w:p w14:paraId="3CF9A18E" w14:textId="77777777" w:rsidR="009F3451" w:rsidRPr="007275DF" w:rsidRDefault="009F3451" w:rsidP="00D00DFE">
            <w:pPr>
              <w:pStyle w:val="TAC"/>
            </w:pPr>
          </w:p>
        </w:tc>
        <w:tc>
          <w:tcPr>
            <w:tcW w:w="1281" w:type="dxa"/>
            <w:tcBorders>
              <w:bottom w:val="single" w:sz="4" w:space="0" w:color="auto"/>
            </w:tcBorders>
          </w:tcPr>
          <w:p w14:paraId="4FB7A61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536AC014" w14:textId="77777777" w:rsidR="009F3451" w:rsidRPr="007275DF" w:rsidRDefault="009F3451" w:rsidP="00D00DFE">
            <w:pPr>
              <w:pStyle w:val="TAC"/>
            </w:pPr>
            <w:ins w:id="71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3" w:author="Author">
              <w:r w:rsidRPr="007275DF" w:rsidDel="001C59E1">
                <w:rPr>
                  <w:lang w:val="en-US"/>
                </w:rPr>
                <w:delText>TBD</w:delText>
              </w:r>
            </w:del>
          </w:p>
        </w:tc>
        <w:tc>
          <w:tcPr>
            <w:tcW w:w="2204" w:type="dxa"/>
            <w:gridSpan w:val="4"/>
            <w:tcBorders>
              <w:bottom w:val="single" w:sz="4" w:space="0" w:color="auto"/>
            </w:tcBorders>
          </w:tcPr>
          <w:p w14:paraId="41579A4E" w14:textId="77777777" w:rsidR="009F3451" w:rsidRPr="007275DF" w:rsidRDefault="009F3451" w:rsidP="00D00DFE">
            <w:pPr>
              <w:pStyle w:val="TAC"/>
            </w:pPr>
            <w:ins w:id="71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5" w:author="Author">
              <w:r w:rsidRPr="007275DF" w:rsidDel="001C59E1">
                <w:rPr>
                  <w:lang w:val="en-US"/>
                </w:rPr>
                <w:delText>TBD</w:delText>
              </w:r>
            </w:del>
          </w:p>
        </w:tc>
      </w:tr>
      <w:tr w:rsidR="009F3451" w:rsidRPr="007275DF" w14:paraId="7482332B" w14:textId="77777777" w:rsidTr="00D00DFE">
        <w:trPr>
          <w:cantSplit/>
          <w:trHeight w:val="213"/>
          <w:jc w:val="center"/>
        </w:trPr>
        <w:tc>
          <w:tcPr>
            <w:tcW w:w="1312" w:type="dxa"/>
            <w:gridSpan w:val="2"/>
            <w:tcBorders>
              <w:top w:val="nil"/>
              <w:left w:val="single" w:sz="4" w:space="0" w:color="auto"/>
            </w:tcBorders>
          </w:tcPr>
          <w:p w14:paraId="76305052" w14:textId="77777777" w:rsidR="009F3451" w:rsidRPr="007275DF" w:rsidRDefault="009F3451" w:rsidP="00D00DFE">
            <w:pPr>
              <w:pStyle w:val="TAL"/>
              <w:rPr>
                <w:lang w:eastAsia="ja-JP"/>
              </w:rPr>
            </w:pPr>
          </w:p>
        </w:tc>
        <w:tc>
          <w:tcPr>
            <w:tcW w:w="1313" w:type="dxa"/>
            <w:tcBorders>
              <w:left w:val="single" w:sz="4" w:space="0" w:color="auto"/>
            </w:tcBorders>
          </w:tcPr>
          <w:p w14:paraId="3686545F"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877" w:type="dxa"/>
            <w:tcBorders>
              <w:bottom w:val="single" w:sz="4" w:space="0" w:color="auto"/>
            </w:tcBorders>
          </w:tcPr>
          <w:p w14:paraId="5A5FA0A5" w14:textId="77777777" w:rsidR="009F3451" w:rsidRPr="007275DF" w:rsidRDefault="009F3451" w:rsidP="00D00DFE">
            <w:pPr>
              <w:pStyle w:val="TAC"/>
            </w:pPr>
          </w:p>
        </w:tc>
        <w:tc>
          <w:tcPr>
            <w:tcW w:w="1281" w:type="dxa"/>
            <w:tcBorders>
              <w:bottom w:val="single" w:sz="4" w:space="0" w:color="auto"/>
            </w:tcBorders>
          </w:tcPr>
          <w:p w14:paraId="21A2B582"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tcBorders>
              <w:bottom w:val="single" w:sz="4" w:space="0" w:color="auto"/>
            </w:tcBorders>
          </w:tcPr>
          <w:p w14:paraId="7A19EE5A" w14:textId="77777777" w:rsidR="009F3451" w:rsidRPr="007275DF" w:rsidRDefault="009F3451" w:rsidP="00D00DFE">
            <w:pPr>
              <w:pStyle w:val="TAC"/>
              <w:rPr>
                <w:lang w:val="en-US"/>
              </w:rPr>
            </w:pPr>
            <w:ins w:id="71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7" w:author="Author">
              <w:r w:rsidRPr="007275DF" w:rsidDel="001C59E1">
                <w:rPr>
                  <w:lang w:val="en-US"/>
                </w:rPr>
                <w:delText>TBD</w:delText>
              </w:r>
            </w:del>
          </w:p>
        </w:tc>
        <w:tc>
          <w:tcPr>
            <w:tcW w:w="2204" w:type="dxa"/>
            <w:gridSpan w:val="4"/>
            <w:tcBorders>
              <w:bottom w:val="single" w:sz="4" w:space="0" w:color="auto"/>
            </w:tcBorders>
          </w:tcPr>
          <w:p w14:paraId="4FD9E064" w14:textId="77777777" w:rsidR="009F3451" w:rsidRPr="007275DF" w:rsidRDefault="009F3451" w:rsidP="00D00DFE">
            <w:pPr>
              <w:pStyle w:val="TAC"/>
              <w:rPr>
                <w:lang w:val="en-US"/>
              </w:rPr>
            </w:pPr>
            <w:ins w:id="71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19" w:author="Author">
              <w:r w:rsidRPr="007275DF" w:rsidDel="001C59E1">
                <w:rPr>
                  <w:lang w:val="en-US"/>
                </w:rPr>
                <w:delText>TBD</w:delText>
              </w:r>
            </w:del>
          </w:p>
        </w:tc>
      </w:tr>
      <w:tr w:rsidR="009F3451" w:rsidRPr="007275DF" w14:paraId="4C8D9AC7" w14:textId="77777777" w:rsidTr="00D00DFE">
        <w:trPr>
          <w:cantSplit/>
          <w:trHeight w:val="193"/>
          <w:jc w:val="center"/>
        </w:trPr>
        <w:tc>
          <w:tcPr>
            <w:tcW w:w="2625" w:type="dxa"/>
            <w:gridSpan w:val="3"/>
            <w:tcBorders>
              <w:left w:val="single" w:sz="4" w:space="0" w:color="auto"/>
            </w:tcBorders>
          </w:tcPr>
          <w:p w14:paraId="41F1E677" w14:textId="77777777" w:rsidR="009F3451" w:rsidRPr="007275DF" w:rsidRDefault="009F3451" w:rsidP="00D00DFE">
            <w:pPr>
              <w:pStyle w:val="TAL"/>
              <w:rPr>
                <w:lang w:val="da-DK"/>
              </w:rPr>
            </w:pPr>
            <w:r w:rsidRPr="007275DF">
              <w:rPr>
                <w:lang w:val="da-DK"/>
              </w:rPr>
              <w:t>PDSCH/PDCCH subcarrier spacing</w:t>
            </w:r>
          </w:p>
        </w:tc>
        <w:tc>
          <w:tcPr>
            <w:tcW w:w="877" w:type="dxa"/>
          </w:tcPr>
          <w:p w14:paraId="78234828" w14:textId="77777777" w:rsidR="009F3451" w:rsidRPr="007275DF" w:rsidRDefault="009F3451" w:rsidP="00D00DFE">
            <w:pPr>
              <w:pStyle w:val="TAC"/>
              <w:rPr>
                <w:lang w:val="it-IT"/>
              </w:rPr>
            </w:pPr>
            <w:r w:rsidRPr="007275DF">
              <w:rPr>
                <w:lang w:val="it-IT"/>
              </w:rPr>
              <w:t>kHz</w:t>
            </w:r>
          </w:p>
        </w:tc>
        <w:tc>
          <w:tcPr>
            <w:tcW w:w="1281" w:type="dxa"/>
            <w:tcBorders>
              <w:bottom w:val="single" w:sz="4" w:space="0" w:color="auto"/>
            </w:tcBorders>
          </w:tcPr>
          <w:p w14:paraId="7C941A11"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4163" w:type="dxa"/>
            <w:gridSpan w:val="9"/>
            <w:tcBorders>
              <w:bottom w:val="single" w:sz="4" w:space="0" w:color="auto"/>
            </w:tcBorders>
            <w:vAlign w:val="center"/>
          </w:tcPr>
          <w:p w14:paraId="58B901F9" w14:textId="77777777" w:rsidR="009F3451" w:rsidRPr="007275DF" w:rsidRDefault="009F3451" w:rsidP="00D00DFE">
            <w:pPr>
              <w:pStyle w:val="TAC"/>
              <w:rPr>
                <w:lang w:val="en-US"/>
              </w:rPr>
            </w:pPr>
            <w:r w:rsidRPr="007275DF">
              <w:rPr>
                <w:lang w:val="en-US"/>
              </w:rPr>
              <w:t>30</w:t>
            </w:r>
          </w:p>
        </w:tc>
      </w:tr>
      <w:tr w:rsidR="009F3451" w:rsidRPr="007275DF" w14:paraId="026E771C" w14:textId="77777777" w:rsidTr="00D00DFE">
        <w:trPr>
          <w:cantSplit/>
          <w:trHeight w:val="292"/>
          <w:jc w:val="center"/>
        </w:trPr>
        <w:tc>
          <w:tcPr>
            <w:tcW w:w="2625" w:type="dxa"/>
            <w:gridSpan w:val="3"/>
            <w:tcBorders>
              <w:left w:val="single" w:sz="4" w:space="0" w:color="auto"/>
              <w:bottom w:val="single" w:sz="4" w:space="0" w:color="auto"/>
            </w:tcBorders>
          </w:tcPr>
          <w:p w14:paraId="6F779EA7" w14:textId="77777777" w:rsidR="009F3451" w:rsidRPr="007275DF" w:rsidRDefault="009F3451" w:rsidP="00D00DFE">
            <w:pPr>
              <w:pStyle w:val="TAL"/>
              <w:rPr>
                <w:lang w:val="en-US"/>
              </w:rPr>
            </w:pPr>
            <w:r w:rsidRPr="007275DF">
              <w:rPr>
                <w:szCs w:val="16"/>
                <w:lang w:eastAsia="ja-JP"/>
              </w:rPr>
              <w:t>EPRE ratio of PSS to SSS</w:t>
            </w:r>
          </w:p>
        </w:tc>
        <w:tc>
          <w:tcPr>
            <w:tcW w:w="877" w:type="dxa"/>
            <w:tcBorders>
              <w:bottom w:val="single" w:sz="4" w:space="0" w:color="auto"/>
            </w:tcBorders>
          </w:tcPr>
          <w:p w14:paraId="5B0E6F1E" w14:textId="77777777" w:rsidR="009F3451" w:rsidRPr="007275DF" w:rsidRDefault="009F3451" w:rsidP="00D00DFE">
            <w:pPr>
              <w:pStyle w:val="TAC"/>
            </w:pPr>
          </w:p>
        </w:tc>
        <w:tc>
          <w:tcPr>
            <w:tcW w:w="1281" w:type="dxa"/>
            <w:vMerge w:val="restart"/>
          </w:tcPr>
          <w:p w14:paraId="53C9B4E1" w14:textId="77777777" w:rsidR="009F3451" w:rsidRPr="007275DF" w:rsidRDefault="009F3451" w:rsidP="00D00DFE">
            <w:pPr>
              <w:pStyle w:val="TAC"/>
            </w:pPr>
            <w:r w:rsidRPr="007275DF">
              <w:t>Config</w:t>
            </w:r>
            <w:r w:rsidRPr="007275DF">
              <w:rPr>
                <w:szCs w:val="18"/>
              </w:rPr>
              <w:t xml:space="preserve"> </w:t>
            </w:r>
            <w:r w:rsidRPr="007275DF">
              <w:t>1</w:t>
            </w:r>
          </w:p>
        </w:tc>
        <w:tc>
          <w:tcPr>
            <w:tcW w:w="1959" w:type="dxa"/>
            <w:gridSpan w:val="5"/>
            <w:vMerge w:val="restart"/>
            <w:vAlign w:val="center"/>
          </w:tcPr>
          <w:p w14:paraId="7C2CF38D" w14:textId="77777777" w:rsidR="009F3451" w:rsidRPr="007275DF" w:rsidRDefault="009F3451" w:rsidP="00D00DFE">
            <w:pPr>
              <w:pStyle w:val="TAC"/>
              <w:rPr>
                <w:rFonts w:cs="v4.2.0"/>
              </w:rPr>
            </w:pPr>
            <w:r w:rsidRPr="007275DF">
              <w:rPr>
                <w:rFonts w:cs="v4.2.0"/>
              </w:rPr>
              <w:t>0</w:t>
            </w:r>
          </w:p>
        </w:tc>
        <w:tc>
          <w:tcPr>
            <w:tcW w:w="2204" w:type="dxa"/>
            <w:gridSpan w:val="4"/>
            <w:vMerge w:val="restart"/>
            <w:vAlign w:val="center"/>
          </w:tcPr>
          <w:p w14:paraId="638863ED" w14:textId="77777777" w:rsidR="009F3451" w:rsidRPr="007275DF" w:rsidRDefault="009F3451" w:rsidP="00D00DFE">
            <w:pPr>
              <w:pStyle w:val="TAC"/>
            </w:pPr>
            <w:r w:rsidRPr="007275DF">
              <w:t>0</w:t>
            </w:r>
          </w:p>
        </w:tc>
      </w:tr>
      <w:tr w:rsidR="009F3451" w:rsidRPr="007275DF" w14:paraId="1FC6C85E" w14:textId="77777777" w:rsidTr="00D00DFE">
        <w:trPr>
          <w:cantSplit/>
          <w:trHeight w:val="292"/>
          <w:jc w:val="center"/>
        </w:trPr>
        <w:tc>
          <w:tcPr>
            <w:tcW w:w="2625" w:type="dxa"/>
            <w:gridSpan w:val="3"/>
            <w:tcBorders>
              <w:left w:val="single" w:sz="4" w:space="0" w:color="auto"/>
              <w:bottom w:val="single" w:sz="4" w:space="0" w:color="auto"/>
            </w:tcBorders>
          </w:tcPr>
          <w:p w14:paraId="62DC11E3" w14:textId="77777777" w:rsidR="009F3451" w:rsidRPr="007275DF" w:rsidRDefault="009F3451" w:rsidP="00D00DFE">
            <w:pPr>
              <w:pStyle w:val="TAL"/>
              <w:rPr>
                <w:lang w:val="en-US"/>
              </w:rPr>
            </w:pPr>
            <w:r w:rsidRPr="007275DF">
              <w:rPr>
                <w:szCs w:val="16"/>
                <w:lang w:eastAsia="ja-JP"/>
              </w:rPr>
              <w:t>EPRE ratio of PBCH DMRS to SSS</w:t>
            </w:r>
          </w:p>
        </w:tc>
        <w:tc>
          <w:tcPr>
            <w:tcW w:w="877" w:type="dxa"/>
            <w:tcBorders>
              <w:bottom w:val="single" w:sz="4" w:space="0" w:color="auto"/>
            </w:tcBorders>
          </w:tcPr>
          <w:p w14:paraId="2FA70B75" w14:textId="77777777" w:rsidR="009F3451" w:rsidRPr="007275DF" w:rsidRDefault="009F3451" w:rsidP="00D00DFE">
            <w:pPr>
              <w:pStyle w:val="TAC"/>
            </w:pPr>
          </w:p>
        </w:tc>
        <w:tc>
          <w:tcPr>
            <w:tcW w:w="1281" w:type="dxa"/>
            <w:vMerge/>
          </w:tcPr>
          <w:p w14:paraId="366F57C1" w14:textId="77777777" w:rsidR="009F3451" w:rsidRPr="007275DF" w:rsidRDefault="009F3451" w:rsidP="00D00DFE">
            <w:pPr>
              <w:pStyle w:val="TAC"/>
            </w:pPr>
          </w:p>
        </w:tc>
        <w:tc>
          <w:tcPr>
            <w:tcW w:w="1959" w:type="dxa"/>
            <w:gridSpan w:val="5"/>
            <w:vMerge/>
          </w:tcPr>
          <w:p w14:paraId="68864F31" w14:textId="77777777" w:rsidR="009F3451" w:rsidRPr="007275DF" w:rsidRDefault="009F3451" w:rsidP="00D00DFE">
            <w:pPr>
              <w:pStyle w:val="TAC"/>
              <w:rPr>
                <w:rFonts w:cs="v4.2.0"/>
              </w:rPr>
            </w:pPr>
          </w:p>
        </w:tc>
        <w:tc>
          <w:tcPr>
            <w:tcW w:w="2204" w:type="dxa"/>
            <w:gridSpan w:val="4"/>
            <w:vMerge/>
          </w:tcPr>
          <w:p w14:paraId="039900F7" w14:textId="77777777" w:rsidR="009F3451" w:rsidRPr="007275DF" w:rsidRDefault="009F3451" w:rsidP="00D00DFE">
            <w:pPr>
              <w:pStyle w:val="TAC"/>
            </w:pPr>
          </w:p>
        </w:tc>
      </w:tr>
      <w:tr w:rsidR="009F3451" w:rsidRPr="007275DF" w14:paraId="3F2EDFDE" w14:textId="77777777" w:rsidTr="00D00DFE">
        <w:trPr>
          <w:cantSplit/>
          <w:trHeight w:val="292"/>
          <w:jc w:val="center"/>
        </w:trPr>
        <w:tc>
          <w:tcPr>
            <w:tcW w:w="2625" w:type="dxa"/>
            <w:gridSpan w:val="3"/>
            <w:tcBorders>
              <w:left w:val="single" w:sz="4" w:space="0" w:color="auto"/>
              <w:bottom w:val="single" w:sz="4" w:space="0" w:color="auto"/>
            </w:tcBorders>
          </w:tcPr>
          <w:p w14:paraId="28018050" w14:textId="77777777" w:rsidR="009F3451" w:rsidRPr="007275DF" w:rsidRDefault="009F3451" w:rsidP="00D00DFE">
            <w:pPr>
              <w:pStyle w:val="TAL"/>
              <w:rPr>
                <w:lang w:val="en-US"/>
              </w:rPr>
            </w:pPr>
            <w:r w:rsidRPr="007275DF">
              <w:rPr>
                <w:szCs w:val="16"/>
                <w:lang w:eastAsia="ja-JP"/>
              </w:rPr>
              <w:t>EPRE ratio of PBCH to PBCH DMRS</w:t>
            </w:r>
          </w:p>
        </w:tc>
        <w:tc>
          <w:tcPr>
            <w:tcW w:w="877" w:type="dxa"/>
            <w:tcBorders>
              <w:bottom w:val="single" w:sz="4" w:space="0" w:color="auto"/>
            </w:tcBorders>
          </w:tcPr>
          <w:p w14:paraId="5CA43F73" w14:textId="77777777" w:rsidR="009F3451" w:rsidRPr="007275DF" w:rsidRDefault="009F3451" w:rsidP="00D00DFE">
            <w:pPr>
              <w:pStyle w:val="TAC"/>
            </w:pPr>
          </w:p>
        </w:tc>
        <w:tc>
          <w:tcPr>
            <w:tcW w:w="1281" w:type="dxa"/>
            <w:vMerge/>
          </w:tcPr>
          <w:p w14:paraId="2422F612" w14:textId="77777777" w:rsidR="009F3451" w:rsidRPr="007275DF" w:rsidRDefault="009F3451" w:rsidP="00D00DFE">
            <w:pPr>
              <w:pStyle w:val="TAC"/>
            </w:pPr>
          </w:p>
        </w:tc>
        <w:tc>
          <w:tcPr>
            <w:tcW w:w="1959" w:type="dxa"/>
            <w:gridSpan w:val="5"/>
            <w:vMerge/>
          </w:tcPr>
          <w:p w14:paraId="6C46DB77" w14:textId="77777777" w:rsidR="009F3451" w:rsidRPr="007275DF" w:rsidRDefault="009F3451" w:rsidP="00D00DFE">
            <w:pPr>
              <w:pStyle w:val="TAC"/>
              <w:rPr>
                <w:rFonts w:cs="v4.2.0"/>
              </w:rPr>
            </w:pPr>
          </w:p>
        </w:tc>
        <w:tc>
          <w:tcPr>
            <w:tcW w:w="2204" w:type="dxa"/>
            <w:gridSpan w:val="4"/>
            <w:vMerge/>
          </w:tcPr>
          <w:p w14:paraId="755E56A5" w14:textId="77777777" w:rsidR="009F3451" w:rsidRPr="007275DF" w:rsidRDefault="009F3451" w:rsidP="00D00DFE">
            <w:pPr>
              <w:pStyle w:val="TAC"/>
            </w:pPr>
          </w:p>
        </w:tc>
      </w:tr>
      <w:tr w:rsidR="009F3451" w:rsidRPr="007275DF" w14:paraId="6A6364B8" w14:textId="77777777" w:rsidTr="00D00DFE">
        <w:trPr>
          <w:cantSplit/>
          <w:trHeight w:val="292"/>
          <w:jc w:val="center"/>
        </w:trPr>
        <w:tc>
          <w:tcPr>
            <w:tcW w:w="2625" w:type="dxa"/>
            <w:gridSpan w:val="3"/>
            <w:tcBorders>
              <w:left w:val="single" w:sz="4" w:space="0" w:color="auto"/>
              <w:bottom w:val="single" w:sz="4" w:space="0" w:color="auto"/>
            </w:tcBorders>
          </w:tcPr>
          <w:p w14:paraId="044F1F18" w14:textId="77777777" w:rsidR="009F3451" w:rsidRPr="007275DF" w:rsidRDefault="009F3451" w:rsidP="00D00DFE">
            <w:pPr>
              <w:pStyle w:val="TAL"/>
              <w:rPr>
                <w:lang w:val="en-US"/>
              </w:rPr>
            </w:pPr>
            <w:r w:rsidRPr="007275DF">
              <w:rPr>
                <w:szCs w:val="16"/>
                <w:lang w:eastAsia="ja-JP"/>
              </w:rPr>
              <w:t>EPRE ratio of PDCCH DMRS to SSS</w:t>
            </w:r>
          </w:p>
        </w:tc>
        <w:tc>
          <w:tcPr>
            <w:tcW w:w="877" w:type="dxa"/>
            <w:tcBorders>
              <w:bottom w:val="single" w:sz="4" w:space="0" w:color="auto"/>
            </w:tcBorders>
          </w:tcPr>
          <w:p w14:paraId="6A688E38" w14:textId="77777777" w:rsidR="009F3451" w:rsidRPr="007275DF" w:rsidRDefault="009F3451" w:rsidP="00D00DFE">
            <w:pPr>
              <w:pStyle w:val="TAC"/>
            </w:pPr>
          </w:p>
        </w:tc>
        <w:tc>
          <w:tcPr>
            <w:tcW w:w="1281" w:type="dxa"/>
            <w:vMerge/>
          </w:tcPr>
          <w:p w14:paraId="4824E484" w14:textId="77777777" w:rsidR="009F3451" w:rsidRPr="007275DF" w:rsidRDefault="009F3451" w:rsidP="00D00DFE">
            <w:pPr>
              <w:pStyle w:val="TAC"/>
            </w:pPr>
          </w:p>
        </w:tc>
        <w:tc>
          <w:tcPr>
            <w:tcW w:w="1959" w:type="dxa"/>
            <w:gridSpan w:val="5"/>
            <w:vMerge/>
          </w:tcPr>
          <w:p w14:paraId="4A5F848D" w14:textId="77777777" w:rsidR="009F3451" w:rsidRPr="007275DF" w:rsidRDefault="009F3451" w:rsidP="00D00DFE">
            <w:pPr>
              <w:pStyle w:val="TAC"/>
              <w:rPr>
                <w:rFonts w:cs="v4.2.0"/>
              </w:rPr>
            </w:pPr>
          </w:p>
        </w:tc>
        <w:tc>
          <w:tcPr>
            <w:tcW w:w="2204" w:type="dxa"/>
            <w:gridSpan w:val="4"/>
            <w:vMerge/>
          </w:tcPr>
          <w:p w14:paraId="4D6D04F1" w14:textId="77777777" w:rsidR="009F3451" w:rsidRPr="007275DF" w:rsidRDefault="009F3451" w:rsidP="00D00DFE">
            <w:pPr>
              <w:pStyle w:val="TAC"/>
            </w:pPr>
          </w:p>
        </w:tc>
      </w:tr>
      <w:tr w:rsidR="009F3451" w:rsidRPr="007275DF" w14:paraId="3D59C6F5" w14:textId="77777777" w:rsidTr="00D00DFE">
        <w:trPr>
          <w:cantSplit/>
          <w:trHeight w:val="292"/>
          <w:jc w:val="center"/>
        </w:trPr>
        <w:tc>
          <w:tcPr>
            <w:tcW w:w="2625" w:type="dxa"/>
            <w:gridSpan w:val="3"/>
            <w:tcBorders>
              <w:left w:val="single" w:sz="4" w:space="0" w:color="auto"/>
              <w:bottom w:val="single" w:sz="4" w:space="0" w:color="auto"/>
            </w:tcBorders>
          </w:tcPr>
          <w:p w14:paraId="021BD884" w14:textId="77777777" w:rsidR="009F3451" w:rsidRPr="007275DF" w:rsidRDefault="009F3451" w:rsidP="00D00DFE">
            <w:pPr>
              <w:pStyle w:val="TAL"/>
              <w:rPr>
                <w:lang w:val="en-US"/>
              </w:rPr>
            </w:pPr>
            <w:r w:rsidRPr="007275DF">
              <w:rPr>
                <w:szCs w:val="16"/>
                <w:lang w:eastAsia="ja-JP"/>
              </w:rPr>
              <w:t>EPRE ratio of PDCCH to PDCCH DMRS</w:t>
            </w:r>
          </w:p>
        </w:tc>
        <w:tc>
          <w:tcPr>
            <w:tcW w:w="877" w:type="dxa"/>
            <w:tcBorders>
              <w:bottom w:val="single" w:sz="4" w:space="0" w:color="auto"/>
            </w:tcBorders>
          </w:tcPr>
          <w:p w14:paraId="014DE220" w14:textId="77777777" w:rsidR="009F3451" w:rsidRPr="007275DF" w:rsidRDefault="009F3451" w:rsidP="00D00DFE">
            <w:pPr>
              <w:pStyle w:val="TAC"/>
            </w:pPr>
          </w:p>
        </w:tc>
        <w:tc>
          <w:tcPr>
            <w:tcW w:w="1281" w:type="dxa"/>
            <w:vMerge/>
          </w:tcPr>
          <w:p w14:paraId="23E89283" w14:textId="77777777" w:rsidR="009F3451" w:rsidRPr="007275DF" w:rsidRDefault="009F3451" w:rsidP="00D00DFE">
            <w:pPr>
              <w:pStyle w:val="TAC"/>
            </w:pPr>
          </w:p>
        </w:tc>
        <w:tc>
          <w:tcPr>
            <w:tcW w:w="1959" w:type="dxa"/>
            <w:gridSpan w:val="5"/>
            <w:vMerge/>
          </w:tcPr>
          <w:p w14:paraId="2C496E7F" w14:textId="77777777" w:rsidR="009F3451" w:rsidRPr="007275DF" w:rsidRDefault="009F3451" w:rsidP="00D00DFE">
            <w:pPr>
              <w:pStyle w:val="TAC"/>
              <w:rPr>
                <w:rFonts w:cs="v4.2.0"/>
              </w:rPr>
            </w:pPr>
          </w:p>
        </w:tc>
        <w:tc>
          <w:tcPr>
            <w:tcW w:w="2204" w:type="dxa"/>
            <w:gridSpan w:val="4"/>
            <w:vMerge/>
          </w:tcPr>
          <w:p w14:paraId="1820CCB4" w14:textId="77777777" w:rsidR="009F3451" w:rsidRPr="007275DF" w:rsidRDefault="009F3451" w:rsidP="00D00DFE">
            <w:pPr>
              <w:pStyle w:val="TAC"/>
            </w:pPr>
          </w:p>
        </w:tc>
      </w:tr>
      <w:tr w:rsidR="009F3451" w:rsidRPr="007275DF" w14:paraId="2453C5F8" w14:textId="77777777" w:rsidTr="00D00DFE">
        <w:trPr>
          <w:cantSplit/>
          <w:trHeight w:val="292"/>
          <w:jc w:val="center"/>
        </w:trPr>
        <w:tc>
          <w:tcPr>
            <w:tcW w:w="2625" w:type="dxa"/>
            <w:gridSpan w:val="3"/>
            <w:tcBorders>
              <w:left w:val="single" w:sz="4" w:space="0" w:color="auto"/>
              <w:bottom w:val="single" w:sz="4" w:space="0" w:color="auto"/>
            </w:tcBorders>
          </w:tcPr>
          <w:p w14:paraId="3832719E"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877" w:type="dxa"/>
            <w:tcBorders>
              <w:bottom w:val="single" w:sz="4" w:space="0" w:color="auto"/>
            </w:tcBorders>
          </w:tcPr>
          <w:p w14:paraId="023D9D02" w14:textId="77777777" w:rsidR="009F3451" w:rsidRPr="007275DF" w:rsidRDefault="009F3451" w:rsidP="00D00DFE">
            <w:pPr>
              <w:pStyle w:val="TAC"/>
            </w:pPr>
          </w:p>
        </w:tc>
        <w:tc>
          <w:tcPr>
            <w:tcW w:w="1281" w:type="dxa"/>
            <w:vMerge/>
          </w:tcPr>
          <w:p w14:paraId="10BD0AB4" w14:textId="77777777" w:rsidR="009F3451" w:rsidRPr="007275DF" w:rsidRDefault="009F3451" w:rsidP="00D00DFE">
            <w:pPr>
              <w:pStyle w:val="TAC"/>
            </w:pPr>
          </w:p>
        </w:tc>
        <w:tc>
          <w:tcPr>
            <w:tcW w:w="1959" w:type="dxa"/>
            <w:gridSpan w:val="5"/>
            <w:vMerge/>
          </w:tcPr>
          <w:p w14:paraId="3F505EFB" w14:textId="77777777" w:rsidR="009F3451" w:rsidRPr="007275DF" w:rsidRDefault="009F3451" w:rsidP="00D00DFE">
            <w:pPr>
              <w:pStyle w:val="TAC"/>
              <w:rPr>
                <w:rFonts w:cs="v4.2.0"/>
              </w:rPr>
            </w:pPr>
          </w:p>
        </w:tc>
        <w:tc>
          <w:tcPr>
            <w:tcW w:w="2204" w:type="dxa"/>
            <w:gridSpan w:val="4"/>
            <w:vMerge/>
          </w:tcPr>
          <w:p w14:paraId="09588786" w14:textId="77777777" w:rsidR="009F3451" w:rsidRPr="007275DF" w:rsidRDefault="009F3451" w:rsidP="00D00DFE">
            <w:pPr>
              <w:pStyle w:val="TAC"/>
            </w:pPr>
          </w:p>
        </w:tc>
      </w:tr>
      <w:tr w:rsidR="009F3451" w:rsidRPr="007275DF" w14:paraId="49170BF8" w14:textId="77777777" w:rsidTr="00D00DFE">
        <w:trPr>
          <w:cantSplit/>
          <w:trHeight w:val="292"/>
          <w:jc w:val="center"/>
        </w:trPr>
        <w:tc>
          <w:tcPr>
            <w:tcW w:w="2625" w:type="dxa"/>
            <w:gridSpan w:val="3"/>
            <w:tcBorders>
              <w:left w:val="single" w:sz="4" w:space="0" w:color="auto"/>
              <w:bottom w:val="single" w:sz="4" w:space="0" w:color="auto"/>
            </w:tcBorders>
          </w:tcPr>
          <w:p w14:paraId="3CDE8DF7"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877" w:type="dxa"/>
            <w:tcBorders>
              <w:bottom w:val="single" w:sz="4" w:space="0" w:color="auto"/>
            </w:tcBorders>
          </w:tcPr>
          <w:p w14:paraId="40F91286" w14:textId="77777777" w:rsidR="009F3451" w:rsidRPr="007275DF" w:rsidRDefault="009F3451" w:rsidP="00D00DFE">
            <w:pPr>
              <w:pStyle w:val="TAC"/>
            </w:pPr>
          </w:p>
        </w:tc>
        <w:tc>
          <w:tcPr>
            <w:tcW w:w="1281" w:type="dxa"/>
            <w:vMerge/>
          </w:tcPr>
          <w:p w14:paraId="2E4877B2" w14:textId="77777777" w:rsidR="009F3451" w:rsidRPr="007275DF" w:rsidRDefault="009F3451" w:rsidP="00D00DFE">
            <w:pPr>
              <w:pStyle w:val="TAC"/>
            </w:pPr>
          </w:p>
        </w:tc>
        <w:tc>
          <w:tcPr>
            <w:tcW w:w="1959" w:type="dxa"/>
            <w:gridSpan w:val="5"/>
            <w:vMerge/>
          </w:tcPr>
          <w:p w14:paraId="2D24B96A" w14:textId="77777777" w:rsidR="009F3451" w:rsidRPr="007275DF" w:rsidRDefault="009F3451" w:rsidP="00D00DFE">
            <w:pPr>
              <w:pStyle w:val="TAC"/>
              <w:rPr>
                <w:rFonts w:cs="v4.2.0"/>
              </w:rPr>
            </w:pPr>
          </w:p>
        </w:tc>
        <w:tc>
          <w:tcPr>
            <w:tcW w:w="2204" w:type="dxa"/>
            <w:gridSpan w:val="4"/>
            <w:vMerge/>
          </w:tcPr>
          <w:p w14:paraId="74E9D180" w14:textId="77777777" w:rsidR="009F3451" w:rsidRPr="007275DF" w:rsidRDefault="009F3451" w:rsidP="00D00DFE">
            <w:pPr>
              <w:pStyle w:val="TAC"/>
            </w:pPr>
          </w:p>
        </w:tc>
      </w:tr>
      <w:tr w:rsidR="009F3451" w:rsidRPr="007275DF" w14:paraId="3EEE1797" w14:textId="77777777" w:rsidTr="00D00DFE">
        <w:trPr>
          <w:cantSplit/>
          <w:trHeight w:val="43"/>
          <w:jc w:val="center"/>
        </w:trPr>
        <w:tc>
          <w:tcPr>
            <w:tcW w:w="2625" w:type="dxa"/>
            <w:gridSpan w:val="3"/>
            <w:tcBorders>
              <w:left w:val="single" w:sz="4" w:space="0" w:color="auto"/>
              <w:bottom w:val="single" w:sz="4" w:space="0" w:color="auto"/>
            </w:tcBorders>
          </w:tcPr>
          <w:p w14:paraId="1432F54C" w14:textId="77777777" w:rsidR="009F3451" w:rsidRPr="007275DF" w:rsidRDefault="009F3451" w:rsidP="00D00DFE">
            <w:pPr>
              <w:pStyle w:val="TAL"/>
              <w:rPr>
                <w:lang w:val="en-US"/>
              </w:rPr>
            </w:pPr>
            <w:r w:rsidRPr="007275DF">
              <w:rPr>
                <w:szCs w:val="16"/>
                <w:lang w:eastAsia="ja-JP"/>
              </w:rPr>
              <w:t>EPRE ratio of OCNG DMRS to SSS(Note 1)</w:t>
            </w:r>
          </w:p>
        </w:tc>
        <w:tc>
          <w:tcPr>
            <w:tcW w:w="877" w:type="dxa"/>
            <w:tcBorders>
              <w:bottom w:val="single" w:sz="4" w:space="0" w:color="auto"/>
            </w:tcBorders>
          </w:tcPr>
          <w:p w14:paraId="01F9340A" w14:textId="77777777" w:rsidR="009F3451" w:rsidRPr="007275DF" w:rsidRDefault="009F3451" w:rsidP="00D00DFE">
            <w:pPr>
              <w:pStyle w:val="TAC"/>
            </w:pPr>
          </w:p>
        </w:tc>
        <w:tc>
          <w:tcPr>
            <w:tcW w:w="1281" w:type="dxa"/>
            <w:vMerge/>
          </w:tcPr>
          <w:p w14:paraId="504E056D" w14:textId="77777777" w:rsidR="009F3451" w:rsidRPr="007275DF" w:rsidRDefault="009F3451" w:rsidP="00D00DFE">
            <w:pPr>
              <w:pStyle w:val="TAC"/>
            </w:pPr>
          </w:p>
        </w:tc>
        <w:tc>
          <w:tcPr>
            <w:tcW w:w="1959" w:type="dxa"/>
            <w:gridSpan w:val="5"/>
            <w:vMerge/>
          </w:tcPr>
          <w:p w14:paraId="5C32FD5E" w14:textId="77777777" w:rsidR="009F3451" w:rsidRPr="007275DF" w:rsidRDefault="009F3451" w:rsidP="00D00DFE">
            <w:pPr>
              <w:pStyle w:val="TAC"/>
              <w:rPr>
                <w:rFonts w:cs="v4.2.0"/>
              </w:rPr>
            </w:pPr>
          </w:p>
        </w:tc>
        <w:tc>
          <w:tcPr>
            <w:tcW w:w="2204" w:type="dxa"/>
            <w:gridSpan w:val="4"/>
            <w:vMerge/>
          </w:tcPr>
          <w:p w14:paraId="2B2ED6AB" w14:textId="77777777" w:rsidR="009F3451" w:rsidRPr="007275DF" w:rsidRDefault="009F3451" w:rsidP="00D00DFE">
            <w:pPr>
              <w:pStyle w:val="TAC"/>
            </w:pPr>
          </w:p>
        </w:tc>
      </w:tr>
      <w:tr w:rsidR="009F3451" w:rsidRPr="007275DF" w14:paraId="46581C8B" w14:textId="77777777" w:rsidTr="00D00DFE">
        <w:trPr>
          <w:cantSplit/>
          <w:trHeight w:val="292"/>
          <w:jc w:val="center"/>
        </w:trPr>
        <w:tc>
          <w:tcPr>
            <w:tcW w:w="2625" w:type="dxa"/>
            <w:gridSpan w:val="3"/>
            <w:tcBorders>
              <w:left w:val="single" w:sz="4" w:space="0" w:color="auto"/>
              <w:bottom w:val="single" w:sz="4" w:space="0" w:color="auto"/>
            </w:tcBorders>
          </w:tcPr>
          <w:p w14:paraId="4F0BE1E8" w14:textId="77777777" w:rsidR="009F3451" w:rsidRPr="007275DF" w:rsidRDefault="009F3451" w:rsidP="00D00DFE">
            <w:pPr>
              <w:pStyle w:val="TAL"/>
              <w:rPr>
                <w:bCs/>
              </w:rPr>
            </w:pPr>
            <w:r w:rsidRPr="007275DF">
              <w:rPr>
                <w:bCs/>
              </w:rPr>
              <w:t>EPRE ratio of OCNG to OCNG DMRS (Note 1)</w:t>
            </w:r>
          </w:p>
        </w:tc>
        <w:tc>
          <w:tcPr>
            <w:tcW w:w="877" w:type="dxa"/>
            <w:tcBorders>
              <w:bottom w:val="single" w:sz="4" w:space="0" w:color="auto"/>
            </w:tcBorders>
          </w:tcPr>
          <w:p w14:paraId="15E66A42" w14:textId="77777777" w:rsidR="009F3451" w:rsidRPr="007275DF" w:rsidRDefault="009F3451" w:rsidP="00D00DFE">
            <w:pPr>
              <w:pStyle w:val="TAC"/>
            </w:pPr>
          </w:p>
        </w:tc>
        <w:tc>
          <w:tcPr>
            <w:tcW w:w="1281" w:type="dxa"/>
            <w:vMerge/>
            <w:tcBorders>
              <w:bottom w:val="single" w:sz="4" w:space="0" w:color="auto"/>
            </w:tcBorders>
          </w:tcPr>
          <w:p w14:paraId="43872BCF" w14:textId="77777777" w:rsidR="009F3451" w:rsidRPr="007275DF" w:rsidRDefault="009F3451" w:rsidP="00D00DFE">
            <w:pPr>
              <w:pStyle w:val="TAC"/>
            </w:pPr>
          </w:p>
        </w:tc>
        <w:tc>
          <w:tcPr>
            <w:tcW w:w="1959" w:type="dxa"/>
            <w:gridSpan w:val="5"/>
            <w:vMerge/>
            <w:tcBorders>
              <w:bottom w:val="single" w:sz="4" w:space="0" w:color="auto"/>
            </w:tcBorders>
          </w:tcPr>
          <w:p w14:paraId="33A88921" w14:textId="77777777" w:rsidR="009F3451" w:rsidRPr="007275DF" w:rsidRDefault="009F3451" w:rsidP="00D00DFE">
            <w:pPr>
              <w:pStyle w:val="TAC"/>
              <w:rPr>
                <w:rFonts w:cs="v4.2.0"/>
              </w:rPr>
            </w:pPr>
          </w:p>
        </w:tc>
        <w:tc>
          <w:tcPr>
            <w:tcW w:w="2204" w:type="dxa"/>
            <w:gridSpan w:val="4"/>
            <w:vMerge/>
            <w:tcBorders>
              <w:bottom w:val="single" w:sz="4" w:space="0" w:color="auto"/>
            </w:tcBorders>
          </w:tcPr>
          <w:p w14:paraId="63A1842A" w14:textId="77777777" w:rsidR="009F3451" w:rsidRPr="007275DF" w:rsidRDefault="009F3451" w:rsidP="00D00DFE">
            <w:pPr>
              <w:pStyle w:val="TAC"/>
            </w:pPr>
          </w:p>
        </w:tc>
      </w:tr>
      <w:tr w:rsidR="009F3451" w:rsidRPr="007275DF" w14:paraId="328C32AA" w14:textId="77777777" w:rsidTr="00D00DFE">
        <w:trPr>
          <w:cantSplit/>
          <w:trHeight w:val="150"/>
          <w:jc w:val="center"/>
        </w:trPr>
        <w:tc>
          <w:tcPr>
            <w:tcW w:w="2625" w:type="dxa"/>
            <w:gridSpan w:val="3"/>
          </w:tcPr>
          <w:p w14:paraId="3D4BDFCE" w14:textId="77777777" w:rsidR="009F3451" w:rsidRPr="007275DF" w:rsidRDefault="009F3451" w:rsidP="00D00DFE">
            <w:pPr>
              <w:pStyle w:val="TAL"/>
            </w:pPr>
            <w:r w:rsidRPr="004849DD">
              <w:rPr>
                <w:rFonts w:eastAsia="Calibri"/>
                <w:position w:val="-12"/>
                <w:szCs w:val="22"/>
                <w:lang w:val="en-US"/>
              </w:rPr>
              <w:object w:dxaOrig="405" w:dyaOrig="345" w14:anchorId="1C082836">
                <v:shape id="_x0000_i1080" type="#_x0000_t75" style="width:21.75pt;height:14.25pt" o:ole="" fillcolor="window">
                  <v:imagedata r:id="rId23" o:title=""/>
                </v:shape>
                <o:OLEObject Type="Embed" ProgID="Equation.3" ShapeID="_x0000_i1080" DrawAspect="Content" ObjectID="_1706336226" r:id="rId81"/>
              </w:object>
            </w:r>
            <w:r w:rsidRPr="007275DF">
              <w:rPr>
                <w:vertAlign w:val="superscript"/>
                <w:lang w:val="en-US"/>
              </w:rPr>
              <w:t>Note2</w:t>
            </w:r>
          </w:p>
        </w:tc>
        <w:tc>
          <w:tcPr>
            <w:tcW w:w="877" w:type="dxa"/>
          </w:tcPr>
          <w:p w14:paraId="22D5BD7A" w14:textId="77777777" w:rsidR="009F3451" w:rsidRPr="007275DF" w:rsidRDefault="009F3451" w:rsidP="00D00DFE">
            <w:pPr>
              <w:pStyle w:val="TAC"/>
            </w:pPr>
            <w:r w:rsidRPr="007275DF">
              <w:t>dBm/15kHz</w:t>
            </w:r>
          </w:p>
        </w:tc>
        <w:tc>
          <w:tcPr>
            <w:tcW w:w="1281" w:type="dxa"/>
          </w:tcPr>
          <w:p w14:paraId="7CD2AA6A" w14:textId="77777777" w:rsidR="009F3451" w:rsidRPr="007275DF" w:rsidRDefault="009F3451" w:rsidP="00D00DFE">
            <w:pPr>
              <w:pStyle w:val="TAC"/>
            </w:pPr>
            <w:r w:rsidRPr="007275DF">
              <w:t>Config</w:t>
            </w:r>
            <w:r w:rsidRPr="007275DF">
              <w:rPr>
                <w:szCs w:val="18"/>
              </w:rPr>
              <w:t xml:space="preserve"> </w:t>
            </w:r>
            <w:r w:rsidRPr="007275DF">
              <w:t>1</w:t>
            </w:r>
          </w:p>
        </w:tc>
        <w:tc>
          <w:tcPr>
            <w:tcW w:w="1953" w:type="dxa"/>
            <w:gridSpan w:val="4"/>
          </w:tcPr>
          <w:p w14:paraId="38E08E15" w14:textId="77777777" w:rsidR="009F3451" w:rsidRPr="007275DF" w:rsidRDefault="009F3451" w:rsidP="00D00DFE">
            <w:pPr>
              <w:pStyle w:val="TAC"/>
            </w:pPr>
            <w:del w:id="720" w:author="Author">
              <w:r w:rsidRPr="007275DF" w:rsidDel="007200D1">
                <w:delText>[</w:delText>
              </w:r>
            </w:del>
            <w:r w:rsidRPr="007275DF">
              <w:t>-10</w:t>
            </w:r>
            <w:ins w:id="721" w:author="Author">
              <w:r>
                <w:t>4</w:t>
              </w:r>
            </w:ins>
            <w:del w:id="722" w:author="Author">
              <w:r w:rsidRPr="007275DF" w:rsidDel="008360CB">
                <w:delText>1</w:delText>
              </w:r>
              <w:r w:rsidRPr="007275DF" w:rsidDel="007200D1">
                <w:delText>]</w:delText>
              </w:r>
            </w:del>
          </w:p>
        </w:tc>
        <w:tc>
          <w:tcPr>
            <w:tcW w:w="2210" w:type="dxa"/>
            <w:gridSpan w:val="5"/>
          </w:tcPr>
          <w:p w14:paraId="19B792EC" w14:textId="77777777" w:rsidR="009F3451" w:rsidRPr="007275DF" w:rsidRDefault="009F3451" w:rsidP="00D00DFE">
            <w:pPr>
              <w:pStyle w:val="TAC"/>
            </w:pPr>
            <w:del w:id="723" w:author="Author">
              <w:r w:rsidRPr="007275DF" w:rsidDel="007200D1">
                <w:delText>[</w:delText>
              </w:r>
            </w:del>
            <w:r w:rsidRPr="007275DF">
              <w:t>-10</w:t>
            </w:r>
            <w:ins w:id="724" w:author="Author">
              <w:r>
                <w:t>4</w:t>
              </w:r>
            </w:ins>
            <w:del w:id="725" w:author="Author">
              <w:r w:rsidRPr="007275DF" w:rsidDel="008360CB">
                <w:delText>1</w:delText>
              </w:r>
              <w:r w:rsidRPr="007275DF" w:rsidDel="007200D1">
                <w:delText>]</w:delText>
              </w:r>
            </w:del>
          </w:p>
        </w:tc>
      </w:tr>
      <w:tr w:rsidR="009F3451" w:rsidRPr="007275DF" w14:paraId="190A80F1" w14:textId="77777777" w:rsidTr="00D00DFE">
        <w:trPr>
          <w:cantSplit/>
          <w:trHeight w:val="150"/>
          <w:jc w:val="center"/>
        </w:trPr>
        <w:tc>
          <w:tcPr>
            <w:tcW w:w="2625" w:type="dxa"/>
            <w:gridSpan w:val="3"/>
          </w:tcPr>
          <w:p w14:paraId="47806FCF" w14:textId="77777777" w:rsidR="009F3451" w:rsidRPr="007275DF" w:rsidRDefault="009F3451" w:rsidP="00D00DFE">
            <w:pPr>
              <w:pStyle w:val="TAL"/>
            </w:pPr>
            <w:r w:rsidRPr="004849DD">
              <w:rPr>
                <w:rFonts w:eastAsia="Calibri"/>
                <w:position w:val="-12"/>
                <w:szCs w:val="22"/>
                <w:lang w:val="en-US"/>
              </w:rPr>
              <w:object w:dxaOrig="405" w:dyaOrig="345" w14:anchorId="7FFB575C">
                <v:shape id="_x0000_i1081" type="#_x0000_t75" style="width:21.75pt;height:14.25pt" o:ole="" fillcolor="window">
                  <v:imagedata r:id="rId23" o:title=""/>
                </v:shape>
                <o:OLEObject Type="Embed" ProgID="Equation.3" ShapeID="_x0000_i1081" DrawAspect="Content" ObjectID="_1706336227" r:id="rId82"/>
              </w:object>
            </w:r>
            <w:r w:rsidRPr="007275DF">
              <w:rPr>
                <w:vertAlign w:val="superscript"/>
                <w:lang w:val="en-US"/>
              </w:rPr>
              <w:t>Note2</w:t>
            </w:r>
          </w:p>
        </w:tc>
        <w:tc>
          <w:tcPr>
            <w:tcW w:w="877" w:type="dxa"/>
          </w:tcPr>
          <w:p w14:paraId="254E400D" w14:textId="77777777" w:rsidR="009F3451" w:rsidRPr="007275DF" w:rsidRDefault="009F3451" w:rsidP="00D00DFE">
            <w:pPr>
              <w:pStyle w:val="TAC"/>
            </w:pPr>
            <w:r w:rsidRPr="007275DF">
              <w:t>dBm/SCS</w:t>
            </w:r>
          </w:p>
        </w:tc>
        <w:tc>
          <w:tcPr>
            <w:tcW w:w="1281" w:type="dxa"/>
          </w:tcPr>
          <w:p w14:paraId="45FC031F"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1953" w:type="dxa"/>
            <w:gridSpan w:val="4"/>
          </w:tcPr>
          <w:p w14:paraId="70109247" w14:textId="77777777" w:rsidR="009F3451" w:rsidRPr="007275DF" w:rsidRDefault="009F3451" w:rsidP="00D00DFE">
            <w:pPr>
              <w:pStyle w:val="TAC"/>
            </w:pPr>
            <w:del w:id="726" w:author="Author">
              <w:r w:rsidRPr="007275DF" w:rsidDel="007200D1">
                <w:delText>[</w:delText>
              </w:r>
            </w:del>
            <w:r w:rsidRPr="007275DF">
              <w:t>-101</w:t>
            </w:r>
            <w:del w:id="727" w:author="Author">
              <w:r w:rsidRPr="007275DF" w:rsidDel="007200D1">
                <w:delText>]</w:delText>
              </w:r>
            </w:del>
          </w:p>
        </w:tc>
        <w:tc>
          <w:tcPr>
            <w:tcW w:w="2210" w:type="dxa"/>
            <w:gridSpan w:val="5"/>
          </w:tcPr>
          <w:p w14:paraId="46C89BB6" w14:textId="77777777" w:rsidR="009F3451" w:rsidRPr="007275DF" w:rsidRDefault="009F3451" w:rsidP="00D00DFE">
            <w:pPr>
              <w:pStyle w:val="TAC"/>
            </w:pPr>
            <w:del w:id="728" w:author="Author">
              <w:r w:rsidRPr="007275DF" w:rsidDel="007200D1">
                <w:delText>[</w:delText>
              </w:r>
            </w:del>
            <w:r w:rsidRPr="007275DF">
              <w:t>-101</w:t>
            </w:r>
            <w:del w:id="729" w:author="Author">
              <w:r w:rsidRPr="007275DF" w:rsidDel="007200D1">
                <w:delText>]</w:delText>
              </w:r>
            </w:del>
          </w:p>
        </w:tc>
      </w:tr>
      <w:tr w:rsidR="009F3451" w:rsidRPr="007275DF" w14:paraId="7892FD41" w14:textId="77777777" w:rsidTr="00D00DFE">
        <w:trPr>
          <w:cantSplit/>
          <w:trHeight w:val="92"/>
          <w:jc w:val="center"/>
        </w:trPr>
        <w:tc>
          <w:tcPr>
            <w:tcW w:w="2625" w:type="dxa"/>
            <w:gridSpan w:val="3"/>
          </w:tcPr>
          <w:p w14:paraId="43015FA3"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877" w:type="dxa"/>
          </w:tcPr>
          <w:p w14:paraId="26BED200" w14:textId="77777777" w:rsidR="009F3451" w:rsidRPr="007275DF" w:rsidRDefault="009F3451" w:rsidP="00D00DFE">
            <w:pPr>
              <w:pStyle w:val="TAC"/>
            </w:pPr>
            <w:r w:rsidRPr="007275DF">
              <w:t>dBm/SCS</w:t>
            </w:r>
          </w:p>
        </w:tc>
        <w:tc>
          <w:tcPr>
            <w:tcW w:w="1281" w:type="dxa"/>
          </w:tcPr>
          <w:p w14:paraId="018AFF0E" w14:textId="77777777" w:rsidR="009F3451" w:rsidRPr="007275DF" w:rsidRDefault="009F3451" w:rsidP="00D00DFE">
            <w:pPr>
              <w:pStyle w:val="TAC"/>
              <w:rPr>
                <w:lang w:val="da-DK"/>
              </w:rPr>
            </w:pPr>
            <w:r w:rsidRPr="007275DF">
              <w:t>Config</w:t>
            </w:r>
            <w:r w:rsidRPr="007275DF">
              <w:rPr>
                <w:szCs w:val="18"/>
              </w:rPr>
              <w:t xml:space="preserve"> </w:t>
            </w:r>
            <w:r w:rsidRPr="007275DF">
              <w:t>1</w:t>
            </w:r>
          </w:p>
        </w:tc>
        <w:tc>
          <w:tcPr>
            <w:tcW w:w="984" w:type="dxa"/>
            <w:gridSpan w:val="2"/>
          </w:tcPr>
          <w:p w14:paraId="4C676047" w14:textId="77777777" w:rsidR="009F3451" w:rsidRPr="007275DF" w:rsidRDefault="009F3451" w:rsidP="00D00DFE">
            <w:pPr>
              <w:pStyle w:val="TAC"/>
            </w:pPr>
            <w:r w:rsidRPr="007275DF">
              <w:t>-91</w:t>
            </w:r>
          </w:p>
        </w:tc>
        <w:tc>
          <w:tcPr>
            <w:tcW w:w="975" w:type="dxa"/>
            <w:gridSpan w:val="3"/>
          </w:tcPr>
          <w:p w14:paraId="34E5535E" w14:textId="77777777" w:rsidR="009F3451" w:rsidRPr="007275DF" w:rsidRDefault="009F3451" w:rsidP="00D00DFE">
            <w:pPr>
              <w:pStyle w:val="TAC"/>
            </w:pPr>
            <w:r w:rsidRPr="007275DF">
              <w:t>-91</w:t>
            </w:r>
          </w:p>
        </w:tc>
        <w:tc>
          <w:tcPr>
            <w:tcW w:w="993" w:type="dxa"/>
            <w:gridSpan w:val="2"/>
          </w:tcPr>
          <w:p w14:paraId="5CBC1EB4" w14:textId="77777777" w:rsidR="009F3451" w:rsidRPr="007275DF" w:rsidRDefault="009F3451" w:rsidP="00D00DFE">
            <w:pPr>
              <w:pStyle w:val="TAC"/>
            </w:pPr>
            <w:r w:rsidRPr="007275DF">
              <w:t>-Infinity</w:t>
            </w:r>
          </w:p>
        </w:tc>
        <w:tc>
          <w:tcPr>
            <w:tcW w:w="1211" w:type="dxa"/>
            <w:gridSpan w:val="2"/>
          </w:tcPr>
          <w:p w14:paraId="37F2CC43" w14:textId="77777777" w:rsidR="009F3451" w:rsidRPr="007275DF" w:rsidRDefault="009F3451" w:rsidP="00D00DFE">
            <w:pPr>
              <w:pStyle w:val="TAC"/>
            </w:pPr>
            <w:r w:rsidRPr="007275DF">
              <w:t>-88</w:t>
            </w:r>
          </w:p>
        </w:tc>
      </w:tr>
      <w:tr w:rsidR="009F3451" w:rsidRPr="007275DF" w14:paraId="31906F65" w14:textId="77777777" w:rsidTr="00D00DFE">
        <w:trPr>
          <w:cantSplit/>
          <w:trHeight w:val="94"/>
          <w:jc w:val="center"/>
        </w:trPr>
        <w:tc>
          <w:tcPr>
            <w:tcW w:w="2625" w:type="dxa"/>
            <w:gridSpan w:val="3"/>
          </w:tcPr>
          <w:p w14:paraId="3A0A9B6D" w14:textId="77777777" w:rsidR="009F3451" w:rsidRPr="007275DF" w:rsidRDefault="009F3451" w:rsidP="00D00DFE">
            <w:pPr>
              <w:pStyle w:val="TAL"/>
            </w:pPr>
            <w:r w:rsidRPr="004849DD">
              <w:rPr>
                <w:position w:val="-12"/>
              </w:rPr>
              <w:object w:dxaOrig="620" w:dyaOrig="380" w14:anchorId="68536A04">
                <v:shape id="_x0000_i1082" type="#_x0000_t75" style="width:21.75pt;height:14.25pt" o:ole="" fillcolor="window">
                  <v:imagedata r:id="rId26" o:title=""/>
                </v:shape>
                <o:OLEObject Type="Embed" ProgID="Equation.3" ShapeID="_x0000_i1082" DrawAspect="Content" ObjectID="_1706336228" r:id="rId83"/>
              </w:object>
            </w:r>
          </w:p>
        </w:tc>
        <w:tc>
          <w:tcPr>
            <w:tcW w:w="877" w:type="dxa"/>
          </w:tcPr>
          <w:p w14:paraId="43F98555" w14:textId="77777777" w:rsidR="009F3451" w:rsidRPr="007275DF" w:rsidRDefault="009F3451" w:rsidP="00D00DFE">
            <w:pPr>
              <w:pStyle w:val="TAC"/>
            </w:pPr>
            <w:r w:rsidRPr="007275DF">
              <w:t>dB</w:t>
            </w:r>
          </w:p>
        </w:tc>
        <w:tc>
          <w:tcPr>
            <w:tcW w:w="1281" w:type="dxa"/>
          </w:tcPr>
          <w:p w14:paraId="567CD476"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gridSpan w:val="2"/>
          </w:tcPr>
          <w:p w14:paraId="0DEF90C1" w14:textId="77777777" w:rsidR="009F3451" w:rsidRPr="007275DF" w:rsidDel="004B51DC" w:rsidRDefault="009F3451" w:rsidP="00D00DFE">
            <w:pPr>
              <w:pStyle w:val="TAC"/>
            </w:pPr>
            <w:r w:rsidRPr="007275DF">
              <w:t>4</w:t>
            </w:r>
          </w:p>
        </w:tc>
        <w:tc>
          <w:tcPr>
            <w:tcW w:w="975" w:type="dxa"/>
            <w:gridSpan w:val="3"/>
          </w:tcPr>
          <w:p w14:paraId="3A910671" w14:textId="77777777" w:rsidR="009F3451" w:rsidRPr="007275DF" w:rsidDel="004B51DC" w:rsidRDefault="009F3451" w:rsidP="00D00DFE">
            <w:pPr>
              <w:pStyle w:val="TAC"/>
            </w:pPr>
            <w:r w:rsidRPr="007275DF">
              <w:t>4</w:t>
            </w:r>
          </w:p>
        </w:tc>
        <w:tc>
          <w:tcPr>
            <w:tcW w:w="993" w:type="dxa"/>
            <w:gridSpan w:val="2"/>
          </w:tcPr>
          <w:p w14:paraId="68B0FE15" w14:textId="77777777" w:rsidR="009F3451" w:rsidRPr="007275DF" w:rsidDel="00B36E6D" w:rsidRDefault="009F3451" w:rsidP="00D00DFE">
            <w:pPr>
              <w:pStyle w:val="TAC"/>
            </w:pPr>
            <w:r w:rsidRPr="007275DF">
              <w:t>-Infinity</w:t>
            </w:r>
          </w:p>
        </w:tc>
        <w:tc>
          <w:tcPr>
            <w:tcW w:w="1211" w:type="dxa"/>
            <w:gridSpan w:val="2"/>
          </w:tcPr>
          <w:p w14:paraId="69104E15" w14:textId="77777777" w:rsidR="009F3451" w:rsidRPr="007275DF" w:rsidDel="004B51DC" w:rsidRDefault="009F3451" w:rsidP="00D00DFE">
            <w:pPr>
              <w:pStyle w:val="TAC"/>
            </w:pPr>
            <w:r w:rsidRPr="007275DF">
              <w:t>7</w:t>
            </w:r>
          </w:p>
        </w:tc>
      </w:tr>
      <w:tr w:rsidR="009F3451" w:rsidRPr="007275DF" w14:paraId="1B7609AF" w14:textId="77777777" w:rsidTr="00D00DFE">
        <w:trPr>
          <w:cantSplit/>
          <w:trHeight w:val="94"/>
          <w:jc w:val="center"/>
        </w:trPr>
        <w:tc>
          <w:tcPr>
            <w:tcW w:w="2625" w:type="dxa"/>
            <w:gridSpan w:val="3"/>
          </w:tcPr>
          <w:p w14:paraId="0D0E4186" w14:textId="77777777" w:rsidR="009F3451" w:rsidRPr="007275DF" w:rsidRDefault="009F3451" w:rsidP="00D00DFE">
            <w:pPr>
              <w:pStyle w:val="TAL"/>
            </w:pPr>
            <w:r w:rsidRPr="004849DD">
              <w:rPr>
                <w:position w:val="-12"/>
              </w:rPr>
              <w:object w:dxaOrig="800" w:dyaOrig="380" w14:anchorId="6317168F">
                <v:shape id="_x0000_i1083" type="#_x0000_t75" style="width:28.5pt;height:14.25pt" o:ole="" fillcolor="window">
                  <v:imagedata r:id="rId28" o:title=""/>
                </v:shape>
                <o:OLEObject Type="Embed" ProgID="Equation.3" ShapeID="_x0000_i1083" DrawAspect="Content" ObjectID="_1706336229" r:id="rId84"/>
              </w:object>
            </w:r>
          </w:p>
        </w:tc>
        <w:tc>
          <w:tcPr>
            <w:tcW w:w="877" w:type="dxa"/>
          </w:tcPr>
          <w:p w14:paraId="76F45E42" w14:textId="77777777" w:rsidR="009F3451" w:rsidRPr="007275DF" w:rsidRDefault="009F3451" w:rsidP="00D00DFE">
            <w:pPr>
              <w:pStyle w:val="TAC"/>
            </w:pPr>
            <w:r w:rsidRPr="007275DF">
              <w:t>dB</w:t>
            </w:r>
          </w:p>
        </w:tc>
        <w:tc>
          <w:tcPr>
            <w:tcW w:w="1281" w:type="dxa"/>
          </w:tcPr>
          <w:p w14:paraId="17D10D1B" w14:textId="77777777" w:rsidR="009F3451" w:rsidRPr="007275DF" w:rsidRDefault="009F3451" w:rsidP="00D00DFE">
            <w:pPr>
              <w:pStyle w:val="TAC"/>
            </w:pPr>
            <w:r w:rsidRPr="007275DF">
              <w:t>Config</w:t>
            </w:r>
            <w:r w:rsidRPr="007275DF">
              <w:rPr>
                <w:szCs w:val="18"/>
              </w:rPr>
              <w:t xml:space="preserve"> </w:t>
            </w:r>
            <w:r w:rsidRPr="007275DF">
              <w:t>1</w:t>
            </w:r>
          </w:p>
        </w:tc>
        <w:tc>
          <w:tcPr>
            <w:tcW w:w="984" w:type="dxa"/>
            <w:gridSpan w:val="2"/>
          </w:tcPr>
          <w:p w14:paraId="49F0737D" w14:textId="77777777" w:rsidR="009F3451" w:rsidRPr="007275DF" w:rsidDel="004B51DC" w:rsidRDefault="009F3451" w:rsidP="00D00DFE">
            <w:pPr>
              <w:pStyle w:val="TAC"/>
            </w:pPr>
            <w:r w:rsidRPr="007275DF">
              <w:t>4</w:t>
            </w:r>
          </w:p>
        </w:tc>
        <w:tc>
          <w:tcPr>
            <w:tcW w:w="975" w:type="dxa"/>
            <w:gridSpan w:val="3"/>
          </w:tcPr>
          <w:p w14:paraId="288B6278" w14:textId="77777777" w:rsidR="009F3451" w:rsidRPr="007275DF" w:rsidDel="004B51DC" w:rsidRDefault="009F3451" w:rsidP="00D00DFE">
            <w:pPr>
              <w:pStyle w:val="TAC"/>
            </w:pPr>
            <w:r w:rsidRPr="007275DF">
              <w:t>4</w:t>
            </w:r>
          </w:p>
        </w:tc>
        <w:tc>
          <w:tcPr>
            <w:tcW w:w="993" w:type="dxa"/>
            <w:gridSpan w:val="2"/>
          </w:tcPr>
          <w:p w14:paraId="064D6A31" w14:textId="77777777" w:rsidR="009F3451" w:rsidRPr="007275DF" w:rsidDel="00B36E6D" w:rsidRDefault="009F3451" w:rsidP="00D00DFE">
            <w:pPr>
              <w:pStyle w:val="TAC"/>
            </w:pPr>
            <w:r w:rsidRPr="007275DF">
              <w:t>-Infinity</w:t>
            </w:r>
          </w:p>
        </w:tc>
        <w:tc>
          <w:tcPr>
            <w:tcW w:w="1211" w:type="dxa"/>
            <w:gridSpan w:val="2"/>
          </w:tcPr>
          <w:p w14:paraId="62EF900C" w14:textId="77777777" w:rsidR="009F3451" w:rsidRPr="007275DF" w:rsidDel="004B51DC" w:rsidRDefault="009F3451" w:rsidP="00D00DFE">
            <w:pPr>
              <w:pStyle w:val="TAC"/>
            </w:pPr>
            <w:r w:rsidRPr="007275DF">
              <w:t>7</w:t>
            </w:r>
          </w:p>
        </w:tc>
      </w:tr>
      <w:tr w:rsidR="009F3451" w:rsidRPr="007275DF" w14:paraId="3E0A05EF" w14:textId="77777777" w:rsidTr="00D00DFE">
        <w:trPr>
          <w:cantSplit/>
          <w:trHeight w:val="94"/>
          <w:jc w:val="center"/>
        </w:trPr>
        <w:tc>
          <w:tcPr>
            <w:tcW w:w="2625" w:type="dxa"/>
            <w:gridSpan w:val="3"/>
          </w:tcPr>
          <w:p w14:paraId="1A5E3294"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877" w:type="dxa"/>
          </w:tcPr>
          <w:p w14:paraId="2AC70D7E" w14:textId="77777777" w:rsidR="009F3451" w:rsidRPr="007275DF" w:rsidRDefault="009F3451" w:rsidP="00D00DFE">
            <w:pPr>
              <w:pStyle w:val="TAC"/>
              <w:rPr>
                <w:rFonts w:cs="Arial"/>
                <w:szCs w:val="18"/>
              </w:rPr>
            </w:pPr>
            <w:r w:rsidRPr="007275DF">
              <w:rPr>
                <w:rFonts w:cs="Arial"/>
                <w:szCs w:val="18"/>
              </w:rPr>
              <w:t>dBm/9.36MHz</w:t>
            </w:r>
          </w:p>
        </w:tc>
        <w:tc>
          <w:tcPr>
            <w:tcW w:w="1281" w:type="dxa"/>
          </w:tcPr>
          <w:p w14:paraId="315D5751" w14:textId="77777777" w:rsidR="009F3451" w:rsidRPr="007275DF" w:rsidRDefault="009F3451" w:rsidP="00D00DFE">
            <w:pPr>
              <w:pStyle w:val="TAC"/>
              <w:rPr>
                <w:rFonts w:cs="Arial"/>
                <w:szCs w:val="18"/>
              </w:rPr>
            </w:pPr>
            <w:r w:rsidRPr="007275DF">
              <w:t>Config</w:t>
            </w:r>
            <w:r w:rsidRPr="007275DF">
              <w:rPr>
                <w:szCs w:val="18"/>
              </w:rPr>
              <w:t xml:space="preserve"> </w:t>
            </w:r>
            <w:r w:rsidRPr="007275DF">
              <w:t>1</w:t>
            </w:r>
          </w:p>
        </w:tc>
        <w:tc>
          <w:tcPr>
            <w:tcW w:w="984" w:type="dxa"/>
            <w:gridSpan w:val="2"/>
          </w:tcPr>
          <w:p w14:paraId="64EB8F45" w14:textId="77777777" w:rsidR="009F3451" w:rsidRPr="007275DF" w:rsidRDefault="009F3451" w:rsidP="00D00DFE">
            <w:pPr>
              <w:pStyle w:val="TAC"/>
              <w:rPr>
                <w:rFonts w:cs="Arial"/>
                <w:szCs w:val="18"/>
              </w:rPr>
            </w:pPr>
            <w:r w:rsidRPr="007275DF">
              <w:rPr>
                <w:rFonts w:cs="Arial"/>
                <w:szCs w:val="18"/>
              </w:rPr>
              <w:t>-58.49</w:t>
            </w:r>
          </w:p>
        </w:tc>
        <w:tc>
          <w:tcPr>
            <w:tcW w:w="975" w:type="dxa"/>
            <w:gridSpan w:val="3"/>
          </w:tcPr>
          <w:p w14:paraId="3BE449E5" w14:textId="77777777" w:rsidR="009F3451" w:rsidRPr="007275DF" w:rsidRDefault="009F3451" w:rsidP="00D00DFE">
            <w:pPr>
              <w:pStyle w:val="TAC"/>
              <w:rPr>
                <w:rFonts w:cs="Arial"/>
                <w:szCs w:val="18"/>
              </w:rPr>
            </w:pPr>
            <w:r w:rsidRPr="007275DF">
              <w:rPr>
                <w:rFonts w:cs="Arial"/>
                <w:szCs w:val="18"/>
              </w:rPr>
              <w:t>-58.49</w:t>
            </w:r>
          </w:p>
        </w:tc>
        <w:tc>
          <w:tcPr>
            <w:tcW w:w="993" w:type="dxa"/>
            <w:gridSpan w:val="2"/>
          </w:tcPr>
          <w:p w14:paraId="3FF3AB63" w14:textId="77777777" w:rsidR="009F3451" w:rsidRPr="007275DF" w:rsidRDefault="009F3451" w:rsidP="00D00DFE">
            <w:pPr>
              <w:pStyle w:val="TAC"/>
              <w:rPr>
                <w:rFonts w:cs="Arial"/>
                <w:szCs w:val="18"/>
              </w:rPr>
            </w:pPr>
            <w:r w:rsidRPr="007275DF">
              <w:rPr>
                <w:rFonts w:cs="Arial"/>
                <w:szCs w:val="18"/>
              </w:rPr>
              <w:t>-63.94</w:t>
            </w:r>
          </w:p>
        </w:tc>
        <w:tc>
          <w:tcPr>
            <w:tcW w:w="1211" w:type="dxa"/>
            <w:gridSpan w:val="2"/>
          </w:tcPr>
          <w:p w14:paraId="0202BC9A"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79FDD845" w14:textId="77777777" w:rsidTr="00D00DFE">
        <w:trPr>
          <w:cantSplit/>
          <w:trHeight w:val="150"/>
          <w:jc w:val="center"/>
        </w:trPr>
        <w:tc>
          <w:tcPr>
            <w:tcW w:w="2625" w:type="dxa"/>
            <w:gridSpan w:val="3"/>
          </w:tcPr>
          <w:p w14:paraId="21927F30" w14:textId="77777777" w:rsidR="009F3451" w:rsidRPr="007275DF" w:rsidRDefault="009F3451" w:rsidP="00D00DFE">
            <w:pPr>
              <w:pStyle w:val="TAL"/>
            </w:pPr>
            <w:r w:rsidRPr="007275DF">
              <w:t xml:space="preserve">Propagation Condition </w:t>
            </w:r>
          </w:p>
        </w:tc>
        <w:tc>
          <w:tcPr>
            <w:tcW w:w="877" w:type="dxa"/>
          </w:tcPr>
          <w:p w14:paraId="0C262B5C" w14:textId="77777777" w:rsidR="009F3451" w:rsidRPr="007275DF" w:rsidRDefault="009F3451" w:rsidP="00D00DFE">
            <w:pPr>
              <w:pStyle w:val="TAC"/>
            </w:pPr>
          </w:p>
        </w:tc>
        <w:tc>
          <w:tcPr>
            <w:tcW w:w="1281" w:type="dxa"/>
          </w:tcPr>
          <w:p w14:paraId="2F5A1083" w14:textId="77777777" w:rsidR="009F3451" w:rsidRPr="007275DF" w:rsidRDefault="009F3451" w:rsidP="00D00DFE">
            <w:pPr>
              <w:pStyle w:val="TAC"/>
              <w:rPr>
                <w:rFonts w:cs="v4.2.0"/>
              </w:rPr>
            </w:pPr>
            <w:r w:rsidRPr="007275DF">
              <w:t>Config</w:t>
            </w:r>
            <w:r w:rsidRPr="007275DF">
              <w:rPr>
                <w:szCs w:val="18"/>
              </w:rPr>
              <w:t xml:space="preserve"> </w:t>
            </w:r>
            <w:r w:rsidRPr="007275DF">
              <w:t>1</w:t>
            </w:r>
          </w:p>
        </w:tc>
        <w:tc>
          <w:tcPr>
            <w:tcW w:w="1953" w:type="dxa"/>
            <w:gridSpan w:val="4"/>
          </w:tcPr>
          <w:p w14:paraId="2D382BE3" w14:textId="77777777" w:rsidR="009F3451" w:rsidRPr="007275DF" w:rsidRDefault="009F3451" w:rsidP="00D00DFE">
            <w:pPr>
              <w:pStyle w:val="TAC"/>
            </w:pPr>
            <w:r w:rsidRPr="007275DF">
              <w:rPr>
                <w:rFonts w:cs="v4.2.0"/>
              </w:rPr>
              <w:t>AWGN</w:t>
            </w:r>
          </w:p>
        </w:tc>
        <w:tc>
          <w:tcPr>
            <w:tcW w:w="2210" w:type="dxa"/>
            <w:gridSpan w:val="5"/>
          </w:tcPr>
          <w:p w14:paraId="5EF86314" w14:textId="77777777" w:rsidR="009F3451" w:rsidRPr="007275DF" w:rsidRDefault="009F3451" w:rsidP="00D00DFE">
            <w:pPr>
              <w:pStyle w:val="TAC"/>
            </w:pPr>
            <w:r w:rsidRPr="007275DF">
              <w:t>AWGN</w:t>
            </w:r>
          </w:p>
        </w:tc>
      </w:tr>
      <w:tr w:rsidR="009F3451" w:rsidRPr="007275DF" w14:paraId="47470586" w14:textId="77777777" w:rsidTr="00D00DFE">
        <w:trPr>
          <w:cantSplit/>
          <w:trHeight w:val="1023"/>
          <w:jc w:val="center"/>
        </w:trPr>
        <w:tc>
          <w:tcPr>
            <w:tcW w:w="8946" w:type="dxa"/>
            <w:gridSpan w:val="14"/>
          </w:tcPr>
          <w:p w14:paraId="1A5EBF63"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FE0F73B"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405" w:dyaOrig="345" w14:anchorId="07C95680">
                <v:shape id="_x0000_i1084" type="#_x0000_t75" style="width:21.75pt;height:14.25pt" o:ole="" fillcolor="window">
                  <v:imagedata r:id="rId23" o:title=""/>
                </v:shape>
                <o:OLEObject Type="Embed" ProgID="Equation.3" ShapeID="_x0000_i1084" DrawAspect="Content" ObjectID="_1706336230" r:id="rId85"/>
              </w:object>
            </w:r>
            <w:r w:rsidRPr="007275DF">
              <w:rPr>
                <w:lang w:val="en-US"/>
              </w:rPr>
              <w:t xml:space="preserve"> to be fulfilled.</w:t>
            </w:r>
          </w:p>
          <w:p w14:paraId="34796A1A"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0E82EDA"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565A3F01"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5F2FF316"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4D8D7825"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0AABB69B" w14:textId="77777777" w:rsidR="009F3451" w:rsidRPr="007275DF" w:rsidRDefault="009F3451" w:rsidP="009F3451">
      <w:pPr>
        <w:pStyle w:val="B10"/>
      </w:pPr>
    </w:p>
    <w:p w14:paraId="78891260" w14:textId="77777777" w:rsidR="009F3451" w:rsidRPr="007275DF" w:rsidRDefault="009F3451" w:rsidP="009F3451">
      <w:pPr>
        <w:pStyle w:val="TH"/>
      </w:pPr>
      <w:r w:rsidRPr="007275DF">
        <w:t xml:space="preserve">Table A.11.5.2.6.1-4: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0E411A43"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3D92E450"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74D9938"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FBD01D"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56BA90D" w14:textId="77777777" w:rsidR="009F3451" w:rsidRPr="007275DF" w:rsidRDefault="009F3451" w:rsidP="00D00DFE">
            <w:pPr>
              <w:pStyle w:val="TAH"/>
            </w:pPr>
            <w:r w:rsidRPr="007275DF">
              <w:t>Comment</w:t>
            </w:r>
          </w:p>
        </w:tc>
      </w:tr>
      <w:tr w:rsidR="009F3451" w:rsidRPr="007275DF" w14:paraId="18510312"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2993B34"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7B8122F0"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4264481"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B1ED151" w14:textId="77777777" w:rsidR="009F3451" w:rsidRPr="007275DF" w:rsidRDefault="009F3451" w:rsidP="00D00DFE">
            <w:pPr>
              <w:pStyle w:val="TAH"/>
            </w:pPr>
          </w:p>
        </w:tc>
      </w:tr>
      <w:tr w:rsidR="009F3451" w:rsidRPr="007275DF" w14:paraId="508DCAA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6EF79B7"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C1D59D0"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D0B75F9"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BB9C37F"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7D3A51BC"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A4820B"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41DD93B"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823823A"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547C417" w14:textId="77777777" w:rsidR="009F3451" w:rsidRPr="007275DF" w:rsidRDefault="009F3451" w:rsidP="00D00DFE">
            <w:pPr>
              <w:pStyle w:val="TAC"/>
              <w:rPr>
                <w:rFonts w:cs="Arial"/>
              </w:rPr>
            </w:pPr>
          </w:p>
        </w:tc>
      </w:tr>
      <w:tr w:rsidR="009F3451" w:rsidRPr="007275DF" w14:paraId="4593F1B5"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15EA005"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62DAA11"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0E24E9B"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EE5087" w14:textId="77777777" w:rsidR="009F3451" w:rsidRPr="007275DF" w:rsidRDefault="009F3451" w:rsidP="00D00DFE">
            <w:pPr>
              <w:pStyle w:val="TAC"/>
              <w:rPr>
                <w:rFonts w:cs="Arial"/>
              </w:rPr>
            </w:pPr>
          </w:p>
        </w:tc>
      </w:tr>
      <w:tr w:rsidR="009F3451" w:rsidRPr="007275DF" w14:paraId="2F6E7FE1"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AC8799"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0DAE72E"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8E38715"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BC21363" w14:textId="77777777" w:rsidR="009F3451" w:rsidRPr="007275DF" w:rsidRDefault="009F3451" w:rsidP="00D00DFE">
            <w:pPr>
              <w:pStyle w:val="TAC"/>
              <w:rPr>
                <w:rFonts w:cs="Arial"/>
              </w:rPr>
            </w:pPr>
          </w:p>
        </w:tc>
      </w:tr>
      <w:tr w:rsidR="009F3451" w:rsidRPr="007275DF" w14:paraId="414AA01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D2C9615"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2867812"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BB93F94"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C8E01C" w14:textId="77777777" w:rsidR="009F3451" w:rsidRPr="007275DF" w:rsidRDefault="009F3451" w:rsidP="00D00DFE">
            <w:pPr>
              <w:pStyle w:val="TAC"/>
              <w:rPr>
                <w:rFonts w:cs="Arial"/>
              </w:rPr>
            </w:pPr>
          </w:p>
        </w:tc>
      </w:tr>
      <w:tr w:rsidR="009F3451" w:rsidRPr="007275DF" w14:paraId="3E7F7A7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66EC4707"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116DCBFC"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C37405D"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2EAD0402" w14:textId="77777777" w:rsidR="009F3451" w:rsidRPr="007275DF" w:rsidRDefault="009F3451" w:rsidP="00D00DFE">
            <w:pPr>
              <w:pStyle w:val="TAC"/>
              <w:rPr>
                <w:rFonts w:cs="Arial"/>
              </w:rPr>
            </w:pPr>
          </w:p>
        </w:tc>
      </w:tr>
    </w:tbl>
    <w:p w14:paraId="3B8B35B3" w14:textId="77777777" w:rsidR="009F3451" w:rsidRPr="007275DF" w:rsidRDefault="009F3451" w:rsidP="009F3451"/>
    <w:p w14:paraId="6697EC84" w14:textId="77777777" w:rsidR="009F3451" w:rsidRPr="007275DF" w:rsidRDefault="009F3451" w:rsidP="009F3451">
      <w:pPr>
        <w:pStyle w:val="TH"/>
      </w:pPr>
      <w:r w:rsidRPr="007275DF">
        <w:t xml:space="preserve">Table A.11.5.2.6.1-5: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06858E2C"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D5971A5"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B69C426"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96AD5C" w14:textId="77777777" w:rsidR="009F3451" w:rsidRPr="007275DF" w:rsidRDefault="009F3451" w:rsidP="00D00DFE">
            <w:pPr>
              <w:pStyle w:val="TAH"/>
            </w:pPr>
            <w:r w:rsidRPr="007275DF">
              <w:t>Comment</w:t>
            </w:r>
          </w:p>
        </w:tc>
      </w:tr>
      <w:tr w:rsidR="009F3451" w:rsidRPr="007275DF" w14:paraId="4A56C7A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ABE91A"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A1A7058"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354E15E" w14:textId="77777777" w:rsidR="009F3451" w:rsidRPr="007275DF" w:rsidRDefault="009F3451" w:rsidP="00D00DFE">
            <w:pPr>
              <w:pStyle w:val="TAC"/>
            </w:pPr>
            <w:r w:rsidRPr="007275DF">
              <w:t>As specified in clause 6.3.2 in TS 38.331 [2]</w:t>
            </w:r>
          </w:p>
        </w:tc>
      </w:tr>
    </w:tbl>
    <w:p w14:paraId="7E36898A" w14:textId="77777777" w:rsidR="009F3451" w:rsidRPr="007275DF" w:rsidRDefault="009F3451" w:rsidP="009F3451">
      <w:pPr>
        <w:rPr>
          <w:i/>
          <w:iCs/>
          <w:color w:val="FF0000"/>
        </w:rPr>
      </w:pPr>
    </w:p>
    <w:p w14:paraId="0D476999" w14:textId="77777777" w:rsidR="009F3451" w:rsidRPr="007275DF" w:rsidRDefault="009F3451" w:rsidP="009F3451">
      <w:pPr>
        <w:pStyle w:val="Heading5"/>
      </w:pPr>
      <w:r w:rsidRPr="007275DF">
        <w:t>A.11.5.2.6.2</w:t>
      </w:r>
      <w:r w:rsidRPr="007275DF">
        <w:tab/>
        <w:t>Test Requirements</w:t>
      </w:r>
    </w:p>
    <w:p w14:paraId="07AACCCE"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ins w:id="730" w:author="Author">
        <w:r>
          <w:rPr>
            <w:rFonts w:cs="v4.2.0"/>
          </w:rPr>
          <w:t xml:space="preserve"> </w:t>
        </w:r>
      </w:ins>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E7FB37B"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155BD0"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2700425" w14:textId="77777777" w:rsidR="009F3451" w:rsidRPr="007275DF" w:rsidRDefault="009F3451" w:rsidP="009F3451">
      <w:pPr>
        <w:rPr>
          <w:rFonts w:cs="v4.2.0"/>
        </w:rPr>
      </w:pPr>
      <w:r w:rsidRPr="007275DF">
        <w:rPr>
          <w:rFonts w:cs="v4.2.0"/>
        </w:rPr>
        <w:t>In test 1, 2, 3 and 4 UE is required to report SSB time index.</w:t>
      </w:r>
    </w:p>
    <w:p w14:paraId="1E5BC128" w14:textId="77777777" w:rsidR="009F3451" w:rsidRPr="007275DF" w:rsidRDefault="009F3451" w:rsidP="009F345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10DDA79" w14:textId="77777777" w:rsidR="009F3451" w:rsidRPr="007275DF" w:rsidRDefault="009F3451" w:rsidP="009F345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4B83349D" w14:textId="77777777" w:rsidR="009F3451" w:rsidRPr="007275DF" w:rsidRDefault="009F3451" w:rsidP="009F345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3865104" w14:textId="77777777" w:rsidR="009F3451" w:rsidRPr="007275DF" w:rsidRDefault="009F3451" w:rsidP="009F345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52DEC218" w14:textId="77777777" w:rsidR="009F3451" w:rsidRPr="007275DF" w:rsidRDefault="009F3451" w:rsidP="009F3451">
      <w:pPr>
        <w:pStyle w:val="B10"/>
      </w:pPr>
      <w:r w:rsidRPr="007275DF">
        <w:t>For tests 1 and 2, MGRP = 40 ms and for tests 3 and 4 MGRP = 20 ms.</w:t>
      </w:r>
    </w:p>
    <w:p w14:paraId="46C90309" w14:textId="77777777" w:rsidR="009F3451" w:rsidRPr="007275DF" w:rsidRDefault="009F3451" w:rsidP="009F3451">
      <w:pPr>
        <w:pStyle w:val="B10"/>
      </w:pPr>
      <w:r w:rsidRPr="007275DF">
        <w:t>For tests 1 and 3, DRX cycle = 40 ms and for tests 2 and 4 DRX cycle = 640 ms.</w:t>
      </w:r>
    </w:p>
    <w:p w14:paraId="288654D3" w14:textId="77777777" w:rsidR="009F3451" w:rsidRPr="007275DF" w:rsidRDefault="009F3451" w:rsidP="009F3451">
      <w:r w:rsidRPr="007275DF">
        <w:t>SMTC period = 20 ms.</w:t>
      </w:r>
    </w:p>
    <w:p w14:paraId="4470F35A" w14:textId="77777777" w:rsidR="009F3451" w:rsidRPr="007275DF" w:rsidRDefault="009F3451" w:rsidP="009F3451">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w:t>
      </w:r>
    </w:p>
    <w:p w14:paraId="3C348F39" w14:textId="77777777" w:rsidR="009F3451" w:rsidRPr="007275DF" w:rsidRDefault="009F3451" w:rsidP="009F3451"/>
    <w:p w14:paraId="47675B24" w14:textId="77777777" w:rsidR="009F3451" w:rsidRPr="007275DF" w:rsidRDefault="009F3451" w:rsidP="009F3451">
      <w:pPr>
        <w:pStyle w:val="Heading4"/>
      </w:pPr>
      <w:r w:rsidRPr="007275DF">
        <w:t>A.11.5.2.7</w:t>
      </w:r>
      <w:r w:rsidRPr="007275DF">
        <w:tab/>
        <w:t>Event triggered reporting tests for FR1 without SSB time index detection when DRX is not used</w:t>
      </w:r>
    </w:p>
    <w:p w14:paraId="63206152" w14:textId="77777777" w:rsidR="009F3451" w:rsidRPr="007275DF" w:rsidRDefault="009F3451" w:rsidP="009F3451">
      <w:pPr>
        <w:pStyle w:val="Heading5"/>
      </w:pPr>
      <w:r w:rsidRPr="007275DF">
        <w:t>A.11.5.2.7.1</w:t>
      </w:r>
      <w:r w:rsidRPr="007275DF">
        <w:tab/>
        <w:t>Test Purpose and Environment</w:t>
      </w:r>
    </w:p>
    <w:p w14:paraId="6C42808C" w14:textId="77777777" w:rsidR="009F3451" w:rsidRPr="007275DF" w:rsidRDefault="009F3451" w:rsidP="009F3451">
      <w:r w:rsidRPr="007275DF">
        <w:t>The purpose of this test is to verify that the UE makes correct reporting of an event. This test will partly verify the SA inter-frequency NR cell search requirements for NR cell with CCA in clause 9.3A.4 and 9.3A.5.</w:t>
      </w:r>
    </w:p>
    <w:p w14:paraId="4E4A5B11" w14:textId="77777777" w:rsidR="009F3451" w:rsidRPr="007275DF" w:rsidRDefault="009F3451" w:rsidP="009F3451">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A.11.5.2.7.1-1, A.11.5.2.7.1-2 and A.11.5.2.7.1-3.</w:t>
      </w:r>
    </w:p>
    <w:p w14:paraId="15947DB6" w14:textId="77777777" w:rsidR="009F3451" w:rsidRPr="007275DF" w:rsidRDefault="009F3451" w:rsidP="009F3451">
      <w:r w:rsidRPr="007275DF">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7CA75D1F" w14:textId="77777777" w:rsidR="009F3451" w:rsidRPr="007275DF" w:rsidRDefault="009F3451" w:rsidP="009F3451">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AC5C55" w14:textId="77777777" w:rsidR="009F3451" w:rsidRPr="007275DF" w:rsidRDefault="009F3451" w:rsidP="009F3451">
      <w:pPr>
        <w:pStyle w:val="TH"/>
      </w:pPr>
      <w:r w:rsidRPr="007275DF">
        <w:t xml:space="preserve">Table A.11.5.2.7.1-1: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270FF4BF"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E5EFC46"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7D00E9A2" w14:textId="77777777" w:rsidR="009F3451" w:rsidRPr="007275DF" w:rsidRDefault="009F3451" w:rsidP="00D00DFE">
            <w:pPr>
              <w:pStyle w:val="TAH"/>
            </w:pPr>
            <w:r w:rsidRPr="007275DF">
              <w:t>Description</w:t>
            </w:r>
          </w:p>
        </w:tc>
      </w:tr>
      <w:tr w:rsidR="009F3451" w:rsidRPr="007275DF" w14:paraId="493B8F22"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2A2D17D5"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1EF8150E" w14:textId="77777777" w:rsidR="009F3451" w:rsidRPr="007275DF" w:rsidRDefault="009F3451" w:rsidP="00D00DFE">
            <w:pPr>
              <w:pStyle w:val="TAL"/>
            </w:pPr>
            <w:r w:rsidRPr="007275DF">
              <w:t>NR cell with CCA: 30 kHz SSB SCS, 40 MHz bandwidth, TDD duplex mode</w:t>
            </w:r>
          </w:p>
          <w:p w14:paraId="2E4C8949" w14:textId="77777777" w:rsidR="009F3451" w:rsidRPr="007275DF" w:rsidRDefault="009F3451" w:rsidP="00D00DFE">
            <w:pPr>
              <w:pStyle w:val="TAL"/>
            </w:pPr>
            <w:r w:rsidRPr="007275DF">
              <w:t>NR cell without CCA: 15 kHz SSB SCS, 10 MHz bandwidth, FDD duplex mode</w:t>
            </w:r>
          </w:p>
        </w:tc>
      </w:tr>
      <w:tr w:rsidR="009F3451" w:rsidRPr="007275DF" w14:paraId="063FD6B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0CEEEE7C"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453FCA70" w14:textId="77777777" w:rsidR="009F3451" w:rsidRPr="007275DF" w:rsidRDefault="009F3451" w:rsidP="00D00DFE">
            <w:pPr>
              <w:pStyle w:val="TAL"/>
            </w:pPr>
            <w:r w:rsidRPr="007275DF">
              <w:t>NR cell with CCA: 30 kHz SSB SCS, 40 MHz bandwidth, TDD duplex mode</w:t>
            </w:r>
          </w:p>
          <w:p w14:paraId="3B45F7CA" w14:textId="77777777" w:rsidR="009F3451" w:rsidRPr="007275DF" w:rsidRDefault="009F3451" w:rsidP="00D00DFE">
            <w:pPr>
              <w:pStyle w:val="TAL"/>
            </w:pPr>
            <w:r w:rsidRPr="007275DF">
              <w:t>NR cell without CCA: 15 kHz SSB SCS, 10 MHz bandwidth, TDD duplex mode</w:t>
            </w:r>
          </w:p>
        </w:tc>
      </w:tr>
      <w:tr w:rsidR="009F3451" w:rsidRPr="007275DF" w14:paraId="6F5ADBE3"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5A1C7475"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0AC87C5" w14:textId="77777777" w:rsidR="009F3451" w:rsidRPr="007275DF" w:rsidRDefault="009F3451" w:rsidP="00D00DFE">
            <w:pPr>
              <w:pStyle w:val="TAL"/>
            </w:pPr>
            <w:r w:rsidRPr="007275DF">
              <w:t>NR cell with CCA: 30 kHz SSB SCS, 40 MHz bandwidth, TDD duplex mode</w:t>
            </w:r>
          </w:p>
          <w:p w14:paraId="45E14D2F" w14:textId="77777777" w:rsidR="009F3451" w:rsidRPr="007275DF" w:rsidRDefault="009F3451" w:rsidP="00D00DFE">
            <w:pPr>
              <w:pStyle w:val="TAL"/>
            </w:pPr>
            <w:r w:rsidRPr="007275DF">
              <w:t>NR cell without CCA: 30</w:t>
            </w:r>
            <w:ins w:id="731" w:author="Author">
              <w:r>
                <w:t xml:space="preserve"> </w:t>
              </w:r>
            </w:ins>
            <w:r w:rsidRPr="007275DF">
              <w:t>kHz SSB SCS, 40 MHz bandwidth, TDD duplex mode</w:t>
            </w:r>
          </w:p>
        </w:tc>
      </w:tr>
      <w:tr w:rsidR="009F3451" w:rsidRPr="007275DF" w14:paraId="5C2B60A0"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BB28F2D"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0726CB92" w14:textId="77777777" w:rsidR="009F3451" w:rsidRPr="007275DF" w:rsidRDefault="009F3451" w:rsidP="009F3451">
      <w:pPr>
        <w:rPr>
          <w:rFonts w:cs="v4.2.0"/>
        </w:rPr>
      </w:pPr>
    </w:p>
    <w:p w14:paraId="765C53A9" w14:textId="77777777" w:rsidR="009F3451" w:rsidRPr="007275DF" w:rsidRDefault="009F3451" w:rsidP="009F3451">
      <w:pPr>
        <w:pStyle w:val="TH"/>
      </w:pPr>
      <w:r w:rsidRPr="007275DF">
        <w:t>Table A.11.5.2.7.1-2: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486FF072" w14:textId="77777777" w:rsidTr="00D00DFE">
        <w:trPr>
          <w:cantSplit/>
          <w:trHeight w:val="80"/>
        </w:trPr>
        <w:tc>
          <w:tcPr>
            <w:tcW w:w="2118" w:type="dxa"/>
            <w:vMerge w:val="restart"/>
          </w:tcPr>
          <w:p w14:paraId="4F02805E" w14:textId="77777777" w:rsidR="009F3451" w:rsidRPr="007275DF" w:rsidRDefault="009F3451" w:rsidP="00D00DFE">
            <w:pPr>
              <w:pStyle w:val="TAH"/>
            </w:pPr>
            <w:r w:rsidRPr="007275DF">
              <w:t>Parameter</w:t>
            </w:r>
          </w:p>
        </w:tc>
        <w:tc>
          <w:tcPr>
            <w:tcW w:w="596" w:type="dxa"/>
            <w:vMerge w:val="restart"/>
          </w:tcPr>
          <w:p w14:paraId="2E03674C" w14:textId="77777777" w:rsidR="009F3451" w:rsidRPr="007275DF" w:rsidRDefault="009F3451" w:rsidP="00D00DFE">
            <w:pPr>
              <w:pStyle w:val="TAH"/>
            </w:pPr>
            <w:r w:rsidRPr="007275DF">
              <w:t>Unit</w:t>
            </w:r>
          </w:p>
        </w:tc>
        <w:tc>
          <w:tcPr>
            <w:tcW w:w="1251" w:type="dxa"/>
            <w:vMerge w:val="restart"/>
          </w:tcPr>
          <w:p w14:paraId="539E9D95" w14:textId="77777777" w:rsidR="009F3451" w:rsidRPr="007275DF" w:rsidRDefault="009F3451" w:rsidP="00D00DFE">
            <w:pPr>
              <w:pStyle w:val="TAH"/>
            </w:pPr>
            <w:r w:rsidRPr="007275DF">
              <w:t>Test configuration</w:t>
            </w:r>
          </w:p>
        </w:tc>
        <w:tc>
          <w:tcPr>
            <w:tcW w:w="2504" w:type="dxa"/>
            <w:gridSpan w:val="2"/>
          </w:tcPr>
          <w:p w14:paraId="07104835" w14:textId="77777777" w:rsidR="009F3451" w:rsidRPr="007275DF" w:rsidRDefault="009F3451" w:rsidP="00D00DFE">
            <w:pPr>
              <w:pStyle w:val="TAH"/>
            </w:pPr>
            <w:r w:rsidRPr="007275DF">
              <w:t>Value</w:t>
            </w:r>
          </w:p>
        </w:tc>
        <w:tc>
          <w:tcPr>
            <w:tcW w:w="3072" w:type="dxa"/>
            <w:vMerge w:val="restart"/>
          </w:tcPr>
          <w:p w14:paraId="16AEBC06" w14:textId="77777777" w:rsidR="009F3451" w:rsidRPr="007275DF" w:rsidRDefault="009F3451" w:rsidP="00D00DFE">
            <w:pPr>
              <w:pStyle w:val="TAH"/>
            </w:pPr>
            <w:r w:rsidRPr="007275DF">
              <w:t>Comment</w:t>
            </w:r>
          </w:p>
        </w:tc>
      </w:tr>
      <w:tr w:rsidR="009F3451" w:rsidRPr="007275DF" w14:paraId="47CE211D" w14:textId="77777777" w:rsidTr="00D00DFE">
        <w:trPr>
          <w:cantSplit/>
          <w:trHeight w:val="79"/>
        </w:trPr>
        <w:tc>
          <w:tcPr>
            <w:tcW w:w="2118" w:type="dxa"/>
            <w:vMerge/>
          </w:tcPr>
          <w:p w14:paraId="09681D15" w14:textId="77777777" w:rsidR="009F3451" w:rsidRPr="007275DF" w:rsidRDefault="009F3451" w:rsidP="00D00DFE">
            <w:pPr>
              <w:pStyle w:val="TAH"/>
            </w:pPr>
          </w:p>
        </w:tc>
        <w:tc>
          <w:tcPr>
            <w:tcW w:w="596" w:type="dxa"/>
            <w:vMerge/>
          </w:tcPr>
          <w:p w14:paraId="7A307608" w14:textId="77777777" w:rsidR="009F3451" w:rsidRPr="007275DF" w:rsidRDefault="009F3451" w:rsidP="00D00DFE">
            <w:pPr>
              <w:pStyle w:val="TAH"/>
            </w:pPr>
          </w:p>
        </w:tc>
        <w:tc>
          <w:tcPr>
            <w:tcW w:w="1251" w:type="dxa"/>
            <w:vMerge/>
          </w:tcPr>
          <w:p w14:paraId="302D1515" w14:textId="77777777" w:rsidR="009F3451" w:rsidRPr="007275DF" w:rsidRDefault="009F3451" w:rsidP="00D00DFE">
            <w:pPr>
              <w:pStyle w:val="TAH"/>
            </w:pPr>
          </w:p>
        </w:tc>
        <w:tc>
          <w:tcPr>
            <w:tcW w:w="1251" w:type="dxa"/>
          </w:tcPr>
          <w:p w14:paraId="4C8E89FD" w14:textId="77777777" w:rsidR="009F3451" w:rsidRPr="007275DF" w:rsidRDefault="009F3451" w:rsidP="00D00DFE">
            <w:pPr>
              <w:pStyle w:val="TAH"/>
            </w:pPr>
            <w:r w:rsidRPr="007275DF">
              <w:t>Test 1</w:t>
            </w:r>
          </w:p>
        </w:tc>
        <w:tc>
          <w:tcPr>
            <w:tcW w:w="1253" w:type="dxa"/>
          </w:tcPr>
          <w:p w14:paraId="13509411" w14:textId="77777777" w:rsidR="009F3451" w:rsidRPr="007275DF" w:rsidRDefault="009F3451" w:rsidP="00D00DFE">
            <w:pPr>
              <w:pStyle w:val="TAH"/>
            </w:pPr>
            <w:r w:rsidRPr="007275DF">
              <w:t>Test 2</w:t>
            </w:r>
          </w:p>
        </w:tc>
        <w:tc>
          <w:tcPr>
            <w:tcW w:w="3072" w:type="dxa"/>
            <w:vMerge/>
          </w:tcPr>
          <w:p w14:paraId="154D0BE6" w14:textId="77777777" w:rsidR="009F3451" w:rsidRPr="007275DF" w:rsidRDefault="009F3451" w:rsidP="00D00DFE">
            <w:pPr>
              <w:pStyle w:val="TAH"/>
            </w:pPr>
          </w:p>
        </w:tc>
      </w:tr>
      <w:tr w:rsidR="009F3451" w:rsidRPr="007275DF" w14:paraId="4488B636" w14:textId="77777777" w:rsidTr="00D00DFE">
        <w:trPr>
          <w:cantSplit/>
          <w:trHeight w:val="614"/>
        </w:trPr>
        <w:tc>
          <w:tcPr>
            <w:tcW w:w="2118" w:type="dxa"/>
          </w:tcPr>
          <w:p w14:paraId="49D935F8" w14:textId="77777777" w:rsidR="009F3451" w:rsidRPr="007275DF" w:rsidRDefault="009F3451" w:rsidP="00D00DFE">
            <w:pPr>
              <w:pStyle w:val="TAL"/>
              <w:rPr>
                <w:lang w:val="it-IT"/>
              </w:rPr>
            </w:pPr>
            <w:r w:rsidRPr="007275DF">
              <w:rPr>
                <w:lang w:val="it-IT"/>
              </w:rPr>
              <w:t>NR RF Channel Number</w:t>
            </w:r>
          </w:p>
        </w:tc>
        <w:tc>
          <w:tcPr>
            <w:tcW w:w="596" w:type="dxa"/>
          </w:tcPr>
          <w:p w14:paraId="2CF83C2B" w14:textId="77777777" w:rsidR="009F3451" w:rsidRPr="007275DF" w:rsidRDefault="009F3451" w:rsidP="00D00DFE">
            <w:pPr>
              <w:pStyle w:val="TAC"/>
              <w:rPr>
                <w:lang w:val="it-IT"/>
              </w:rPr>
            </w:pPr>
          </w:p>
        </w:tc>
        <w:tc>
          <w:tcPr>
            <w:tcW w:w="1251" w:type="dxa"/>
          </w:tcPr>
          <w:p w14:paraId="4A2905A0" w14:textId="77777777" w:rsidR="009F3451" w:rsidRPr="007275DF" w:rsidRDefault="009F3451" w:rsidP="00D00DFE">
            <w:pPr>
              <w:pStyle w:val="TAC"/>
            </w:pPr>
            <w:r w:rsidRPr="007275DF">
              <w:t>Config 1,2,3</w:t>
            </w:r>
          </w:p>
        </w:tc>
        <w:tc>
          <w:tcPr>
            <w:tcW w:w="2504" w:type="dxa"/>
            <w:gridSpan w:val="2"/>
          </w:tcPr>
          <w:p w14:paraId="22C9BA52" w14:textId="77777777" w:rsidR="009F3451" w:rsidRPr="007275DF" w:rsidRDefault="009F3451" w:rsidP="00D00DFE">
            <w:pPr>
              <w:pStyle w:val="TAC"/>
              <w:rPr>
                <w:bCs/>
              </w:rPr>
            </w:pPr>
            <w:r w:rsidRPr="007275DF">
              <w:rPr>
                <w:bCs/>
              </w:rPr>
              <w:t>1, 2</w:t>
            </w:r>
          </w:p>
        </w:tc>
        <w:tc>
          <w:tcPr>
            <w:tcW w:w="3072" w:type="dxa"/>
          </w:tcPr>
          <w:p w14:paraId="2FFDA48C" w14:textId="77777777" w:rsidR="009F3451" w:rsidRPr="007275DF" w:rsidRDefault="009F3451" w:rsidP="00D00DFE">
            <w:pPr>
              <w:pStyle w:val="TAL"/>
              <w:rPr>
                <w:bCs/>
              </w:rPr>
            </w:pPr>
            <w:r w:rsidRPr="007275DF">
              <w:rPr>
                <w:bCs/>
              </w:rPr>
              <w:t>Two FR1 NR carrier frequencies are used. NR channel 1 is with CCA.</w:t>
            </w:r>
          </w:p>
          <w:p w14:paraId="309E50A6" w14:textId="77777777" w:rsidR="009F3451" w:rsidRPr="007275DF" w:rsidRDefault="009F3451" w:rsidP="00D00DFE">
            <w:pPr>
              <w:pStyle w:val="TAL"/>
              <w:rPr>
                <w:bCs/>
              </w:rPr>
            </w:pPr>
          </w:p>
        </w:tc>
      </w:tr>
      <w:tr w:rsidR="009F3451" w:rsidRPr="007275DF" w14:paraId="1F190CA5" w14:textId="77777777" w:rsidTr="00D00DFE">
        <w:trPr>
          <w:cantSplit/>
          <w:trHeight w:val="823"/>
        </w:trPr>
        <w:tc>
          <w:tcPr>
            <w:tcW w:w="2118" w:type="dxa"/>
          </w:tcPr>
          <w:p w14:paraId="4BC32183" w14:textId="77777777" w:rsidR="009F3451" w:rsidRPr="007275DF" w:rsidRDefault="009F3451" w:rsidP="00D00DFE">
            <w:pPr>
              <w:pStyle w:val="TAL"/>
              <w:rPr>
                <w:rFonts w:cs="Arial"/>
              </w:rPr>
            </w:pPr>
            <w:r w:rsidRPr="007275DF">
              <w:rPr>
                <w:rFonts w:cs="Arial"/>
              </w:rPr>
              <w:t>Active cell</w:t>
            </w:r>
          </w:p>
        </w:tc>
        <w:tc>
          <w:tcPr>
            <w:tcW w:w="596" w:type="dxa"/>
          </w:tcPr>
          <w:p w14:paraId="17E98E03" w14:textId="77777777" w:rsidR="009F3451" w:rsidRPr="007275DF" w:rsidRDefault="009F3451" w:rsidP="00D00DFE">
            <w:pPr>
              <w:pStyle w:val="TAC"/>
            </w:pPr>
          </w:p>
        </w:tc>
        <w:tc>
          <w:tcPr>
            <w:tcW w:w="1251" w:type="dxa"/>
          </w:tcPr>
          <w:p w14:paraId="75F9C062" w14:textId="77777777" w:rsidR="009F3451" w:rsidRPr="007275DF" w:rsidRDefault="009F3451" w:rsidP="00D00DFE">
            <w:pPr>
              <w:pStyle w:val="TAC"/>
            </w:pPr>
            <w:r w:rsidRPr="007275DF">
              <w:t>Config 1,2,3</w:t>
            </w:r>
          </w:p>
        </w:tc>
        <w:tc>
          <w:tcPr>
            <w:tcW w:w="2504" w:type="dxa"/>
            <w:gridSpan w:val="2"/>
          </w:tcPr>
          <w:p w14:paraId="095671C1" w14:textId="77777777" w:rsidR="009F3451" w:rsidRPr="007275DF" w:rsidRDefault="009F3451" w:rsidP="00D00DFE">
            <w:pPr>
              <w:pStyle w:val="TAC"/>
            </w:pPr>
            <w:r w:rsidRPr="007275DF">
              <w:t>NR cell 1 (PCell)</w:t>
            </w:r>
          </w:p>
        </w:tc>
        <w:tc>
          <w:tcPr>
            <w:tcW w:w="3072" w:type="dxa"/>
          </w:tcPr>
          <w:p w14:paraId="5456C038"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9F3451" w:rsidRPr="007275DF" w14:paraId="50D9E8A5" w14:textId="77777777" w:rsidTr="00D00DFE">
        <w:trPr>
          <w:cantSplit/>
          <w:trHeight w:val="406"/>
        </w:trPr>
        <w:tc>
          <w:tcPr>
            <w:tcW w:w="2118" w:type="dxa"/>
          </w:tcPr>
          <w:p w14:paraId="1F06E9CA" w14:textId="77777777" w:rsidR="009F3451" w:rsidRPr="007275DF" w:rsidRDefault="009F3451" w:rsidP="00D00DFE">
            <w:pPr>
              <w:pStyle w:val="TAL"/>
              <w:rPr>
                <w:rFonts w:cs="Arial"/>
              </w:rPr>
            </w:pPr>
            <w:r w:rsidRPr="007275DF">
              <w:rPr>
                <w:rFonts w:cs="Arial"/>
              </w:rPr>
              <w:t>Neighbour cell</w:t>
            </w:r>
          </w:p>
        </w:tc>
        <w:tc>
          <w:tcPr>
            <w:tcW w:w="596" w:type="dxa"/>
          </w:tcPr>
          <w:p w14:paraId="6743A7AC" w14:textId="77777777" w:rsidR="009F3451" w:rsidRPr="007275DF" w:rsidRDefault="009F3451" w:rsidP="00D00DFE">
            <w:pPr>
              <w:pStyle w:val="TAC"/>
            </w:pPr>
          </w:p>
        </w:tc>
        <w:tc>
          <w:tcPr>
            <w:tcW w:w="1251" w:type="dxa"/>
          </w:tcPr>
          <w:p w14:paraId="298461A7" w14:textId="77777777" w:rsidR="009F3451" w:rsidRPr="007275DF" w:rsidRDefault="009F3451" w:rsidP="00D00DFE">
            <w:pPr>
              <w:pStyle w:val="TAC"/>
            </w:pPr>
            <w:r w:rsidRPr="007275DF">
              <w:t>Config 1,2,3</w:t>
            </w:r>
          </w:p>
        </w:tc>
        <w:tc>
          <w:tcPr>
            <w:tcW w:w="2504" w:type="dxa"/>
            <w:gridSpan w:val="2"/>
          </w:tcPr>
          <w:p w14:paraId="56A31A49" w14:textId="77777777" w:rsidR="009F3451" w:rsidRPr="007275DF" w:rsidRDefault="009F3451" w:rsidP="00D00DFE">
            <w:pPr>
              <w:pStyle w:val="TAC"/>
            </w:pPr>
            <w:r w:rsidRPr="007275DF">
              <w:t>NR cell 2</w:t>
            </w:r>
          </w:p>
        </w:tc>
        <w:tc>
          <w:tcPr>
            <w:tcW w:w="3072" w:type="dxa"/>
          </w:tcPr>
          <w:p w14:paraId="4A343B76"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9F3451" w:rsidRPr="007275DF" w14:paraId="75D53616" w14:textId="77777777" w:rsidTr="00D00DFE">
        <w:trPr>
          <w:cantSplit/>
          <w:trHeight w:val="406"/>
        </w:trPr>
        <w:tc>
          <w:tcPr>
            <w:tcW w:w="2118" w:type="dxa"/>
          </w:tcPr>
          <w:p w14:paraId="52BEE66B" w14:textId="77777777" w:rsidR="009F3451" w:rsidRPr="007275DF" w:rsidRDefault="009F3451" w:rsidP="00D00DFE">
            <w:pPr>
              <w:pStyle w:val="TAL"/>
              <w:rPr>
                <w:rFonts w:cs="Arial"/>
              </w:rPr>
            </w:pPr>
            <w:r w:rsidRPr="007275DF">
              <w:rPr>
                <w:noProof/>
                <w:lang w:val="it-IT"/>
              </w:rPr>
              <w:t>DL CCA model</w:t>
            </w:r>
          </w:p>
        </w:tc>
        <w:tc>
          <w:tcPr>
            <w:tcW w:w="596" w:type="dxa"/>
          </w:tcPr>
          <w:p w14:paraId="009A86F8" w14:textId="77777777" w:rsidR="009F3451" w:rsidRPr="007275DF" w:rsidRDefault="009F3451" w:rsidP="00D00DFE">
            <w:pPr>
              <w:pStyle w:val="TAC"/>
            </w:pPr>
          </w:p>
        </w:tc>
        <w:tc>
          <w:tcPr>
            <w:tcW w:w="1251" w:type="dxa"/>
          </w:tcPr>
          <w:p w14:paraId="43388161" w14:textId="77777777" w:rsidR="009F3451" w:rsidRPr="007275DF" w:rsidRDefault="009F3451" w:rsidP="00D00DFE">
            <w:pPr>
              <w:pStyle w:val="TAC"/>
            </w:pPr>
            <w:r w:rsidRPr="007275DF">
              <w:t>Config 1,2,3</w:t>
            </w:r>
          </w:p>
        </w:tc>
        <w:tc>
          <w:tcPr>
            <w:tcW w:w="2504" w:type="dxa"/>
            <w:gridSpan w:val="2"/>
          </w:tcPr>
          <w:p w14:paraId="69C8434C" w14:textId="77777777" w:rsidR="009F3451" w:rsidRPr="007275DF" w:rsidRDefault="009F3451" w:rsidP="00D00DFE">
            <w:pPr>
              <w:pStyle w:val="TAC"/>
            </w:pPr>
            <w:r w:rsidRPr="007275DF">
              <w:rPr>
                <w:noProof/>
              </w:rPr>
              <w:t xml:space="preserve">As specified in clause </w:t>
            </w:r>
            <w:del w:id="732" w:author="Author">
              <w:r w:rsidRPr="007275DF" w:rsidDel="005F261E">
                <w:rPr>
                  <w:noProof/>
                </w:rPr>
                <w:delText>A.3.20</w:delText>
              </w:r>
            </w:del>
            <w:ins w:id="733" w:author="Author">
              <w:r>
                <w:rPr>
                  <w:noProof/>
                </w:rPr>
                <w:t>A.3.26</w:t>
              </w:r>
            </w:ins>
            <w:r w:rsidRPr="007275DF">
              <w:rPr>
                <w:noProof/>
              </w:rPr>
              <w:t>.2.1</w:t>
            </w:r>
          </w:p>
        </w:tc>
        <w:tc>
          <w:tcPr>
            <w:tcW w:w="3072" w:type="dxa"/>
          </w:tcPr>
          <w:p w14:paraId="42CAB6D7" w14:textId="77777777" w:rsidR="009F3451" w:rsidRPr="007275DF" w:rsidRDefault="009F3451" w:rsidP="00D00DFE">
            <w:pPr>
              <w:pStyle w:val="TAL"/>
              <w:rPr>
                <w:rFonts w:cs="Arial"/>
              </w:rPr>
            </w:pPr>
          </w:p>
        </w:tc>
      </w:tr>
      <w:tr w:rsidR="009F3451" w:rsidRPr="007275DF" w14:paraId="11F8E38C" w14:textId="77777777" w:rsidTr="00D00DFE">
        <w:trPr>
          <w:cantSplit/>
          <w:trHeight w:val="406"/>
        </w:trPr>
        <w:tc>
          <w:tcPr>
            <w:tcW w:w="2118" w:type="dxa"/>
          </w:tcPr>
          <w:p w14:paraId="0F88DDFC" w14:textId="77777777" w:rsidR="009F3451" w:rsidRPr="007275DF" w:rsidRDefault="009F3451" w:rsidP="00D00DFE">
            <w:pPr>
              <w:pStyle w:val="TAL"/>
              <w:rPr>
                <w:rFonts w:cs="Arial"/>
              </w:rPr>
            </w:pPr>
            <w:r w:rsidRPr="007275DF">
              <w:rPr>
                <w:noProof/>
                <w:lang w:val="it-IT"/>
              </w:rPr>
              <w:t>UL CCA model</w:t>
            </w:r>
          </w:p>
        </w:tc>
        <w:tc>
          <w:tcPr>
            <w:tcW w:w="596" w:type="dxa"/>
          </w:tcPr>
          <w:p w14:paraId="10B8C6EB" w14:textId="77777777" w:rsidR="009F3451" w:rsidRPr="007275DF" w:rsidRDefault="009F3451" w:rsidP="00D00DFE">
            <w:pPr>
              <w:pStyle w:val="TAC"/>
            </w:pPr>
          </w:p>
        </w:tc>
        <w:tc>
          <w:tcPr>
            <w:tcW w:w="1251" w:type="dxa"/>
          </w:tcPr>
          <w:p w14:paraId="1BB3EBF5" w14:textId="77777777" w:rsidR="009F3451" w:rsidRPr="007275DF" w:rsidRDefault="009F3451" w:rsidP="00D00DFE">
            <w:pPr>
              <w:pStyle w:val="TAC"/>
            </w:pPr>
            <w:r w:rsidRPr="007275DF">
              <w:t>Config 1,2,3</w:t>
            </w:r>
          </w:p>
        </w:tc>
        <w:tc>
          <w:tcPr>
            <w:tcW w:w="2504" w:type="dxa"/>
            <w:gridSpan w:val="2"/>
          </w:tcPr>
          <w:p w14:paraId="606FCD86" w14:textId="77777777" w:rsidR="009F3451" w:rsidRPr="007275DF" w:rsidRDefault="009F3451" w:rsidP="00D00DFE">
            <w:pPr>
              <w:pStyle w:val="TAC"/>
            </w:pPr>
            <w:r w:rsidRPr="007275DF">
              <w:rPr>
                <w:noProof/>
              </w:rPr>
              <w:t xml:space="preserve">As specified in clause </w:t>
            </w:r>
            <w:del w:id="734" w:author="Author">
              <w:r w:rsidRPr="007275DF" w:rsidDel="005F261E">
                <w:rPr>
                  <w:noProof/>
                </w:rPr>
                <w:delText>A.3.20</w:delText>
              </w:r>
            </w:del>
            <w:ins w:id="735" w:author="Author">
              <w:r>
                <w:rPr>
                  <w:noProof/>
                </w:rPr>
                <w:t>A.3.26</w:t>
              </w:r>
            </w:ins>
            <w:r w:rsidRPr="007275DF">
              <w:rPr>
                <w:noProof/>
              </w:rPr>
              <w:t>.2.2</w:t>
            </w:r>
          </w:p>
        </w:tc>
        <w:tc>
          <w:tcPr>
            <w:tcW w:w="3072" w:type="dxa"/>
          </w:tcPr>
          <w:p w14:paraId="3C2C7E5F" w14:textId="77777777" w:rsidR="009F3451" w:rsidRPr="007275DF" w:rsidRDefault="009F3451" w:rsidP="00D00DFE">
            <w:pPr>
              <w:pStyle w:val="TAL"/>
              <w:rPr>
                <w:rFonts w:cs="Arial"/>
              </w:rPr>
            </w:pPr>
          </w:p>
        </w:tc>
      </w:tr>
      <w:tr w:rsidR="009F3451" w:rsidRPr="007275DF" w14:paraId="5999759E" w14:textId="77777777" w:rsidTr="00D00DFE">
        <w:trPr>
          <w:cantSplit/>
          <w:trHeight w:val="416"/>
        </w:trPr>
        <w:tc>
          <w:tcPr>
            <w:tcW w:w="2118" w:type="dxa"/>
          </w:tcPr>
          <w:p w14:paraId="143E2DF4"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3075B70B" w14:textId="77777777" w:rsidR="009F3451" w:rsidRPr="007275DF" w:rsidRDefault="009F3451" w:rsidP="00D00DFE">
            <w:pPr>
              <w:pStyle w:val="TAC"/>
            </w:pPr>
          </w:p>
        </w:tc>
        <w:tc>
          <w:tcPr>
            <w:tcW w:w="1251" w:type="dxa"/>
          </w:tcPr>
          <w:p w14:paraId="2EFBECD3" w14:textId="77777777" w:rsidR="009F3451" w:rsidRPr="007275DF" w:rsidRDefault="009F3451" w:rsidP="00D00DFE">
            <w:pPr>
              <w:pStyle w:val="TAC"/>
              <w:rPr>
                <w:lang w:eastAsia="zh-CN"/>
              </w:rPr>
            </w:pPr>
            <w:r w:rsidRPr="007275DF">
              <w:t>Config 1,2,3</w:t>
            </w:r>
          </w:p>
        </w:tc>
        <w:tc>
          <w:tcPr>
            <w:tcW w:w="1251" w:type="dxa"/>
          </w:tcPr>
          <w:p w14:paraId="11B92D9A" w14:textId="77777777" w:rsidR="009F3451" w:rsidRPr="007275DF" w:rsidRDefault="009F3451" w:rsidP="00D00DFE">
            <w:pPr>
              <w:pStyle w:val="TAC"/>
              <w:rPr>
                <w:lang w:eastAsia="zh-CN"/>
              </w:rPr>
            </w:pPr>
            <w:r w:rsidRPr="007275DF">
              <w:rPr>
                <w:lang w:eastAsia="zh-CN"/>
              </w:rPr>
              <w:t>0</w:t>
            </w:r>
          </w:p>
        </w:tc>
        <w:tc>
          <w:tcPr>
            <w:tcW w:w="1253" w:type="dxa"/>
          </w:tcPr>
          <w:p w14:paraId="08172359" w14:textId="77777777" w:rsidR="009F3451" w:rsidRPr="007275DF" w:rsidRDefault="009F3451" w:rsidP="00D00DFE">
            <w:pPr>
              <w:pStyle w:val="TAC"/>
            </w:pPr>
            <w:r w:rsidRPr="007275DF">
              <w:rPr>
                <w:lang w:eastAsia="zh-CN"/>
              </w:rPr>
              <w:t>4</w:t>
            </w:r>
          </w:p>
        </w:tc>
        <w:tc>
          <w:tcPr>
            <w:tcW w:w="3072" w:type="dxa"/>
          </w:tcPr>
          <w:p w14:paraId="7AB3BBDC" w14:textId="77777777" w:rsidR="009F3451" w:rsidRPr="007275DF" w:rsidRDefault="009F3451" w:rsidP="00D00DFE">
            <w:pPr>
              <w:pStyle w:val="TAL"/>
              <w:rPr>
                <w:rFonts w:cs="Arial"/>
              </w:rPr>
            </w:pPr>
            <w:r w:rsidRPr="007275DF">
              <w:rPr>
                <w:rFonts w:cs="Arial"/>
              </w:rPr>
              <w:t>As specified in clause 9.1.2-1.</w:t>
            </w:r>
          </w:p>
          <w:p w14:paraId="5C3ADF68" w14:textId="77777777" w:rsidR="009F3451" w:rsidRPr="007275DF" w:rsidRDefault="009F3451" w:rsidP="00D00DFE">
            <w:pPr>
              <w:pStyle w:val="TAL"/>
              <w:rPr>
                <w:rFonts w:cs="Arial"/>
              </w:rPr>
            </w:pPr>
          </w:p>
        </w:tc>
      </w:tr>
      <w:tr w:rsidR="009F3451" w:rsidRPr="007275DF" w14:paraId="157981BF" w14:textId="77777777" w:rsidTr="00D00DFE">
        <w:trPr>
          <w:cantSplit/>
          <w:trHeight w:val="416"/>
        </w:trPr>
        <w:tc>
          <w:tcPr>
            <w:tcW w:w="2118" w:type="dxa"/>
          </w:tcPr>
          <w:p w14:paraId="6F420A42"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53907A57" w14:textId="77777777" w:rsidR="009F3451" w:rsidRPr="007275DF" w:rsidRDefault="009F3451" w:rsidP="00D00DFE">
            <w:pPr>
              <w:pStyle w:val="TAC"/>
            </w:pPr>
          </w:p>
        </w:tc>
        <w:tc>
          <w:tcPr>
            <w:tcW w:w="1251" w:type="dxa"/>
          </w:tcPr>
          <w:p w14:paraId="68B238E4" w14:textId="77777777" w:rsidR="009F3451" w:rsidRPr="007275DF" w:rsidRDefault="009F3451" w:rsidP="00D00DFE">
            <w:pPr>
              <w:pStyle w:val="TAC"/>
              <w:rPr>
                <w:lang w:eastAsia="zh-CN"/>
              </w:rPr>
            </w:pPr>
            <w:r w:rsidRPr="007275DF">
              <w:t>Config 1,2,3</w:t>
            </w:r>
          </w:p>
        </w:tc>
        <w:tc>
          <w:tcPr>
            <w:tcW w:w="1251" w:type="dxa"/>
          </w:tcPr>
          <w:p w14:paraId="183D6224" w14:textId="77777777" w:rsidR="009F3451" w:rsidRPr="007275DF" w:rsidRDefault="009F3451" w:rsidP="00D00DFE">
            <w:pPr>
              <w:pStyle w:val="TAC"/>
              <w:rPr>
                <w:lang w:eastAsia="zh-CN"/>
              </w:rPr>
            </w:pPr>
            <w:r w:rsidRPr="007275DF">
              <w:rPr>
                <w:rFonts w:cs="Arial"/>
                <w:lang w:eastAsia="zh-CN"/>
              </w:rPr>
              <w:t>9</w:t>
            </w:r>
          </w:p>
        </w:tc>
        <w:tc>
          <w:tcPr>
            <w:tcW w:w="1253" w:type="dxa"/>
          </w:tcPr>
          <w:p w14:paraId="05EAB45B" w14:textId="77777777" w:rsidR="009F3451" w:rsidRPr="007275DF" w:rsidRDefault="009F3451" w:rsidP="00D00DFE">
            <w:pPr>
              <w:pStyle w:val="TAC"/>
              <w:rPr>
                <w:lang w:eastAsia="zh-CN"/>
              </w:rPr>
            </w:pPr>
            <w:r w:rsidRPr="007275DF">
              <w:rPr>
                <w:lang w:eastAsia="zh-CN"/>
              </w:rPr>
              <w:t>9</w:t>
            </w:r>
          </w:p>
        </w:tc>
        <w:tc>
          <w:tcPr>
            <w:tcW w:w="3072" w:type="dxa"/>
          </w:tcPr>
          <w:p w14:paraId="1815C028" w14:textId="77777777" w:rsidR="009F3451" w:rsidRPr="007275DF" w:rsidRDefault="009F3451" w:rsidP="00D00DFE">
            <w:pPr>
              <w:pStyle w:val="TAL"/>
              <w:rPr>
                <w:rFonts w:cs="Arial"/>
              </w:rPr>
            </w:pPr>
          </w:p>
        </w:tc>
      </w:tr>
      <w:tr w:rsidR="009F3451" w:rsidRPr="007275DF" w14:paraId="3EACBB14" w14:textId="77777777" w:rsidTr="00D00DFE">
        <w:trPr>
          <w:cantSplit/>
          <w:trHeight w:val="198"/>
        </w:trPr>
        <w:tc>
          <w:tcPr>
            <w:tcW w:w="2118" w:type="dxa"/>
          </w:tcPr>
          <w:p w14:paraId="71732D3D" w14:textId="77777777" w:rsidR="009F3451" w:rsidRPr="007275DF" w:rsidRDefault="009F3451" w:rsidP="00D00DFE">
            <w:pPr>
              <w:pStyle w:val="TAL"/>
              <w:rPr>
                <w:rFonts w:cs="Arial"/>
              </w:rPr>
            </w:pPr>
            <w:r w:rsidRPr="007275DF">
              <w:rPr>
                <w:rFonts w:cs="Arial"/>
              </w:rPr>
              <w:t>A3-Offset</w:t>
            </w:r>
          </w:p>
        </w:tc>
        <w:tc>
          <w:tcPr>
            <w:tcW w:w="596" w:type="dxa"/>
          </w:tcPr>
          <w:p w14:paraId="6A9B677B" w14:textId="77777777" w:rsidR="009F3451" w:rsidRPr="007275DF" w:rsidRDefault="009F3451" w:rsidP="00D00DFE">
            <w:pPr>
              <w:pStyle w:val="TAC"/>
            </w:pPr>
            <w:r w:rsidRPr="007275DF">
              <w:t>dB</w:t>
            </w:r>
          </w:p>
        </w:tc>
        <w:tc>
          <w:tcPr>
            <w:tcW w:w="1251" w:type="dxa"/>
          </w:tcPr>
          <w:p w14:paraId="66DDD04B" w14:textId="77777777" w:rsidR="009F3451" w:rsidRPr="007275DF" w:rsidRDefault="009F3451" w:rsidP="00D00DFE">
            <w:pPr>
              <w:pStyle w:val="TAC"/>
            </w:pPr>
            <w:r w:rsidRPr="007275DF">
              <w:t>Config 1,2,3</w:t>
            </w:r>
          </w:p>
        </w:tc>
        <w:tc>
          <w:tcPr>
            <w:tcW w:w="2504" w:type="dxa"/>
            <w:gridSpan w:val="2"/>
          </w:tcPr>
          <w:p w14:paraId="668CBBB0" w14:textId="77777777" w:rsidR="009F3451" w:rsidRPr="007275DF" w:rsidRDefault="009F3451" w:rsidP="00D00DFE">
            <w:pPr>
              <w:pStyle w:val="TAC"/>
            </w:pPr>
            <w:r w:rsidRPr="007275DF">
              <w:t>-6</w:t>
            </w:r>
          </w:p>
        </w:tc>
        <w:tc>
          <w:tcPr>
            <w:tcW w:w="3072" w:type="dxa"/>
          </w:tcPr>
          <w:p w14:paraId="4009451A" w14:textId="77777777" w:rsidR="009F3451" w:rsidRPr="007275DF" w:rsidRDefault="009F3451" w:rsidP="00D00DFE">
            <w:pPr>
              <w:pStyle w:val="TAL"/>
              <w:rPr>
                <w:rFonts w:cs="Arial"/>
              </w:rPr>
            </w:pPr>
          </w:p>
        </w:tc>
      </w:tr>
      <w:tr w:rsidR="009F3451" w:rsidRPr="007275DF" w14:paraId="05EB43AB" w14:textId="77777777" w:rsidTr="00D00DFE">
        <w:trPr>
          <w:cantSplit/>
          <w:trHeight w:val="208"/>
        </w:trPr>
        <w:tc>
          <w:tcPr>
            <w:tcW w:w="2118" w:type="dxa"/>
          </w:tcPr>
          <w:p w14:paraId="0391D6CB" w14:textId="77777777" w:rsidR="009F3451" w:rsidRPr="007275DF" w:rsidRDefault="009F3451" w:rsidP="00D00DFE">
            <w:pPr>
              <w:pStyle w:val="TAL"/>
              <w:rPr>
                <w:rFonts w:cs="Arial"/>
              </w:rPr>
            </w:pPr>
            <w:r w:rsidRPr="007275DF">
              <w:rPr>
                <w:rFonts w:cs="Arial"/>
              </w:rPr>
              <w:t>Hysteresis</w:t>
            </w:r>
          </w:p>
        </w:tc>
        <w:tc>
          <w:tcPr>
            <w:tcW w:w="596" w:type="dxa"/>
          </w:tcPr>
          <w:p w14:paraId="0CE9EC23" w14:textId="77777777" w:rsidR="009F3451" w:rsidRPr="007275DF" w:rsidRDefault="009F3451" w:rsidP="00D00DFE">
            <w:pPr>
              <w:pStyle w:val="TAC"/>
            </w:pPr>
            <w:r w:rsidRPr="007275DF">
              <w:t>dB</w:t>
            </w:r>
          </w:p>
        </w:tc>
        <w:tc>
          <w:tcPr>
            <w:tcW w:w="1251" w:type="dxa"/>
          </w:tcPr>
          <w:p w14:paraId="0514ABA6" w14:textId="77777777" w:rsidR="009F3451" w:rsidRPr="007275DF" w:rsidRDefault="009F3451" w:rsidP="00D00DFE">
            <w:pPr>
              <w:pStyle w:val="TAC"/>
            </w:pPr>
            <w:r w:rsidRPr="007275DF">
              <w:t>Config 1,2,3</w:t>
            </w:r>
          </w:p>
        </w:tc>
        <w:tc>
          <w:tcPr>
            <w:tcW w:w="2504" w:type="dxa"/>
            <w:gridSpan w:val="2"/>
          </w:tcPr>
          <w:p w14:paraId="0509A3E0" w14:textId="77777777" w:rsidR="009F3451" w:rsidRPr="007275DF" w:rsidRDefault="009F3451" w:rsidP="00D00DFE">
            <w:pPr>
              <w:pStyle w:val="TAC"/>
            </w:pPr>
            <w:r w:rsidRPr="007275DF">
              <w:t>0</w:t>
            </w:r>
          </w:p>
        </w:tc>
        <w:tc>
          <w:tcPr>
            <w:tcW w:w="3072" w:type="dxa"/>
          </w:tcPr>
          <w:p w14:paraId="5DE06E10" w14:textId="77777777" w:rsidR="009F3451" w:rsidRPr="007275DF" w:rsidRDefault="009F3451" w:rsidP="00D00DFE">
            <w:pPr>
              <w:pStyle w:val="TAL"/>
              <w:rPr>
                <w:rFonts w:cs="Arial"/>
              </w:rPr>
            </w:pPr>
          </w:p>
        </w:tc>
      </w:tr>
      <w:tr w:rsidR="009F3451" w:rsidRPr="007275DF" w14:paraId="2594BC55" w14:textId="77777777" w:rsidTr="00D00DFE">
        <w:trPr>
          <w:cantSplit/>
          <w:trHeight w:val="208"/>
        </w:trPr>
        <w:tc>
          <w:tcPr>
            <w:tcW w:w="2118" w:type="dxa"/>
          </w:tcPr>
          <w:p w14:paraId="2D8FA128" w14:textId="77777777" w:rsidR="009F3451" w:rsidRPr="007275DF" w:rsidRDefault="009F3451" w:rsidP="00D00DFE">
            <w:pPr>
              <w:pStyle w:val="TAL"/>
              <w:rPr>
                <w:rFonts w:cs="Arial"/>
              </w:rPr>
            </w:pPr>
            <w:r w:rsidRPr="007275DF">
              <w:rPr>
                <w:rFonts w:cs="Arial"/>
              </w:rPr>
              <w:t>CP length</w:t>
            </w:r>
          </w:p>
        </w:tc>
        <w:tc>
          <w:tcPr>
            <w:tcW w:w="596" w:type="dxa"/>
          </w:tcPr>
          <w:p w14:paraId="7A26518C" w14:textId="77777777" w:rsidR="009F3451" w:rsidRPr="007275DF" w:rsidRDefault="009F3451" w:rsidP="00D00DFE">
            <w:pPr>
              <w:pStyle w:val="TAC"/>
            </w:pPr>
          </w:p>
        </w:tc>
        <w:tc>
          <w:tcPr>
            <w:tcW w:w="1251" w:type="dxa"/>
          </w:tcPr>
          <w:p w14:paraId="2B1355C8" w14:textId="77777777" w:rsidR="009F3451" w:rsidRPr="007275DF" w:rsidRDefault="009F3451" w:rsidP="00D00DFE">
            <w:pPr>
              <w:pStyle w:val="TAC"/>
            </w:pPr>
            <w:r w:rsidRPr="007275DF">
              <w:t>Config 1,2,3</w:t>
            </w:r>
          </w:p>
        </w:tc>
        <w:tc>
          <w:tcPr>
            <w:tcW w:w="2504" w:type="dxa"/>
            <w:gridSpan w:val="2"/>
          </w:tcPr>
          <w:p w14:paraId="1FCE9F1E" w14:textId="77777777" w:rsidR="009F3451" w:rsidRPr="007275DF" w:rsidRDefault="009F3451" w:rsidP="00D00DFE">
            <w:pPr>
              <w:pStyle w:val="TAC"/>
            </w:pPr>
            <w:r w:rsidRPr="007275DF">
              <w:t>Normal</w:t>
            </w:r>
          </w:p>
        </w:tc>
        <w:tc>
          <w:tcPr>
            <w:tcW w:w="3072" w:type="dxa"/>
          </w:tcPr>
          <w:p w14:paraId="54BB03FC" w14:textId="77777777" w:rsidR="009F3451" w:rsidRPr="007275DF" w:rsidRDefault="009F3451" w:rsidP="00D00DFE">
            <w:pPr>
              <w:pStyle w:val="TAL"/>
              <w:rPr>
                <w:rFonts w:cs="Arial"/>
              </w:rPr>
            </w:pPr>
          </w:p>
        </w:tc>
      </w:tr>
      <w:tr w:rsidR="009F3451" w:rsidRPr="007275DF" w14:paraId="3BF28628" w14:textId="77777777" w:rsidTr="00D00DFE">
        <w:trPr>
          <w:cantSplit/>
          <w:trHeight w:val="198"/>
        </w:trPr>
        <w:tc>
          <w:tcPr>
            <w:tcW w:w="2118" w:type="dxa"/>
          </w:tcPr>
          <w:p w14:paraId="5609BDED" w14:textId="77777777" w:rsidR="009F3451" w:rsidRPr="007275DF" w:rsidRDefault="009F3451" w:rsidP="00D00DFE">
            <w:pPr>
              <w:pStyle w:val="TAL"/>
              <w:rPr>
                <w:rFonts w:cs="Arial"/>
              </w:rPr>
            </w:pPr>
            <w:r w:rsidRPr="007275DF">
              <w:rPr>
                <w:rFonts w:cs="Arial"/>
              </w:rPr>
              <w:t>TimeToTrigger</w:t>
            </w:r>
          </w:p>
        </w:tc>
        <w:tc>
          <w:tcPr>
            <w:tcW w:w="596" w:type="dxa"/>
          </w:tcPr>
          <w:p w14:paraId="4EC81E04" w14:textId="77777777" w:rsidR="009F3451" w:rsidRPr="007275DF" w:rsidRDefault="009F3451" w:rsidP="00D00DFE">
            <w:pPr>
              <w:pStyle w:val="TAC"/>
            </w:pPr>
            <w:r w:rsidRPr="007275DF">
              <w:t>s</w:t>
            </w:r>
          </w:p>
        </w:tc>
        <w:tc>
          <w:tcPr>
            <w:tcW w:w="1251" w:type="dxa"/>
          </w:tcPr>
          <w:p w14:paraId="6E344F06" w14:textId="77777777" w:rsidR="009F3451" w:rsidRPr="007275DF" w:rsidRDefault="009F3451" w:rsidP="00D00DFE">
            <w:pPr>
              <w:pStyle w:val="TAC"/>
            </w:pPr>
            <w:r w:rsidRPr="007275DF">
              <w:t>Config 1,2,3</w:t>
            </w:r>
          </w:p>
        </w:tc>
        <w:tc>
          <w:tcPr>
            <w:tcW w:w="2504" w:type="dxa"/>
            <w:gridSpan w:val="2"/>
          </w:tcPr>
          <w:p w14:paraId="67C895A2" w14:textId="77777777" w:rsidR="009F3451" w:rsidRPr="007275DF" w:rsidRDefault="009F3451" w:rsidP="00D00DFE">
            <w:pPr>
              <w:pStyle w:val="TAC"/>
            </w:pPr>
            <w:r w:rsidRPr="007275DF">
              <w:t>0</w:t>
            </w:r>
          </w:p>
        </w:tc>
        <w:tc>
          <w:tcPr>
            <w:tcW w:w="3072" w:type="dxa"/>
          </w:tcPr>
          <w:p w14:paraId="15215CD1" w14:textId="77777777" w:rsidR="009F3451" w:rsidRPr="007275DF" w:rsidRDefault="009F3451" w:rsidP="00D00DFE">
            <w:pPr>
              <w:pStyle w:val="TAL"/>
              <w:rPr>
                <w:rFonts w:cs="Arial"/>
              </w:rPr>
            </w:pPr>
          </w:p>
        </w:tc>
      </w:tr>
      <w:tr w:rsidR="009F3451" w:rsidRPr="007275DF" w14:paraId="2E9AB617" w14:textId="77777777" w:rsidTr="00D00DFE">
        <w:trPr>
          <w:cantSplit/>
          <w:trHeight w:val="208"/>
        </w:trPr>
        <w:tc>
          <w:tcPr>
            <w:tcW w:w="2118" w:type="dxa"/>
          </w:tcPr>
          <w:p w14:paraId="62118A44" w14:textId="77777777" w:rsidR="009F3451" w:rsidRPr="007275DF" w:rsidRDefault="009F3451" w:rsidP="00D00DFE">
            <w:pPr>
              <w:pStyle w:val="TAL"/>
              <w:rPr>
                <w:rFonts w:cs="Arial"/>
              </w:rPr>
            </w:pPr>
            <w:r w:rsidRPr="007275DF">
              <w:rPr>
                <w:rFonts w:cs="Arial"/>
              </w:rPr>
              <w:t>Filter coefficient</w:t>
            </w:r>
          </w:p>
        </w:tc>
        <w:tc>
          <w:tcPr>
            <w:tcW w:w="596" w:type="dxa"/>
          </w:tcPr>
          <w:p w14:paraId="55F23575" w14:textId="77777777" w:rsidR="009F3451" w:rsidRPr="007275DF" w:rsidRDefault="009F3451" w:rsidP="00D00DFE">
            <w:pPr>
              <w:pStyle w:val="TAC"/>
            </w:pPr>
          </w:p>
        </w:tc>
        <w:tc>
          <w:tcPr>
            <w:tcW w:w="1251" w:type="dxa"/>
          </w:tcPr>
          <w:p w14:paraId="47F9B2C7" w14:textId="77777777" w:rsidR="009F3451" w:rsidRPr="007275DF" w:rsidRDefault="009F3451" w:rsidP="00D00DFE">
            <w:pPr>
              <w:pStyle w:val="TAC"/>
            </w:pPr>
            <w:r w:rsidRPr="007275DF">
              <w:t>Config 1,2,3</w:t>
            </w:r>
          </w:p>
        </w:tc>
        <w:tc>
          <w:tcPr>
            <w:tcW w:w="2504" w:type="dxa"/>
            <w:gridSpan w:val="2"/>
          </w:tcPr>
          <w:p w14:paraId="514C5E00" w14:textId="77777777" w:rsidR="009F3451" w:rsidRPr="007275DF" w:rsidRDefault="009F3451" w:rsidP="00D00DFE">
            <w:pPr>
              <w:pStyle w:val="TAC"/>
            </w:pPr>
            <w:r w:rsidRPr="007275DF">
              <w:t>0</w:t>
            </w:r>
          </w:p>
        </w:tc>
        <w:tc>
          <w:tcPr>
            <w:tcW w:w="3072" w:type="dxa"/>
          </w:tcPr>
          <w:p w14:paraId="79BEFA71" w14:textId="77777777" w:rsidR="009F3451" w:rsidRPr="007275DF" w:rsidRDefault="009F3451" w:rsidP="00D00DFE">
            <w:pPr>
              <w:pStyle w:val="TAL"/>
              <w:rPr>
                <w:rFonts w:cs="Arial"/>
              </w:rPr>
            </w:pPr>
            <w:r w:rsidRPr="007275DF">
              <w:rPr>
                <w:rFonts w:cs="Arial"/>
              </w:rPr>
              <w:t>L3 filtering is not used</w:t>
            </w:r>
          </w:p>
        </w:tc>
      </w:tr>
      <w:tr w:rsidR="009F3451" w:rsidRPr="007275DF" w14:paraId="398B1B3C" w14:textId="77777777" w:rsidTr="00D00DFE">
        <w:trPr>
          <w:cantSplit/>
          <w:trHeight w:val="208"/>
        </w:trPr>
        <w:tc>
          <w:tcPr>
            <w:tcW w:w="2118" w:type="dxa"/>
          </w:tcPr>
          <w:p w14:paraId="00485FB5" w14:textId="77777777" w:rsidR="009F3451" w:rsidRPr="007275DF" w:rsidRDefault="009F3451" w:rsidP="00D00DFE">
            <w:pPr>
              <w:pStyle w:val="TAL"/>
              <w:rPr>
                <w:rFonts w:cs="Arial"/>
              </w:rPr>
            </w:pPr>
            <w:r w:rsidRPr="007275DF">
              <w:rPr>
                <w:rFonts w:cs="Arial"/>
              </w:rPr>
              <w:t>DRX</w:t>
            </w:r>
          </w:p>
        </w:tc>
        <w:tc>
          <w:tcPr>
            <w:tcW w:w="596" w:type="dxa"/>
          </w:tcPr>
          <w:p w14:paraId="738C63F0" w14:textId="77777777" w:rsidR="009F3451" w:rsidRPr="007275DF" w:rsidRDefault="009F3451" w:rsidP="00D00DFE">
            <w:pPr>
              <w:pStyle w:val="TAC"/>
            </w:pPr>
          </w:p>
        </w:tc>
        <w:tc>
          <w:tcPr>
            <w:tcW w:w="1251" w:type="dxa"/>
          </w:tcPr>
          <w:p w14:paraId="6BE2EF70" w14:textId="77777777" w:rsidR="009F3451" w:rsidRPr="007275DF" w:rsidRDefault="009F3451" w:rsidP="00D00DFE">
            <w:pPr>
              <w:pStyle w:val="TAC"/>
            </w:pPr>
            <w:r w:rsidRPr="007275DF">
              <w:t>Config 1,2,3</w:t>
            </w:r>
          </w:p>
        </w:tc>
        <w:tc>
          <w:tcPr>
            <w:tcW w:w="2504" w:type="dxa"/>
            <w:gridSpan w:val="2"/>
          </w:tcPr>
          <w:p w14:paraId="7C0890A6" w14:textId="77777777" w:rsidR="009F3451" w:rsidRPr="007275DF" w:rsidRDefault="009F3451" w:rsidP="00D00DFE">
            <w:pPr>
              <w:pStyle w:val="TAC"/>
            </w:pPr>
            <w:r w:rsidRPr="007275DF">
              <w:t>OFF</w:t>
            </w:r>
          </w:p>
        </w:tc>
        <w:tc>
          <w:tcPr>
            <w:tcW w:w="3072" w:type="dxa"/>
          </w:tcPr>
          <w:p w14:paraId="6FA21EF9" w14:textId="77777777" w:rsidR="009F3451" w:rsidRPr="007275DF" w:rsidRDefault="009F3451" w:rsidP="00D00DFE">
            <w:pPr>
              <w:pStyle w:val="TAL"/>
              <w:rPr>
                <w:rFonts w:cs="Arial"/>
              </w:rPr>
            </w:pPr>
            <w:r w:rsidRPr="007275DF">
              <w:rPr>
                <w:rFonts w:cs="Arial"/>
              </w:rPr>
              <w:t>DRX is not used</w:t>
            </w:r>
          </w:p>
        </w:tc>
      </w:tr>
      <w:tr w:rsidR="009F3451" w:rsidRPr="007275DF" w14:paraId="18655692" w14:textId="77777777" w:rsidTr="00D00DFE">
        <w:trPr>
          <w:cantSplit/>
          <w:trHeight w:val="614"/>
        </w:trPr>
        <w:tc>
          <w:tcPr>
            <w:tcW w:w="2118" w:type="dxa"/>
            <w:vMerge w:val="restart"/>
          </w:tcPr>
          <w:p w14:paraId="28A0B27A"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37EBB874" w14:textId="77777777" w:rsidR="009F3451" w:rsidRPr="007275DF" w:rsidRDefault="009F3451" w:rsidP="00D00DFE">
            <w:pPr>
              <w:pStyle w:val="TAC"/>
            </w:pPr>
          </w:p>
        </w:tc>
        <w:tc>
          <w:tcPr>
            <w:tcW w:w="1251" w:type="dxa"/>
          </w:tcPr>
          <w:p w14:paraId="69101494" w14:textId="77777777" w:rsidR="009F3451" w:rsidRPr="007275DF" w:rsidRDefault="009F3451" w:rsidP="00D00DFE">
            <w:pPr>
              <w:pStyle w:val="TAC"/>
            </w:pPr>
            <w:r w:rsidRPr="007275DF">
              <w:t>Config 1,2,3</w:t>
            </w:r>
          </w:p>
        </w:tc>
        <w:tc>
          <w:tcPr>
            <w:tcW w:w="2504" w:type="dxa"/>
            <w:gridSpan w:val="2"/>
          </w:tcPr>
          <w:p w14:paraId="28F254D3" w14:textId="77777777" w:rsidR="009F3451" w:rsidRPr="007275DF" w:rsidRDefault="009F3451" w:rsidP="00D00DFE">
            <w:pPr>
              <w:pStyle w:val="TAC"/>
            </w:pPr>
            <w:r w:rsidRPr="007275DF">
              <w:t>3ms</w:t>
            </w:r>
          </w:p>
        </w:tc>
        <w:tc>
          <w:tcPr>
            <w:tcW w:w="3072" w:type="dxa"/>
          </w:tcPr>
          <w:p w14:paraId="73ACDB12" w14:textId="77777777" w:rsidR="009F3451" w:rsidRPr="007275DF" w:rsidRDefault="009F3451" w:rsidP="00D00DFE">
            <w:pPr>
              <w:pStyle w:val="TAL"/>
            </w:pPr>
            <w:r w:rsidRPr="007275DF">
              <w:t>Asynchronous cells.</w:t>
            </w:r>
          </w:p>
          <w:p w14:paraId="495D3920" w14:textId="77777777" w:rsidR="009F3451" w:rsidRPr="007275DF" w:rsidRDefault="009F3451" w:rsidP="00D00DFE">
            <w:pPr>
              <w:pStyle w:val="TAL"/>
              <w:rPr>
                <w:rFonts w:cs="Arial"/>
              </w:rPr>
            </w:pPr>
            <w:r w:rsidRPr="007275DF">
              <w:t>The timing of Cell 2 is 3ms later than the timing of Cell 1.</w:t>
            </w:r>
          </w:p>
        </w:tc>
      </w:tr>
      <w:tr w:rsidR="009F3451" w:rsidRPr="007275DF" w14:paraId="7D8D3432" w14:textId="77777777" w:rsidTr="00D00DFE">
        <w:trPr>
          <w:cantSplit/>
          <w:trHeight w:val="614"/>
        </w:trPr>
        <w:tc>
          <w:tcPr>
            <w:tcW w:w="2118" w:type="dxa"/>
            <w:vMerge/>
          </w:tcPr>
          <w:p w14:paraId="02B6DFA2" w14:textId="77777777" w:rsidR="009F3451" w:rsidRPr="007275DF" w:rsidRDefault="009F3451" w:rsidP="00D00DFE">
            <w:pPr>
              <w:pStyle w:val="TAL"/>
              <w:rPr>
                <w:rFonts w:cs="Arial"/>
              </w:rPr>
            </w:pPr>
          </w:p>
        </w:tc>
        <w:tc>
          <w:tcPr>
            <w:tcW w:w="596" w:type="dxa"/>
          </w:tcPr>
          <w:p w14:paraId="3CADECFE" w14:textId="77777777" w:rsidR="009F3451" w:rsidRPr="007275DF" w:rsidRDefault="009F3451" w:rsidP="00D00DFE">
            <w:pPr>
              <w:pStyle w:val="TAC"/>
            </w:pPr>
          </w:p>
        </w:tc>
        <w:tc>
          <w:tcPr>
            <w:tcW w:w="1251" w:type="dxa"/>
          </w:tcPr>
          <w:p w14:paraId="7769AD61" w14:textId="77777777" w:rsidR="009F3451" w:rsidRPr="007275DF" w:rsidRDefault="009F3451" w:rsidP="00D00DFE">
            <w:pPr>
              <w:pStyle w:val="TAC"/>
            </w:pPr>
            <w:r w:rsidRPr="007275DF">
              <w:t>Config 1,2,3</w:t>
            </w:r>
          </w:p>
        </w:tc>
        <w:tc>
          <w:tcPr>
            <w:tcW w:w="2504" w:type="dxa"/>
            <w:gridSpan w:val="2"/>
          </w:tcPr>
          <w:p w14:paraId="2C2D62AB"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642EFA7C" w14:textId="77777777" w:rsidR="009F3451" w:rsidRPr="007275DF" w:rsidRDefault="009F3451" w:rsidP="00D00DFE">
            <w:pPr>
              <w:pStyle w:val="TAL"/>
            </w:pPr>
            <w:r w:rsidRPr="007275DF">
              <w:t>Synchronous cells.</w:t>
            </w:r>
          </w:p>
          <w:p w14:paraId="794C4202" w14:textId="77777777" w:rsidR="009F3451" w:rsidRPr="007275DF" w:rsidRDefault="009F3451" w:rsidP="00D00DFE">
            <w:pPr>
              <w:pStyle w:val="TAL"/>
              <w:rPr>
                <w:lang w:eastAsia="zh-CN"/>
              </w:rPr>
            </w:pPr>
          </w:p>
        </w:tc>
      </w:tr>
      <w:tr w:rsidR="009F3451" w:rsidRPr="007275DF" w14:paraId="56ACA905" w14:textId="77777777" w:rsidTr="00D00DFE">
        <w:trPr>
          <w:cantSplit/>
          <w:trHeight w:val="208"/>
        </w:trPr>
        <w:tc>
          <w:tcPr>
            <w:tcW w:w="2118" w:type="dxa"/>
          </w:tcPr>
          <w:p w14:paraId="2D184A8A" w14:textId="77777777" w:rsidR="009F3451" w:rsidRPr="007275DF" w:rsidRDefault="009F3451" w:rsidP="00D00DFE">
            <w:pPr>
              <w:pStyle w:val="TAL"/>
              <w:rPr>
                <w:rFonts w:cs="Arial"/>
              </w:rPr>
            </w:pPr>
            <w:r w:rsidRPr="007275DF">
              <w:rPr>
                <w:rFonts w:cs="Arial"/>
              </w:rPr>
              <w:t>T1</w:t>
            </w:r>
          </w:p>
        </w:tc>
        <w:tc>
          <w:tcPr>
            <w:tcW w:w="596" w:type="dxa"/>
          </w:tcPr>
          <w:p w14:paraId="17F06B06" w14:textId="77777777" w:rsidR="009F3451" w:rsidRPr="007275DF" w:rsidRDefault="009F3451" w:rsidP="00D00DFE">
            <w:pPr>
              <w:pStyle w:val="TAC"/>
            </w:pPr>
            <w:r w:rsidRPr="007275DF">
              <w:t>s</w:t>
            </w:r>
          </w:p>
        </w:tc>
        <w:tc>
          <w:tcPr>
            <w:tcW w:w="1251" w:type="dxa"/>
          </w:tcPr>
          <w:p w14:paraId="7D468551" w14:textId="77777777" w:rsidR="009F3451" w:rsidRPr="007275DF" w:rsidRDefault="009F3451" w:rsidP="00D00DFE">
            <w:pPr>
              <w:pStyle w:val="TAC"/>
            </w:pPr>
            <w:r w:rsidRPr="007275DF">
              <w:t>Config 1,2,3</w:t>
            </w:r>
          </w:p>
        </w:tc>
        <w:tc>
          <w:tcPr>
            <w:tcW w:w="2504" w:type="dxa"/>
            <w:gridSpan w:val="2"/>
          </w:tcPr>
          <w:p w14:paraId="157560DA" w14:textId="77777777" w:rsidR="009F3451" w:rsidRPr="007275DF" w:rsidRDefault="009F3451" w:rsidP="00D00DFE">
            <w:pPr>
              <w:pStyle w:val="TAC"/>
            </w:pPr>
            <w:r w:rsidRPr="007275DF">
              <w:t>5</w:t>
            </w:r>
          </w:p>
        </w:tc>
        <w:tc>
          <w:tcPr>
            <w:tcW w:w="3072" w:type="dxa"/>
          </w:tcPr>
          <w:p w14:paraId="53113860" w14:textId="77777777" w:rsidR="009F3451" w:rsidRPr="007275DF" w:rsidRDefault="009F3451" w:rsidP="00D00DFE">
            <w:pPr>
              <w:pStyle w:val="TAL"/>
              <w:rPr>
                <w:rFonts w:cs="Arial"/>
              </w:rPr>
            </w:pPr>
          </w:p>
        </w:tc>
      </w:tr>
      <w:tr w:rsidR="009F3451" w:rsidRPr="007275DF" w14:paraId="5A3FAE9E" w14:textId="77777777" w:rsidTr="00D00DFE">
        <w:trPr>
          <w:cantSplit/>
          <w:trHeight w:val="208"/>
        </w:trPr>
        <w:tc>
          <w:tcPr>
            <w:tcW w:w="2118" w:type="dxa"/>
          </w:tcPr>
          <w:p w14:paraId="38DCFF1B" w14:textId="77777777" w:rsidR="009F3451" w:rsidRPr="007275DF" w:rsidRDefault="009F3451" w:rsidP="00D00DFE">
            <w:pPr>
              <w:pStyle w:val="TAL"/>
              <w:rPr>
                <w:rFonts w:cs="Arial"/>
              </w:rPr>
            </w:pPr>
            <w:r w:rsidRPr="007275DF">
              <w:rPr>
                <w:rFonts w:cs="Arial"/>
              </w:rPr>
              <w:t>T2</w:t>
            </w:r>
          </w:p>
        </w:tc>
        <w:tc>
          <w:tcPr>
            <w:tcW w:w="596" w:type="dxa"/>
          </w:tcPr>
          <w:p w14:paraId="113383EE" w14:textId="77777777" w:rsidR="009F3451" w:rsidRPr="007275DF" w:rsidRDefault="009F3451" w:rsidP="00D00DFE">
            <w:pPr>
              <w:pStyle w:val="TAC"/>
            </w:pPr>
            <w:r w:rsidRPr="007275DF">
              <w:t>s</w:t>
            </w:r>
          </w:p>
        </w:tc>
        <w:tc>
          <w:tcPr>
            <w:tcW w:w="1251" w:type="dxa"/>
          </w:tcPr>
          <w:p w14:paraId="00590221" w14:textId="77777777" w:rsidR="009F3451" w:rsidRPr="007275DF" w:rsidRDefault="009F3451" w:rsidP="00D00DFE">
            <w:pPr>
              <w:pStyle w:val="TAC"/>
            </w:pPr>
            <w:r w:rsidRPr="007275DF">
              <w:t>Config 1,2,3</w:t>
            </w:r>
          </w:p>
        </w:tc>
        <w:tc>
          <w:tcPr>
            <w:tcW w:w="1251" w:type="dxa"/>
          </w:tcPr>
          <w:p w14:paraId="71B35618" w14:textId="77777777" w:rsidR="009F3451" w:rsidRPr="007275DF" w:rsidRDefault="009F3451" w:rsidP="00D00DFE">
            <w:pPr>
              <w:pStyle w:val="TAC"/>
            </w:pPr>
            <w:r w:rsidRPr="007275DF">
              <w:t>1</w:t>
            </w:r>
            <w:ins w:id="736" w:author="Author">
              <w:r>
                <w:t>.7</w:t>
              </w:r>
            </w:ins>
          </w:p>
        </w:tc>
        <w:tc>
          <w:tcPr>
            <w:tcW w:w="1253" w:type="dxa"/>
          </w:tcPr>
          <w:p w14:paraId="07FADA13" w14:textId="77777777" w:rsidR="009F3451" w:rsidRPr="007275DF" w:rsidRDefault="009F3451" w:rsidP="00D00DFE">
            <w:pPr>
              <w:pStyle w:val="TAC"/>
            </w:pPr>
            <w:del w:id="737" w:author="Author">
              <w:r w:rsidRPr="007275DF" w:rsidDel="00F60824">
                <w:delText>1</w:delText>
              </w:r>
            </w:del>
            <w:ins w:id="738" w:author="Author">
              <w:r>
                <w:t>1.7</w:t>
              </w:r>
            </w:ins>
          </w:p>
        </w:tc>
        <w:tc>
          <w:tcPr>
            <w:tcW w:w="3072" w:type="dxa"/>
          </w:tcPr>
          <w:p w14:paraId="3D8CB670" w14:textId="77777777" w:rsidR="009F3451" w:rsidRPr="007275DF" w:rsidRDefault="009F3451" w:rsidP="00D00DFE">
            <w:pPr>
              <w:pStyle w:val="TAL"/>
              <w:rPr>
                <w:rFonts w:cs="Arial"/>
              </w:rPr>
            </w:pPr>
          </w:p>
        </w:tc>
      </w:tr>
    </w:tbl>
    <w:p w14:paraId="581ACB9F" w14:textId="77777777" w:rsidR="009F3451" w:rsidRPr="007275DF" w:rsidRDefault="009F3451" w:rsidP="009F3451">
      <w:pPr>
        <w:pStyle w:val="TH"/>
      </w:pPr>
    </w:p>
    <w:p w14:paraId="17028601" w14:textId="77777777" w:rsidR="009F3451" w:rsidRPr="007275DF" w:rsidRDefault="009F3451" w:rsidP="009F3451">
      <w:pPr>
        <w:pStyle w:val="TH"/>
      </w:pPr>
    </w:p>
    <w:p w14:paraId="56DB95C6" w14:textId="77777777" w:rsidR="009F3451" w:rsidRPr="007275DF" w:rsidRDefault="009F3451" w:rsidP="009F3451"/>
    <w:p w14:paraId="410DBCB9" w14:textId="77777777" w:rsidR="009F3451" w:rsidRPr="007275DF" w:rsidRDefault="009F3451" w:rsidP="009F3451">
      <w:pPr>
        <w:pStyle w:val="TH"/>
      </w:pPr>
      <w:r w:rsidRPr="007275DF">
        <w:t>Table A.11.5.2.7.1-3: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739">
          <w:tblGrid>
            <w:gridCol w:w="1094"/>
            <w:gridCol w:w="218"/>
            <w:gridCol w:w="1313"/>
            <w:gridCol w:w="772"/>
            <w:gridCol w:w="1386"/>
            <w:gridCol w:w="984"/>
            <w:gridCol w:w="1032"/>
            <w:gridCol w:w="936"/>
            <w:gridCol w:w="1211"/>
          </w:tblGrid>
        </w:tblGridChange>
      </w:tblGrid>
      <w:tr w:rsidR="009F3451" w:rsidRPr="007275DF" w14:paraId="0B07B8A2" w14:textId="77777777" w:rsidTr="00D00DFE">
        <w:trPr>
          <w:cantSplit/>
          <w:trHeight w:val="150"/>
        </w:trPr>
        <w:tc>
          <w:tcPr>
            <w:tcW w:w="2625" w:type="dxa"/>
            <w:gridSpan w:val="3"/>
            <w:vMerge w:val="restart"/>
            <w:tcBorders>
              <w:top w:val="single" w:sz="4" w:space="0" w:color="auto"/>
              <w:left w:val="single" w:sz="4" w:space="0" w:color="auto"/>
            </w:tcBorders>
          </w:tcPr>
          <w:p w14:paraId="470DDF58" w14:textId="77777777" w:rsidR="009F3451" w:rsidRPr="007275DF" w:rsidRDefault="009F3451" w:rsidP="00D00DFE">
            <w:pPr>
              <w:pStyle w:val="TAH"/>
              <w:rPr>
                <w:rFonts w:cs="Arial"/>
              </w:rPr>
            </w:pPr>
            <w:r w:rsidRPr="007275DF">
              <w:t>Parameter</w:t>
            </w:r>
          </w:p>
        </w:tc>
        <w:tc>
          <w:tcPr>
            <w:tcW w:w="772" w:type="dxa"/>
            <w:vMerge w:val="restart"/>
            <w:tcBorders>
              <w:top w:val="single" w:sz="4" w:space="0" w:color="auto"/>
            </w:tcBorders>
          </w:tcPr>
          <w:p w14:paraId="7A3E2083" w14:textId="77777777" w:rsidR="009F3451" w:rsidRPr="007275DF" w:rsidRDefault="009F3451" w:rsidP="00D00DFE">
            <w:pPr>
              <w:pStyle w:val="TAH"/>
              <w:rPr>
                <w:rFonts w:cs="Arial"/>
              </w:rPr>
            </w:pPr>
            <w:r w:rsidRPr="007275DF">
              <w:t>Unit</w:t>
            </w:r>
          </w:p>
        </w:tc>
        <w:tc>
          <w:tcPr>
            <w:tcW w:w="1386" w:type="dxa"/>
            <w:vMerge w:val="restart"/>
            <w:tcBorders>
              <w:top w:val="single" w:sz="4" w:space="0" w:color="auto"/>
            </w:tcBorders>
          </w:tcPr>
          <w:p w14:paraId="3C7230DC" w14:textId="77777777" w:rsidR="009F3451" w:rsidRPr="007275DF" w:rsidRDefault="009F3451" w:rsidP="00D00DFE">
            <w:pPr>
              <w:pStyle w:val="TAH"/>
            </w:pPr>
            <w:r w:rsidRPr="007275DF">
              <w:rPr>
                <w:rFonts w:cs="Arial"/>
              </w:rPr>
              <w:t>Test configuration</w:t>
            </w:r>
          </w:p>
        </w:tc>
        <w:tc>
          <w:tcPr>
            <w:tcW w:w="2016" w:type="dxa"/>
            <w:gridSpan w:val="2"/>
            <w:tcBorders>
              <w:top w:val="single" w:sz="4" w:space="0" w:color="auto"/>
            </w:tcBorders>
          </w:tcPr>
          <w:p w14:paraId="03C937B9" w14:textId="77777777" w:rsidR="009F3451" w:rsidRPr="007275DF" w:rsidRDefault="009F3451" w:rsidP="00D00DFE">
            <w:pPr>
              <w:pStyle w:val="TAH"/>
              <w:rPr>
                <w:rFonts w:cs="Arial"/>
              </w:rPr>
            </w:pPr>
            <w:r w:rsidRPr="007275DF">
              <w:t>Cell 1</w:t>
            </w:r>
          </w:p>
        </w:tc>
        <w:tc>
          <w:tcPr>
            <w:tcW w:w="2147" w:type="dxa"/>
            <w:gridSpan w:val="2"/>
            <w:tcBorders>
              <w:top w:val="single" w:sz="4" w:space="0" w:color="auto"/>
              <w:right w:val="single" w:sz="4" w:space="0" w:color="auto"/>
            </w:tcBorders>
          </w:tcPr>
          <w:p w14:paraId="596B78D7" w14:textId="77777777" w:rsidR="009F3451" w:rsidRPr="007275DF" w:rsidRDefault="009F3451" w:rsidP="00D00DFE">
            <w:pPr>
              <w:pStyle w:val="TAH"/>
              <w:rPr>
                <w:rFonts w:cs="Arial"/>
              </w:rPr>
            </w:pPr>
            <w:r w:rsidRPr="007275DF">
              <w:t>Cell 2</w:t>
            </w:r>
          </w:p>
        </w:tc>
      </w:tr>
      <w:tr w:rsidR="009F3451" w:rsidRPr="007275DF" w14:paraId="62CF1632" w14:textId="77777777" w:rsidTr="00D00DFE">
        <w:trPr>
          <w:cantSplit/>
          <w:trHeight w:val="150"/>
        </w:trPr>
        <w:tc>
          <w:tcPr>
            <w:tcW w:w="2625" w:type="dxa"/>
            <w:gridSpan w:val="3"/>
            <w:vMerge/>
            <w:tcBorders>
              <w:left w:val="single" w:sz="4" w:space="0" w:color="auto"/>
              <w:bottom w:val="single" w:sz="4" w:space="0" w:color="auto"/>
            </w:tcBorders>
          </w:tcPr>
          <w:p w14:paraId="4242E13D" w14:textId="77777777" w:rsidR="009F3451" w:rsidRPr="007275DF" w:rsidRDefault="009F3451" w:rsidP="00D00DFE">
            <w:pPr>
              <w:pStyle w:val="TAH"/>
              <w:rPr>
                <w:rFonts w:cs="Arial"/>
              </w:rPr>
            </w:pPr>
          </w:p>
        </w:tc>
        <w:tc>
          <w:tcPr>
            <w:tcW w:w="772" w:type="dxa"/>
            <w:vMerge/>
            <w:tcBorders>
              <w:bottom w:val="single" w:sz="4" w:space="0" w:color="auto"/>
            </w:tcBorders>
          </w:tcPr>
          <w:p w14:paraId="1AC7B874" w14:textId="77777777" w:rsidR="009F3451" w:rsidRPr="007275DF" w:rsidRDefault="009F3451" w:rsidP="00D00DFE">
            <w:pPr>
              <w:pStyle w:val="TAH"/>
              <w:rPr>
                <w:rFonts w:cs="Arial"/>
              </w:rPr>
            </w:pPr>
          </w:p>
        </w:tc>
        <w:tc>
          <w:tcPr>
            <w:tcW w:w="1386" w:type="dxa"/>
            <w:vMerge/>
            <w:tcBorders>
              <w:bottom w:val="single" w:sz="4" w:space="0" w:color="auto"/>
            </w:tcBorders>
          </w:tcPr>
          <w:p w14:paraId="7AFC0511" w14:textId="77777777" w:rsidR="009F3451" w:rsidRPr="007275DF" w:rsidRDefault="009F3451" w:rsidP="00D00DFE">
            <w:pPr>
              <w:pStyle w:val="TAH"/>
            </w:pPr>
          </w:p>
        </w:tc>
        <w:tc>
          <w:tcPr>
            <w:tcW w:w="984" w:type="dxa"/>
            <w:tcBorders>
              <w:bottom w:val="single" w:sz="4" w:space="0" w:color="auto"/>
            </w:tcBorders>
          </w:tcPr>
          <w:p w14:paraId="315B4F98" w14:textId="77777777" w:rsidR="009F3451" w:rsidRPr="007275DF" w:rsidRDefault="009F3451" w:rsidP="00D00DFE">
            <w:pPr>
              <w:pStyle w:val="TAH"/>
              <w:rPr>
                <w:rFonts w:cs="Arial"/>
              </w:rPr>
            </w:pPr>
            <w:r w:rsidRPr="007275DF">
              <w:t>T1</w:t>
            </w:r>
          </w:p>
        </w:tc>
        <w:tc>
          <w:tcPr>
            <w:tcW w:w="1032" w:type="dxa"/>
            <w:tcBorders>
              <w:bottom w:val="single" w:sz="4" w:space="0" w:color="auto"/>
            </w:tcBorders>
          </w:tcPr>
          <w:p w14:paraId="17093BC9" w14:textId="77777777" w:rsidR="009F3451" w:rsidRPr="007275DF" w:rsidRDefault="009F3451" w:rsidP="00D00DFE">
            <w:pPr>
              <w:pStyle w:val="TAH"/>
              <w:rPr>
                <w:rFonts w:cs="Arial"/>
              </w:rPr>
            </w:pPr>
            <w:r w:rsidRPr="007275DF">
              <w:t>T2</w:t>
            </w:r>
          </w:p>
        </w:tc>
        <w:tc>
          <w:tcPr>
            <w:tcW w:w="936" w:type="dxa"/>
            <w:tcBorders>
              <w:bottom w:val="single" w:sz="4" w:space="0" w:color="auto"/>
            </w:tcBorders>
          </w:tcPr>
          <w:p w14:paraId="58473F05" w14:textId="77777777" w:rsidR="009F3451" w:rsidRPr="007275DF" w:rsidRDefault="009F3451" w:rsidP="00D00DFE">
            <w:pPr>
              <w:pStyle w:val="TAH"/>
              <w:rPr>
                <w:rFonts w:cs="Arial"/>
              </w:rPr>
            </w:pPr>
            <w:r w:rsidRPr="007275DF">
              <w:t>T1</w:t>
            </w:r>
          </w:p>
        </w:tc>
        <w:tc>
          <w:tcPr>
            <w:tcW w:w="1211" w:type="dxa"/>
            <w:tcBorders>
              <w:bottom w:val="single" w:sz="4" w:space="0" w:color="auto"/>
            </w:tcBorders>
          </w:tcPr>
          <w:p w14:paraId="40499B14" w14:textId="77777777" w:rsidR="009F3451" w:rsidRPr="007275DF" w:rsidRDefault="009F3451" w:rsidP="00D00DFE">
            <w:pPr>
              <w:pStyle w:val="TAH"/>
              <w:rPr>
                <w:rFonts w:cs="Arial"/>
              </w:rPr>
            </w:pPr>
            <w:r w:rsidRPr="007275DF">
              <w:t>T2</w:t>
            </w:r>
          </w:p>
        </w:tc>
      </w:tr>
      <w:tr w:rsidR="009F3451" w:rsidRPr="007275DF" w14:paraId="144B7DF8" w14:textId="77777777" w:rsidTr="00D00DFE">
        <w:trPr>
          <w:cantSplit/>
          <w:trHeight w:val="292"/>
        </w:trPr>
        <w:tc>
          <w:tcPr>
            <w:tcW w:w="2625" w:type="dxa"/>
            <w:gridSpan w:val="3"/>
            <w:tcBorders>
              <w:left w:val="single" w:sz="4" w:space="0" w:color="auto"/>
              <w:bottom w:val="single" w:sz="4" w:space="0" w:color="auto"/>
            </w:tcBorders>
          </w:tcPr>
          <w:p w14:paraId="3D936464" w14:textId="77777777" w:rsidR="009F3451" w:rsidRPr="007275DF" w:rsidRDefault="009F3451" w:rsidP="00D00DFE">
            <w:pPr>
              <w:pStyle w:val="TAL"/>
              <w:rPr>
                <w:lang w:val="it-IT"/>
              </w:rPr>
            </w:pPr>
            <w:r w:rsidRPr="007275DF">
              <w:rPr>
                <w:lang w:val="it-IT"/>
              </w:rPr>
              <w:t>NR RF Channel Number</w:t>
            </w:r>
          </w:p>
        </w:tc>
        <w:tc>
          <w:tcPr>
            <w:tcW w:w="772" w:type="dxa"/>
            <w:tcBorders>
              <w:bottom w:val="single" w:sz="4" w:space="0" w:color="auto"/>
            </w:tcBorders>
          </w:tcPr>
          <w:p w14:paraId="5A7F1D34" w14:textId="77777777" w:rsidR="009F3451" w:rsidRPr="007275DF" w:rsidRDefault="009F3451" w:rsidP="00D00DFE">
            <w:pPr>
              <w:pStyle w:val="TAC"/>
              <w:rPr>
                <w:lang w:val="it-IT"/>
              </w:rPr>
            </w:pPr>
          </w:p>
        </w:tc>
        <w:tc>
          <w:tcPr>
            <w:tcW w:w="1386" w:type="dxa"/>
            <w:tcBorders>
              <w:bottom w:val="single" w:sz="4" w:space="0" w:color="auto"/>
            </w:tcBorders>
          </w:tcPr>
          <w:p w14:paraId="59903BAA" w14:textId="77777777" w:rsidR="009F3451" w:rsidRPr="007275DF" w:rsidRDefault="009F3451" w:rsidP="00D00DFE">
            <w:pPr>
              <w:pStyle w:val="TAC"/>
              <w:rPr>
                <w:rFonts w:cs="v4.2.0"/>
              </w:rPr>
            </w:pPr>
            <w:r w:rsidRPr="007275DF">
              <w:t>Config 1,2,3</w:t>
            </w:r>
          </w:p>
        </w:tc>
        <w:tc>
          <w:tcPr>
            <w:tcW w:w="2016" w:type="dxa"/>
            <w:gridSpan w:val="2"/>
            <w:tcBorders>
              <w:bottom w:val="single" w:sz="4" w:space="0" w:color="auto"/>
            </w:tcBorders>
          </w:tcPr>
          <w:p w14:paraId="0D4DD88E" w14:textId="77777777" w:rsidR="009F3451" w:rsidRPr="007275DF" w:rsidRDefault="009F3451" w:rsidP="00D00DFE">
            <w:pPr>
              <w:pStyle w:val="TAC"/>
            </w:pPr>
            <w:r w:rsidRPr="007275DF">
              <w:rPr>
                <w:rFonts w:cs="v4.2.0"/>
              </w:rPr>
              <w:t>1</w:t>
            </w:r>
          </w:p>
        </w:tc>
        <w:tc>
          <w:tcPr>
            <w:tcW w:w="2147" w:type="dxa"/>
            <w:gridSpan w:val="2"/>
            <w:tcBorders>
              <w:bottom w:val="single" w:sz="4" w:space="0" w:color="auto"/>
            </w:tcBorders>
          </w:tcPr>
          <w:p w14:paraId="7E79735C" w14:textId="77777777" w:rsidR="009F3451" w:rsidRPr="007275DF" w:rsidRDefault="009F3451" w:rsidP="00D00DFE">
            <w:pPr>
              <w:pStyle w:val="TAC"/>
            </w:pPr>
            <w:r w:rsidRPr="007275DF">
              <w:rPr>
                <w:rFonts w:cs="v4.2.0"/>
              </w:rPr>
              <w:t>2</w:t>
            </w:r>
          </w:p>
        </w:tc>
      </w:tr>
      <w:tr w:rsidR="009F3451" w:rsidRPr="007275DF" w14:paraId="0973C73A" w14:textId="77777777" w:rsidTr="00D00DFE">
        <w:trPr>
          <w:cantSplit/>
          <w:trHeight w:val="150"/>
        </w:trPr>
        <w:tc>
          <w:tcPr>
            <w:tcW w:w="2625" w:type="dxa"/>
            <w:gridSpan w:val="3"/>
            <w:vMerge w:val="restart"/>
            <w:tcBorders>
              <w:left w:val="single" w:sz="4" w:space="0" w:color="auto"/>
            </w:tcBorders>
          </w:tcPr>
          <w:p w14:paraId="2F2C5C26" w14:textId="77777777" w:rsidR="009F3451" w:rsidRPr="007275DF" w:rsidRDefault="009F3451" w:rsidP="00D00DFE">
            <w:pPr>
              <w:pStyle w:val="TAL"/>
              <w:rPr>
                <w:lang w:val="en-US"/>
              </w:rPr>
            </w:pPr>
            <w:r w:rsidRPr="007275DF">
              <w:rPr>
                <w:lang w:val="en-US"/>
              </w:rPr>
              <w:t>Duplex mode</w:t>
            </w:r>
          </w:p>
        </w:tc>
        <w:tc>
          <w:tcPr>
            <w:tcW w:w="772" w:type="dxa"/>
          </w:tcPr>
          <w:p w14:paraId="53D7FB77"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1FD6E005" w14:textId="77777777" w:rsidR="009F3451" w:rsidRPr="007275DF" w:rsidRDefault="009F3451" w:rsidP="00D00DFE">
            <w:pPr>
              <w:pStyle w:val="TAC"/>
              <w:rPr>
                <w:lang w:val="en-US"/>
              </w:rPr>
            </w:pPr>
            <w:r w:rsidRPr="007275DF">
              <w:t>Config 1</w:t>
            </w:r>
          </w:p>
        </w:tc>
        <w:tc>
          <w:tcPr>
            <w:tcW w:w="2016" w:type="dxa"/>
            <w:gridSpan w:val="2"/>
            <w:tcBorders>
              <w:bottom w:val="single" w:sz="4" w:space="0" w:color="auto"/>
            </w:tcBorders>
          </w:tcPr>
          <w:p w14:paraId="115CE6DA" w14:textId="77777777" w:rsidR="009F3451" w:rsidRPr="007275DF" w:rsidRDefault="009F3451" w:rsidP="00D00DFE">
            <w:pPr>
              <w:pStyle w:val="TAC"/>
              <w:rPr>
                <w:lang w:val="en-US"/>
              </w:rPr>
            </w:pPr>
            <w:r w:rsidRPr="007275DF">
              <w:rPr>
                <w:lang w:val="en-US"/>
              </w:rPr>
              <w:t>TDD</w:t>
            </w:r>
          </w:p>
        </w:tc>
        <w:tc>
          <w:tcPr>
            <w:tcW w:w="2147" w:type="dxa"/>
            <w:gridSpan w:val="2"/>
            <w:tcBorders>
              <w:bottom w:val="single" w:sz="4" w:space="0" w:color="auto"/>
            </w:tcBorders>
          </w:tcPr>
          <w:p w14:paraId="3410F42A" w14:textId="77777777" w:rsidR="009F3451" w:rsidRPr="007275DF" w:rsidRDefault="009F3451" w:rsidP="00D00DFE">
            <w:pPr>
              <w:pStyle w:val="TAC"/>
              <w:rPr>
                <w:lang w:val="en-US"/>
              </w:rPr>
            </w:pPr>
            <w:r w:rsidRPr="007275DF">
              <w:rPr>
                <w:lang w:val="en-US"/>
              </w:rPr>
              <w:t>FDD</w:t>
            </w:r>
          </w:p>
        </w:tc>
      </w:tr>
      <w:tr w:rsidR="009F3451" w:rsidRPr="007275DF" w14:paraId="7AC2A1B7" w14:textId="77777777" w:rsidTr="00D00DFE">
        <w:trPr>
          <w:cantSplit/>
          <w:trHeight w:val="150"/>
        </w:trPr>
        <w:tc>
          <w:tcPr>
            <w:tcW w:w="2625" w:type="dxa"/>
            <w:gridSpan w:val="3"/>
            <w:vMerge/>
            <w:tcBorders>
              <w:left w:val="single" w:sz="4" w:space="0" w:color="auto"/>
            </w:tcBorders>
          </w:tcPr>
          <w:p w14:paraId="39AEB8FD" w14:textId="77777777" w:rsidR="009F3451" w:rsidRPr="007275DF" w:rsidRDefault="009F3451" w:rsidP="00D00DFE">
            <w:pPr>
              <w:pStyle w:val="TAL"/>
              <w:rPr>
                <w:bCs/>
              </w:rPr>
            </w:pPr>
          </w:p>
        </w:tc>
        <w:tc>
          <w:tcPr>
            <w:tcW w:w="772" w:type="dxa"/>
          </w:tcPr>
          <w:p w14:paraId="7EFB8F3C"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13B2DC06" w14:textId="77777777" w:rsidR="009F3451" w:rsidRPr="007275DF" w:rsidRDefault="009F3451" w:rsidP="00D00DFE">
            <w:pPr>
              <w:pStyle w:val="TAC"/>
              <w:rPr>
                <w:lang w:val="en-US"/>
              </w:rPr>
            </w:pPr>
            <w:r w:rsidRPr="007275DF">
              <w:t>Config 2,3</w:t>
            </w:r>
          </w:p>
        </w:tc>
        <w:tc>
          <w:tcPr>
            <w:tcW w:w="2016" w:type="dxa"/>
            <w:gridSpan w:val="2"/>
            <w:tcBorders>
              <w:bottom w:val="single" w:sz="4" w:space="0" w:color="auto"/>
            </w:tcBorders>
          </w:tcPr>
          <w:p w14:paraId="4FAF82F5" w14:textId="77777777" w:rsidR="009F3451" w:rsidRPr="007275DF" w:rsidRDefault="009F3451" w:rsidP="00D00DFE">
            <w:pPr>
              <w:pStyle w:val="TAC"/>
              <w:rPr>
                <w:lang w:val="en-US"/>
              </w:rPr>
            </w:pPr>
            <w:r w:rsidRPr="007275DF">
              <w:rPr>
                <w:lang w:val="en-US"/>
              </w:rPr>
              <w:t>TDD</w:t>
            </w:r>
          </w:p>
        </w:tc>
        <w:tc>
          <w:tcPr>
            <w:tcW w:w="2147" w:type="dxa"/>
            <w:gridSpan w:val="2"/>
            <w:tcBorders>
              <w:bottom w:val="single" w:sz="4" w:space="0" w:color="auto"/>
            </w:tcBorders>
          </w:tcPr>
          <w:p w14:paraId="1B3FD45D" w14:textId="77777777" w:rsidR="009F3451" w:rsidRPr="007275DF" w:rsidRDefault="009F3451" w:rsidP="00D00DFE">
            <w:pPr>
              <w:pStyle w:val="TAC"/>
              <w:rPr>
                <w:lang w:val="en-US"/>
              </w:rPr>
            </w:pPr>
            <w:r w:rsidRPr="007275DF">
              <w:rPr>
                <w:lang w:val="en-US"/>
              </w:rPr>
              <w:t>TDD</w:t>
            </w:r>
          </w:p>
        </w:tc>
      </w:tr>
      <w:tr w:rsidR="009F3451" w:rsidRPr="007275DF" w14:paraId="068B425D" w14:textId="77777777" w:rsidTr="00D00DFE">
        <w:trPr>
          <w:cantSplit/>
          <w:trHeight w:val="150"/>
        </w:trPr>
        <w:tc>
          <w:tcPr>
            <w:tcW w:w="2625" w:type="dxa"/>
            <w:gridSpan w:val="3"/>
            <w:vMerge w:val="restart"/>
            <w:tcBorders>
              <w:left w:val="single" w:sz="4" w:space="0" w:color="auto"/>
            </w:tcBorders>
          </w:tcPr>
          <w:p w14:paraId="17C2D096" w14:textId="77777777" w:rsidR="009F3451" w:rsidRPr="007275DF" w:rsidRDefault="009F3451" w:rsidP="00D00DFE">
            <w:pPr>
              <w:pStyle w:val="TAL"/>
              <w:rPr>
                <w:bCs/>
              </w:rPr>
            </w:pPr>
            <w:r w:rsidRPr="007275DF">
              <w:rPr>
                <w:bCs/>
              </w:rPr>
              <w:t>TDD configuration</w:t>
            </w:r>
          </w:p>
        </w:tc>
        <w:tc>
          <w:tcPr>
            <w:tcW w:w="772" w:type="dxa"/>
          </w:tcPr>
          <w:p w14:paraId="27C8BB92"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5AD0A8E7" w14:textId="77777777" w:rsidR="009F3451" w:rsidRPr="007275DF" w:rsidRDefault="009F3451" w:rsidP="00D00DFE">
            <w:pPr>
              <w:pStyle w:val="TAC"/>
            </w:pPr>
            <w:r w:rsidRPr="007275DF">
              <w:t>Config 1</w:t>
            </w:r>
          </w:p>
        </w:tc>
        <w:tc>
          <w:tcPr>
            <w:tcW w:w="2016" w:type="dxa"/>
            <w:gridSpan w:val="2"/>
            <w:tcBorders>
              <w:bottom w:val="single" w:sz="4" w:space="0" w:color="auto"/>
            </w:tcBorders>
          </w:tcPr>
          <w:p w14:paraId="11EC9018"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3B60AAF5" w14:textId="77777777" w:rsidR="009F3451" w:rsidRPr="007275DF" w:rsidRDefault="009F3451" w:rsidP="00D00DFE">
            <w:pPr>
              <w:pStyle w:val="TAC"/>
              <w:rPr>
                <w:lang w:val="en-US"/>
              </w:rPr>
            </w:pPr>
            <w:r w:rsidRPr="007275DF">
              <w:rPr>
                <w:lang w:val="en-US"/>
              </w:rPr>
              <w:t>Not Applicable</w:t>
            </w:r>
          </w:p>
        </w:tc>
      </w:tr>
      <w:tr w:rsidR="009F3451" w:rsidRPr="007275DF" w14:paraId="67207D5B" w14:textId="77777777" w:rsidTr="00D00DFE">
        <w:trPr>
          <w:cantSplit/>
          <w:trHeight w:val="150"/>
        </w:trPr>
        <w:tc>
          <w:tcPr>
            <w:tcW w:w="2625" w:type="dxa"/>
            <w:gridSpan w:val="3"/>
            <w:vMerge/>
            <w:tcBorders>
              <w:left w:val="single" w:sz="4" w:space="0" w:color="auto"/>
            </w:tcBorders>
          </w:tcPr>
          <w:p w14:paraId="277D9698" w14:textId="77777777" w:rsidR="009F3451" w:rsidRPr="007275DF" w:rsidRDefault="009F3451" w:rsidP="00D00DFE">
            <w:pPr>
              <w:pStyle w:val="TAL"/>
              <w:rPr>
                <w:bCs/>
              </w:rPr>
            </w:pPr>
          </w:p>
        </w:tc>
        <w:tc>
          <w:tcPr>
            <w:tcW w:w="772" w:type="dxa"/>
          </w:tcPr>
          <w:p w14:paraId="18071086"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6211AD35" w14:textId="77777777" w:rsidR="009F3451" w:rsidRPr="007275DF" w:rsidRDefault="009F3451" w:rsidP="00D00DFE">
            <w:pPr>
              <w:pStyle w:val="TAC"/>
            </w:pPr>
            <w:r w:rsidRPr="007275DF">
              <w:t>Config 2</w:t>
            </w:r>
          </w:p>
        </w:tc>
        <w:tc>
          <w:tcPr>
            <w:tcW w:w="2016" w:type="dxa"/>
            <w:gridSpan w:val="2"/>
            <w:tcBorders>
              <w:bottom w:val="single" w:sz="4" w:space="0" w:color="auto"/>
            </w:tcBorders>
          </w:tcPr>
          <w:p w14:paraId="5B2EC3DC"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2C1CC78F" w14:textId="77777777" w:rsidR="009F3451" w:rsidRPr="007275DF" w:rsidRDefault="009F3451" w:rsidP="00D00DFE">
            <w:pPr>
              <w:pStyle w:val="TAC"/>
              <w:rPr>
                <w:lang w:val="en-US"/>
              </w:rPr>
            </w:pPr>
            <w:r w:rsidRPr="007275DF">
              <w:rPr>
                <w:lang w:val="en-US"/>
              </w:rPr>
              <w:t>TDDConf.1.1</w:t>
            </w:r>
          </w:p>
        </w:tc>
      </w:tr>
      <w:tr w:rsidR="009F3451" w:rsidRPr="007275DF" w14:paraId="6F08D1CB" w14:textId="77777777" w:rsidTr="00D00DFE">
        <w:trPr>
          <w:cantSplit/>
          <w:trHeight w:val="150"/>
        </w:trPr>
        <w:tc>
          <w:tcPr>
            <w:tcW w:w="2625" w:type="dxa"/>
            <w:gridSpan w:val="3"/>
            <w:vMerge/>
            <w:tcBorders>
              <w:left w:val="single" w:sz="4" w:space="0" w:color="auto"/>
            </w:tcBorders>
          </w:tcPr>
          <w:p w14:paraId="6476060A" w14:textId="77777777" w:rsidR="009F3451" w:rsidRPr="007275DF" w:rsidRDefault="009F3451" w:rsidP="00D00DFE">
            <w:pPr>
              <w:pStyle w:val="TAL"/>
              <w:rPr>
                <w:bCs/>
              </w:rPr>
            </w:pPr>
          </w:p>
        </w:tc>
        <w:tc>
          <w:tcPr>
            <w:tcW w:w="772" w:type="dxa"/>
          </w:tcPr>
          <w:p w14:paraId="1ED2A2C0"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11BA4F8F" w14:textId="77777777" w:rsidR="009F3451" w:rsidRPr="007275DF" w:rsidRDefault="009F3451" w:rsidP="00D00DFE">
            <w:pPr>
              <w:pStyle w:val="TAC"/>
            </w:pPr>
            <w:r w:rsidRPr="007275DF">
              <w:t>Config 3</w:t>
            </w:r>
          </w:p>
        </w:tc>
        <w:tc>
          <w:tcPr>
            <w:tcW w:w="2016" w:type="dxa"/>
            <w:gridSpan w:val="2"/>
            <w:tcBorders>
              <w:bottom w:val="single" w:sz="4" w:space="0" w:color="auto"/>
            </w:tcBorders>
          </w:tcPr>
          <w:p w14:paraId="338AD015"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6F5D72C5" w14:textId="77777777" w:rsidR="009F3451" w:rsidRPr="007275DF" w:rsidRDefault="009F3451" w:rsidP="00D00DFE">
            <w:pPr>
              <w:pStyle w:val="TAC"/>
              <w:rPr>
                <w:lang w:val="en-US"/>
              </w:rPr>
            </w:pPr>
            <w:r w:rsidRPr="007275DF">
              <w:rPr>
                <w:lang w:val="en-US"/>
              </w:rPr>
              <w:t>TDDConf.2.1</w:t>
            </w:r>
          </w:p>
        </w:tc>
      </w:tr>
      <w:tr w:rsidR="009F3451" w:rsidRPr="007275DF" w14:paraId="52765EFA" w14:textId="77777777" w:rsidTr="00D00DFE">
        <w:trPr>
          <w:cantSplit/>
          <w:trHeight w:val="150"/>
        </w:trPr>
        <w:tc>
          <w:tcPr>
            <w:tcW w:w="2625" w:type="dxa"/>
            <w:gridSpan w:val="3"/>
            <w:vMerge w:val="restart"/>
            <w:tcBorders>
              <w:left w:val="single" w:sz="4" w:space="0" w:color="auto"/>
            </w:tcBorders>
          </w:tcPr>
          <w:p w14:paraId="40655E0B" w14:textId="77777777" w:rsidR="009F3451" w:rsidRPr="007275DF" w:rsidRDefault="009F3451" w:rsidP="00D00DFE">
            <w:pPr>
              <w:pStyle w:val="TAL"/>
            </w:pPr>
            <w:r w:rsidRPr="007275DF">
              <w:rPr>
                <w:bCs/>
              </w:rPr>
              <w:t>BW</w:t>
            </w:r>
            <w:r w:rsidRPr="007275DF">
              <w:rPr>
                <w:vertAlign w:val="subscript"/>
              </w:rPr>
              <w:t>channel</w:t>
            </w:r>
          </w:p>
        </w:tc>
        <w:tc>
          <w:tcPr>
            <w:tcW w:w="772" w:type="dxa"/>
            <w:vMerge w:val="restart"/>
          </w:tcPr>
          <w:p w14:paraId="0BD5AB3C" w14:textId="77777777" w:rsidR="009F3451" w:rsidRPr="007275DF" w:rsidRDefault="009F3451" w:rsidP="00D00DFE">
            <w:pPr>
              <w:pStyle w:val="TAC"/>
            </w:pPr>
            <w:r w:rsidRPr="007275DF">
              <w:rPr>
                <w:rFonts w:cs="v4.2.0"/>
              </w:rPr>
              <w:t>MHz</w:t>
            </w:r>
          </w:p>
        </w:tc>
        <w:tc>
          <w:tcPr>
            <w:tcW w:w="1386" w:type="dxa"/>
            <w:tcBorders>
              <w:bottom w:val="single" w:sz="4" w:space="0" w:color="auto"/>
            </w:tcBorders>
            <w:vAlign w:val="center"/>
          </w:tcPr>
          <w:p w14:paraId="1F16CB1B"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487A8806"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1FC13762"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7B2F7A0D" w14:textId="77777777" w:rsidTr="00D00DFE">
        <w:trPr>
          <w:cantSplit/>
          <w:trHeight w:val="150"/>
        </w:trPr>
        <w:tc>
          <w:tcPr>
            <w:tcW w:w="2625" w:type="dxa"/>
            <w:gridSpan w:val="3"/>
            <w:vMerge/>
            <w:tcBorders>
              <w:left w:val="single" w:sz="4" w:space="0" w:color="auto"/>
            </w:tcBorders>
          </w:tcPr>
          <w:p w14:paraId="22267563" w14:textId="77777777" w:rsidR="009F3451" w:rsidRPr="007275DF" w:rsidRDefault="009F3451" w:rsidP="00D00DFE">
            <w:pPr>
              <w:pStyle w:val="TAL"/>
              <w:rPr>
                <w:bCs/>
              </w:rPr>
            </w:pPr>
          </w:p>
        </w:tc>
        <w:tc>
          <w:tcPr>
            <w:tcW w:w="772" w:type="dxa"/>
            <w:vMerge/>
            <w:tcBorders>
              <w:bottom w:val="single" w:sz="4" w:space="0" w:color="auto"/>
            </w:tcBorders>
          </w:tcPr>
          <w:p w14:paraId="38722544"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0E0C746D"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EDB4175"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C6AE06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6BC90208" w14:textId="77777777" w:rsidTr="00D00DFE">
        <w:trPr>
          <w:cantSplit/>
          <w:trHeight w:val="81"/>
        </w:trPr>
        <w:tc>
          <w:tcPr>
            <w:tcW w:w="2625" w:type="dxa"/>
            <w:gridSpan w:val="3"/>
            <w:vMerge w:val="restart"/>
            <w:tcBorders>
              <w:left w:val="single" w:sz="4" w:space="0" w:color="auto"/>
            </w:tcBorders>
          </w:tcPr>
          <w:p w14:paraId="676A2C1F" w14:textId="77777777" w:rsidR="009F3451" w:rsidRPr="007275DF" w:rsidRDefault="009F3451" w:rsidP="00D00DFE">
            <w:pPr>
              <w:pStyle w:val="TAL"/>
              <w:rPr>
                <w:bCs/>
              </w:rPr>
            </w:pPr>
            <w:r w:rsidRPr="007275DF">
              <w:rPr>
                <w:lang w:val="en-US"/>
              </w:rPr>
              <w:t>BWP BW</w:t>
            </w:r>
          </w:p>
        </w:tc>
        <w:tc>
          <w:tcPr>
            <w:tcW w:w="772" w:type="dxa"/>
            <w:vMerge w:val="restart"/>
          </w:tcPr>
          <w:p w14:paraId="6F2B9493" w14:textId="77777777" w:rsidR="009F3451" w:rsidRPr="007275DF" w:rsidRDefault="009F3451" w:rsidP="00D00DFE">
            <w:pPr>
              <w:pStyle w:val="TAC"/>
            </w:pPr>
            <w:r w:rsidRPr="007275DF">
              <w:t>MHz</w:t>
            </w:r>
          </w:p>
        </w:tc>
        <w:tc>
          <w:tcPr>
            <w:tcW w:w="1386" w:type="dxa"/>
            <w:tcBorders>
              <w:bottom w:val="single" w:sz="4" w:space="0" w:color="auto"/>
            </w:tcBorders>
            <w:vAlign w:val="center"/>
          </w:tcPr>
          <w:p w14:paraId="75EFBA25"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8C50944"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0A0137DE"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7B5EFC7A" w14:textId="77777777" w:rsidTr="00D00DFE">
        <w:trPr>
          <w:cantSplit/>
          <w:trHeight w:val="36"/>
        </w:trPr>
        <w:tc>
          <w:tcPr>
            <w:tcW w:w="2625" w:type="dxa"/>
            <w:gridSpan w:val="3"/>
            <w:vMerge/>
            <w:tcBorders>
              <w:left w:val="single" w:sz="4" w:space="0" w:color="auto"/>
            </w:tcBorders>
          </w:tcPr>
          <w:p w14:paraId="195FEA90" w14:textId="77777777" w:rsidR="009F3451" w:rsidRPr="007275DF" w:rsidRDefault="009F3451" w:rsidP="00D00DFE">
            <w:pPr>
              <w:pStyle w:val="TAL"/>
              <w:rPr>
                <w:bCs/>
              </w:rPr>
            </w:pPr>
          </w:p>
        </w:tc>
        <w:tc>
          <w:tcPr>
            <w:tcW w:w="772" w:type="dxa"/>
            <w:vMerge/>
            <w:tcBorders>
              <w:bottom w:val="single" w:sz="4" w:space="0" w:color="auto"/>
            </w:tcBorders>
          </w:tcPr>
          <w:p w14:paraId="0FB66152" w14:textId="77777777" w:rsidR="009F3451" w:rsidRPr="007275DF" w:rsidRDefault="009F3451" w:rsidP="00D00DFE">
            <w:pPr>
              <w:pStyle w:val="TAC"/>
            </w:pPr>
          </w:p>
        </w:tc>
        <w:tc>
          <w:tcPr>
            <w:tcW w:w="1386" w:type="dxa"/>
            <w:tcBorders>
              <w:bottom w:val="single" w:sz="4" w:space="0" w:color="auto"/>
            </w:tcBorders>
            <w:vAlign w:val="center"/>
          </w:tcPr>
          <w:p w14:paraId="62C03372"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0282802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637ADC3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6A7B1541" w14:textId="77777777" w:rsidTr="00D00DFE">
        <w:trPr>
          <w:cantSplit/>
          <w:trHeight w:val="36"/>
        </w:trPr>
        <w:tc>
          <w:tcPr>
            <w:tcW w:w="1094" w:type="dxa"/>
            <w:vMerge w:val="restart"/>
            <w:tcBorders>
              <w:left w:val="single" w:sz="4" w:space="0" w:color="auto"/>
            </w:tcBorders>
          </w:tcPr>
          <w:p w14:paraId="0608C4A4"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196C85D9" w14:textId="77777777" w:rsidR="009F3451" w:rsidRPr="007275DF" w:rsidRDefault="009F3451" w:rsidP="00D00DFE">
            <w:pPr>
              <w:pStyle w:val="TAL"/>
              <w:rPr>
                <w:bCs/>
              </w:rPr>
            </w:pPr>
            <w:r w:rsidRPr="007275DF">
              <w:t>Initial DL BWP</w:t>
            </w:r>
          </w:p>
        </w:tc>
        <w:tc>
          <w:tcPr>
            <w:tcW w:w="772" w:type="dxa"/>
            <w:tcBorders>
              <w:bottom w:val="single" w:sz="4" w:space="0" w:color="auto"/>
            </w:tcBorders>
          </w:tcPr>
          <w:p w14:paraId="73578722" w14:textId="77777777" w:rsidR="009F3451" w:rsidRPr="007275DF" w:rsidRDefault="009F3451" w:rsidP="00D00DFE">
            <w:pPr>
              <w:pStyle w:val="TAC"/>
            </w:pPr>
          </w:p>
        </w:tc>
        <w:tc>
          <w:tcPr>
            <w:tcW w:w="1386" w:type="dxa"/>
            <w:vMerge w:val="restart"/>
            <w:vAlign w:val="center"/>
          </w:tcPr>
          <w:p w14:paraId="7FE8111E" w14:textId="77777777" w:rsidR="009F3451" w:rsidRPr="007275DF" w:rsidRDefault="009F3451" w:rsidP="00D00DFE">
            <w:pPr>
              <w:pStyle w:val="TAC"/>
            </w:pPr>
            <w:r w:rsidRPr="007275DF">
              <w:t>Config 1,2,3</w:t>
            </w:r>
          </w:p>
        </w:tc>
        <w:tc>
          <w:tcPr>
            <w:tcW w:w="2016" w:type="dxa"/>
            <w:gridSpan w:val="2"/>
            <w:tcBorders>
              <w:bottom w:val="single" w:sz="4" w:space="0" w:color="auto"/>
            </w:tcBorders>
          </w:tcPr>
          <w:p w14:paraId="04E5B027" w14:textId="77777777" w:rsidR="009F3451" w:rsidRPr="007275DF" w:rsidRDefault="009F3451" w:rsidP="00D00DFE">
            <w:pPr>
              <w:pStyle w:val="TAC"/>
              <w:rPr>
                <w:szCs w:val="18"/>
              </w:rPr>
            </w:pPr>
            <w:r w:rsidRPr="007275DF">
              <w:t>DLBWP.0.1</w:t>
            </w:r>
          </w:p>
        </w:tc>
        <w:tc>
          <w:tcPr>
            <w:tcW w:w="2147" w:type="dxa"/>
            <w:gridSpan w:val="2"/>
            <w:tcBorders>
              <w:bottom w:val="single" w:sz="4" w:space="0" w:color="auto"/>
            </w:tcBorders>
          </w:tcPr>
          <w:p w14:paraId="7AA36C35" w14:textId="77777777" w:rsidR="009F3451" w:rsidRPr="007275DF" w:rsidRDefault="009F3451" w:rsidP="00D00DFE">
            <w:pPr>
              <w:pStyle w:val="TAC"/>
              <w:rPr>
                <w:szCs w:val="18"/>
              </w:rPr>
            </w:pPr>
            <w:r w:rsidRPr="007275DF">
              <w:rPr>
                <w:szCs w:val="18"/>
              </w:rPr>
              <w:t>NA</w:t>
            </w:r>
          </w:p>
        </w:tc>
      </w:tr>
      <w:tr w:rsidR="009F3451" w:rsidRPr="007275DF" w14:paraId="4D5D8EEF" w14:textId="77777777" w:rsidTr="00D00DFE">
        <w:trPr>
          <w:cantSplit/>
          <w:trHeight w:val="36"/>
        </w:trPr>
        <w:tc>
          <w:tcPr>
            <w:tcW w:w="1094" w:type="dxa"/>
            <w:vMerge/>
            <w:tcBorders>
              <w:left w:val="single" w:sz="4" w:space="0" w:color="auto"/>
            </w:tcBorders>
          </w:tcPr>
          <w:p w14:paraId="0EEB3CF4" w14:textId="77777777" w:rsidR="009F3451" w:rsidRPr="007275DF" w:rsidRDefault="009F3451" w:rsidP="00D00DFE">
            <w:pPr>
              <w:pStyle w:val="TAL"/>
              <w:rPr>
                <w:lang w:val="en-US"/>
              </w:rPr>
            </w:pPr>
          </w:p>
        </w:tc>
        <w:tc>
          <w:tcPr>
            <w:tcW w:w="1531" w:type="dxa"/>
            <w:gridSpan w:val="2"/>
            <w:tcBorders>
              <w:left w:val="single" w:sz="4" w:space="0" w:color="auto"/>
            </w:tcBorders>
          </w:tcPr>
          <w:p w14:paraId="718E040D" w14:textId="77777777" w:rsidR="009F3451" w:rsidRPr="007275DF" w:rsidRDefault="009F3451" w:rsidP="00D00DFE">
            <w:pPr>
              <w:pStyle w:val="TAL"/>
            </w:pPr>
            <w:r w:rsidRPr="007275DF">
              <w:t>Initial UL BWP</w:t>
            </w:r>
          </w:p>
        </w:tc>
        <w:tc>
          <w:tcPr>
            <w:tcW w:w="772" w:type="dxa"/>
            <w:tcBorders>
              <w:bottom w:val="single" w:sz="4" w:space="0" w:color="auto"/>
            </w:tcBorders>
          </w:tcPr>
          <w:p w14:paraId="703E5564" w14:textId="77777777" w:rsidR="009F3451" w:rsidRPr="007275DF" w:rsidRDefault="009F3451" w:rsidP="00D00DFE">
            <w:pPr>
              <w:pStyle w:val="TAC"/>
            </w:pPr>
          </w:p>
        </w:tc>
        <w:tc>
          <w:tcPr>
            <w:tcW w:w="1386" w:type="dxa"/>
            <w:vMerge/>
            <w:vAlign w:val="center"/>
          </w:tcPr>
          <w:p w14:paraId="225EC21C" w14:textId="77777777" w:rsidR="009F3451" w:rsidRPr="007275DF" w:rsidRDefault="009F3451" w:rsidP="00D00DFE">
            <w:pPr>
              <w:pStyle w:val="TAC"/>
            </w:pPr>
          </w:p>
        </w:tc>
        <w:tc>
          <w:tcPr>
            <w:tcW w:w="2016" w:type="dxa"/>
            <w:gridSpan w:val="2"/>
            <w:tcBorders>
              <w:bottom w:val="single" w:sz="4" w:space="0" w:color="auto"/>
            </w:tcBorders>
          </w:tcPr>
          <w:p w14:paraId="28496B7D" w14:textId="77777777" w:rsidR="009F3451" w:rsidRPr="007275DF" w:rsidRDefault="009F3451" w:rsidP="00D00DFE">
            <w:pPr>
              <w:pStyle w:val="TAC"/>
            </w:pPr>
            <w:r w:rsidRPr="007275DF">
              <w:rPr>
                <w:bCs/>
              </w:rPr>
              <w:t>ULBWP.0.1</w:t>
            </w:r>
          </w:p>
        </w:tc>
        <w:tc>
          <w:tcPr>
            <w:tcW w:w="2147" w:type="dxa"/>
            <w:gridSpan w:val="2"/>
            <w:tcBorders>
              <w:bottom w:val="single" w:sz="4" w:space="0" w:color="auto"/>
            </w:tcBorders>
          </w:tcPr>
          <w:p w14:paraId="23AD608C" w14:textId="77777777" w:rsidR="009F3451" w:rsidRPr="007275DF" w:rsidRDefault="009F3451" w:rsidP="00D00DFE">
            <w:pPr>
              <w:pStyle w:val="TAC"/>
            </w:pPr>
            <w:r w:rsidRPr="007275DF">
              <w:t>NA</w:t>
            </w:r>
          </w:p>
        </w:tc>
      </w:tr>
      <w:tr w:rsidR="009F3451" w:rsidRPr="007275DF" w14:paraId="5B06CBD8" w14:textId="77777777" w:rsidTr="00D00DFE">
        <w:trPr>
          <w:cantSplit/>
          <w:trHeight w:val="36"/>
        </w:trPr>
        <w:tc>
          <w:tcPr>
            <w:tcW w:w="1094" w:type="dxa"/>
            <w:vMerge/>
            <w:tcBorders>
              <w:left w:val="single" w:sz="4" w:space="0" w:color="auto"/>
            </w:tcBorders>
          </w:tcPr>
          <w:p w14:paraId="194149E2" w14:textId="77777777" w:rsidR="009F3451" w:rsidRPr="007275DF" w:rsidRDefault="009F3451" w:rsidP="00D00DFE">
            <w:pPr>
              <w:pStyle w:val="TAL"/>
              <w:rPr>
                <w:bCs/>
              </w:rPr>
            </w:pPr>
          </w:p>
        </w:tc>
        <w:tc>
          <w:tcPr>
            <w:tcW w:w="1531" w:type="dxa"/>
            <w:gridSpan w:val="2"/>
            <w:tcBorders>
              <w:left w:val="single" w:sz="4" w:space="0" w:color="auto"/>
            </w:tcBorders>
          </w:tcPr>
          <w:p w14:paraId="78BC1B85" w14:textId="77777777" w:rsidR="009F3451" w:rsidRPr="007275DF" w:rsidRDefault="009F3451" w:rsidP="00D00DFE">
            <w:pPr>
              <w:pStyle w:val="TAL"/>
              <w:rPr>
                <w:bCs/>
              </w:rPr>
            </w:pPr>
            <w:r w:rsidRPr="007275DF">
              <w:t>Dedicated DL BWP</w:t>
            </w:r>
          </w:p>
        </w:tc>
        <w:tc>
          <w:tcPr>
            <w:tcW w:w="772" w:type="dxa"/>
            <w:tcBorders>
              <w:bottom w:val="single" w:sz="4" w:space="0" w:color="auto"/>
            </w:tcBorders>
          </w:tcPr>
          <w:p w14:paraId="6378B4E6" w14:textId="77777777" w:rsidR="009F3451" w:rsidRPr="007275DF" w:rsidRDefault="009F3451" w:rsidP="00D00DFE">
            <w:pPr>
              <w:pStyle w:val="TAC"/>
            </w:pPr>
          </w:p>
        </w:tc>
        <w:tc>
          <w:tcPr>
            <w:tcW w:w="1386" w:type="dxa"/>
            <w:vMerge/>
            <w:vAlign w:val="center"/>
          </w:tcPr>
          <w:p w14:paraId="28C0D7DD" w14:textId="77777777" w:rsidR="009F3451" w:rsidRPr="007275DF" w:rsidRDefault="009F3451" w:rsidP="00D00DFE">
            <w:pPr>
              <w:pStyle w:val="TAC"/>
            </w:pPr>
          </w:p>
        </w:tc>
        <w:tc>
          <w:tcPr>
            <w:tcW w:w="2016" w:type="dxa"/>
            <w:gridSpan w:val="2"/>
            <w:tcBorders>
              <w:bottom w:val="single" w:sz="4" w:space="0" w:color="auto"/>
            </w:tcBorders>
          </w:tcPr>
          <w:p w14:paraId="0925F9E1" w14:textId="77777777" w:rsidR="009F3451" w:rsidRPr="007275DF" w:rsidRDefault="009F3451" w:rsidP="00D00DFE">
            <w:pPr>
              <w:pStyle w:val="TAC"/>
              <w:rPr>
                <w:szCs w:val="18"/>
              </w:rPr>
            </w:pPr>
            <w:r w:rsidRPr="007275DF">
              <w:t>DLBWP.1.1</w:t>
            </w:r>
          </w:p>
        </w:tc>
        <w:tc>
          <w:tcPr>
            <w:tcW w:w="2147" w:type="dxa"/>
            <w:gridSpan w:val="2"/>
            <w:tcBorders>
              <w:bottom w:val="single" w:sz="4" w:space="0" w:color="auto"/>
            </w:tcBorders>
          </w:tcPr>
          <w:p w14:paraId="10EFCFE2" w14:textId="77777777" w:rsidR="009F3451" w:rsidRPr="007275DF" w:rsidRDefault="009F3451" w:rsidP="00D00DFE">
            <w:pPr>
              <w:pStyle w:val="TAC"/>
              <w:rPr>
                <w:szCs w:val="18"/>
              </w:rPr>
            </w:pPr>
            <w:r w:rsidRPr="007275DF">
              <w:rPr>
                <w:szCs w:val="18"/>
              </w:rPr>
              <w:t>NA</w:t>
            </w:r>
          </w:p>
        </w:tc>
      </w:tr>
      <w:tr w:rsidR="009F3451" w:rsidRPr="007275DF" w14:paraId="57187F16" w14:textId="77777777" w:rsidTr="00D00DFE">
        <w:trPr>
          <w:cantSplit/>
          <w:trHeight w:val="36"/>
        </w:trPr>
        <w:tc>
          <w:tcPr>
            <w:tcW w:w="1094" w:type="dxa"/>
            <w:vMerge/>
            <w:tcBorders>
              <w:left w:val="single" w:sz="4" w:space="0" w:color="auto"/>
              <w:bottom w:val="single" w:sz="4" w:space="0" w:color="auto"/>
            </w:tcBorders>
          </w:tcPr>
          <w:p w14:paraId="2EC706E5"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24604879" w14:textId="77777777" w:rsidR="009F3451" w:rsidRPr="007275DF" w:rsidRDefault="009F3451" w:rsidP="00D00DFE">
            <w:pPr>
              <w:pStyle w:val="TAL"/>
              <w:rPr>
                <w:bCs/>
              </w:rPr>
            </w:pPr>
            <w:r w:rsidRPr="007275DF">
              <w:rPr>
                <w:bCs/>
              </w:rPr>
              <w:t>Dedicated UL BWP</w:t>
            </w:r>
          </w:p>
        </w:tc>
        <w:tc>
          <w:tcPr>
            <w:tcW w:w="772" w:type="dxa"/>
            <w:tcBorders>
              <w:bottom w:val="single" w:sz="4" w:space="0" w:color="auto"/>
            </w:tcBorders>
          </w:tcPr>
          <w:p w14:paraId="1CC91629" w14:textId="77777777" w:rsidR="009F3451" w:rsidRPr="007275DF" w:rsidRDefault="009F3451" w:rsidP="00D00DFE">
            <w:pPr>
              <w:pStyle w:val="TAC"/>
            </w:pPr>
          </w:p>
        </w:tc>
        <w:tc>
          <w:tcPr>
            <w:tcW w:w="1386" w:type="dxa"/>
            <w:vMerge/>
            <w:tcBorders>
              <w:bottom w:val="single" w:sz="4" w:space="0" w:color="auto"/>
            </w:tcBorders>
            <w:vAlign w:val="center"/>
          </w:tcPr>
          <w:p w14:paraId="6963F251" w14:textId="77777777" w:rsidR="009F3451" w:rsidRPr="007275DF" w:rsidRDefault="009F3451" w:rsidP="00D00DFE">
            <w:pPr>
              <w:pStyle w:val="TAC"/>
            </w:pPr>
          </w:p>
        </w:tc>
        <w:tc>
          <w:tcPr>
            <w:tcW w:w="2016" w:type="dxa"/>
            <w:gridSpan w:val="2"/>
            <w:tcBorders>
              <w:bottom w:val="single" w:sz="4" w:space="0" w:color="auto"/>
            </w:tcBorders>
            <w:vAlign w:val="center"/>
          </w:tcPr>
          <w:p w14:paraId="3A53FBF2" w14:textId="77777777" w:rsidR="009F3451" w:rsidRPr="007275DF" w:rsidRDefault="009F3451" w:rsidP="00D00DFE">
            <w:pPr>
              <w:pStyle w:val="TAC"/>
              <w:rPr>
                <w:szCs w:val="18"/>
              </w:rPr>
            </w:pPr>
            <w:r w:rsidRPr="007275DF">
              <w:t>ULBWP.1.1</w:t>
            </w:r>
          </w:p>
        </w:tc>
        <w:tc>
          <w:tcPr>
            <w:tcW w:w="2147" w:type="dxa"/>
            <w:gridSpan w:val="2"/>
            <w:tcBorders>
              <w:bottom w:val="single" w:sz="4" w:space="0" w:color="auto"/>
            </w:tcBorders>
            <w:vAlign w:val="center"/>
          </w:tcPr>
          <w:p w14:paraId="42F549AE" w14:textId="77777777" w:rsidR="009F3451" w:rsidRPr="007275DF" w:rsidRDefault="009F3451" w:rsidP="00D00DFE">
            <w:pPr>
              <w:pStyle w:val="TAC"/>
              <w:rPr>
                <w:szCs w:val="18"/>
              </w:rPr>
            </w:pPr>
            <w:r w:rsidRPr="007275DF">
              <w:rPr>
                <w:szCs w:val="18"/>
              </w:rPr>
              <w:t>NA</w:t>
            </w:r>
          </w:p>
        </w:tc>
      </w:tr>
      <w:tr w:rsidR="009F3451" w:rsidRPr="007275DF" w14:paraId="4EBF3643" w14:textId="77777777" w:rsidTr="00D00DFE">
        <w:trPr>
          <w:cantSplit/>
          <w:trHeight w:val="443"/>
        </w:trPr>
        <w:tc>
          <w:tcPr>
            <w:tcW w:w="2625" w:type="dxa"/>
            <w:gridSpan w:val="3"/>
            <w:tcBorders>
              <w:left w:val="single" w:sz="4" w:space="0" w:color="auto"/>
            </w:tcBorders>
          </w:tcPr>
          <w:p w14:paraId="61D057E4" w14:textId="77777777" w:rsidR="009F3451" w:rsidRPr="007275DF" w:rsidRDefault="009F3451" w:rsidP="00D00DFE">
            <w:pPr>
              <w:pStyle w:val="TAL"/>
              <w:rPr>
                <w:bCs/>
              </w:rPr>
            </w:pPr>
            <w:r w:rsidRPr="007275DF">
              <w:rPr>
                <w:bCs/>
              </w:rPr>
              <w:t>TRS configuration</w:t>
            </w:r>
          </w:p>
        </w:tc>
        <w:tc>
          <w:tcPr>
            <w:tcW w:w="772" w:type="dxa"/>
          </w:tcPr>
          <w:p w14:paraId="10C8AB0F" w14:textId="77777777" w:rsidR="009F3451" w:rsidRPr="007275DF" w:rsidRDefault="009F3451" w:rsidP="00D00DFE">
            <w:pPr>
              <w:pStyle w:val="TAC"/>
            </w:pPr>
          </w:p>
        </w:tc>
        <w:tc>
          <w:tcPr>
            <w:tcW w:w="1386" w:type="dxa"/>
            <w:tcBorders>
              <w:bottom w:val="single" w:sz="4" w:space="0" w:color="auto"/>
            </w:tcBorders>
            <w:vAlign w:val="center"/>
          </w:tcPr>
          <w:p w14:paraId="7D572122"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tcPr>
          <w:p w14:paraId="129F0885" w14:textId="77777777" w:rsidR="009F3451" w:rsidRPr="007275DF" w:rsidRDefault="009F3451" w:rsidP="00D00DFE">
            <w:pPr>
              <w:pStyle w:val="TAC"/>
            </w:pPr>
            <w:r w:rsidRPr="007275DF">
              <w:rPr>
                <w:bCs/>
              </w:rPr>
              <w:t>TRS.1.2 TDD</w:t>
            </w:r>
          </w:p>
        </w:tc>
        <w:tc>
          <w:tcPr>
            <w:tcW w:w="2147" w:type="dxa"/>
            <w:gridSpan w:val="2"/>
            <w:tcBorders>
              <w:bottom w:val="single" w:sz="4" w:space="0" w:color="auto"/>
            </w:tcBorders>
          </w:tcPr>
          <w:p w14:paraId="7A1690D5" w14:textId="77777777" w:rsidR="009F3451" w:rsidRPr="007275DF" w:rsidRDefault="009F3451" w:rsidP="00D00DFE">
            <w:pPr>
              <w:pStyle w:val="TAC"/>
            </w:pPr>
            <w:r w:rsidRPr="007275DF">
              <w:rPr>
                <w:bCs/>
              </w:rPr>
              <w:t>NA</w:t>
            </w:r>
          </w:p>
        </w:tc>
      </w:tr>
      <w:tr w:rsidR="009F3451" w:rsidRPr="007275DF" w14:paraId="4A909ED4" w14:textId="77777777" w:rsidTr="00D00DFE">
        <w:trPr>
          <w:cantSplit/>
          <w:trHeight w:val="443"/>
        </w:trPr>
        <w:tc>
          <w:tcPr>
            <w:tcW w:w="2625" w:type="dxa"/>
            <w:gridSpan w:val="3"/>
            <w:tcBorders>
              <w:left w:val="single" w:sz="4" w:space="0" w:color="auto"/>
              <w:bottom w:val="single" w:sz="4" w:space="0" w:color="auto"/>
            </w:tcBorders>
          </w:tcPr>
          <w:p w14:paraId="18917DFC" w14:textId="77777777" w:rsidR="009F3451" w:rsidRPr="007275DF" w:rsidRDefault="009F3451" w:rsidP="00D00DFE">
            <w:pPr>
              <w:pStyle w:val="TAL"/>
            </w:pPr>
            <w:r w:rsidRPr="007275DF">
              <w:rPr>
                <w:bCs/>
              </w:rPr>
              <w:t xml:space="preserve">OCNG Patterns defined in A.3.2.1.1 (OP.1) </w:t>
            </w:r>
          </w:p>
        </w:tc>
        <w:tc>
          <w:tcPr>
            <w:tcW w:w="772" w:type="dxa"/>
            <w:tcBorders>
              <w:bottom w:val="single" w:sz="4" w:space="0" w:color="auto"/>
            </w:tcBorders>
          </w:tcPr>
          <w:p w14:paraId="209AF7A1" w14:textId="77777777" w:rsidR="009F3451" w:rsidRPr="007275DF" w:rsidRDefault="009F3451" w:rsidP="00D00DFE">
            <w:pPr>
              <w:pStyle w:val="TAC"/>
            </w:pPr>
          </w:p>
        </w:tc>
        <w:tc>
          <w:tcPr>
            <w:tcW w:w="1386" w:type="dxa"/>
            <w:tcBorders>
              <w:bottom w:val="single" w:sz="4" w:space="0" w:color="auto"/>
            </w:tcBorders>
          </w:tcPr>
          <w:p w14:paraId="741A8F1C" w14:textId="77777777" w:rsidR="009F3451" w:rsidRPr="007275DF" w:rsidRDefault="009F3451" w:rsidP="00D00DFE">
            <w:pPr>
              <w:pStyle w:val="TAC"/>
            </w:pPr>
            <w:r w:rsidRPr="007275DF">
              <w:t>Config 1,2,3</w:t>
            </w:r>
          </w:p>
        </w:tc>
        <w:tc>
          <w:tcPr>
            <w:tcW w:w="2016" w:type="dxa"/>
            <w:gridSpan w:val="2"/>
            <w:tcBorders>
              <w:bottom w:val="single" w:sz="4" w:space="0" w:color="auto"/>
            </w:tcBorders>
          </w:tcPr>
          <w:p w14:paraId="39F12B25" w14:textId="77777777" w:rsidR="009F3451" w:rsidRPr="007275DF" w:rsidRDefault="009F3451" w:rsidP="00D00DFE">
            <w:pPr>
              <w:pStyle w:val="TAC"/>
              <w:rPr>
                <w:rFonts w:cs="v4.2.0"/>
              </w:rPr>
            </w:pPr>
            <w:r w:rsidRPr="007275DF">
              <w:t xml:space="preserve">OP.1 </w:t>
            </w:r>
          </w:p>
        </w:tc>
        <w:tc>
          <w:tcPr>
            <w:tcW w:w="2147" w:type="dxa"/>
            <w:gridSpan w:val="2"/>
            <w:tcBorders>
              <w:bottom w:val="single" w:sz="4" w:space="0" w:color="auto"/>
            </w:tcBorders>
          </w:tcPr>
          <w:p w14:paraId="7410FB96" w14:textId="77777777" w:rsidR="009F3451" w:rsidRPr="007275DF" w:rsidRDefault="009F3451" w:rsidP="00D00DFE">
            <w:pPr>
              <w:pStyle w:val="TAC"/>
              <w:rPr>
                <w:rFonts w:cs="v4.2.0"/>
              </w:rPr>
            </w:pPr>
            <w:r w:rsidRPr="007275DF">
              <w:t>OP.1</w:t>
            </w:r>
          </w:p>
        </w:tc>
      </w:tr>
      <w:tr w:rsidR="009F3451" w:rsidRPr="007275DF" w14:paraId="5959EA0B" w14:textId="77777777" w:rsidTr="00D00DFE">
        <w:trPr>
          <w:cantSplit/>
          <w:trHeight w:val="259"/>
        </w:trPr>
        <w:tc>
          <w:tcPr>
            <w:tcW w:w="2625" w:type="dxa"/>
            <w:gridSpan w:val="3"/>
            <w:tcBorders>
              <w:left w:val="single" w:sz="4" w:space="0" w:color="auto"/>
            </w:tcBorders>
          </w:tcPr>
          <w:p w14:paraId="292A163D" w14:textId="77777777" w:rsidR="009F3451" w:rsidRPr="007275DF" w:rsidRDefault="009F3451" w:rsidP="00D00DFE">
            <w:pPr>
              <w:pStyle w:val="TAL"/>
              <w:rPr>
                <w:lang w:val="en-US"/>
              </w:rPr>
            </w:pPr>
            <w:r w:rsidRPr="007275DF">
              <w:rPr>
                <w:lang w:val="en-US"/>
              </w:rPr>
              <w:t>PDSCH Reference measurement channel</w:t>
            </w:r>
          </w:p>
        </w:tc>
        <w:tc>
          <w:tcPr>
            <w:tcW w:w="772" w:type="dxa"/>
            <w:tcBorders>
              <w:bottom w:val="single" w:sz="4" w:space="0" w:color="auto"/>
            </w:tcBorders>
          </w:tcPr>
          <w:p w14:paraId="4EA3F93A" w14:textId="77777777" w:rsidR="009F3451" w:rsidRPr="007275DF" w:rsidRDefault="009F3451" w:rsidP="00D00DFE">
            <w:pPr>
              <w:pStyle w:val="TAC"/>
            </w:pPr>
          </w:p>
        </w:tc>
        <w:tc>
          <w:tcPr>
            <w:tcW w:w="1386" w:type="dxa"/>
            <w:tcBorders>
              <w:bottom w:val="single" w:sz="4" w:space="0" w:color="auto"/>
            </w:tcBorders>
            <w:vAlign w:val="center"/>
          </w:tcPr>
          <w:p w14:paraId="039D0276"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9741AEC" w14:textId="77777777" w:rsidR="009F3451" w:rsidRPr="007275DF" w:rsidRDefault="009F3451" w:rsidP="00D00DFE">
            <w:pPr>
              <w:pStyle w:val="TAC"/>
            </w:pPr>
            <w:r w:rsidRPr="007275DF">
              <w:rPr>
                <w:rFonts w:cs="v4.2.0"/>
                <w:bCs/>
                <w:lang w:eastAsia="zh-CN"/>
              </w:rPr>
              <w:t>SR.1.1 CCA</w:t>
            </w:r>
          </w:p>
        </w:tc>
        <w:tc>
          <w:tcPr>
            <w:tcW w:w="2147" w:type="dxa"/>
            <w:gridSpan w:val="2"/>
          </w:tcPr>
          <w:p w14:paraId="36399019" w14:textId="77777777" w:rsidR="009F3451" w:rsidRPr="007275DF" w:rsidRDefault="009F3451" w:rsidP="00D00DFE">
            <w:pPr>
              <w:pStyle w:val="TAC"/>
            </w:pPr>
          </w:p>
        </w:tc>
      </w:tr>
      <w:tr w:rsidR="009F3451" w:rsidRPr="007275DF" w14:paraId="3BADC99C" w14:textId="77777777" w:rsidTr="00D00DFE">
        <w:trPr>
          <w:cantSplit/>
          <w:trHeight w:val="259"/>
        </w:trPr>
        <w:tc>
          <w:tcPr>
            <w:tcW w:w="2625" w:type="dxa"/>
            <w:gridSpan w:val="3"/>
            <w:tcBorders>
              <w:left w:val="single" w:sz="4" w:space="0" w:color="auto"/>
            </w:tcBorders>
          </w:tcPr>
          <w:p w14:paraId="69749577" w14:textId="77777777" w:rsidR="009F3451" w:rsidRPr="007275DF" w:rsidRDefault="009F3451" w:rsidP="00D00DFE">
            <w:pPr>
              <w:pStyle w:val="TAL"/>
              <w:rPr>
                <w:lang w:val="en-US"/>
              </w:rPr>
            </w:pPr>
            <w:r w:rsidRPr="007275DF">
              <w:rPr>
                <w:rFonts w:cs="v5.0.0"/>
              </w:rPr>
              <w:t>CORESET Reference Channel</w:t>
            </w:r>
          </w:p>
        </w:tc>
        <w:tc>
          <w:tcPr>
            <w:tcW w:w="772" w:type="dxa"/>
            <w:tcBorders>
              <w:bottom w:val="single" w:sz="4" w:space="0" w:color="auto"/>
            </w:tcBorders>
          </w:tcPr>
          <w:p w14:paraId="3896DE88" w14:textId="77777777" w:rsidR="009F3451" w:rsidRPr="007275DF" w:rsidRDefault="009F3451" w:rsidP="00D00DFE">
            <w:pPr>
              <w:pStyle w:val="TAC"/>
            </w:pPr>
          </w:p>
        </w:tc>
        <w:tc>
          <w:tcPr>
            <w:tcW w:w="1386" w:type="dxa"/>
            <w:tcBorders>
              <w:bottom w:val="single" w:sz="4" w:space="0" w:color="auto"/>
            </w:tcBorders>
            <w:vAlign w:val="center"/>
          </w:tcPr>
          <w:p w14:paraId="0EE3DB41"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565F09E7" w14:textId="77777777" w:rsidR="009F3451" w:rsidRPr="007275DF" w:rsidRDefault="009F3451" w:rsidP="00D00DFE">
            <w:pPr>
              <w:pStyle w:val="TAC"/>
            </w:pPr>
            <w:r w:rsidRPr="007275DF">
              <w:rPr>
                <w:rFonts w:cs="v4.2.0"/>
                <w:bCs/>
                <w:lang w:eastAsia="zh-CN"/>
              </w:rPr>
              <w:t>CR.1.1 CCA</w:t>
            </w:r>
          </w:p>
        </w:tc>
        <w:tc>
          <w:tcPr>
            <w:tcW w:w="2147" w:type="dxa"/>
            <w:gridSpan w:val="2"/>
          </w:tcPr>
          <w:p w14:paraId="170BD317" w14:textId="77777777" w:rsidR="009F3451" w:rsidRPr="007275DF" w:rsidRDefault="009F3451" w:rsidP="00D00DFE">
            <w:pPr>
              <w:pStyle w:val="TAC"/>
            </w:pPr>
          </w:p>
        </w:tc>
      </w:tr>
      <w:tr w:rsidR="009F3451" w:rsidRPr="007275DF" w14:paraId="5091FA63" w14:textId="77777777" w:rsidTr="00D00DFE">
        <w:trPr>
          <w:cantSplit/>
          <w:trHeight w:val="259"/>
        </w:trPr>
        <w:tc>
          <w:tcPr>
            <w:tcW w:w="1312" w:type="dxa"/>
            <w:gridSpan w:val="2"/>
            <w:tcBorders>
              <w:left w:val="single" w:sz="4" w:space="0" w:color="auto"/>
              <w:bottom w:val="nil"/>
            </w:tcBorders>
          </w:tcPr>
          <w:p w14:paraId="151C3E9D"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779AD7CF"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0A562B0C" w14:textId="77777777" w:rsidR="009F3451" w:rsidRPr="007275DF" w:rsidRDefault="009F3451" w:rsidP="00D00DFE">
            <w:pPr>
              <w:pStyle w:val="TAC"/>
            </w:pPr>
          </w:p>
        </w:tc>
        <w:tc>
          <w:tcPr>
            <w:tcW w:w="1386" w:type="dxa"/>
            <w:tcBorders>
              <w:bottom w:val="single" w:sz="4" w:space="0" w:color="auto"/>
            </w:tcBorders>
            <w:vAlign w:val="center"/>
          </w:tcPr>
          <w:p w14:paraId="26BE0ECD" w14:textId="77777777" w:rsidR="009F3451" w:rsidRPr="007275DF" w:rsidRDefault="009F3451" w:rsidP="00D00DFE">
            <w:pPr>
              <w:pStyle w:val="TAC"/>
              <w:rPr>
                <w:lang w:val="en-US"/>
              </w:rPr>
            </w:pPr>
            <w:r w:rsidRPr="007275DF">
              <w:rPr>
                <w:lang w:eastAsia="zh-CN"/>
              </w:rPr>
              <w:t>Config 1,2</w:t>
            </w:r>
          </w:p>
        </w:tc>
        <w:tc>
          <w:tcPr>
            <w:tcW w:w="2016" w:type="dxa"/>
            <w:gridSpan w:val="2"/>
            <w:tcBorders>
              <w:bottom w:val="single" w:sz="4" w:space="0" w:color="auto"/>
            </w:tcBorders>
            <w:vAlign w:val="center"/>
          </w:tcPr>
          <w:p w14:paraId="644AA516" w14:textId="77777777" w:rsidR="009F3451" w:rsidRPr="007275DF" w:rsidRDefault="009F3451" w:rsidP="00D00DFE">
            <w:pPr>
              <w:pStyle w:val="TAC"/>
              <w:rPr>
                <w:lang w:val="en-US"/>
              </w:rPr>
            </w:pPr>
            <w:r w:rsidRPr="007275DF">
              <w:rPr>
                <w:bCs/>
                <w:lang w:eastAsia="zh-CN"/>
              </w:rPr>
              <w:t>SSB.1 CCA</w:t>
            </w:r>
          </w:p>
        </w:tc>
        <w:tc>
          <w:tcPr>
            <w:tcW w:w="2147" w:type="dxa"/>
            <w:gridSpan w:val="2"/>
            <w:vAlign w:val="center"/>
          </w:tcPr>
          <w:p w14:paraId="1EAC3C4C" w14:textId="77777777" w:rsidR="009F3451" w:rsidRPr="007275DF" w:rsidRDefault="009F3451" w:rsidP="00D00DFE">
            <w:pPr>
              <w:pStyle w:val="TAC"/>
            </w:pPr>
            <w:r w:rsidRPr="007275DF">
              <w:rPr>
                <w:lang w:eastAsia="zh-CN"/>
              </w:rPr>
              <w:t>SSB.1 FR1</w:t>
            </w:r>
          </w:p>
        </w:tc>
      </w:tr>
      <w:tr w:rsidR="009F3451" w:rsidRPr="007275DF" w14:paraId="3C06AB4C" w14:textId="77777777" w:rsidTr="00D00DFE">
        <w:trPr>
          <w:cantSplit/>
          <w:trHeight w:val="232"/>
        </w:trPr>
        <w:tc>
          <w:tcPr>
            <w:tcW w:w="1312" w:type="dxa"/>
            <w:gridSpan w:val="2"/>
            <w:tcBorders>
              <w:top w:val="nil"/>
              <w:left w:val="single" w:sz="4" w:space="0" w:color="auto"/>
              <w:bottom w:val="nil"/>
            </w:tcBorders>
          </w:tcPr>
          <w:p w14:paraId="0B3F8C72" w14:textId="77777777" w:rsidR="009F3451" w:rsidRPr="007275DF" w:rsidRDefault="009F3451" w:rsidP="00D00DFE">
            <w:pPr>
              <w:pStyle w:val="TAL"/>
            </w:pPr>
          </w:p>
        </w:tc>
        <w:tc>
          <w:tcPr>
            <w:tcW w:w="1313" w:type="dxa"/>
            <w:vMerge/>
            <w:tcBorders>
              <w:left w:val="single" w:sz="4" w:space="0" w:color="auto"/>
            </w:tcBorders>
          </w:tcPr>
          <w:p w14:paraId="1FFBBB25" w14:textId="77777777" w:rsidR="009F3451" w:rsidRPr="007275DF" w:rsidRDefault="009F3451" w:rsidP="00D00DFE">
            <w:pPr>
              <w:pStyle w:val="TAL"/>
            </w:pPr>
          </w:p>
        </w:tc>
        <w:tc>
          <w:tcPr>
            <w:tcW w:w="772" w:type="dxa"/>
            <w:tcBorders>
              <w:top w:val="nil"/>
              <w:bottom w:val="single" w:sz="4" w:space="0" w:color="auto"/>
            </w:tcBorders>
          </w:tcPr>
          <w:p w14:paraId="17474A18" w14:textId="77777777" w:rsidR="009F3451" w:rsidRPr="007275DF" w:rsidRDefault="009F3451" w:rsidP="00D00DFE">
            <w:pPr>
              <w:pStyle w:val="TAC"/>
            </w:pPr>
          </w:p>
        </w:tc>
        <w:tc>
          <w:tcPr>
            <w:tcW w:w="1386" w:type="dxa"/>
            <w:tcBorders>
              <w:bottom w:val="single" w:sz="4" w:space="0" w:color="auto"/>
            </w:tcBorders>
            <w:vAlign w:val="center"/>
          </w:tcPr>
          <w:p w14:paraId="24F2316B" w14:textId="77777777" w:rsidR="009F3451" w:rsidRPr="007275DF" w:rsidRDefault="009F3451" w:rsidP="00D00DFE">
            <w:pPr>
              <w:pStyle w:val="TAC"/>
              <w:rPr>
                <w:lang w:val="en-US"/>
              </w:rPr>
            </w:pPr>
            <w:r w:rsidRPr="007275DF">
              <w:rPr>
                <w:lang w:eastAsia="zh-CN"/>
              </w:rPr>
              <w:t>Config 3</w:t>
            </w:r>
          </w:p>
        </w:tc>
        <w:tc>
          <w:tcPr>
            <w:tcW w:w="2016" w:type="dxa"/>
            <w:gridSpan w:val="2"/>
            <w:tcBorders>
              <w:bottom w:val="single" w:sz="4" w:space="0" w:color="auto"/>
            </w:tcBorders>
          </w:tcPr>
          <w:p w14:paraId="7A5EA046" w14:textId="77777777" w:rsidR="009F3451" w:rsidRPr="007275DF" w:rsidRDefault="009F3451" w:rsidP="00D00DFE">
            <w:pPr>
              <w:pStyle w:val="TAC"/>
            </w:pPr>
            <w:r w:rsidRPr="007275DF">
              <w:rPr>
                <w:bCs/>
                <w:lang w:eastAsia="zh-CN"/>
              </w:rPr>
              <w:t>SSB.1 CCA</w:t>
            </w:r>
          </w:p>
        </w:tc>
        <w:tc>
          <w:tcPr>
            <w:tcW w:w="2147" w:type="dxa"/>
            <w:gridSpan w:val="2"/>
            <w:vAlign w:val="center"/>
          </w:tcPr>
          <w:p w14:paraId="1B37856F" w14:textId="77777777" w:rsidR="009F3451" w:rsidRPr="007275DF" w:rsidRDefault="009F3451" w:rsidP="00D00DFE">
            <w:pPr>
              <w:pStyle w:val="TAC"/>
            </w:pPr>
            <w:r w:rsidRPr="007275DF">
              <w:rPr>
                <w:lang w:eastAsia="zh-CN"/>
              </w:rPr>
              <w:t>SSB.2 FR1</w:t>
            </w:r>
          </w:p>
        </w:tc>
      </w:tr>
      <w:tr w:rsidR="009F3451" w:rsidRPr="007275DF" w14:paraId="2721A69C" w14:textId="77777777" w:rsidTr="00D00DFE">
        <w:trPr>
          <w:cantSplit/>
          <w:trHeight w:val="232"/>
        </w:trPr>
        <w:tc>
          <w:tcPr>
            <w:tcW w:w="1312" w:type="dxa"/>
            <w:gridSpan w:val="2"/>
            <w:tcBorders>
              <w:top w:val="nil"/>
              <w:left w:val="single" w:sz="4" w:space="0" w:color="auto"/>
              <w:bottom w:val="nil"/>
            </w:tcBorders>
          </w:tcPr>
          <w:p w14:paraId="66E65062" w14:textId="77777777" w:rsidR="009F3451" w:rsidRPr="007275DF" w:rsidRDefault="009F3451" w:rsidP="00D00DFE">
            <w:pPr>
              <w:pStyle w:val="TAL"/>
            </w:pPr>
          </w:p>
        </w:tc>
        <w:tc>
          <w:tcPr>
            <w:tcW w:w="1313" w:type="dxa"/>
            <w:vMerge w:val="restart"/>
            <w:tcBorders>
              <w:left w:val="single" w:sz="4" w:space="0" w:color="auto"/>
            </w:tcBorders>
          </w:tcPr>
          <w:p w14:paraId="2CA6AE46"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117871C6" w14:textId="77777777" w:rsidR="009F3451" w:rsidRPr="007275DF" w:rsidRDefault="009F3451" w:rsidP="00D00DFE">
            <w:pPr>
              <w:pStyle w:val="TAC"/>
            </w:pPr>
          </w:p>
        </w:tc>
        <w:tc>
          <w:tcPr>
            <w:tcW w:w="1386" w:type="dxa"/>
            <w:tcBorders>
              <w:bottom w:val="single" w:sz="4" w:space="0" w:color="auto"/>
            </w:tcBorders>
            <w:vAlign w:val="center"/>
          </w:tcPr>
          <w:p w14:paraId="54B17133" w14:textId="77777777" w:rsidR="009F3451" w:rsidRPr="007275DF" w:rsidRDefault="009F3451" w:rsidP="00D00DF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36509B2D" w14:textId="77777777" w:rsidR="009F3451" w:rsidRPr="007275DF" w:rsidRDefault="009F3451" w:rsidP="00D00DFE">
            <w:pPr>
              <w:pStyle w:val="TAC"/>
              <w:rPr>
                <w:lang w:val="en-US"/>
              </w:rPr>
            </w:pPr>
            <w:r w:rsidRPr="007275DF">
              <w:rPr>
                <w:bCs/>
                <w:lang w:eastAsia="zh-CN"/>
              </w:rPr>
              <w:t>SSB.2 CCA</w:t>
            </w:r>
          </w:p>
        </w:tc>
        <w:tc>
          <w:tcPr>
            <w:tcW w:w="2147" w:type="dxa"/>
            <w:gridSpan w:val="2"/>
            <w:vAlign w:val="center"/>
          </w:tcPr>
          <w:p w14:paraId="4D5DEB88" w14:textId="77777777" w:rsidR="009F3451" w:rsidRPr="007275DF" w:rsidRDefault="009F3451" w:rsidP="00D00DFE">
            <w:pPr>
              <w:pStyle w:val="TAC"/>
              <w:rPr>
                <w:lang w:eastAsia="zh-CN"/>
              </w:rPr>
            </w:pPr>
            <w:r w:rsidRPr="007275DF">
              <w:rPr>
                <w:lang w:eastAsia="zh-CN"/>
              </w:rPr>
              <w:t>SSB.1 FR1</w:t>
            </w:r>
          </w:p>
        </w:tc>
      </w:tr>
      <w:tr w:rsidR="009F3451" w:rsidRPr="007275DF" w14:paraId="05E5B9E4" w14:textId="77777777" w:rsidTr="00D00DFE">
        <w:trPr>
          <w:cantSplit/>
          <w:trHeight w:val="232"/>
        </w:trPr>
        <w:tc>
          <w:tcPr>
            <w:tcW w:w="1312" w:type="dxa"/>
            <w:gridSpan w:val="2"/>
            <w:tcBorders>
              <w:top w:val="nil"/>
              <w:left w:val="single" w:sz="4" w:space="0" w:color="auto"/>
            </w:tcBorders>
          </w:tcPr>
          <w:p w14:paraId="51017F38" w14:textId="77777777" w:rsidR="009F3451" w:rsidRPr="007275DF" w:rsidRDefault="009F3451" w:rsidP="00D00DFE">
            <w:pPr>
              <w:pStyle w:val="TAL"/>
            </w:pPr>
          </w:p>
        </w:tc>
        <w:tc>
          <w:tcPr>
            <w:tcW w:w="1313" w:type="dxa"/>
            <w:vMerge/>
            <w:tcBorders>
              <w:left w:val="single" w:sz="4" w:space="0" w:color="auto"/>
            </w:tcBorders>
          </w:tcPr>
          <w:p w14:paraId="417A6B4C" w14:textId="77777777" w:rsidR="009F3451" w:rsidRPr="007275DF" w:rsidRDefault="009F3451" w:rsidP="00D00DFE">
            <w:pPr>
              <w:pStyle w:val="TAL"/>
            </w:pPr>
          </w:p>
        </w:tc>
        <w:tc>
          <w:tcPr>
            <w:tcW w:w="772" w:type="dxa"/>
            <w:tcBorders>
              <w:top w:val="nil"/>
              <w:bottom w:val="single" w:sz="4" w:space="0" w:color="auto"/>
            </w:tcBorders>
          </w:tcPr>
          <w:p w14:paraId="1073284A" w14:textId="77777777" w:rsidR="009F3451" w:rsidRPr="007275DF" w:rsidRDefault="009F3451" w:rsidP="00D00DFE">
            <w:pPr>
              <w:pStyle w:val="TAC"/>
            </w:pPr>
          </w:p>
        </w:tc>
        <w:tc>
          <w:tcPr>
            <w:tcW w:w="1386" w:type="dxa"/>
            <w:tcBorders>
              <w:bottom w:val="single" w:sz="4" w:space="0" w:color="auto"/>
            </w:tcBorders>
            <w:vAlign w:val="center"/>
          </w:tcPr>
          <w:p w14:paraId="2CDD6504" w14:textId="77777777" w:rsidR="009F3451" w:rsidRPr="007275DF" w:rsidRDefault="009F3451" w:rsidP="00D00DFE">
            <w:pPr>
              <w:pStyle w:val="TAC"/>
              <w:rPr>
                <w:lang w:eastAsia="zh-CN"/>
              </w:rPr>
            </w:pPr>
            <w:r w:rsidRPr="007275DF">
              <w:rPr>
                <w:lang w:eastAsia="zh-CN"/>
              </w:rPr>
              <w:t>Config 3</w:t>
            </w:r>
          </w:p>
        </w:tc>
        <w:tc>
          <w:tcPr>
            <w:tcW w:w="2016" w:type="dxa"/>
            <w:gridSpan w:val="2"/>
            <w:tcBorders>
              <w:bottom w:val="single" w:sz="4" w:space="0" w:color="auto"/>
            </w:tcBorders>
          </w:tcPr>
          <w:p w14:paraId="447924E4" w14:textId="77777777" w:rsidR="009F3451" w:rsidRPr="007275DF" w:rsidRDefault="009F3451" w:rsidP="00D00DFE">
            <w:pPr>
              <w:pStyle w:val="TAC"/>
              <w:rPr>
                <w:lang w:val="en-US"/>
              </w:rPr>
            </w:pPr>
            <w:r w:rsidRPr="007275DF">
              <w:rPr>
                <w:bCs/>
                <w:lang w:eastAsia="zh-CN"/>
              </w:rPr>
              <w:t>SSB.2 CCA</w:t>
            </w:r>
          </w:p>
        </w:tc>
        <w:tc>
          <w:tcPr>
            <w:tcW w:w="2147" w:type="dxa"/>
            <w:gridSpan w:val="2"/>
            <w:vAlign w:val="center"/>
          </w:tcPr>
          <w:p w14:paraId="768921E1" w14:textId="77777777" w:rsidR="009F3451" w:rsidRPr="007275DF" w:rsidRDefault="009F3451" w:rsidP="00D00DFE">
            <w:pPr>
              <w:pStyle w:val="TAC"/>
              <w:rPr>
                <w:lang w:eastAsia="zh-CN"/>
              </w:rPr>
            </w:pPr>
            <w:r w:rsidRPr="007275DF">
              <w:rPr>
                <w:lang w:eastAsia="zh-CN"/>
              </w:rPr>
              <w:t>SSB.2 FR1</w:t>
            </w:r>
          </w:p>
        </w:tc>
      </w:tr>
      <w:tr w:rsidR="009F3451" w:rsidRPr="007275DF" w14:paraId="733A50E1" w14:textId="77777777" w:rsidTr="00D00DFE">
        <w:trPr>
          <w:cantSplit/>
          <w:trHeight w:val="232"/>
        </w:trPr>
        <w:tc>
          <w:tcPr>
            <w:tcW w:w="2625" w:type="dxa"/>
            <w:gridSpan w:val="3"/>
            <w:tcBorders>
              <w:left w:val="single" w:sz="4" w:space="0" w:color="auto"/>
            </w:tcBorders>
          </w:tcPr>
          <w:p w14:paraId="59190AC3" w14:textId="77777777" w:rsidR="009F3451" w:rsidRPr="007275DF" w:rsidRDefault="009F3451" w:rsidP="00D00DFE">
            <w:pPr>
              <w:pStyle w:val="TAL"/>
            </w:pPr>
            <w:r w:rsidRPr="007275DF">
              <w:t>DBT window configuration</w:t>
            </w:r>
          </w:p>
        </w:tc>
        <w:tc>
          <w:tcPr>
            <w:tcW w:w="772" w:type="dxa"/>
            <w:tcBorders>
              <w:bottom w:val="single" w:sz="4" w:space="0" w:color="auto"/>
            </w:tcBorders>
          </w:tcPr>
          <w:p w14:paraId="30BEB7C1" w14:textId="77777777" w:rsidR="009F3451" w:rsidRPr="007275DF" w:rsidRDefault="009F3451" w:rsidP="00D00DFE">
            <w:pPr>
              <w:pStyle w:val="TAC"/>
            </w:pPr>
          </w:p>
        </w:tc>
        <w:tc>
          <w:tcPr>
            <w:tcW w:w="1386" w:type="dxa"/>
            <w:tcBorders>
              <w:bottom w:val="single" w:sz="4" w:space="0" w:color="auto"/>
            </w:tcBorders>
          </w:tcPr>
          <w:p w14:paraId="1F9C2395" w14:textId="77777777" w:rsidR="009F3451" w:rsidRPr="007275DF" w:rsidRDefault="009F3451" w:rsidP="00D00DFE">
            <w:pPr>
              <w:pStyle w:val="TAC"/>
              <w:rPr>
                <w:lang w:eastAsia="zh-CN"/>
              </w:rPr>
            </w:pPr>
            <w:r w:rsidRPr="007275DF">
              <w:t>Config 1,2,3</w:t>
            </w:r>
          </w:p>
        </w:tc>
        <w:tc>
          <w:tcPr>
            <w:tcW w:w="2016" w:type="dxa"/>
            <w:gridSpan w:val="2"/>
            <w:tcBorders>
              <w:bottom w:val="single" w:sz="4" w:space="0" w:color="auto"/>
            </w:tcBorders>
          </w:tcPr>
          <w:p w14:paraId="440DD502"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61B18B4F" w14:textId="77777777" w:rsidR="009F3451" w:rsidRPr="007275DF" w:rsidRDefault="009F3451" w:rsidP="00D00DFE">
            <w:pPr>
              <w:pStyle w:val="TAC"/>
              <w:rPr>
                <w:lang w:eastAsia="zh-CN"/>
              </w:rPr>
            </w:pPr>
            <w:r w:rsidRPr="007275DF">
              <w:rPr>
                <w:rFonts w:cs="v4.2.0"/>
                <w:bCs/>
                <w:lang w:eastAsia="zh-CN"/>
              </w:rPr>
              <w:t>Not applicable</w:t>
            </w:r>
          </w:p>
        </w:tc>
      </w:tr>
      <w:tr w:rsidR="009F3451" w:rsidRPr="007275DF" w14:paraId="578988B2" w14:textId="77777777" w:rsidTr="00D00DFE">
        <w:trPr>
          <w:cantSplit/>
          <w:trHeight w:val="213"/>
        </w:trPr>
        <w:tc>
          <w:tcPr>
            <w:tcW w:w="2625" w:type="dxa"/>
            <w:gridSpan w:val="3"/>
            <w:tcBorders>
              <w:left w:val="single" w:sz="4" w:space="0" w:color="auto"/>
            </w:tcBorders>
          </w:tcPr>
          <w:p w14:paraId="1F3DB942" w14:textId="77777777" w:rsidR="009F3451" w:rsidRPr="007275DF" w:rsidRDefault="009F3451" w:rsidP="00D00DFE">
            <w:pPr>
              <w:pStyle w:val="TAL"/>
              <w:rPr>
                <w:bCs/>
              </w:rPr>
            </w:pPr>
            <w:r w:rsidRPr="007275DF">
              <w:t>SMTC configuration defined in A.3.11</w:t>
            </w:r>
          </w:p>
        </w:tc>
        <w:tc>
          <w:tcPr>
            <w:tcW w:w="772" w:type="dxa"/>
            <w:tcBorders>
              <w:bottom w:val="single" w:sz="4" w:space="0" w:color="auto"/>
            </w:tcBorders>
          </w:tcPr>
          <w:p w14:paraId="1DF8D3A6" w14:textId="77777777" w:rsidR="009F3451" w:rsidRPr="007275DF" w:rsidRDefault="009F3451" w:rsidP="00D00DFE">
            <w:pPr>
              <w:pStyle w:val="TAC"/>
            </w:pPr>
          </w:p>
        </w:tc>
        <w:tc>
          <w:tcPr>
            <w:tcW w:w="1386" w:type="dxa"/>
            <w:tcBorders>
              <w:bottom w:val="single" w:sz="4" w:space="0" w:color="auto"/>
            </w:tcBorders>
            <w:vAlign w:val="center"/>
          </w:tcPr>
          <w:p w14:paraId="6DDC4365" w14:textId="77777777" w:rsidR="009F3451" w:rsidRPr="007275DF" w:rsidRDefault="009F3451" w:rsidP="00D00DFE">
            <w:pPr>
              <w:pStyle w:val="TAC"/>
            </w:pPr>
            <w:r w:rsidRPr="007275DF">
              <w:t>Config 1,2,3</w:t>
            </w:r>
          </w:p>
        </w:tc>
        <w:tc>
          <w:tcPr>
            <w:tcW w:w="2016" w:type="dxa"/>
            <w:gridSpan w:val="2"/>
            <w:tcBorders>
              <w:bottom w:val="single" w:sz="4" w:space="0" w:color="auto"/>
            </w:tcBorders>
            <w:vAlign w:val="center"/>
          </w:tcPr>
          <w:p w14:paraId="36126D75" w14:textId="77777777" w:rsidR="009F3451" w:rsidRPr="007275DF" w:rsidRDefault="009F3451" w:rsidP="00D00DFE">
            <w:pPr>
              <w:pStyle w:val="TAC"/>
            </w:pPr>
            <w:r w:rsidRPr="007275DF">
              <w:t>SMTC.1</w:t>
            </w:r>
          </w:p>
        </w:tc>
        <w:tc>
          <w:tcPr>
            <w:tcW w:w="2147" w:type="dxa"/>
            <w:gridSpan w:val="2"/>
            <w:tcBorders>
              <w:bottom w:val="single" w:sz="4" w:space="0" w:color="auto"/>
            </w:tcBorders>
            <w:vAlign w:val="center"/>
          </w:tcPr>
          <w:p w14:paraId="7BFDED67" w14:textId="77777777" w:rsidR="009F3451" w:rsidRPr="007275DF" w:rsidRDefault="009F3451" w:rsidP="00D00DFE">
            <w:pPr>
              <w:pStyle w:val="TAC"/>
            </w:pPr>
            <w:r w:rsidRPr="007275DF">
              <w:t>SMTC.4</w:t>
            </w:r>
          </w:p>
        </w:tc>
      </w:tr>
      <w:tr w:rsidR="009F3451" w:rsidRPr="007275DF" w14:paraId="20F24FEE" w14:textId="77777777" w:rsidTr="00D00DFE">
        <w:trPr>
          <w:cantSplit/>
          <w:trHeight w:val="193"/>
        </w:trPr>
        <w:tc>
          <w:tcPr>
            <w:tcW w:w="2625" w:type="dxa"/>
            <w:gridSpan w:val="3"/>
            <w:vMerge w:val="restart"/>
            <w:tcBorders>
              <w:left w:val="single" w:sz="4" w:space="0" w:color="auto"/>
            </w:tcBorders>
          </w:tcPr>
          <w:p w14:paraId="524DED4E" w14:textId="77777777" w:rsidR="009F3451" w:rsidRPr="007275DF" w:rsidRDefault="009F3451" w:rsidP="00D00DFE">
            <w:pPr>
              <w:pStyle w:val="TAL"/>
              <w:rPr>
                <w:lang w:val="da-DK"/>
              </w:rPr>
            </w:pPr>
            <w:r w:rsidRPr="007275DF">
              <w:rPr>
                <w:lang w:val="da-DK"/>
              </w:rPr>
              <w:t>PDSCH/PDCCH subcarrier spacing</w:t>
            </w:r>
          </w:p>
        </w:tc>
        <w:tc>
          <w:tcPr>
            <w:tcW w:w="772" w:type="dxa"/>
            <w:vMerge w:val="restart"/>
          </w:tcPr>
          <w:p w14:paraId="12959E9C" w14:textId="77777777" w:rsidR="009F3451" w:rsidRPr="007275DF" w:rsidRDefault="009F3451" w:rsidP="00D00DFE">
            <w:pPr>
              <w:pStyle w:val="TAC"/>
              <w:rPr>
                <w:lang w:val="it-IT"/>
              </w:rPr>
            </w:pPr>
            <w:r w:rsidRPr="007275DF">
              <w:rPr>
                <w:lang w:val="it-IT"/>
              </w:rPr>
              <w:t>kHz</w:t>
            </w:r>
          </w:p>
        </w:tc>
        <w:tc>
          <w:tcPr>
            <w:tcW w:w="1386" w:type="dxa"/>
            <w:tcBorders>
              <w:bottom w:val="single" w:sz="4" w:space="0" w:color="auto"/>
            </w:tcBorders>
          </w:tcPr>
          <w:p w14:paraId="10F26EE9"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3F95A8E0" w14:textId="77777777" w:rsidR="009F3451" w:rsidRPr="007275DF" w:rsidRDefault="009F3451" w:rsidP="00D00DFE">
            <w:pPr>
              <w:pStyle w:val="TAC"/>
              <w:rPr>
                <w:lang w:val="en-US"/>
              </w:rPr>
            </w:pPr>
            <w:r w:rsidRPr="007275DF">
              <w:rPr>
                <w:lang w:val="en-US"/>
              </w:rPr>
              <w:t>30</w:t>
            </w:r>
          </w:p>
        </w:tc>
        <w:tc>
          <w:tcPr>
            <w:tcW w:w="2147" w:type="dxa"/>
            <w:gridSpan w:val="2"/>
            <w:tcBorders>
              <w:bottom w:val="single" w:sz="4" w:space="0" w:color="auto"/>
            </w:tcBorders>
            <w:vAlign w:val="center"/>
          </w:tcPr>
          <w:p w14:paraId="6B7C771C" w14:textId="77777777" w:rsidR="009F3451" w:rsidRPr="007275DF" w:rsidRDefault="009F3451" w:rsidP="00D00DFE">
            <w:pPr>
              <w:pStyle w:val="TAC"/>
              <w:rPr>
                <w:lang w:val="en-US"/>
              </w:rPr>
            </w:pPr>
            <w:r w:rsidRPr="007275DF">
              <w:rPr>
                <w:lang w:val="en-US"/>
              </w:rPr>
              <w:t>15</w:t>
            </w:r>
          </w:p>
        </w:tc>
      </w:tr>
      <w:tr w:rsidR="009F3451" w:rsidRPr="007275DF" w14:paraId="4D2F3FBB" w14:textId="77777777" w:rsidTr="00D00DFE">
        <w:trPr>
          <w:cantSplit/>
          <w:trHeight w:val="127"/>
        </w:trPr>
        <w:tc>
          <w:tcPr>
            <w:tcW w:w="2625" w:type="dxa"/>
            <w:gridSpan w:val="3"/>
            <w:vMerge/>
            <w:tcBorders>
              <w:left w:val="single" w:sz="4" w:space="0" w:color="auto"/>
              <w:bottom w:val="single" w:sz="4" w:space="0" w:color="auto"/>
            </w:tcBorders>
          </w:tcPr>
          <w:p w14:paraId="0AF12086" w14:textId="77777777" w:rsidR="009F3451" w:rsidRPr="007275DF" w:rsidRDefault="009F3451" w:rsidP="00D00DFE">
            <w:pPr>
              <w:pStyle w:val="TAL"/>
            </w:pPr>
          </w:p>
        </w:tc>
        <w:tc>
          <w:tcPr>
            <w:tcW w:w="772" w:type="dxa"/>
            <w:vMerge/>
            <w:tcBorders>
              <w:bottom w:val="single" w:sz="4" w:space="0" w:color="auto"/>
            </w:tcBorders>
          </w:tcPr>
          <w:p w14:paraId="5F797DF5" w14:textId="77777777" w:rsidR="009F3451" w:rsidRPr="007275DF" w:rsidRDefault="009F3451" w:rsidP="00D00DFE">
            <w:pPr>
              <w:pStyle w:val="TAC"/>
              <w:rPr>
                <w:lang w:val="it-IT"/>
              </w:rPr>
            </w:pPr>
          </w:p>
        </w:tc>
        <w:tc>
          <w:tcPr>
            <w:tcW w:w="1386" w:type="dxa"/>
            <w:tcBorders>
              <w:bottom w:val="single" w:sz="4" w:space="0" w:color="auto"/>
            </w:tcBorders>
          </w:tcPr>
          <w:p w14:paraId="52E21292"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45EF3A77" w14:textId="77777777" w:rsidR="009F3451" w:rsidRPr="007275DF" w:rsidRDefault="009F3451" w:rsidP="00D00DFE">
            <w:pPr>
              <w:pStyle w:val="TAC"/>
              <w:rPr>
                <w:lang w:val="en-US"/>
              </w:rPr>
            </w:pPr>
            <w:r w:rsidRPr="007275DF">
              <w:rPr>
                <w:lang w:val="en-US"/>
              </w:rPr>
              <w:t>30</w:t>
            </w:r>
          </w:p>
        </w:tc>
        <w:tc>
          <w:tcPr>
            <w:tcW w:w="2147" w:type="dxa"/>
            <w:gridSpan w:val="2"/>
            <w:tcBorders>
              <w:bottom w:val="single" w:sz="4" w:space="0" w:color="auto"/>
            </w:tcBorders>
            <w:vAlign w:val="center"/>
          </w:tcPr>
          <w:p w14:paraId="05A2AF64" w14:textId="77777777" w:rsidR="009F3451" w:rsidRPr="007275DF" w:rsidRDefault="009F3451" w:rsidP="00D00DFE">
            <w:pPr>
              <w:pStyle w:val="TAC"/>
              <w:rPr>
                <w:lang w:val="en-US"/>
              </w:rPr>
            </w:pPr>
            <w:r w:rsidRPr="007275DF">
              <w:rPr>
                <w:lang w:val="en-US"/>
              </w:rPr>
              <w:t>30</w:t>
            </w:r>
          </w:p>
        </w:tc>
      </w:tr>
      <w:tr w:rsidR="009F3451" w:rsidRPr="007275DF" w14:paraId="00785C3E"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41" w:author="Author">
            <w:trPr>
              <w:cantSplit/>
              <w:trHeight w:val="127"/>
            </w:trPr>
          </w:trPrChange>
        </w:trPr>
        <w:tc>
          <w:tcPr>
            <w:tcW w:w="1312" w:type="dxa"/>
            <w:gridSpan w:val="2"/>
            <w:tcBorders>
              <w:left w:val="single" w:sz="4" w:space="0" w:color="auto"/>
              <w:bottom w:val="nil"/>
            </w:tcBorders>
            <w:tcPrChange w:id="742" w:author="Author">
              <w:tcPr>
                <w:tcW w:w="1312" w:type="dxa"/>
                <w:gridSpan w:val="2"/>
                <w:tcBorders>
                  <w:left w:val="single" w:sz="4" w:space="0" w:color="auto"/>
                  <w:bottom w:val="nil"/>
                </w:tcBorders>
              </w:tcPr>
            </w:tcPrChange>
          </w:tcPr>
          <w:p w14:paraId="28ACCFD0"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743" w:author="Author">
              <w:tcPr>
                <w:tcW w:w="1313" w:type="dxa"/>
                <w:tcBorders>
                  <w:left w:val="single" w:sz="4" w:space="0" w:color="auto"/>
                  <w:bottom w:val="single" w:sz="4" w:space="0" w:color="auto"/>
                </w:tcBorders>
              </w:tcPr>
            </w:tcPrChange>
          </w:tcPr>
          <w:p w14:paraId="08AD211A"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44" w:author="Author">
              <w:tcPr>
                <w:tcW w:w="772" w:type="dxa"/>
                <w:tcBorders>
                  <w:bottom w:val="single" w:sz="4" w:space="0" w:color="auto"/>
                </w:tcBorders>
              </w:tcPr>
            </w:tcPrChange>
          </w:tcPr>
          <w:p w14:paraId="74DBA14F" w14:textId="77777777" w:rsidR="009F3451" w:rsidRPr="007275DF" w:rsidRDefault="009F3451" w:rsidP="00D00DFE">
            <w:pPr>
              <w:pStyle w:val="TAC"/>
              <w:rPr>
                <w:lang w:val="it-IT"/>
              </w:rPr>
            </w:pPr>
          </w:p>
        </w:tc>
        <w:tc>
          <w:tcPr>
            <w:tcW w:w="1386" w:type="dxa"/>
            <w:tcBorders>
              <w:bottom w:val="single" w:sz="4" w:space="0" w:color="auto"/>
            </w:tcBorders>
            <w:vAlign w:val="center"/>
            <w:tcPrChange w:id="745" w:author="Author">
              <w:tcPr>
                <w:tcW w:w="1386" w:type="dxa"/>
                <w:tcBorders>
                  <w:bottom w:val="single" w:sz="4" w:space="0" w:color="auto"/>
                </w:tcBorders>
                <w:vAlign w:val="center"/>
              </w:tcPr>
            </w:tcPrChange>
          </w:tcPr>
          <w:p w14:paraId="28C83CC0"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746" w:author="Author">
              <w:tcPr>
                <w:tcW w:w="2016" w:type="dxa"/>
                <w:gridSpan w:val="2"/>
                <w:tcBorders>
                  <w:bottom w:val="single" w:sz="4" w:space="0" w:color="auto"/>
                </w:tcBorders>
                <w:vAlign w:val="center"/>
              </w:tcPr>
            </w:tcPrChange>
          </w:tcPr>
          <w:p w14:paraId="24CF5EB4" w14:textId="77777777" w:rsidR="009F3451" w:rsidRPr="007275DF" w:rsidRDefault="009F3451" w:rsidP="00D00DFE">
            <w:pPr>
              <w:pStyle w:val="TAC"/>
              <w:rPr>
                <w:lang w:val="en-US"/>
              </w:rPr>
            </w:pPr>
            <w:ins w:id="747" w:author="Author">
              <w:r>
                <w:rPr>
                  <w:lang w:val="en-US"/>
                </w:rPr>
                <w:t>P</w:t>
              </w:r>
              <w:r w:rsidRPr="00091D48">
                <w:rPr>
                  <w:vertAlign w:val="subscript"/>
                  <w:lang w:val="en-US"/>
                </w:rPr>
                <w:t>CCA_DL</w:t>
              </w:r>
              <w:r>
                <w:rPr>
                  <w:lang w:val="en-US"/>
                </w:rPr>
                <w:t>=0.9375</w:t>
              </w:r>
            </w:ins>
            <w:del w:id="748" w:author="Author">
              <w:r w:rsidRPr="007275DF" w:rsidDel="004845D1">
                <w:rPr>
                  <w:lang w:val="en-US"/>
                </w:rPr>
                <w:delText>TBD</w:delText>
              </w:r>
            </w:del>
          </w:p>
        </w:tc>
        <w:tc>
          <w:tcPr>
            <w:tcW w:w="2147" w:type="dxa"/>
            <w:gridSpan w:val="2"/>
            <w:tcBorders>
              <w:bottom w:val="single" w:sz="4" w:space="0" w:color="auto"/>
            </w:tcBorders>
            <w:vAlign w:val="center"/>
            <w:tcPrChange w:id="749" w:author="Author">
              <w:tcPr>
                <w:tcW w:w="2147" w:type="dxa"/>
                <w:gridSpan w:val="2"/>
                <w:tcBorders>
                  <w:bottom w:val="single" w:sz="4" w:space="0" w:color="auto"/>
                </w:tcBorders>
                <w:vAlign w:val="center"/>
              </w:tcPr>
            </w:tcPrChange>
          </w:tcPr>
          <w:p w14:paraId="4270E7C6" w14:textId="77777777" w:rsidR="009F3451" w:rsidRPr="007275DF" w:rsidRDefault="009F3451" w:rsidP="00D00DFE">
            <w:pPr>
              <w:pStyle w:val="TAC"/>
              <w:rPr>
                <w:lang w:val="en-US"/>
              </w:rPr>
            </w:pPr>
            <w:r w:rsidRPr="007275DF">
              <w:rPr>
                <w:lang w:val="en-US"/>
              </w:rPr>
              <w:t>NA</w:t>
            </w:r>
          </w:p>
        </w:tc>
      </w:tr>
      <w:tr w:rsidR="009F3451" w:rsidRPr="007275DF" w14:paraId="5F239236"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5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51" w:author="Author">
            <w:trPr>
              <w:cantSplit/>
              <w:trHeight w:val="127"/>
            </w:trPr>
          </w:trPrChange>
        </w:trPr>
        <w:tc>
          <w:tcPr>
            <w:tcW w:w="1312" w:type="dxa"/>
            <w:gridSpan w:val="2"/>
            <w:tcBorders>
              <w:top w:val="nil"/>
              <w:left w:val="single" w:sz="4" w:space="0" w:color="auto"/>
              <w:bottom w:val="single" w:sz="4" w:space="0" w:color="auto"/>
            </w:tcBorders>
            <w:tcPrChange w:id="752" w:author="Author">
              <w:tcPr>
                <w:tcW w:w="1312" w:type="dxa"/>
                <w:gridSpan w:val="2"/>
                <w:tcBorders>
                  <w:top w:val="nil"/>
                  <w:left w:val="single" w:sz="4" w:space="0" w:color="auto"/>
                  <w:bottom w:val="single" w:sz="4" w:space="0" w:color="auto"/>
                </w:tcBorders>
              </w:tcPr>
            </w:tcPrChange>
          </w:tcPr>
          <w:p w14:paraId="24776AAD"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753" w:author="Author">
              <w:tcPr>
                <w:tcW w:w="1313" w:type="dxa"/>
                <w:tcBorders>
                  <w:left w:val="single" w:sz="4" w:space="0" w:color="auto"/>
                  <w:bottom w:val="single" w:sz="4" w:space="0" w:color="auto"/>
                </w:tcBorders>
              </w:tcPr>
            </w:tcPrChange>
          </w:tcPr>
          <w:p w14:paraId="14443283"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54" w:author="Author">
              <w:tcPr>
                <w:tcW w:w="772" w:type="dxa"/>
                <w:tcBorders>
                  <w:bottom w:val="single" w:sz="4" w:space="0" w:color="auto"/>
                </w:tcBorders>
              </w:tcPr>
            </w:tcPrChange>
          </w:tcPr>
          <w:p w14:paraId="17528B65" w14:textId="77777777" w:rsidR="009F3451" w:rsidRPr="007275DF" w:rsidRDefault="009F3451" w:rsidP="00D00DFE">
            <w:pPr>
              <w:pStyle w:val="TAC"/>
              <w:rPr>
                <w:lang w:val="it-IT"/>
              </w:rPr>
            </w:pPr>
          </w:p>
        </w:tc>
        <w:tc>
          <w:tcPr>
            <w:tcW w:w="1386" w:type="dxa"/>
            <w:tcBorders>
              <w:bottom w:val="single" w:sz="4" w:space="0" w:color="auto"/>
            </w:tcBorders>
            <w:vAlign w:val="center"/>
            <w:tcPrChange w:id="755" w:author="Author">
              <w:tcPr>
                <w:tcW w:w="1386" w:type="dxa"/>
                <w:tcBorders>
                  <w:bottom w:val="single" w:sz="4" w:space="0" w:color="auto"/>
                </w:tcBorders>
                <w:vAlign w:val="center"/>
              </w:tcPr>
            </w:tcPrChange>
          </w:tcPr>
          <w:p w14:paraId="54BA5B93"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756" w:author="Author">
              <w:tcPr>
                <w:tcW w:w="2016" w:type="dxa"/>
                <w:gridSpan w:val="2"/>
                <w:tcBorders>
                  <w:bottom w:val="single" w:sz="4" w:space="0" w:color="auto"/>
                </w:tcBorders>
                <w:vAlign w:val="center"/>
              </w:tcPr>
            </w:tcPrChange>
          </w:tcPr>
          <w:p w14:paraId="0C57E93D" w14:textId="77777777" w:rsidR="009F3451" w:rsidRDefault="009F3451" w:rsidP="00D00DFE">
            <w:pPr>
              <w:pStyle w:val="TAC"/>
              <w:rPr>
                <w:ins w:id="757" w:author="Author"/>
                <w:lang w:val="en-US"/>
              </w:rPr>
            </w:pPr>
            <w:ins w:id="758" w:author="Author">
              <w:r>
                <w:rPr>
                  <w:lang w:val="en-US"/>
                </w:rPr>
                <w:t>P</w:t>
              </w:r>
              <w:r w:rsidRPr="00091D48">
                <w:rPr>
                  <w:vertAlign w:val="subscript"/>
                  <w:lang w:val="en-US"/>
                </w:rPr>
                <w:t>CCA_DL</w:t>
              </w:r>
              <w:r>
                <w:rPr>
                  <w:vertAlign w:val="subscript"/>
                  <w:lang w:val="en-US"/>
                </w:rPr>
                <w:t>_1</w:t>
              </w:r>
              <w:r>
                <w:rPr>
                  <w:lang w:val="en-US"/>
                </w:rPr>
                <w:t>=0.75</w:t>
              </w:r>
            </w:ins>
          </w:p>
          <w:p w14:paraId="239B8840" w14:textId="77777777" w:rsidR="009F3451" w:rsidRDefault="009F3451" w:rsidP="00D00DFE">
            <w:pPr>
              <w:pStyle w:val="TAC"/>
              <w:rPr>
                <w:ins w:id="759" w:author="Author"/>
                <w:lang w:val="en-US"/>
              </w:rPr>
            </w:pPr>
            <w:ins w:id="760" w:author="Author">
              <w:r>
                <w:rPr>
                  <w:lang w:val="en-US"/>
                </w:rPr>
                <w:t>P</w:t>
              </w:r>
              <w:r w:rsidRPr="00091D48">
                <w:rPr>
                  <w:vertAlign w:val="subscript"/>
                  <w:lang w:val="en-US"/>
                </w:rPr>
                <w:t>CCA_DL</w:t>
              </w:r>
              <w:r>
                <w:rPr>
                  <w:vertAlign w:val="subscript"/>
                  <w:lang w:val="en-US"/>
                </w:rPr>
                <w:t>_2</w:t>
              </w:r>
              <w:r>
                <w:rPr>
                  <w:lang w:val="en-US"/>
                </w:rPr>
                <w:t>=0.75</w:t>
              </w:r>
            </w:ins>
          </w:p>
          <w:p w14:paraId="20C6D6D8" w14:textId="77777777" w:rsidR="009F3451" w:rsidRPr="007275DF" w:rsidRDefault="009F3451" w:rsidP="00D00DFE">
            <w:pPr>
              <w:pStyle w:val="TAC"/>
              <w:rPr>
                <w:lang w:val="en-US"/>
              </w:rPr>
            </w:pPr>
            <w:del w:id="761" w:author="Author">
              <w:r w:rsidRPr="007275DF" w:rsidDel="004845D1">
                <w:rPr>
                  <w:lang w:val="en-US"/>
                </w:rPr>
                <w:delText>TBD</w:delText>
              </w:r>
            </w:del>
          </w:p>
        </w:tc>
        <w:tc>
          <w:tcPr>
            <w:tcW w:w="2147" w:type="dxa"/>
            <w:gridSpan w:val="2"/>
            <w:tcBorders>
              <w:bottom w:val="single" w:sz="4" w:space="0" w:color="auto"/>
            </w:tcBorders>
            <w:vAlign w:val="center"/>
            <w:tcPrChange w:id="762" w:author="Author">
              <w:tcPr>
                <w:tcW w:w="2147" w:type="dxa"/>
                <w:gridSpan w:val="2"/>
                <w:tcBorders>
                  <w:bottom w:val="single" w:sz="4" w:space="0" w:color="auto"/>
                </w:tcBorders>
                <w:vAlign w:val="center"/>
              </w:tcPr>
            </w:tcPrChange>
          </w:tcPr>
          <w:p w14:paraId="072CDCE9" w14:textId="77777777" w:rsidR="009F3451" w:rsidRPr="007275DF" w:rsidRDefault="009F3451" w:rsidP="00D00DFE">
            <w:pPr>
              <w:pStyle w:val="TAC"/>
              <w:rPr>
                <w:lang w:val="en-US"/>
              </w:rPr>
            </w:pPr>
            <w:r w:rsidRPr="007275DF">
              <w:rPr>
                <w:lang w:val="en-US"/>
              </w:rPr>
              <w:t>NA</w:t>
            </w:r>
          </w:p>
        </w:tc>
      </w:tr>
      <w:tr w:rsidR="009F3451" w:rsidRPr="007275DF" w14:paraId="5A842E37"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64" w:author="Author">
            <w:trPr>
              <w:cantSplit/>
              <w:trHeight w:val="127"/>
            </w:trPr>
          </w:trPrChange>
        </w:trPr>
        <w:tc>
          <w:tcPr>
            <w:tcW w:w="1312" w:type="dxa"/>
            <w:gridSpan w:val="2"/>
            <w:tcBorders>
              <w:left w:val="single" w:sz="4" w:space="0" w:color="auto"/>
              <w:bottom w:val="nil"/>
            </w:tcBorders>
            <w:tcPrChange w:id="765" w:author="Author">
              <w:tcPr>
                <w:tcW w:w="1312" w:type="dxa"/>
                <w:gridSpan w:val="2"/>
                <w:tcBorders>
                  <w:left w:val="single" w:sz="4" w:space="0" w:color="auto"/>
                  <w:bottom w:val="nil"/>
                </w:tcBorders>
              </w:tcPr>
            </w:tcPrChange>
          </w:tcPr>
          <w:p w14:paraId="72AD0AF7"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766" w:author="Author">
              <w:tcPr>
                <w:tcW w:w="1313" w:type="dxa"/>
                <w:tcBorders>
                  <w:left w:val="single" w:sz="4" w:space="0" w:color="auto"/>
                  <w:bottom w:val="single" w:sz="4" w:space="0" w:color="auto"/>
                </w:tcBorders>
              </w:tcPr>
            </w:tcPrChange>
          </w:tcPr>
          <w:p w14:paraId="738A8E67"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767" w:author="Author">
              <w:tcPr>
                <w:tcW w:w="772" w:type="dxa"/>
                <w:tcBorders>
                  <w:bottom w:val="single" w:sz="4" w:space="0" w:color="auto"/>
                </w:tcBorders>
              </w:tcPr>
            </w:tcPrChange>
          </w:tcPr>
          <w:p w14:paraId="2585FC2E" w14:textId="77777777" w:rsidR="009F3451" w:rsidRPr="007275DF" w:rsidRDefault="009F3451" w:rsidP="00D00DFE">
            <w:pPr>
              <w:pStyle w:val="TAC"/>
              <w:rPr>
                <w:lang w:val="it-IT"/>
              </w:rPr>
            </w:pPr>
          </w:p>
        </w:tc>
        <w:tc>
          <w:tcPr>
            <w:tcW w:w="1386" w:type="dxa"/>
            <w:tcBorders>
              <w:bottom w:val="single" w:sz="4" w:space="0" w:color="auto"/>
            </w:tcBorders>
            <w:vAlign w:val="center"/>
            <w:tcPrChange w:id="768" w:author="Author">
              <w:tcPr>
                <w:tcW w:w="1386" w:type="dxa"/>
                <w:tcBorders>
                  <w:bottom w:val="single" w:sz="4" w:space="0" w:color="auto"/>
                </w:tcBorders>
                <w:vAlign w:val="center"/>
              </w:tcPr>
            </w:tcPrChange>
          </w:tcPr>
          <w:p w14:paraId="202846CE"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769" w:author="Author">
              <w:tcPr>
                <w:tcW w:w="2016" w:type="dxa"/>
                <w:gridSpan w:val="2"/>
                <w:tcBorders>
                  <w:bottom w:val="single" w:sz="4" w:space="0" w:color="auto"/>
                </w:tcBorders>
                <w:vAlign w:val="center"/>
              </w:tcPr>
            </w:tcPrChange>
          </w:tcPr>
          <w:p w14:paraId="44311B5C" w14:textId="77777777" w:rsidR="009F3451" w:rsidRPr="007275DF" w:rsidRDefault="009F3451" w:rsidP="00D00DFE">
            <w:pPr>
              <w:pStyle w:val="TAC"/>
              <w:rPr>
                <w:lang w:val="en-US"/>
              </w:rPr>
            </w:pPr>
            <w:ins w:id="77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71" w:author="Author">
              <w:r w:rsidRPr="007275DF" w:rsidDel="004845D1">
                <w:rPr>
                  <w:lang w:val="en-US"/>
                </w:rPr>
                <w:delText>TBD</w:delText>
              </w:r>
            </w:del>
          </w:p>
        </w:tc>
        <w:tc>
          <w:tcPr>
            <w:tcW w:w="2147" w:type="dxa"/>
            <w:gridSpan w:val="2"/>
            <w:tcBorders>
              <w:bottom w:val="single" w:sz="4" w:space="0" w:color="auto"/>
            </w:tcBorders>
            <w:vAlign w:val="center"/>
            <w:tcPrChange w:id="772" w:author="Author">
              <w:tcPr>
                <w:tcW w:w="2147" w:type="dxa"/>
                <w:gridSpan w:val="2"/>
                <w:tcBorders>
                  <w:bottom w:val="single" w:sz="4" w:space="0" w:color="auto"/>
                </w:tcBorders>
                <w:vAlign w:val="center"/>
              </w:tcPr>
            </w:tcPrChange>
          </w:tcPr>
          <w:p w14:paraId="2AF3800D" w14:textId="77777777" w:rsidR="009F3451" w:rsidRPr="007275DF" w:rsidRDefault="009F3451" w:rsidP="00D00DFE">
            <w:pPr>
              <w:pStyle w:val="TAC"/>
              <w:rPr>
                <w:lang w:val="en-US"/>
              </w:rPr>
            </w:pPr>
            <w:r w:rsidRPr="007275DF">
              <w:rPr>
                <w:lang w:val="en-US"/>
              </w:rPr>
              <w:t>NA</w:t>
            </w:r>
          </w:p>
        </w:tc>
      </w:tr>
      <w:tr w:rsidR="009F3451" w:rsidRPr="007275DF" w14:paraId="329E535D"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774" w:author="Author">
            <w:trPr>
              <w:cantSplit/>
              <w:trHeight w:val="127"/>
            </w:trPr>
          </w:trPrChange>
        </w:trPr>
        <w:tc>
          <w:tcPr>
            <w:tcW w:w="1312" w:type="dxa"/>
            <w:gridSpan w:val="2"/>
            <w:tcBorders>
              <w:top w:val="nil"/>
              <w:left w:val="single" w:sz="4" w:space="0" w:color="auto"/>
              <w:bottom w:val="single" w:sz="4" w:space="0" w:color="auto"/>
            </w:tcBorders>
            <w:tcPrChange w:id="775" w:author="Author">
              <w:tcPr>
                <w:tcW w:w="1312" w:type="dxa"/>
                <w:gridSpan w:val="2"/>
                <w:tcBorders>
                  <w:top w:val="nil"/>
                  <w:left w:val="single" w:sz="4" w:space="0" w:color="auto"/>
                  <w:bottom w:val="single" w:sz="4" w:space="0" w:color="auto"/>
                </w:tcBorders>
              </w:tcPr>
            </w:tcPrChange>
          </w:tcPr>
          <w:p w14:paraId="1BEDD65D"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776" w:author="Author">
              <w:tcPr>
                <w:tcW w:w="1313" w:type="dxa"/>
                <w:tcBorders>
                  <w:left w:val="single" w:sz="4" w:space="0" w:color="auto"/>
                  <w:bottom w:val="single" w:sz="4" w:space="0" w:color="auto"/>
                </w:tcBorders>
              </w:tcPr>
            </w:tcPrChange>
          </w:tcPr>
          <w:p w14:paraId="0E457439"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777" w:author="Author">
              <w:tcPr>
                <w:tcW w:w="772" w:type="dxa"/>
                <w:tcBorders>
                  <w:bottom w:val="single" w:sz="4" w:space="0" w:color="auto"/>
                </w:tcBorders>
              </w:tcPr>
            </w:tcPrChange>
          </w:tcPr>
          <w:p w14:paraId="1988584B" w14:textId="77777777" w:rsidR="009F3451" w:rsidRPr="007275DF" w:rsidRDefault="009F3451" w:rsidP="00D00DFE">
            <w:pPr>
              <w:pStyle w:val="TAC"/>
              <w:rPr>
                <w:lang w:val="it-IT"/>
              </w:rPr>
            </w:pPr>
          </w:p>
        </w:tc>
        <w:tc>
          <w:tcPr>
            <w:tcW w:w="1386" w:type="dxa"/>
            <w:tcBorders>
              <w:bottom w:val="single" w:sz="4" w:space="0" w:color="auto"/>
            </w:tcBorders>
            <w:vAlign w:val="center"/>
            <w:tcPrChange w:id="778" w:author="Author">
              <w:tcPr>
                <w:tcW w:w="1386" w:type="dxa"/>
                <w:tcBorders>
                  <w:bottom w:val="single" w:sz="4" w:space="0" w:color="auto"/>
                </w:tcBorders>
                <w:vAlign w:val="center"/>
              </w:tcPr>
            </w:tcPrChange>
          </w:tcPr>
          <w:p w14:paraId="1EB007D2"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779" w:author="Author">
              <w:tcPr>
                <w:tcW w:w="2016" w:type="dxa"/>
                <w:gridSpan w:val="2"/>
                <w:tcBorders>
                  <w:bottom w:val="single" w:sz="4" w:space="0" w:color="auto"/>
                </w:tcBorders>
                <w:vAlign w:val="center"/>
              </w:tcPr>
            </w:tcPrChange>
          </w:tcPr>
          <w:p w14:paraId="6228BD35" w14:textId="77777777" w:rsidR="009F3451" w:rsidRPr="007275DF" w:rsidRDefault="009F3451" w:rsidP="00D00DFE">
            <w:pPr>
              <w:pStyle w:val="TAC"/>
              <w:rPr>
                <w:lang w:val="en-US"/>
              </w:rPr>
            </w:pPr>
            <w:ins w:id="78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781" w:author="Author">
              <w:r w:rsidRPr="007275DF" w:rsidDel="004845D1">
                <w:rPr>
                  <w:lang w:val="en-US"/>
                </w:rPr>
                <w:delText>TBD</w:delText>
              </w:r>
            </w:del>
          </w:p>
        </w:tc>
        <w:tc>
          <w:tcPr>
            <w:tcW w:w="2147" w:type="dxa"/>
            <w:gridSpan w:val="2"/>
            <w:tcBorders>
              <w:bottom w:val="single" w:sz="4" w:space="0" w:color="auto"/>
            </w:tcBorders>
            <w:vAlign w:val="center"/>
            <w:tcPrChange w:id="782" w:author="Author">
              <w:tcPr>
                <w:tcW w:w="2147" w:type="dxa"/>
                <w:gridSpan w:val="2"/>
                <w:tcBorders>
                  <w:bottom w:val="single" w:sz="4" w:space="0" w:color="auto"/>
                </w:tcBorders>
                <w:vAlign w:val="center"/>
              </w:tcPr>
            </w:tcPrChange>
          </w:tcPr>
          <w:p w14:paraId="4FEF83C1" w14:textId="77777777" w:rsidR="009F3451" w:rsidRPr="007275DF" w:rsidRDefault="009F3451" w:rsidP="00D00DFE">
            <w:pPr>
              <w:pStyle w:val="TAC"/>
              <w:rPr>
                <w:lang w:val="en-US"/>
              </w:rPr>
            </w:pPr>
            <w:r w:rsidRPr="007275DF">
              <w:rPr>
                <w:lang w:val="en-US"/>
              </w:rPr>
              <w:t>NA</w:t>
            </w:r>
          </w:p>
        </w:tc>
      </w:tr>
      <w:tr w:rsidR="009F3451" w:rsidRPr="007275DF" w14:paraId="6AC9E244"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8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784" w:author="Author"/>
          <w:trPrChange w:id="785" w:author="Author">
            <w:trPr>
              <w:cantSplit/>
              <w:trHeight w:val="292"/>
            </w:trPr>
          </w:trPrChange>
        </w:trPr>
        <w:tc>
          <w:tcPr>
            <w:tcW w:w="2625" w:type="dxa"/>
            <w:gridSpan w:val="3"/>
            <w:tcBorders>
              <w:left w:val="single" w:sz="4" w:space="0" w:color="auto"/>
              <w:bottom w:val="single" w:sz="4" w:space="0" w:color="auto"/>
            </w:tcBorders>
            <w:tcPrChange w:id="786" w:author="Author">
              <w:tcPr>
                <w:tcW w:w="2625" w:type="dxa"/>
                <w:gridSpan w:val="3"/>
                <w:tcBorders>
                  <w:left w:val="single" w:sz="4" w:space="0" w:color="auto"/>
                  <w:bottom w:val="single" w:sz="4" w:space="0" w:color="auto"/>
                </w:tcBorders>
              </w:tcPr>
            </w:tcPrChange>
          </w:tcPr>
          <w:p w14:paraId="7EF0DEDD" w14:textId="77777777" w:rsidR="009F3451" w:rsidRPr="007275DF" w:rsidRDefault="009F3451" w:rsidP="00D00DFE">
            <w:pPr>
              <w:pStyle w:val="TAL"/>
              <w:rPr>
                <w:ins w:id="787" w:author="Author"/>
                <w:szCs w:val="16"/>
                <w:lang w:eastAsia="ja-JP"/>
              </w:rPr>
            </w:pPr>
            <w:ins w:id="788"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789" w:author="Author">
              <w:tcPr>
                <w:tcW w:w="772" w:type="dxa"/>
                <w:tcBorders>
                  <w:bottom w:val="single" w:sz="4" w:space="0" w:color="auto"/>
                </w:tcBorders>
              </w:tcPr>
            </w:tcPrChange>
          </w:tcPr>
          <w:p w14:paraId="79A2BA72" w14:textId="77777777" w:rsidR="009F3451" w:rsidRPr="007275DF" w:rsidRDefault="009F3451" w:rsidP="00D00DFE">
            <w:pPr>
              <w:pStyle w:val="TAC"/>
              <w:rPr>
                <w:ins w:id="790" w:author="Author"/>
              </w:rPr>
            </w:pPr>
          </w:p>
        </w:tc>
        <w:tc>
          <w:tcPr>
            <w:tcW w:w="1386" w:type="dxa"/>
            <w:tcPrChange w:id="791" w:author="Author">
              <w:tcPr>
                <w:tcW w:w="1386" w:type="dxa"/>
                <w:vAlign w:val="center"/>
              </w:tcPr>
            </w:tcPrChange>
          </w:tcPr>
          <w:p w14:paraId="72D7927C" w14:textId="77777777" w:rsidR="009F3451" w:rsidRPr="007275DF" w:rsidRDefault="009F3451" w:rsidP="00D00DFE">
            <w:pPr>
              <w:pStyle w:val="TAC"/>
              <w:rPr>
                <w:ins w:id="792" w:author="Author"/>
              </w:rPr>
            </w:pPr>
            <w:ins w:id="793" w:author="Author">
              <w:r>
                <w:t>Config 1,2,3</w:t>
              </w:r>
            </w:ins>
          </w:p>
        </w:tc>
        <w:tc>
          <w:tcPr>
            <w:tcW w:w="2016" w:type="dxa"/>
            <w:gridSpan w:val="2"/>
            <w:tcPrChange w:id="794" w:author="Author">
              <w:tcPr>
                <w:tcW w:w="2016" w:type="dxa"/>
                <w:gridSpan w:val="2"/>
                <w:vAlign w:val="center"/>
              </w:tcPr>
            </w:tcPrChange>
          </w:tcPr>
          <w:p w14:paraId="531B8E9D" w14:textId="77777777" w:rsidR="009F3451" w:rsidRPr="007275DF" w:rsidRDefault="009F3451" w:rsidP="00D00DFE">
            <w:pPr>
              <w:pStyle w:val="TAC"/>
              <w:rPr>
                <w:ins w:id="795" w:author="Author"/>
                <w:rFonts w:cs="v4.2.0"/>
              </w:rPr>
            </w:pPr>
            <w:ins w:id="796" w:author="Author">
              <w:r>
                <w:rPr>
                  <w:rFonts w:cs="v4.2.0"/>
                </w:rPr>
                <w:t>12</w:t>
              </w:r>
            </w:ins>
          </w:p>
        </w:tc>
        <w:tc>
          <w:tcPr>
            <w:tcW w:w="2147" w:type="dxa"/>
            <w:gridSpan w:val="2"/>
            <w:tcPrChange w:id="797" w:author="Author">
              <w:tcPr>
                <w:tcW w:w="2147" w:type="dxa"/>
                <w:gridSpan w:val="2"/>
                <w:vAlign w:val="center"/>
              </w:tcPr>
            </w:tcPrChange>
          </w:tcPr>
          <w:p w14:paraId="633B08B5" w14:textId="77777777" w:rsidR="009F3451" w:rsidRPr="007275DF" w:rsidRDefault="009F3451" w:rsidP="00D00DFE">
            <w:pPr>
              <w:pStyle w:val="TAC"/>
              <w:rPr>
                <w:ins w:id="798" w:author="Author"/>
              </w:rPr>
            </w:pPr>
            <w:ins w:id="799" w:author="Author">
              <w:r>
                <w:rPr>
                  <w:lang w:val="en-US"/>
                </w:rPr>
                <w:t>12</w:t>
              </w:r>
            </w:ins>
          </w:p>
        </w:tc>
      </w:tr>
      <w:tr w:rsidR="009F3451" w:rsidRPr="007275DF" w14:paraId="4F2928D9"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801" w:author="Author"/>
          <w:trPrChange w:id="802" w:author="Author">
            <w:trPr>
              <w:cantSplit/>
              <w:trHeight w:val="292"/>
            </w:trPr>
          </w:trPrChange>
        </w:trPr>
        <w:tc>
          <w:tcPr>
            <w:tcW w:w="2625" w:type="dxa"/>
            <w:gridSpan w:val="3"/>
            <w:tcBorders>
              <w:left w:val="single" w:sz="4" w:space="0" w:color="auto"/>
              <w:bottom w:val="single" w:sz="4" w:space="0" w:color="auto"/>
            </w:tcBorders>
            <w:tcPrChange w:id="803" w:author="Author">
              <w:tcPr>
                <w:tcW w:w="2625" w:type="dxa"/>
                <w:gridSpan w:val="3"/>
                <w:tcBorders>
                  <w:left w:val="single" w:sz="4" w:space="0" w:color="auto"/>
                  <w:bottom w:val="single" w:sz="4" w:space="0" w:color="auto"/>
                </w:tcBorders>
              </w:tcPr>
            </w:tcPrChange>
          </w:tcPr>
          <w:p w14:paraId="5DFA34BA" w14:textId="77777777" w:rsidR="009F3451" w:rsidRPr="007275DF" w:rsidRDefault="009F3451" w:rsidP="00D00DFE">
            <w:pPr>
              <w:pStyle w:val="TAL"/>
              <w:rPr>
                <w:ins w:id="804" w:author="Author"/>
                <w:szCs w:val="16"/>
                <w:lang w:eastAsia="ja-JP"/>
              </w:rPr>
            </w:pPr>
            <w:ins w:id="805"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806" w:author="Author">
              <w:tcPr>
                <w:tcW w:w="772" w:type="dxa"/>
                <w:tcBorders>
                  <w:bottom w:val="single" w:sz="4" w:space="0" w:color="auto"/>
                </w:tcBorders>
              </w:tcPr>
            </w:tcPrChange>
          </w:tcPr>
          <w:p w14:paraId="62C59E4F" w14:textId="77777777" w:rsidR="009F3451" w:rsidRPr="007275DF" w:rsidRDefault="009F3451" w:rsidP="00D00DFE">
            <w:pPr>
              <w:pStyle w:val="TAC"/>
              <w:rPr>
                <w:ins w:id="807" w:author="Author"/>
              </w:rPr>
            </w:pPr>
            <w:ins w:id="808" w:author="Author">
              <w:r>
                <w:rPr>
                  <w:lang w:val="it-IT"/>
                </w:rPr>
                <w:t>ms</w:t>
              </w:r>
            </w:ins>
          </w:p>
        </w:tc>
        <w:tc>
          <w:tcPr>
            <w:tcW w:w="1386" w:type="dxa"/>
            <w:tcPrChange w:id="809" w:author="Author">
              <w:tcPr>
                <w:tcW w:w="1386" w:type="dxa"/>
                <w:vAlign w:val="center"/>
              </w:tcPr>
            </w:tcPrChange>
          </w:tcPr>
          <w:p w14:paraId="52571543" w14:textId="77777777" w:rsidR="009F3451" w:rsidRPr="007275DF" w:rsidRDefault="009F3451" w:rsidP="00D00DFE">
            <w:pPr>
              <w:pStyle w:val="TAC"/>
              <w:rPr>
                <w:ins w:id="810" w:author="Author"/>
              </w:rPr>
            </w:pPr>
            <w:ins w:id="811" w:author="Author">
              <w:r>
                <w:t>Config 1,2,3</w:t>
              </w:r>
            </w:ins>
          </w:p>
        </w:tc>
        <w:tc>
          <w:tcPr>
            <w:tcW w:w="2016" w:type="dxa"/>
            <w:gridSpan w:val="2"/>
            <w:tcPrChange w:id="812" w:author="Author">
              <w:tcPr>
                <w:tcW w:w="2016" w:type="dxa"/>
                <w:gridSpan w:val="2"/>
                <w:vAlign w:val="center"/>
              </w:tcPr>
            </w:tcPrChange>
          </w:tcPr>
          <w:p w14:paraId="71D7A000" w14:textId="77777777" w:rsidR="009F3451" w:rsidRPr="007275DF" w:rsidRDefault="009F3451" w:rsidP="00D00DFE">
            <w:pPr>
              <w:pStyle w:val="TAC"/>
              <w:rPr>
                <w:ins w:id="813" w:author="Author"/>
                <w:rFonts w:cs="v4.2.0"/>
              </w:rPr>
            </w:pPr>
            <w:ins w:id="814" w:author="Author">
              <w:r w:rsidRPr="007275DF">
                <w:t>T</w:t>
              </w:r>
              <w:r w:rsidRPr="007275DF">
                <w:rPr>
                  <w:vertAlign w:val="subscript"/>
                </w:rPr>
                <w:t>PSS/SSS_sync_inter_cca</w:t>
              </w:r>
              <w:del w:id="815" w:author="Author">
                <w:r w:rsidDel="00F25AB2">
                  <w:rPr>
                    <w:lang w:val="en-US"/>
                  </w:rPr>
                  <w:delText>800</w:delText>
                </w:r>
              </w:del>
            </w:ins>
          </w:p>
        </w:tc>
        <w:tc>
          <w:tcPr>
            <w:tcW w:w="2147" w:type="dxa"/>
            <w:gridSpan w:val="2"/>
            <w:tcPrChange w:id="816" w:author="Author">
              <w:tcPr>
                <w:tcW w:w="2147" w:type="dxa"/>
                <w:gridSpan w:val="2"/>
                <w:vAlign w:val="center"/>
              </w:tcPr>
            </w:tcPrChange>
          </w:tcPr>
          <w:p w14:paraId="78221915" w14:textId="77777777" w:rsidR="009F3451" w:rsidRPr="007275DF" w:rsidRDefault="009F3451" w:rsidP="00D00DFE">
            <w:pPr>
              <w:pStyle w:val="TAC"/>
              <w:rPr>
                <w:ins w:id="817" w:author="Author"/>
              </w:rPr>
            </w:pPr>
            <w:ins w:id="818" w:author="Author">
              <w:r w:rsidRPr="007275DF">
                <w:t>T</w:t>
              </w:r>
              <w:r w:rsidRPr="007275DF">
                <w:rPr>
                  <w:vertAlign w:val="subscript"/>
                </w:rPr>
                <w:t>PSS/SSS_sync_inter_cca</w:t>
              </w:r>
              <w:del w:id="819" w:author="Author">
                <w:r w:rsidDel="00F25AB2">
                  <w:rPr>
                    <w:lang w:val="en-US"/>
                  </w:rPr>
                  <w:delText>800</w:delText>
                </w:r>
              </w:del>
            </w:ins>
          </w:p>
        </w:tc>
      </w:tr>
      <w:tr w:rsidR="009F3451" w:rsidRPr="007275DF" w14:paraId="1EDA954A" w14:textId="77777777" w:rsidTr="00D00DFE">
        <w:trPr>
          <w:cantSplit/>
          <w:trHeight w:val="292"/>
        </w:trPr>
        <w:tc>
          <w:tcPr>
            <w:tcW w:w="2625" w:type="dxa"/>
            <w:gridSpan w:val="3"/>
            <w:tcBorders>
              <w:left w:val="single" w:sz="4" w:space="0" w:color="auto"/>
              <w:bottom w:val="single" w:sz="4" w:space="0" w:color="auto"/>
            </w:tcBorders>
          </w:tcPr>
          <w:p w14:paraId="7910EE29" w14:textId="77777777" w:rsidR="009F3451" w:rsidRPr="007275DF" w:rsidRDefault="009F3451" w:rsidP="00D00DFE">
            <w:pPr>
              <w:pStyle w:val="TAL"/>
              <w:rPr>
                <w:lang w:val="en-US"/>
              </w:rPr>
            </w:pPr>
            <w:r w:rsidRPr="007275DF">
              <w:rPr>
                <w:szCs w:val="16"/>
                <w:lang w:eastAsia="ja-JP"/>
              </w:rPr>
              <w:t>EPRE ratio of PSS to SSS</w:t>
            </w:r>
          </w:p>
        </w:tc>
        <w:tc>
          <w:tcPr>
            <w:tcW w:w="772" w:type="dxa"/>
            <w:tcBorders>
              <w:bottom w:val="single" w:sz="4" w:space="0" w:color="auto"/>
            </w:tcBorders>
          </w:tcPr>
          <w:p w14:paraId="198D993A" w14:textId="77777777" w:rsidR="009F3451" w:rsidRPr="007275DF" w:rsidRDefault="009F3451" w:rsidP="00D00DFE">
            <w:pPr>
              <w:pStyle w:val="TAC"/>
            </w:pPr>
          </w:p>
        </w:tc>
        <w:tc>
          <w:tcPr>
            <w:tcW w:w="1386" w:type="dxa"/>
            <w:vMerge w:val="restart"/>
            <w:vAlign w:val="center"/>
          </w:tcPr>
          <w:p w14:paraId="683C0322" w14:textId="77777777" w:rsidR="009F3451" w:rsidRPr="007275DF" w:rsidRDefault="009F3451" w:rsidP="00D00DFE">
            <w:pPr>
              <w:pStyle w:val="TAC"/>
            </w:pPr>
            <w:r w:rsidRPr="007275DF">
              <w:t>Config 1,2,3</w:t>
            </w:r>
          </w:p>
        </w:tc>
        <w:tc>
          <w:tcPr>
            <w:tcW w:w="2016" w:type="dxa"/>
            <w:gridSpan w:val="2"/>
            <w:vMerge w:val="restart"/>
            <w:vAlign w:val="center"/>
          </w:tcPr>
          <w:p w14:paraId="615130FA" w14:textId="77777777" w:rsidR="009F3451" w:rsidRPr="007275DF" w:rsidRDefault="009F3451" w:rsidP="00D00DFE">
            <w:pPr>
              <w:pStyle w:val="TAC"/>
              <w:rPr>
                <w:rFonts w:cs="v4.2.0"/>
              </w:rPr>
            </w:pPr>
            <w:r w:rsidRPr="007275DF">
              <w:rPr>
                <w:rFonts w:cs="v4.2.0"/>
              </w:rPr>
              <w:t>0</w:t>
            </w:r>
          </w:p>
        </w:tc>
        <w:tc>
          <w:tcPr>
            <w:tcW w:w="2147" w:type="dxa"/>
            <w:gridSpan w:val="2"/>
            <w:vMerge w:val="restart"/>
            <w:vAlign w:val="center"/>
          </w:tcPr>
          <w:p w14:paraId="02D0C9CE" w14:textId="77777777" w:rsidR="009F3451" w:rsidRPr="007275DF" w:rsidRDefault="009F3451" w:rsidP="00D00DFE">
            <w:pPr>
              <w:pStyle w:val="TAC"/>
            </w:pPr>
            <w:r w:rsidRPr="007275DF">
              <w:t>0</w:t>
            </w:r>
          </w:p>
        </w:tc>
      </w:tr>
      <w:tr w:rsidR="009F3451" w:rsidRPr="007275DF" w14:paraId="1E5ED12C" w14:textId="77777777" w:rsidTr="00D00DFE">
        <w:trPr>
          <w:cantSplit/>
          <w:trHeight w:val="292"/>
        </w:trPr>
        <w:tc>
          <w:tcPr>
            <w:tcW w:w="2625" w:type="dxa"/>
            <w:gridSpan w:val="3"/>
            <w:tcBorders>
              <w:left w:val="single" w:sz="4" w:space="0" w:color="auto"/>
              <w:bottom w:val="single" w:sz="4" w:space="0" w:color="auto"/>
            </w:tcBorders>
          </w:tcPr>
          <w:p w14:paraId="429E0D3B" w14:textId="77777777" w:rsidR="009F3451" w:rsidRPr="007275DF" w:rsidRDefault="009F3451" w:rsidP="00D00DFE">
            <w:pPr>
              <w:pStyle w:val="TAL"/>
              <w:rPr>
                <w:lang w:val="en-US"/>
              </w:rPr>
            </w:pPr>
            <w:r w:rsidRPr="007275DF">
              <w:rPr>
                <w:szCs w:val="16"/>
                <w:lang w:eastAsia="ja-JP"/>
              </w:rPr>
              <w:t>EPRE ratio of PBCH DMRS to SSS</w:t>
            </w:r>
          </w:p>
        </w:tc>
        <w:tc>
          <w:tcPr>
            <w:tcW w:w="772" w:type="dxa"/>
            <w:tcBorders>
              <w:bottom w:val="single" w:sz="4" w:space="0" w:color="auto"/>
            </w:tcBorders>
          </w:tcPr>
          <w:p w14:paraId="446E56A4" w14:textId="77777777" w:rsidR="009F3451" w:rsidRPr="007275DF" w:rsidRDefault="009F3451" w:rsidP="00D00DFE">
            <w:pPr>
              <w:pStyle w:val="TAC"/>
            </w:pPr>
          </w:p>
        </w:tc>
        <w:tc>
          <w:tcPr>
            <w:tcW w:w="1386" w:type="dxa"/>
            <w:vMerge/>
          </w:tcPr>
          <w:p w14:paraId="57FEB2FC" w14:textId="77777777" w:rsidR="009F3451" w:rsidRPr="007275DF" w:rsidRDefault="009F3451" w:rsidP="00D00DFE">
            <w:pPr>
              <w:pStyle w:val="TAC"/>
            </w:pPr>
          </w:p>
        </w:tc>
        <w:tc>
          <w:tcPr>
            <w:tcW w:w="2016" w:type="dxa"/>
            <w:gridSpan w:val="2"/>
            <w:vMerge/>
          </w:tcPr>
          <w:p w14:paraId="61254C7B" w14:textId="77777777" w:rsidR="009F3451" w:rsidRPr="007275DF" w:rsidRDefault="009F3451" w:rsidP="00D00DFE">
            <w:pPr>
              <w:pStyle w:val="TAC"/>
              <w:rPr>
                <w:rFonts w:cs="v4.2.0"/>
              </w:rPr>
            </w:pPr>
          </w:p>
        </w:tc>
        <w:tc>
          <w:tcPr>
            <w:tcW w:w="2147" w:type="dxa"/>
            <w:gridSpan w:val="2"/>
            <w:vMerge/>
          </w:tcPr>
          <w:p w14:paraId="6EF3E9D7" w14:textId="77777777" w:rsidR="009F3451" w:rsidRPr="007275DF" w:rsidRDefault="009F3451" w:rsidP="00D00DFE">
            <w:pPr>
              <w:pStyle w:val="TAC"/>
            </w:pPr>
          </w:p>
        </w:tc>
      </w:tr>
      <w:tr w:rsidR="009F3451" w:rsidRPr="007275DF" w14:paraId="0A3C3E97" w14:textId="77777777" w:rsidTr="00D00DFE">
        <w:trPr>
          <w:cantSplit/>
          <w:trHeight w:val="292"/>
        </w:trPr>
        <w:tc>
          <w:tcPr>
            <w:tcW w:w="2625" w:type="dxa"/>
            <w:gridSpan w:val="3"/>
            <w:tcBorders>
              <w:left w:val="single" w:sz="4" w:space="0" w:color="auto"/>
              <w:bottom w:val="single" w:sz="4" w:space="0" w:color="auto"/>
            </w:tcBorders>
          </w:tcPr>
          <w:p w14:paraId="368B4666" w14:textId="77777777" w:rsidR="009F3451" w:rsidRPr="007275DF" w:rsidRDefault="009F3451" w:rsidP="00D00DFE">
            <w:pPr>
              <w:pStyle w:val="TAL"/>
              <w:rPr>
                <w:lang w:val="en-US"/>
              </w:rPr>
            </w:pPr>
            <w:r w:rsidRPr="007275DF">
              <w:rPr>
                <w:szCs w:val="16"/>
                <w:lang w:eastAsia="ja-JP"/>
              </w:rPr>
              <w:t>EPRE ratio of PBCH to PBCH DMRS</w:t>
            </w:r>
          </w:p>
        </w:tc>
        <w:tc>
          <w:tcPr>
            <w:tcW w:w="772" w:type="dxa"/>
            <w:tcBorders>
              <w:bottom w:val="single" w:sz="4" w:space="0" w:color="auto"/>
            </w:tcBorders>
          </w:tcPr>
          <w:p w14:paraId="1818807D" w14:textId="77777777" w:rsidR="009F3451" w:rsidRPr="007275DF" w:rsidRDefault="009F3451" w:rsidP="00D00DFE">
            <w:pPr>
              <w:pStyle w:val="TAC"/>
            </w:pPr>
          </w:p>
        </w:tc>
        <w:tc>
          <w:tcPr>
            <w:tcW w:w="1386" w:type="dxa"/>
            <w:vMerge/>
          </w:tcPr>
          <w:p w14:paraId="7F05EF2F" w14:textId="77777777" w:rsidR="009F3451" w:rsidRPr="007275DF" w:rsidRDefault="009F3451" w:rsidP="00D00DFE">
            <w:pPr>
              <w:pStyle w:val="TAC"/>
            </w:pPr>
          </w:p>
        </w:tc>
        <w:tc>
          <w:tcPr>
            <w:tcW w:w="2016" w:type="dxa"/>
            <w:gridSpan w:val="2"/>
            <w:vMerge/>
          </w:tcPr>
          <w:p w14:paraId="21B5CB9F" w14:textId="77777777" w:rsidR="009F3451" w:rsidRPr="007275DF" w:rsidRDefault="009F3451" w:rsidP="00D00DFE">
            <w:pPr>
              <w:pStyle w:val="TAC"/>
              <w:rPr>
                <w:rFonts w:cs="v4.2.0"/>
              </w:rPr>
            </w:pPr>
          </w:p>
        </w:tc>
        <w:tc>
          <w:tcPr>
            <w:tcW w:w="2147" w:type="dxa"/>
            <w:gridSpan w:val="2"/>
            <w:vMerge/>
          </w:tcPr>
          <w:p w14:paraId="56515BD1" w14:textId="77777777" w:rsidR="009F3451" w:rsidRPr="007275DF" w:rsidRDefault="009F3451" w:rsidP="00D00DFE">
            <w:pPr>
              <w:pStyle w:val="TAC"/>
            </w:pPr>
          </w:p>
        </w:tc>
      </w:tr>
      <w:tr w:rsidR="009F3451" w:rsidRPr="007275DF" w14:paraId="46B0B727" w14:textId="77777777" w:rsidTr="00D00DFE">
        <w:trPr>
          <w:cantSplit/>
          <w:trHeight w:val="292"/>
        </w:trPr>
        <w:tc>
          <w:tcPr>
            <w:tcW w:w="2625" w:type="dxa"/>
            <w:gridSpan w:val="3"/>
            <w:tcBorders>
              <w:left w:val="single" w:sz="4" w:space="0" w:color="auto"/>
              <w:bottom w:val="single" w:sz="4" w:space="0" w:color="auto"/>
            </w:tcBorders>
          </w:tcPr>
          <w:p w14:paraId="4439DC48" w14:textId="77777777" w:rsidR="009F3451" w:rsidRPr="007275DF" w:rsidRDefault="009F3451" w:rsidP="00D00DFE">
            <w:pPr>
              <w:pStyle w:val="TAL"/>
              <w:rPr>
                <w:lang w:val="en-US"/>
              </w:rPr>
            </w:pPr>
            <w:r w:rsidRPr="007275DF">
              <w:rPr>
                <w:szCs w:val="16"/>
                <w:lang w:eastAsia="ja-JP"/>
              </w:rPr>
              <w:t>EPRE ratio of PDCCH DMRS to SSS</w:t>
            </w:r>
          </w:p>
        </w:tc>
        <w:tc>
          <w:tcPr>
            <w:tcW w:w="772" w:type="dxa"/>
            <w:tcBorders>
              <w:bottom w:val="single" w:sz="4" w:space="0" w:color="auto"/>
            </w:tcBorders>
          </w:tcPr>
          <w:p w14:paraId="7AC47D2F" w14:textId="77777777" w:rsidR="009F3451" w:rsidRPr="007275DF" w:rsidRDefault="009F3451" w:rsidP="00D00DFE">
            <w:pPr>
              <w:pStyle w:val="TAC"/>
            </w:pPr>
          </w:p>
        </w:tc>
        <w:tc>
          <w:tcPr>
            <w:tcW w:w="1386" w:type="dxa"/>
            <w:vMerge/>
          </w:tcPr>
          <w:p w14:paraId="5F037BC5" w14:textId="77777777" w:rsidR="009F3451" w:rsidRPr="007275DF" w:rsidRDefault="009F3451" w:rsidP="00D00DFE">
            <w:pPr>
              <w:pStyle w:val="TAC"/>
            </w:pPr>
          </w:p>
        </w:tc>
        <w:tc>
          <w:tcPr>
            <w:tcW w:w="2016" w:type="dxa"/>
            <w:gridSpan w:val="2"/>
            <w:vMerge/>
          </w:tcPr>
          <w:p w14:paraId="23B00C9C" w14:textId="77777777" w:rsidR="009F3451" w:rsidRPr="007275DF" w:rsidRDefault="009F3451" w:rsidP="00D00DFE">
            <w:pPr>
              <w:pStyle w:val="TAC"/>
              <w:rPr>
                <w:rFonts w:cs="v4.2.0"/>
              </w:rPr>
            </w:pPr>
          </w:p>
        </w:tc>
        <w:tc>
          <w:tcPr>
            <w:tcW w:w="2147" w:type="dxa"/>
            <w:gridSpan w:val="2"/>
            <w:vMerge/>
          </w:tcPr>
          <w:p w14:paraId="33E0808F" w14:textId="77777777" w:rsidR="009F3451" w:rsidRPr="007275DF" w:rsidRDefault="009F3451" w:rsidP="00D00DFE">
            <w:pPr>
              <w:pStyle w:val="TAC"/>
            </w:pPr>
          </w:p>
        </w:tc>
      </w:tr>
      <w:tr w:rsidR="009F3451" w:rsidRPr="007275DF" w14:paraId="3D5E08AF" w14:textId="77777777" w:rsidTr="00D00DFE">
        <w:trPr>
          <w:cantSplit/>
          <w:trHeight w:val="292"/>
        </w:trPr>
        <w:tc>
          <w:tcPr>
            <w:tcW w:w="2625" w:type="dxa"/>
            <w:gridSpan w:val="3"/>
            <w:tcBorders>
              <w:left w:val="single" w:sz="4" w:space="0" w:color="auto"/>
              <w:bottom w:val="single" w:sz="4" w:space="0" w:color="auto"/>
            </w:tcBorders>
          </w:tcPr>
          <w:p w14:paraId="046F3EC5" w14:textId="77777777" w:rsidR="009F3451" w:rsidRPr="007275DF" w:rsidRDefault="009F3451" w:rsidP="00D00DFE">
            <w:pPr>
              <w:pStyle w:val="TAL"/>
              <w:rPr>
                <w:lang w:val="en-US"/>
              </w:rPr>
            </w:pPr>
            <w:r w:rsidRPr="007275DF">
              <w:rPr>
                <w:szCs w:val="16"/>
                <w:lang w:eastAsia="ja-JP"/>
              </w:rPr>
              <w:t>EPRE ratio of PDCCH to PDCCH DMRS</w:t>
            </w:r>
          </w:p>
        </w:tc>
        <w:tc>
          <w:tcPr>
            <w:tcW w:w="772" w:type="dxa"/>
            <w:tcBorders>
              <w:bottom w:val="single" w:sz="4" w:space="0" w:color="auto"/>
            </w:tcBorders>
          </w:tcPr>
          <w:p w14:paraId="3AC7B8C0" w14:textId="77777777" w:rsidR="009F3451" w:rsidRPr="007275DF" w:rsidRDefault="009F3451" w:rsidP="00D00DFE">
            <w:pPr>
              <w:pStyle w:val="TAC"/>
            </w:pPr>
          </w:p>
        </w:tc>
        <w:tc>
          <w:tcPr>
            <w:tcW w:w="1386" w:type="dxa"/>
            <w:vMerge/>
          </w:tcPr>
          <w:p w14:paraId="1B076589" w14:textId="77777777" w:rsidR="009F3451" w:rsidRPr="007275DF" w:rsidRDefault="009F3451" w:rsidP="00D00DFE">
            <w:pPr>
              <w:pStyle w:val="TAC"/>
            </w:pPr>
          </w:p>
        </w:tc>
        <w:tc>
          <w:tcPr>
            <w:tcW w:w="2016" w:type="dxa"/>
            <w:gridSpan w:val="2"/>
            <w:vMerge/>
          </w:tcPr>
          <w:p w14:paraId="05CEECB3" w14:textId="77777777" w:rsidR="009F3451" w:rsidRPr="007275DF" w:rsidRDefault="009F3451" w:rsidP="00D00DFE">
            <w:pPr>
              <w:pStyle w:val="TAC"/>
              <w:rPr>
                <w:rFonts w:cs="v4.2.0"/>
              </w:rPr>
            </w:pPr>
          </w:p>
        </w:tc>
        <w:tc>
          <w:tcPr>
            <w:tcW w:w="2147" w:type="dxa"/>
            <w:gridSpan w:val="2"/>
            <w:vMerge/>
          </w:tcPr>
          <w:p w14:paraId="6E5B3DC8" w14:textId="77777777" w:rsidR="009F3451" w:rsidRPr="007275DF" w:rsidRDefault="009F3451" w:rsidP="00D00DFE">
            <w:pPr>
              <w:pStyle w:val="TAC"/>
            </w:pPr>
          </w:p>
        </w:tc>
      </w:tr>
      <w:tr w:rsidR="009F3451" w:rsidRPr="007275DF" w14:paraId="49FD25BD" w14:textId="77777777" w:rsidTr="00D00DFE">
        <w:trPr>
          <w:cantSplit/>
          <w:trHeight w:val="292"/>
        </w:trPr>
        <w:tc>
          <w:tcPr>
            <w:tcW w:w="2625" w:type="dxa"/>
            <w:gridSpan w:val="3"/>
            <w:tcBorders>
              <w:left w:val="single" w:sz="4" w:space="0" w:color="auto"/>
              <w:bottom w:val="single" w:sz="4" w:space="0" w:color="auto"/>
            </w:tcBorders>
          </w:tcPr>
          <w:p w14:paraId="5B7FF21F"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56787337" w14:textId="77777777" w:rsidR="009F3451" w:rsidRPr="007275DF" w:rsidRDefault="009F3451" w:rsidP="00D00DFE">
            <w:pPr>
              <w:pStyle w:val="TAC"/>
            </w:pPr>
          </w:p>
        </w:tc>
        <w:tc>
          <w:tcPr>
            <w:tcW w:w="1386" w:type="dxa"/>
            <w:vMerge/>
          </w:tcPr>
          <w:p w14:paraId="65E8EAA8" w14:textId="77777777" w:rsidR="009F3451" w:rsidRPr="007275DF" w:rsidRDefault="009F3451" w:rsidP="00D00DFE">
            <w:pPr>
              <w:pStyle w:val="TAC"/>
            </w:pPr>
          </w:p>
        </w:tc>
        <w:tc>
          <w:tcPr>
            <w:tcW w:w="2016" w:type="dxa"/>
            <w:gridSpan w:val="2"/>
            <w:vMerge/>
          </w:tcPr>
          <w:p w14:paraId="337F1B87" w14:textId="77777777" w:rsidR="009F3451" w:rsidRPr="007275DF" w:rsidRDefault="009F3451" w:rsidP="00D00DFE">
            <w:pPr>
              <w:pStyle w:val="TAC"/>
              <w:rPr>
                <w:rFonts w:cs="v4.2.0"/>
              </w:rPr>
            </w:pPr>
          </w:p>
        </w:tc>
        <w:tc>
          <w:tcPr>
            <w:tcW w:w="2147" w:type="dxa"/>
            <w:gridSpan w:val="2"/>
            <w:vMerge/>
          </w:tcPr>
          <w:p w14:paraId="2E4FE47C" w14:textId="77777777" w:rsidR="009F3451" w:rsidRPr="007275DF" w:rsidRDefault="009F3451" w:rsidP="00D00DFE">
            <w:pPr>
              <w:pStyle w:val="TAC"/>
            </w:pPr>
          </w:p>
        </w:tc>
      </w:tr>
      <w:tr w:rsidR="009F3451" w:rsidRPr="007275DF" w14:paraId="494E0468" w14:textId="77777777" w:rsidTr="00D00DFE">
        <w:trPr>
          <w:cantSplit/>
          <w:trHeight w:val="292"/>
        </w:trPr>
        <w:tc>
          <w:tcPr>
            <w:tcW w:w="2625" w:type="dxa"/>
            <w:gridSpan w:val="3"/>
            <w:tcBorders>
              <w:left w:val="single" w:sz="4" w:space="0" w:color="auto"/>
              <w:bottom w:val="single" w:sz="4" w:space="0" w:color="auto"/>
            </w:tcBorders>
          </w:tcPr>
          <w:p w14:paraId="0F9DA273"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D6DC0A3" w14:textId="77777777" w:rsidR="009F3451" w:rsidRPr="007275DF" w:rsidRDefault="009F3451" w:rsidP="00D00DFE">
            <w:pPr>
              <w:pStyle w:val="TAC"/>
            </w:pPr>
          </w:p>
        </w:tc>
        <w:tc>
          <w:tcPr>
            <w:tcW w:w="1386" w:type="dxa"/>
            <w:vMerge/>
          </w:tcPr>
          <w:p w14:paraId="66840328" w14:textId="77777777" w:rsidR="009F3451" w:rsidRPr="007275DF" w:rsidRDefault="009F3451" w:rsidP="00D00DFE">
            <w:pPr>
              <w:pStyle w:val="TAC"/>
            </w:pPr>
          </w:p>
        </w:tc>
        <w:tc>
          <w:tcPr>
            <w:tcW w:w="2016" w:type="dxa"/>
            <w:gridSpan w:val="2"/>
            <w:vMerge/>
          </w:tcPr>
          <w:p w14:paraId="7179FC7B" w14:textId="77777777" w:rsidR="009F3451" w:rsidRPr="007275DF" w:rsidRDefault="009F3451" w:rsidP="00D00DFE">
            <w:pPr>
              <w:pStyle w:val="TAC"/>
              <w:rPr>
                <w:rFonts w:cs="v4.2.0"/>
              </w:rPr>
            </w:pPr>
          </w:p>
        </w:tc>
        <w:tc>
          <w:tcPr>
            <w:tcW w:w="2147" w:type="dxa"/>
            <w:gridSpan w:val="2"/>
            <w:vMerge/>
          </w:tcPr>
          <w:p w14:paraId="6FD7EA8D" w14:textId="77777777" w:rsidR="009F3451" w:rsidRPr="007275DF" w:rsidRDefault="009F3451" w:rsidP="00D00DFE">
            <w:pPr>
              <w:pStyle w:val="TAC"/>
            </w:pPr>
          </w:p>
        </w:tc>
      </w:tr>
      <w:tr w:rsidR="009F3451" w:rsidRPr="007275DF" w14:paraId="51B590DA" w14:textId="77777777" w:rsidTr="00D00DFE">
        <w:trPr>
          <w:cantSplit/>
          <w:trHeight w:val="43"/>
        </w:trPr>
        <w:tc>
          <w:tcPr>
            <w:tcW w:w="2625" w:type="dxa"/>
            <w:gridSpan w:val="3"/>
            <w:tcBorders>
              <w:left w:val="single" w:sz="4" w:space="0" w:color="auto"/>
              <w:bottom w:val="single" w:sz="4" w:space="0" w:color="auto"/>
            </w:tcBorders>
          </w:tcPr>
          <w:p w14:paraId="510BD3E2" w14:textId="77777777" w:rsidR="009F3451" w:rsidRPr="007275DF" w:rsidRDefault="009F3451" w:rsidP="00D00DF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4DCC7797" w14:textId="77777777" w:rsidR="009F3451" w:rsidRPr="007275DF" w:rsidRDefault="009F3451" w:rsidP="00D00DFE">
            <w:pPr>
              <w:pStyle w:val="TAC"/>
            </w:pPr>
          </w:p>
        </w:tc>
        <w:tc>
          <w:tcPr>
            <w:tcW w:w="1386" w:type="dxa"/>
            <w:vMerge/>
          </w:tcPr>
          <w:p w14:paraId="3814CAAD" w14:textId="77777777" w:rsidR="009F3451" w:rsidRPr="007275DF" w:rsidRDefault="009F3451" w:rsidP="00D00DFE">
            <w:pPr>
              <w:pStyle w:val="TAC"/>
            </w:pPr>
          </w:p>
        </w:tc>
        <w:tc>
          <w:tcPr>
            <w:tcW w:w="2016" w:type="dxa"/>
            <w:gridSpan w:val="2"/>
            <w:vMerge/>
          </w:tcPr>
          <w:p w14:paraId="10B01B21" w14:textId="77777777" w:rsidR="009F3451" w:rsidRPr="007275DF" w:rsidRDefault="009F3451" w:rsidP="00D00DFE">
            <w:pPr>
              <w:pStyle w:val="TAC"/>
              <w:rPr>
                <w:rFonts w:cs="v4.2.0"/>
              </w:rPr>
            </w:pPr>
          </w:p>
        </w:tc>
        <w:tc>
          <w:tcPr>
            <w:tcW w:w="2147" w:type="dxa"/>
            <w:gridSpan w:val="2"/>
            <w:vMerge/>
          </w:tcPr>
          <w:p w14:paraId="4F0D7104" w14:textId="77777777" w:rsidR="009F3451" w:rsidRPr="007275DF" w:rsidRDefault="009F3451" w:rsidP="00D00DFE">
            <w:pPr>
              <w:pStyle w:val="TAC"/>
            </w:pPr>
          </w:p>
        </w:tc>
      </w:tr>
      <w:tr w:rsidR="009F3451" w:rsidRPr="007275DF" w14:paraId="4AAA61B4" w14:textId="77777777" w:rsidTr="00D00DFE">
        <w:trPr>
          <w:cantSplit/>
          <w:trHeight w:val="292"/>
        </w:trPr>
        <w:tc>
          <w:tcPr>
            <w:tcW w:w="2625" w:type="dxa"/>
            <w:gridSpan w:val="3"/>
            <w:tcBorders>
              <w:left w:val="single" w:sz="4" w:space="0" w:color="auto"/>
              <w:bottom w:val="single" w:sz="4" w:space="0" w:color="auto"/>
            </w:tcBorders>
          </w:tcPr>
          <w:p w14:paraId="3D82D256" w14:textId="77777777" w:rsidR="009F3451" w:rsidRPr="007275DF" w:rsidRDefault="009F3451" w:rsidP="00D00DFE">
            <w:pPr>
              <w:pStyle w:val="TAL"/>
              <w:rPr>
                <w:bCs/>
              </w:rPr>
            </w:pPr>
            <w:r w:rsidRPr="007275DF">
              <w:rPr>
                <w:bCs/>
              </w:rPr>
              <w:t>EPRE ratio of OCNG to OCNG DMRS (Note 1)</w:t>
            </w:r>
          </w:p>
        </w:tc>
        <w:tc>
          <w:tcPr>
            <w:tcW w:w="772" w:type="dxa"/>
            <w:tcBorders>
              <w:bottom w:val="single" w:sz="4" w:space="0" w:color="auto"/>
            </w:tcBorders>
          </w:tcPr>
          <w:p w14:paraId="5ECC1098" w14:textId="77777777" w:rsidR="009F3451" w:rsidRPr="007275DF" w:rsidRDefault="009F3451" w:rsidP="00D00DFE">
            <w:pPr>
              <w:pStyle w:val="TAC"/>
            </w:pPr>
          </w:p>
        </w:tc>
        <w:tc>
          <w:tcPr>
            <w:tcW w:w="1386" w:type="dxa"/>
            <w:vMerge/>
            <w:tcBorders>
              <w:bottom w:val="single" w:sz="4" w:space="0" w:color="auto"/>
            </w:tcBorders>
          </w:tcPr>
          <w:p w14:paraId="55A591E0" w14:textId="77777777" w:rsidR="009F3451" w:rsidRPr="007275DF" w:rsidRDefault="009F3451" w:rsidP="00D00DFE">
            <w:pPr>
              <w:pStyle w:val="TAC"/>
            </w:pPr>
          </w:p>
        </w:tc>
        <w:tc>
          <w:tcPr>
            <w:tcW w:w="2016" w:type="dxa"/>
            <w:gridSpan w:val="2"/>
            <w:vMerge/>
            <w:tcBorders>
              <w:bottom w:val="single" w:sz="4" w:space="0" w:color="auto"/>
            </w:tcBorders>
          </w:tcPr>
          <w:p w14:paraId="4BDA257A" w14:textId="77777777" w:rsidR="009F3451" w:rsidRPr="007275DF" w:rsidRDefault="009F3451" w:rsidP="00D00DFE">
            <w:pPr>
              <w:pStyle w:val="TAC"/>
              <w:rPr>
                <w:rFonts w:cs="v4.2.0"/>
              </w:rPr>
            </w:pPr>
          </w:p>
        </w:tc>
        <w:tc>
          <w:tcPr>
            <w:tcW w:w="2147" w:type="dxa"/>
            <w:gridSpan w:val="2"/>
            <w:vMerge/>
            <w:tcBorders>
              <w:bottom w:val="single" w:sz="4" w:space="0" w:color="auto"/>
            </w:tcBorders>
          </w:tcPr>
          <w:p w14:paraId="0ADC90C4" w14:textId="77777777" w:rsidR="009F3451" w:rsidRPr="007275DF" w:rsidRDefault="009F3451" w:rsidP="00D00DFE">
            <w:pPr>
              <w:pStyle w:val="TAC"/>
            </w:pPr>
          </w:p>
        </w:tc>
      </w:tr>
      <w:tr w:rsidR="009F3451" w:rsidRPr="007275DF" w14:paraId="12FC493C" w14:textId="77777777" w:rsidTr="00D00DFE">
        <w:trPr>
          <w:cantSplit/>
          <w:trHeight w:val="150"/>
        </w:trPr>
        <w:tc>
          <w:tcPr>
            <w:tcW w:w="2625" w:type="dxa"/>
            <w:gridSpan w:val="3"/>
          </w:tcPr>
          <w:p w14:paraId="05732091" w14:textId="77777777" w:rsidR="009F3451" w:rsidRPr="007275DF" w:rsidRDefault="009F3451" w:rsidP="00D00DFE">
            <w:pPr>
              <w:pStyle w:val="TAL"/>
            </w:pPr>
            <w:r w:rsidRPr="00A53C1B">
              <w:rPr>
                <w:rFonts w:eastAsia="Calibri"/>
                <w:position w:val="-12"/>
                <w:szCs w:val="22"/>
                <w:lang w:val="en-US"/>
              </w:rPr>
              <w:object w:dxaOrig="405" w:dyaOrig="345" w14:anchorId="52082B37">
                <v:shape id="_x0000_i1085" type="#_x0000_t75" style="width:21.75pt;height:14.25pt" o:ole="" fillcolor="window">
                  <v:imagedata r:id="rId23" o:title=""/>
                </v:shape>
                <o:OLEObject Type="Embed" ProgID="Equation.3" ShapeID="_x0000_i1085" DrawAspect="Content" ObjectID="_1706336231" r:id="rId86"/>
              </w:object>
            </w:r>
            <w:r w:rsidRPr="007275DF">
              <w:rPr>
                <w:vertAlign w:val="superscript"/>
                <w:lang w:val="en-US"/>
              </w:rPr>
              <w:t>Note2</w:t>
            </w:r>
          </w:p>
        </w:tc>
        <w:tc>
          <w:tcPr>
            <w:tcW w:w="772" w:type="dxa"/>
          </w:tcPr>
          <w:p w14:paraId="2CB51CEA" w14:textId="77777777" w:rsidR="009F3451" w:rsidRPr="007275DF" w:rsidRDefault="009F3451" w:rsidP="00D00DFE">
            <w:pPr>
              <w:pStyle w:val="TAC"/>
            </w:pPr>
            <w:r w:rsidRPr="007275DF">
              <w:t>dBm/15kHz</w:t>
            </w:r>
          </w:p>
        </w:tc>
        <w:tc>
          <w:tcPr>
            <w:tcW w:w="1386" w:type="dxa"/>
          </w:tcPr>
          <w:p w14:paraId="3B23065D" w14:textId="77777777" w:rsidR="009F3451" w:rsidRPr="007275DF" w:rsidRDefault="009F3451" w:rsidP="00D00DFE">
            <w:pPr>
              <w:pStyle w:val="TAC"/>
            </w:pPr>
            <w:r w:rsidRPr="007275DF">
              <w:t>Config 1,2,3</w:t>
            </w:r>
          </w:p>
        </w:tc>
        <w:tc>
          <w:tcPr>
            <w:tcW w:w="2016" w:type="dxa"/>
            <w:gridSpan w:val="2"/>
          </w:tcPr>
          <w:p w14:paraId="49B7F0F5" w14:textId="77777777" w:rsidR="009F3451" w:rsidRPr="007275DF" w:rsidRDefault="009F3451" w:rsidP="00D00DFE">
            <w:pPr>
              <w:pStyle w:val="TAC"/>
            </w:pPr>
            <w:del w:id="820" w:author="Author">
              <w:r w:rsidRPr="007275DF" w:rsidDel="00A12FA0">
                <w:delText>[</w:delText>
              </w:r>
            </w:del>
            <w:r w:rsidRPr="007275DF">
              <w:t>-10</w:t>
            </w:r>
            <w:del w:id="821" w:author="Author">
              <w:r w:rsidRPr="007275DF" w:rsidDel="00892986">
                <w:delText>1</w:delText>
              </w:r>
            </w:del>
            <w:ins w:id="822" w:author="Author">
              <w:r>
                <w:t>4</w:t>
              </w:r>
            </w:ins>
            <w:del w:id="823" w:author="Author">
              <w:r w:rsidRPr="007275DF" w:rsidDel="00A12FA0">
                <w:delText>]</w:delText>
              </w:r>
            </w:del>
          </w:p>
        </w:tc>
        <w:tc>
          <w:tcPr>
            <w:tcW w:w="2147" w:type="dxa"/>
            <w:gridSpan w:val="2"/>
          </w:tcPr>
          <w:p w14:paraId="30A3B24F" w14:textId="77777777" w:rsidR="009F3451" w:rsidRPr="007275DF" w:rsidRDefault="009F3451" w:rsidP="00D00DFE">
            <w:pPr>
              <w:pStyle w:val="TAC"/>
            </w:pPr>
            <w:r w:rsidRPr="007275DF">
              <w:t>-98</w:t>
            </w:r>
          </w:p>
        </w:tc>
      </w:tr>
      <w:tr w:rsidR="009F3451" w:rsidRPr="007275DF" w14:paraId="089EFC31" w14:textId="77777777" w:rsidTr="00D00DFE">
        <w:trPr>
          <w:cantSplit/>
          <w:trHeight w:val="150"/>
        </w:trPr>
        <w:tc>
          <w:tcPr>
            <w:tcW w:w="2625" w:type="dxa"/>
            <w:gridSpan w:val="3"/>
            <w:vMerge w:val="restart"/>
          </w:tcPr>
          <w:p w14:paraId="73922FAD" w14:textId="77777777" w:rsidR="009F3451" w:rsidRPr="007275DF" w:rsidRDefault="009F3451" w:rsidP="00D00DFE">
            <w:pPr>
              <w:pStyle w:val="TAL"/>
            </w:pPr>
            <w:r w:rsidRPr="00A53C1B">
              <w:rPr>
                <w:rFonts w:eastAsia="Calibri"/>
                <w:position w:val="-12"/>
                <w:szCs w:val="22"/>
                <w:lang w:val="en-US"/>
              </w:rPr>
              <w:object w:dxaOrig="405" w:dyaOrig="345" w14:anchorId="1E6EB818">
                <v:shape id="_x0000_i1086" type="#_x0000_t75" style="width:21.75pt;height:14.25pt" o:ole="" fillcolor="window">
                  <v:imagedata r:id="rId23" o:title=""/>
                </v:shape>
                <o:OLEObject Type="Embed" ProgID="Equation.3" ShapeID="_x0000_i1086" DrawAspect="Content" ObjectID="_1706336232" r:id="rId87"/>
              </w:object>
            </w:r>
            <w:r w:rsidRPr="007275DF">
              <w:rPr>
                <w:vertAlign w:val="superscript"/>
                <w:lang w:val="en-US"/>
              </w:rPr>
              <w:t>Note2</w:t>
            </w:r>
          </w:p>
        </w:tc>
        <w:tc>
          <w:tcPr>
            <w:tcW w:w="772" w:type="dxa"/>
            <w:vMerge w:val="restart"/>
          </w:tcPr>
          <w:p w14:paraId="4A3BF87B" w14:textId="77777777" w:rsidR="009F3451" w:rsidRPr="007275DF" w:rsidRDefault="009F3451" w:rsidP="00D00DFE">
            <w:pPr>
              <w:pStyle w:val="TAC"/>
            </w:pPr>
            <w:r w:rsidRPr="007275DF">
              <w:t>dBm/SCS</w:t>
            </w:r>
          </w:p>
        </w:tc>
        <w:tc>
          <w:tcPr>
            <w:tcW w:w="1386" w:type="dxa"/>
          </w:tcPr>
          <w:p w14:paraId="79B8719A"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2"/>
          </w:tcPr>
          <w:p w14:paraId="33EB28DE" w14:textId="77777777" w:rsidR="009F3451" w:rsidRPr="007275DF" w:rsidRDefault="009F3451" w:rsidP="00D00DFE">
            <w:pPr>
              <w:pStyle w:val="TAC"/>
            </w:pPr>
            <w:del w:id="824" w:author="Author">
              <w:r w:rsidRPr="007275DF" w:rsidDel="00A12FA0">
                <w:delText>[</w:delText>
              </w:r>
            </w:del>
            <w:r w:rsidRPr="007275DF">
              <w:t>-101</w:t>
            </w:r>
            <w:del w:id="825" w:author="Author">
              <w:r w:rsidRPr="007275DF" w:rsidDel="00A12FA0">
                <w:delText>]</w:delText>
              </w:r>
            </w:del>
          </w:p>
        </w:tc>
        <w:tc>
          <w:tcPr>
            <w:tcW w:w="2147" w:type="dxa"/>
            <w:gridSpan w:val="2"/>
          </w:tcPr>
          <w:p w14:paraId="5F8B934E" w14:textId="77777777" w:rsidR="009F3451" w:rsidRPr="007275DF" w:rsidRDefault="009F3451" w:rsidP="00D00DFE">
            <w:pPr>
              <w:pStyle w:val="TAC"/>
            </w:pPr>
            <w:r w:rsidRPr="007275DF">
              <w:t>-98</w:t>
            </w:r>
          </w:p>
        </w:tc>
      </w:tr>
      <w:tr w:rsidR="009F3451" w:rsidRPr="007275DF" w14:paraId="7C9E3C15" w14:textId="77777777" w:rsidTr="00D00DFE">
        <w:trPr>
          <w:cantSplit/>
          <w:trHeight w:val="150"/>
        </w:trPr>
        <w:tc>
          <w:tcPr>
            <w:tcW w:w="2625" w:type="dxa"/>
            <w:gridSpan w:val="3"/>
            <w:vMerge/>
          </w:tcPr>
          <w:p w14:paraId="563DAA02" w14:textId="77777777" w:rsidR="009F3451" w:rsidRPr="007275DF" w:rsidRDefault="009F3451" w:rsidP="00D00DFE">
            <w:pPr>
              <w:pStyle w:val="TAL"/>
            </w:pPr>
          </w:p>
        </w:tc>
        <w:tc>
          <w:tcPr>
            <w:tcW w:w="772" w:type="dxa"/>
            <w:vMerge/>
          </w:tcPr>
          <w:p w14:paraId="16AFF023" w14:textId="77777777" w:rsidR="009F3451" w:rsidRPr="007275DF" w:rsidRDefault="009F3451" w:rsidP="00D00DFE">
            <w:pPr>
              <w:pStyle w:val="TAC"/>
            </w:pPr>
          </w:p>
        </w:tc>
        <w:tc>
          <w:tcPr>
            <w:tcW w:w="1386" w:type="dxa"/>
          </w:tcPr>
          <w:p w14:paraId="769C2748"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2"/>
          </w:tcPr>
          <w:p w14:paraId="5F9BFAAD" w14:textId="77777777" w:rsidR="009F3451" w:rsidRPr="007275DF" w:rsidRDefault="009F3451" w:rsidP="00D00DFE">
            <w:pPr>
              <w:pStyle w:val="TAC"/>
            </w:pPr>
            <w:del w:id="826" w:author="Author">
              <w:r w:rsidRPr="007275DF" w:rsidDel="00A12FA0">
                <w:delText>[</w:delText>
              </w:r>
            </w:del>
            <w:r w:rsidRPr="007275DF">
              <w:t>-101</w:t>
            </w:r>
            <w:del w:id="827" w:author="Author">
              <w:r w:rsidRPr="007275DF" w:rsidDel="00A12FA0">
                <w:delText>]</w:delText>
              </w:r>
            </w:del>
          </w:p>
        </w:tc>
        <w:tc>
          <w:tcPr>
            <w:tcW w:w="2147" w:type="dxa"/>
            <w:gridSpan w:val="2"/>
          </w:tcPr>
          <w:p w14:paraId="7DECB30F" w14:textId="77777777" w:rsidR="009F3451" w:rsidRPr="007275DF" w:rsidRDefault="009F3451" w:rsidP="00D00DFE">
            <w:pPr>
              <w:pStyle w:val="TAC"/>
            </w:pPr>
            <w:r w:rsidRPr="007275DF">
              <w:t>-95</w:t>
            </w:r>
          </w:p>
        </w:tc>
      </w:tr>
      <w:tr w:rsidR="009F3451" w:rsidRPr="007275DF" w14:paraId="484AA3F5" w14:textId="77777777" w:rsidTr="00D00DFE">
        <w:trPr>
          <w:cantSplit/>
          <w:trHeight w:val="92"/>
        </w:trPr>
        <w:tc>
          <w:tcPr>
            <w:tcW w:w="2625" w:type="dxa"/>
            <w:gridSpan w:val="3"/>
            <w:vMerge w:val="restart"/>
          </w:tcPr>
          <w:p w14:paraId="5D73F8B9"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72" w:type="dxa"/>
            <w:vMerge w:val="restart"/>
          </w:tcPr>
          <w:p w14:paraId="4519BE3A" w14:textId="77777777" w:rsidR="009F3451" w:rsidRPr="007275DF" w:rsidRDefault="009F3451" w:rsidP="00D00DFE">
            <w:pPr>
              <w:pStyle w:val="TAC"/>
            </w:pPr>
            <w:r w:rsidRPr="007275DF">
              <w:t>dBm/SCS</w:t>
            </w:r>
          </w:p>
        </w:tc>
        <w:tc>
          <w:tcPr>
            <w:tcW w:w="1386" w:type="dxa"/>
          </w:tcPr>
          <w:p w14:paraId="07A39BED" w14:textId="77777777" w:rsidR="009F3451" w:rsidRPr="007275DF" w:rsidRDefault="009F3451" w:rsidP="00D00DFE">
            <w:pPr>
              <w:pStyle w:val="TAC"/>
              <w:rPr>
                <w:lang w:val="da-DK"/>
              </w:rPr>
            </w:pPr>
            <w:r w:rsidRPr="007275DF">
              <w:t>Config</w:t>
            </w:r>
            <w:r w:rsidRPr="007275DF">
              <w:rPr>
                <w:szCs w:val="18"/>
              </w:rPr>
              <w:t xml:space="preserve"> 1,2</w:t>
            </w:r>
          </w:p>
        </w:tc>
        <w:tc>
          <w:tcPr>
            <w:tcW w:w="984" w:type="dxa"/>
          </w:tcPr>
          <w:p w14:paraId="2AA1994F" w14:textId="77777777" w:rsidR="009F3451" w:rsidRPr="007275DF" w:rsidRDefault="009F3451" w:rsidP="00D00DFE">
            <w:pPr>
              <w:pStyle w:val="TAC"/>
            </w:pPr>
            <w:r w:rsidRPr="007275DF">
              <w:t>-91</w:t>
            </w:r>
          </w:p>
        </w:tc>
        <w:tc>
          <w:tcPr>
            <w:tcW w:w="1032" w:type="dxa"/>
          </w:tcPr>
          <w:p w14:paraId="148326BF" w14:textId="77777777" w:rsidR="009F3451" w:rsidRPr="007275DF" w:rsidRDefault="009F3451" w:rsidP="00D00DFE">
            <w:pPr>
              <w:pStyle w:val="TAC"/>
            </w:pPr>
            <w:r w:rsidRPr="007275DF">
              <w:t>-91</w:t>
            </w:r>
          </w:p>
        </w:tc>
        <w:tc>
          <w:tcPr>
            <w:tcW w:w="936" w:type="dxa"/>
          </w:tcPr>
          <w:p w14:paraId="067225F6" w14:textId="77777777" w:rsidR="009F3451" w:rsidRPr="007275DF" w:rsidRDefault="009F3451" w:rsidP="00D00DFE">
            <w:pPr>
              <w:pStyle w:val="TAC"/>
            </w:pPr>
            <w:r w:rsidRPr="007275DF">
              <w:t>-Infinity</w:t>
            </w:r>
          </w:p>
        </w:tc>
        <w:tc>
          <w:tcPr>
            <w:tcW w:w="1211" w:type="dxa"/>
          </w:tcPr>
          <w:p w14:paraId="64270729" w14:textId="77777777" w:rsidR="009F3451" w:rsidRPr="007275DF" w:rsidRDefault="009F3451" w:rsidP="00D00DFE">
            <w:pPr>
              <w:pStyle w:val="TAC"/>
            </w:pPr>
            <w:r w:rsidRPr="007275DF">
              <w:t>-91</w:t>
            </w:r>
          </w:p>
        </w:tc>
      </w:tr>
      <w:tr w:rsidR="009F3451" w:rsidRPr="007275DF" w14:paraId="06E673E2" w14:textId="77777777" w:rsidTr="00D00DFE">
        <w:trPr>
          <w:cantSplit/>
          <w:trHeight w:val="92"/>
        </w:trPr>
        <w:tc>
          <w:tcPr>
            <w:tcW w:w="2625" w:type="dxa"/>
            <w:gridSpan w:val="3"/>
            <w:vMerge/>
          </w:tcPr>
          <w:p w14:paraId="7280D5B4" w14:textId="77777777" w:rsidR="009F3451" w:rsidRPr="007275DF" w:rsidRDefault="009F3451" w:rsidP="00D00DFE">
            <w:pPr>
              <w:pStyle w:val="TAL"/>
            </w:pPr>
          </w:p>
        </w:tc>
        <w:tc>
          <w:tcPr>
            <w:tcW w:w="772" w:type="dxa"/>
            <w:vMerge/>
          </w:tcPr>
          <w:p w14:paraId="53934337" w14:textId="77777777" w:rsidR="009F3451" w:rsidRPr="007275DF" w:rsidRDefault="009F3451" w:rsidP="00D00DFE">
            <w:pPr>
              <w:pStyle w:val="TAC"/>
            </w:pPr>
          </w:p>
        </w:tc>
        <w:tc>
          <w:tcPr>
            <w:tcW w:w="1386" w:type="dxa"/>
          </w:tcPr>
          <w:p w14:paraId="53867350" w14:textId="77777777" w:rsidR="009F3451" w:rsidRPr="007275DF" w:rsidRDefault="009F3451" w:rsidP="00D00DFE">
            <w:pPr>
              <w:pStyle w:val="TAC"/>
              <w:rPr>
                <w:lang w:val="da-DK"/>
              </w:rPr>
            </w:pPr>
            <w:r w:rsidRPr="007275DF">
              <w:t>Config</w:t>
            </w:r>
            <w:r w:rsidRPr="007275DF">
              <w:rPr>
                <w:szCs w:val="18"/>
              </w:rPr>
              <w:t xml:space="preserve"> 3</w:t>
            </w:r>
          </w:p>
        </w:tc>
        <w:tc>
          <w:tcPr>
            <w:tcW w:w="984" w:type="dxa"/>
          </w:tcPr>
          <w:p w14:paraId="6802B833" w14:textId="77777777" w:rsidR="009F3451" w:rsidRPr="007275DF" w:rsidRDefault="009F3451" w:rsidP="00D00DFE">
            <w:pPr>
              <w:pStyle w:val="TAC"/>
            </w:pPr>
            <w:r w:rsidRPr="007275DF">
              <w:t>-91</w:t>
            </w:r>
          </w:p>
        </w:tc>
        <w:tc>
          <w:tcPr>
            <w:tcW w:w="1032" w:type="dxa"/>
          </w:tcPr>
          <w:p w14:paraId="4B616B32" w14:textId="77777777" w:rsidR="009F3451" w:rsidRPr="007275DF" w:rsidRDefault="009F3451" w:rsidP="00D00DFE">
            <w:pPr>
              <w:pStyle w:val="TAC"/>
            </w:pPr>
            <w:r w:rsidRPr="007275DF">
              <w:t>-91</w:t>
            </w:r>
          </w:p>
        </w:tc>
        <w:tc>
          <w:tcPr>
            <w:tcW w:w="936" w:type="dxa"/>
          </w:tcPr>
          <w:p w14:paraId="735A41DD" w14:textId="77777777" w:rsidR="009F3451" w:rsidRPr="007275DF" w:rsidRDefault="009F3451" w:rsidP="00D00DFE">
            <w:pPr>
              <w:pStyle w:val="TAC"/>
            </w:pPr>
            <w:r w:rsidRPr="007275DF">
              <w:t>-Infinity</w:t>
            </w:r>
          </w:p>
        </w:tc>
        <w:tc>
          <w:tcPr>
            <w:tcW w:w="1211" w:type="dxa"/>
          </w:tcPr>
          <w:p w14:paraId="689DC048" w14:textId="77777777" w:rsidR="009F3451" w:rsidRPr="007275DF" w:rsidRDefault="009F3451" w:rsidP="00D00DFE">
            <w:pPr>
              <w:pStyle w:val="TAC"/>
            </w:pPr>
            <w:r w:rsidRPr="007275DF">
              <w:t>-88</w:t>
            </w:r>
          </w:p>
        </w:tc>
      </w:tr>
      <w:tr w:rsidR="009F3451" w:rsidRPr="007275DF" w14:paraId="7AE41CEF" w14:textId="77777777" w:rsidTr="00D00DFE">
        <w:trPr>
          <w:cantSplit/>
          <w:trHeight w:val="94"/>
        </w:trPr>
        <w:tc>
          <w:tcPr>
            <w:tcW w:w="2625" w:type="dxa"/>
            <w:gridSpan w:val="3"/>
          </w:tcPr>
          <w:p w14:paraId="51F863E4" w14:textId="77777777" w:rsidR="009F3451" w:rsidRPr="007275DF" w:rsidRDefault="009F3451" w:rsidP="00D00DFE">
            <w:pPr>
              <w:pStyle w:val="TAL"/>
            </w:pPr>
            <w:r w:rsidRPr="00A53C1B">
              <w:rPr>
                <w:position w:val="-12"/>
              </w:rPr>
              <w:object w:dxaOrig="620" w:dyaOrig="380" w14:anchorId="189945C4">
                <v:shape id="_x0000_i1087" type="#_x0000_t75" style="width:21.75pt;height:14.25pt" o:ole="" fillcolor="window">
                  <v:imagedata r:id="rId26" o:title=""/>
                </v:shape>
                <o:OLEObject Type="Embed" ProgID="Equation.3" ShapeID="_x0000_i1087" DrawAspect="Content" ObjectID="_1706336233" r:id="rId88"/>
              </w:object>
            </w:r>
          </w:p>
        </w:tc>
        <w:tc>
          <w:tcPr>
            <w:tcW w:w="772" w:type="dxa"/>
          </w:tcPr>
          <w:p w14:paraId="411D03E9" w14:textId="77777777" w:rsidR="009F3451" w:rsidRPr="007275DF" w:rsidRDefault="009F3451" w:rsidP="00D00DFE">
            <w:pPr>
              <w:pStyle w:val="TAC"/>
            </w:pPr>
            <w:r w:rsidRPr="007275DF">
              <w:t>dB</w:t>
            </w:r>
          </w:p>
        </w:tc>
        <w:tc>
          <w:tcPr>
            <w:tcW w:w="1386" w:type="dxa"/>
          </w:tcPr>
          <w:p w14:paraId="112BD292" w14:textId="77777777" w:rsidR="009F3451" w:rsidRPr="007275DF" w:rsidRDefault="009F3451" w:rsidP="00D00DFE">
            <w:pPr>
              <w:pStyle w:val="TAC"/>
            </w:pPr>
            <w:r w:rsidRPr="007275DF">
              <w:t>Config 1,2,3</w:t>
            </w:r>
          </w:p>
        </w:tc>
        <w:tc>
          <w:tcPr>
            <w:tcW w:w="984" w:type="dxa"/>
          </w:tcPr>
          <w:p w14:paraId="5939E51B" w14:textId="77777777" w:rsidR="009F3451" w:rsidRPr="007275DF" w:rsidDel="004B51DC" w:rsidRDefault="009F3451" w:rsidP="00D00DFE">
            <w:pPr>
              <w:pStyle w:val="TAC"/>
            </w:pPr>
            <w:r w:rsidRPr="007275DF">
              <w:t>4</w:t>
            </w:r>
          </w:p>
        </w:tc>
        <w:tc>
          <w:tcPr>
            <w:tcW w:w="1032" w:type="dxa"/>
          </w:tcPr>
          <w:p w14:paraId="1D17343F" w14:textId="77777777" w:rsidR="009F3451" w:rsidRPr="007275DF" w:rsidDel="004B51DC" w:rsidRDefault="009F3451" w:rsidP="00D00DFE">
            <w:pPr>
              <w:pStyle w:val="TAC"/>
            </w:pPr>
            <w:r w:rsidRPr="007275DF">
              <w:t>4</w:t>
            </w:r>
          </w:p>
        </w:tc>
        <w:tc>
          <w:tcPr>
            <w:tcW w:w="936" w:type="dxa"/>
          </w:tcPr>
          <w:p w14:paraId="1E3C1CE5" w14:textId="77777777" w:rsidR="009F3451" w:rsidRPr="007275DF" w:rsidDel="00B36E6D" w:rsidRDefault="009F3451" w:rsidP="00D00DFE">
            <w:pPr>
              <w:pStyle w:val="TAC"/>
            </w:pPr>
            <w:r w:rsidRPr="007275DF">
              <w:t>-Infinity</w:t>
            </w:r>
          </w:p>
        </w:tc>
        <w:tc>
          <w:tcPr>
            <w:tcW w:w="1211" w:type="dxa"/>
          </w:tcPr>
          <w:p w14:paraId="032D4607" w14:textId="77777777" w:rsidR="009F3451" w:rsidRPr="007275DF" w:rsidDel="004B51DC" w:rsidRDefault="009F3451" w:rsidP="00D00DFE">
            <w:pPr>
              <w:pStyle w:val="TAC"/>
            </w:pPr>
            <w:r w:rsidRPr="007275DF">
              <w:t>7</w:t>
            </w:r>
          </w:p>
        </w:tc>
      </w:tr>
      <w:tr w:rsidR="009F3451" w:rsidRPr="007275DF" w14:paraId="33F36243" w14:textId="77777777" w:rsidTr="00D00DFE">
        <w:trPr>
          <w:cantSplit/>
          <w:trHeight w:val="94"/>
        </w:trPr>
        <w:tc>
          <w:tcPr>
            <w:tcW w:w="2625" w:type="dxa"/>
            <w:gridSpan w:val="3"/>
          </w:tcPr>
          <w:p w14:paraId="1C36E4FB" w14:textId="77777777" w:rsidR="009F3451" w:rsidRPr="007275DF" w:rsidRDefault="009F3451" w:rsidP="00D00DFE">
            <w:pPr>
              <w:pStyle w:val="TAL"/>
            </w:pPr>
            <w:r w:rsidRPr="00A53C1B">
              <w:rPr>
                <w:position w:val="-12"/>
              </w:rPr>
              <w:object w:dxaOrig="800" w:dyaOrig="380" w14:anchorId="4B1629E6">
                <v:shape id="_x0000_i1088" type="#_x0000_t75" style="width:28.5pt;height:14.25pt" o:ole="" fillcolor="window">
                  <v:imagedata r:id="rId28" o:title=""/>
                </v:shape>
                <o:OLEObject Type="Embed" ProgID="Equation.3" ShapeID="_x0000_i1088" DrawAspect="Content" ObjectID="_1706336234" r:id="rId89"/>
              </w:object>
            </w:r>
          </w:p>
        </w:tc>
        <w:tc>
          <w:tcPr>
            <w:tcW w:w="772" w:type="dxa"/>
          </w:tcPr>
          <w:p w14:paraId="00FB27CF" w14:textId="77777777" w:rsidR="009F3451" w:rsidRPr="007275DF" w:rsidRDefault="009F3451" w:rsidP="00D00DFE">
            <w:pPr>
              <w:pStyle w:val="TAC"/>
            </w:pPr>
            <w:r w:rsidRPr="007275DF">
              <w:t>dB</w:t>
            </w:r>
          </w:p>
        </w:tc>
        <w:tc>
          <w:tcPr>
            <w:tcW w:w="1386" w:type="dxa"/>
          </w:tcPr>
          <w:p w14:paraId="3E32F3A3" w14:textId="77777777" w:rsidR="009F3451" w:rsidRPr="007275DF" w:rsidRDefault="009F3451" w:rsidP="00D00DFE">
            <w:pPr>
              <w:pStyle w:val="TAC"/>
            </w:pPr>
            <w:r w:rsidRPr="007275DF">
              <w:t>Config 1,2,3</w:t>
            </w:r>
          </w:p>
        </w:tc>
        <w:tc>
          <w:tcPr>
            <w:tcW w:w="984" w:type="dxa"/>
          </w:tcPr>
          <w:p w14:paraId="43B979F9" w14:textId="77777777" w:rsidR="009F3451" w:rsidRPr="007275DF" w:rsidDel="004B51DC" w:rsidRDefault="009F3451" w:rsidP="00D00DFE">
            <w:pPr>
              <w:pStyle w:val="TAC"/>
            </w:pPr>
            <w:r w:rsidRPr="007275DF">
              <w:t>4</w:t>
            </w:r>
          </w:p>
        </w:tc>
        <w:tc>
          <w:tcPr>
            <w:tcW w:w="1032" w:type="dxa"/>
          </w:tcPr>
          <w:p w14:paraId="3D892EE2" w14:textId="77777777" w:rsidR="009F3451" w:rsidRPr="007275DF" w:rsidDel="004B51DC" w:rsidRDefault="009F3451" w:rsidP="00D00DFE">
            <w:pPr>
              <w:pStyle w:val="TAC"/>
            </w:pPr>
            <w:r w:rsidRPr="007275DF">
              <w:t>4</w:t>
            </w:r>
          </w:p>
        </w:tc>
        <w:tc>
          <w:tcPr>
            <w:tcW w:w="936" w:type="dxa"/>
          </w:tcPr>
          <w:p w14:paraId="52D85D61" w14:textId="77777777" w:rsidR="009F3451" w:rsidRPr="007275DF" w:rsidDel="00B36E6D" w:rsidRDefault="009F3451" w:rsidP="00D00DFE">
            <w:pPr>
              <w:pStyle w:val="TAC"/>
            </w:pPr>
            <w:r w:rsidRPr="007275DF">
              <w:t>-Infinity</w:t>
            </w:r>
          </w:p>
        </w:tc>
        <w:tc>
          <w:tcPr>
            <w:tcW w:w="1211" w:type="dxa"/>
          </w:tcPr>
          <w:p w14:paraId="518344CE" w14:textId="77777777" w:rsidR="009F3451" w:rsidRPr="007275DF" w:rsidDel="004B51DC" w:rsidRDefault="009F3451" w:rsidP="00D00DFE">
            <w:pPr>
              <w:pStyle w:val="TAC"/>
            </w:pPr>
            <w:r w:rsidRPr="007275DF">
              <w:t>7</w:t>
            </w:r>
          </w:p>
        </w:tc>
      </w:tr>
      <w:tr w:rsidR="009F3451" w:rsidRPr="007275DF" w14:paraId="087576FA" w14:textId="77777777" w:rsidTr="00D00DFE">
        <w:trPr>
          <w:cantSplit/>
          <w:trHeight w:val="94"/>
        </w:trPr>
        <w:tc>
          <w:tcPr>
            <w:tcW w:w="2625" w:type="dxa"/>
            <w:gridSpan w:val="3"/>
            <w:vMerge w:val="restart"/>
          </w:tcPr>
          <w:p w14:paraId="1B0D6C80"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6D081AE7" w14:textId="77777777" w:rsidR="009F3451" w:rsidRPr="007275DF" w:rsidRDefault="009F3451" w:rsidP="00D00DFE">
            <w:pPr>
              <w:pStyle w:val="TAC"/>
              <w:rPr>
                <w:rFonts w:cs="Arial"/>
                <w:szCs w:val="18"/>
              </w:rPr>
            </w:pPr>
            <w:r w:rsidRPr="007275DF">
              <w:rPr>
                <w:rFonts w:cs="Arial"/>
                <w:szCs w:val="18"/>
              </w:rPr>
              <w:t>dBm/9.36MHz</w:t>
            </w:r>
          </w:p>
        </w:tc>
        <w:tc>
          <w:tcPr>
            <w:tcW w:w="1386" w:type="dxa"/>
          </w:tcPr>
          <w:p w14:paraId="6AFCF6CB" w14:textId="77777777" w:rsidR="009F3451" w:rsidRPr="007275DF" w:rsidRDefault="009F3451" w:rsidP="00D00DFE">
            <w:pPr>
              <w:pStyle w:val="TAC"/>
              <w:rPr>
                <w:rFonts w:cs="Arial"/>
                <w:szCs w:val="18"/>
              </w:rPr>
            </w:pPr>
            <w:r w:rsidRPr="007275DF">
              <w:t>Config</w:t>
            </w:r>
            <w:r w:rsidRPr="007275DF">
              <w:rPr>
                <w:szCs w:val="18"/>
              </w:rPr>
              <w:t xml:space="preserve"> 1,2</w:t>
            </w:r>
          </w:p>
        </w:tc>
        <w:tc>
          <w:tcPr>
            <w:tcW w:w="984" w:type="dxa"/>
          </w:tcPr>
          <w:p w14:paraId="0594B2B9" w14:textId="77777777" w:rsidR="009F3451" w:rsidRPr="007275DF" w:rsidRDefault="009F3451" w:rsidP="00D00DFE">
            <w:pPr>
              <w:pStyle w:val="TAC"/>
              <w:rPr>
                <w:rFonts w:cs="Arial"/>
                <w:szCs w:val="18"/>
              </w:rPr>
            </w:pPr>
            <w:r w:rsidRPr="007275DF">
              <w:rPr>
                <w:rFonts w:cs="Arial"/>
                <w:szCs w:val="18"/>
              </w:rPr>
              <w:t>-58.49</w:t>
            </w:r>
          </w:p>
        </w:tc>
        <w:tc>
          <w:tcPr>
            <w:tcW w:w="1032" w:type="dxa"/>
          </w:tcPr>
          <w:p w14:paraId="3499291E" w14:textId="77777777" w:rsidR="009F3451" w:rsidRPr="007275DF" w:rsidRDefault="009F3451" w:rsidP="00D00DFE">
            <w:pPr>
              <w:pStyle w:val="TAC"/>
              <w:rPr>
                <w:rFonts w:cs="Arial"/>
                <w:szCs w:val="18"/>
              </w:rPr>
            </w:pPr>
            <w:r w:rsidRPr="007275DF">
              <w:rPr>
                <w:rFonts w:cs="Arial"/>
                <w:szCs w:val="18"/>
              </w:rPr>
              <w:t>-58.49</w:t>
            </w:r>
          </w:p>
        </w:tc>
        <w:tc>
          <w:tcPr>
            <w:tcW w:w="936" w:type="dxa"/>
          </w:tcPr>
          <w:p w14:paraId="72CB296E" w14:textId="77777777" w:rsidR="009F3451" w:rsidRPr="007275DF" w:rsidRDefault="009F3451" w:rsidP="00D00DFE">
            <w:pPr>
              <w:pStyle w:val="TAC"/>
              <w:rPr>
                <w:rFonts w:cs="Arial"/>
                <w:szCs w:val="18"/>
              </w:rPr>
            </w:pPr>
            <w:r w:rsidRPr="007275DF">
              <w:rPr>
                <w:rFonts w:cs="Arial"/>
                <w:szCs w:val="18"/>
              </w:rPr>
              <w:t>-70.05</w:t>
            </w:r>
          </w:p>
        </w:tc>
        <w:tc>
          <w:tcPr>
            <w:tcW w:w="1211" w:type="dxa"/>
          </w:tcPr>
          <w:p w14:paraId="77015060" w14:textId="77777777" w:rsidR="009F3451" w:rsidRPr="007275DF" w:rsidRDefault="009F3451" w:rsidP="00D00DFE">
            <w:pPr>
              <w:pStyle w:val="TAC"/>
              <w:rPr>
                <w:rFonts w:cs="Arial"/>
                <w:szCs w:val="18"/>
              </w:rPr>
            </w:pPr>
            <w:r w:rsidRPr="007275DF">
              <w:rPr>
                <w:rFonts w:cs="Arial"/>
                <w:szCs w:val="18"/>
              </w:rPr>
              <w:t>-62.26</w:t>
            </w:r>
          </w:p>
        </w:tc>
      </w:tr>
      <w:tr w:rsidR="009F3451" w:rsidRPr="007275DF" w14:paraId="732CA83F" w14:textId="77777777" w:rsidTr="00D00DFE">
        <w:trPr>
          <w:cantSplit/>
          <w:trHeight w:val="94"/>
        </w:trPr>
        <w:tc>
          <w:tcPr>
            <w:tcW w:w="2625" w:type="dxa"/>
            <w:gridSpan w:val="3"/>
            <w:vMerge/>
          </w:tcPr>
          <w:p w14:paraId="1D62114A" w14:textId="77777777" w:rsidR="009F3451" w:rsidRPr="007275DF" w:rsidRDefault="009F3451" w:rsidP="00D00DFE">
            <w:pPr>
              <w:pStyle w:val="TAL"/>
              <w:rPr>
                <w:rFonts w:cs="Arial"/>
                <w:szCs w:val="18"/>
              </w:rPr>
            </w:pPr>
          </w:p>
        </w:tc>
        <w:tc>
          <w:tcPr>
            <w:tcW w:w="772" w:type="dxa"/>
          </w:tcPr>
          <w:p w14:paraId="563E0DC3" w14:textId="77777777" w:rsidR="009F3451" w:rsidRPr="007275DF" w:rsidRDefault="009F3451" w:rsidP="00D00DFE">
            <w:pPr>
              <w:pStyle w:val="TAC"/>
              <w:rPr>
                <w:rFonts w:cs="Arial"/>
                <w:szCs w:val="18"/>
              </w:rPr>
            </w:pPr>
            <w:r w:rsidRPr="007275DF">
              <w:rPr>
                <w:rFonts w:cs="Arial"/>
                <w:szCs w:val="18"/>
              </w:rPr>
              <w:t>dBm/38.16MHz</w:t>
            </w:r>
          </w:p>
        </w:tc>
        <w:tc>
          <w:tcPr>
            <w:tcW w:w="1386" w:type="dxa"/>
          </w:tcPr>
          <w:p w14:paraId="25A2CF6D" w14:textId="77777777" w:rsidR="009F3451" w:rsidRPr="007275DF" w:rsidRDefault="009F3451" w:rsidP="00D00DFE">
            <w:pPr>
              <w:pStyle w:val="TAC"/>
              <w:rPr>
                <w:rFonts w:cs="Arial"/>
                <w:szCs w:val="18"/>
              </w:rPr>
            </w:pPr>
            <w:r w:rsidRPr="007275DF">
              <w:t>Config 3</w:t>
            </w:r>
          </w:p>
        </w:tc>
        <w:tc>
          <w:tcPr>
            <w:tcW w:w="984" w:type="dxa"/>
          </w:tcPr>
          <w:p w14:paraId="71FC5D6A" w14:textId="77777777" w:rsidR="009F3451" w:rsidRPr="007275DF" w:rsidRDefault="009F3451" w:rsidP="00D00DFE">
            <w:pPr>
              <w:pStyle w:val="TAC"/>
              <w:rPr>
                <w:rFonts w:cs="Arial"/>
                <w:szCs w:val="18"/>
              </w:rPr>
            </w:pPr>
            <w:r w:rsidRPr="007275DF">
              <w:rPr>
                <w:rFonts w:cs="Arial"/>
                <w:szCs w:val="18"/>
              </w:rPr>
              <w:t>-58.49</w:t>
            </w:r>
          </w:p>
        </w:tc>
        <w:tc>
          <w:tcPr>
            <w:tcW w:w="1032" w:type="dxa"/>
          </w:tcPr>
          <w:p w14:paraId="79989D05" w14:textId="77777777" w:rsidR="009F3451" w:rsidRPr="007275DF" w:rsidRDefault="009F3451" w:rsidP="00D00DFE">
            <w:pPr>
              <w:pStyle w:val="TAC"/>
              <w:rPr>
                <w:rFonts w:cs="Arial"/>
                <w:szCs w:val="18"/>
              </w:rPr>
            </w:pPr>
            <w:r w:rsidRPr="007275DF">
              <w:rPr>
                <w:rFonts w:cs="Arial"/>
                <w:szCs w:val="18"/>
              </w:rPr>
              <w:t>-58.49</w:t>
            </w:r>
          </w:p>
        </w:tc>
        <w:tc>
          <w:tcPr>
            <w:tcW w:w="936" w:type="dxa"/>
          </w:tcPr>
          <w:p w14:paraId="6ECCD036" w14:textId="77777777" w:rsidR="009F3451" w:rsidRPr="007275DF" w:rsidRDefault="009F3451" w:rsidP="00D00DFE">
            <w:pPr>
              <w:pStyle w:val="TAC"/>
              <w:rPr>
                <w:rFonts w:cs="Arial"/>
                <w:szCs w:val="18"/>
              </w:rPr>
            </w:pPr>
            <w:r w:rsidRPr="007275DF">
              <w:rPr>
                <w:rFonts w:cs="Arial"/>
                <w:szCs w:val="18"/>
              </w:rPr>
              <w:t>-63.94</w:t>
            </w:r>
          </w:p>
        </w:tc>
        <w:tc>
          <w:tcPr>
            <w:tcW w:w="1211" w:type="dxa"/>
          </w:tcPr>
          <w:p w14:paraId="425C8A26"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5A6D90D8" w14:textId="77777777" w:rsidTr="00D00DFE">
        <w:trPr>
          <w:cantSplit/>
          <w:trHeight w:val="150"/>
        </w:trPr>
        <w:tc>
          <w:tcPr>
            <w:tcW w:w="2625" w:type="dxa"/>
            <w:gridSpan w:val="3"/>
          </w:tcPr>
          <w:p w14:paraId="133F6DEE" w14:textId="77777777" w:rsidR="009F3451" w:rsidRPr="007275DF" w:rsidRDefault="009F3451" w:rsidP="00D00DFE">
            <w:pPr>
              <w:pStyle w:val="TAL"/>
            </w:pPr>
            <w:r w:rsidRPr="007275DF">
              <w:t xml:space="preserve">Propagation Condition </w:t>
            </w:r>
          </w:p>
        </w:tc>
        <w:tc>
          <w:tcPr>
            <w:tcW w:w="772" w:type="dxa"/>
          </w:tcPr>
          <w:p w14:paraId="0368EC73" w14:textId="77777777" w:rsidR="009F3451" w:rsidRPr="007275DF" w:rsidRDefault="009F3451" w:rsidP="00D00DFE">
            <w:pPr>
              <w:pStyle w:val="TAC"/>
            </w:pPr>
          </w:p>
        </w:tc>
        <w:tc>
          <w:tcPr>
            <w:tcW w:w="1386" w:type="dxa"/>
          </w:tcPr>
          <w:p w14:paraId="6B43B8F6" w14:textId="77777777" w:rsidR="009F3451" w:rsidRPr="007275DF" w:rsidRDefault="009F3451" w:rsidP="00D00DFE">
            <w:pPr>
              <w:pStyle w:val="TAC"/>
              <w:rPr>
                <w:rFonts w:cs="v4.2.0"/>
              </w:rPr>
            </w:pPr>
            <w:r w:rsidRPr="007275DF">
              <w:t>Config 1,2,3</w:t>
            </w:r>
          </w:p>
        </w:tc>
        <w:tc>
          <w:tcPr>
            <w:tcW w:w="2016" w:type="dxa"/>
            <w:gridSpan w:val="2"/>
          </w:tcPr>
          <w:p w14:paraId="201BB69F" w14:textId="77777777" w:rsidR="009F3451" w:rsidRPr="007275DF" w:rsidRDefault="009F3451" w:rsidP="00D00DFE">
            <w:pPr>
              <w:pStyle w:val="TAC"/>
            </w:pPr>
            <w:r w:rsidRPr="007275DF">
              <w:rPr>
                <w:rFonts w:cs="v4.2.0"/>
              </w:rPr>
              <w:t>AWGN</w:t>
            </w:r>
          </w:p>
        </w:tc>
        <w:tc>
          <w:tcPr>
            <w:tcW w:w="2147" w:type="dxa"/>
            <w:gridSpan w:val="2"/>
          </w:tcPr>
          <w:p w14:paraId="6239B1F9" w14:textId="77777777" w:rsidR="009F3451" w:rsidRPr="007275DF" w:rsidRDefault="009F3451" w:rsidP="00D00DFE">
            <w:pPr>
              <w:pStyle w:val="TAC"/>
            </w:pPr>
            <w:r w:rsidRPr="007275DF">
              <w:t>AWGN</w:t>
            </w:r>
          </w:p>
        </w:tc>
      </w:tr>
      <w:tr w:rsidR="009F3451" w:rsidRPr="007275DF" w14:paraId="4E277C94" w14:textId="77777777" w:rsidTr="00D00DFE">
        <w:trPr>
          <w:cantSplit/>
          <w:trHeight w:val="1023"/>
        </w:trPr>
        <w:tc>
          <w:tcPr>
            <w:tcW w:w="8946" w:type="dxa"/>
            <w:gridSpan w:val="9"/>
          </w:tcPr>
          <w:p w14:paraId="385AA42F"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08596044"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2C523126">
                <v:shape id="_x0000_i1089" type="#_x0000_t75" style="width:21.75pt;height:14.25pt" o:ole="" fillcolor="window">
                  <v:imagedata r:id="rId23" o:title=""/>
                </v:shape>
                <o:OLEObject Type="Embed" ProgID="Equation.3" ShapeID="_x0000_i1089" DrawAspect="Content" ObjectID="_1706336235" r:id="rId90"/>
              </w:object>
            </w:r>
            <w:r w:rsidRPr="007275DF">
              <w:rPr>
                <w:lang w:val="en-US"/>
              </w:rPr>
              <w:t xml:space="preserve"> to be fulfilled.</w:t>
            </w:r>
          </w:p>
          <w:p w14:paraId="67CEC53A"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712894"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A2E5576"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6E916356"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5A9CD86C"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5BE30F55" w14:textId="77777777" w:rsidR="009F3451" w:rsidRPr="007275DF" w:rsidRDefault="009F3451" w:rsidP="009F3451"/>
    <w:p w14:paraId="30D01A5A" w14:textId="77777777" w:rsidR="009F3451" w:rsidRPr="007275DF" w:rsidRDefault="009F3451" w:rsidP="009F3451">
      <w:pPr>
        <w:pStyle w:val="Heading5"/>
      </w:pPr>
      <w:r w:rsidRPr="007275DF">
        <w:t>A.11.5.2.7.2</w:t>
      </w:r>
      <w:r w:rsidRPr="007275DF">
        <w:tab/>
        <w:t>Test Requirements</w:t>
      </w:r>
    </w:p>
    <w:p w14:paraId="3A8FCCCE"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9B0DA12" w14:textId="77777777" w:rsidR="009F3451" w:rsidRPr="007275DF" w:rsidRDefault="009F3451" w:rsidP="009F3451">
      <w:pPr>
        <w:rPr>
          <w:rFonts w:cs="v4.2.0"/>
        </w:rPr>
      </w:pPr>
      <w:r w:rsidRPr="007275DF">
        <w:rPr>
          <w:rFonts w:cs="v4.2.0"/>
        </w:rPr>
        <w:t>In test 1 and 2 UE is not required to report SSB time index.</w:t>
      </w:r>
    </w:p>
    <w:p w14:paraId="50AAB935"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409009D5"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70D61993"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60A01D81" w14:textId="77777777" w:rsidR="009F3451" w:rsidRPr="007275DF" w:rsidRDefault="009F3451" w:rsidP="009F3451">
      <w:pPr>
        <w:pStyle w:val="B10"/>
        <w:ind w:left="284" w:firstLine="0"/>
      </w:pPr>
      <w:r w:rsidRPr="007275DF">
        <w:t>For test 1, MGRP = 40 ms and for test 2 MGRP = 20 ms.</w:t>
      </w:r>
    </w:p>
    <w:p w14:paraId="7998B680" w14:textId="77777777" w:rsidR="009F3451" w:rsidRDefault="009F3451" w:rsidP="009F3451">
      <w:pPr>
        <w:pStyle w:val="NO"/>
        <w:rPr>
          <w:ins w:id="828" w:author="Author"/>
        </w:rPr>
      </w:pPr>
      <w:r w:rsidRPr="007275DF">
        <w:t>SMTC period = 20 ms.</w:t>
      </w:r>
    </w:p>
    <w:p w14:paraId="729E4821"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420F1A" w14:textId="77777777" w:rsidR="009F3451" w:rsidRPr="007275DF" w:rsidRDefault="009F3451" w:rsidP="009F3451">
      <w:pPr>
        <w:pStyle w:val="Heading4"/>
      </w:pPr>
      <w:r w:rsidRPr="007275DF">
        <w:t>A.11.5.2.8</w:t>
      </w:r>
      <w:r w:rsidRPr="007275DF">
        <w:tab/>
        <w:t>Event triggered reporting tests for FR1 without SSB time index detection when DRX is used</w:t>
      </w:r>
    </w:p>
    <w:p w14:paraId="2A4A2EB0" w14:textId="77777777" w:rsidR="009F3451" w:rsidRPr="007275DF" w:rsidRDefault="009F3451" w:rsidP="009F3451">
      <w:pPr>
        <w:pStyle w:val="Heading5"/>
      </w:pPr>
      <w:r w:rsidRPr="007275DF">
        <w:t>A.11.5.2.8.1</w:t>
      </w:r>
      <w:r w:rsidRPr="007275DF">
        <w:tab/>
        <w:t>Test Purpose and Environment</w:t>
      </w:r>
    </w:p>
    <w:p w14:paraId="7AEDF265"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829" w:author="Author">
        <w:r>
          <w:rPr>
            <w:rFonts w:cs="v4.2.0"/>
          </w:rPr>
          <w:t xml:space="preserve"> and 9.3A.5</w:t>
        </w:r>
      </w:ins>
      <w:r w:rsidRPr="007275DF">
        <w:rPr>
          <w:rFonts w:cs="v4.2.0"/>
        </w:rPr>
        <w:t>.</w:t>
      </w:r>
    </w:p>
    <w:p w14:paraId="15791271" w14:textId="77777777" w:rsidR="009F3451" w:rsidRPr="007217F6" w:rsidRDefault="009F3451" w:rsidP="009F3451">
      <w:del w:id="830"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A.11.5.2.8.1-1, A.11.5.2.8.1-2 and A.11.5.2.8.1-3.</w:delText>
        </w:r>
      </w:del>
      <w:ins w:id="831"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8</w:t>
        </w:r>
        <w:r w:rsidRPr="007275DF">
          <w:t>.1-1, A.11.5.2.</w:t>
        </w:r>
        <w:r>
          <w:t>8</w:t>
        </w:r>
        <w:r w:rsidRPr="007275DF">
          <w:t>.1-2 and A.11.5.2.</w:t>
        </w:r>
        <w:r>
          <w:t>8</w:t>
        </w:r>
        <w:r w:rsidRPr="007275DF">
          <w:t>.1-3.</w:t>
        </w:r>
      </w:ins>
    </w:p>
    <w:p w14:paraId="60C5355E" w14:textId="77777777" w:rsidR="009F3451" w:rsidRPr="007275DF" w:rsidRDefault="009F3451" w:rsidP="009F3451">
      <w:pPr>
        <w:rPr>
          <w:rFonts w:cs="v4.2.0"/>
        </w:rPr>
      </w:pPr>
      <w:r w:rsidRPr="007275DF">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089D3975"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2B1FCF9" w14:textId="77777777" w:rsidR="009F3451" w:rsidRPr="007275DF" w:rsidRDefault="009F3451" w:rsidP="009F345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51428A2A" w14:textId="77777777" w:rsidR="009F3451" w:rsidRPr="007275DF" w:rsidRDefault="009F3451" w:rsidP="009F3451">
      <w:pPr>
        <w:pStyle w:val="TH"/>
      </w:pPr>
      <w:r w:rsidRPr="007275DF">
        <w:t xml:space="preserve">Table A.11.5.2.8.1-1: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44F5A3A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0BB3F75"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A7E28F2" w14:textId="77777777" w:rsidR="009F3451" w:rsidRPr="007275DF" w:rsidRDefault="009F3451" w:rsidP="00D00DFE">
            <w:pPr>
              <w:pStyle w:val="TAH"/>
            </w:pPr>
            <w:r w:rsidRPr="007275DF">
              <w:t>Description</w:t>
            </w:r>
          </w:p>
        </w:tc>
      </w:tr>
      <w:tr w:rsidR="009F3451" w:rsidRPr="007275DF" w14:paraId="3CB89C1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1E943DE9"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3817D595" w14:textId="77777777" w:rsidR="009F3451" w:rsidRPr="007275DF" w:rsidRDefault="009F3451" w:rsidP="00D00DFE">
            <w:pPr>
              <w:pStyle w:val="TAL"/>
            </w:pPr>
            <w:r w:rsidRPr="007275DF">
              <w:t>NR cell with CCA: 30 kHz SSB SCS, 40 MHz bandwidth, TDD duplex mode</w:t>
            </w:r>
          </w:p>
          <w:p w14:paraId="056988FA" w14:textId="77777777" w:rsidR="009F3451" w:rsidRPr="007275DF" w:rsidRDefault="009F3451" w:rsidP="00D00DFE">
            <w:pPr>
              <w:pStyle w:val="TAL"/>
            </w:pPr>
            <w:r w:rsidRPr="007275DF">
              <w:t>NR cell without CCA: 15 kHz SSB SCS, 10 MHz bandwidth, FDD duplex mode</w:t>
            </w:r>
          </w:p>
        </w:tc>
      </w:tr>
      <w:tr w:rsidR="009F3451" w:rsidRPr="007275DF" w14:paraId="69AE8815"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1149CE58"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577DB639" w14:textId="77777777" w:rsidR="009F3451" w:rsidRPr="007275DF" w:rsidRDefault="009F3451" w:rsidP="00D00DFE">
            <w:pPr>
              <w:pStyle w:val="TAL"/>
            </w:pPr>
            <w:r w:rsidRPr="007275DF">
              <w:t>NR cell with CCA: 30 kHz SSB SCS, 40 MHz bandwidth, TDD duplex mode</w:t>
            </w:r>
          </w:p>
          <w:p w14:paraId="0CC481A6" w14:textId="77777777" w:rsidR="009F3451" w:rsidRPr="007275DF" w:rsidRDefault="009F3451" w:rsidP="00D00DFE">
            <w:pPr>
              <w:pStyle w:val="TAL"/>
            </w:pPr>
            <w:r w:rsidRPr="007275DF">
              <w:t>NR cell without CCA: 15 kHz SSB SCS, 10 MHz bandwidth, TDD duplex mode</w:t>
            </w:r>
          </w:p>
        </w:tc>
      </w:tr>
      <w:tr w:rsidR="009F3451" w:rsidRPr="007275DF" w14:paraId="61847DBC"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67A7721B"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DD165E7" w14:textId="77777777" w:rsidR="009F3451" w:rsidRPr="007275DF" w:rsidRDefault="009F3451" w:rsidP="00D00DFE">
            <w:pPr>
              <w:pStyle w:val="TAL"/>
            </w:pPr>
            <w:r w:rsidRPr="007275DF">
              <w:t>NR cell with CCA: 30 kHz SSB SCS, 40 MHz bandwidth, TDD duplex mode</w:t>
            </w:r>
          </w:p>
          <w:p w14:paraId="053F1E92" w14:textId="77777777" w:rsidR="009F3451" w:rsidRPr="007275DF" w:rsidRDefault="009F3451" w:rsidP="00D00DFE">
            <w:pPr>
              <w:pStyle w:val="TAL"/>
            </w:pPr>
            <w:r w:rsidRPr="007275DF">
              <w:t>NR cell without CCA: 30</w:t>
            </w:r>
            <w:ins w:id="832" w:author="Author">
              <w:r>
                <w:t xml:space="preserve"> </w:t>
              </w:r>
            </w:ins>
            <w:r w:rsidRPr="007275DF">
              <w:t>kHz SSB SCS, 40 MHz bandwidth, TDD duplex mode</w:t>
            </w:r>
          </w:p>
        </w:tc>
      </w:tr>
      <w:tr w:rsidR="009F3451" w:rsidRPr="007275DF" w14:paraId="379BFBD0"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2D88611"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761838E5" w14:textId="77777777" w:rsidR="009F3451" w:rsidRPr="007275DF" w:rsidRDefault="009F3451" w:rsidP="009F3451">
      <w:pPr>
        <w:rPr>
          <w:i/>
          <w:iCs/>
          <w:color w:val="FF0000"/>
        </w:rPr>
      </w:pPr>
    </w:p>
    <w:p w14:paraId="1A4B9D55" w14:textId="77777777" w:rsidR="009F3451" w:rsidRPr="007275DF" w:rsidRDefault="009F3451" w:rsidP="009F3451">
      <w:pPr>
        <w:pStyle w:val="TH"/>
      </w:pPr>
      <w:r w:rsidRPr="007275DF">
        <w:t>Table A.11.5.2.8.1-2: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5D11500D" w14:textId="77777777" w:rsidTr="00D00DFE">
        <w:trPr>
          <w:cantSplit/>
          <w:trHeight w:val="80"/>
        </w:trPr>
        <w:tc>
          <w:tcPr>
            <w:tcW w:w="2117" w:type="dxa"/>
            <w:vMerge w:val="restart"/>
          </w:tcPr>
          <w:p w14:paraId="61DF8E55" w14:textId="77777777" w:rsidR="009F3451" w:rsidRPr="007275DF" w:rsidRDefault="009F3451" w:rsidP="00D00DFE">
            <w:pPr>
              <w:pStyle w:val="TAH"/>
            </w:pPr>
            <w:r w:rsidRPr="007275DF">
              <w:t>Parameter</w:t>
            </w:r>
          </w:p>
        </w:tc>
        <w:tc>
          <w:tcPr>
            <w:tcW w:w="596" w:type="dxa"/>
            <w:vMerge w:val="restart"/>
          </w:tcPr>
          <w:p w14:paraId="58644585" w14:textId="77777777" w:rsidR="009F3451" w:rsidRPr="007275DF" w:rsidRDefault="009F3451" w:rsidP="00D00DFE">
            <w:pPr>
              <w:pStyle w:val="TAH"/>
            </w:pPr>
            <w:r w:rsidRPr="007275DF">
              <w:t>Unit</w:t>
            </w:r>
          </w:p>
        </w:tc>
        <w:tc>
          <w:tcPr>
            <w:tcW w:w="1251" w:type="dxa"/>
            <w:vMerge w:val="restart"/>
          </w:tcPr>
          <w:p w14:paraId="19CBD5B6" w14:textId="77777777" w:rsidR="009F3451" w:rsidRPr="007275DF" w:rsidRDefault="009F3451" w:rsidP="00D00DFE">
            <w:pPr>
              <w:pStyle w:val="TAH"/>
            </w:pPr>
            <w:r w:rsidRPr="007275DF">
              <w:t>Test configuration</w:t>
            </w:r>
          </w:p>
        </w:tc>
        <w:tc>
          <w:tcPr>
            <w:tcW w:w="2505" w:type="dxa"/>
            <w:gridSpan w:val="4"/>
          </w:tcPr>
          <w:p w14:paraId="3BD26B27" w14:textId="77777777" w:rsidR="009F3451" w:rsidRPr="007275DF" w:rsidRDefault="009F3451" w:rsidP="00D00DFE">
            <w:pPr>
              <w:pStyle w:val="TAH"/>
            </w:pPr>
            <w:r w:rsidRPr="007275DF">
              <w:t>Value</w:t>
            </w:r>
          </w:p>
        </w:tc>
        <w:tc>
          <w:tcPr>
            <w:tcW w:w="3072" w:type="dxa"/>
            <w:vMerge w:val="restart"/>
          </w:tcPr>
          <w:p w14:paraId="12658E50" w14:textId="77777777" w:rsidR="009F3451" w:rsidRPr="007275DF" w:rsidRDefault="009F3451" w:rsidP="00D00DFE">
            <w:pPr>
              <w:pStyle w:val="TAH"/>
            </w:pPr>
            <w:r w:rsidRPr="007275DF">
              <w:t>Comment</w:t>
            </w:r>
          </w:p>
        </w:tc>
      </w:tr>
      <w:tr w:rsidR="009F3451" w:rsidRPr="007275DF" w14:paraId="54EB0661" w14:textId="77777777" w:rsidTr="00D00DFE">
        <w:trPr>
          <w:cantSplit/>
          <w:trHeight w:val="79"/>
        </w:trPr>
        <w:tc>
          <w:tcPr>
            <w:tcW w:w="2117" w:type="dxa"/>
            <w:vMerge/>
          </w:tcPr>
          <w:p w14:paraId="7C38FD60" w14:textId="77777777" w:rsidR="009F3451" w:rsidRPr="007275DF" w:rsidRDefault="009F3451" w:rsidP="00D00DFE">
            <w:pPr>
              <w:pStyle w:val="TAH"/>
            </w:pPr>
          </w:p>
        </w:tc>
        <w:tc>
          <w:tcPr>
            <w:tcW w:w="596" w:type="dxa"/>
            <w:vMerge/>
          </w:tcPr>
          <w:p w14:paraId="315D5957" w14:textId="77777777" w:rsidR="009F3451" w:rsidRPr="007275DF" w:rsidRDefault="009F3451" w:rsidP="00D00DFE">
            <w:pPr>
              <w:pStyle w:val="TAH"/>
            </w:pPr>
          </w:p>
        </w:tc>
        <w:tc>
          <w:tcPr>
            <w:tcW w:w="1251" w:type="dxa"/>
            <w:vMerge/>
          </w:tcPr>
          <w:p w14:paraId="6539360B" w14:textId="77777777" w:rsidR="009F3451" w:rsidRPr="007275DF" w:rsidRDefault="009F3451" w:rsidP="00D00DFE">
            <w:pPr>
              <w:pStyle w:val="TAH"/>
            </w:pPr>
          </w:p>
        </w:tc>
        <w:tc>
          <w:tcPr>
            <w:tcW w:w="626" w:type="dxa"/>
          </w:tcPr>
          <w:p w14:paraId="5EDB4339" w14:textId="77777777" w:rsidR="009F3451" w:rsidRPr="007275DF" w:rsidRDefault="009F3451" w:rsidP="00D00DFE">
            <w:pPr>
              <w:pStyle w:val="TAH"/>
            </w:pPr>
            <w:r w:rsidRPr="007275DF">
              <w:t>Test 1</w:t>
            </w:r>
          </w:p>
        </w:tc>
        <w:tc>
          <w:tcPr>
            <w:tcW w:w="626" w:type="dxa"/>
          </w:tcPr>
          <w:p w14:paraId="1CAECBE2" w14:textId="77777777" w:rsidR="009F3451" w:rsidRPr="007275DF" w:rsidRDefault="009F3451" w:rsidP="00D00DFE">
            <w:pPr>
              <w:pStyle w:val="TAH"/>
            </w:pPr>
            <w:r w:rsidRPr="007275DF">
              <w:t>Test 2</w:t>
            </w:r>
          </w:p>
        </w:tc>
        <w:tc>
          <w:tcPr>
            <w:tcW w:w="626" w:type="dxa"/>
          </w:tcPr>
          <w:p w14:paraId="78D05F56" w14:textId="77777777" w:rsidR="009F3451" w:rsidRPr="007275DF" w:rsidRDefault="009F3451" w:rsidP="00D00DFE">
            <w:pPr>
              <w:pStyle w:val="TAH"/>
            </w:pPr>
            <w:r w:rsidRPr="007275DF">
              <w:t>Test 3</w:t>
            </w:r>
          </w:p>
        </w:tc>
        <w:tc>
          <w:tcPr>
            <w:tcW w:w="627" w:type="dxa"/>
          </w:tcPr>
          <w:p w14:paraId="6CE655F5" w14:textId="77777777" w:rsidR="009F3451" w:rsidRPr="007275DF" w:rsidRDefault="009F3451" w:rsidP="00D00DFE">
            <w:pPr>
              <w:pStyle w:val="TAH"/>
            </w:pPr>
            <w:r w:rsidRPr="007275DF">
              <w:t>Test 4</w:t>
            </w:r>
          </w:p>
        </w:tc>
        <w:tc>
          <w:tcPr>
            <w:tcW w:w="3072" w:type="dxa"/>
            <w:vMerge/>
          </w:tcPr>
          <w:p w14:paraId="5B7C919C" w14:textId="77777777" w:rsidR="009F3451" w:rsidRPr="007275DF" w:rsidRDefault="009F3451" w:rsidP="00D00DFE">
            <w:pPr>
              <w:pStyle w:val="TAH"/>
            </w:pPr>
          </w:p>
        </w:tc>
      </w:tr>
      <w:tr w:rsidR="009F3451" w:rsidRPr="007275DF" w14:paraId="5860E478" w14:textId="77777777" w:rsidTr="00D00DFE">
        <w:trPr>
          <w:cantSplit/>
          <w:trHeight w:val="614"/>
        </w:trPr>
        <w:tc>
          <w:tcPr>
            <w:tcW w:w="2117" w:type="dxa"/>
          </w:tcPr>
          <w:p w14:paraId="5760A8FA" w14:textId="77777777" w:rsidR="009F3451" w:rsidRPr="007275DF" w:rsidRDefault="009F3451" w:rsidP="00D00DFE">
            <w:pPr>
              <w:pStyle w:val="TAL"/>
              <w:rPr>
                <w:lang w:val="it-IT"/>
              </w:rPr>
            </w:pPr>
            <w:r w:rsidRPr="007275DF">
              <w:rPr>
                <w:lang w:val="it-IT"/>
              </w:rPr>
              <w:t>NR RF Channel Number</w:t>
            </w:r>
          </w:p>
        </w:tc>
        <w:tc>
          <w:tcPr>
            <w:tcW w:w="596" w:type="dxa"/>
          </w:tcPr>
          <w:p w14:paraId="323F74AF" w14:textId="77777777" w:rsidR="009F3451" w:rsidRPr="007275DF" w:rsidRDefault="009F3451" w:rsidP="00D00DFE">
            <w:pPr>
              <w:pStyle w:val="TAC"/>
              <w:rPr>
                <w:lang w:val="it-IT"/>
              </w:rPr>
            </w:pPr>
          </w:p>
        </w:tc>
        <w:tc>
          <w:tcPr>
            <w:tcW w:w="1251" w:type="dxa"/>
          </w:tcPr>
          <w:p w14:paraId="476C2CB3" w14:textId="77777777" w:rsidR="009F3451" w:rsidRPr="007275DF" w:rsidRDefault="009F3451" w:rsidP="00D00DFE">
            <w:pPr>
              <w:pStyle w:val="TAC"/>
            </w:pPr>
            <w:r w:rsidRPr="007275DF">
              <w:t>Config 1,2,3</w:t>
            </w:r>
          </w:p>
        </w:tc>
        <w:tc>
          <w:tcPr>
            <w:tcW w:w="2505" w:type="dxa"/>
            <w:gridSpan w:val="4"/>
          </w:tcPr>
          <w:p w14:paraId="1BFBA1AD" w14:textId="77777777" w:rsidR="009F3451" w:rsidRPr="007275DF" w:rsidRDefault="009F3451" w:rsidP="00D00DFE">
            <w:pPr>
              <w:pStyle w:val="TAC"/>
              <w:rPr>
                <w:bCs/>
              </w:rPr>
            </w:pPr>
            <w:r w:rsidRPr="007275DF">
              <w:rPr>
                <w:bCs/>
              </w:rPr>
              <w:t>1, 2</w:t>
            </w:r>
          </w:p>
        </w:tc>
        <w:tc>
          <w:tcPr>
            <w:tcW w:w="3072" w:type="dxa"/>
          </w:tcPr>
          <w:p w14:paraId="1F762ABD" w14:textId="77777777" w:rsidR="009F3451" w:rsidRPr="007275DF" w:rsidRDefault="009F3451" w:rsidP="00D00DFE">
            <w:pPr>
              <w:pStyle w:val="TAL"/>
              <w:rPr>
                <w:bCs/>
              </w:rPr>
            </w:pPr>
            <w:r w:rsidRPr="007275DF">
              <w:rPr>
                <w:bCs/>
              </w:rPr>
              <w:t>Two FR1 NR carrier frequencies are used. NR channel 1 is with CCA.</w:t>
            </w:r>
          </w:p>
          <w:p w14:paraId="135253AE" w14:textId="77777777" w:rsidR="009F3451" w:rsidRPr="007275DF" w:rsidRDefault="009F3451" w:rsidP="00D00DFE">
            <w:pPr>
              <w:pStyle w:val="TAL"/>
              <w:rPr>
                <w:bCs/>
              </w:rPr>
            </w:pPr>
          </w:p>
        </w:tc>
      </w:tr>
      <w:tr w:rsidR="009F3451" w:rsidRPr="007275DF" w14:paraId="27E0EB70" w14:textId="77777777" w:rsidTr="00D00DFE">
        <w:trPr>
          <w:cantSplit/>
          <w:trHeight w:val="823"/>
        </w:trPr>
        <w:tc>
          <w:tcPr>
            <w:tcW w:w="2117" w:type="dxa"/>
          </w:tcPr>
          <w:p w14:paraId="1829BA85" w14:textId="77777777" w:rsidR="009F3451" w:rsidRPr="007275DF" w:rsidRDefault="009F3451" w:rsidP="00D00DFE">
            <w:pPr>
              <w:pStyle w:val="TAL"/>
              <w:rPr>
                <w:rFonts w:cs="Arial"/>
              </w:rPr>
            </w:pPr>
            <w:r w:rsidRPr="007275DF">
              <w:rPr>
                <w:rFonts w:cs="Arial"/>
              </w:rPr>
              <w:t>Active cell</w:t>
            </w:r>
          </w:p>
        </w:tc>
        <w:tc>
          <w:tcPr>
            <w:tcW w:w="596" w:type="dxa"/>
          </w:tcPr>
          <w:p w14:paraId="13E53B83" w14:textId="77777777" w:rsidR="009F3451" w:rsidRPr="007275DF" w:rsidRDefault="009F3451" w:rsidP="00D00DFE">
            <w:pPr>
              <w:pStyle w:val="TAC"/>
            </w:pPr>
          </w:p>
        </w:tc>
        <w:tc>
          <w:tcPr>
            <w:tcW w:w="1251" w:type="dxa"/>
          </w:tcPr>
          <w:p w14:paraId="5C28D719" w14:textId="77777777" w:rsidR="009F3451" w:rsidRPr="007275DF" w:rsidRDefault="009F3451" w:rsidP="00D00DFE">
            <w:pPr>
              <w:pStyle w:val="TAC"/>
            </w:pPr>
            <w:r w:rsidRPr="007275DF">
              <w:t>Config 1,2,3</w:t>
            </w:r>
          </w:p>
        </w:tc>
        <w:tc>
          <w:tcPr>
            <w:tcW w:w="2505" w:type="dxa"/>
            <w:gridSpan w:val="4"/>
          </w:tcPr>
          <w:p w14:paraId="25D0B100" w14:textId="77777777" w:rsidR="009F3451" w:rsidRPr="007275DF" w:rsidRDefault="009F3451" w:rsidP="00D00DFE">
            <w:pPr>
              <w:pStyle w:val="TAC"/>
            </w:pPr>
            <w:r w:rsidRPr="007275DF">
              <w:t>NR cell 1 (PCell)</w:t>
            </w:r>
          </w:p>
        </w:tc>
        <w:tc>
          <w:tcPr>
            <w:tcW w:w="3072" w:type="dxa"/>
          </w:tcPr>
          <w:p w14:paraId="52231B73"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9F3451" w:rsidRPr="007275DF" w14:paraId="390009BB" w14:textId="77777777" w:rsidTr="00D00DFE">
        <w:trPr>
          <w:cantSplit/>
          <w:trHeight w:val="406"/>
        </w:trPr>
        <w:tc>
          <w:tcPr>
            <w:tcW w:w="2117" w:type="dxa"/>
          </w:tcPr>
          <w:p w14:paraId="7AB4E74C" w14:textId="77777777" w:rsidR="009F3451" w:rsidRPr="007275DF" w:rsidRDefault="009F3451" w:rsidP="00D00DFE">
            <w:pPr>
              <w:pStyle w:val="TAL"/>
              <w:rPr>
                <w:rFonts w:cs="Arial"/>
              </w:rPr>
            </w:pPr>
            <w:r w:rsidRPr="007275DF">
              <w:rPr>
                <w:rFonts w:cs="Arial"/>
              </w:rPr>
              <w:t>Neighbour cell</w:t>
            </w:r>
          </w:p>
        </w:tc>
        <w:tc>
          <w:tcPr>
            <w:tcW w:w="596" w:type="dxa"/>
          </w:tcPr>
          <w:p w14:paraId="091A56FC" w14:textId="77777777" w:rsidR="009F3451" w:rsidRPr="007275DF" w:rsidRDefault="009F3451" w:rsidP="00D00DFE">
            <w:pPr>
              <w:pStyle w:val="TAC"/>
            </w:pPr>
          </w:p>
        </w:tc>
        <w:tc>
          <w:tcPr>
            <w:tcW w:w="1251" w:type="dxa"/>
          </w:tcPr>
          <w:p w14:paraId="5287A523" w14:textId="77777777" w:rsidR="009F3451" w:rsidRPr="007275DF" w:rsidRDefault="009F3451" w:rsidP="00D00DFE">
            <w:pPr>
              <w:pStyle w:val="TAC"/>
            </w:pPr>
            <w:r w:rsidRPr="007275DF">
              <w:t>Config 1,2,3</w:t>
            </w:r>
          </w:p>
        </w:tc>
        <w:tc>
          <w:tcPr>
            <w:tcW w:w="2505" w:type="dxa"/>
            <w:gridSpan w:val="4"/>
          </w:tcPr>
          <w:p w14:paraId="38D71445" w14:textId="77777777" w:rsidR="009F3451" w:rsidRPr="007275DF" w:rsidRDefault="009F3451" w:rsidP="00D00DFE">
            <w:pPr>
              <w:pStyle w:val="TAC"/>
            </w:pPr>
            <w:r w:rsidRPr="007275DF">
              <w:t>NR cell 2</w:t>
            </w:r>
          </w:p>
        </w:tc>
        <w:tc>
          <w:tcPr>
            <w:tcW w:w="3072" w:type="dxa"/>
          </w:tcPr>
          <w:p w14:paraId="2E316BC4"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9F3451" w:rsidRPr="007275DF" w14:paraId="3D99F3D2" w14:textId="77777777" w:rsidTr="00D00DFE">
        <w:trPr>
          <w:cantSplit/>
          <w:trHeight w:val="406"/>
        </w:trPr>
        <w:tc>
          <w:tcPr>
            <w:tcW w:w="2117" w:type="dxa"/>
          </w:tcPr>
          <w:p w14:paraId="5182285E" w14:textId="77777777" w:rsidR="009F3451" w:rsidRPr="007275DF" w:rsidRDefault="009F3451" w:rsidP="00D00DFE">
            <w:pPr>
              <w:pStyle w:val="TAL"/>
              <w:rPr>
                <w:rFonts w:cs="Arial"/>
              </w:rPr>
            </w:pPr>
            <w:r w:rsidRPr="007275DF">
              <w:rPr>
                <w:noProof/>
                <w:lang w:val="it-IT"/>
              </w:rPr>
              <w:t>DL CCA model</w:t>
            </w:r>
          </w:p>
        </w:tc>
        <w:tc>
          <w:tcPr>
            <w:tcW w:w="596" w:type="dxa"/>
          </w:tcPr>
          <w:p w14:paraId="09538B66" w14:textId="77777777" w:rsidR="009F3451" w:rsidRPr="007275DF" w:rsidRDefault="009F3451" w:rsidP="00D00DFE">
            <w:pPr>
              <w:pStyle w:val="TAC"/>
            </w:pPr>
          </w:p>
        </w:tc>
        <w:tc>
          <w:tcPr>
            <w:tcW w:w="1251" w:type="dxa"/>
          </w:tcPr>
          <w:p w14:paraId="65177516" w14:textId="77777777" w:rsidR="009F3451" w:rsidRPr="007275DF" w:rsidRDefault="009F3451" w:rsidP="00D00DFE">
            <w:pPr>
              <w:pStyle w:val="TAC"/>
            </w:pPr>
            <w:r w:rsidRPr="007275DF">
              <w:t>Config 1,2,3</w:t>
            </w:r>
          </w:p>
        </w:tc>
        <w:tc>
          <w:tcPr>
            <w:tcW w:w="2505" w:type="dxa"/>
            <w:gridSpan w:val="4"/>
          </w:tcPr>
          <w:p w14:paraId="4FF3AD33" w14:textId="77777777" w:rsidR="009F3451" w:rsidRPr="007275DF" w:rsidRDefault="009F3451" w:rsidP="00D00DFE">
            <w:pPr>
              <w:pStyle w:val="TAC"/>
            </w:pPr>
            <w:r w:rsidRPr="007275DF">
              <w:rPr>
                <w:noProof/>
              </w:rPr>
              <w:t xml:space="preserve">As specified in clause </w:t>
            </w:r>
            <w:del w:id="833" w:author="Author">
              <w:r w:rsidRPr="007275DF" w:rsidDel="005F261E">
                <w:rPr>
                  <w:noProof/>
                </w:rPr>
                <w:delText>A.3.20</w:delText>
              </w:r>
            </w:del>
            <w:ins w:id="834" w:author="Author">
              <w:r>
                <w:rPr>
                  <w:noProof/>
                </w:rPr>
                <w:t>A.3.26</w:t>
              </w:r>
            </w:ins>
            <w:r w:rsidRPr="007275DF">
              <w:rPr>
                <w:noProof/>
              </w:rPr>
              <w:t>.2.1</w:t>
            </w:r>
          </w:p>
        </w:tc>
        <w:tc>
          <w:tcPr>
            <w:tcW w:w="3072" w:type="dxa"/>
          </w:tcPr>
          <w:p w14:paraId="5248600F" w14:textId="77777777" w:rsidR="009F3451" w:rsidRPr="007275DF" w:rsidRDefault="009F3451" w:rsidP="00D00DFE">
            <w:pPr>
              <w:pStyle w:val="TAL"/>
              <w:rPr>
                <w:rFonts w:cs="Arial"/>
              </w:rPr>
            </w:pPr>
          </w:p>
        </w:tc>
      </w:tr>
      <w:tr w:rsidR="009F3451" w:rsidRPr="007275DF" w14:paraId="2CEFB533" w14:textId="77777777" w:rsidTr="00D00DFE">
        <w:trPr>
          <w:cantSplit/>
          <w:trHeight w:val="406"/>
        </w:trPr>
        <w:tc>
          <w:tcPr>
            <w:tcW w:w="2117" w:type="dxa"/>
          </w:tcPr>
          <w:p w14:paraId="562B86FF" w14:textId="77777777" w:rsidR="009F3451" w:rsidRPr="007275DF" w:rsidRDefault="009F3451" w:rsidP="00D00DFE">
            <w:pPr>
              <w:pStyle w:val="TAL"/>
              <w:rPr>
                <w:rFonts w:cs="Arial"/>
              </w:rPr>
            </w:pPr>
            <w:r w:rsidRPr="007275DF">
              <w:rPr>
                <w:noProof/>
                <w:lang w:val="it-IT"/>
              </w:rPr>
              <w:t>UL CCA model</w:t>
            </w:r>
          </w:p>
        </w:tc>
        <w:tc>
          <w:tcPr>
            <w:tcW w:w="596" w:type="dxa"/>
          </w:tcPr>
          <w:p w14:paraId="5EE6B7F5" w14:textId="77777777" w:rsidR="009F3451" w:rsidRPr="007275DF" w:rsidRDefault="009F3451" w:rsidP="00D00DFE">
            <w:pPr>
              <w:pStyle w:val="TAC"/>
            </w:pPr>
          </w:p>
        </w:tc>
        <w:tc>
          <w:tcPr>
            <w:tcW w:w="1251" w:type="dxa"/>
          </w:tcPr>
          <w:p w14:paraId="542C0B3E" w14:textId="77777777" w:rsidR="009F3451" w:rsidRPr="007275DF" w:rsidRDefault="009F3451" w:rsidP="00D00DFE">
            <w:pPr>
              <w:pStyle w:val="TAC"/>
            </w:pPr>
            <w:r w:rsidRPr="007275DF">
              <w:t>Config 1,2,3</w:t>
            </w:r>
          </w:p>
        </w:tc>
        <w:tc>
          <w:tcPr>
            <w:tcW w:w="2505" w:type="dxa"/>
            <w:gridSpan w:val="4"/>
          </w:tcPr>
          <w:p w14:paraId="38B8302D" w14:textId="77777777" w:rsidR="009F3451" w:rsidRPr="007275DF" w:rsidRDefault="009F3451" w:rsidP="00D00DFE">
            <w:pPr>
              <w:pStyle w:val="TAC"/>
            </w:pPr>
            <w:r w:rsidRPr="007275DF">
              <w:rPr>
                <w:noProof/>
              </w:rPr>
              <w:t xml:space="preserve">As specified in clause </w:t>
            </w:r>
            <w:del w:id="835" w:author="Author">
              <w:r w:rsidRPr="007275DF" w:rsidDel="005F261E">
                <w:rPr>
                  <w:noProof/>
                </w:rPr>
                <w:delText>A.3.20</w:delText>
              </w:r>
            </w:del>
            <w:ins w:id="836" w:author="Author">
              <w:r>
                <w:rPr>
                  <w:noProof/>
                </w:rPr>
                <w:t>A.3.26</w:t>
              </w:r>
            </w:ins>
            <w:r w:rsidRPr="007275DF">
              <w:rPr>
                <w:noProof/>
              </w:rPr>
              <w:t>.2.2</w:t>
            </w:r>
          </w:p>
        </w:tc>
        <w:tc>
          <w:tcPr>
            <w:tcW w:w="3072" w:type="dxa"/>
          </w:tcPr>
          <w:p w14:paraId="0D1D0259" w14:textId="77777777" w:rsidR="009F3451" w:rsidRPr="007275DF" w:rsidRDefault="009F3451" w:rsidP="00D00DFE">
            <w:pPr>
              <w:pStyle w:val="TAL"/>
              <w:rPr>
                <w:rFonts w:cs="Arial"/>
              </w:rPr>
            </w:pPr>
          </w:p>
        </w:tc>
      </w:tr>
      <w:tr w:rsidR="009F3451" w:rsidRPr="007275DF" w14:paraId="0621CD51" w14:textId="77777777" w:rsidTr="00D00DFE">
        <w:trPr>
          <w:cantSplit/>
          <w:trHeight w:val="416"/>
        </w:trPr>
        <w:tc>
          <w:tcPr>
            <w:tcW w:w="2117" w:type="dxa"/>
          </w:tcPr>
          <w:p w14:paraId="03072718"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447374B9" w14:textId="77777777" w:rsidR="009F3451" w:rsidRPr="007275DF" w:rsidRDefault="009F3451" w:rsidP="00D00DFE">
            <w:pPr>
              <w:pStyle w:val="TAC"/>
            </w:pPr>
          </w:p>
        </w:tc>
        <w:tc>
          <w:tcPr>
            <w:tcW w:w="1251" w:type="dxa"/>
          </w:tcPr>
          <w:p w14:paraId="1C51AF1C" w14:textId="77777777" w:rsidR="009F3451" w:rsidRPr="007275DF" w:rsidRDefault="009F3451" w:rsidP="00D00DFE">
            <w:pPr>
              <w:pStyle w:val="TAC"/>
              <w:rPr>
                <w:lang w:eastAsia="zh-CN"/>
              </w:rPr>
            </w:pPr>
            <w:r w:rsidRPr="007275DF">
              <w:t>Config 1,2,3</w:t>
            </w:r>
          </w:p>
        </w:tc>
        <w:tc>
          <w:tcPr>
            <w:tcW w:w="1252" w:type="dxa"/>
            <w:gridSpan w:val="2"/>
          </w:tcPr>
          <w:p w14:paraId="04B77DBF" w14:textId="77777777" w:rsidR="009F3451" w:rsidRPr="007275DF" w:rsidRDefault="009F3451" w:rsidP="00D00DFE">
            <w:pPr>
              <w:pStyle w:val="TAC"/>
              <w:rPr>
                <w:lang w:eastAsia="zh-CN"/>
              </w:rPr>
            </w:pPr>
            <w:r w:rsidRPr="007275DF">
              <w:rPr>
                <w:lang w:eastAsia="zh-CN"/>
              </w:rPr>
              <w:t>0</w:t>
            </w:r>
          </w:p>
        </w:tc>
        <w:tc>
          <w:tcPr>
            <w:tcW w:w="1253" w:type="dxa"/>
            <w:gridSpan w:val="2"/>
          </w:tcPr>
          <w:p w14:paraId="0E5FC130" w14:textId="77777777" w:rsidR="009F3451" w:rsidRPr="007275DF" w:rsidRDefault="009F3451" w:rsidP="00D00DFE">
            <w:pPr>
              <w:pStyle w:val="TAC"/>
            </w:pPr>
            <w:r w:rsidRPr="007275DF">
              <w:rPr>
                <w:lang w:eastAsia="zh-CN"/>
              </w:rPr>
              <w:t>4</w:t>
            </w:r>
          </w:p>
        </w:tc>
        <w:tc>
          <w:tcPr>
            <w:tcW w:w="3072" w:type="dxa"/>
          </w:tcPr>
          <w:p w14:paraId="0A82F5C7" w14:textId="77777777" w:rsidR="009F3451" w:rsidRPr="007275DF" w:rsidRDefault="009F3451" w:rsidP="00D00DFE">
            <w:pPr>
              <w:pStyle w:val="TAL"/>
              <w:rPr>
                <w:rFonts w:cs="Arial"/>
              </w:rPr>
            </w:pPr>
            <w:r w:rsidRPr="007275DF">
              <w:rPr>
                <w:rFonts w:cs="Arial"/>
              </w:rPr>
              <w:t>As specified in clause 9.1.2-1.</w:t>
            </w:r>
          </w:p>
          <w:p w14:paraId="5D1B94A1" w14:textId="77777777" w:rsidR="009F3451" w:rsidRPr="007275DF" w:rsidRDefault="009F3451" w:rsidP="00D00DFE">
            <w:pPr>
              <w:pStyle w:val="TAL"/>
              <w:rPr>
                <w:rFonts w:cs="Arial"/>
              </w:rPr>
            </w:pPr>
          </w:p>
        </w:tc>
      </w:tr>
      <w:tr w:rsidR="009F3451" w:rsidRPr="007275DF" w14:paraId="06AFCEEC" w14:textId="77777777" w:rsidTr="00D00DFE">
        <w:trPr>
          <w:cantSplit/>
          <w:trHeight w:val="416"/>
        </w:trPr>
        <w:tc>
          <w:tcPr>
            <w:tcW w:w="2117" w:type="dxa"/>
          </w:tcPr>
          <w:p w14:paraId="59CE5452"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5B85BAF5" w14:textId="77777777" w:rsidR="009F3451" w:rsidRPr="007275DF" w:rsidRDefault="009F3451" w:rsidP="00D00DFE">
            <w:pPr>
              <w:pStyle w:val="TAC"/>
            </w:pPr>
          </w:p>
        </w:tc>
        <w:tc>
          <w:tcPr>
            <w:tcW w:w="1251" w:type="dxa"/>
          </w:tcPr>
          <w:p w14:paraId="34623BCC" w14:textId="77777777" w:rsidR="009F3451" w:rsidRPr="007275DF" w:rsidRDefault="009F3451" w:rsidP="00D00DFE">
            <w:pPr>
              <w:pStyle w:val="TAC"/>
              <w:rPr>
                <w:lang w:eastAsia="zh-CN"/>
              </w:rPr>
            </w:pPr>
            <w:r w:rsidRPr="007275DF">
              <w:t>Config 1,2,3</w:t>
            </w:r>
          </w:p>
        </w:tc>
        <w:tc>
          <w:tcPr>
            <w:tcW w:w="1252" w:type="dxa"/>
            <w:gridSpan w:val="2"/>
          </w:tcPr>
          <w:p w14:paraId="379CBF13"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135B1E10" w14:textId="77777777" w:rsidR="009F3451" w:rsidRPr="007275DF" w:rsidRDefault="009F3451" w:rsidP="00D00DFE">
            <w:pPr>
              <w:pStyle w:val="TAC"/>
              <w:rPr>
                <w:lang w:eastAsia="zh-CN"/>
              </w:rPr>
            </w:pPr>
            <w:r w:rsidRPr="007275DF">
              <w:rPr>
                <w:lang w:eastAsia="zh-CN"/>
              </w:rPr>
              <w:t>9</w:t>
            </w:r>
          </w:p>
        </w:tc>
        <w:tc>
          <w:tcPr>
            <w:tcW w:w="3072" w:type="dxa"/>
          </w:tcPr>
          <w:p w14:paraId="299CFD58" w14:textId="77777777" w:rsidR="009F3451" w:rsidRPr="007275DF" w:rsidRDefault="009F3451" w:rsidP="00D00DFE">
            <w:pPr>
              <w:pStyle w:val="TAL"/>
              <w:rPr>
                <w:rFonts w:cs="Arial"/>
              </w:rPr>
            </w:pPr>
          </w:p>
        </w:tc>
      </w:tr>
      <w:tr w:rsidR="009F3451" w:rsidRPr="007275DF" w14:paraId="1601647A" w14:textId="77777777" w:rsidTr="00D00DFE">
        <w:trPr>
          <w:cantSplit/>
          <w:trHeight w:val="198"/>
        </w:trPr>
        <w:tc>
          <w:tcPr>
            <w:tcW w:w="2117" w:type="dxa"/>
          </w:tcPr>
          <w:p w14:paraId="21A1DED2" w14:textId="77777777" w:rsidR="009F3451" w:rsidRPr="007275DF" w:rsidRDefault="009F3451" w:rsidP="00D00DFE">
            <w:pPr>
              <w:pStyle w:val="TAL"/>
              <w:rPr>
                <w:rFonts w:cs="Arial"/>
              </w:rPr>
            </w:pPr>
            <w:r w:rsidRPr="007275DF">
              <w:rPr>
                <w:rFonts w:cs="Arial"/>
              </w:rPr>
              <w:t>A3-Offset</w:t>
            </w:r>
          </w:p>
        </w:tc>
        <w:tc>
          <w:tcPr>
            <w:tcW w:w="596" w:type="dxa"/>
          </w:tcPr>
          <w:p w14:paraId="59EDE2C6" w14:textId="77777777" w:rsidR="009F3451" w:rsidRPr="007275DF" w:rsidRDefault="009F3451" w:rsidP="00D00DFE">
            <w:pPr>
              <w:pStyle w:val="TAC"/>
            </w:pPr>
            <w:r w:rsidRPr="007275DF">
              <w:t>dB</w:t>
            </w:r>
          </w:p>
        </w:tc>
        <w:tc>
          <w:tcPr>
            <w:tcW w:w="1251" w:type="dxa"/>
          </w:tcPr>
          <w:p w14:paraId="1621A085" w14:textId="77777777" w:rsidR="009F3451" w:rsidRPr="007275DF" w:rsidRDefault="009F3451" w:rsidP="00D00DFE">
            <w:pPr>
              <w:pStyle w:val="TAC"/>
            </w:pPr>
            <w:r w:rsidRPr="007275DF">
              <w:t>Config 1,2,3</w:t>
            </w:r>
          </w:p>
        </w:tc>
        <w:tc>
          <w:tcPr>
            <w:tcW w:w="2505" w:type="dxa"/>
            <w:gridSpan w:val="4"/>
          </w:tcPr>
          <w:p w14:paraId="2317D8F2" w14:textId="77777777" w:rsidR="009F3451" w:rsidRPr="007275DF" w:rsidRDefault="009F3451" w:rsidP="00D00DFE">
            <w:pPr>
              <w:pStyle w:val="TAC"/>
            </w:pPr>
            <w:r w:rsidRPr="007275DF">
              <w:t>-6</w:t>
            </w:r>
          </w:p>
        </w:tc>
        <w:tc>
          <w:tcPr>
            <w:tcW w:w="3072" w:type="dxa"/>
          </w:tcPr>
          <w:p w14:paraId="64EA9274" w14:textId="77777777" w:rsidR="009F3451" w:rsidRPr="007275DF" w:rsidRDefault="009F3451" w:rsidP="00D00DFE">
            <w:pPr>
              <w:pStyle w:val="TAL"/>
              <w:rPr>
                <w:rFonts w:cs="Arial"/>
              </w:rPr>
            </w:pPr>
          </w:p>
        </w:tc>
      </w:tr>
      <w:tr w:rsidR="009F3451" w:rsidRPr="007275DF" w14:paraId="567C9662" w14:textId="77777777" w:rsidTr="00D00DFE">
        <w:trPr>
          <w:cantSplit/>
          <w:trHeight w:val="208"/>
        </w:trPr>
        <w:tc>
          <w:tcPr>
            <w:tcW w:w="2117" w:type="dxa"/>
          </w:tcPr>
          <w:p w14:paraId="4E786B38" w14:textId="77777777" w:rsidR="009F3451" w:rsidRPr="007275DF" w:rsidRDefault="009F3451" w:rsidP="00D00DFE">
            <w:pPr>
              <w:pStyle w:val="TAL"/>
              <w:rPr>
                <w:rFonts w:cs="Arial"/>
              </w:rPr>
            </w:pPr>
            <w:r w:rsidRPr="007275DF">
              <w:rPr>
                <w:rFonts w:cs="Arial"/>
              </w:rPr>
              <w:t>Hysteresis</w:t>
            </w:r>
          </w:p>
        </w:tc>
        <w:tc>
          <w:tcPr>
            <w:tcW w:w="596" w:type="dxa"/>
          </w:tcPr>
          <w:p w14:paraId="7CB62772" w14:textId="77777777" w:rsidR="009F3451" w:rsidRPr="007275DF" w:rsidRDefault="009F3451" w:rsidP="00D00DFE">
            <w:pPr>
              <w:pStyle w:val="TAC"/>
            </w:pPr>
            <w:r w:rsidRPr="007275DF">
              <w:t>dB</w:t>
            </w:r>
          </w:p>
        </w:tc>
        <w:tc>
          <w:tcPr>
            <w:tcW w:w="1251" w:type="dxa"/>
          </w:tcPr>
          <w:p w14:paraId="73143407" w14:textId="77777777" w:rsidR="009F3451" w:rsidRPr="007275DF" w:rsidRDefault="009F3451" w:rsidP="00D00DFE">
            <w:pPr>
              <w:pStyle w:val="TAC"/>
            </w:pPr>
            <w:r w:rsidRPr="007275DF">
              <w:t>Config 1,2,3</w:t>
            </w:r>
          </w:p>
        </w:tc>
        <w:tc>
          <w:tcPr>
            <w:tcW w:w="2505" w:type="dxa"/>
            <w:gridSpan w:val="4"/>
          </w:tcPr>
          <w:p w14:paraId="691CD4DF" w14:textId="77777777" w:rsidR="009F3451" w:rsidRPr="007275DF" w:rsidRDefault="009F3451" w:rsidP="00D00DFE">
            <w:pPr>
              <w:pStyle w:val="TAC"/>
            </w:pPr>
            <w:r w:rsidRPr="007275DF">
              <w:t>0</w:t>
            </w:r>
          </w:p>
        </w:tc>
        <w:tc>
          <w:tcPr>
            <w:tcW w:w="3072" w:type="dxa"/>
          </w:tcPr>
          <w:p w14:paraId="121F513F" w14:textId="77777777" w:rsidR="009F3451" w:rsidRPr="007275DF" w:rsidRDefault="009F3451" w:rsidP="00D00DFE">
            <w:pPr>
              <w:pStyle w:val="TAL"/>
              <w:rPr>
                <w:rFonts w:cs="Arial"/>
              </w:rPr>
            </w:pPr>
          </w:p>
        </w:tc>
      </w:tr>
      <w:tr w:rsidR="009F3451" w:rsidRPr="007275DF" w14:paraId="2BD814AE" w14:textId="77777777" w:rsidTr="00D00DFE">
        <w:trPr>
          <w:cantSplit/>
          <w:trHeight w:val="208"/>
        </w:trPr>
        <w:tc>
          <w:tcPr>
            <w:tcW w:w="2117" w:type="dxa"/>
          </w:tcPr>
          <w:p w14:paraId="04A205CC" w14:textId="77777777" w:rsidR="009F3451" w:rsidRPr="007275DF" w:rsidRDefault="009F3451" w:rsidP="00D00DFE">
            <w:pPr>
              <w:pStyle w:val="TAL"/>
              <w:rPr>
                <w:rFonts w:cs="Arial"/>
              </w:rPr>
            </w:pPr>
            <w:r w:rsidRPr="007275DF">
              <w:rPr>
                <w:rFonts w:cs="Arial"/>
              </w:rPr>
              <w:t>CP length</w:t>
            </w:r>
          </w:p>
        </w:tc>
        <w:tc>
          <w:tcPr>
            <w:tcW w:w="596" w:type="dxa"/>
          </w:tcPr>
          <w:p w14:paraId="56C50E91" w14:textId="77777777" w:rsidR="009F3451" w:rsidRPr="007275DF" w:rsidRDefault="009F3451" w:rsidP="00D00DFE">
            <w:pPr>
              <w:pStyle w:val="TAC"/>
            </w:pPr>
          </w:p>
        </w:tc>
        <w:tc>
          <w:tcPr>
            <w:tcW w:w="1251" w:type="dxa"/>
          </w:tcPr>
          <w:p w14:paraId="60CCB800" w14:textId="77777777" w:rsidR="009F3451" w:rsidRPr="007275DF" w:rsidRDefault="009F3451" w:rsidP="00D00DFE">
            <w:pPr>
              <w:pStyle w:val="TAC"/>
            </w:pPr>
            <w:r w:rsidRPr="007275DF">
              <w:t>Config 1,2,3</w:t>
            </w:r>
          </w:p>
        </w:tc>
        <w:tc>
          <w:tcPr>
            <w:tcW w:w="2505" w:type="dxa"/>
            <w:gridSpan w:val="4"/>
          </w:tcPr>
          <w:p w14:paraId="28BBC459" w14:textId="77777777" w:rsidR="009F3451" w:rsidRPr="007275DF" w:rsidRDefault="009F3451" w:rsidP="00D00DFE">
            <w:pPr>
              <w:pStyle w:val="TAC"/>
            </w:pPr>
            <w:r w:rsidRPr="007275DF">
              <w:t>Normal</w:t>
            </w:r>
          </w:p>
        </w:tc>
        <w:tc>
          <w:tcPr>
            <w:tcW w:w="3072" w:type="dxa"/>
          </w:tcPr>
          <w:p w14:paraId="466856D5" w14:textId="77777777" w:rsidR="009F3451" w:rsidRPr="007275DF" w:rsidRDefault="009F3451" w:rsidP="00D00DFE">
            <w:pPr>
              <w:pStyle w:val="TAL"/>
              <w:rPr>
                <w:rFonts w:cs="Arial"/>
              </w:rPr>
            </w:pPr>
          </w:p>
        </w:tc>
      </w:tr>
      <w:tr w:rsidR="009F3451" w:rsidRPr="007275DF" w14:paraId="4883BCB4" w14:textId="77777777" w:rsidTr="00D00DFE">
        <w:trPr>
          <w:cantSplit/>
          <w:trHeight w:val="198"/>
        </w:trPr>
        <w:tc>
          <w:tcPr>
            <w:tcW w:w="2117" w:type="dxa"/>
          </w:tcPr>
          <w:p w14:paraId="1B9E0EE3" w14:textId="77777777" w:rsidR="009F3451" w:rsidRPr="007275DF" w:rsidRDefault="009F3451" w:rsidP="00D00DFE">
            <w:pPr>
              <w:pStyle w:val="TAL"/>
              <w:rPr>
                <w:rFonts w:cs="Arial"/>
              </w:rPr>
            </w:pPr>
            <w:r w:rsidRPr="007275DF">
              <w:rPr>
                <w:rFonts w:cs="Arial"/>
              </w:rPr>
              <w:t>TimeToTrigger</w:t>
            </w:r>
          </w:p>
        </w:tc>
        <w:tc>
          <w:tcPr>
            <w:tcW w:w="596" w:type="dxa"/>
          </w:tcPr>
          <w:p w14:paraId="19ADCC5F" w14:textId="77777777" w:rsidR="009F3451" w:rsidRPr="007275DF" w:rsidRDefault="009F3451" w:rsidP="00D00DFE">
            <w:pPr>
              <w:pStyle w:val="TAC"/>
            </w:pPr>
            <w:r w:rsidRPr="007275DF">
              <w:t>s</w:t>
            </w:r>
          </w:p>
        </w:tc>
        <w:tc>
          <w:tcPr>
            <w:tcW w:w="1251" w:type="dxa"/>
          </w:tcPr>
          <w:p w14:paraId="3B860AF0" w14:textId="77777777" w:rsidR="009F3451" w:rsidRPr="007275DF" w:rsidRDefault="009F3451" w:rsidP="00D00DFE">
            <w:pPr>
              <w:pStyle w:val="TAC"/>
            </w:pPr>
            <w:r w:rsidRPr="007275DF">
              <w:t>Config 1,2,3</w:t>
            </w:r>
          </w:p>
        </w:tc>
        <w:tc>
          <w:tcPr>
            <w:tcW w:w="2505" w:type="dxa"/>
            <w:gridSpan w:val="4"/>
          </w:tcPr>
          <w:p w14:paraId="205E7C65" w14:textId="77777777" w:rsidR="009F3451" w:rsidRPr="007275DF" w:rsidRDefault="009F3451" w:rsidP="00D00DFE">
            <w:pPr>
              <w:pStyle w:val="TAC"/>
            </w:pPr>
            <w:r w:rsidRPr="007275DF">
              <w:t>0</w:t>
            </w:r>
          </w:p>
        </w:tc>
        <w:tc>
          <w:tcPr>
            <w:tcW w:w="3072" w:type="dxa"/>
          </w:tcPr>
          <w:p w14:paraId="63D6F50C" w14:textId="77777777" w:rsidR="009F3451" w:rsidRPr="007275DF" w:rsidRDefault="009F3451" w:rsidP="00D00DFE">
            <w:pPr>
              <w:pStyle w:val="TAL"/>
              <w:rPr>
                <w:rFonts w:cs="Arial"/>
              </w:rPr>
            </w:pPr>
          </w:p>
        </w:tc>
      </w:tr>
      <w:tr w:rsidR="009F3451" w:rsidRPr="007275DF" w14:paraId="1E5F8D54" w14:textId="77777777" w:rsidTr="00D00DFE">
        <w:trPr>
          <w:cantSplit/>
          <w:trHeight w:val="208"/>
        </w:trPr>
        <w:tc>
          <w:tcPr>
            <w:tcW w:w="2117" w:type="dxa"/>
          </w:tcPr>
          <w:p w14:paraId="00EB1C16" w14:textId="77777777" w:rsidR="009F3451" w:rsidRPr="007275DF" w:rsidRDefault="009F3451" w:rsidP="00D00DFE">
            <w:pPr>
              <w:pStyle w:val="TAL"/>
              <w:rPr>
                <w:rFonts w:cs="Arial"/>
              </w:rPr>
            </w:pPr>
            <w:r w:rsidRPr="007275DF">
              <w:rPr>
                <w:rFonts w:cs="Arial"/>
              </w:rPr>
              <w:t>Filter coefficient</w:t>
            </w:r>
          </w:p>
        </w:tc>
        <w:tc>
          <w:tcPr>
            <w:tcW w:w="596" w:type="dxa"/>
          </w:tcPr>
          <w:p w14:paraId="56A13189" w14:textId="77777777" w:rsidR="009F3451" w:rsidRPr="007275DF" w:rsidRDefault="009F3451" w:rsidP="00D00DFE">
            <w:pPr>
              <w:pStyle w:val="TAC"/>
            </w:pPr>
          </w:p>
        </w:tc>
        <w:tc>
          <w:tcPr>
            <w:tcW w:w="1251" w:type="dxa"/>
          </w:tcPr>
          <w:p w14:paraId="00F641CC" w14:textId="77777777" w:rsidR="009F3451" w:rsidRPr="007275DF" w:rsidRDefault="009F3451" w:rsidP="00D00DFE">
            <w:pPr>
              <w:pStyle w:val="TAC"/>
            </w:pPr>
            <w:r w:rsidRPr="007275DF">
              <w:t>Config 1,2,3</w:t>
            </w:r>
          </w:p>
        </w:tc>
        <w:tc>
          <w:tcPr>
            <w:tcW w:w="2505" w:type="dxa"/>
            <w:gridSpan w:val="4"/>
          </w:tcPr>
          <w:p w14:paraId="0246D2B4" w14:textId="77777777" w:rsidR="009F3451" w:rsidRPr="007275DF" w:rsidRDefault="009F3451" w:rsidP="00D00DFE">
            <w:pPr>
              <w:pStyle w:val="TAC"/>
            </w:pPr>
            <w:r w:rsidRPr="007275DF">
              <w:t>0</w:t>
            </w:r>
          </w:p>
        </w:tc>
        <w:tc>
          <w:tcPr>
            <w:tcW w:w="3072" w:type="dxa"/>
          </w:tcPr>
          <w:p w14:paraId="720E0194" w14:textId="77777777" w:rsidR="009F3451" w:rsidRPr="007275DF" w:rsidRDefault="009F3451" w:rsidP="00D00DFE">
            <w:pPr>
              <w:pStyle w:val="TAL"/>
              <w:rPr>
                <w:rFonts w:cs="Arial"/>
              </w:rPr>
            </w:pPr>
            <w:r w:rsidRPr="007275DF">
              <w:rPr>
                <w:rFonts w:cs="Arial"/>
              </w:rPr>
              <w:t>L3 filtering is not used</w:t>
            </w:r>
          </w:p>
        </w:tc>
      </w:tr>
      <w:tr w:rsidR="009F3451" w:rsidRPr="007275DF" w14:paraId="7225D688" w14:textId="77777777" w:rsidTr="00D00DFE">
        <w:trPr>
          <w:cantSplit/>
          <w:trHeight w:val="208"/>
        </w:trPr>
        <w:tc>
          <w:tcPr>
            <w:tcW w:w="2117" w:type="dxa"/>
          </w:tcPr>
          <w:p w14:paraId="52BD92BA" w14:textId="77777777" w:rsidR="009F3451" w:rsidRPr="007275DF" w:rsidRDefault="009F3451" w:rsidP="00D00DFE">
            <w:pPr>
              <w:pStyle w:val="TAL"/>
              <w:rPr>
                <w:rFonts w:cs="Arial"/>
              </w:rPr>
            </w:pPr>
            <w:r w:rsidRPr="007275DF">
              <w:rPr>
                <w:rFonts w:cs="Arial"/>
              </w:rPr>
              <w:t>DRX</w:t>
            </w:r>
          </w:p>
        </w:tc>
        <w:tc>
          <w:tcPr>
            <w:tcW w:w="596" w:type="dxa"/>
          </w:tcPr>
          <w:p w14:paraId="4DB2C0C9" w14:textId="77777777" w:rsidR="009F3451" w:rsidRPr="007275DF" w:rsidRDefault="009F3451" w:rsidP="00D00DFE">
            <w:pPr>
              <w:pStyle w:val="TAC"/>
            </w:pPr>
          </w:p>
        </w:tc>
        <w:tc>
          <w:tcPr>
            <w:tcW w:w="1251" w:type="dxa"/>
          </w:tcPr>
          <w:p w14:paraId="5D9AC957" w14:textId="77777777" w:rsidR="009F3451" w:rsidRPr="007275DF" w:rsidRDefault="009F3451" w:rsidP="00D00DFE">
            <w:pPr>
              <w:pStyle w:val="TAC"/>
            </w:pPr>
            <w:r w:rsidRPr="007275DF">
              <w:t>Config 1,2,3</w:t>
            </w:r>
          </w:p>
        </w:tc>
        <w:tc>
          <w:tcPr>
            <w:tcW w:w="626" w:type="dxa"/>
          </w:tcPr>
          <w:p w14:paraId="162B0525" w14:textId="77777777" w:rsidR="009F3451" w:rsidRPr="007275DF" w:rsidRDefault="009F3451" w:rsidP="00D00DFE">
            <w:pPr>
              <w:pStyle w:val="TAC"/>
            </w:pPr>
            <w:r w:rsidRPr="007275DF">
              <w:t>DRX.1</w:t>
            </w:r>
          </w:p>
        </w:tc>
        <w:tc>
          <w:tcPr>
            <w:tcW w:w="626" w:type="dxa"/>
          </w:tcPr>
          <w:p w14:paraId="0B711D8F" w14:textId="77777777" w:rsidR="009F3451" w:rsidRPr="007275DF" w:rsidRDefault="009F3451" w:rsidP="00D00DFE">
            <w:pPr>
              <w:pStyle w:val="TAC"/>
            </w:pPr>
            <w:r w:rsidRPr="007275DF">
              <w:t>DRX.2</w:t>
            </w:r>
          </w:p>
        </w:tc>
        <w:tc>
          <w:tcPr>
            <w:tcW w:w="626" w:type="dxa"/>
          </w:tcPr>
          <w:p w14:paraId="0D87A482" w14:textId="77777777" w:rsidR="009F3451" w:rsidRPr="007275DF" w:rsidRDefault="009F3451" w:rsidP="00D00DFE">
            <w:pPr>
              <w:pStyle w:val="TAC"/>
            </w:pPr>
            <w:r w:rsidRPr="007275DF">
              <w:t>DRX.1</w:t>
            </w:r>
          </w:p>
        </w:tc>
        <w:tc>
          <w:tcPr>
            <w:tcW w:w="627" w:type="dxa"/>
          </w:tcPr>
          <w:p w14:paraId="27BED37D" w14:textId="77777777" w:rsidR="009F3451" w:rsidRPr="007275DF" w:rsidRDefault="009F3451" w:rsidP="00D00DFE">
            <w:pPr>
              <w:pStyle w:val="TAC"/>
            </w:pPr>
            <w:r w:rsidRPr="007275DF">
              <w:t>DRX.2</w:t>
            </w:r>
          </w:p>
        </w:tc>
        <w:tc>
          <w:tcPr>
            <w:tcW w:w="3072" w:type="dxa"/>
          </w:tcPr>
          <w:p w14:paraId="5EC42818" w14:textId="77777777" w:rsidR="009F3451" w:rsidRDefault="009F3451" w:rsidP="00D00DFE">
            <w:pPr>
              <w:pStyle w:val="TAC"/>
              <w:jc w:val="left"/>
              <w:rPr>
                <w:ins w:id="837" w:author="Author"/>
                <w:rFonts w:cs="Arial"/>
                <w:lang w:val="en-US"/>
              </w:rPr>
            </w:pPr>
            <w:ins w:id="838" w:author="Author">
              <w:r>
                <w:rPr>
                  <w:rFonts w:cs="Arial"/>
                  <w:lang w:val="en-US"/>
                </w:rPr>
                <w:t xml:space="preserve">As specified in clause </w:t>
              </w:r>
              <w:r>
                <w:rPr>
                  <w:lang w:val="en-US"/>
                </w:rPr>
                <w:t>A.3.3</w:t>
              </w:r>
            </w:ins>
          </w:p>
          <w:p w14:paraId="2642F7B6" w14:textId="77777777" w:rsidR="009F3451" w:rsidRPr="007275DF" w:rsidRDefault="009F3451" w:rsidP="00D00DFE">
            <w:pPr>
              <w:pStyle w:val="TAL"/>
              <w:rPr>
                <w:rFonts w:cs="Arial"/>
              </w:rPr>
            </w:pPr>
            <w:del w:id="839" w:author="Author">
              <w:r w:rsidRPr="007275DF" w:rsidDel="00121E6F">
                <w:rPr>
                  <w:rFonts w:cs="Arial"/>
                </w:rPr>
                <w:delText>DRX is not used</w:delText>
              </w:r>
            </w:del>
          </w:p>
        </w:tc>
      </w:tr>
      <w:tr w:rsidR="009F3451" w:rsidRPr="007275DF" w14:paraId="18E626F3" w14:textId="77777777" w:rsidTr="00D00DFE">
        <w:trPr>
          <w:cantSplit/>
          <w:trHeight w:val="614"/>
        </w:trPr>
        <w:tc>
          <w:tcPr>
            <w:tcW w:w="2117" w:type="dxa"/>
            <w:vMerge w:val="restart"/>
          </w:tcPr>
          <w:p w14:paraId="30A4224F"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23C4F0C4" w14:textId="77777777" w:rsidR="009F3451" w:rsidRPr="007275DF" w:rsidRDefault="009F3451" w:rsidP="00D00DFE">
            <w:pPr>
              <w:pStyle w:val="TAC"/>
            </w:pPr>
          </w:p>
        </w:tc>
        <w:tc>
          <w:tcPr>
            <w:tcW w:w="1251" w:type="dxa"/>
          </w:tcPr>
          <w:p w14:paraId="55554E4B" w14:textId="77777777" w:rsidR="009F3451" w:rsidRPr="007275DF" w:rsidRDefault="009F3451" w:rsidP="00D00DFE">
            <w:pPr>
              <w:pStyle w:val="TAC"/>
            </w:pPr>
            <w:r w:rsidRPr="007275DF">
              <w:t>Config 1,2,3</w:t>
            </w:r>
          </w:p>
        </w:tc>
        <w:tc>
          <w:tcPr>
            <w:tcW w:w="2505" w:type="dxa"/>
            <w:gridSpan w:val="4"/>
          </w:tcPr>
          <w:p w14:paraId="44A96AD6" w14:textId="77777777" w:rsidR="009F3451" w:rsidRPr="007275DF" w:rsidRDefault="009F3451" w:rsidP="00D00DFE">
            <w:pPr>
              <w:pStyle w:val="TAC"/>
            </w:pPr>
            <w:r w:rsidRPr="007275DF">
              <w:t>3ms</w:t>
            </w:r>
          </w:p>
        </w:tc>
        <w:tc>
          <w:tcPr>
            <w:tcW w:w="3072" w:type="dxa"/>
          </w:tcPr>
          <w:p w14:paraId="32747A8C" w14:textId="77777777" w:rsidR="009F3451" w:rsidRPr="007275DF" w:rsidRDefault="009F3451" w:rsidP="00D00DFE">
            <w:pPr>
              <w:pStyle w:val="TAL"/>
            </w:pPr>
            <w:r w:rsidRPr="007275DF">
              <w:t>Asynchronous cells.</w:t>
            </w:r>
          </w:p>
          <w:p w14:paraId="398E086E" w14:textId="77777777" w:rsidR="009F3451" w:rsidRPr="007275DF" w:rsidRDefault="009F3451" w:rsidP="00D00DFE">
            <w:pPr>
              <w:pStyle w:val="TAL"/>
              <w:rPr>
                <w:rFonts w:cs="Arial"/>
              </w:rPr>
            </w:pPr>
            <w:r w:rsidRPr="007275DF">
              <w:t>The timing of Cell 2 is 3ms later than the timing of Cell 1.</w:t>
            </w:r>
          </w:p>
        </w:tc>
      </w:tr>
      <w:tr w:rsidR="009F3451" w:rsidRPr="007275DF" w14:paraId="3FB87CAD" w14:textId="77777777" w:rsidTr="00D00DFE">
        <w:trPr>
          <w:cantSplit/>
          <w:trHeight w:val="614"/>
        </w:trPr>
        <w:tc>
          <w:tcPr>
            <w:tcW w:w="2117" w:type="dxa"/>
            <w:vMerge/>
          </w:tcPr>
          <w:p w14:paraId="5070FA97" w14:textId="77777777" w:rsidR="009F3451" w:rsidRPr="007275DF" w:rsidRDefault="009F3451" w:rsidP="00D00DFE">
            <w:pPr>
              <w:pStyle w:val="TAL"/>
              <w:rPr>
                <w:rFonts w:cs="Arial"/>
              </w:rPr>
            </w:pPr>
          </w:p>
        </w:tc>
        <w:tc>
          <w:tcPr>
            <w:tcW w:w="596" w:type="dxa"/>
          </w:tcPr>
          <w:p w14:paraId="194A432E" w14:textId="77777777" w:rsidR="009F3451" w:rsidRPr="007275DF" w:rsidRDefault="009F3451" w:rsidP="00D00DFE">
            <w:pPr>
              <w:pStyle w:val="TAC"/>
            </w:pPr>
          </w:p>
        </w:tc>
        <w:tc>
          <w:tcPr>
            <w:tcW w:w="1251" w:type="dxa"/>
          </w:tcPr>
          <w:p w14:paraId="51000AC2" w14:textId="77777777" w:rsidR="009F3451" w:rsidRPr="007275DF" w:rsidRDefault="009F3451" w:rsidP="00D00DFE">
            <w:pPr>
              <w:pStyle w:val="TAC"/>
            </w:pPr>
            <w:r w:rsidRPr="007275DF">
              <w:t>Config 1,2,3</w:t>
            </w:r>
          </w:p>
        </w:tc>
        <w:tc>
          <w:tcPr>
            <w:tcW w:w="2505" w:type="dxa"/>
            <w:gridSpan w:val="4"/>
          </w:tcPr>
          <w:p w14:paraId="09A9A685"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4C660153" w14:textId="77777777" w:rsidR="009F3451" w:rsidRPr="007275DF" w:rsidRDefault="009F3451" w:rsidP="00D00DFE">
            <w:pPr>
              <w:pStyle w:val="TAL"/>
            </w:pPr>
            <w:r w:rsidRPr="007275DF">
              <w:t>Synchronous cells.</w:t>
            </w:r>
          </w:p>
          <w:p w14:paraId="004DB229" w14:textId="77777777" w:rsidR="009F3451" w:rsidRPr="007275DF" w:rsidRDefault="009F3451" w:rsidP="00D00DFE">
            <w:pPr>
              <w:pStyle w:val="TAL"/>
              <w:rPr>
                <w:lang w:eastAsia="zh-CN"/>
              </w:rPr>
            </w:pPr>
          </w:p>
        </w:tc>
      </w:tr>
      <w:tr w:rsidR="009F3451" w:rsidRPr="007275DF" w14:paraId="2C986EA3" w14:textId="77777777" w:rsidTr="00D00DFE">
        <w:trPr>
          <w:cantSplit/>
          <w:trHeight w:val="208"/>
        </w:trPr>
        <w:tc>
          <w:tcPr>
            <w:tcW w:w="2117" w:type="dxa"/>
          </w:tcPr>
          <w:p w14:paraId="2393D204" w14:textId="77777777" w:rsidR="009F3451" w:rsidRPr="007275DF" w:rsidRDefault="009F3451" w:rsidP="00D00DFE">
            <w:pPr>
              <w:pStyle w:val="TAL"/>
              <w:rPr>
                <w:rFonts w:cs="Arial"/>
              </w:rPr>
            </w:pPr>
            <w:r w:rsidRPr="007275DF">
              <w:rPr>
                <w:rFonts w:cs="Arial"/>
              </w:rPr>
              <w:t>T1</w:t>
            </w:r>
          </w:p>
        </w:tc>
        <w:tc>
          <w:tcPr>
            <w:tcW w:w="596" w:type="dxa"/>
          </w:tcPr>
          <w:p w14:paraId="78ECAB28" w14:textId="77777777" w:rsidR="009F3451" w:rsidRPr="007275DF" w:rsidRDefault="009F3451" w:rsidP="00D00DFE">
            <w:pPr>
              <w:pStyle w:val="TAC"/>
            </w:pPr>
            <w:r w:rsidRPr="007275DF">
              <w:t>s</w:t>
            </w:r>
          </w:p>
        </w:tc>
        <w:tc>
          <w:tcPr>
            <w:tcW w:w="1251" w:type="dxa"/>
          </w:tcPr>
          <w:p w14:paraId="2A6F1737" w14:textId="77777777" w:rsidR="009F3451" w:rsidRPr="007275DF" w:rsidRDefault="009F3451" w:rsidP="00D00DFE">
            <w:pPr>
              <w:pStyle w:val="TAC"/>
            </w:pPr>
            <w:r w:rsidRPr="007275DF">
              <w:t>Config 1,2,3</w:t>
            </w:r>
          </w:p>
        </w:tc>
        <w:tc>
          <w:tcPr>
            <w:tcW w:w="2505" w:type="dxa"/>
            <w:gridSpan w:val="4"/>
          </w:tcPr>
          <w:p w14:paraId="02DA7239" w14:textId="77777777" w:rsidR="009F3451" w:rsidRPr="007275DF" w:rsidRDefault="009F3451" w:rsidP="00D00DFE">
            <w:pPr>
              <w:pStyle w:val="TAC"/>
            </w:pPr>
            <w:r w:rsidRPr="007275DF">
              <w:t>5</w:t>
            </w:r>
          </w:p>
        </w:tc>
        <w:tc>
          <w:tcPr>
            <w:tcW w:w="3072" w:type="dxa"/>
          </w:tcPr>
          <w:p w14:paraId="115CB500" w14:textId="77777777" w:rsidR="009F3451" w:rsidRPr="007275DF" w:rsidRDefault="009F3451" w:rsidP="00D00DFE">
            <w:pPr>
              <w:pStyle w:val="TAL"/>
              <w:rPr>
                <w:rFonts w:cs="Arial"/>
              </w:rPr>
            </w:pPr>
          </w:p>
        </w:tc>
      </w:tr>
      <w:tr w:rsidR="009F3451" w:rsidRPr="007275DF" w14:paraId="42CBF75C" w14:textId="77777777" w:rsidTr="00D00DFE">
        <w:trPr>
          <w:cantSplit/>
          <w:trHeight w:val="208"/>
        </w:trPr>
        <w:tc>
          <w:tcPr>
            <w:tcW w:w="2117" w:type="dxa"/>
          </w:tcPr>
          <w:p w14:paraId="6ED91F14" w14:textId="77777777" w:rsidR="009F3451" w:rsidRPr="007275DF" w:rsidRDefault="009F3451" w:rsidP="00D00DFE">
            <w:pPr>
              <w:pStyle w:val="TAL"/>
              <w:rPr>
                <w:rFonts w:cs="Arial"/>
              </w:rPr>
            </w:pPr>
            <w:r w:rsidRPr="007275DF">
              <w:rPr>
                <w:rFonts w:cs="Arial"/>
              </w:rPr>
              <w:t>T2</w:t>
            </w:r>
          </w:p>
        </w:tc>
        <w:tc>
          <w:tcPr>
            <w:tcW w:w="596" w:type="dxa"/>
          </w:tcPr>
          <w:p w14:paraId="1A8A477E" w14:textId="77777777" w:rsidR="009F3451" w:rsidRPr="007275DF" w:rsidRDefault="009F3451" w:rsidP="00D00DFE">
            <w:pPr>
              <w:pStyle w:val="TAC"/>
            </w:pPr>
            <w:r w:rsidRPr="007275DF">
              <w:t>s</w:t>
            </w:r>
          </w:p>
        </w:tc>
        <w:tc>
          <w:tcPr>
            <w:tcW w:w="1251" w:type="dxa"/>
          </w:tcPr>
          <w:p w14:paraId="45E55EC0" w14:textId="77777777" w:rsidR="009F3451" w:rsidRPr="007275DF" w:rsidRDefault="009F3451" w:rsidP="00D00DFE">
            <w:pPr>
              <w:pStyle w:val="TAC"/>
            </w:pPr>
            <w:r w:rsidRPr="007275DF">
              <w:t>Config 1,2,3</w:t>
            </w:r>
          </w:p>
        </w:tc>
        <w:tc>
          <w:tcPr>
            <w:tcW w:w="626" w:type="dxa"/>
          </w:tcPr>
          <w:p w14:paraId="0B70CB83" w14:textId="77777777" w:rsidR="009F3451" w:rsidRPr="007275DF" w:rsidRDefault="009F3451" w:rsidP="00D00DFE">
            <w:pPr>
              <w:pStyle w:val="TAC"/>
            </w:pPr>
            <w:del w:id="840" w:author="Author">
              <w:r w:rsidRPr="007275DF" w:rsidDel="008250F9">
                <w:delText>[</w:delText>
              </w:r>
            </w:del>
            <w:ins w:id="841" w:author="Author">
              <w:r>
                <w:t>2.5</w:t>
              </w:r>
            </w:ins>
            <w:del w:id="842" w:author="Author">
              <w:r w:rsidRPr="007275DF" w:rsidDel="00F60824">
                <w:delText>1.1</w:delText>
              </w:r>
              <w:r w:rsidRPr="007275DF" w:rsidDel="008250F9">
                <w:delText>]</w:delText>
              </w:r>
            </w:del>
          </w:p>
        </w:tc>
        <w:tc>
          <w:tcPr>
            <w:tcW w:w="626" w:type="dxa"/>
          </w:tcPr>
          <w:p w14:paraId="013C1951" w14:textId="77777777" w:rsidR="009F3451" w:rsidRPr="007275DF" w:rsidRDefault="009F3451" w:rsidP="00D00DFE">
            <w:pPr>
              <w:pStyle w:val="TAC"/>
            </w:pPr>
            <w:del w:id="843" w:author="Author">
              <w:r w:rsidRPr="007275DF" w:rsidDel="008250F9">
                <w:delText>[</w:delText>
              </w:r>
              <w:r w:rsidRPr="007275DF" w:rsidDel="00F60824">
                <w:delText>11</w:delText>
              </w:r>
              <w:r w:rsidRPr="007275DF" w:rsidDel="008250F9">
                <w:delText>]</w:delText>
              </w:r>
            </w:del>
            <w:ins w:id="844" w:author="Author">
              <w:r>
                <w:t>17</w:t>
              </w:r>
            </w:ins>
          </w:p>
        </w:tc>
        <w:tc>
          <w:tcPr>
            <w:tcW w:w="626" w:type="dxa"/>
          </w:tcPr>
          <w:p w14:paraId="79A3D8CB" w14:textId="77777777" w:rsidR="009F3451" w:rsidRPr="007275DF" w:rsidRDefault="009F3451" w:rsidP="00D00DFE">
            <w:pPr>
              <w:pStyle w:val="TAC"/>
            </w:pPr>
            <w:del w:id="845" w:author="Author">
              <w:r w:rsidRPr="007275DF" w:rsidDel="008250F9">
                <w:delText>[</w:delText>
              </w:r>
              <w:r w:rsidRPr="007275DF" w:rsidDel="00F60824">
                <w:delText>1.1</w:delText>
              </w:r>
              <w:r w:rsidRPr="007275DF" w:rsidDel="008250F9">
                <w:delText>]</w:delText>
              </w:r>
            </w:del>
            <w:ins w:id="846" w:author="Author">
              <w:r>
                <w:t>2.5</w:t>
              </w:r>
            </w:ins>
          </w:p>
        </w:tc>
        <w:tc>
          <w:tcPr>
            <w:tcW w:w="627" w:type="dxa"/>
          </w:tcPr>
          <w:p w14:paraId="1DC0CF92" w14:textId="77777777" w:rsidR="009F3451" w:rsidRPr="007275DF" w:rsidRDefault="009F3451" w:rsidP="00D00DFE">
            <w:pPr>
              <w:pStyle w:val="TAC"/>
            </w:pPr>
            <w:del w:id="847" w:author="Author">
              <w:r w:rsidRPr="007275DF" w:rsidDel="008250F9">
                <w:delText>[</w:delText>
              </w:r>
              <w:r w:rsidRPr="007275DF" w:rsidDel="00F60824">
                <w:delText>11</w:delText>
              </w:r>
              <w:r w:rsidRPr="007275DF" w:rsidDel="008250F9">
                <w:delText>]</w:delText>
              </w:r>
            </w:del>
            <w:ins w:id="848" w:author="Author">
              <w:r>
                <w:t>17</w:t>
              </w:r>
            </w:ins>
          </w:p>
        </w:tc>
        <w:tc>
          <w:tcPr>
            <w:tcW w:w="3072" w:type="dxa"/>
          </w:tcPr>
          <w:p w14:paraId="08E7E1BE" w14:textId="77777777" w:rsidR="009F3451" w:rsidRPr="007275DF" w:rsidRDefault="009F3451" w:rsidP="00D00DFE">
            <w:pPr>
              <w:pStyle w:val="TAL"/>
              <w:rPr>
                <w:rFonts w:cs="Arial"/>
              </w:rPr>
            </w:pPr>
          </w:p>
        </w:tc>
      </w:tr>
    </w:tbl>
    <w:p w14:paraId="25DD6D40" w14:textId="77777777" w:rsidR="009F3451" w:rsidRPr="007275DF" w:rsidRDefault="009F3451" w:rsidP="009F3451">
      <w:pPr>
        <w:pStyle w:val="TH"/>
        <w:rPr>
          <w:rFonts w:cs="v4.2.0"/>
        </w:rPr>
      </w:pPr>
    </w:p>
    <w:p w14:paraId="3AB4E826" w14:textId="77777777" w:rsidR="009F3451" w:rsidRPr="007275DF" w:rsidRDefault="009F3451" w:rsidP="009F3451">
      <w:pPr>
        <w:pStyle w:val="TH"/>
        <w:rPr>
          <w:rFonts w:cs="v4.2.0"/>
        </w:rPr>
      </w:pPr>
      <w:r w:rsidRPr="007275DF">
        <w:rPr>
          <w:rFonts w:cs="v4.2.0"/>
        </w:rPr>
        <w:t>Table A.11.5.2.8.1-3: Cell specific test parameters for SA inter-frequency event triggered reporting for FR1 with CCA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849">
          <w:tblGrid>
            <w:gridCol w:w="1094"/>
            <w:gridCol w:w="218"/>
            <w:gridCol w:w="1313"/>
            <w:gridCol w:w="772"/>
            <w:gridCol w:w="1386"/>
            <w:gridCol w:w="492"/>
            <w:gridCol w:w="492"/>
            <w:gridCol w:w="516"/>
            <w:gridCol w:w="516"/>
            <w:gridCol w:w="468"/>
            <w:gridCol w:w="468"/>
            <w:gridCol w:w="605"/>
            <w:gridCol w:w="606"/>
          </w:tblGrid>
        </w:tblGridChange>
      </w:tblGrid>
      <w:tr w:rsidR="009F3451" w:rsidRPr="007275DF" w14:paraId="3437F849" w14:textId="77777777" w:rsidTr="00D00DFE">
        <w:trPr>
          <w:cantSplit/>
          <w:trHeight w:val="150"/>
        </w:trPr>
        <w:tc>
          <w:tcPr>
            <w:tcW w:w="2625" w:type="dxa"/>
            <w:gridSpan w:val="3"/>
            <w:vMerge w:val="restart"/>
            <w:tcBorders>
              <w:top w:val="single" w:sz="4" w:space="0" w:color="auto"/>
              <w:left w:val="single" w:sz="4" w:space="0" w:color="auto"/>
            </w:tcBorders>
          </w:tcPr>
          <w:p w14:paraId="493AC09D" w14:textId="77777777" w:rsidR="009F3451" w:rsidRPr="007275DF" w:rsidRDefault="009F3451" w:rsidP="00D00DFE">
            <w:pPr>
              <w:pStyle w:val="TAH"/>
              <w:rPr>
                <w:rFonts w:cs="Arial"/>
              </w:rPr>
            </w:pPr>
            <w:r w:rsidRPr="007275DF">
              <w:t>Parameter</w:t>
            </w:r>
          </w:p>
        </w:tc>
        <w:tc>
          <w:tcPr>
            <w:tcW w:w="772" w:type="dxa"/>
            <w:vMerge w:val="restart"/>
            <w:tcBorders>
              <w:top w:val="single" w:sz="4" w:space="0" w:color="auto"/>
            </w:tcBorders>
          </w:tcPr>
          <w:p w14:paraId="6DFC1376" w14:textId="77777777" w:rsidR="009F3451" w:rsidRPr="007275DF" w:rsidRDefault="009F3451" w:rsidP="00D00DFE">
            <w:pPr>
              <w:pStyle w:val="TAH"/>
              <w:rPr>
                <w:rFonts w:cs="Arial"/>
              </w:rPr>
            </w:pPr>
            <w:r w:rsidRPr="007275DF">
              <w:t>Unit</w:t>
            </w:r>
          </w:p>
        </w:tc>
        <w:tc>
          <w:tcPr>
            <w:tcW w:w="1386" w:type="dxa"/>
            <w:vMerge w:val="restart"/>
            <w:tcBorders>
              <w:top w:val="single" w:sz="4" w:space="0" w:color="auto"/>
            </w:tcBorders>
          </w:tcPr>
          <w:p w14:paraId="7A837A31" w14:textId="77777777" w:rsidR="009F3451" w:rsidRPr="007275DF" w:rsidRDefault="009F3451" w:rsidP="00D00DFE">
            <w:pPr>
              <w:pStyle w:val="TAH"/>
            </w:pPr>
            <w:r w:rsidRPr="007275DF">
              <w:rPr>
                <w:rFonts w:cs="Arial"/>
              </w:rPr>
              <w:t>Test configuration</w:t>
            </w:r>
          </w:p>
        </w:tc>
        <w:tc>
          <w:tcPr>
            <w:tcW w:w="2016" w:type="dxa"/>
            <w:gridSpan w:val="4"/>
            <w:tcBorders>
              <w:top w:val="single" w:sz="4" w:space="0" w:color="auto"/>
            </w:tcBorders>
          </w:tcPr>
          <w:p w14:paraId="20F3B266" w14:textId="77777777" w:rsidR="009F3451" w:rsidRPr="007275DF" w:rsidRDefault="009F3451" w:rsidP="00D00DFE">
            <w:pPr>
              <w:pStyle w:val="TAH"/>
              <w:rPr>
                <w:rFonts w:cs="Arial"/>
              </w:rPr>
            </w:pPr>
            <w:r w:rsidRPr="007275DF">
              <w:t>Cell 1</w:t>
            </w:r>
          </w:p>
        </w:tc>
        <w:tc>
          <w:tcPr>
            <w:tcW w:w="2147" w:type="dxa"/>
            <w:gridSpan w:val="4"/>
            <w:tcBorders>
              <w:top w:val="single" w:sz="4" w:space="0" w:color="auto"/>
              <w:right w:val="single" w:sz="4" w:space="0" w:color="auto"/>
            </w:tcBorders>
          </w:tcPr>
          <w:p w14:paraId="400FABA0" w14:textId="77777777" w:rsidR="009F3451" w:rsidRPr="007275DF" w:rsidRDefault="009F3451" w:rsidP="00D00DFE">
            <w:pPr>
              <w:pStyle w:val="TAH"/>
              <w:rPr>
                <w:rFonts w:cs="Arial"/>
              </w:rPr>
            </w:pPr>
            <w:r w:rsidRPr="007275DF">
              <w:t>Cell 2</w:t>
            </w:r>
          </w:p>
        </w:tc>
      </w:tr>
      <w:tr w:rsidR="009F3451" w:rsidRPr="007275DF" w14:paraId="37518C1E" w14:textId="77777777" w:rsidTr="00D00DFE">
        <w:trPr>
          <w:cantSplit/>
          <w:trHeight w:val="150"/>
        </w:trPr>
        <w:tc>
          <w:tcPr>
            <w:tcW w:w="2625" w:type="dxa"/>
            <w:gridSpan w:val="3"/>
            <w:vMerge/>
            <w:tcBorders>
              <w:left w:val="single" w:sz="4" w:space="0" w:color="auto"/>
              <w:bottom w:val="single" w:sz="4" w:space="0" w:color="auto"/>
            </w:tcBorders>
          </w:tcPr>
          <w:p w14:paraId="623CD638" w14:textId="77777777" w:rsidR="009F3451" w:rsidRPr="007275DF" w:rsidRDefault="009F3451" w:rsidP="00D00DFE">
            <w:pPr>
              <w:pStyle w:val="TAH"/>
              <w:rPr>
                <w:rFonts w:cs="Arial"/>
              </w:rPr>
            </w:pPr>
          </w:p>
        </w:tc>
        <w:tc>
          <w:tcPr>
            <w:tcW w:w="772" w:type="dxa"/>
            <w:vMerge/>
            <w:tcBorders>
              <w:bottom w:val="single" w:sz="4" w:space="0" w:color="auto"/>
            </w:tcBorders>
          </w:tcPr>
          <w:p w14:paraId="52F30A0B" w14:textId="77777777" w:rsidR="009F3451" w:rsidRPr="007275DF" w:rsidRDefault="009F3451" w:rsidP="00D00DFE">
            <w:pPr>
              <w:pStyle w:val="TAH"/>
              <w:rPr>
                <w:rFonts w:cs="Arial"/>
              </w:rPr>
            </w:pPr>
          </w:p>
        </w:tc>
        <w:tc>
          <w:tcPr>
            <w:tcW w:w="1386" w:type="dxa"/>
            <w:vMerge/>
            <w:tcBorders>
              <w:bottom w:val="single" w:sz="4" w:space="0" w:color="auto"/>
            </w:tcBorders>
          </w:tcPr>
          <w:p w14:paraId="50D530D2" w14:textId="77777777" w:rsidR="009F3451" w:rsidRPr="007275DF" w:rsidRDefault="009F3451" w:rsidP="00D00DFE">
            <w:pPr>
              <w:pStyle w:val="TAH"/>
            </w:pPr>
          </w:p>
        </w:tc>
        <w:tc>
          <w:tcPr>
            <w:tcW w:w="492" w:type="dxa"/>
            <w:tcBorders>
              <w:bottom w:val="single" w:sz="4" w:space="0" w:color="auto"/>
            </w:tcBorders>
          </w:tcPr>
          <w:p w14:paraId="1DBEC68D" w14:textId="77777777" w:rsidR="009F3451" w:rsidRPr="007275DF" w:rsidRDefault="009F3451" w:rsidP="00D00DFE">
            <w:pPr>
              <w:pStyle w:val="TAH"/>
              <w:rPr>
                <w:rFonts w:cs="Arial"/>
              </w:rPr>
            </w:pPr>
            <w:r w:rsidRPr="007275DF">
              <w:t>T1</w:t>
            </w:r>
          </w:p>
        </w:tc>
        <w:tc>
          <w:tcPr>
            <w:tcW w:w="492" w:type="dxa"/>
            <w:tcBorders>
              <w:bottom w:val="single" w:sz="4" w:space="0" w:color="auto"/>
            </w:tcBorders>
          </w:tcPr>
          <w:p w14:paraId="3AD3D608" w14:textId="77777777" w:rsidR="009F3451" w:rsidRPr="007275DF" w:rsidRDefault="009F3451" w:rsidP="00D00DFE">
            <w:pPr>
              <w:pStyle w:val="TAH"/>
              <w:rPr>
                <w:rFonts w:cs="Arial"/>
              </w:rPr>
            </w:pPr>
            <w:r w:rsidRPr="007275DF">
              <w:t>T2</w:t>
            </w:r>
          </w:p>
        </w:tc>
        <w:tc>
          <w:tcPr>
            <w:tcW w:w="516" w:type="dxa"/>
            <w:tcBorders>
              <w:bottom w:val="single" w:sz="4" w:space="0" w:color="auto"/>
            </w:tcBorders>
          </w:tcPr>
          <w:p w14:paraId="6BC6BD55" w14:textId="77777777" w:rsidR="009F3451" w:rsidRPr="007275DF" w:rsidRDefault="009F3451" w:rsidP="00D00DFE">
            <w:pPr>
              <w:pStyle w:val="TAH"/>
              <w:rPr>
                <w:rFonts w:cs="Arial"/>
              </w:rPr>
            </w:pPr>
            <w:r w:rsidRPr="007275DF">
              <w:t>T3</w:t>
            </w:r>
          </w:p>
        </w:tc>
        <w:tc>
          <w:tcPr>
            <w:tcW w:w="516" w:type="dxa"/>
            <w:tcBorders>
              <w:bottom w:val="single" w:sz="4" w:space="0" w:color="auto"/>
            </w:tcBorders>
          </w:tcPr>
          <w:p w14:paraId="425A4A35" w14:textId="77777777" w:rsidR="009F3451" w:rsidRPr="007275DF" w:rsidRDefault="009F3451" w:rsidP="00D00DFE">
            <w:pPr>
              <w:pStyle w:val="TAH"/>
              <w:rPr>
                <w:rFonts w:cs="Arial"/>
              </w:rPr>
            </w:pPr>
            <w:r w:rsidRPr="007275DF">
              <w:rPr>
                <w:rFonts w:cs="Arial"/>
              </w:rPr>
              <w:t>T4</w:t>
            </w:r>
          </w:p>
        </w:tc>
        <w:tc>
          <w:tcPr>
            <w:tcW w:w="468" w:type="dxa"/>
            <w:tcBorders>
              <w:bottom w:val="single" w:sz="4" w:space="0" w:color="auto"/>
            </w:tcBorders>
          </w:tcPr>
          <w:p w14:paraId="1CDDB57D" w14:textId="77777777" w:rsidR="009F3451" w:rsidRPr="007275DF" w:rsidRDefault="009F3451" w:rsidP="00D00DFE">
            <w:pPr>
              <w:pStyle w:val="TAH"/>
              <w:rPr>
                <w:rFonts w:cs="Arial"/>
              </w:rPr>
            </w:pPr>
            <w:r w:rsidRPr="007275DF">
              <w:t>T1</w:t>
            </w:r>
          </w:p>
        </w:tc>
        <w:tc>
          <w:tcPr>
            <w:tcW w:w="468" w:type="dxa"/>
            <w:tcBorders>
              <w:bottom w:val="single" w:sz="4" w:space="0" w:color="auto"/>
            </w:tcBorders>
          </w:tcPr>
          <w:p w14:paraId="008834E9" w14:textId="77777777" w:rsidR="009F3451" w:rsidRPr="007275DF" w:rsidRDefault="009F3451" w:rsidP="00D00DFE">
            <w:pPr>
              <w:pStyle w:val="TAH"/>
              <w:rPr>
                <w:rFonts w:cs="Arial"/>
              </w:rPr>
            </w:pPr>
            <w:r w:rsidRPr="007275DF">
              <w:rPr>
                <w:rFonts w:cs="Arial"/>
              </w:rPr>
              <w:t>T2</w:t>
            </w:r>
          </w:p>
        </w:tc>
        <w:tc>
          <w:tcPr>
            <w:tcW w:w="605" w:type="dxa"/>
            <w:tcBorders>
              <w:bottom w:val="single" w:sz="4" w:space="0" w:color="auto"/>
            </w:tcBorders>
          </w:tcPr>
          <w:p w14:paraId="0462807A" w14:textId="77777777" w:rsidR="009F3451" w:rsidRPr="007275DF" w:rsidRDefault="009F3451" w:rsidP="00D00DFE">
            <w:pPr>
              <w:pStyle w:val="TAH"/>
              <w:rPr>
                <w:rFonts w:cs="Arial"/>
              </w:rPr>
            </w:pPr>
            <w:r w:rsidRPr="007275DF">
              <w:t>T3</w:t>
            </w:r>
          </w:p>
        </w:tc>
        <w:tc>
          <w:tcPr>
            <w:tcW w:w="606" w:type="dxa"/>
            <w:tcBorders>
              <w:bottom w:val="single" w:sz="4" w:space="0" w:color="auto"/>
            </w:tcBorders>
          </w:tcPr>
          <w:p w14:paraId="51E773C7" w14:textId="77777777" w:rsidR="009F3451" w:rsidRPr="007275DF" w:rsidRDefault="009F3451" w:rsidP="00D00DFE">
            <w:pPr>
              <w:pStyle w:val="TAH"/>
              <w:rPr>
                <w:rFonts w:cs="Arial"/>
              </w:rPr>
            </w:pPr>
            <w:r w:rsidRPr="007275DF">
              <w:rPr>
                <w:rFonts w:cs="Arial"/>
              </w:rPr>
              <w:t>T4</w:t>
            </w:r>
          </w:p>
        </w:tc>
      </w:tr>
      <w:tr w:rsidR="009F3451" w:rsidRPr="007275DF" w14:paraId="7F73E2F9" w14:textId="77777777" w:rsidTr="00D00DFE">
        <w:trPr>
          <w:cantSplit/>
          <w:trHeight w:val="292"/>
        </w:trPr>
        <w:tc>
          <w:tcPr>
            <w:tcW w:w="2625" w:type="dxa"/>
            <w:gridSpan w:val="3"/>
            <w:tcBorders>
              <w:left w:val="single" w:sz="4" w:space="0" w:color="auto"/>
              <w:bottom w:val="single" w:sz="4" w:space="0" w:color="auto"/>
            </w:tcBorders>
          </w:tcPr>
          <w:p w14:paraId="4E7927ED" w14:textId="77777777" w:rsidR="009F3451" w:rsidRPr="007275DF" w:rsidRDefault="009F3451" w:rsidP="00D00DFE">
            <w:pPr>
              <w:pStyle w:val="TAL"/>
              <w:rPr>
                <w:lang w:val="it-IT"/>
              </w:rPr>
            </w:pPr>
            <w:r w:rsidRPr="007275DF">
              <w:rPr>
                <w:lang w:val="it-IT"/>
              </w:rPr>
              <w:t>NR RF Channel Number</w:t>
            </w:r>
          </w:p>
        </w:tc>
        <w:tc>
          <w:tcPr>
            <w:tcW w:w="772" w:type="dxa"/>
            <w:tcBorders>
              <w:bottom w:val="single" w:sz="4" w:space="0" w:color="auto"/>
            </w:tcBorders>
          </w:tcPr>
          <w:p w14:paraId="18FD7E73" w14:textId="77777777" w:rsidR="009F3451" w:rsidRPr="007275DF" w:rsidRDefault="009F3451" w:rsidP="00D00DFE">
            <w:pPr>
              <w:pStyle w:val="TAC"/>
              <w:rPr>
                <w:lang w:val="it-IT"/>
              </w:rPr>
            </w:pPr>
          </w:p>
        </w:tc>
        <w:tc>
          <w:tcPr>
            <w:tcW w:w="1386" w:type="dxa"/>
            <w:tcBorders>
              <w:bottom w:val="single" w:sz="4" w:space="0" w:color="auto"/>
            </w:tcBorders>
          </w:tcPr>
          <w:p w14:paraId="4FE8C2F7" w14:textId="77777777" w:rsidR="009F3451" w:rsidRPr="007275DF" w:rsidRDefault="009F3451" w:rsidP="00D00DFE">
            <w:pPr>
              <w:pStyle w:val="TAC"/>
              <w:rPr>
                <w:rFonts w:cs="v4.2.0"/>
              </w:rPr>
            </w:pPr>
            <w:r w:rsidRPr="007275DF">
              <w:t>Config 1,2,3</w:t>
            </w:r>
          </w:p>
        </w:tc>
        <w:tc>
          <w:tcPr>
            <w:tcW w:w="2016" w:type="dxa"/>
            <w:gridSpan w:val="4"/>
            <w:tcBorders>
              <w:bottom w:val="single" w:sz="4" w:space="0" w:color="auto"/>
            </w:tcBorders>
          </w:tcPr>
          <w:p w14:paraId="2F8C589F" w14:textId="77777777" w:rsidR="009F3451" w:rsidRPr="007275DF" w:rsidRDefault="009F3451" w:rsidP="00D00DFE">
            <w:pPr>
              <w:pStyle w:val="TAC"/>
            </w:pPr>
            <w:r w:rsidRPr="007275DF">
              <w:rPr>
                <w:rFonts w:cs="v4.2.0"/>
              </w:rPr>
              <w:t>1</w:t>
            </w:r>
          </w:p>
        </w:tc>
        <w:tc>
          <w:tcPr>
            <w:tcW w:w="2147" w:type="dxa"/>
            <w:gridSpan w:val="4"/>
            <w:tcBorders>
              <w:bottom w:val="single" w:sz="4" w:space="0" w:color="auto"/>
            </w:tcBorders>
          </w:tcPr>
          <w:p w14:paraId="36308BE7" w14:textId="77777777" w:rsidR="009F3451" w:rsidRPr="007275DF" w:rsidRDefault="009F3451" w:rsidP="00D00DFE">
            <w:pPr>
              <w:pStyle w:val="TAC"/>
            </w:pPr>
            <w:r w:rsidRPr="007275DF">
              <w:rPr>
                <w:rFonts w:cs="v4.2.0"/>
              </w:rPr>
              <w:t>2</w:t>
            </w:r>
          </w:p>
        </w:tc>
      </w:tr>
      <w:tr w:rsidR="009F3451" w:rsidRPr="007275DF" w14:paraId="414C2706" w14:textId="77777777" w:rsidTr="00D00DFE">
        <w:trPr>
          <w:cantSplit/>
          <w:trHeight w:val="150"/>
        </w:trPr>
        <w:tc>
          <w:tcPr>
            <w:tcW w:w="2625" w:type="dxa"/>
            <w:gridSpan w:val="3"/>
            <w:vMerge w:val="restart"/>
            <w:tcBorders>
              <w:left w:val="single" w:sz="4" w:space="0" w:color="auto"/>
            </w:tcBorders>
          </w:tcPr>
          <w:p w14:paraId="1BD7644B" w14:textId="77777777" w:rsidR="009F3451" w:rsidRPr="007275DF" w:rsidRDefault="009F3451" w:rsidP="00D00DFE">
            <w:pPr>
              <w:pStyle w:val="TAL"/>
              <w:rPr>
                <w:lang w:val="en-US"/>
              </w:rPr>
            </w:pPr>
            <w:r w:rsidRPr="007275DF">
              <w:rPr>
                <w:lang w:val="en-US"/>
              </w:rPr>
              <w:t>Duplex mode</w:t>
            </w:r>
          </w:p>
        </w:tc>
        <w:tc>
          <w:tcPr>
            <w:tcW w:w="772" w:type="dxa"/>
          </w:tcPr>
          <w:p w14:paraId="312F5236"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7F71A799" w14:textId="77777777" w:rsidR="009F3451" w:rsidRPr="007275DF" w:rsidRDefault="009F3451" w:rsidP="00D00DFE">
            <w:pPr>
              <w:pStyle w:val="TAC"/>
              <w:rPr>
                <w:lang w:val="en-US"/>
              </w:rPr>
            </w:pPr>
            <w:r w:rsidRPr="007275DF">
              <w:t>Config 1</w:t>
            </w:r>
          </w:p>
        </w:tc>
        <w:tc>
          <w:tcPr>
            <w:tcW w:w="2016" w:type="dxa"/>
            <w:gridSpan w:val="4"/>
            <w:tcBorders>
              <w:bottom w:val="single" w:sz="4" w:space="0" w:color="auto"/>
            </w:tcBorders>
          </w:tcPr>
          <w:p w14:paraId="46378B72" w14:textId="77777777" w:rsidR="009F3451" w:rsidRPr="007275DF" w:rsidRDefault="009F3451" w:rsidP="00D00DFE">
            <w:pPr>
              <w:pStyle w:val="TAC"/>
              <w:rPr>
                <w:lang w:val="en-US"/>
              </w:rPr>
            </w:pPr>
            <w:r w:rsidRPr="007275DF">
              <w:rPr>
                <w:lang w:val="en-US"/>
              </w:rPr>
              <w:t>TDD</w:t>
            </w:r>
          </w:p>
        </w:tc>
        <w:tc>
          <w:tcPr>
            <w:tcW w:w="2147" w:type="dxa"/>
            <w:gridSpan w:val="4"/>
            <w:tcBorders>
              <w:bottom w:val="single" w:sz="4" w:space="0" w:color="auto"/>
            </w:tcBorders>
          </w:tcPr>
          <w:p w14:paraId="5BED7FC9" w14:textId="77777777" w:rsidR="009F3451" w:rsidRPr="007275DF" w:rsidRDefault="009F3451" w:rsidP="00D00DFE">
            <w:pPr>
              <w:pStyle w:val="TAC"/>
              <w:rPr>
                <w:lang w:val="en-US"/>
              </w:rPr>
            </w:pPr>
            <w:r w:rsidRPr="007275DF">
              <w:rPr>
                <w:lang w:val="en-US"/>
              </w:rPr>
              <w:t>FDD</w:t>
            </w:r>
          </w:p>
        </w:tc>
      </w:tr>
      <w:tr w:rsidR="009F3451" w:rsidRPr="007275DF" w14:paraId="4F4457D2" w14:textId="77777777" w:rsidTr="00D00DFE">
        <w:trPr>
          <w:cantSplit/>
          <w:trHeight w:val="150"/>
        </w:trPr>
        <w:tc>
          <w:tcPr>
            <w:tcW w:w="2625" w:type="dxa"/>
            <w:gridSpan w:val="3"/>
            <w:vMerge/>
            <w:tcBorders>
              <w:left w:val="single" w:sz="4" w:space="0" w:color="auto"/>
            </w:tcBorders>
          </w:tcPr>
          <w:p w14:paraId="2181E554" w14:textId="77777777" w:rsidR="009F3451" w:rsidRPr="007275DF" w:rsidRDefault="009F3451" w:rsidP="00D00DFE">
            <w:pPr>
              <w:pStyle w:val="TAL"/>
              <w:rPr>
                <w:bCs/>
              </w:rPr>
            </w:pPr>
          </w:p>
        </w:tc>
        <w:tc>
          <w:tcPr>
            <w:tcW w:w="772" w:type="dxa"/>
          </w:tcPr>
          <w:p w14:paraId="0F477A52"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442C551C" w14:textId="77777777" w:rsidR="009F3451" w:rsidRPr="007275DF" w:rsidRDefault="009F3451" w:rsidP="00D00DFE">
            <w:pPr>
              <w:pStyle w:val="TAC"/>
              <w:rPr>
                <w:lang w:val="en-US"/>
              </w:rPr>
            </w:pPr>
            <w:r w:rsidRPr="007275DF">
              <w:t>Config 2,3</w:t>
            </w:r>
          </w:p>
        </w:tc>
        <w:tc>
          <w:tcPr>
            <w:tcW w:w="2016" w:type="dxa"/>
            <w:gridSpan w:val="4"/>
            <w:tcBorders>
              <w:bottom w:val="single" w:sz="4" w:space="0" w:color="auto"/>
            </w:tcBorders>
          </w:tcPr>
          <w:p w14:paraId="73C9EB49" w14:textId="77777777" w:rsidR="009F3451" w:rsidRPr="007275DF" w:rsidRDefault="009F3451" w:rsidP="00D00DFE">
            <w:pPr>
              <w:pStyle w:val="TAC"/>
              <w:rPr>
                <w:lang w:val="en-US"/>
              </w:rPr>
            </w:pPr>
            <w:r w:rsidRPr="007275DF">
              <w:rPr>
                <w:lang w:val="en-US"/>
              </w:rPr>
              <w:t>TDD</w:t>
            </w:r>
          </w:p>
        </w:tc>
        <w:tc>
          <w:tcPr>
            <w:tcW w:w="2147" w:type="dxa"/>
            <w:gridSpan w:val="4"/>
            <w:tcBorders>
              <w:bottom w:val="single" w:sz="4" w:space="0" w:color="auto"/>
            </w:tcBorders>
          </w:tcPr>
          <w:p w14:paraId="245440BD" w14:textId="77777777" w:rsidR="009F3451" w:rsidRPr="007275DF" w:rsidRDefault="009F3451" w:rsidP="00D00DFE">
            <w:pPr>
              <w:pStyle w:val="TAC"/>
              <w:rPr>
                <w:lang w:val="en-US"/>
              </w:rPr>
            </w:pPr>
            <w:r w:rsidRPr="007275DF">
              <w:rPr>
                <w:lang w:val="en-US"/>
              </w:rPr>
              <w:t>TDD</w:t>
            </w:r>
          </w:p>
        </w:tc>
      </w:tr>
      <w:tr w:rsidR="009F3451" w:rsidRPr="007275DF" w14:paraId="2DCA761E" w14:textId="77777777" w:rsidTr="00D00DFE">
        <w:trPr>
          <w:cantSplit/>
          <w:trHeight w:val="150"/>
        </w:trPr>
        <w:tc>
          <w:tcPr>
            <w:tcW w:w="2625" w:type="dxa"/>
            <w:gridSpan w:val="3"/>
            <w:vMerge w:val="restart"/>
            <w:tcBorders>
              <w:left w:val="single" w:sz="4" w:space="0" w:color="auto"/>
            </w:tcBorders>
          </w:tcPr>
          <w:p w14:paraId="0BE9DFDF" w14:textId="77777777" w:rsidR="009F3451" w:rsidRPr="007275DF" w:rsidRDefault="009F3451" w:rsidP="00D00DFE">
            <w:pPr>
              <w:pStyle w:val="TAL"/>
              <w:rPr>
                <w:bCs/>
              </w:rPr>
            </w:pPr>
            <w:r w:rsidRPr="007275DF">
              <w:rPr>
                <w:bCs/>
              </w:rPr>
              <w:t>TDD configuration</w:t>
            </w:r>
          </w:p>
        </w:tc>
        <w:tc>
          <w:tcPr>
            <w:tcW w:w="772" w:type="dxa"/>
          </w:tcPr>
          <w:p w14:paraId="263E138D"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3680E223" w14:textId="77777777" w:rsidR="009F3451" w:rsidRPr="007275DF" w:rsidRDefault="009F3451" w:rsidP="00D00DFE">
            <w:pPr>
              <w:pStyle w:val="TAC"/>
            </w:pPr>
            <w:r w:rsidRPr="007275DF">
              <w:t>Config 1</w:t>
            </w:r>
          </w:p>
        </w:tc>
        <w:tc>
          <w:tcPr>
            <w:tcW w:w="2016" w:type="dxa"/>
            <w:gridSpan w:val="4"/>
            <w:tcBorders>
              <w:bottom w:val="single" w:sz="4" w:space="0" w:color="auto"/>
            </w:tcBorders>
          </w:tcPr>
          <w:p w14:paraId="0970315C"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30224554" w14:textId="77777777" w:rsidR="009F3451" w:rsidRPr="007275DF" w:rsidRDefault="009F3451" w:rsidP="00D00DFE">
            <w:pPr>
              <w:pStyle w:val="TAC"/>
              <w:rPr>
                <w:lang w:val="en-US"/>
              </w:rPr>
            </w:pPr>
            <w:r w:rsidRPr="007275DF">
              <w:rPr>
                <w:lang w:val="en-US"/>
              </w:rPr>
              <w:t>Not Applicable</w:t>
            </w:r>
          </w:p>
        </w:tc>
      </w:tr>
      <w:tr w:rsidR="009F3451" w:rsidRPr="007275DF" w14:paraId="245ED6E6" w14:textId="77777777" w:rsidTr="00D00DFE">
        <w:trPr>
          <w:cantSplit/>
          <w:trHeight w:val="150"/>
        </w:trPr>
        <w:tc>
          <w:tcPr>
            <w:tcW w:w="2625" w:type="dxa"/>
            <w:gridSpan w:val="3"/>
            <w:vMerge/>
            <w:tcBorders>
              <w:left w:val="single" w:sz="4" w:space="0" w:color="auto"/>
            </w:tcBorders>
          </w:tcPr>
          <w:p w14:paraId="4B222521" w14:textId="77777777" w:rsidR="009F3451" w:rsidRPr="007275DF" w:rsidRDefault="009F3451" w:rsidP="00D00DFE">
            <w:pPr>
              <w:pStyle w:val="TAL"/>
              <w:rPr>
                <w:bCs/>
              </w:rPr>
            </w:pPr>
          </w:p>
        </w:tc>
        <w:tc>
          <w:tcPr>
            <w:tcW w:w="772" w:type="dxa"/>
          </w:tcPr>
          <w:p w14:paraId="77F740B8"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637ADBF6" w14:textId="77777777" w:rsidR="009F3451" w:rsidRPr="007275DF" w:rsidRDefault="009F3451" w:rsidP="00D00DFE">
            <w:pPr>
              <w:pStyle w:val="TAC"/>
            </w:pPr>
            <w:r w:rsidRPr="007275DF">
              <w:t>Config 2</w:t>
            </w:r>
          </w:p>
        </w:tc>
        <w:tc>
          <w:tcPr>
            <w:tcW w:w="2016" w:type="dxa"/>
            <w:gridSpan w:val="4"/>
            <w:tcBorders>
              <w:bottom w:val="single" w:sz="4" w:space="0" w:color="auto"/>
            </w:tcBorders>
          </w:tcPr>
          <w:p w14:paraId="7B5555CA"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13C91607" w14:textId="77777777" w:rsidR="009F3451" w:rsidRPr="007275DF" w:rsidRDefault="009F3451" w:rsidP="00D00DFE">
            <w:pPr>
              <w:pStyle w:val="TAC"/>
              <w:rPr>
                <w:lang w:val="en-US"/>
              </w:rPr>
            </w:pPr>
            <w:r w:rsidRPr="007275DF">
              <w:rPr>
                <w:lang w:val="en-US"/>
              </w:rPr>
              <w:t>TDDConf.1.1</w:t>
            </w:r>
          </w:p>
        </w:tc>
      </w:tr>
      <w:tr w:rsidR="009F3451" w:rsidRPr="007275DF" w14:paraId="06F9DA04" w14:textId="77777777" w:rsidTr="00D00DFE">
        <w:trPr>
          <w:cantSplit/>
          <w:trHeight w:val="150"/>
        </w:trPr>
        <w:tc>
          <w:tcPr>
            <w:tcW w:w="2625" w:type="dxa"/>
            <w:gridSpan w:val="3"/>
            <w:vMerge/>
            <w:tcBorders>
              <w:left w:val="single" w:sz="4" w:space="0" w:color="auto"/>
            </w:tcBorders>
          </w:tcPr>
          <w:p w14:paraId="6566EC8D" w14:textId="77777777" w:rsidR="009F3451" w:rsidRPr="007275DF" w:rsidRDefault="009F3451" w:rsidP="00D00DFE">
            <w:pPr>
              <w:pStyle w:val="TAL"/>
              <w:rPr>
                <w:bCs/>
              </w:rPr>
            </w:pPr>
          </w:p>
        </w:tc>
        <w:tc>
          <w:tcPr>
            <w:tcW w:w="772" w:type="dxa"/>
          </w:tcPr>
          <w:p w14:paraId="388DC380"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3191DD04" w14:textId="77777777" w:rsidR="009F3451" w:rsidRPr="007275DF" w:rsidRDefault="009F3451" w:rsidP="00D00DFE">
            <w:pPr>
              <w:pStyle w:val="TAC"/>
            </w:pPr>
            <w:r w:rsidRPr="007275DF">
              <w:t>Config 3</w:t>
            </w:r>
          </w:p>
        </w:tc>
        <w:tc>
          <w:tcPr>
            <w:tcW w:w="2016" w:type="dxa"/>
            <w:gridSpan w:val="4"/>
            <w:tcBorders>
              <w:bottom w:val="single" w:sz="4" w:space="0" w:color="auto"/>
            </w:tcBorders>
          </w:tcPr>
          <w:p w14:paraId="43D8C249"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6DA25092" w14:textId="77777777" w:rsidR="009F3451" w:rsidRPr="007275DF" w:rsidRDefault="009F3451" w:rsidP="00D00DFE">
            <w:pPr>
              <w:pStyle w:val="TAC"/>
              <w:rPr>
                <w:lang w:val="en-US"/>
              </w:rPr>
            </w:pPr>
            <w:r w:rsidRPr="007275DF">
              <w:rPr>
                <w:lang w:val="en-US"/>
              </w:rPr>
              <w:t>TDDConf.2.1</w:t>
            </w:r>
          </w:p>
        </w:tc>
      </w:tr>
      <w:tr w:rsidR="009F3451" w:rsidRPr="007275DF" w14:paraId="6A74367B" w14:textId="77777777" w:rsidTr="00D00DFE">
        <w:trPr>
          <w:cantSplit/>
          <w:trHeight w:val="150"/>
        </w:trPr>
        <w:tc>
          <w:tcPr>
            <w:tcW w:w="2625" w:type="dxa"/>
            <w:gridSpan w:val="3"/>
            <w:vMerge w:val="restart"/>
            <w:tcBorders>
              <w:left w:val="single" w:sz="4" w:space="0" w:color="auto"/>
            </w:tcBorders>
          </w:tcPr>
          <w:p w14:paraId="3A2D915D" w14:textId="77777777" w:rsidR="009F3451" w:rsidRPr="007275DF" w:rsidRDefault="009F3451" w:rsidP="00D00DFE">
            <w:pPr>
              <w:pStyle w:val="TAL"/>
            </w:pPr>
            <w:r w:rsidRPr="007275DF">
              <w:rPr>
                <w:bCs/>
              </w:rPr>
              <w:t>BW</w:t>
            </w:r>
            <w:r w:rsidRPr="007275DF">
              <w:rPr>
                <w:vertAlign w:val="subscript"/>
              </w:rPr>
              <w:t>channel</w:t>
            </w:r>
          </w:p>
        </w:tc>
        <w:tc>
          <w:tcPr>
            <w:tcW w:w="772" w:type="dxa"/>
            <w:vMerge w:val="restart"/>
          </w:tcPr>
          <w:p w14:paraId="012E6253" w14:textId="77777777" w:rsidR="009F3451" w:rsidRPr="007275DF" w:rsidRDefault="009F3451" w:rsidP="00D00DFE">
            <w:pPr>
              <w:pStyle w:val="TAC"/>
            </w:pPr>
            <w:r w:rsidRPr="007275DF">
              <w:rPr>
                <w:rFonts w:cs="v4.2.0"/>
              </w:rPr>
              <w:t>MHz</w:t>
            </w:r>
          </w:p>
        </w:tc>
        <w:tc>
          <w:tcPr>
            <w:tcW w:w="1386" w:type="dxa"/>
            <w:tcBorders>
              <w:bottom w:val="single" w:sz="4" w:space="0" w:color="auto"/>
            </w:tcBorders>
            <w:vAlign w:val="center"/>
          </w:tcPr>
          <w:p w14:paraId="6B7EACD8"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75B9B821"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0D9B150"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2DD9A304" w14:textId="77777777" w:rsidTr="00D00DFE">
        <w:trPr>
          <w:cantSplit/>
          <w:trHeight w:val="150"/>
        </w:trPr>
        <w:tc>
          <w:tcPr>
            <w:tcW w:w="2625" w:type="dxa"/>
            <w:gridSpan w:val="3"/>
            <w:vMerge/>
            <w:tcBorders>
              <w:left w:val="single" w:sz="4" w:space="0" w:color="auto"/>
            </w:tcBorders>
          </w:tcPr>
          <w:p w14:paraId="075B0699" w14:textId="77777777" w:rsidR="009F3451" w:rsidRPr="007275DF" w:rsidRDefault="009F3451" w:rsidP="00D00DFE">
            <w:pPr>
              <w:pStyle w:val="TAL"/>
              <w:rPr>
                <w:bCs/>
              </w:rPr>
            </w:pPr>
          </w:p>
        </w:tc>
        <w:tc>
          <w:tcPr>
            <w:tcW w:w="772" w:type="dxa"/>
            <w:vMerge/>
            <w:tcBorders>
              <w:bottom w:val="single" w:sz="4" w:space="0" w:color="auto"/>
            </w:tcBorders>
          </w:tcPr>
          <w:p w14:paraId="4A18BD00"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3217834A"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4B148300"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CF27E0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20B93053" w14:textId="77777777" w:rsidTr="00D00DFE">
        <w:trPr>
          <w:cantSplit/>
          <w:trHeight w:val="81"/>
        </w:trPr>
        <w:tc>
          <w:tcPr>
            <w:tcW w:w="2625" w:type="dxa"/>
            <w:gridSpan w:val="3"/>
            <w:vMerge w:val="restart"/>
            <w:tcBorders>
              <w:left w:val="single" w:sz="4" w:space="0" w:color="auto"/>
            </w:tcBorders>
          </w:tcPr>
          <w:p w14:paraId="114FAD98" w14:textId="77777777" w:rsidR="009F3451" w:rsidRPr="007275DF" w:rsidRDefault="009F3451" w:rsidP="00D00DFE">
            <w:pPr>
              <w:pStyle w:val="TAL"/>
              <w:rPr>
                <w:bCs/>
              </w:rPr>
            </w:pPr>
            <w:r w:rsidRPr="007275DF">
              <w:rPr>
                <w:lang w:val="en-US"/>
              </w:rPr>
              <w:t>BWP BW</w:t>
            </w:r>
          </w:p>
        </w:tc>
        <w:tc>
          <w:tcPr>
            <w:tcW w:w="772" w:type="dxa"/>
            <w:vMerge w:val="restart"/>
          </w:tcPr>
          <w:p w14:paraId="38C34B3A" w14:textId="77777777" w:rsidR="009F3451" w:rsidRPr="007275DF" w:rsidRDefault="009F3451" w:rsidP="00D00DFE">
            <w:pPr>
              <w:pStyle w:val="TAC"/>
            </w:pPr>
            <w:r w:rsidRPr="007275DF">
              <w:t>MHz</w:t>
            </w:r>
          </w:p>
        </w:tc>
        <w:tc>
          <w:tcPr>
            <w:tcW w:w="1386" w:type="dxa"/>
            <w:tcBorders>
              <w:bottom w:val="single" w:sz="4" w:space="0" w:color="auto"/>
            </w:tcBorders>
            <w:vAlign w:val="center"/>
          </w:tcPr>
          <w:p w14:paraId="3729D3F3"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5AB4EFFC"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6A678729"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2F386228" w14:textId="77777777" w:rsidTr="00D00DFE">
        <w:trPr>
          <w:cantSplit/>
          <w:trHeight w:val="36"/>
        </w:trPr>
        <w:tc>
          <w:tcPr>
            <w:tcW w:w="2625" w:type="dxa"/>
            <w:gridSpan w:val="3"/>
            <w:vMerge/>
            <w:tcBorders>
              <w:left w:val="single" w:sz="4" w:space="0" w:color="auto"/>
            </w:tcBorders>
          </w:tcPr>
          <w:p w14:paraId="7B7FA05D" w14:textId="77777777" w:rsidR="009F3451" w:rsidRPr="007275DF" w:rsidRDefault="009F3451" w:rsidP="00D00DFE">
            <w:pPr>
              <w:pStyle w:val="TAL"/>
              <w:rPr>
                <w:bCs/>
              </w:rPr>
            </w:pPr>
          </w:p>
        </w:tc>
        <w:tc>
          <w:tcPr>
            <w:tcW w:w="772" w:type="dxa"/>
            <w:vMerge/>
            <w:tcBorders>
              <w:bottom w:val="single" w:sz="4" w:space="0" w:color="auto"/>
            </w:tcBorders>
          </w:tcPr>
          <w:p w14:paraId="6A38032C" w14:textId="77777777" w:rsidR="009F3451" w:rsidRPr="007275DF" w:rsidRDefault="009F3451" w:rsidP="00D00DFE">
            <w:pPr>
              <w:pStyle w:val="TAC"/>
            </w:pPr>
          </w:p>
        </w:tc>
        <w:tc>
          <w:tcPr>
            <w:tcW w:w="1386" w:type="dxa"/>
            <w:tcBorders>
              <w:bottom w:val="single" w:sz="4" w:space="0" w:color="auto"/>
            </w:tcBorders>
            <w:vAlign w:val="center"/>
          </w:tcPr>
          <w:p w14:paraId="01DEA4B3"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5561283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0B50A0E0"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697B680E" w14:textId="77777777" w:rsidTr="00D00DFE">
        <w:trPr>
          <w:cantSplit/>
          <w:trHeight w:val="36"/>
        </w:trPr>
        <w:tc>
          <w:tcPr>
            <w:tcW w:w="1094" w:type="dxa"/>
            <w:vMerge w:val="restart"/>
            <w:tcBorders>
              <w:left w:val="single" w:sz="4" w:space="0" w:color="auto"/>
            </w:tcBorders>
          </w:tcPr>
          <w:p w14:paraId="211A5586"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0A4FC9FA" w14:textId="77777777" w:rsidR="009F3451" w:rsidRPr="007275DF" w:rsidRDefault="009F3451" w:rsidP="00D00DFE">
            <w:pPr>
              <w:pStyle w:val="TAL"/>
              <w:rPr>
                <w:bCs/>
              </w:rPr>
            </w:pPr>
            <w:r w:rsidRPr="007275DF">
              <w:t>Initial DL BWP</w:t>
            </w:r>
          </w:p>
        </w:tc>
        <w:tc>
          <w:tcPr>
            <w:tcW w:w="772" w:type="dxa"/>
            <w:tcBorders>
              <w:bottom w:val="single" w:sz="4" w:space="0" w:color="auto"/>
            </w:tcBorders>
          </w:tcPr>
          <w:p w14:paraId="32043C8F" w14:textId="77777777" w:rsidR="009F3451" w:rsidRPr="007275DF" w:rsidRDefault="009F3451" w:rsidP="00D00DFE">
            <w:pPr>
              <w:pStyle w:val="TAC"/>
            </w:pPr>
          </w:p>
        </w:tc>
        <w:tc>
          <w:tcPr>
            <w:tcW w:w="1386" w:type="dxa"/>
            <w:vMerge w:val="restart"/>
            <w:vAlign w:val="center"/>
          </w:tcPr>
          <w:p w14:paraId="67941163" w14:textId="77777777" w:rsidR="009F3451" w:rsidRPr="007275DF" w:rsidRDefault="009F3451" w:rsidP="00D00DFE">
            <w:pPr>
              <w:pStyle w:val="TAC"/>
            </w:pPr>
            <w:r w:rsidRPr="007275DF">
              <w:t>Config 1,2,3</w:t>
            </w:r>
          </w:p>
        </w:tc>
        <w:tc>
          <w:tcPr>
            <w:tcW w:w="2016" w:type="dxa"/>
            <w:gridSpan w:val="4"/>
            <w:tcBorders>
              <w:bottom w:val="single" w:sz="4" w:space="0" w:color="auto"/>
            </w:tcBorders>
          </w:tcPr>
          <w:p w14:paraId="366C0232" w14:textId="77777777" w:rsidR="009F3451" w:rsidRPr="007275DF" w:rsidRDefault="009F3451" w:rsidP="00D00DFE">
            <w:pPr>
              <w:pStyle w:val="TAC"/>
              <w:rPr>
                <w:szCs w:val="18"/>
              </w:rPr>
            </w:pPr>
            <w:r w:rsidRPr="007275DF">
              <w:t>DLBWP.0.1</w:t>
            </w:r>
          </w:p>
        </w:tc>
        <w:tc>
          <w:tcPr>
            <w:tcW w:w="2147" w:type="dxa"/>
            <w:gridSpan w:val="4"/>
            <w:tcBorders>
              <w:bottom w:val="single" w:sz="4" w:space="0" w:color="auto"/>
            </w:tcBorders>
          </w:tcPr>
          <w:p w14:paraId="689CFBF9" w14:textId="77777777" w:rsidR="009F3451" w:rsidRPr="007275DF" w:rsidRDefault="009F3451" w:rsidP="00D00DFE">
            <w:pPr>
              <w:pStyle w:val="TAC"/>
              <w:rPr>
                <w:szCs w:val="18"/>
              </w:rPr>
            </w:pPr>
            <w:r w:rsidRPr="007275DF">
              <w:rPr>
                <w:szCs w:val="18"/>
              </w:rPr>
              <w:t>NA</w:t>
            </w:r>
          </w:p>
        </w:tc>
      </w:tr>
      <w:tr w:rsidR="009F3451" w:rsidRPr="007275DF" w14:paraId="26AD067E" w14:textId="77777777" w:rsidTr="00D00DFE">
        <w:trPr>
          <w:cantSplit/>
          <w:trHeight w:val="36"/>
        </w:trPr>
        <w:tc>
          <w:tcPr>
            <w:tcW w:w="1094" w:type="dxa"/>
            <w:vMerge/>
            <w:tcBorders>
              <w:left w:val="single" w:sz="4" w:space="0" w:color="auto"/>
            </w:tcBorders>
          </w:tcPr>
          <w:p w14:paraId="3E53D0CE" w14:textId="77777777" w:rsidR="009F3451" w:rsidRPr="007275DF" w:rsidRDefault="009F3451" w:rsidP="00D00DFE">
            <w:pPr>
              <w:pStyle w:val="TAL"/>
              <w:rPr>
                <w:lang w:val="en-US"/>
              </w:rPr>
            </w:pPr>
          </w:p>
        </w:tc>
        <w:tc>
          <w:tcPr>
            <w:tcW w:w="1531" w:type="dxa"/>
            <w:gridSpan w:val="2"/>
            <w:tcBorders>
              <w:left w:val="single" w:sz="4" w:space="0" w:color="auto"/>
            </w:tcBorders>
          </w:tcPr>
          <w:p w14:paraId="307E4202" w14:textId="77777777" w:rsidR="009F3451" w:rsidRPr="007275DF" w:rsidRDefault="009F3451" w:rsidP="00D00DFE">
            <w:pPr>
              <w:pStyle w:val="TAL"/>
            </w:pPr>
            <w:r w:rsidRPr="007275DF">
              <w:t>Initial UL BWP</w:t>
            </w:r>
          </w:p>
        </w:tc>
        <w:tc>
          <w:tcPr>
            <w:tcW w:w="772" w:type="dxa"/>
            <w:tcBorders>
              <w:bottom w:val="single" w:sz="4" w:space="0" w:color="auto"/>
            </w:tcBorders>
          </w:tcPr>
          <w:p w14:paraId="76B71207" w14:textId="77777777" w:rsidR="009F3451" w:rsidRPr="007275DF" w:rsidRDefault="009F3451" w:rsidP="00D00DFE">
            <w:pPr>
              <w:pStyle w:val="TAC"/>
            </w:pPr>
          </w:p>
        </w:tc>
        <w:tc>
          <w:tcPr>
            <w:tcW w:w="1386" w:type="dxa"/>
            <w:vMerge/>
            <w:vAlign w:val="center"/>
          </w:tcPr>
          <w:p w14:paraId="683B856F" w14:textId="77777777" w:rsidR="009F3451" w:rsidRPr="007275DF" w:rsidRDefault="009F3451" w:rsidP="00D00DFE">
            <w:pPr>
              <w:pStyle w:val="TAC"/>
            </w:pPr>
          </w:p>
        </w:tc>
        <w:tc>
          <w:tcPr>
            <w:tcW w:w="2016" w:type="dxa"/>
            <w:gridSpan w:val="4"/>
            <w:tcBorders>
              <w:bottom w:val="single" w:sz="4" w:space="0" w:color="auto"/>
            </w:tcBorders>
          </w:tcPr>
          <w:p w14:paraId="4E7AECEF" w14:textId="77777777" w:rsidR="009F3451" w:rsidRPr="007275DF" w:rsidRDefault="009F3451" w:rsidP="00D00DFE">
            <w:pPr>
              <w:pStyle w:val="TAC"/>
            </w:pPr>
            <w:r w:rsidRPr="007275DF">
              <w:rPr>
                <w:bCs/>
              </w:rPr>
              <w:t>ULBWP.0.1</w:t>
            </w:r>
          </w:p>
        </w:tc>
        <w:tc>
          <w:tcPr>
            <w:tcW w:w="2147" w:type="dxa"/>
            <w:gridSpan w:val="4"/>
            <w:tcBorders>
              <w:bottom w:val="single" w:sz="4" w:space="0" w:color="auto"/>
            </w:tcBorders>
          </w:tcPr>
          <w:p w14:paraId="5CE05F18" w14:textId="77777777" w:rsidR="009F3451" w:rsidRPr="007275DF" w:rsidRDefault="009F3451" w:rsidP="00D00DFE">
            <w:pPr>
              <w:pStyle w:val="TAC"/>
            </w:pPr>
            <w:r w:rsidRPr="007275DF">
              <w:t>NA</w:t>
            </w:r>
          </w:p>
        </w:tc>
      </w:tr>
      <w:tr w:rsidR="009F3451" w:rsidRPr="007275DF" w14:paraId="583E1BC2" w14:textId="77777777" w:rsidTr="00D00DFE">
        <w:trPr>
          <w:cantSplit/>
          <w:trHeight w:val="36"/>
        </w:trPr>
        <w:tc>
          <w:tcPr>
            <w:tcW w:w="1094" w:type="dxa"/>
            <w:vMerge/>
            <w:tcBorders>
              <w:left w:val="single" w:sz="4" w:space="0" w:color="auto"/>
            </w:tcBorders>
          </w:tcPr>
          <w:p w14:paraId="56DEE364" w14:textId="77777777" w:rsidR="009F3451" w:rsidRPr="007275DF" w:rsidRDefault="009F3451" w:rsidP="00D00DFE">
            <w:pPr>
              <w:pStyle w:val="TAL"/>
              <w:rPr>
                <w:bCs/>
              </w:rPr>
            </w:pPr>
          </w:p>
        </w:tc>
        <w:tc>
          <w:tcPr>
            <w:tcW w:w="1531" w:type="dxa"/>
            <w:gridSpan w:val="2"/>
            <w:tcBorders>
              <w:left w:val="single" w:sz="4" w:space="0" w:color="auto"/>
            </w:tcBorders>
          </w:tcPr>
          <w:p w14:paraId="3FC66871" w14:textId="77777777" w:rsidR="009F3451" w:rsidRPr="007275DF" w:rsidRDefault="009F3451" w:rsidP="00D00DFE">
            <w:pPr>
              <w:pStyle w:val="TAL"/>
              <w:rPr>
                <w:bCs/>
              </w:rPr>
            </w:pPr>
            <w:r w:rsidRPr="007275DF">
              <w:t>Dedicated DL BWP</w:t>
            </w:r>
          </w:p>
        </w:tc>
        <w:tc>
          <w:tcPr>
            <w:tcW w:w="772" w:type="dxa"/>
            <w:tcBorders>
              <w:bottom w:val="single" w:sz="4" w:space="0" w:color="auto"/>
            </w:tcBorders>
          </w:tcPr>
          <w:p w14:paraId="39A18D38" w14:textId="77777777" w:rsidR="009F3451" w:rsidRPr="007275DF" w:rsidRDefault="009F3451" w:rsidP="00D00DFE">
            <w:pPr>
              <w:pStyle w:val="TAC"/>
            </w:pPr>
          </w:p>
        </w:tc>
        <w:tc>
          <w:tcPr>
            <w:tcW w:w="1386" w:type="dxa"/>
            <w:vMerge/>
            <w:vAlign w:val="center"/>
          </w:tcPr>
          <w:p w14:paraId="05B372D7" w14:textId="77777777" w:rsidR="009F3451" w:rsidRPr="007275DF" w:rsidRDefault="009F3451" w:rsidP="00D00DFE">
            <w:pPr>
              <w:pStyle w:val="TAC"/>
            </w:pPr>
          </w:p>
        </w:tc>
        <w:tc>
          <w:tcPr>
            <w:tcW w:w="2016" w:type="dxa"/>
            <w:gridSpan w:val="4"/>
            <w:tcBorders>
              <w:bottom w:val="single" w:sz="4" w:space="0" w:color="auto"/>
            </w:tcBorders>
          </w:tcPr>
          <w:p w14:paraId="50495F3F" w14:textId="77777777" w:rsidR="009F3451" w:rsidRPr="007275DF" w:rsidRDefault="009F3451" w:rsidP="00D00DFE">
            <w:pPr>
              <w:pStyle w:val="TAC"/>
              <w:rPr>
                <w:szCs w:val="18"/>
              </w:rPr>
            </w:pPr>
            <w:r w:rsidRPr="007275DF">
              <w:t>DLBWP.1.1</w:t>
            </w:r>
          </w:p>
        </w:tc>
        <w:tc>
          <w:tcPr>
            <w:tcW w:w="2147" w:type="dxa"/>
            <w:gridSpan w:val="4"/>
            <w:tcBorders>
              <w:bottom w:val="single" w:sz="4" w:space="0" w:color="auto"/>
            </w:tcBorders>
          </w:tcPr>
          <w:p w14:paraId="29D7D61F" w14:textId="77777777" w:rsidR="009F3451" w:rsidRPr="007275DF" w:rsidRDefault="009F3451" w:rsidP="00D00DFE">
            <w:pPr>
              <w:pStyle w:val="TAC"/>
              <w:rPr>
                <w:szCs w:val="18"/>
              </w:rPr>
            </w:pPr>
            <w:r w:rsidRPr="007275DF">
              <w:rPr>
                <w:szCs w:val="18"/>
              </w:rPr>
              <w:t>NA</w:t>
            </w:r>
          </w:p>
        </w:tc>
      </w:tr>
      <w:tr w:rsidR="009F3451" w:rsidRPr="007275DF" w14:paraId="0BF2EFF7" w14:textId="77777777" w:rsidTr="00D00DFE">
        <w:trPr>
          <w:cantSplit/>
          <w:trHeight w:val="36"/>
        </w:trPr>
        <w:tc>
          <w:tcPr>
            <w:tcW w:w="1094" w:type="dxa"/>
            <w:vMerge/>
            <w:tcBorders>
              <w:left w:val="single" w:sz="4" w:space="0" w:color="auto"/>
              <w:bottom w:val="single" w:sz="4" w:space="0" w:color="auto"/>
            </w:tcBorders>
          </w:tcPr>
          <w:p w14:paraId="61BBB9AA"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79CEA6F1" w14:textId="77777777" w:rsidR="009F3451" w:rsidRPr="007275DF" w:rsidRDefault="009F3451" w:rsidP="00D00DFE">
            <w:pPr>
              <w:pStyle w:val="TAL"/>
              <w:rPr>
                <w:bCs/>
              </w:rPr>
            </w:pPr>
            <w:r w:rsidRPr="007275DF">
              <w:rPr>
                <w:bCs/>
              </w:rPr>
              <w:t>Dedicated UL BWP</w:t>
            </w:r>
          </w:p>
        </w:tc>
        <w:tc>
          <w:tcPr>
            <w:tcW w:w="772" w:type="dxa"/>
            <w:tcBorders>
              <w:bottom w:val="single" w:sz="4" w:space="0" w:color="auto"/>
            </w:tcBorders>
          </w:tcPr>
          <w:p w14:paraId="07E752E1" w14:textId="77777777" w:rsidR="009F3451" w:rsidRPr="007275DF" w:rsidRDefault="009F3451" w:rsidP="00D00DFE">
            <w:pPr>
              <w:pStyle w:val="TAC"/>
            </w:pPr>
          </w:p>
        </w:tc>
        <w:tc>
          <w:tcPr>
            <w:tcW w:w="1386" w:type="dxa"/>
            <w:vMerge/>
            <w:tcBorders>
              <w:bottom w:val="single" w:sz="4" w:space="0" w:color="auto"/>
            </w:tcBorders>
            <w:vAlign w:val="center"/>
          </w:tcPr>
          <w:p w14:paraId="506347CC" w14:textId="77777777" w:rsidR="009F3451" w:rsidRPr="007275DF" w:rsidRDefault="009F3451" w:rsidP="00D00DFE">
            <w:pPr>
              <w:pStyle w:val="TAC"/>
            </w:pPr>
          </w:p>
        </w:tc>
        <w:tc>
          <w:tcPr>
            <w:tcW w:w="2016" w:type="dxa"/>
            <w:gridSpan w:val="4"/>
            <w:tcBorders>
              <w:bottom w:val="single" w:sz="4" w:space="0" w:color="auto"/>
            </w:tcBorders>
            <w:vAlign w:val="center"/>
          </w:tcPr>
          <w:p w14:paraId="0BC63095" w14:textId="77777777" w:rsidR="009F3451" w:rsidRPr="007275DF" w:rsidRDefault="009F3451" w:rsidP="00D00DFE">
            <w:pPr>
              <w:pStyle w:val="TAC"/>
              <w:rPr>
                <w:szCs w:val="18"/>
              </w:rPr>
            </w:pPr>
            <w:r w:rsidRPr="007275DF">
              <w:t>ULBWP.1.1</w:t>
            </w:r>
          </w:p>
        </w:tc>
        <w:tc>
          <w:tcPr>
            <w:tcW w:w="2147" w:type="dxa"/>
            <w:gridSpan w:val="4"/>
            <w:tcBorders>
              <w:bottom w:val="single" w:sz="4" w:space="0" w:color="auto"/>
            </w:tcBorders>
            <w:vAlign w:val="center"/>
          </w:tcPr>
          <w:p w14:paraId="4D4284F1" w14:textId="77777777" w:rsidR="009F3451" w:rsidRPr="007275DF" w:rsidRDefault="009F3451" w:rsidP="00D00DFE">
            <w:pPr>
              <w:pStyle w:val="TAC"/>
              <w:rPr>
                <w:szCs w:val="18"/>
              </w:rPr>
            </w:pPr>
            <w:r w:rsidRPr="007275DF">
              <w:rPr>
                <w:szCs w:val="18"/>
              </w:rPr>
              <w:t>NA</w:t>
            </w:r>
          </w:p>
        </w:tc>
      </w:tr>
      <w:tr w:rsidR="009F3451" w:rsidRPr="007275DF" w14:paraId="43240ADE" w14:textId="77777777" w:rsidTr="00D00DFE">
        <w:trPr>
          <w:cantSplit/>
          <w:trHeight w:val="443"/>
        </w:trPr>
        <w:tc>
          <w:tcPr>
            <w:tcW w:w="2625" w:type="dxa"/>
            <w:gridSpan w:val="3"/>
            <w:tcBorders>
              <w:left w:val="single" w:sz="4" w:space="0" w:color="auto"/>
            </w:tcBorders>
          </w:tcPr>
          <w:p w14:paraId="01EC851D" w14:textId="77777777" w:rsidR="009F3451" w:rsidRPr="007275DF" w:rsidRDefault="009F3451" w:rsidP="00D00DFE">
            <w:pPr>
              <w:pStyle w:val="TAL"/>
              <w:rPr>
                <w:bCs/>
              </w:rPr>
            </w:pPr>
            <w:r w:rsidRPr="007275DF">
              <w:rPr>
                <w:bCs/>
              </w:rPr>
              <w:t>TRS configuration</w:t>
            </w:r>
          </w:p>
        </w:tc>
        <w:tc>
          <w:tcPr>
            <w:tcW w:w="772" w:type="dxa"/>
          </w:tcPr>
          <w:p w14:paraId="69BB6DB8" w14:textId="77777777" w:rsidR="009F3451" w:rsidRPr="007275DF" w:rsidRDefault="009F3451" w:rsidP="00D00DFE">
            <w:pPr>
              <w:pStyle w:val="TAC"/>
            </w:pPr>
          </w:p>
        </w:tc>
        <w:tc>
          <w:tcPr>
            <w:tcW w:w="1386" w:type="dxa"/>
            <w:tcBorders>
              <w:bottom w:val="single" w:sz="4" w:space="0" w:color="auto"/>
            </w:tcBorders>
            <w:vAlign w:val="center"/>
          </w:tcPr>
          <w:p w14:paraId="566D10EC"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tcPr>
          <w:p w14:paraId="312F1FDA" w14:textId="77777777" w:rsidR="009F3451" w:rsidRPr="007275DF" w:rsidRDefault="009F3451" w:rsidP="00D00DFE">
            <w:pPr>
              <w:pStyle w:val="TAC"/>
            </w:pPr>
            <w:r w:rsidRPr="007275DF">
              <w:rPr>
                <w:bCs/>
              </w:rPr>
              <w:t>TRS.1.2 TDD</w:t>
            </w:r>
          </w:p>
        </w:tc>
        <w:tc>
          <w:tcPr>
            <w:tcW w:w="2147" w:type="dxa"/>
            <w:gridSpan w:val="4"/>
            <w:tcBorders>
              <w:bottom w:val="single" w:sz="4" w:space="0" w:color="auto"/>
            </w:tcBorders>
          </w:tcPr>
          <w:p w14:paraId="77E5BA2B" w14:textId="77777777" w:rsidR="009F3451" w:rsidRPr="007275DF" w:rsidRDefault="009F3451" w:rsidP="00D00DFE">
            <w:pPr>
              <w:pStyle w:val="TAC"/>
            </w:pPr>
            <w:r w:rsidRPr="007275DF">
              <w:rPr>
                <w:bCs/>
              </w:rPr>
              <w:t>NA</w:t>
            </w:r>
          </w:p>
        </w:tc>
      </w:tr>
      <w:tr w:rsidR="009F3451" w:rsidRPr="007275DF" w14:paraId="181C6905" w14:textId="77777777" w:rsidTr="00D00DFE">
        <w:trPr>
          <w:cantSplit/>
          <w:trHeight w:val="443"/>
        </w:trPr>
        <w:tc>
          <w:tcPr>
            <w:tcW w:w="2625" w:type="dxa"/>
            <w:gridSpan w:val="3"/>
            <w:tcBorders>
              <w:left w:val="single" w:sz="4" w:space="0" w:color="auto"/>
              <w:bottom w:val="single" w:sz="4" w:space="0" w:color="auto"/>
            </w:tcBorders>
          </w:tcPr>
          <w:p w14:paraId="58C1BB3E" w14:textId="77777777" w:rsidR="009F3451" w:rsidRPr="007275DF" w:rsidRDefault="009F3451" w:rsidP="00D00DFE">
            <w:pPr>
              <w:pStyle w:val="TAL"/>
            </w:pPr>
            <w:r w:rsidRPr="007275DF">
              <w:rPr>
                <w:bCs/>
              </w:rPr>
              <w:t xml:space="preserve">OCNG Patterns defined in A.3.2.1.1 (OP.1) </w:t>
            </w:r>
          </w:p>
        </w:tc>
        <w:tc>
          <w:tcPr>
            <w:tcW w:w="772" w:type="dxa"/>
            <w:tcBorders>
              <w:bottom w:val="single" w:sz="4" w:space="0" w:color="auto"/>
            </w:tcBorders>
          </w:tcPr>
          <w:p w14:paraId="1B391623" w14:textId="77777777" w:rsidR="009F3451" w:rsidRPr="007275DF" w:rsidRDefault="009F3451" w:rsidP="00D00DFE">
            <w:pPr>
              <w:pStyle w:val="TAC"/>
            </w:pPr>
          </w:p>
        </w:tc>
        <w:tc>
          <w:tcPr>
            <w:tcW w:w="1386" w:type="dxa"/>
            <w:tcBorders>
              <w:bottom w:val="single" w:sz="4" w:space="0" w:color="auto"/>
            </w:tcBorders>
          </w:tcPr>
          <w:p w14:paraId="781303AB" w14:textId="77777777" w:rsidR="009F3451" w:rsidRPr="007275DF" w:rsidRDefault="009F3451" w:rsidP="00D00DFE">
            <w:pPr>
              <w:pStyle w:val="TAC"/>
            </w:pPr>
            <w:r w:rsidRPr="007275DF">
              <w:t>Config 1,2,3</w:t>
            </w:r>
          </w:p>
        </w:tc>
        <w:tc>
          <w:tcPr>
            <w:tcW w:w="2016" w:type="dxa"/>
            <w:gridSpan w:val="4"/>
            <w:tcBorders>
              <w:bottom w:val="single" w:sz="4" w:space="0" w:color="auto"/>
            </w:tcBorders>
          </w:tcPr>
          <w:p w14:paraId="0C80B7DA" w14:textId="77777777" w:rsidR="009F3451" w:rsidRPr="007275DF" w:rsidRDefault="009F3451" w:rsidP="00D00DFE">
            <w:pPr>
              <w:pStyle w:val="TAC"/>
              <w:rPr>
                <w:rFonts w:cs="v4.2.0"/>
              </w:rPr>
            </w:pPr>
            <w:r w:rsidRPr="007275DF">
              <w:t xml:space="preserve">OP.1 </w:t>
            </w:r>
          </w:p>
        </w:tc>
        <w:tc>
          <w:tcPr>
            <w:tcW w:w="2147" w:type="dxa"/>
            <w:gridSpan w:val="4"/>
            <w:tcBorders>
              <w:bottom w:val="single" w:sz="4" w:space="0" w:color="auto"/>
            </w:tcBorders>
          </w:tcPr>
          <w:p w14:paraId="4119DC12" w14:textId="77777777" w:rsidR="009F3451" w:rsidRPr="007275DF" w:rsidRDefault="009F3451" w:rsidP="00D00DFE">
            <w:pPr>
              <w:pStyle w:val="TAC"/>
              <w:rPr>
                <w:rFonts w:cs="v4.2.0"/>
              </w:rPr>
            </w:pPr>
            <w:r w:rsidRPr="007275DF">
              <w:t>OP.1</w:t>
            </w:r>
          </w:p>
        </w:tc>
      </w:tr>
      <w:tr w:rsidR="009F3451" w:rsidRPr="007275DF" w14:paraId="6F30BA0D" w14:textId="77777777" w:rsidTr="00D00DFE">
        <w:trPr>
          <w:cantSplit/>
          <w:trHeight w:val="259"/>
        </w:trPr>
        <w:tc>
          <w:tcPr>
            <w:tcW w:w="2625" w:type="dxa"/>
            <w:gridSpan w:val="3"/>
            <w:tcBorders>
              <w:left w:val="single" w:sz="4" w:space="0" w:color="auto"/>
            </w:tcBorders>
          </w:tcPr>
          <w:p w14:paraId="14F5AD6D" w14:textId="77777777" w:rsidR="009F3451" w:rsidRPr="007275DF" w:rsidRDefault="009F3451" w:rsidP="00D00DFE">
            <w:pPr>
              <w:pStyle w:val="TAL"/>
              <w:rPr>
                <w:lang w:val="en-US"/>
              </w:rPr>
            </w:pPr>
            <w:r w:rsidRPr="007275DF">
              <w:rPr>
                <w:lang w:val="en-US"/>
              </w:rPr>
              <w:t>PDSCH Reference measurement channel</w:t>
            </w:r>
          </w:p>
        </w:tc>
        <w:tc>
          <w:tcPr>
            <w:tcW w:w="772" w:type="dxa"/>
            <w:tcBorders>
              <w:bottom w:val="single" w:sz="4" w:space="0" w:color="auto"/>
            </w:tcBorders>
          </w:tcPr>
          <w:p w14:paraId="300AE273" w14:textId="77777777" w:rsidR="009F3451" w:rsidRPr="007275DF" w:rsidRDefault="009F3451" w:rsidP="00D00DFE">
            <w:pPr>
              <w:pStyle w:val="TAC"/>
            </w:pPr>
          </w:p>
        </w:tc>
        <w:tc>
          <w:tcPr>
            <w:tcW w:w="1386" w:type="dxa"/>
            <w:tcBorders>
              <w:bottom w:val="single" w:sz="4" w:space="0" w:color="auto"/>
            </w:tcBorders>
            <w:vAlign w:val="center"/>
          </w:tcPr>
          <w:p w14:paraId="2C9E23EE"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49D5263F" w14:textId="77777777" w:rsidR="009F3451" w:rsidRPr="007275DF" w:rsidRDefault="009F3451" w:rsidP="00D00DFE">
            <w:pPr>
              <w:pStyle w:val="TAC"/>
            </w:pPr>
            <w:r w:rsidRPr="007275DF">
              <w:rPr>
                <w:rFonts w:cs="v4.2.0"/>
                <w:bCs/>
                <w:lang w:eastAsia="zh-CN"/>
              </w:rPr>
              <w:t>SR.1.1 CCA</w:t>
            </w:r>
          </w:p>
        </w:tc>
        <w:tc>
          <w:tcPr>
            <w:tcW w:w="2147" w:type="dxa"/>
            <w:gridSpan w:val="4"/>
          </w:tcPr>
          <w:p w14:paraId="11290EFD" w14:textId="77777777" w:rsidR="009F3451" w:rsidRPr="007275DF" w:rsidRDefault="009F3451" w:rsidP="00D00DFE">
            <w:pPr>
              <w:pStyle w:val="TAC"/>
            </w:pPr>
          </w:p>
        </w:tc>
      </w:tr>
      <w:tr w:rsidR="009F3451" w:rsidRPr="007275DF" w14:paraId="009BA209" w14:textId="77777777" w:rsidTr="00D00DFE">
        <w:trPr>
          <w:cantSplit/>
          <w:trHeight w:val="259"/>
        </w:trPr>
        <w:tc>
          <w:tcPr>
            <w:tcW w:w="2625" w:type="dxa"/>
            <w:gridSpan w:val="3"/>
            <w:tcBorders>
              <w:left w:val="single" w:sz="4" w:space="0" w:color="auto"/>
            </w:tcBorders>
          </w:tcPr>
          <w:p w14:paraId="3B5E8321" w14:textId="77777777" w:rsidR="009F3451" w:rsidRPr="007275DF" w:rsidRDefault="009F3451" w:rsidP="00D00DFE">
            <w:pPr>
              <w:pStyle w:val="TAL"/>
              <w:rPr>
                <w:lang w:val="en-US"/>
              </w:rPr>
            </w:pPr>
            <w:r w:rsidRPr="007275DF">
              <w:rPr>
                <w:rFonts w:cs="v5.0.0"/>
              </w:rPr>
              <w:t>CORESET Reference Channel</w:t>
            </w:r>
          </w:p>
        </w:tc>
        <w:tc>
          <w:tcPr>
            <w:tcW w:w="772" w:type="dxa"/>
            <w:tcBorders>
              <w:bottom w:val="single" w:sz="4" w:space="0" w:color="auto"/>
            </w:tcBorders>
          </w:tcPr>
          <w:p w14:paraId="33D94CF3" w14:textId="77777777" w:rsidR="009F3451" w:rsidRPr="007275DF" w:rsidRDefault="009F3451" w:rsidP="00D00DFE">
            <w:pPr>
              <w:pStyle w:val="TAC"/>
            </w:pPr>
          </w:p>
        </w:tc>
        <w:tc>
          <w:tcPr>
            <w:tcW w:w="1386" w:type="dxa"/>
            <w:tcBorders>
              <w:bottom w:val="single" w:sz="4" w:space="0" w:color="auto"/>
            </w:tcBorders>
            <w:vAlign w:val="center"/>
          </w:tcPr>
          <w:p w14:paraId="3269D674"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2154E141" w14:textId="77777777" w:rsidR="009F3451" w:rsidRPr="007275DF" w:rsidRDefault="009F3451" w:rsidP="00D00DFE">
            <w:pPr>
              <w:pStyle w:val="TAC"/>
            </w:pPr>
            <w:r w:rsidRPr="007275DF">
              <w:rPr>
                <w:rFonts w:cs="v4.2.0"/>
                <w:bCs/>
                <w:lang w:eastAsia="zh-CN"/>
              </w:rPr>
              <w:t>CR.1.1 CCA</w:t>
            </w:r>
          </w:p>
        </w:tc>
        <w:tc>
          <w:tcPr>
            <w:tcW w:w="2147" w:type="dxa"/>
            <w:gridSpan w:val="4"/>
          </w:tcPr>
          <w:p w14:paraId="50524E88" w14:textId="77777777" w:rsidR="009F3451" w:rsidRPr="007275DF" w:rsidRDefault="009F3451" w:rsidP="00D00DFE">
            <w:pPr>
              <w:pStyle w:val="TAC"/>
            </w:pPr>
          </w:p>
        </w:tc>
      </w:tr>
      <w:tr w:rsidR="009F3451" w:rsidRPr="007275DF" w14:paraId="2CAC1154" w14:textId="77777777" w:rsidTr="00D00DFE">
        <w:trPr>
          <w:cantSplit/>
          <w:trHeight w:val="259"/>
        </w:trPr>
        <w:tc>
          <w:tcPr>
            <w:tcW w:w="1312" w:type="dxa"/>
            <w:gridSpan w:val="2"/>
            <w:tcBorders>
              <w:left w:val="single" w:sz="4" w:space="0" w:color="auto"/>
              <w:bottom w:val="nil"/>
            </w:tcBorders>
          </w:tcPr>
          <w:p w14:paraId="6DA3D296"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40D2C1D9"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706382DD" w14:textId="77777777" w:rsidR="009F3451" w:rsidRPr="007275DF" w:rsidRDefault="009F3451" w:rsidP="00D00DFE">
            <w:pPr>
              <w:pStyle w:val="TAC"/>
            </w:pPr>
          </w:p>
        </w:tc>
        <w:tc>
          <w:tcPr>
            <w:tcW w:w="1386" w:type="dxa"/>
            <w:tcBorders>
              <w:bottom w:val="single" w:sz="4" w:space="0" w:color="auto"/>
            </w:tcBorders>
            <w:vAlign w:val="center"/>
          </w:tcPr>
          <w:p w14:paraId="34A03ABE" w14:textId="77777777" w:rsidR="009F3451" w:rsidRPr="007275DF" w:rsidRDefault="009F3451" w:rsidP="00D00DFE">
            <w:pPr>
              <w:pStyle w:val="TAC"/>
              <w:rPr>
                <w:lang w:val="en-US"/>
              </w:rPr>
            </w:pPr>
            <w:r w:rsidRPr="007275DF">
              <w:rPr>
                <w:lang w:eastAsia="zh-CN"/>
              </w:rPr>
              <w:t>Config 1,2</w:t>
            </w:r>
          </w:p>
        </w:tc>
        <w:tc>
          <w:tcPr>
            <w:tcW w:w="2016" w:type="dxa"/>
            <w:gridSpan w:val="4"/>
            <w:tcBorders>
              <w:bottom w:val="single" w:sz="4" w:space="0" w:color="auto"/>
            </w:tcBorders>
            <w:vAlign w:val="center"/>
          </w:tcPr>
          <w:p w14:paraId="01FA5894" w14:textId="77777777" w:rsidR="009F3451" w:rsidRPr="007275DF" w:rsidRDefault="009F3451" w:rsidP="00D00DFE">
            <w:pPr>
              <w:pStyle w:val="TAC"/>
              <w:rPr>
                <w:lang w:val="en-US"/>
              </w:rPr>
            </w:pPr>
            <w:r w:rsidRPr="007275DF">
              <w:rPr>
                <w:bCs/>
                <w:lang w:eastAsia="zh-CN"/>
              </w:rPr>
              <w:t>SSB.1 CCA</w:t>
            </w:r>
          </w:p>
        </w:tc>
        <w:tc>
          <w:tcPr>
            <w:tcW w:w="2147" w:type="dxa"/>
            <w:gridSpan w:val="4"/>
            <w:vAlign w:val="center"/>
          </w:tcPr>
          <w:p w14:paraId="7C24D92A" w14:textId="77777777" w:rsidR="009F3451" w:rsidRPr="007275DF" w:rsidRDefault="009F3451" w:rsidP="00D00DFE">
            <w:pPr>
              <w:pStyle w:val="TAC"/>
            </w:pPr>
            <w:r w:rsidRPr="007275DF">
              <w:rPr>
                <w:lang w:eastAsia="zh-CN"/>
              </w:rPr>
              <w:t>SSB.1 FR1</w:t>
            </w:r>
          </w:p>
        </w:tc>
      </w:tr>
      <w:tr w:rsidR="009F3451" w:rsidRPr="007275DF" w14:paraId="610DFA49" w14:textId="77777777" w:rsidTr="00D00DFE">
        <w:trPr>
          <w:cantSplit/>
          <w:trHeight w:val="232"/>
        </w:trPr>
        <w:tc>
          <w:tcPr>
            <w:tcW w:w="1312" w:type="dxa"/>
            <w:gridSpan w:val="2"/>
            <w:tcBorders>
              <w:top w:val="nil"/>
              <w:left w:val="single" w:sz="4" w:space="0" w:color="auto"/>
              <w:bottom w:val="nil"/>
            </w:tcBorders>
          </w:tcPr>
          <w:p w14:paraId="602191AA" w14:textId="77777777" w:rsidR="009F3451" w:rsidRPr="007275DF" w:rsidRDefault="009F3451" w:rsidP="00D00DFE">
            <w:pPr>
              <w:pStyle w:val="TAL"/>
            </w:pPr>
          </w:p>
        </w:tc>
        <w:tc>
          <w:tcPr>
            <w:tcW w:w="1313" w:type="dxa"/>
            <w:vMerge/>
            <w:tcBorders>
              <w:left w:val="single" w:sz="4" w:space="0" w:color="auto"/>
            </w:tcBorders>
          </w:tcPr>
          <w:p w14:paraId="02DE11E9" w14:textId="77777777" w:rsidR="009F3451" w:rsidRPr="007275DF" w:rsidRDefault="009F3451" w:rsidP="00D00DFE">
            <w:pPr>
              <w:pStyle w:val="TAL"/>
            </w:pPr>
          </w:p>
        </w:tc>
        <w:tc>
          <w:tcPr>
            <w:tcW w:w="772" w:type="dxa"/>
            <w:tcBorders>
              <w:top w:val="nil"/>
              <w:bottom w:val="single" w:sz="4" w:space="0" w:color="auto"/>
            </w:tcBorders>
          </w:tcPr>
          <w:p w14:paraId="1C61C162" w14:textId="77777777" w:rsidR="009F3451" w:rsidRPr="007275DF" w:rsidRDefault="009F3451" w:rsidP="00D00DFE">
            <w:pPr>
              <w:pStyle w:val="TAC"/>
            </w:pPr>
          </w:p>
        </w:tc>
        <w:tc>
          <w:tcPr>
            <w:tcW w:w="1386" w:type="dxa"/>
            <w:tcBorders>
              <w:bottom w:val="single" w:sz="4" w:space="0" w:color="auto"/>
            </w:tcBorders>
            <w:vAlign w:val="center"/>
          </w:tcPr>
          <w:p w14:paraId="6D4486BF" w14:textId="77777777" w:rsidR="009F3451" w:rsidRPr="007275DF" w:rsidRDefault="009F3451" w:rsidP="00D00DFE">
            <w:pPr>
              <w:pStyle w:val="TAC"/>
              <w:rPr>
                <w:lang w:val="en-US"/>
              </w:rPr>
            </w:pPr>
            <w:r w:rsidRPr="007275DF">
              <w:rPr>
                <w:lang w:eastAsia="zh-CN"/>
              </w:rPr>
              <w:t>Config 3</w:t>
            </w:r>
          </w:p>
        </w:tc>
        <w:tc>
          <w:tcPr>
            <w:tcW w:w="2016" w:type="dxa"/>
            <w:gridSpan w:val="4"/>
            <w:tcBorders>
              <w:bottom w:val="single" w:sz="4" w:space="0" w:color="auto"/>
            </w:tcBorders>
          </w:tcPr>
          <w:p w14:paraId="78F23C6D" w14:textId="77777777" w:rsidR="009F3451" w:rsidRPr="007275DF" w:rsidRDefault="009F3451" w:rsidP="00D00DFE">
            <w:pPr>
              <w:pStyle w:val="TAC"/>
            </w:pPr>
            <w:r w:rsidRPr="007275DF">
              <w:rPr>
                <w:bCs/>
                <w:lang w:eastAsia="zh-CN"/>
              </w:rPr>
              <w:t>SSB.1 CCA</w:t>
            </w:r>
          </w:p>
        </w:tc>
        <w:tc>
          <w:tcPr>
            <w:tcW w:w="2147" w:type="dxa"/>
            <w:gridSpan w:val="4"/>
            <w:vAlign w:val="center"/>
          </w:tcPr>
          <w:p w14:paraId="0005294C" w14:textId="77777777" w:rsidR="009F3451" w:rsidRPr="007275DF" w:rsidRDefault="009F3451" w:rsidP="00D00DFE">
            <w:pPr>
              <w:pStyle w:val="TAC"/>
            </w:pPr>
            <w:r w:rsidRPr="007275DF">
              <w:rPr>
                <w:lang w:eastAsia="zh-CN"/>
              </w:rPr>
              <w:t>SSB.2 FR1</w:t>
            </w:r>
          </w:p>
        </w:tc>
      </w:tr>
      <w:tr w:rsidR="009F3451" w:rsidRPr="007275DF" w14:paraId="0790777D" w14:textId="77777777" w:rsidTr="00D00DFE">
        <w:trPr>
          <w:cantSplit/>
          <w:trHeight w:val="232"/>
        </w:trPr>
        <w:tc>
          <w:tcPr>
            <w:tcW w:w="1312" w:type="dxa"/>
            <w:gridSpan w:val="2"/>
            <w:tcBorders>
              <w:top w:val="nil"/>
              <w:left w:val="single" w:sz="4" w:space="0" w:color="auto"/>
              <w:bottom w:val="nil"/>
            </w:tcBorders>
          </w:tcPr>
          <w:p w14:paraId="7047ACC4" w14:textId="77777777" w:rsidR="009F3451" w:rsidRPr="007275DF" w:rsidRDefault="009F3451" w:rsidP="00D00DFE">
            <w:pPr>
              <w:pStyle w:val="TAL"/>
            </w:pPr>
          </w:p>
        </w:tc>
        <w:tc>
          <w:tcPr>
            <w:tcW w:w="1313" w:type="dxa"/>
            <w:vMerge w:val="restart"/>
            <w:tcBorders>
              <w:left w:val="single" w:sz="4" w:space="0" w:color="auto"/>
            </w:tcBorders>
          </w:tcPr>
          <w:p w14:paraId="08BBD8A3"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nil"/>
            </w:tcBorders>
          </w:tcPr>
          <w:p w14:paraId="29729B64" w14:textId="77777777" w:rsidR="009F3451" w:rsidRPr="007275DF" w:rsidRDefault="009F3451" w:rsidP="00D00DFE">
            <w:pPr>
              <w:pStyle w:val="TAC"/>
            </w:pPr>
          </w:p>
        </w:tc>
        <w:tc>
          <w:tcPr>
            <w:tcW w:w="1386" w:type="dxa"/>
            <w:tcBorders>
              <w:bottom w:val="single" w:sz="4" w:space="0" w:color="auto"/>
            </w:tcBorders>
            <w:vAlign w:val="center"/>
          </w:tcPr>
          <w:p w14:paraId="2CC00B52" w14:textId="77777777" w:rsidR="009F3451" w:rsidRPr="007275DF" w:rsidRDefault="009F3451" w:rsidP="00D00DF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5E7F00E9" w14:textId="77777777" w:rsidR="009F3451" w:rsidRPr="007275DF" w:rsidRDefault="009F3451" w:rsidP="00D00DFE">
            <w:pPr>
              <w:pStyle w:val="TAC"/>
              <w:rPr>
                <w:lang w:val="en-US"/>
              </w:rPr>
            </w:pPr>
            <w:r w:rsidRPr="007275DF">
              <w:rPr>
                <w:bCs/>
                <w:lang w:eastAsia="zh-CN"/>
              </w:rPr>
              <w:t>SSB.2 CCA</w:t>
            </w:r>
          </w:p>
        </w:tc>
        <w:tc>
          <w:tcPr>
            <w:tcW w:w="2147" w:type="dxa"/>
            <w:gridSpan w:val="4"/>
            <w:vAlign w:val="center"/>
          </w:tcPr>
          <w:p w14:paraId="4952C65B" w14:textId="77777777" w:rsidR="009F3451" w:rsidRPr="007275DF" w:rsidRDefault="009F3451" w:rsidP="00D00DFE">
            <w:pPr>
              <w:pStyle w:val="TAC"/>
              <w:rPr>
                <w:lang w:eastAsia="zh-CN"/>
              </w:rPr>
            </w:pPr>
            <w:r w:rsidRPr="007275DF">
              <w:rPr>
                <w:lang w:eastAsia="zh-CN"/>
              </w:rPr>
              <w:t>SSB.1 FR1</w:t>
            </w:r>
          </w:p>
        </w:tc>
      </w:tr>
      <w:tr w:rsidR="009F3451" w:rsidRPr="007275DF" w14:paraId="538063C9" w14:textId="77777777" w:rsidTr="00D00DFE">
        <w:trPr>
          <w:cantSplit/>
          <w:trHeight w:val="232"/>
        </w:trPr>
        <w:tc>
          <w:tcPr>
            <w:tcW w:w="1312" w:type="dxa"/>
            <w:gridSpan w:val="2"/>
            <w:tcBorders>
              <w:top w:val="nil"/>
              <w:left w:val="single" w:sz="4" w:space="0" w:color="auto"/>
            </w:tcBorders>
          </w:tcPr>
          <w:p w14:paraId="4C44B580" w14:textId="77777777" w:rsidR="009F3451" w:rsidRPr="007275DF" w:rsidRDefault="009F3451" w:rsidP="00D00DFE">
            <w:pPr>
              <w:pStyle w:val="TAL"/>
            </w:pPr>
          </w:p>
        </w:tc>
        <w:tc>
          <w:tcPr>
            <w:tcW w:w="1313" w:type="dxa"/>
            <w:vMerge/>
            <w:tcBorders>
              <w:left w:val="single" w:sz="4" w:space="0" w:color="auto"/>
            </w:tcBorders>
          </w:tcPr>
          <w:p w14:paraId="02F3C718" w14:textId="77777777" w:rsidR="009F3451" w:rsidRPr="007275DF" w:rsidRDefault="009F3451" w:rsidP="00D00DFE">
            <w:pPr>
              <w:pStyle w:val="TAL"/>
            </w:pPr>
          </w:p>
        </w:tc>
        <w:tc>
          <w:tcPr>
            <w:tcW w:w="772" w:type="dxa"/>
            <w:tcBorders>
              <w:top w:val="nil"/>
              <w:bottom w:val="single" w:sz="4" w:space="0" w:color="auto"/>
            </w:tcBorders>
          </w:tcPr>
          <w:p w14:paraId="5D29A428" w14:textId="77777777" w:rsidR="009F3451" w:rsidRPr="007275DF" w:rsidRDefault="009F3451" w:rsidP="00D00DFE">
            <w:pPr>
              <w:pStyle w:val="TAC"/>
            </w:pPr>
          </w:p>
        </w:tc>
        <w:tc>
          <w:tcPr>
            <w:tcW w:w="1386" w:type="dxa"/>
            <w:tcBorders>
              <w:bottom w:val="single" w:sz="4" w:space="0" w:color="auto"/>
            </w:tcBorders>
            <w:vAlign w:val="center"/>
          </w:tcPr>
          <w:p w14:paraId="218B7478" w14:textId="77777777" w:rsidR="009F3451" w:rsidRPr="007275DF" w:rsidRDefault="009F3451" w:rsidP="00D00DFE">
            <w:pPr>
              <w:pStyle w:val="TAC"/>
              <w:rPr>
                <w:lang w:eastAsia="zh-CN"/>
              </w:rPr>
            </w:pPr>
            <w:r w:rsidRPr="007275DF">
              <w:rPr>
                <w:lang w:eastAsia="zh-CN"/>
              </w:rPr>
              <w:t>Config 3</w:t>
            </w:r>
          </w:p>
        </w:tc>
        <w:tc>
          <w:tcPr>
            <w:tcW w:w="2016" w:type="dxa"/>
            <w:gridSpan w:val="4"/>
            <w:tcBorders>
              <w:bottom w:val="single" w:sz="4" w:space="0" w:color="auto"/>
            </w:tcBorders>
          </w:tcPr>
          <w:p w14:paraId="7DFFD337" w14:textId="77777777" w:rsidR="009F3451" w:rsidRPr="007275DF" w:rsidRDefault="009F3451" w:rsidP="00D00DFE">
            <w:pPr>
              <w:pStyle w:val="TAC"/>
              <w:rPr>
                <w:lang w:val="en-US"/>
              </w:rPr>
            </w:pPr>
            <w:r w:rsidRPr="007275DF">
              <w:rPr>
                <w:bCs/>
                <w:lang w:eastAsia="zh-CN"/>
              </w:rPr>
              <w:t>SSB.2 CCA</w:t>
            </w:r>
          </w:p>
        </w:tc>
        <w:tc>
          <w:tcPr>
            <w:tcW w:w="2147" w:type="dxa"/>
            <w:gridSpan w:val="4"/>
            <w:vAlign w:val="center"/>
          </w:tcPr>
          <w:p w14:paraId="5A56EAF3" w14:textId="77777777" w:rsidR="009F3451" w:rsidRPr="007275DF" w:rsidRDefault="009F3451" w:rsidP="00D00DFE">
            <w:pPr>
              <w:pStyle w:val="TAC"/>
              <w:rPr>
                <w:lang w:eastAsia="zh-CN"/>
              </w:rPr>
            </w:pPr>
            <w:r w:rsidRPr="007275DF">
              <w:rPr>
                <w:lang w:eastAsia="zh-CN"/>
              </w:rPr>
              <w:t>SSB.2 FR1</w:t>
            </w:r>
          </w:p>
        </w:tc>
      </w:tr>
      <w:tr w:rsidR="009F3451" w:rsidRPr="007275DF" w14:paraId="494DCE8B" w14:textId="77777777" w:rsidTr="00D00DFE">
        <w:trPr>
          <w:cantSplit/>
          <w:trHeight w:val="232"/>
        </w:trPr>
        <w:tc>
          <w:tcPr>
            <w:tcW w:w="2625" w:type="dxa"/>
            <w:gridSpan w:val="3"/>
            <w:tcBorders>
              <w:left w:val="single" w:sz="4" w:space="0" w:color="auto"/>
            </w:tcBorders>
          </w:tcPr>
          <w:p w14:paraId="7F810B5B" w14:textId="77777777" w:rsidR="009F3451" w:rsidRPr="007275DF" w:rsidRDefault="009F3451" w:rsidP="00D00DFE">
            <w:pPr>
              <w:pStyle w:val="TAL"/>
            </w:pPr>
            <w:r w:rsidRPr="007275DF">
              <w:t>DBT window configuration</w:t>
            </w:r>
          </w:p>
        </w:tc>
        <w:tc>
          <w:tcPr>
            <w:tcW w:w="772" w:type="dxa"/>
            <w:tcBorders>
              <w:bottom w:val="single" w:sz="4" w:space="0" w:color="auto"/>
            </w:tcBorders>
          </w:tcPr>
          <w:p w14:paraId="149D8D22" w14:textId="77777777" w:rsidR="009F3451" w:rsidRPr="007275DF" w:rsidRDefault="009F3451" w:rsidP="00D00DFE">
            <w:pPr>
              <w:pStyle w:val="TAC"/>
            </w:pPr>
          </w:p>
        </w:tc>
        <w:tc>
          <w:tcPr>
            <w:tcW w:w="1386" w:type="dxa"/>
            <w:tcBorders>
              <w:bottom w:val="single" w:sz="4" w:space="0" w:color="auto"/>
            </w:tcBorders>
          </w:tcPr>
          <w:p w14:paraId="7B3C1A8E" w14:textId="77777777" w:rsidR="009F3451" w:rsidRPr="007275DF" w:rsidRDefault="009F3451" w:rsidP="00D00DFE">
            <w:pPr>
              <w:pStyle w:val="TAC"/>
              <w:rPr>
                <w:lang w:eastAsia="zh-CN"/>
              </w:rPr>
            </w:pPr>
            <w:r w:rsidRPr="007275DF">
              <w:t>Config 1,2,3</w:t>
            </w:r>
          </w:p>
        </w:tc>
        <w:tc>
          <w:tcPr>
            <w:tcW w:w="2016" w:type="dxa"/>
            <w:gridSpan w:val="4"/>
            <w:tcBorders>
              <w:bottom w:val="single" w:sz="4" w:space="0" w:color="auto"/>
            </w:tcBorders>
          </w:tcPr>
          <w:p w14:paraId="4BD3A52F"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1174CF9F" w14:textId="77777777" w:rsidR="009F3451" w:rsidRPr="007275DF" w:rsidRDefault="009F3451" w:rsidP="00D00DFE">
            <w:pPr>
              <w:pStyle w:val="TAC"/>
              <w:rPr>
                <w:lang w:eastAsia="zh-CN"/>
              </w:rPr>
            </w:pPr>
            <w:r w:rsidRPr="007275DF">
              <w:rPr>
                <w:rFonts w:cs="v4.2.0"/>
                <w:bCs/>
                <w:lang w:eastAsia="zh-CN"/>
              </w:rPr>
              <w:t>Not applicable</w:t>
            </w:r>
          </w:p>
        </w:tc>
      </w:tr>
      <w:tr w:rsidR="009F3451" w:rsidRPr="007275DF" w14:paraId="24643210" w14:textId="77777777" w:rsidTr="00D00DFE">
        <w:trPr>
          <w:cantSplit/>
          <w:trHeight w:val="213"/>
        </w:trPr>
        <w:tc>
          <w:tcPr>
            <w:tcW w:w="2625" w:type="dxa"/>
            <w:gridSpan w:val="3"/>
            <w:tcBorders>
              <w:left w:val="single" w:sz="4" w:space="0" w:color="auto"/>
            </w:tcBorders>
          </w:tcPr>
          <w:p w14:paraId="48F984C9" w14:textId="77777777" w:rsidR="009F3451" w:rsidRPr="007275DF" w:rsidRDefault="009F3451" w:rsidP="00D00DFE">
            <w:pPr>
              <w:pStyle w:val="TAL"/>
              <w:rPr>
                <w:bCs/>
              </w:rPr>
            </w:pPr>
            <w:r w:rsidRPr="007275DF">
              <w:t>SMTC configuration defined in A.3.11</w:t>
            </w:r>
          </w:p>
        </w:tc>
        <w:tc>
          <w:tcPr>
            <w:tcW w:w="772" w:type="dxa"/>
            <w:tcBorders>
              <w:bottom w:val="single" w:sz="4" w:space="0" w:color="auto"/>
            </w:tcBorders>
          </w:tcPr>
          <w:p w14:paraId="2767E824" w14:textId="77777777" w:rsidR="009F3451" w:rsidRPr="007275DF" w:rsidRDefault="009F3451" w:rsidP="00D00DFE">
            <w:pPr>
              <w:pStyle w:val="TAC"/>
            </w:pPr>
          </w:p>
        </w:tc>
        <w:tc>
          <w:tcPr>
            <w:tcW w:w="1386" w:type="dxa"/>
            <w:tcBorders>
              <w:bottom w:val="single" w:sz="4" w:space="0" w:color="auto"/>
            </w:tcBorders>
            <w:vAlign w:val="center"/>
          </w:tcPr>
          <w:p w14:paraId="58416DBD" w14:textId="77777777" w:rsidR="009F3451" w:rsidRPr="007275DF" w:rsidRDefault="009F3451" w:rsidP="00D00DFE">
            <w:pPr>
              <w:pStyle w:val="TAC"/>
            </w:pPr>
            <w:r w:rsidRPr="007275DF">
              <w:t>Config 1,2,3</w:t>
            </w:r>
          </w:p>
        </w:tc>
        <w:tc>
          <w:tcPr>
            <w:tcW w:w="2016" w:type="dxa"/>
            <w:gridSpan w:val="4"/>
            <w:tcBorders>
              <w:bottom w:val="single" w:sz="4" w:space="0" w:color="auto"/>
            </w:tcBorders>
            <w:vAlign w:val="center"/>
          </w:tcPr>
          <w:p w14:paraId="611BE27F" w14:textId="77777777" w:rsidR="009F3451" w:rsidRPr="007275DF" w:rsidRDefault="009F3451" w:rsidP="00D00DFE">
            <w:pPr>
              <w:pStyle w:val="TAC"/>
            </w:pPr>
            <w:r w:rsidRPr="007275DF">
              <w:t>SMTC.1</w:t>
            </w:r>
          </w:p>
        </w:tc>
        <w:tc>
          <w:tcPr>
            <w:tcW w:w="2147" w:type="dxa"/>
            <w:gridSpan w:val="4"/>
            <w:tcBorders>
              <w:bottom w:val="single" w:sz="4" w:space="0" w:color="auto"/>
            </w:tcBorders>
            <w:vAlign w:val="center"/>
          </w:tcPr>
          <w:p w14:paraId="05CCFF20" w14:textId="77777777" w:rsidR="009F3451" w:rsidRPr="007275DF" w:rsidRDefault="009F3451" w:rsidP="00D00DFE">
            <w:pPr>
              <w:pStyle w:val="TAC"/>
            </w:pPr>
            <w:r w:rsidRPr="007275DF">
              <w:t>SMTC.4</w:t>
            </w:r>
          </w:p>
        </w:tc>
      </w:tr>
      <w:tr w:rsidR="009F3451" w:rsidRPr="007275DF" w14:paraId="6D155DAE" w14:textId="77777777" w:rsidTr="00D00DFE">
        <w:trPr>
          <w:cantSplit/>
          <w:trHeight w:val="193"/>
        </w:trPr>
        <w:tc>
          <w:tcPr>
            <w:tcW w:w="2625" w:type="dxa"/>
            <w:gridSpan w:val="3"/>
            <w:vMerge w:val="restart"/>
            <w:tcBorders>
              <w:left w:val="single" w:sz="4" w:space="0" w:color="auto"/>
            </w:tcBorders>
          </w:tcPr>
          <w:p w14:paraId="32E15592" w14:textId="77777777" w:rsidR="009F3451" w:rsidRPr="007275DF" w:rsidRDefault="009F3451" w:rsidP="00D00DFE">
            <w:pPr>
              <w:pStyle w:val="TAL"/>
              <w:rPr>
                <w:lang w:val="da-DK"/>
              </w:rPr>
            </w:pPr>
            <w:r w:rsidRPr="007275DF">
              <w:rPr>
                <w:lang w:val="da-DK"/>
              </w:rPr>
              <w:t>PDSCH/PDCCH subcarrier spacing</w:t>
            </w:r>
          </w:p>
        </w:tc>
        <w:tc>
          <w:tcPr>
            <w:tcW w:w="772" w:type="dxa"/>
            <w:vMerge w:val="restart"/>
          </w:tcPr>
          <w:p w14:paraId="099CA001" w14:textId="77777777" w:rsidR="009F3451" w:rsidRPr="007275DF" w:rsidRDefault="009F3451" w:rsidP="00D00DFE">
            <w:pPr>
              <w:pStyle w:val="TAC"/>
              <w:rPr>
                <w:lang w:val="it-IT"/>
              </w:rPr>
            </w:pPr>
            <w:r w:rsidRPr="007275DF">
              <w:rPr>
                <w:lang w:val="it-IT"/>
              </w:rPr>
              <w:t>kHz</w:t>
            </w:r>
          </w:p>
        </w:tc>
        <w:tc>
          <w:tcPr>
            <w:tcW w:w="1386" w:type="dxa"/>
            <w:tcBorders>
              <w:bottom w:val="single" w:sz="4" w:space="0" w:color="auto"/>
            </w:tcBorders>
          </w:tcPr>
          <w:p w14:paraId="58B2F14C"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63DFCD85" w14:textId="77777777" w:rsidR="009F3451" w:rsidRPr="007275DF" w:rsidRDefault="009F3451" w:rsidP="00D00DFE">
            <w:pPr>
              <w:pStyle w:val="TAC"/>
              <w:rPr>
                <w:lang w:val="en-US"/>
              </w:rPr>
            </w:pPr>
            <w:r w:rsidRPr="007275DF">
              <w:rPr>
                <w:lang w:val="en-US"/>
              </w:rPr>
              <w:t>30</w:t>
            </w:r>
          </w:p>
        </w:tc>
        <w:tc>
          <w:tcPr>
            <w:tcW w:w="2147" w:type="dxa"/>
            <w:gridSpan w:val="4"/>
            <w:tcBorders>
              <w:bottom w:val="single" w:sz="4" w:space="0" w:color="auto"/>
            </w:tcBorders>
            <w:vAlign w:val="center"/>
          </w:tcPr>
          <w:p w14:paraId="1BDC4A26" w14:textId="77777777" w:rsidR="009F3451" w:rsidRPr="007275DF" w:rsidRDefault="009F3451" w:rsidP="00D00DFE">
            <w:pPr>
              <w:pStyle w:val="TAC"/>
              <w:rPr>
                <w:lang w:val="en-US"/>
              </w:rPr>
            </w:pPr>
            <w:r w:rsidRPr="007275DF">
              <w:rPr>
                <w:lang w:val="en-US"/>
              </w:rPr>
              <w:t>15</w:t>
            </w:r>
          </w:p>
        </w:tc>
      </w:tr>
      <w:tr w:rsidR="009F3451" w:rsidRPr="007275DF" w14:paraId="4D16C3D4" w14:textId="77777777" w:rsidTr="00D00DFE">
        <w:trPr>
          <w:cantSplit/>
          <w:trHeight w:val="127"/>
        </w:trPr>
        <w:tc>
          <w:tcPr>
            <w:tcW w:w="2625" w:type="dxa"/>
            <w:gridSpan w:val="3"/>
            <w:vMerge/>
            <w:tcBorders>
              <w:left w:val="single" w:sz="4" w:space="0" w:color="auto"/>
              <w:bottom w:val="single" w:sz="4" w:space="0" w:color="auto"/>
            </w:tcBorders>
          </w:tcPr>
          <w:p w14:paraId="67B7E028" w14:textId="77777777" w:rsidR="009F3451" w:rsidRPr="007275DF" w:rsidRDefault="009F3451" w:rsidP="00D00DFE">
            <w:pPr>
              <w:pStyle w:val="TAL"/>
            </w:pPr>
          </w:p>
        </w:tc>
        <w:tc>
          <w:tcPr>
            <w:tcW w:w="772" w:type="dxa"/>
            <w:vMerge/>
            <w:tcBorders>
              <w:bottom w:val="single" w:sz="4" w:space="0" w:color="auto"/>
            </w:tcBorders>
          </w:tcPr>
          <w:p w14:paraId="141F59CB" w14:textId="77777777" w:rsidR="009F3451" w:rsidRPr="007275DF" w:rsidRDefault="009F3451" w:rsidP="00D00DFE">
            <w:pPr>
              <w:pStyle w:val="TAC"/>
              <w:rPr>
                <w:lang w:val="it-IT"/>
              </w:rPr>
            </w:pPr>
          </w:p>
        </w:tc>
        <w:tc>
          <w:tcPr>
            <w:tcW w:w="1386" w:type="dxa"/>
            <w:tcBorders>
              <w:bottom w:val="single" w:sz="4" w:space="0" w:color="auto"/>
            </w:tcBorders>
          </w:tcPr>
          <w:p w14:paraId="11C46C82"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37836DB3" w14:textId="77777777" w:rsidR="009F3451" w:rsidRPr="007275DF" w:rsidRDefault="009F3451" w:rsidP="00D00DFE">
            <w:pPr>
              <w:pStyle w:val="TAC"/>
              <w:rPr>
                <w:lang w:val="en-US"/>
              </w:rPr>
            </w:pPr>
            <w:r w:rsidRPr="007275DF">
              <w:rPr>
                <w:lang w:val="en-US"/>
              </w:rPr>
              <w:t>30</w:t>
            </w:r>
          </w:p>
        </w:tc>
        <w:tc>
          <w:tcPr>
            <w:tcW w:w="2147" w:type="dxa"/>
            <w:gridSpan w:val="4"/>
            <w:tcBorders>
              <w:bottom w:val="single" w:sz="4" w:space="0" w:color="auto"/>
            </w:tcBorders>
            <w:vAlign w:val="center"/>
          </w:tcPr>
          <w:p w14:paraId="481447E4" w14:textId="77777777" w:rsidR="009F3451" w:rsidRPr="007275DF" w:rsidRDefault="009F3451" w:rsidP="00D00DFE">
            <w:pPr>
              <w:pStyle w:val="TAC"/>
              <w:rPr>
                <w:lang w:val="en-US"/>
              </w:rPr>
            </w:pPr>
            <w:r w:rsidRPr="007275DF">
              <w:rPr>
                <w:lang w:val="en-US"/>
              </w:rPr>
              <w:t>30</w:t>
            </w:r>
          </w:p>
        </w:tc>
      </w:tr>
      <w:tr w:rsidR="009F3451" w:rsidRPr="007275DF" w14:paraId="25AB28E6"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51" w:author="Author">
            <w:trPr>
              <w:cantSplit/>
              <w:trHeight w:val="127"/>
            </w:trPr>
          </w:trPrChange>
        </w:trPr>
        <w:tc>
          <w:tcPr>
            <w:tcW w:w="1312" w:type="dxa"/>
            <w:gridSpan w:val="2"/>
            <w:tcBorders>
              <w:left w:val="single" w:sz="4" w:space="0" w:color="auto"/>
              <w:bottom w:val="nil"/>
            </w:tcBorders>
            <w:tcPrChange w:id="852" w:author="Author">
              <w:tcPr>
                <w:tcW w:w="1312" w:type="dxa"/>
                <w:gridSpan w:val="2"/>
                <w:tcBorders>
                  <w:left w:val="single" w:sz="4" w:space="0" w:color="auto"/>
                  <w:bottom w:val="nil"/>
                </w:tcBorders>
              </w:tcPr>
            </w:tcPrChange>
          </w:tcPr>
          <w:p w14:paraId="7D637939"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853" w:author="Author">
              <w:tcPr>
                <w:tcW w:w="1313" w:type="dxa"/>
                <w:tcBorders>
                  <w:left w:val="single" w:sz="4" w:space="0" w:color="auto"/>
                  <w:bottom w:val="single" w:sz="4" w:space="0" w:color="auto"/>
                </w:tcBorders>
              </w:tcPr>
            </w:tcPrChange>
          </w:tcPr>
          <w:p w14:paraId="6C2E7E69"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54" w:author="Author">
              <w:tcPr>
                <w:tcW w:w="772" w:type="dxa"/>
                <w:tcBorders>
                  <w:bottom w:val="single" w:sz="4" w:space="0" w:color="auto"/>
                </w:tcBorders>
              </w:tcPr>
            </w:tcPrChange>
          </w:tcPr>
          <w:p w14:paraId="4EB461FA" w14:textId="77777777" w:rsidR="009F3451" w:rsidRPr="007275DF" w:rsidRDefault="009F3451" w:rsidP="00D00DFE">
            <w:pPr>
              <w:pStyle w:val="TAC"/>
              <w:rPr>
                <w:lang w:val="it-IT"/>
              </w:rPr>
            </w:pPr>
          </w:p>
        </w:tc>
        <w:tc>
          <w:tcPr>
            <w:tcW w:w="1386" w:type="dxa"/>
            <w:tcBorders>
              <w:bottom w:val="single" w:sz="4" w:space="0" w:color="auto"/>
            </w:tcBorders>
            <w:vAlign w:val="center"/>
            <w:tcPrChange w:id="855" w:author="Author">
              <w:tcPr>
                <w:tcW w:w="1386" w:type="dxa"/>
                <w:tcBorders>
                  <w:bottom w:val="single" w:sz="4" w:space="0" w:color="auto"/>
                </w:tcBorders>
                <w:vAlign w:val="center"/>
              </w:tcPr>
            </w:tcPrChange>
          </w:tcPr>
          <w:p w14:paraId="791F99F2"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856" w:author="Author">
              <w:tcPr>
                <w:tcW w:w="2016" w:type="dxa"/>
                <w:gridSpan w:val="4"/>
                <w:tcBorders>
                  <w:bottom w:val="single" w:sz="4" w:space="0" w:color="auto"/>
                </w:tcBorders>
                <w:vAlign w:val="center"/>
              </w:tcPr>
            </w:tcPrChange>
          </w:tcPr>
          <w:p w14:paraId="4C61C8DB" w14:textId="77777777" w:rsidR="009F3451" w:rsidRPr="007275DF" w:rsidRDefault="009F3451" w:rsidP="00D00DFE">
            <w:pPr>
              <w:pStyle w:val="TAC"/>
              <w:rPr>
                <w:lang w:val="en-US"/>
              </w:rPr>
            </w:pPr>
            <w:ins w:id="857" w:author="Author">
              <w:r>
                <w:rPr>
                  <w:lang w:val="en-US"/>
                </w:rPr>
                <w:t>P</w:t>
              </w:r>
              <w:r w:rsidRPr="00091D48">
                <w:rPr>
                  <w:vertAlign w:val="subscript"/>
                  <w:lang w:val="en-US"/>
                </w:rPr>
                <w:t>CCA_DL</w:t>
              </w:r>
              <w:r>
                <w:rPr>
                  <w:lang w:val="en-US"/>
                </w:rPr>
                <w:t>=0.9375</w:t>
              </w:r>
            </w:ins>
            <w:del w:id="858" w:author="Author">
              <w:r w:rsidRPr="007275DF" w:rsidDel="00F23AF7">
                <w:rPr>
                  <w:lang w:val="en-US"/>
                </w:rPr>
                <w:delText>TBD</w:delText>
              </w:r>
            </w:del>
          </w:p>
        </w:tc>
        <w:tc>
          <w:tcPr>
            <w:tcW w:w="2147" w:type="dxa"/>
            <w:gridSpan w:val="4"/>
            <w:tcBorders>
              <w:bottom w:val="single" w:sz="4" w:space="0" w:color="auto"/>
            </w:tcBorders>
            <w:vAlign w:val="center"/>
            <w:tcPrChange w:id="859" w:author="Author">
              <w:tcPr>
                <w:tcW w:w="2147" w:type="dxa"/>
                <w:gridSpan w:val="4"/>
                <w:tcBorders>
                  <w:bottom w:val="single" w:sz="4" w:space="0" w:color="auto"/>
                </w:tcBorders>
                <w:vAlign w:val="center"/>
              </w:tcPr>
            </w:tcPrChange>
          </w:tcPr>
          <w:p w14:paraId="5E6361C8" w14:textId="77777777" w:rsidR="009F3451" w:rsidRPr="007275DF" w:rsidRDefault="009F3451" w:rsidP="00D00DFE">
            <w:pPr>
              <w:pStyle w:val="TAC"/>
              <w:rPr>
                <w:lang w:val="en-US"/>
              </w:rPr>
            </w:pPr>
            <w:r w:rsidRPr="007275DF">
              <w:rPr>
                <w:lang w:val="en-US"/>
              </w:rPr>
              <w:t>NA</w:t>
            </w:r>
          </w:p>
        </w:tc>
      </w:tr>
      <w:tr w:rsidR="009F3451" w:rsidRPr="007275DF" w14:paraId="340F8B26"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0"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61" w:author="Author">
            <w:trPr>
              <w:cantSplit/>
              <w:trHeight w:val="127"/>
            </w:trPr>
          </w:trPrChange>
        </w:trPr>
        <w:tc>
          <w:tcPr>
            <w:tcW w:w="1312" w:type="dxa"/>
            <w:gridSpan w:val="2"/>
            <w:tcBorders>
              <w:top w:val="nil"/>
              <w:left w:val="single" w:sz="4" w:space="0" w:color="auto"/>
              <w:bottom w:val="single" w:sz="4" w:space="0" w:color="auto"/>
            </w:tcBorders>
            <w:tcPrChange w:id="862" w:author="Author">
              <w:tcPr>
                <w:tcW w:w="1312" w:type="dxa"/>
                <w:gridSpan w:val="2"/>
                <w:tcBorders>
                  <w:top w:val="nil"/>
                  <w:left w:val="single" w:sz="4" w:space="0" w:color="auto"/>
                  <w:bottom w:val="single" w:sz="4" w:space="0" w:color="auto"/>
                </w:tcBorders>
              </w:tcPr>
            </w:tcPrChange>
          </w:tcPr>
          <w:p w14:paraId="324CC0F8"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863" w:author="Author">
              <w:tcPr>
                <w:tcW w:w="1313" w:type="dxa"/>
                <w:tcBorders>
                  <w:left w:val="single" w:sz="4" w:space="0" w:color="auto"/>
                  <w:bottom w:val="single" w:sz="4" w:space="0" w:color="auto"/>
                </w:tcBorders>
              </w:tcPr>
            </w:tcPrChange>
          </w:tcPr>
          <w:p w14:paraId="4593B386"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64" w:author="Author">
              <w:tcPr>
                <w:tcW w:w="772" w:type="dxa"/>
                <w:tcBorders>
                  <w:bottom w:val="single" w:sz="4" w:space="0" w:color="auto"/>
                </w:tcBorders>
              </w:tcPr>
            </w:tcPrChange>
          </w:tcPr>
          <w:p w14:paraId="4E5AF5D1" w14:textId="77777777" w:rsidR="009F3451" w:rsidRPr="007275DF" w:rsidRDefault="009F3451" w:rsidP="00D00DFE">
            <w:pPr>
              <w:pStyle w:val="TAC"/>
              <w:rPr>
                <w:lang w:val="it-IT"/>
              </w:rPr>
            </w:pPr>
          </w:p>
        </w:tc>
        <w:tc>
          <w:tcPr>
            <w:tcW w:w="1386" w:type="dxa"/>
            <w:tcBorders>
              <w:bottom w:val="single" w:sz="4" w:space="0" w:color="auto"/>
            </w:tcBorders>
            <w:vAlign w:val="center"/>
            <w:tcPrChange w:id="865" w:author="Author">
              <w:tcPr>
                <w:tcW w:w="1386" w:type="dxa"/>
                <w:tcBorders>
                  <w:bottom w:val="single" w:sz="4" w:space="0" w:color="auto"/>
                </w:tcBorders>
                <w:vAlign w:val="center"/>
              </w:tcPr>
            </w:tcPrChange>
          </w:tcPr>
          <w:p w14:paraId="12954079"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866" w:author="Author">
              <w:tcPr>
                <w:tcW w:w="2016" w:type="dxa"/>
                <w:gridSpan w:val="4"/>
                <w:tcBorders>
                  <w:bottom w:val="single" w:sz="4" w:space="0" w:color="auto"/>
                </w:tcBorders>
                <w:vAlign w:val="center"/>
              </w:tcPr>
            </w:tcPrChange>
          </w:tcPr>
          <w:p w14:paraId="02D72ADE" w14:textId="77777777" w:rsidR="009F3451" w:rsidRDefault="009F3451" w:rsidP="00D00DFE">
            <w:pPr>
              <w:pStyle w:val="TAC"/>
              <w:rPr>
                <w:ins w:id="867" w:author="Author"/>
                <w:lang w:val="en-US"/>
              </w:rPr>
            </w:pPr>
            <w:ins w:id="868" w:author="Author">
              <w:r>
                <w:rPr>
                  <w:lang w:val="en-US"/>
                </w:rPr>
                <w:t>P</w:t>
              </w:r>
              <w:r w:rsidRPr="00091D48">
                <w:rPr>
                  <w:vertAlign w:val="subscript"/>
                  <w:lang w:val="en-US"/>
                </w:rPr>
                <w:t>CCA_DL</w:t>
              </w:r>
              <w:r>
                <w:rPr>
                  <w:vertAlign w:val="subscript"/>
                  <w:lang w:val="en-US"/>
                </w:rPr>
                <w:t>_1</w:t>
              </w:r>
              <w:r>
                <w:rPr>
                  <w:lang w:val="en-US"/>
                </w:rPr>
                <w:t>=0.75</w:t>
              </w:r>
            </w:ins>
          </w:p>
          <w:p w14:paraId="13943003" w14:textId="77777777" w:rsidR="009F3451" w:rsidRDefault="009F3451" w:rsidP="00D00DFE">
            <w:pPr>
              <w:pStyle w:val="TAC"/>
              <w:rPr>
                <w:ins w:id="869" w:author="Author"/>
                <w:lang w:val="en-US"/>
              </w:rPr>
            </w:pPr>
            <w:ins w:id="870" w:author="Author">
              <w:r>
                <w:rPr>
                  <w:lang w:val="en-US"/>
                </w:rPr>
                <w:t>P</w:t>
              </w:r>
              <w:r w:rsidRPr="00091D48">
                <w:rPr>
                  <w:vertAlign w:val="subscript"/>
                  <w:lang w:val="en-US"/>
                </w:rPr>
                <w:t>CCA_DL</w:t>
              </w:r>
              <w:r>
                <w:rPr>
                  <w:vertAlign w:val="subscript"/>
                  <w:lang w:val="en-US"/>
                </w:rPr>
                <w:t>_2</w:t>
              </w:r>
              <w:r>
                <w:rPr>
                  <w:lang w:val="en-US"/>
                </w:rPr>
                <w:t>=0.75</w:t>
              </w:r>
            </w:ins>
          </w:p>
          <w:p w14:paraId="3702A0C2" w14:textId="77777777" w:rsidR="009F3451" w:rsidRPr="007275DF" w:rsidRDefault="009F3451" w:rsidP="00D00DFE">
            <w:pPr>
              <w:pStyle w:val="TAC"/>
              <w:rPr>
                <w:lang w:val="en-US"/>
              </w:rPr>
            </w:pPr>
            <w:del w:id="871" w:author="Author">
              <w:r w:rsidRPr="007275DF" w:rsidDel="00F23AF7">
                <w:rPr>
                  <w:lang w:val="en-US"/>
                </w:rPr>
                <w:delText>TBD</w:delText>
              </w:r>
            </w:del>
          </w:p>
        </w:tc>
        <w:tc>
          <w:tcPr>
            <w:tcW w:w="2147" w:type="dxa"/>
            <w:gridSpan w:val="4"/>
            <w:tcBorders>
              <w:bottom w:val="single" w:sz="4" w:space="0" w:color="auto"/>
            </w:tcBorders>
            <w:vAlign w:val="center"/>
            <w:tcPrChange w:id="872" w:author="Author">
              <w:tcPr>
                <w:tcW w:w="2147" w:type="dxa"/>
                <w:gridSpan w:val="4"/>
                <w:tcBorders>
                  <w:bottom w:val="single" w:sz="4" w:space="0" w:color="auto"/>
                </w:tcBorders>
                <w:vAlign w:val="center"/>
              </w:tcPr>
            </w:tcPrChange>
          </w:tcPr>
          <w:p w14:paraId="7ADE0FC2" w14:textId="77777777" w:rsidR="009F3451" w:rsidRPr="007275DF" w:rsidRDefault="009F3451" w:rsidP="00D00DFE">
            <w:pPr>
              <w:pStyle w:val="TAC"/>
              <w:rPr>
                <w:lang w:val="en-US"/>
              </w:rPr>
            </w:pPr>
            <w:r w:rsidRPr="007275DF">
              <w:rPr>
                <w:lang w:val="en-US"/>
              </w:rPr>
              <w:t>NA</w:t>
            </w:r>
          </w:p>
        </w:tc>
      </w:tr>
      <w:tr w:rsidR="009F3451" w:rsidRPr="007275DF" w14:paraId="05EF2612"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74" w:author="Author">
            <w:trPr>
              <w:cantSplit/>
              <w:trHeight w:val="127"/>
            </w:trPr>
          </w:trPrChange>
        </w:trPr>
        <w:tc>
          <w:tcPr>
            <w:tcW w:w="1312" w:type="dxa"/>
            <w:gridSpan w:val="2"/>
            <w:tcBorders>
              <w:left w:val="single" w:sz="4" w:space="0" w:color="auto"/>
              <w:bottom w:val="nil"/>
            </w:tcBorders>
            <w:tcPrChange w:id="875" w:author="Author">
              <w:tcPr>
                <w:tcW w:w="1312" w:type="dxa"/>
                <w:gridSpan w:val="2"/>
                <w:tcBorders>
                  <w:left w:val="single" w:sz="4" w:space="0" w:color="auto"/>
                  <w:bottom w:val="nil"/>
                </w:tcBorders>
              </w:tcPr>
            </w:tcPrChange>
          </w:tcPr>
          <w:p w14:paraId="535A0C71"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876" w:author="Author">
              <w:tcPr>
                <w:tcW w:w="1313" w:type="dxa"/>
                <w:tcBorders>
                  <w:left w:val="single" w:sz="4" w:space="0" w:color="auto"/>
                  <w:bottom w:val="single" w:sz="4" w:space="0" w:color="auto"/>
                </w:tcBorders>
              </w:tcPr>
            </w:tcPrChange>
          </w:tcPr>
          <w:p w14:paraId="409C2A82"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877" w:author="Author">
              <w:tcPr>
                <w:tcW w:w="772" w:type="dxa"/>
                <w:tcBorders>
                  <w:bottom w:val="single" w:sz="4" w:space="0" w:color="auto"/>
                </w:tcBorders>
              </w:tcPr>
            </w:tcPrChange>
          </w:tcPr>
          <w:p w14:paraId="4217A6CD" w14:textId="77777777" w:rsidR="009F3451" w:rsidRPr="007275DF" w:rsidRDefault="009F3451" w:rsidP="00D00DFE">
            <w:pPr>
              <w:pStyle w:val="TAC"/>
              <w:rPr>
                <w:lang w:val="it-IT"/>
              </w:rPr>
            </w:pPr>
          </w:p>
        </w:tc>
        <w:tc>
          <w:tcPr>
            <w:tcW w:w="1386" w:type="dxa"/>
            <w:tcBorders>
              <w:bottom w:val="single" w:sz="4" w:space="0" w:color="auto"/>
            </w:tcBorders>
            <w:vAlign w:val="center"/>
            <w:tcPrChange w:id="878" w:author="Author">
              <w:tcPr>
                <w:tcW w:w="1386" w:type="dxa"/>
                <w:tcBorders>
                  <w:bottom w:val="single" w:sz="4" w:space="0" w:color="auto"/>
                </w:tcBorders>
                <w:vAlign w:val="center"/>
              </w:tcPr>
            </w:tcPrChange>
          </w:tcPr>
          <w:p w14:paraId="2066DDB1"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879" w:author="Author">
              <w:tcPr>
                <w:tcW w:w="2016" w:type="dxa"/>
                <w:gridSpan w:val="4"/>
                <w:tcBorders>
                  <w:bottom w:val="single" w:sz="4" w:space="0" w:color="auto"/>
                </w:tcBorders>
                <w:vAlign w:val="center"/>
              </w:tcPr>
            </w:tcPrChange>
          </w:tcPr>
          <w:p w14:paraId="25539343" w14:textId="77777777" w:rsidR="009F3451" w:rsidRPr="007275DF" w:rsidRDefault="009F3451" w:rsidP="00D00DFE">
            <w:pPr>
              <w:pStyle w:val="TAC"/>
              <w:rPr>
                <w:lang w:val="en-US"/>
              </w:rPr>
            </w:pPr>
            <w:ins w:id="88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81" w:author="Author">
              <w:r w:rsidRPr="007275DF" w:rsidDel="00F23AF7">
                <w:rPr>
                  <w:lang w:val="en-US"/>
                </w:rPr>
                <w:delText>TBD</w:delText>
              </w:r>
            </w:del>
          </w:p>
        </w:tc>
        <w:tc>
          <w:tcPr>
            <w:tcW w:w="2147" w:type="dxa"/>
            <w:gridSpan w:val="4"/>
            <w:tcBorders>
              <w:bottom w:val="single" w:sz="4" w:space="0" w:color="auto"/>
            </w:tcBorders>
            <w:vAlign w:val="center"/>
            <w:tcPrChange w:id="882" w:author="Author">
              <w:tcPr>
                <w:tcW w:w="2147" w:type="dxa"/>
                <w:gridSpan w:val="4"/>
                <w:tcBorders>
                  <w:bottom w:val="single" w:sz="4" w:space="0" w:color="auto"/>
                </w:tcBorders>
                <w:vAlign w:val="center"/>
              </w:tcPr>
            </w:tcPrChange>
          </w:tcPr>
          <w:p w14:paraId="12454184" w14:textId="77777777" w:rsidR="009F3451" w:rsidRPr="007275DF" w:rsidRDefault="009F3451" w:rsidP="00D00DFE">
            <w:pPr>
              <w:pStyle w:val="TAC"/>
              <w:rPr>
                <w:lang w:val="en-US"/>
              </w:rPr>
            </w:pPr>
            <w:r w:rsidRPr="007275DF">
              <w:rPr>
                <w:lang w:val="en-US"/>
              </w:rPr>
              <w:t>NA</w:t>
            </w:r>
          </w:p>
        </w:tc>
      </w:tr>
      <w:tr w:rsidR="009F3451" w:rsidRPr="007275DF" w14:paraId="513C1082"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3"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884" w:author="Author">
            <w:trPr>
              <w:cantSplit/>
              <w:trHeight w:val="127"/>
            </w:trPr>
          </w:trPrChange>
        </w:trPr>
        <w:tc>
          <w:tcPr>
            <w:tcW w:w="1312" w:type="dxa"/>
            <w:gridSpan w:val="2"/>
            <w:tcBorders>
              <w:top w:val="nil"/>
              <w:left w:val="single" w:sz="4" w:space="0" w:color="auto"/>
              <w:bottom w:val="single" w:sz="4" w:space="0" w:color="auto"/>
            </w:tcBorders>
            <w:tcPrChange w:id="885" w:author="Author">
              <w:tcPr>
                <w:tcW w:w="1312" w:type="dxa"/>
                <w:gridSpan w:val="2"/>
                <w:tcBorders>
                  <w:top w:val="nil"/>
                  <w:left w:val="single" w:sz="4" w:space="0" w:color="auto"/>
                  <w:bottom w:val="single" w:sz="4" w:space="0" w:color="auto"/>
                </w:tcBorders>
              </w:tcPr>
            </w:tcPrChange>
          </w:tcPr>
          <w:p w14:paraId="42942E18"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886" w:author="Author">
              <w:tcPr>
                <w:tcW w:w="1313" w:type="dxa"/>
                <w:tcBorders>
                  <w:left w:val="single" w:sz="4" w:space="0" w:color="auto"/>
                  <w:bottom w:val="single" w:sz="4" w:space="0" w:color="auto"/>
                </w:tcBorders>
              </w:tcPr>
            </w:tcPrChange>
          </w:tcPr>
          <w:p w14:paraId="49B93957"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887" w:author="Author">
              <w:tcPr>
                <w:tcW w:w="772" w:type="dxa"/>
                <w:tcBorders>
                  <w:bottom w:val="single" w:sz="4" w:space="0" w:color="auto"/>
                </w:tcBorders>
              </w:tcPr>
            </w:tcPrChange>
          </w:tcPr>
          <w:p w14:paraId="61D9AAA6" w14:textId="77777777" w:rsidR="009F3451" w:rsidRPr="007275DF" w:rsidRDefault="009F3451" w:rsidP="00D00DFE">
            <w:pPr>
              <w:pStyle w:val="TAC"/>
              <w:rPr>
                <w:lang w:val="it-IT"/>
              </w:rPr>
            </w:pPr>
          </w:p>
        </w:tc>
        <w:tc>
          <w:tcPr>
            <w:tcW w:w="1386" w:type="dxa"/>
            <w:tcBorders>
              <w:bottom w:val="single" w:sz="4" w:space="0" w:color="auto"/>
            </w:tcBorders>
            <w:vAlign w:val="center"/>
            <w:tcPrChange w:id="888" w:author="Author">
              <w:tcPr>
                <w:tcW w:w="1386" w:type="dxa"/>
                <w:tcBorders>
                  <w:bottom w:val="single" w:sz="4" w:space="0" w:color="auto"/>
                </w:tcBorders>
                <w:vAlign w:val="center"/>
              </w:tcPr>
            </w:tcPrChange>
          </w:tcPr>
          <w:p w14:paraId="76749FA8"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889" w:author="Author">
              <w:tcPr>
                <w:tcW w:w="2016" w:type="dxa"/>
                <w:gridSpan w:val="4"/>
                <w:tcBorders>
                  <w:bottom w:val="single" w:sz="4" w:space="0" w:color="auto"/>
                </w:tcBorders>
                <w:vAlign w:val="center"/>
              </w:tcPr>
            </w:tcPrChange>
          </w:tcPr>
          <w:p w14:paraId="731DEBCF" w14:textId="77777777" w:rsidR="009F3451" w:rsidRPr="007275DF" w:rsidRDefault="009F3451" w:rsidP="00D00DFE">
            <w:pPr>
              <w:pStyle w:val="TAC"/>
              <w:rPr>
                <w:lang w:val="en-US"/>
              </w:rPr>
            </w:pPr>
            <w:ins w:id="89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891" w:author="Author">
              <w:r w:rsidRPr="007275DF" w:rsidDel="00F23AF7">
                <w:rPr>
                  <w:lang w:val="en-US"/>
                </w:rPr>
                <w:delText>TBD</w:delText>
              </w:r>
            </w:del>
          </w:p>
        </w:tc>
        <w:tc>
          <w:tcPr>
            <w:tcW w:w="2147" w:type="dxa"/>
            <w:gridSpan w:val="4"/>
            <w:tcBorders>
              <w:bottom w:val="single" w:sz="4" w:space="0" w:color="auto"/>
            </w:tcBorders>
            <w:vAlign w:val="center"/>
            <w:tcPrChange w:id="892" w:author="Author">
              <w:tcPr>
                <w:tcW w:w="2147" w:type="dxa"/>
                <w:gridSpan w:val="4"/>
                <w:tcBorders>
                  <w:bottom w:val="single" w:sz="4" w:space="0" w:color="auto"/>
                </w:tcBorders>
                <w:vAlign w:val="center"/>
              </w:tcPr>
            </w:tcPrChange>
          </w:tcPr>
          <w:p w14:paraId="5DEC6719" w14:textId="77777777" w:rsidR="009F3451" w:rsidRPr="007275DF" w:rsidRDefault="009F3451" w:rsidP="00D00DFE">
            <w:pPr>
              <w:pStyle w:val="TAC"/>
              <w:rPr>
                <w:lang w:val="en-US"/>
              </w:rPr>
            </w:pPr>
            <w:r w:rsidRPr="007275DF">
              <w:rPr>
                <w:lang w:val="en-US"/>
              </w:rPr>
              <w:t>NA</w:t>
            </w:r>
          </w:p>
        </w:tc>
      </w:tr>
      <w:tr w:rsidR="009F3451" w:rsidRPr="007275DF" w14:paraId="3D19443E" w14:textId="77777777" w:rsidTr="00D00DFE">
        <w:trPr>
          <w:cantSplit/>
          <w:trHeight w:val="292"/>
        </w:trPr>
        <w:tc>
          <w:tcPr>
            <w:tcW w:w="2625" w:type="dxa"/>
            <w:gridSpan w:val="3"/>
            <w:tcBorders>
              <w:left w:val="single" w:sz="4" w:space="0" w:color="auto"/>
              <w:bottom w:val="single" w:sz="4" w:space="0" w:color="auto"/>
            </w:tcBorders>
          </w:tcPr>
          <w:p w14:paraId="085230AF" w14:textId="77777777" w:rsidR="009F3451" w:rsidRPr="007275DF" w:rsidRDefault="009F3451" w:rsidP="00D00DFE">
            <w:pPr>
              <w:pStyle w:val="TAL"/>
              <w:rPr>
                <w:lang w:val="en-US"/>
              </w:rPr>
            </w:pPr>
            <w:r w:rsidRPr="007275DF">
              <w:rPr>
                <w:szCs w:val="16"/>
                <w:lang w:eastAsia="ja-JP"/>
              </w:rPr>
              <w:t>EPRE ratio of PSS to SSS</w:t>
            </w:r>
          </w:p>
        </w:tc>
        <w:tc>
          <w:tcPr>
            <w:tcW w:w="772" w:type="dxa"/>
            <w:tcBorders>
              <w:bottom w:val="single" w:sz="4" w:space="0" w:color="auto"/>
            </w:tcBorders>
          </w:tcPr>
          <w:p w14:paraId="54225ACD" w14:textId="77777777" w:rsidR="009F3451" w:rsidRPr="007275DF" w:rsidRDefault="009F3451" w:rsidP="00D00DFE">
            <w:pPr>
              <w:pStyle w:val="TAC"/>
            </w:pPr>
          </w:p>
        </w:tc>
        <w:tc>
          <w:tcPr>
            <w:tcW w:w="1386" w:type="dxa"/>
            <w:vMerge w:val="restart"/>
            <w:vAlign w:val="center"/>
          </w:tcPr>
          <w:p w14:paraId="45025146" w14:textId="77777777" w:rsidR="009F3451" w:rsidRPr="007275DF" w:rsidRDefault="009F3451" w:rsidP="00D00DFE">
            <w:pPr>
              <w:pStyle w:val="TAC"/>
            </w:pPr>
            <w:r w:rsidRPr="007275DF">
              <w:t>Config 1,2,3</w:t>
            </w:r>
          </w:p>
        </w:tc>
        <w:tc>
          <w:tcPr>
            <w:tcW w:w="2016" w:type="dxa"/>
            <w:gridSpan w:val="4"/>
            <w:vMerge w:val="restart"/>
            <w:vAlign w:val="center"/>
          </w:tcPr>
          <w:p w14:paraId="04F4CC5D" w14:textId="77777777" w:rsidR="009F3451" w:rsidRPr="007275DF" w:rsidRDefault="009F3451" w:rsidP="00D00DFE">
            <w:pPr>
              <w:pStyle w:val="TAC"/>
              <w:rPr>
                <w:rFonts w:cs="v4.2.0"/>
              </w:rPr>
            </w:pPr>
            <w:r w:rsidRPr="007275DF">
              <w:rPr>
                <w:rFonts w:cs="v4.2.0"/>
              </w:rPr>
              <w:t>0</w:t>
            </w:r>
          </w:p>
        </w:tc>
        <w:tc>
          <w:tcPr>
            <w:tcW w:w="2147" w:type="dxa"/>
            <w:gridSpan w:val="4"/>
            <w:vMerge w:val="restart"/>
            <w:vAlign w:val="center"/>
          </w:tcPr>
          <w:p w14:paraId="3E50CEC5" w14:textId="77777777" w:rsidR="009F3451" w:rsidRPr="007275DF" w:rsidRDefault="009F3451" w:rsidP="00D00DFE">
            <w:pPr>
              <w:pStyle w:val="TAC"/>
            </w:pPr>
            <w:r w:rsidRPr="007275DF">
              <w:t>0</w:t>
            </w:r>
          </w:p>
        </w:tc>
      </w:tr>
      <w:tr w:rsidR="009F3451" w:rsidRPr="007275DF" w14:paraId="6FC25DFB" w14:textId="77777777" w:rsidTr="00D00DFE">
        <w:trPr>
          <w:cantSplit/>
          <w:trHeight w:val="292"/>
        </w:trPr>
        <w:tc>
          <w:tcPr>
            <w:tcW w:w="2625" w:type="dxa"/>
            <w:gridSpan w:val="3"/>
            <w:tcBorders>
              <w:left w:val="single" w:sz="4" w:space="0" w:color="auto"/>
              <w:bottom w:val="single" w:sz="4" w:space="0" w:color="auto"/>
            </w:tcBorders>
          </w:tcPr>
          <w:p w14:paraId="0D5BCEDA" w14:textId="77777777" w:rsidR="009F3451" w:rsidRPr="007275DF" w:rsidRDefault="009F3451" w:rsidP="00D00DFE">
            <w:pPr>
              <w:pStyle w:val="TAL"/>
              <w:rPr>
                <w:lang w:val="en-US"/>
              </w:rPr>
            </w:pPr>
            <w:r w:rsidRPr="007275DF">
              <w:rPr>
                <w:szCs w:val="16"/>
                <w:lang w:eastAsia="ja-JP"/>
              </w:rPr>
              <w:t>EPRE ratio of PBCH DMRS to SSS</w:t>
            </w:r>
          </w:p>
        </w:tc>
        <w:tc>
          <w:tcPr>
            <w:tcW w:w="772" w:type="dxa"/>
            <w:tcBorders>
              <w:bottom w:val="single" w:sz="4" w:space="0" w:color="auto"/>
            </w:tcBorders>
          </w:tcPr>
          <w:p w14:paraId="161B29E2" w14:textId="77777777" w:rsidR="009F3451" w:rsidRPr="007275DF" w:rsidRDefault="009F3451" w:rsidP="00D00DFE">
            <w:pPr>
              <w:pStyle w:val="TAC"/>
            </w:pPr>
          </w:p>
        </w:tc>
        <w:tc>
          <w:tcPr>
            <w:tcW w:w="1386" w:type="dxa"/>
            <w:vMerge/>
          </w:tcPr>
          <w:p w14:paraId="2B228EC8" w14:textId="77777777" w:rsidR="009F3451" w:rsidRPr="007275DF" w:rsidRDefault="009F3451" w:rsidP="00D00DFE">
            <w:pPr>
              <w:pStyle w:val="TAC"/>
            </w:pPr>
          </w:p>
        </w:tc>
        <w:tc>
          <w:tcPr>
            <w:tcW w:w="2016" w:type="dxa"/>
            <w:gridSpan w:val="4"/>
            <w:vMerge/>
          </w:tcPr>
          <w:p w14:paraId="67CC53AA" w14:textId="77777777" w:rsidR="009F3451" w:rsidRPr="007275DF" w:rsidRDefault="009F3451" w:rsidP="00D00DFE">
            <w:pPr>
              <w:pStyle w:val="TAC"/>
              <w:rPr>
                <w:rFonts w:cs="v4.2.0"/>
              </w:rPr>
            </w:pPr>
          </w:p>
        </w:tc>
        <w:tc>
          <w:tcPr>
            <w:tcW w:w="2147" w:type="dxa"/>
            <w:gridSpan w:val="4"/>
            <w:vMerge/>
          </w:tcPr>
          <w:p w14:paraId="24B285C3" w14:textId="77777777" w:rsidR="009F3451" w:rsidRPr="007275DF" w:rsidRDefault="009F3451" w:rsidP="00D00DFE">
            <w:pPr>
              <w:pStyle w:val="TAC"/>
            </w:pPr>
          </w:p>
        </w:tc>
      </w:tr>
      <w:tr w:rsidR="009F3451" w:rsidRPr="007275DF" w14:paraId="7B4AC73C" w14:textId="77777777" w:rsidTr="00D00DFE">
        <w:trPr>
          <w:cantSplit/>
          <w:trHeight w:val="292"/>
        </w:trPr>
        <w:tc>
          <w:tcPr>
            <w:tcW w:w="2625" w:type="dxa"/>
            <w:gridSpan w:val="3"/>
            <w:tcBorders>
              <w:left w:val="single" w:sz="4" w:space="0" w:color="auto"/>
              <w:bottom w:val="single" w:sz="4" w:space="0" w:color="auto"/>
            </w:tcBorders>
          </w:tcPr>
          <w:p w14:paraId="0E9C65B7" w14:textId="77777777" w:rsidR="009F3451" w:rsidRPr="007275DF" w:rsidRDefault="009F3451" w:rsidP="00D00DFE">
            <w:pPr>
              <w:pStyle w:val="TAL"/>
              <w:rPr>
                <w:lang w:val="en-US"/>
              </w:rPr>
            </w:pPr>
            <w:r w:rsidRPr="007275DF">
              <w:rPr>
                <w:szCs w:val="16"/>
                <w:lang w:eastAsia="ja-JP"/>
              </w:rPr>
              <w:t>EPRE ratio of PBCH to PBCH DMRS</w:t>
            </w:r>
          </w:p>
        </w:tc>
        <w:tc>
          <w:tcPr>
            <w:tcW w:w="772" w:type="dxa"/>
            <w:tcBorders>
              <w:bottom w:val="single" w:sz="4" w:space="0" w:color="auto"/>
            </w:tcBorders>
          </w:tcPr>
          <w:p w14:paraId="20F6D6F4" w14:textId="77777777" w:rsidR="009F3451" w:rsidRPr="007275DF" w:rsidRDefault="009F3451" w:rsidP="00D00DFE">
            <w:pPr>
              <w:pStyle w:val="TAC"/>
            </w:pPr>
          </w:p>
        </w:tc>
        <w:tc>
          <w:tcPr>
            <w:tcW w:w="1386" w:type="dxa"/>
            <w:vMerge/>
          </w:tcPr>
          <w:p w14:paraId="38A10E55" w14:textId="77777777" w:rsidR="009F3451" w:rsidRPr="007275DF" w:rsidRDefault="009F3451" w:rsidP="00D00DFE">
            <w:pPr>
              <w:pStyle w:val="TAC"/>
            </w:pPr>
          </w:p>
        </w:tc>
        <w:tc>
          <w:tcPr>
            <w:tcW w:w="2016" w:type="dxa"/>
            <w:gridSpan w:val="4"/>
            <w:vMerge/>
          </w:tcPr>
          <w:p w14:paraId="15AF957E" w14:textId="77777777" w:rsidR="009F3451" w:rsidRPr="007275DF" w:rsidRDefault="009F3451" w:rsidP="00D00DFE">
            <w:pPr>
              <w:pStyle w:val="TAC"/>
              <w:rPr>
                <w:rFonts w:cs="v4.2.0"/>
              </w:rPr>
            </w:pPr>
          </w:p>
        </w:tc>
        <w:tc>
          <w:tcPr>
            <w:tcW w:w="2147" w:type="dxa"/>
            <w:gridSpan w:val="4"/>
            <w:vMerge/>
          </w:tcPr>
          <w:p w14:paraId="0C06C89C" w14:textId="77777777" w:rsidR="009F3451" w:rsidRPr="007275DF" w:rsidRDefault="009F3451" w:rsidP="00D00DFE">
            <w:pPr>
              <w:pStyle w:val="TAC"/>
            </w:pPr>
          </w:p>
        </w:tc>
      </w:tr>
      <w:tr w:rsidR="009F3451" w:rsidRPr="007275DF" w14:paraId="2F495DC2" w14:textId="77777777" w:rsidTr="00D00DFE">
        <w:trPr>
          <w:cantSplit/>
          <w:trHeight w:val="292"/>
        </w:trPr>
        <w:tc>
          <w:tcPr>
            <w:tcW w:w="2625" w:type="dxa"/>
            <w:gridSpan w:val="3"/>
            <w:tcBorders>
              <w:left w:val="single" w:sz="4" w:space="0" w:color="auto"/>
              <w:bottom w:val="single" w:sz="4" w:space="0" w:color="auto"/>
            </w:tcBorders>
          </w:tcPr>
          <w:p w14:paraId="7ECA3C55" w14:textId="77777777" w:rsidR="009F3451" w:rsidRPr="007275DF" w:rsidRDefault="009F3451" w:rsidP="00D00DFE">
            <w:pPr>
              <w:pStyle w:val="TAL"/>
              <w:rPr>
                <w:lang w:val="en-US"/>
              </w:rPr>
            </w:pPr>
            <w:r w:rsidRPr="007275DF">
              <w:rPr>
                <w:szCs w:val="16"/>
                <w:lang w:eastAsia="ja-JP"/>
              </w:rPr>
              <w:t>EPRE ratio of PDCCH DMRS to SSS</w:t>
            </w:r>
          </w:p>
        </w:tc>
        <w:tc>
          <w:tcPr>
            <w:tcW w:w="772" w:type="dxa"/>
            <w:tcBorders>
              <w:bottom w:val="single" w:sz="4" w:space="0" w:color="auto"/>
            </w:tcBorders>
          </w:tcPr>
          <w:p w14:paraId="2F798CAE" w14:textId="77777777" w:rsidR="009F3451" w:rsidRPr="007275DF" w:rsidRDefault="009F3451" w:rsidP="00D00DFE">
            <w:pPr>
              <w:pStyle w:val="TAC"/>
            </w:pPr>
          </w:p>
        </w:tc>
        <w:tc>
          <w:tcPr>
            <w:tcW w:w="1386" w:type="dxa"/>
            <w:vMerge/>
          </w:tcPr>
          <w:p w14:paraId="6516B62B" w14:textId="77777777" w:rsidR="009F3451" w:rsidRPr="007275DF" w:rsidRDefault="009F3451" w:rsidP="00D00DFE">
            <w:pPr>
              <w:pStyle w:val="TAC"/>
            </w:pPr>
          </w:p>
        </w:tc>
        <w:tc>
          <w:tcPr>
            <w:tcW w:w="2016" w:type="dxa"/>
            <w:gridSpan w:val="4"/>
            <w:vMerge/>
          </w:tcPr>
          <w:p w14:paraId="335769FC" w14:textId="77777777" w:rsidR="009F3451" w:rsidRPr="007275DF" w:rsidRDefault="009F3451" w:rsidP="00D00DFE">
            <w:pPr>
              <w:pStyle w:val="TAC"/>
              <w:rPr>
                <w:rFonts w:cs="v4.2.0"/>
              </w:rPr>
            </w:pPr>
          </w:p>
        </w:tc>
        <w:tc>
          <w:tcPr>
            <w:tcW w:w="2147" w:type="dxa"/>
            <w:gridSpan w:val="4"/>
            <w:vMerge/>
          </w:tcPr>
          <w:p w14:paraId="3B89C4A2" w14:textId="77777777" w:rsidR="009F3451" w:rsidRPr="007275DF" w:rsidRDefault="009F3451" w:rsidP="00D00DFE">
            <w:pPr>
              <w:pStyle w:val="TAC"/>
            </w:pPr>
          </w:p>
        </w:tc>
      </w:tr>
      <w:tr w:rsidR="009F3451" w:rsidRPr="007275DF" w14:paraId="178FF039" w14:textId="77777777" w:rsidTr="00D00DFE">
        <w:trPr>
          <w:cantSplit/>
          <w:trHeight w:val="292"/>
        </w:trPr>
        <w:tc>
          <w:tcPr>
            <w:tcW w:w="2625" w:type="dxa"/>
            <w:gridSpan w:val="3"/>
            <w:tcBorders>
              <w:left w:val="single" w:sz="4" w:space="0" w:color="auto"/>
              <w:bottom w:val="single" w:sz="4" w:space="0" w:color="auto"/>
            </w:tcBorders>
          </w:tcPr>
          <w:p w14:paraId="2C9EAC53" w14:textId="77777777" w:rsidR="009F3451" w:rsidRPr="007275DF" w:rsidRDefault="009F3451" w:rsidP="00D00DFE">
            <w:pPr>
              <w:pStyle w:val="TAL"/>
              <w:rPr>
                <w:lang w:val="en-US"/>
              </w:rPr>
            </w:pPr>
            <w:r w:rsidRPr="007275DF">
              <w:rPr>
                <w:szCs w:val="16"/>
                <w:lang w:eastAsia="ja-JP"/>
              </w:rPr>
              <w:t>EPRE ratio of PDCCH to PDCCH DMRS</w:t>
            </w:r>
          </w:p>
        </w:tc>
        <w:tc>
          <w:tcPr>
            <w:tcW w:w="772" w:type="dxa"/>
            <w:tcBorders>
              <w:bottom w:val="single" w:sz="4" w:space="0" w:color="auto"/>
            </w:tcBorders>
          </w:tcPr>
          <w:p w14:paraId="5E45C59D" w14:textId="77777777" w:rsidR="009F3451" w:rsidRPr="007275DF" w:rsidRDefault="009F3451" w:rsidP="00D00DFE">
            <w:pPr>
              <w:pStyle w:val="TAC"/>
            </w:pPr>
          </w:p>
        </w:tc>
        <w:tc>
          <w:tcPr>
            <w:tcW w:w="1386" w:type="dxa"/>
            <w:vMerge/>
          </w:tcPr>
          <w:p w14:paraId="35BB1398" w14:textId="77777777" w:rsidR="009F3451" w:rsidRPr="007275DF" w:rsidRDefault="009F3451" w:rsidP="00D00DFE">
            <w:pPr>
              <w:pStyle w:val="TAC"/>
            </w:pPr>
          </w:p>
        </w:tc>
        <w:tc>
          <w:tcPr>
            <w:tcW w:w="2016" w:type="dxa"/>
            <w:gridSpan w:val="4"/>
            <w:vMerge/>
          </w:tcPr>
          <w:p w14:paraId="64EB75D9" w14:textId="77777777" w:rsidR="009F3451" w:rsidRPr="007275DF" w:rsidRDefault="009F3451" w:rsidP="00D00DFE">
            <w:pPr>
              <w:pStyle w:val="TAC"/>
              <w:rPr>
                <w:rFonts w:cs="v4.2.0"/>
              </w:rPr>
            </w:pPr>
          </w:p>
        </w:tc>
        <w:tc>
          <w:tcPr>
            <w:tcW w:w="2147" w:type="dxa"/>
            <w:gridSpan w:val="4"/>
            <w:vMerge/>
          </w:tcPr>
          <w:p w14:paraId="3814F88C" w14:textId="77777777" w:rsidR="009F3451" w:rsidRPr="007275DF" w:rsidRDefault="009F3451" w:rsidP="00D00DFE">
            <w:pPr>
              <w:pStyle w:val="TAC"/>
            </w:pPr>
          </w:p>
        </w:tc>
      </w:tr>
      <w:tr w:rsidR="009F3451" w:rsidRPr="007275DF" w14:paraId="0D4746E1" w14:textId="77777777" w:rsidTr="00D00DFE">
        <w:trPr>
          <w:cantSplit/>
          <w:trHeight w:val="292"/>
        </w:trPr>
        <w:tc>
          <w:tcPr>
            <w:tcW w:w="2625" w:type="dxa"/>
            <w:gridSpan w:val="3"/>
            <w:tcBorders>
              <w:left w:val="single" w:sz="4" w:space="0" w:color="auto"/>
              <w:bottom w:val="single" w:sz="4" w:space="0" w:color="auto"/>
            </w:tcBorders>
          </w:tcPr>
          <w:p w14:paraId="07FF7AA0"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6F0FFD47" w14:textId="77777777" w:rsidR="009F3451" w:rsidRPr="007275DF" w:rsidRDefault="009F3451" w:rsidP="00D00DFE">
            <w:pPr>
              <w:pStyle w:val="TAC"/>
            </w:pPr>
          </w:p>
        </w:tc>
        <w:tc>
          <w:tcPr>
            <w:tcW w:w="1386" w:type="dxa"/>
            <w:vMerge/>
          </w:tcPr>
          <w:p w14:paraId="53746CA0" w14:textId="77777777" w:rsidR="009F3451" w:rsidRPr="007275DF" w:rsidRDefault="009F3451" w:rsidP="00D00DFE">
            <w:pPr>
              <w:pStyle w:val="TAC"/>
            </w:pPr>
          </w:p>
        </w:tc>
        <w:tc>
          <w:tcPr>
            <w:tcW w:w="2016" w:type="dxa"/>
            <w:gridSpan w:val="4"/>
            <w:vMerge/>
          </w:tcPr>
          <w:p w14:paraId="34781C41" w14:textId="77777777" w:rsidR="009F3451" w:rsidRPr="007275DF" w:rsidRDefault="009F3451" w:rsidP="00D00DFE">
            <w:pPr>
              <w:pStyle w:val="TAC"/>
              <w:rPr>
                <w:rFonts w:cs="v4.2.0"/>
              </w:rPr>
            </w:pPr>
          </w:p>
        </w:tc>
        <w:tc>
          <w:tcPr>
            <w:tcW w:w="2147" w:type="dxa"/>
            <w:gridSpan w:val="4"/>
            <w:vMerge/>
          </w:tcPr>
          <w:p w14:paraId="7EE0B330" w14:textId="77777777" w:rsidR="009F3451" w:rsidRPr="007275DF" w:rsidRDefault="009F3451" w:rsidP="00D00DFE">
            <w:pPr>
              <w:pStyle w:val="TAC"/>
            </w:pPr>
          </w:p>
        </w:tc>
      </w:tr>
      <w:tr w:rsidR="009F3451" w:rsidRPr="007275DF" w14:paraId="53418CD1" w14:textId="77777777" w:rsidTr="00D00DFE">
        <w:trPr>
          <w:cantSplit/>
          <w:trHeight w:val="292"/>
        </w:trPr>
        <w:tc>
          <w:tcPr>
            <w:tcW w:w="2625" w:type="dxa"/>
            <w:gridSpan w:val="3"/>
            <w:tcBorders>
              <w:left w:val="single" w:sz="4" w:space="0" w:color="auto"/>
              <w:bottom w:val="single" w:sz="4" w:space="0" w:color="auto"/>
            </w:tcBorders>
          </w:tcPr>
          <w:p w14:paraId="0276E4C2"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263290BD" w14:textId="77777777" w:rsidR="009F3451" w:rsidRPr="007275DF" w:rsidRDefault="009F3451" w:rsidP="00D00DFE">
            <w:pPr>
              <w:pStyle w:val="TAC"/>
            </w:pPr>
          </w:p>
        </w:tc>
        <w:tc>
          <w:tcPr>
            <w:tcW w:w="1386" w:type="dxa"/>
            <w:vMerge/>
          </w:tcPr>
          <w:p w14:paraId="7CE76738" w14:textId="77777777" w:rsidR="009F3451" w:rsidRPr="007275DF" w:rsidRDefault="009F3451" w:rsidP="00D00DFE">
            <w:pPr>
              <w:pStyle w:val="TAC"/>
            </w:pPr>
          </w:p>
        </w:tc>
        <w:tc>
          <w:tcPr>
            <w:tcW w:w="2016" w:type="dxa"/>
            <w:gridSpan w:val="4"/>
            <w:vMerge/>
          </w:tcPr>
          <w:p w14:paraId="546FC7E7" w14:textId="77777777" w:rsidR="009F3451" w:rsidRPr="007275DF" w:rsidRDefault="009F3451" w:rsidP="00D00DFE">
            <w:pPr>
              <w:pStyle w:val="TAC"/>
              <w:rPr>
                <w:rFonts w:cs="v4.2.0"/>
              </w:rPr>
            </w:pPr>
          </w:p>
        </w:tc>
        <w:tc>
          <w:tcPr>
            <w:tcW w:w="2147" w:type="dxa"/>
            <w:gridSpan w:val="4"/>
            <w:vMerge/>
          </w:tcPr>
          <w:p w14:paraId="5F54CCCC" w14:textId="77777777" w:rsidR="009F3451" w:rsidRPr="007275DF" w:rsidRDefault="009F3451" w:rsidP="00D00DFE">
            <w:pPr>
              <w:pStyle w:val="TAC"/>
            </w:pPr>
          </w:p>
        </w:tc>
      </w:tr>
      <w:tr w:rsidR="009F3451" w:rsidRPr="007275DF" w14:paraId="11328905" w14:textId="77777777" w:rsidTr="00D00DFE">
        <w:trPr>
          <w:cantSplit/>
          <w:trHeight w:val="43"/>
        </w:trPr>
        <w:tc>
          <w:tcPr>
            <w:tcW w:w="2625" w:type="dxa"/>
            <w:gridSpan w:val="3"/>
            <w:tcBorders>
              <w:left w:val="single" w:sz="4" w:space="0" w:color="auto"/>
              <w:bottom w:val="single" w:sz="4" w:space="0" w:color="auto"/>
            </w:tcBorders>
          </w:tcPr>
          <w:p w14:paraId="14C41E8C" w14:textId="77777777" w:rsidR="009F3451" w:rsidRPr="007275DF" w:rsidRDefault="009F3451" w:rsidP="00D00DF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42D4948F" w14:textId="77777777" w:rsidR="009F3451" w:rsidRPr="007275DF" w:rsidRDefault="009F3451" w:rsidP="00D00DFE">
            <w:pPr>
              <w:pStyle w:val="TAC"/>
            </w:pPr>
          </w:p>
        </w:tc>
        <w:tc>
          <w:tcPr>
            <w:tcW w:w="1386" w:type="dxa"/>
            <w:vMerge/>
          </w:tcPr>
          <w:p w14:paraId="70541886" w14:textId="77777777" w:rsidR="009F3451" w:rsidRPr="007275DF" w:rsidRDefault="009F3451" w:rsidP="00D00DFE">
            <w:pPr>
              <w:pStyle w:val="TAC"/>
            </w:pPr>
          </w:p>
        </w:tc>
        <w:tc>
          <w:tcPr>
            <w:tcW w:w="2016" w:type="dxa"/>
            <w:gridSpan w:val="4"/>
            <w:vMerge/>
          </w:tcPr>
          <w:p w14:paraId="653DC011" w14:textId="77777777" w:rsidR="009F3451" w:rsidRPr="007275DF" w:rsidRDefault="009F3451" w:rsidP="00D00DFE">
            <w:pPr>
              <w:pStyle w:val="TAC"/>
              <w:rPr>
                <w:rFonts w:cs="v4.2.0"/>
              </w:rPr>
            </w:pPr>
          </w:p>
        </w:tc>
        <w:tc>
          <w:tcPr>
            <w:tcW w:w="2147" w:type="dxa"/>
            <w:gridSpan w:val="4"/>
            <w:vMerge/>
          </w:tcPr>
          <w:p w14:paraId="0CFE41E4" w14:textId="77777777" w:rsidR="009F3451" w:rsidRPr="007275DF" w:rsidRDefault="009F3451" w:rsidP="00D00DFE">
            <w:pPr>
              <w:pStyle w:val="TAC"/>
            </w:pPr>
          </w:p>
        </w:tc>
      </w:tr>
      <w:tr w:rsidR="009F3451" w:rsidRPr="007275DF" w14:paraId="7F923904" w14:textId="77777777" w:rsidTr="00D00DFE">
        <w:trPr>
          <w:cantSplit/>
          <w:trHeight w:val="292"/>
        </w:trPr>
        <w:tc>
          <w:tcPr>
            <w:tcW w:w="2625" w:type="dxa"/>
            <w:gridSpan w:val="3"/>
            <w:tcBorders>
              <w:left w:val="single" w:sz="4" w:space="0" w:color="auto"/>
              <w:bottom w:val="single" w:sz="4" w:space="0" w:color="auto"/>
            </w:tcBorders>
          </w:tcPr>
          <w:p w14:paraId="5ABF3957" w14:textId="77777777" w:rsidR="009F3451" w:rsidRPr="007275DF" w:rsidRDefault="009F3451" w:rsidP="00D00DFE">
            <w:pPr>
              <w:pStyle w:val="TAL"/>
              <w:rPr>
                <w:bCs/>
              </w:rPr>
            </w:pPr>
            <w:r w:rsidRPr="007275DF">
              <w:rPr>
                <w:bCs/>
              </w:rPr>
              <w:t>EPRE ratio of OCNG to OCNG DMRS (Note 1)</w:t>
            </w:r>
          </w:p>
        </w:tc>
        <w:tc>
          <w:tcPr>
            <w:tcW w:w="772" w:type="dxa"/>
            <w:tcBorders>
              <w:bottom w:val="single" w:sz="4" w:space="0" w:color="auto"/>
            </w:tcBorders>
          </w:tcPr>
          <w:p w14:paraId="7507A51B" w14:textId="77777777" w:rsidR="009F3451" w:rsidRPr="007275DF" w:rsidRDefault="009F3451" w:rsidP="00D00DFE">
            <w:pPr>
              <w:pStyle w:val="TAC"/>
            </w:pPr>
          </w:p>
        </w:tc>
        <w:tc>
          <w:tcPr>
            <w:tcW w:w="1386" w:type="dxa"/>
            <w:vMerge/>
            <w:tcBorders>
              <w:bottom w:val="single" w:sz="4" w:space="0" w:color="auto"/>
            </w:tcBorders>
          </w:tcPr>
          <w:p w14:paraId="4155E93B" w14:textId="77777777" w:rsidR="009F3451" w:rsidRPr="007275DF" w:rsidRDefault="009F3451" w:rsidP="00D00DFE">
            <w:pPr>
              <w:pStyle w:val="TAC"/>
            </w:pPr>
          </w:p>
        </w:tc>
        <w:tc>
          <w:tcPr>
            <w:tcW w:w="2016" w:type="dxa"/>
            <w:gridSpan w:val="4"/>
            <w:vMerge/>
            <w:tcBorders>
              <w:bottom w:val="single" w:sz="4" w:space="0" w:color="auto"/>
            </w:tcBorders>
          </w:tcPr>
          <w:p w14:paraId="17E14FFB" w14:textId="77777777" w:rsidR="009F3451" w:rsidRPr="007275DF" w:rsidRDefault="009F3451" w:rsidP="00D00DFE">
            <w:pPr>
              <w:pStyle w:val="TAC"/>
              <w:rPr>
                <w:rFonts w:cs="v4.2.0"/>
              </w:rPr>
            </w:pPr>
          </w:p>
        </w:tc>
        <w:tc>
          <w:tcPr>
            <w:tcW w:w="2147" w:type="dxa"/>
            <w:gridSpan w:val="4"/>
            <w:vMerge/>
            <w:tcBorders>
              <w:bottom w:val="single" w:sz="4" w:space="0" w:color="auto"/>
            </w:tcBorders>
          </w:tcPr>
          <w:p w14:paraId="39C617F7" w14:textId="77777777" w:rsidR="009F3451" w:rsidRPr="007275DF" w:rsidRDefault="009F3451" w:rsidP="00D00DFE">
            <w:pPr>
              <w:pStyle w:val="TAC"/>
            </w:pPr>
          </w:p>
        </w:tc>
      </w:tr>
      <w:tr w:rsidR="009F3451" w:rsidRPr="007275DF" w14:paraId="0D67AF6F" w14:textId="77777777" w:rsidTr="00D00DFE">
        <w:trPr>
          <w:cantSplit/>
          <w:trHeight w:val="150"/>
        </w:trPr>
        <w:tc>
          <w:tcPr>
            <w:tcW w:w="2625" w:type="dxa"/>
            <w:gridSpan w:val="3"/>
          </w:tcPr>
          <w:p w14:paraId="27A249F0" w14:textId="77777777" w:rsidR="009F3451" w:rsidRPr="007275DF" w:rsidRDefault="009F3451" w:rsidP="00D00DFE">
            <w:pPr>
              <w:pStyle w:val="TAL"/>
            </w:pPr>
            <w:r w:rsidRPr="00A53C1B">
              <w:rPr>
                <w:rFonts w:eastAsia="Calibri"/>
                <w:position w:val="-12"/>
                <w:szCs w:val="22"/>
                <w:lang w:val="en-US"/>
              </w:rPr>
              <w:object w:dxaOrig="405" w:dyaOrig="345" w14:anchorId="68345B6A">
                <v:shape id="_x0000_i1090" type="#_x0000_t75" style="width:21.75pt;height:14.25pt" o:ole="" fillcolor="window">
                  <v:imagedata r:id="rId23" o:title=""/>
                </v:shape>
                <o:OLEObject Type="Embed" ProgID="Equation.3" ShapeID="_x0000_i1090" DrawAspect="Content" ObjectID="_1706336236" r:id="rId91"/>
              </w:object>
            </w:r>
            <w:r w:rsidRPr="007275DF">
              <w:rPr>
                <w:vertAlign w:val="superscript"/>
                <w:lang w:val="en-US"/>
              </w:rPr>
              <w:t>Note2</w:t>
            </w:r>
          </w:p>
        </w:tc>
        <w:tc>
          <w:tcPr>
            <w:tcW w:w="772" w:type="dxa"/>
          </w:tcPr>
          <w:p w14:paraId="17FB3CDA" w14:textId="77777777" w:rsidR="009F3451" w:rsidRPr="007275DF" w:rsidRDefault="009F3451" w:rsidP="00D00DFE">
            <w:pPr>
              <w:pStyle w:val="TAC"/>
            </w:pPr>
            <w:r w:rsidRPr="007275DF">
              <w:t>dBm/15kHz</w:t>
            </w:r>
          </w:p>
        </w:tc>
        <w:tc>
          <w:tcPr>
            <w:tcW w:w="1386" w:type="dxa"/>
          </w:tcPr>
          <w:p w14:paraId="1C5A47AC" w14:textId="77777777" w:rsidR="009F3451" w:rsidRPr="007275DF" w:rsidRDefault="009F3451" w:rsidP="00D00DFE">
            <w:pPr>
              <w:pStyle w:val="TAC"/>
            </w:pPr>
            <w:r w:rsidRPr="007275DF">
              <w:t>Config 1,2,3</w:t>
            </w:r>
          </w:p>
        </w:tc>
        <w:tc>
          <w:tcPr>
            <w:tcW w:w="2016" w:type="dxa"/>
            <w:gridSpan w:val="4"/>
          </w:tcPr>
          <w:p w14:paraId="4E7C481B" w14:textId="77777777" w:rsidR="009F3451" w:rsidRPr="007275DF" w:rsidRDefault="009F3451" w:rsidP="00D00DFE">
            <w:pPr>
              <w:pStyle w:val="TAC"/>
            </w:pPr>
            <w:del w:id="893" w:author="Author">
              <w:r w:rsidRPr="007275DF" w:rsidDel="008250F9">
                <w:delText>[</w:delText>
              </w:r>
            </w:del>
            <w:r w:rsidRPr="007275DF">
              <w:t>-10</w:t>
            </w:r>
            <w:del w:id="894" w:author="Author">
              <w:r w:rsidRPr="007275DF" w:rsidDel="00CE63C1">
                <w:delText>1</w:delText>
              </w:r>
            </w:del>
            <w:ins w:id="895" w:author="Author">
              <w:r>
                <w:t>4</w:t>
              </w:r>
            </w:ins>
            <w:del w:id="896" w:author="Author">
              <w:r w:rsidRPr="007275DF" w:rsidDel="008250F9">
                <w:delText>]</w:delText>
              </w:r>
            </w:del>
          </w:p>
        </w:tc>
        <w:tc>
          <w:tcPr>
            <w:tcW w:w="2147" w:type="dxa"/>
            <w:gridSpan w:val="4"/>
          </w:tcPr>
          <w:p w14:paraId="10E71D9C" w14:textId="77777777" w:rsidR="009F3451" w:rsidRPr="007275DF" w:rsidRDefault="009F3451" w:rsidP="00D00DFE">
            <w:pPr>
              <w:pStyle w:val="TAC"/>
            </w:pPr>
            <w:r w:rsidRPr="007275DF">
              <w:t>-98</w:t>
            </w:r>
          </w:p>
        </w:tc>
      </w:tr>
      <w:tr w:rsidR="009F3451" w:rsidRPr="007275DF" w14:paraId="67284683" w14:textId="77777777" w:rsidTr="00D00DFE">
        <w:trPr>
          <w:cantSplit/>
          <w:trHeight w:val="150"/>
        </w:trPr>
        <w:tc>
          <w:tcPr>
            <w:tcW w:w="2625" w:type="dxa"/>
            <w:gridSpan w:val="3"/>
            <w:vMerge w:val="restart"/>
          </w:tcPr>
          <w:p w14:paraId="5DC1ECEB" w14:textId="77777777" w:rsidR="009F3451" w:rsidRPr="007275DF" w:rsidRDefault="009F3451" w:rsidP="00D00DFE">
            <w:pPr>
              <w:pStyle w:val="TAL"/>
            </w:pPr>
            <w:r w:rsidRPr="00A53C1B">
              <w:rPr>
                <w:rFonts w:eastAsia="Calibri"/>
                <w:position w:val="-12"/>
                <w:szCs w:val="22"/>
                <w:lang w:val="en-US"/>
              </w:rPr>
              <w:object w:dxaOrig="405" w:dyaOrig="345" w14:anchorId="3BA3DED4">
                <v:shape id="_x0000_i1091" type="#_x0000_t75" style="width:21.75pt;height:14.25pt" o:ole="" fillcolor="window">
                  <v:imagedata r:id="rId23" o:title=""/>
                </v:shape>
                <o:OLEObject Type="Embed" ProgID="Equation.3" ShapeID="_x0000_i1091" DrawAspect="Content" ObjectID="_1706336237" r:id="rId92"/>
              </w:object>
            </w:r>
            <w:r w:rsidRPr="007275DF">
              <w:rPr>
                <w:vertAlign w:val="superscript"/>
                <w:lang w:val="en-US"/>
              </w:rPr>
              <w:t>Note2</w:t>
            </w:r>
          </w:p>
        </w:tc>
        <w:tc>
          <w:tcPr>
            <w:tcW w:w="772" w:type="dxa"/>
            <w:vMerge w:val="restart"/>
          </w:tcPr>
          <w:p w14:paraId="73AAEB07" w14:textId="77777777" w:rsidR="009F3451" w:rsidRPr="007275DF" w:rsidRDefault="009F3451" w:rsidP="00D00DFE">
            <w:pPr>
              <w:pStyle w:val="TAC"/>
            </w:pPr>
            <w:r w:rsidRPr="007275DF">
              <w:t>dBm/SCS</w:t>
            </w:r>
          </w:p>
        </w:tc>
        <w:tc>
          <w:tcPr>
            <w:tcW w:w="1386" w:type="dxa"/>
          </w:tcPr>
          <w:p w14:paraId="7F076ED0"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4"/>
          </w:tcPr>
          <w:p w14:paraId="5B332AC1" w14:textId="77777777" w:rsidR="009F3451" w:rsidRPr="007275DF" w:rsidRDefault="009F3451" w:rsidP="00D00DFE">
            <w:pPr>
              <w:pStyle w:val="TAC"/>
            </w:pPr>
            <w:del w:id="897" w:author="Author">
              <w:r w:rsidRPr="007275DF" w:rsidDel="008250F9">
                <w:delText>[</w:delText>
              </w:r>
            </w:del>
            <w:r w:rsidRPr="007275DF">
              <w:t>-101</w:t>
            </w:r>
            <w:del w:id="898" w:author="Author">
              <w:r w:rsidRPr="007275DF" w:rsidDel="008250F9">
                <w:delText>]</w:delText>
              </w:r>
            </w:del>
          </w:p>
        </w:tc>
        <w:tc>
          <w:tcPr>
            <w:tcW w:w="2147" w:type="dxa"/>
            <w:gridSpan w:val="4"/>
          </w:tcPr>
          <w:p w14:paraId="54FC1E6E" w14:textId="77777777" w:rsidR="009F3451" w:rsidRPr="007275DF" w:rsidRDefault="009F3451" w:rsidP="00D00DFE">
            <w:pPr>
              <w:pStyle w:val="TAC"/>
            </w:pPr>
            <w:r w:rsidRPr="007275DF">
              <w:t>-98</w:t>
            </w:r>
          </w:p>
        </w:tc>
      </w:tr>
      <w:tr w:rsidR="009F3451" w:rsidRPr="007275DF" w14:paraId="1D6FC55B" w14:textId="77777777" w:rsidTr="00D00DFE">
        <w:trPr>
          <w:cantSplit/>
          <w:trHeight w:val="150"/>
        </w:trPr>
        <w:tc>
          <w:tcPr>
            <w:tcW w:w="2625" w:type="dxa"/>
            <w:gridSpan w:val="3"/>
            <w:vMerge/>
          </w:tcPr>
          <w:p w14:paraId="0F2606A7" w14:textId="77777777" w:rsidR="009F3451" w:rsidRPr="007275DF" w:rsidRDefault="009F3451" w:rsidP="00D00DFE">
            <w:pPr>
              <w:pStyle w:val="TAL"/>
            </w:pPr>
          </w:p>
        </w:tc>
        <w:tc>
          <w:tcPr>
            <w:tcW w:w="772" w:type="dxa"/>
            <w:vMerge/>
          </w:tcPr>
          <w:p w14:paraId="40DA0032" w14:textId="77777777" w:rsidR="009F3451" w:rsidRPr="007275DF" w:rsidRDefault="009F3451" w:rsidP="00D00DFE">
            <w:pPr>
              <w:pStyle w:val="TAC"/>
            </w:pPr>
          </w:p>
        </w:tc>
        <w:tc>
          <w:tcPr>
            <w:tcW w:w="1386" w:type="dxa"/>
          </w:tcPr>
          <w:p w14:paraId="06465B9A"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4"/>
          </w:tcPr>
          <w:p w14:paraId="5434E9D4" w14:textId="77777777" w:rsidR="009F3451" w:rsidRPr="007275DF" w:rsidRDefault="009F3451" w:rsidP="00D00DFE">
            <w:pPr>
              <w:pStyle w:val="TAC"/>
            </w:pPr>
            <w:del w:id="899" w:author="Author">
              <w:r w:rsidRPr="007275DF" w:rsidDel="008250F9">
                <w:delText>[</w:delText>
              </w:r>
            </w:del>
            <w:r w:rsidRPr="007275DF">
              <w:t>-101</w:t>
            </w:r>
            <w:del w:id="900" w:author="Author">
              <w:r w:rsidRPr="007275DF" w:rsidDel="008250F9">
                <w:delText>]</w:delText>
              </w:r>
            </w:del>
          </w:p>
        </w:tc>
        <w:tc>
          <w:tcPr>
            <w:tcW w:w="2147" w:type="dxa"/>
            <w:gridSpan w:val="4"/>
          </w:tcPr>
          <w:p w14:paraId="0CFB3D6A" w14:textId="77777777" w:rsidR="009F3451" w:rsidRPr="007275DF" w:rsidRDefault="009F3451" w:rsidP="00D00DFE">
            <w:pPr>
              <w:pStyle w:val="TAC"/>
            </w:pPr>
            <w:r w:rsidRPr="007275DF">
              <w:t>-95</w:t>
            </w:r>
          </w:p>
        </w:tc>
      </w:tr>
      <w:tr w:rsidR="009F3451" w:rsidRPr="007275DF" w14:paraId="418BBC19" w14:textId="77777777" w:rsidTr="00D00DFE">
        <w:trPr>
          <w:cantSplit/>
          <w:trHeight w:val="92"/>
        </w:trPr>
        <w:tc>
          <w:tcPr>
            <w:tcW w:w="2625" w:type="dxa"/>
            <w:gridSpan w:val="3"/>
            <w:vMerge w:val="restart"/>
          </w:tcPr>
          <w:p w14:paraId="63F2F039"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72" w:type="dxa"/>
            <w:vMerge w:val="restart"/>
          </w:tcPr>
          <w:p w14:paraId="79F6B570" w14:textId="77777777" w:rsidR="009F3451" w:rsidRPr="007275DF" w:rsidRDefault="009F3451" w:rsidP="00D00DFE">
            <w:pPr>
              <w:pStyle w:val="TAC"/>
            </w:pPr>
            <w:r w:rsidRPr="007275DF">
              <w:t>dBm/SCS</w:t>
            </w:r>
          </w:p>
        </w:tc>
        <w:tc>
          <w:tcPr>
            <w:tcW w:w="1386" w:type="dxa"/>
          </w:tcPr>
          <w:p w14:paraId="089B77C3" w14:textId="77777777" w:rsidR="009F3451" w:rsidRPr="007275DF" w:rsidRDefault="009F3451" w:rsidP="00D00DFE">
            <w:pPr>
              <w:pStyle w:val="TAC"/>
              <w:rPr>
                <w:lang w:val="da-DK"/>
              </w:rPr>
            </w:pPr>
            <w:r w:rsidRPr="007275DF">
              <w:t>Config</w:t>
            </w:r>
            <w:r w:rsidRPr="007275DF">
              <w:rPr>
                <w:szCs w:val="18"/>
              </w:rPr>
              <w:t xml:space="preserve"> 1,2</w:t>
            </w:r>
          </w:p>
        </w:tc>
        <w:tc>
          <w:tcPr>
            <w:tcW w:w="984" w:type="dxa"/>
            <w:gridSpan w:val="2"/>
          </w:tcPr>
          <w:p w14:paraId="4F4E20DF" w14:textId="77777777" w:rsidR="009F3451" w:rsidRPr="007275DF" w:rsidRDefault="009F3451" w:rsidP="00D00DFE">
            <w:pPr>
              <w:pStyle w:val="TAC"/>
            </w:pPr>
            <w:r w:rsidRPr="007275DF">
              <w:t>-91</w:t>
            </w:r>
          </w:p>
        </w:tc>
        <w:tc>
          <w:tcPr>
            <w:tcW w:w="1032" w:type="dxa"/>
            <w:gridSpan w:val="2"/>
          </w:tcPr>
          <w:p w14:paraId="034FEB39" w14:textId="77777777" w:rsidR="009F3451" w:rsidRPr="007275DF" w:rsidRDefault="009F3451" w:rsidP="00D00DFE">
            <w:pPr>
              <w:pStyle w:val="TAC"/>
            </w:pPr>
            <w:r w:rsidRPr="007275DF">
              <w:t>-91</w:t>
            </w:r>
          </w:p>
        </w:tc>
        <w:tc>
          <w:tcPr>
            <w:tcW w:w="936" w:type="dxa"/>
            <w:gridSpan w:val="2"/>
          </w:tcPr>
          <w:p w14:paraId="2BFFA5E0" w14:textId="77777777" w:rsidR="009F3451" w:rsidRPr="007275DF" w:rsidRDefault="009F3451" w:rsidP="00D00DFE">
            <w:pPr>
              <w:pStyle w:val="TAC"/>
            </w:pPr>
            <w:r w:rsidRPr="007275DF">
              <w:t>-Infinity</w:t>
            </w:r>
          </w:p>
        </w:tc>
        <w:tc>
          <w:tcPr>
            <w:tcW w:w="1211" w:type="dxa"/>
            <w:gridSpan w:val="2"/>
          </w:tcPr>
          <w:p w14:paraId="098B56C0" w14:textId="77777777" w:rsidR="009F3451" w:rsidRPr="007275DF" w:rsidRDefault="009F3451" w:rsidP="00D00DFE">
            <w:pPr>
              <w:pStyle w:val="TAC"/>
            </w:pPr>
            <w:r w:rsidRPr="007275DF">
              <w:t>-91</w:t>
            </w:r>
          </w:p>
        </w:tc>
      </w:tr>
      <w:tr w:rsidR="009F3451" w:rsidRPr="007275DF" w14:paraId="6088B2A6" w14:textId="77777777" w:rsidTr="00D00DFE">
        <w:trPr>
          <w:cantSplit/>
          <w:trHeight w:val="92"/>
        </w:trPr>
        <w:tc>
          <w:tcPr>
            <w:tcW w:w="2625" w:type="dxa"/>
            <w:gridSpan w:val="3"/>
            <w:vMerge/>
          </w:tcPr>
          <w:p w14:paraId="28BBD556" w14:textId="77777777" w:rsidR="009F3451" w:rsidRPr="007275DF" w:rsidRDefault="009F3451" w:rsidP="00D00DFE">
            <w:pPr>
              <w:pStyle w:val="TAL"/>
            </w:pPr>
          </w:p>
        </w:tc>
        <w:tc>
          <w:tcPr>
            <w:tcW w:w="772" w:type="dxa"/>
            <w:vMerge/>
          </w:tcPr>
          <w:p w14:paraId="48F41E4E" w14:textId="77777777" w:rsidR="009F3451" w:rsidRPr="007275DF" w:rsidRDefault="009F3451" w:rsidP="00D00DFE">
            <w:pPr>
              <w:pStyle w:val="TAC"/>
            </w:pPr>
          </w:p>
        </w:tc>
        <w:tc>
          <w:tcPr>
            <w:tcW w:w="1386" w:type="dxa"/>
          </w:tcPr>
          <w:p w14:paraId="583B7CE9" w14:textId="77777777" w:rsidR="009F3451" w:rsidRPr="007275DF" w:rsidRDefault="009F3451" w:rsidP="00D00DFE">
            <w:pPr>
              <w:pStyle w:val="TAC"/>
              <w:rPr>
                <w:lang w:val="da-DK"/>
              </w:rPr>
            </w:pPr>
            <w:r w:rsidRPr="007275DF">
              <w:t>Config</w:t>
            </w:r>
            <w:r w:rsidRPr="007275DF">
              <w:rPr>
                <w:szCs w:val="18"/>
              </w:rPr>
              <w:t xml:space="preserve"> 3</w:t>
            </w:r>
          </w:p>
        </w:tc>
        <w:tc>
          <w:tcPr>
            <w:tcW w:w="984" w:type="dxa"/>
            <w:gridSpan w:val="2"/>
          </w:tcPr>
          <w:p w14:paraId="7D33EA08" w14:textId="77777777" w:rsidR="009F3451" w:rsidRPr="007275DF" w:rsidRDefault="009F3451" w:rsidP="00D00DFE">
            <w:pPr>
              <w:pStyle w:val="TAC"/>
            </w:pPr>
            <w:r w:rsidRPr="007275DF">
              <w:t>-91</w:t>
            </w:r>
          </w:p>
        </w:tc>
        <w:tc>
          <w:tcPr>
            <w:tcW w:w="1032" w:type="dxa"/>
            <w:gridSpan w:val="2"/>
          </w:tcPr>
          <w:p w14:paraId="4BA62A9E" w14:textId="77777777" w:rsidR="009F3451" w:rsidRPr="007275DF" w:rsidRDefault="009F3451" w:rsidP="00D00DFE">
            <w:pPr>
              <w:pStyle w:val="TAC"/>
            </w:pPr>
            <w:r w:rsidRPr="007275DF">
              <w:t>-91</w:t>
            </w:r>
          </w:p>
        </w:tc>
        <w:tc>
          <w:tcPr>
            <w:tcW w:w="936" w:type="dxa"/>
            <w:gridSpan w:val="2"/>
          </w:tcPr>
          <w:p w14:paraId="40BDD706" w14:textId="77777777" w:rsidR="009F3451" w:rsidRPr="007275DF" w:rsidRDefault="009F3451" w:rsidP="00D00DFE">
            <w:pPr>
              <w:pStyle w:val="TAC"/>
            </w:pPr>
            <w:r w:rsidRPr="007275DF">
              <w:t>-Infinity</w:t>
            </w:r>
          </w:p>
        </w:tc>
        <w:tc>
          <w:tcPr>
            <w:tcW w:w="1211" w:type="dxa"/>
            <w:gridSpan w:val="2"/>
          </w:tcPr>
          <w:p w14:paraId="4DEEE309" w14:textId="77777777" w:rsidR="009F3451" w:rsidRPr="007275DF" w:rsidRDefault="009F3451" w:rsidP="00D00DFE">
            <w:pPr>
              <w:pStyle w:val="TAC"/>
            </w:pPr>
            <w:r w:rsidRPr="007275DF">
              <w:t>-88</w:t>
            </w:r>
          </w:p>
        </w:tc>
      </w:tr>
      <w:tr w:rsidR="009F3451" w:rsidRPr="007275DF" w14:paraId="23A4580B" w14:textId="77777777" w:rsidTr="00D00DFE">
        <w:trPr>
          <w:cantSplit/>
          <w:trHeight w:val="94"/>
        </w:trPr>
        <w:tc>
          <w:tcPr>
            <w:tcW w:w="2625" w:type="dxa"/>
            <w:gridSpan w:val="3"/>
          </w:tcPr>
          <w:p w14:paraId="773A7719" w14:textId="77777777" w:rsidR="009F3451" w:rsidRPr="007275DF" w:rsidRDefault="009F3451" w:rsidP="00D00DFE">
            <w:pPr>
              <w:pStyle w:val="TAL"/>
            </w:pPr>
            <w:r w:rsidRPr="00A53C1B">
              <w:rPr>
                <w:position w:val="-12"/>
              </w:rPr>
              <w:object w:dxaOrig="620" w:dyaOrig="380" w14:anchorId="18A84562">
                <v:shape id="_x0000_i1092" type="#_x0000_t75" style="width:21.75pt;height:14.25pt" o:ole="" fillcolor="window">
                  <v:imagedata r:id="rId26" o:title=""/>
                </v:shape>
                <o:OLEObject Type="Embed" ProgID="Equation.3" ShapeID="_x0000_i1092" DrawAspect="Content" ObjectID="_1706336238" r:id="rId93"/>
              </w:object>
            </w:r>
          </w:p>
        </w:tc>
        <w:tc>
          <w:tcPr>
            <w:tcW w:w="772" w:type="dxa"/>
          </w:tcPr>
          <w:p w14:paraId="18F7F066" w14:textId="77777777" w:rsidR="009F3451" w:rsidRPr="007275DF" w:rsidRDefault="009F3451" w:rsidP="00D00DFE">
            <w:pPr>
              <w:pStyle w:val="TAC"/>
            </w:pPr>
            <w:r w:rsidRPr="007275DF">
              <w:t>dB</w:t>
            </w:r>
          </w:p>
        </w:tc>
        <w:tc>
          <w:tcPr>
            <w:tcW w:w="1386" w:type="dxa"/>
          </w:tcPr>
          <w:p w14:paraId="7ACE2556" w14:textId="77777777" w:rsidR="009F3451" w:rsidRPr="007275DF" w:rsidRDefault="009F3451" w:rsidP="00D00DFE">
            <w:pPr>
              <w:pStyle w:val="TAC"/>
            </w:pPr>
            <w:r w:rsidRPr="007275DF">
              <w:t>Config 1,2,3</w:t>
            </w:r>
          </w:p>
        </w:tc>
        <w:tc>
          <w:tcPr>
            <w:tcW w:w="984" w:type="dxa"/>
            <w:gridSpan w:val="2"/>
          </w:tcPr>
          <w:p w14:paraId="517B3B7E" w14:textId="77777777" w:rsidR="009F3451" w:rsidRPr="007275DF" w:rsidDel="004B51DC" w:rsidRDefault="009F3451" w:rsidP="00D00DFE">
            <w:pPr>
              <w:pStyle w:val="TAC"/>
            </w:pPr>
            <w:r w:rsidRPr="007275DF">
              <w:t>4</w:t>
            </w:r>
          </w:p>
        </w:tc>
        <w:tc>
          <w:tcPr>
            <w:tcW w:w="1032" w:type="dxa"/>
            <w:gridSpan w:val="2"/>
          </w:tcPr>
          <w:p w14:paraId="7FA6364C" w14:textId="77777777" w:rsidR="009F3451" w:rsidRPr="007275DF" w:rsidDel="004B51DC" w:rsidRDefault="009F3451" w:rsidP="00D00DFE">
            <w:pPr>
              <w:pStyle w:val="TAC"/>
            </w:pPr>
            <w:r w:rsidRPr="007275DF">
              <w:t>4</w:t>
            </w:r>
          </w:p>
        </w:tc>
        <w:tc>
          <w:tcPr>
            <w:tcW w:w="936" w:type="dxa"/>
            <w:gridSpan w:val="2"/>
          </w:tcPr>
          <w:p w14:paraId="267E0689" w14:textId="77777777" w:rsidR="009F3451" w:rsidRPr="007275DF" w:rsidDel="00B36E6D" w:rsidRDefault="009F3451" w:rsidP="00D00DFE">
            <w:pPr>
              <w:pStyle w:val="TAC"/>
            </w:pPr>
            <w:r w:rsidRPr="007275DF">
              <w:t>-Infinity</w:t>
            </w:r>
          </w:p>
        </w:tc>
        <w:tc>
          <w:tcPr>
            <w:tcW w:w="1211" w:type="dxa"/>
            <w:gridSpan w:val="2"/>
          </w:tcPr>
          <w:p w14:paraId="4BCD723C" w14:textId="77777777" w:rsidR="009F3451" w:rsidRPr="007275DF" w:rsidDel="004B51DC" w:rsidRDefault="009F3451" w:rsidP="00D00DFE">
            <w:pPr>
              <w:pStyle w:val="TAC"/>
            </w:pPr>
            <w:r w:rsidRPr="007275DF">
              <w:t>7</w:t>
            </w:r>
          </w:p>
        </w:tc>
      </w:tr>
      <w:tr w:rsidR="009F3451" w:rsidRPr="007275DF" w14:paraId="797D99E4" w14:textId="77777777" w:rsidTr="00D00DFE">
        <w:trPr>
          <w:cantSplit/>
          <w:trHeight w:val="94"/>
        </w:trPr>
        <w:tc>
          <w:tcPr>
            <w:tcW w:w="2625" w:type="dxa"/>
            <w:gridSpan w:val="3"/>
          </w:tcPr>
          <w:p w14:paraId="72D25537" w14:textId="77777777" w:rsidR="009F3451" w:rsidRPr="007275DF" w:rsidRDefault="009F3451" w:rsidP="00D00DFE">
            <w:pPr>
              <w:pStyle w:val="TAL"/>
            </w:pPr>
            <w:r w:rsidRPr="00A53C1B">
              <w:rPr>
                <w:position w:val="-12"/>
              </w:rPr>
              <w:object w:dxaOrig="800" w:dyaOrig="380" w14:anchorId="0A7A7654">
                <v:shape id="_x0000_i1093" type="#_x0000_t75" style="width:28.5pt;height:14.25pt" o:ole="" fillcolor="window">
                  <v:imagedata r:id="rId28" o:title=""/>
                </v:shape>
                <o:OLEObject Type="Embed" ProgID="Equation.3" ShapeID="_x0000_i1093" DrawAspect="Content" ObjectID="_1706336239" r:id="rId94"/>
              </w:object>
            </w:r>
          </w:p>
        </w:tc>
        <w:tc>
          <w:tcPr>
            <w:tcW w:w="772" w:type="dxa"/>
          </w:tcPr>
          <w:p w14:paraId="0A1C1A2B" w14:textId="77777777" w:rsidR="009F3451" w:rsidRPr="007275DF" w:rsidRDefault="009F3451" w:rsidP="00D00DFE">
            <w:pPr>
              <w:pStyle w:val="TAC"/>
            </w:pPr>
            <w:r w:rsidRPr="007275DF">
              <w:t>dB</w:t>
            </w:r>
          </w:p>
        </w:tc>
        <w:tc>
          <w:tcPr>
            <w:tcW w:w="1386" w:type="dxa"/>
          </w:tcPr>
          <w:p w14:paraId="73248868" w14:textId="77777777" w:rsidR="009F3451" w:rsidRPr="007275DF" w:rsidRDefault="009F3451" w:rsidP="00D00DFE">
            <w:pPr>
              <w:pStyle w:val="TAC"/>
            </w:pPr>
            <w:r w:rsidRPr="007275DF">
              <w:t>Config 1,2,3</w:t>
            </w:r>
          </w:p>
        </w:tc>
        <w:tc>
          <w:tcPr>
            <w:tcW w:w="984" w:type="dxa"/>
            <w:gridSpan w:val="2"/>
          </w:tcPr>
          <w:p w14:paraId="5B92051A" w14:textId="77777777" w:rsidR="009F3451" w:rsidRPr="007275DF" w:rsidDel="004B51DC" w:rsidRDefault="009F3451" w:rsidP="00D00DFE">
            <w:pPr>
              <w:pStyle w:val="TAC"/>
            </w:pPr>
            <w:r w:rsidRPr="007275DF">
              <w:t>4</w:t>
            </w:r>
          </w:p>
        </w:tc>
        <w:tc>
          <w:tcPr>
            <w:tcW w:w="1032" w:type="dxa"/>
            <w:gridSpan w:val="2"/>
          </w:tcPr>
          <w:p w14:paraId="0BDA9216" w14:textId="77777777" w:rsidR="009F3451" w:rsidRPr="007275DF" w:rsidDel="004B51DC" w:rsidRDefault="009F3451" w:rsidP="00D00DFE">
            <w:pPr>
              <w:pStyle w:val="TAC"/>
            </w:pPr>
            <w:r w:rsidRPr="007275DF">
              <w:t>4</w:t>
            </w:r>
          </w:p>
        </w:tc>
        <w:tc>
          <w:tcPr>
            <w:tcW w:w="936" w:type="dxa"/>
            <w:gridSpan w:val="2"/>
          </w:tcPr>
          <w:p w14:paraId="5B230F16" w14:textId="77777777" w:rsidR="009F3451" w:rsidRPr="007275DF" w:rsidDel="00B36E6D" w:rsidRDefault="009F3451" w:rsidP="00D00DFE">
            <w:pPr>
              <w:pStyle w:val="TAC"/>
            </w:pPr>
            <w:r w:rsidRPr="007275DF">
              <w:t>-Infinity</w:t>
            </w:r>
          </w:p>
        </w:tc>
        <w:tc>
          <w:tcPr>
            <w:tcW w:w="1211" w:type="dxa"/>
            <w:gridSpan w:val="2"/>
          </w:tcPr>
          <w:p w14:paraId="6B06A890" w14:textId="77777777" w:rsidR="009F3451" w:rsidRPr="007275DF" w:rsidDel="004B51DC" w:rsidRDefault="009F3451" w:rsidP="00D00DFE">
            <w:pPr>
              <w:pStyle w:val="TAC"/>
            </w:pPr>
            <w:r w:rsidRPr="007275DF">
              <w:t>7</w:t>
            </w:r>
          </w:p>
        </w:tc>
      </w:tr>
      <w:tr w:rsidR="009F3451" w:rsidRPr="007275DF" w14:paraId="5E5EE8AB" w14:textId="77777777" w:rsidTr="00D00DFE">
        <w:trPr>
          <w:cantSplit/>
          <w:trHeight w:val="94"/>
        </w:trPr>
        <w:tc>
          <w:tcPr>
            <w:tcW w:w="2625" w:type="dxa"/>
            <w:gridSpan w:val="3"/>
            <w:vMerge w:val="restart"/>
          </w:tcPr>
          <w:p w14:paraId="6285AA26"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3CDD6A6B" w14:textId="77777777" w:rsidR="009F3451" w:rsidRPr="007275DF" w:rsidRDefault="009F3451" w:rsidP="00D00DFE">
            <w:pPr>
              <w:pStyle w:val="TAC"/>
              <w:rPr>
                <w:rFonts w:cs="Arial"/>
                <w:szCs w:val="18"/>
              </w:rPr>
            </w:pPr>
            <w:r w:rsidRPr="007275DF">
              <w:rPr>
                <w:rFonts w:cs="Arial"/>
                <w:szCs w:val="18"/>
              </w:rPr>
              <w:t>dBm/9.36MHz</w:t>
            </w:r>
          </w:p>
        </w:tc>
        <w:tc>
          <w:tcPr>
            <w:tcW w:w="1386" w:type="dxa"/>
          </w:tcPr>
          <w:p w14:paraId="154852F4" w14:textId="77777777" w:rsidR="009F3451" w:rsidRPr="007275DF" w:rsidRDefault="009F3451" w:rsidP="00D00DFE">
            <w:pPr>
              <w:pStyle w:val="TAC"/>
              <w:rPr>
                <w:rFonts w:cs="Arial"/>
                <w:szCs w:val="18"/>
              </w:rPr>
            </w:pPr>
            <w:r w:rsidRPr="007275DF">
              <w:t>Config</w:t>
            </w:r>
            <w:r w:rsidRPr="007275DF">
              <w:rPr>
                <w:szCs w:val="18"/>
              </w:rPr>
              <w:t xml:space="preserve"> 1,2</w:t>
            </w:r>
          </w:p>
        </w:tc>
        <w:tc>
          <w:tcPr>
            <w:tcW w:w="984" w:type="dxa"/>
            <w:gridSpan w:val="2"/>
          </w:tcPr>
          <w:p w14:paraId="12A32A71" w14:textId="77777777" w:rsidR="009F3451" w:rsidRPr="007275DF" w:rsidRDefault="009F3451" w:rsidP="00D00DFE">
            <w:pPr>
              <w:pStyle w:val="TAC"/>
              <w:rPr>
                <w:rFonts w:cs="Arial"/>
                <w:szCs w:val="18"/>
              </w:rPr>
            </w:pPr>
            <w:r w:rsidRPr="007275DF">
              <w:rPr>
                <w:rFonts w:cs="Arial"/>
                <w:szCs w:val="18"/>
              </w:rPr>
              <w:t>-58.49</w:t>
            </w:r>
          </w:p>
        </w:tc>
        <w:tc>
          <w:tcPr>
            <w:tcW w:w="1032" w:type="dxa"/>
            <w:gridSpan w:val="2"/>
          </w:tcPr>
          <w:p w14:paraId="189FF5B0" w14:textId="77777777" w:rsidR="009F3451" w:rsidRPr="007275DF" w:rsidRDefault="009F3451" w:rsidP="00D00DFE">
            <w:pPr>
              <w:pStyle w:val="TAC"/>
              <w:rPr>
                <w:rFonts w:cs="Arial"/>
                <w:szCs w:val="18"/>
              </w:rPr>
            </w:pPr>
            <w:r w:rsidRPr="007275DF">
              <w:rPr>
                <w:rFonts w:cs="Arial"/>
                <w:szCs w:val="18"/>
              </w:rPr>
              <w:t>-58.49</w:t>
            </w:r>
          </w:p>
        </w:tc>
        <w:tc>
          <w:tcPr>
            <w:tcW w:w="936" w:type="dxa"/>
            <w:gridSpan w:val="2"/>
          </w:tcPr>
          <w:p w14:paraId="4BA12319" w14:textId="77777777" w:rsidR="009F3451" w:rsidRPr="007275DF" w:rsidRDefault="009F3451" w:rsidP="00D00DFE">
            <w:pPr>
              <w:pStyle w:val="TAC"/>
              <w:rPr>
                <w:rFonts w:cs="Arial"/>
                <w:szCs w:val="18"/>
              </w:rPr>
            </w:pPr>
            <w:r w:rsidRPr="007275DF">
              <w:rPr>
                <w:rFonts w:cs="Arial"/>
                <w:szCs w:val="18"/>
              </w:rPr>
              <w:t>-70.05</w:t>
            </w:r>
          </w:p>
        </w:tc>
        <w:tc>
          <w:tcPr>
            <w:tcW w:w="1211" w:type="dxa"/>
            <w:gridSpan w:val="2"/>
          </w:tcPr>
          <w:p w14:paraId="7FCC5ED4" w14:textId="77777777" w:rsidR="009F3451" w:rsidRPr="007275DF" w:rsidRDefault="009F3451" w:rsidP="00D00DFE">
            <w:pPr>
              <w:pStyle w:val="TAC"/>
              <w:rPr>
                <w:rFonts w:cs="Arial"/>
                <w:szCs w:val="18"/>
              </w:rPr>
            </w:pPr>
            <w:r w:rsidRPr="007275DF">
              <w:rPr>
                <w:rFonts w:cs="Arial"/>
                <w:szCs w:val="18"/>
              </w:rPr>
              <w:t>-62.26</w:t>
            </w:r>
          </w:p>
        </w:tc>
      </w:tr>
      <w:tr w:rsidR="009F3451" w:rsidRPr="007275DF" w14:paraId="0208D1AF" w14:textId="77777777" w:rsidTr="00D00DFE">
        <w:trPr>
          <w:cantSplit/>
          <w:trHeight w:val="94"/>
        </w:trPr>
        <w:tc>
          <w:tcPr>
            <w:tcW w:w="2625" w:type="dxa"/>
            <w:gridSpan w:val="3"/>
            <w:vMerge/>
          </w:tcPr>
          <w:p w14:paraId="7A10D97C" w14:textId="77777777" w:rsidR="009F3451" w:rsidRPr="007275DF" w:rsidRDefault="009F3451" w:rsidP="00D00DFE">
            <w:pPr>
              <w:pStyle w:val="TAL"/>
              <w:rPr>
                <w:rFonts w:cs="Arial"/>
                <w:szCs w:val="18"/>
              </w:rPr>
            </w:pPr>
          </w:p>
        </w:tc>
        <w:tc>
          <w:tcPr>
            <w:tcW w:w="772" w:type="dxa"/>
          </w:tcPr>
          <w:p w14:paraId="7374636E" w14:textId="77777777" w:rsidR="009F3451" w:rsidRPr="007275DF" w:rsidRDefault="009F3451" w:rsidP="00D00DFE">
            <w:pPr>
              <w:pStyle w:val="TAC"/>
              <w:rPr>
                <w:rFonts w:cs="Arial"/>
                <w:szCs w:val="18"/>
              </w:rPr>
            </w:pPr>
            <w:r w:rsidRPr="007275DF">
              <w:rPr>
                <w:rFonts w:cs="Arial"/>
                <w:szCs w:val="18"/>
              </w:rPr>
              <w:t>dBm/38.16MHz</w:t>
            </w:r>
          </w:p>
        </w:tc>
        <w:tc>
          <w:tcPr>
            <w:tcW w:w="1386" w:type="dxa"/>
          </w:tcPr>
          <w:p w14:paraId="531756B1" w14:textId="77777777" w:rsidR="009F3451" w:rsidRPr="007275DF" w:rsidRDefault="009F3451" w:rsidP="00D00DFE">
            <w:pPr>
              <w:pStyle w:val="TAC"/>
              <w:rPr>
                <w:rFonts w:cs="Arial"/>
                <w:szCs w:val="18"/>
              </w:rPr>
            </w:pPr>
            <w:r w:rsidRPr="007275DF">
              <w:t>Config 3</w:t>
            </w:r>
          </w:p>
        </w:tc>
        <w:tc>
          <w:tcPr>
            <w:tcW w:w="984" w:type="dxa"/>
            <w:gridSpan w:val="2"/>
          </w:tcPr>
          <w:p w14:paraId="41659526" w14:textId="77777777" w:rsidR="009F3451" w:rsidRPr="007275DF" w:rsidRDefault="009F3451" w:rsidP="00D00DFE">
            <w:pPr>
              <w:pStyle w:val="TAC"/>
              <w:rPr>
                <w:rFonts w:cs="Arial"/>
                <w:szCs w:val="18"/>
              </w:rPr>
            </w:pPr>
            <w:r w:rsidRPr="007275DF">
              <w:rPr>
                <w:rFonts w:cs="Arial"/>
                <w:szCs w:val="18"/>
              </w:rPr>
              <w:t>-58.49</w:t>
            </w:r>
          </w:p>
        </w:tc>
        <w:tc>
          <w:tcPr>
            <w:tcW w:w="1032" w:type="dxa"/>
            <w:gridSpan w:val="2"/>
          </w:tcPr>
          <w:p w14:paraId="7117AC44" w14:textId="77777777" w:rsidR="009F3451" w:rsidRPr="007275DF" w:rsidRDefault="009F3451" w:rsidP="00D00DFE">
            <w:pPr>
              <w:pStyle w:val="TAC"/>
              <w:rPr>
                <w:rFonts w:cs="Arial"/>
                <w:szCs w:val="18"/>
              </w:rPr>
            </w:pPr>
            <w:r w:rsidRPr="007275DF">
              <w:rPr>
                <w:rFonts w:cs="Arial"/>
                <w:szCs w:val="18"/>
              </w:rPr>
              <w:t>-58.49</w:t>
            </w:r>
          </w:p>
        </w:tc>
        <w:tc>
          <w:tcPr>
            <w:tcW w:w="936" w:type="dxa"/>
            <w:gridSpan w:val="2"/>
          </w:tcPr>
          <w:p w14:paraId="3438A843" w14:textId="77777777" w:rsidR="009F3451" w:rsidRPr="007275DF" w:rsidRDefault="009F3451" w:rsidP="00D00DFE">
            <w:pPr>
              <w:pStyle w:val="TAC"/>
              <w:rPr>
                <w:rFonts w:cs="Arial"/>
                <w:szCs w:val="18"/>
              </w:rPr>
            </w:pPr>
            <w:r w:rsidRPr="007275DF">
              <w:rPr>
                <w:rFonts w:cs="Arial"/>
                <w:szCs w:val="18"/>
              </w:rPr>
              <w:t>-63.94</w:t>
            </w:r>
          </w:p>
        </w:tc>
        <w:tc>
          <w:tcPr>
            <w:tcW w:w="1211" w:type="dxa"/>
            <w:gridSpan w:val="2"/>
          </w:tcPr>
          <w:p w14:paraId="7C9BDA0B"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254F760B" w14:textId="77777777" w:rsidTr="00D00DFE">
        <w:trPr>
          <w:cantSplit/>
          <w:trHeight w:val="150"/>
        </w:trPr>
        <w:tc>
          <w:tcPr>
            <w:tcW w:w="2625" w:type="dxa"/>
            <w:gridSpan w:val="3"/>
          </w:tcPr>
          <w:p w14:paraId="2760D974" w14:textId="77777777" w:rsidR="009F3451" w:rsidRPr="007275DF" w:rsidRDefault="009F3451" w:rsidP="00D00DFE">
            <w:pPr>
              <w:pStyle w:val="TAL"/>
            </w:pPr>
            <w:r w:rsidRPr="007275DF">
              <w:t xml:space="preserve">Propagation Condition </w:t>
            </w:r>
          </w:p>
        </w:tc>
        <w:tc>
          <w:tcPr>
            <w:tcW w:w="772" w:type="dxa"/>
          </w:tcPr>
          <w:p w14:paraId="4982F76E" w14:textId="77777777" w:rsidR="009F3451" w:rsidRPr="007275DF" w:rsidRDefault="009F3451" w:rsidP="00D00DFE">
            <w:pPr>
              <w:pStyle w:val="TAC"/>
            </w:pPr>
          </w:p>
        </w:tc>
        <w:tc>
          <w:tcPr>
            <w:tcW w:w="1386" w:type="dxa"/>
          </w:tcPr>
          <w:p w14:paraId="405B21F5" w14:textId="77777777" w:rsidR="009F3451" w:rsidRPr="007275DF" w:rsidRDefault="009F3451" w:rsidP="00D00DFE">
            <w:pPr>
              <w:pStyle w:val="TAC"/>
              <w:rPr>
                <w:rFonts w:cs="v4.2.0"/>
              </w:rPr>
            </w:pPr>
            <w:r w:rsidRPr="007275DF">
              <w:t>Config 1,2,3</w:t>
            </w:r>
          </w:p>
        </w:tc>
        <w:tc>
          <w:tcPr>
            <w:tcW w:w="2016" w:type="dxa"/>
            <w:gridSpan w:val="4"/>
          </w:tcPr>
          <w:p w14:paraId="03329C88" w14:textId="77777777" w:rsidR="009F3451" w:rsidRPr="007275DF" w:rsidRDefault="009F3451" w:rsidP="00D00DFE">
            <w:pPr>
              <w:pStyle w:val="TAC"/>
            </w:pPr>
            <w:r w:rsidRPr="007275DF">
              <w:rPr>
                <w:rFonts w:cs="v4.2.0"/>
              </w:rPr>
              <w:t>AWGN</w:t>
            </w:r>
          </w:p>
        </w:tc>
        <w:tc>
          <w:tcPr>
            <w:tcW w:w="2147" w:type="dxa"/>
            <w:gridSpan w:val="4"/>
          </w:tcPr>
          <w:p w14:paraId="47ABCFCB" w14:textId="77777777" w:rsidR="009F3451" w:rsidRPr="007275DF" w:rsidRDefault="009F3451" w:rsidP="00D00DFE">
            <w:pPr>
              <w:pStyle w:val="TAC"/>
            </w:pPr>
            <w:r w:rsidRPr="007275DF">
              <w:t>AWGN</w:t>
            </w:r>
          </w:p>
        </w:tc>
      </w:tr>
      <w:tr w:rsidR="009F3451" w:rsidRPr="007275DF" w14:paraId="612CA1D7" w14:textId="77777777" w:rsidTr="00D00DFE">
        <w:trPr>
          <w:cantSplit/>
          <w:trHeight w:val="1023"/>
        </w:trPr>
        <w:tc>
          <w:tcPr>
            <w:tcW w:w="8946" w:type="dxa"/>
            <w:gridSpan w:val="13"/>
          </w:tcPr>
          <w:p w14:paraId="74703F90"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14360AA"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171A310F">
                <v:shape id="_x0000_i1094" type="#_x0000_t75" style="width:21.75pt;height:14.25pt" o:ole="" fillcolor="window">
                  <v:imagedata r:id="rId23" o:title=""/>
                </v:shape>
                <o:OLEObject Type="Embed" ProgID="Equation.3" ShapeID="_x0000_i1094" DrawAspect="Content" ObjectID="_1706336240" r:id="rId95"/>
              </w:object>
            </w:r>
            <w:r w:rsidRPr="007275DF">
              <w:rPr>
                <w:lang w:val="en-US"/>
              </w:rPr>
              <w:t xml:space="preserve"> to be fulfilled.</w:t>
            </w:r>
          </w:p>
          <w:p w14:paraId="60E01C38"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0A76E9B"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24AF71F"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10F70654"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6FBA827B"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0849AA5F" w14:textId="77777777" w:rsidR="009F3451" w:rsidRPr="007275DF" w:rsidRDefault="009F3451" w:rsidP="009F3451">
      <w:pPr>
        <w:pStyle w:val="B10"/>
      </w:pPr>
    </w:p>
    <w:p w14:paraId="0D19BC42" w14:textId="77777777" w:rsidR="009F3451" w:rsidRPr="007275DF" w:rsidRDefault="009F3451" w:rsidP="009F3451">
      <w:pPr>
        <w:pStyle w:val="TH"/>
      </w:pPr>
      <w:r w:rsidRPr="007275DF">
        <w:t xml:space="preserve">Table A.11.5.2.8.1-4: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528B5669"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F57D6DE"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57DAC08A"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E194951"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B1EAACD" w14:textId="77777777" w:rsidR="009F3451" w:rsidRPr="007275DF" w:rsidRDefault="009F3451" w:rsidP="00D00DFE">
            <w:pPr>
              <w:pStyle w:val="TAH"/>
            </w:pPr>
            <w:r w:rsidRPr="007275DF">
              <w:t>Comment</w:t>
            </w:r>
          </w:p>
        </w:tc>
      </w:tr>
      <w:tr w:rsidR="009F3451" w:rsidRPr="007275DF" w14:paraId="23D31473"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67ECF1D"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09DC64A1"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70D26D7"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E97E257" w14:textId="77777777" w:rsidR="009F3451" w:rsidRPr="007275DF" w:rsidRDefault="009F3451" w:rsidP="00D00DFE">
            <w:pPr>
              <w:pStyle w:val="TAH"/>
            </w:pPr>
          </w:p>
        </w:tc>
      </w:tr>
      <w:tr w:rsidR="009F3451" w:rsidRPr="007275DF" w14:paraId="6BBD0E7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3C44888"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C1F718E"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D544101"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44EBD32"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46404A7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E1BDC2"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5398821"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B282CDC"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F4DC9B7" w14:textId="77777777" w:rsidR="009F3451" w:rsidRPr="007275DF" w:rsidRDefault="009F3451" w:rsidP="00D00DFE">
            <w:pPr>
              <w:pStyle w:val="TAC"/>
              <w:rPr>
                <w:rFonts w:cs="Arial"/>
              </w:rPr>
            </w:pPr>
          </w:p>
        </w:tc>
      </w:tr>
      <w:tr w:rsidR="009F3451" w:rsidRPr="007275DF" w14:paraId="058907F4"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B76BBE3"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512AD77"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89551F9"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768995" w14:textId="77777777" w:rsidR="009F3451" w:rsidRPr="007275DF" w:rsidRDefault="009F3451" w:rsidP="00D00DFE">
            <w:pPr>
              <w:pStyle w:val="TAC"/>
              <w:rPr>
                <w:rFonts w:cs="Arial"/>
              </w:rPr>
            </w:pPr>
          </w:p>
        </w:tc>
      </w:tr>
      <w:tr w:rsidR="009F3451" w:rsidRPr="007275DF" w14:paraId="4A429C4B"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02C18D"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5C83AFB"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D8B734A"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9D2E25C" w14:textId="77777777" w:rsidR="009F3451" w:rsidRPr="007275DF" w:rsidRDefault="009F3451" w:rsidP="00D00DFE">
            <w:pPr>
              <w:pStyle w:val="TAC"/>
              <w:rPr>
                <w:rFonts w:cs="Arial"/>
              </w:rPr>
            </w:pPr>
          </w:p>
        </w:tc>
      </w:tr>
      <w:tr w:rsidR="009F3451" w:rsidRPr="007275DF" w14:paraId="452FCB1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72BDE9"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4EC9D96"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4666CC4"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8677CE9" w14:textId="77777777" w:rsidR="009F3451" w:rsidRPr="007275DF" w:rsidRDefault="009F3451" w:rsidP="00D00DFE">
            <w:pPr>
              <w:pStyle w:val="TAC"/>
              <w:rPr>
                <w:rFonts w:cs="Arial"/>
              </w:rPr>
            </w:pPr>
          </w:p>
        </w:tc>
      </w:tr>
      <w:tr w:rsidR="009F3451" w:rsidRPr="007275DF" w14:paraId="5B40368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558F0007"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6A01021A"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3BA9F6C"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982D55D" w14:textId="77777777" w:rsidR="009F3451" w:rsidRPr="007275DF" w:rsidRDefault="009F3451" w:rsidP="00D00DFE">
            <w:pPr>
              <w:pStyle w:val="TAC"/>
              <w:rPr>
                <w:rFonts w:cs="Arial"/>
              </w:rPr>
            </w:pPr>
          </w:p>
        </w:tc>
      </w:tr>
    </w:tbl>
    <w:p w14:paraId="4979193C" w14:textId="77777777" w:rsidR="009F3451" w:rsidRPr="007275DF" w:rsidRDefault="009F3451" w:rsidP="009F3451"/>
    <w:p w14:paraId="45C9E91D" w14:textId="77777777" w:rsidR="009F3451" w:rsidRPr="007275DF" w:rsidRDefault="009F3451" w:rsidP="009F3451">
      <w:pPr>
        <w:pStyle w:val="TH"/>
      </w:pPr>
      <w:r w:rsidRPr="007275DF">
        <w:t xml:space="preserve">Table A.11.5.2.8.1-5: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4EC24A2C"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E00E0F6"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32C33EFF"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07547968" w14:textId="77777777" w:rsidR="009F3451" w:rsidRPr="007275DF" w:rsidRDefault="009F3451" w:rsidP="00D00DFE">
            <w:pPr>
              <w:pStyle w:val="TAH"/>
            </w:pPr>
            <w:r w:rsidRPr="007275DF">
              <w:t>Comment</w:t>
            </w:r>
          </w:p>
        </w:tc>
      </w:tr>
      <w:tr w:rsidR="009F3451" w:rsidRPr="007275DF" w14:paraId="4B1B7440"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A44717"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47ED4F"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1567D322" w14:textId="77777777" w:rsidR="009F3451" w:rsidRPr="007275DF" w:rsidRDefault="009F3451" w:rsidP="00D00DFE">
            <w:pPr>
              <w:pStyle w:val="TAC"/>
            </w:pPr>
            <w:r w:rsidRPr="007275DF">
              <w:t>As specified in clause 6.3.2 in TS 38.331 [2]</w:t>
            </w:r>
          </w:p>
        </w:tc>
      </w:tr>
    </w:tbl>
    <w:p w14:paraId="77479E3A" w14:textId="77777777" w:rsidR="009F3451" w:rsidRPr="007275DF" w:rsidRDefault="009F3451" w:rsidP="009F3451"/>
    <w:p w14:paraId="118E1541" w14:textId="77777777" w:rsidR="009F3451" w:rsidRPr="007275DF" w:rsidRDefault="009F3451" w:rsidP="009F3451">
      <w:pPr>
        <w:pStyle w:val="Heading5"/>
      </w:pPr>
      <w:r w:rsidRPr="007275DF">
        <w:t>A.11.5.2.8.2</w:t>
      </w:r>
      <w:r w:rsidRPr="007275DF">
        <w:tab/>
        <w:t>Test Requirements</w:t>
      </w:r>
    </w:p>
    <w:p w14:paraId="12D20D99"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F6055CA"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DC7EA7E"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97BC1E3"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BC9DA55" w14:textId="77777777" w:rsidR="009F3451" w:rsidRPr="007275DF" w:rsidRDefault="009F3451" w:rsidP="009F3451">
      <w:pPr>
        <w:rPr>
          <w:rFonts w:cs="v4.2.0"/>
        </w:rPr>
      </w:pPr>
      <w:r w:rsidRPr="007275DF">
        <w:rPr>
          <w:rFonts w:cs="v4.2.0"/>
        </w:rPr>
        <w:t>In test 1, 2, 3 and 4 UE is not required to report SSB time index.</w:t>
      </w:r>
    </w:p>
    <w:p w14:paraId="39C9E9E9"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21F7361"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5B99FAA5"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D3184CD" w14:textId="77777777" w:rsidR="009F3451" w:rsidRPr="007275DF" w:rsidRDefault="009F3451" w:rsidP="009F3451">
      <w:pPr>
        <w:pStyle w:val="B10"/>
        <w:ind w:left="284" w:firstLine="0"/>
      </w:pPr>
      <w:r w:rsidRPr="007275DF">
        <w:t>For tests 1 and 2, MGRP = 40 ms and for tests 3 and 4 MGRP = 20 ms.</w:t>
      </w:r>
    </w:p>
    <w:p w14:paraId="2FC085CA" w14:textId="77777777" w:rsidR="009F3451" w:rsidRPr="007275DF" w:rsidRDefault="009F3451" w:rsidP="009F3451">
      <w:pPr>
        <w:pStyle w:val="B10"/>
        <w:ind w:left="284" w:firstLine="0"/>
      </w:pPr>
      <w:r w:rsidRPr="007275DF">
        <w:t>For tests 1 and 3, DRX cycle = 40 ms and for tests 2 and 4 DRX cycle = 640 ms.</w:t>
      </w:r>
    </w:p>
    <w:p w14:paraId="07D95DA5" w14:textId="77777777" w:rsidR="009F3451" w:rsidRPr="007275DF" w:rsidRDefault="009F3451" w:rsidP="009F3451">
      <w:pPr>
        <w:ind w:left="284"/>
      </w:pPr>
      <w:r w:rsidRPr="007275DF">
        <w:t>SMTC period = 20 ms.</w:t>
      </w:r>
    </w:p>
    <w:p w14:paraId="38EA2C74"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AB829BF" w14:textId="77777777" w:rsidR="009F3451" w:rsidRPr="007275DF" w:rsidRDefault="009F3451" w:rsidP="009F3451">
      <w:pPr>
        <w:pStyle w:val="Heading4"/>
      </w:pPr>
      <w:r w:rsidRPr="007275DF">
        <w:t>A.11.5.2.9</w:t>
      </w:r>
      <w:r w:rsidRPr="007275DF">
        <w:tab/>
        <w:t>Event triggered reporting tests for FR1 with SSB time index detection when DRX is not used</w:t>
      </w:r>
    </w:p>
    <w:p w14:paraId="5626426D" w14:textId="77777777" w:rsidR="009F3451" w:rsidRPr="007275DF" w:rsidRDefault="009F3451" w:rsidP="009F3451">
      <w:pPr>
        <w:pStyle w:val="Heading5"/>
      </w:pPr>
      <w:r w:rsidRPr="007275DF">
        <w:t>A.11.5.2.9.1</w:t>
      </w:r>
      <w:r w:rsidRPr="007275DF">
        <w:tab/>
        <w:t>Test Purpose and Environment</w:t>
      </w:r>
    </w:p>
    <w:p w14:paraId="14CF38BA"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901" w:author="Author">
        <w:r>
          <w:rPr>
            <w:rFonts w:cs="v4.2.0"/>
          </w:rPr>
          <w:t xml:space="preserve"> and 9.3A.5</w:t>
        </w:r>
      </w:ins>
      <w:r w:rsidRPr="007275DF">
        <w:rPr>
          <w:rFonts w:cs="v4.2.0"/>
        </w:rPr>
        <w:t>.</w:t>
      </w:r>
    </w:p>
    <w:p w14:paraId="6CBFE4F9" w14:textId="77777777" w:rsidR="009F3451" w:rsidRPr="00CB790B" w:rsidRDefault="009F3451" w:rsidP="009F3451">
      <w:del w:id="902" w:author="Author">
        <w:r w:rsidDel="00DB5CBB">
          <w:delText xml:space="preserve">In this test, there are three cells: </w:delText>
        </w:r>
        <w:r w:rsidRPr="44B3B9B3" w:rsidDel="00DB5CBB">
          <w:rPr>
            <w:lang w:val="it-IT"/>
          </w:rPr>
          <w:delText>NR cell 1 as PCell in FR1 on NR RF channel 1, NR cell 2 as SCell in FR1 with CCA</w:delText>
        </w:r>
        <w:r w:rsidDel="00DB5CBB">
          <w:delText xml:space="preserve"> on NR RF channel 2 and NR cell 3 as neighbour cell in FR1 with CCA on </w:delText>
        </w:r>
        <w:r w:rsidRPr="44B3B9B3" w:rsidDel="00DB5CBB">
          <w:rPr>
            <w:lang w:val="it-IT"/>
          </w:rPr>
          <w:delText>NR RF channel 3.</w:delText>
        </w:r>
        <w:r w:rsidDel="00DB5CBB">
          <w:delText xml:space="preserve">  </w:delText>
        </w:r>
        <w:r w:rsidRPr="44B3B9B3" w:rsidDel="00DB5CBB">
          <w:rPr>
            <w:rFonts w:cs="v4.2.0"/>
          </w:rPr>
          <w:delText xml:space="preserve"> The test parameters are given in Tables A.11.5.2.9.1-1, A.11.5.2.9.1-2 and A.11.5.2.9.1-3.</w:delText>
        </w:r>
      </w:del>
      <w:ins w:id="903" w:author="Author">
        <w:r>
          <w:t xml:space="preserve">In this test, there are two cells: </w:t>
        </w:r>
        <w:r w:rsidRPr="44B3B9B3">
          <w:rPr>
            <w:lang w:val="it-IT"/>
          </w:rPr>
          <w:t>NR cell 1 with CCA as PCell in FR1 on NR RF channel 1</w:t>
        </w:r>
        <w:r>
          <w:t xml:space="preserve"> and NR cell 2 as neighbour cell in FR1 on </w:t>
        </w:r>
        <w:r w:rsidRPr="44B3B9B3">
          <w:rPr>
            <w:lang w:val="it-IT"/>
          </w:rPr>
          <w:t>NR RF channel 2.</w:t>
        </w:r>
        <w:r>
          <w:t xml:space="preserve"> The test parameters are given in Tables A.11.5.2.9.1-1, A.11.5.2.9.1-2 and A.11.5.2.9.1-3.</w:t>
        </w:r>
      </w:ins>
    </w:p>
    <w:p w14:paraId="18C02782" w14:textId="77777777" w:rsidR="009F3451" w:rsidRPr="007275DF" w:rsidRDefault="009F3451" w:rsidP="009F3451">
      <w:pPr>
        <w:rPr>
          <w:rFonts w:cs="v4.2.0"/>
        </w:rPr>
      </w:pPr>
      <w:r w:rsidRPr="007275DF">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1EB8743B"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4FB248" w14:textId="77777777" w:rsidR="009F3451" w:rsidRPr="007275DF" w:rsidRDefault="009F3451" w:rsidP="009F3451">
      <w:pPr>
        <w:pStyle w:val="TH"/>
      </w:pPr>
      <w:r w:rsidRPr="007275DF">
        <w:t xml:space="preserve">Table A.11.5.2.9.1-1: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7BD6C76C"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D774C7E"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64BE83E5" w14:textId="77777777" w:rsidR="009F3451" w:rsidRPr="007275DF" w:rsidRDefault="009F3451" w:rsidP="00D00DFE">
            <w:pPr>
              <w:pStyle w:val="TAH"/>
            </w:pPr>
            <w:r w:rsidRPr="007275DF">
              <w:t>Description</w:t>
            </w:r>
          </w:p>
        </w:tc>
      </w:tr>
      <w:tr w:rsidR="009F3451" w:rsidRPr="007275DF" w14:paraId="61863572"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79AD7543"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0E789570" w14:textId="77777777" w:rsidR="009F3451" w:rsidRPr="007275DF" w:rsidRDefault="009F3451" w:rsidP="00D00DFE">
            <w:pPr>
              <w:pStyle w:val="TAL"/>
            </w:pPr>
            <w:r w:rsidRPr="007275DF">
              <w:t>NR cell with CCA: 30 kHz SSB SCS, 40 MHz bandwidth, TDD duplex mode</w:t>
            </w:r>
          </w:p>
          <w:p w14:paraId="4309942C" w14:textId="77777777" w:rsidR="009F3451" w:rsidRPr="007275DF" w:rsidRDefault="009F3451" w:rsidP="00D00DFE">
            <w:pPr>
              <w:pStyle w:val="TAL"/>
            </w:pPr>
            <w:r w:rsidRPr="007275DF">
              <w:t>NR cell without CCA: 15 kHz SSB SCS, 10 MHz bandwidth, FDD duplex mode</w:t>
            </w:r>
          </w:p>
        </w:tc>
      </w:tr>
      <w:tr w:rsidR="009F3451" w:rsidRPr="007275DF" w14:paraId="0949F01E"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74BD51F8"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1DFE8517" w14:textId="77777777" w:rsidR="009F3451" w:rsidRPr="007275DF" w:rsidRDefault="009F3451" w:rsidP="00D00DFE">
            <w:pPr>
              <w:pStyle w:val="TAL"/>
            </w:pPr>
            <w:r w:rsidRPr="007275DF">
              <w:t>NR cell with CCA: 30 kHz SSB SCS, 40 MHz bandwidth, TDD duplex mode</w:t>
            </w:r>
          </w:p>
          <w:p w14:paraId="48448FB5" w14:textId="77777777" w:rsidR="009F3451" w:rsidRPr="007275DF" w:rsidRDefault="009F3451" w:rsidP="00D00DFE">
            <w:pPr>
              <w:pStyle w:val="TAL"/>
            </w:pPr>
            <w:r w:rsidRPr="007275DF">
              <w:t>NR cell without CCA: 15 kHz SSB SCS, 10 MHz bandwidth, TDD duplex mode</w:t>
            </w:r>
          </w:p>
        </w:tc>
      </w:tr>
      <w:tr w:rsidR="009F3451" w:rsidRPr="007275DF" w14:paraId="4A672935"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748D6ECF"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70E0F913" w14:textId="77777777" w:rsidR="009F3451" w:rsidRPr="007275DF" w:rsidRDefault="009F3451" w:rsidP="00D00DFE">
            <w:pPr>
              <w:pStyle w:val="TAL"/>
            </w:pPr>
            <w:r w:rsidRPr="007275DF">
              <w:t>NR cell with CCA: 30 kHz SSB SCS, 40 MHz bandwidth, TDD duplex mode</w:t>
            </w:r>
          </w:p>
          <w:p w14:paraId="01C0541A" w14:textId="77777777" w:rsidR="009F3451" w:rsidRPr="007275DF" w:rsidRDefault="009F3451" w:rsidP="00D00DFE">
            <w:pPr>
              <w:pStyle w:val="TAL"/>
            </w:pPr>
            <w:r w:rsidRPr="007275DF">
              <w:t>NR cell without CCA: 30</w:t>
            </w:r>
            <w:ins w:id="904" w:author="Author">
              <w:r>
                <w:t xml:space="preserve"> </w:t>
              </w:r>
            </w:ins>
            <w:r w:rsidRPr="007275DF">
              <w:t>kHz SSB SCS, 40 MHz bandwidth, TDD duplex mode</w:t>
            </w:r>
          </w:p>
        </w:tc>
      </w:tr>
      <w:tr w:rsidR="009F3451" w:rsidRPr="007275DF" w14:paraId="36546B3E"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2A4C632"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5FA305C2" w14:textId="77777777" w:rsidR="009F3451" w:rsidRPr="007275DF" w:rsidRDefault="009F3451" w:rsidP="009F3451">
      <w:pPr>
        <w:rPr>
          <w:rFonts w:cs="v4.2.0"/>
        </w:rPr>
      </w:pPr>
    </w:p>
    <w:p w14:paraId="0C20D452" w14:textId="77777777" w:rsidR="009F3451" w:rsidRPr="007275DF" w:rsidRDefault="009F3451" w:rsidP="009F3451">
      <w:pPr>
        <w:pStyle w:val="TH"/>
      </w:pPr>
      <w:r w:rsidRPr="007275DF">
        <w:t>Table A.11.5.2.9.1-2: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75D48450" w14:textId="77777777" w:rsidTr="00D00DFE">
        <w:trPr>
          <w:cantSplit/>
          <w:trHeight w:val="80"/>
        </w:trPr>
        <w:tc>
          <w:tcPr>
            <w:tcW w:w="2118" w:type="dxa"/>
            <w:vMerge w:val="restart"/>
          </w:tcPr>
          <w:p w14:paraId="627E1665" w14:textId="77777777" w:rsidR="009F3451" w:rsidRPr="007275DF" w:rsidRDefault="009F3451" w:rsidP="00D00DFE">
            <w:pPr>
              <w:pStyle w:val="TAH"/>
            </w:pPr>
            <w:r w:rsidRPr="007275DF">
              <w:t>Parameter</w:t>
            </w:r>
          </w:p>
        </w:tc>
        <w:tc>
          <w:tcPr>
            <w:tcW w:w="596" w:type="dxa"/>
            <w:vMerge w:val="restart"/>
          </w:tcPr>
          <w:p w14:paraId="1A2DFAE8" w14:textId="77777777" w:rsidR="009F3451" w:rsidRPr="007275DF" w:rsidRDefault="009F3451" w:rsidP="00D00DFE">
            <w:pPr>
              <w:pStyle w:val="TAH"/>
            </w:pPr>
            <w:r w:rsidRPr="007275DF">
              <w:t>Unit</w:t>
            </w:r>
          </w:p>
        </w:tc>
        <w:tc>
          <w:tcPr>
            <w:tcW w:w="1251" w:type="dxa"/>
            <w:vMerge w:val="restart"/>
          </w:tcPr>
          <w:p w14:paraId="70FF646E" w14:textId="77777777" w:rsidR="009F3451" w:rsidRPr="007275DF" w:rsidRDefault="009F3451" w:rsidP="00D00DFE">
            <w:pPr>
              <w:pStyle w:val="TAH"/>
            </w:pPr>
            <w:r w:rsidRPr="007275DF">
              <w:t>Test configuration</w:t>
            </w:r>
          </w:p>
        </w:tc>
        <w:tc>
          <w:tcPr>
            <w:tcW w:w="2504" w:type="dxa"/>
            <w:gridSpan w:val="2"/>
          </w:tcPr>
          <w:p w14:paraId="10BCBB1D" w14:textId="77777777" w:rsidR="009F3451" w:rsidRPr="007275DF" w:rsidRDefault="009F3451" w:rsidP="00D00DFE">
            <w:pPr>
              <w:pStyle w:val="TAH"/>
            </w:pPr>
            <w:r w:rsidRPr="007275DF">
              <w:t>Value</w:t>
            </w:r>
          </w:p>
        </w:tc>
        <w:tc>
          <w:tcPr>
            <w:tcW w:w="3072" w:type="dxa"/>
            <w:vMerge w:val="restart"/>
          </w:tcPr>
          <w:p w14:paraId="3362F16C" w14:textId="77777777" w:rsidR="009F3451" w:rsidRPr="007275DF" w:rsidRDefault="009F3451" w:rsidP="00D00DFE">
            <w:pPr>
              <w:pStyle w:val="TAH"/>
            </w:pPr>
            <w:r w:rsidRPr="007275DF">
              <w:t>Comment</w:t>
            </w:r>
          </w:p>
        </w:tc>
      </w:tr>
      <w:tr w:rsidR="009F3451" w:rsidRPr="007275DF" w14:paraId="04B45D78" w14:textId="77777777" w:rsidTr="00D00DFE">
        <w:trPr>
          <w:cantSplit/>
          <w:trHeight w:val="79"/>
        </w:trPr>
        <w:tc>
          <w:tcPr>
            <w:tcW w:w="2118" w:type="dxa"/>
            <w:vMerge/>
          </w:tcPr>
          <w:p w14:paraId="74E4E739" w14:textId="77777777" w:rsidR="009F3451" w:rsidRPr="007275DF" w:rsidRDefault="009F3451" w:rsidP="00D00DFE">
            <w:pPr>
              <w:pStyle w:val="TAH"/>
            </w:pPr>
          </w:p>
        </w:tc>
        <w:tc>
          <w:tcPr>
            <w:tcW w:w="596" w:type="dxa"/>
            <w:vMerge/>
          </w:tcPr>
          <w:p w14:paraId="0C8760C8" w14:textId="77777777" w:rsidR="009F3451" w:rsidRPr="007275DF" w:rsidRDefault="009F3451" w:rsidP="00D00DFE">
            <w:pPr>
              <w:pStyle w:val="TAH"/>
            </w:pPr>
          </w:p>
        </w:tc>
        <w:tc>
          <w:tcPr>
            <w:tcW w:w="1251" w:type="dxa"/>
            <w:vMerge/>
          </w:tcPr>
          <w:p w14:paraId="4098A1DD" w14:textId="77777777" w:rsidR="009F3451" w:rsidRPr="007275DF" w:rsidRDefault="009F3451" w:rsidP="00D00DFE">
            <w:pPr>
              <w:pStyle w:val="TAH"/>
            </w:pPr>
          </w:p>
        </w:tc>
        <w:tc>
          <w:tcPr>
            <w:tcW w:w="1251" w:type="dxa"/>
          </w:tcPr>
          <w:p w14:paraId="3A866085" w14:textId="77777777" w:rsidR="009F3451" w:rsidRPr="007275DF" w:rsidRDefault="009F3451" w:rsidP="00D00DFE">
            <w:pPr>
              <w:pStyle w:val="TAH"/>
            </w:pPr>
            <w:r w:rsidRPr="007275DF">
              <w:t>Test 1</w:t>
            </w:r>
          </w:p>
        </w:tc>
        <w:tc>
          <w:tcPr>
            <w:tcW w:w="1253" w:type="dxa"/>
          </w:tcPr>
          <w:p w14:paraId="5031A1DC" w14:textId="77777777" w:rsidR="009F3451" w:rsidRPr="007275DF" w:rsidRDefault="009F3451" w:rsidP="00D00DFE">
            <w:pPr>
              <w:pStyle w:val="TAH"/>
            </w:pPr>
            <w:r w:rsidRPr="007275DF">
              <w:t>Test 2</w:t>
            </w:r>
          </w:p>
        </w:tc>
        <w:tc>
          <w:tcPr>
            <w:tcW w:w="3072" w:type="dxa"/>
            <w:vMerge/>
          </w:tcPr>
          <w:p w14:paraId="1B1B6312" w14:textId="77777777" w:rsidR="009F3451" w:rsidRPr="007275DF" w:rsidRDefault="009F3451" w:rsidP="00D00DFE">
            <w:pPr>
              <w:pStyle w:val="TAH"/>
            </w:pPr>
          </w:p>
        </w:tc>
      </w:tr>
      <w:tr w:rsidR="009F3451" w:rsidRPr="007275DF" w14:paraId="4DCE1846" w14:textId="77777777" w:rsidTr="00D00DFE">
        <w:trPr>
          <w:cantSplit/>
          <w:trHeight w:val="614"/>
        </w:trPr>
        <w:tc>
          <w:tcPr>
            <w:tcW w:w="2118" w:type="dxa"/>
          </w:tcPr>
          <w:p w14:paraId="1672735A" w14:textId="77777777" w:rsidR="009F3451" w:rsidRPr="007275DF" w:rsidRDefault="009F3451" w:rsidP="00D00DFE">
            <w:pPr>
              <w:pStyle w:val="TAL"/>
              <w:rPr>
                <w:lang w:val="it-IT"/>
              </w:rPr>
            </w:pPr>
            <w:r w:rsidRPr="007275DF">
              <w:rPr>
                <w:lang w:val="it-IT"/>
              </w:rPr>
              <w:t>NR RF Channel Number</w:t>
            </w:r>
          </w:p>
        </w:tc>
        <w:tc>
          <w:tcPr>
            <w:tcW w:w="596" w:type="dxa"/>
          </w:tcPr>
          <w:p w14:paraId="3FC0045C" w14:textId="77777777" w:rsidR="009F3451" w:rsidRPr="007275DF" w:rsidRDefault="009F3451" w:rsidP="00D00DFE">
            <w:pPr>
              <w:pStyle w:val="TAC"/>
              <w:rPr>
                <w:lang w:val="it-IT"/>
              </w:rPr>
            </w:pPr>
          </w:p>
        </w:tc>
        <w:tc>
          <w:tcPr>
            <w:tcW w:w="1251" w:type="dxa"/>
          </w:tcPr>
          <w:p w14:paraId="44740DE5" w14:textId="77777777" w:rsidR="009F3451" w:rsidRPr="007275DF" w:rsidRDefault="009F3451" w:rsidP="00D00DFE">
            <w:pPr>
              <w:pStyle w:val="TAC"/>
            </w:pPr>
            <w:r w:rsidRPr="007275DF">
              <w:t>Config 1,2,3</w:t>
            </w:r>
          </w:p>
        </w:tc>
        <w:tc>
          <w:tcPr>
            <w:tcW w:w="2504" w:type="dxa"/>
            <w:gridSpan w:val="2"/>
          </w:tcPr>
          <w:p w14:paraId="3345E72E" w14:textId="77777777" w:rsidR="009F3451" w:rsidRPr="007275DF" w:rsidRDefault="009F3451" w:rsidP="00D00DFE">
            <w:pPr>
              <w:pStyle w:val="TAC"/>
              <w:rPr>
                <w:bCs/>
              </w:rPr>
            </w:pPr>
            <w:r w:rsidRPr="007275DF">
              <w:rPr>
                <w:bCs/>
              </w:rPr>
              <w:t>1, 2</w:t>
            </w:r>
          </w:p>
        </w:tc>
        <w:tc>
          <w:tcPr>
            <w:tcW w:w="3072" w:type="dxa"/>
          </w:tcPr>
          <w:p w14:paraId="1BC29326" w14:textId="77777777" w:rsidR="009F3451" w:rsidRPr="007275DF" w:rsidRDefault="009F3451" w:rsidP="00D00DFE">
            <w:pPr>
              <w:pStyle w:val="TAL"/>
              <w:rPr>
                <w:bCs/>
              </w:rPr>
            </w:pPr>
            <w:r w:rsidRPr="007275DF">
              <w:rPr>
                <w:bCs/>
              </w:rPr>
              <w:t>Two FR1 NR carrier frequencies are used. NR channel 1 is with CCA.</w:t>
            </w:r>
          </w:p>
          <w:p w14:paraId="1293DE91" w14:textId="77777777" w:rsidR="009F3451" w:rsidRPr="007275DF" w:rsidRDefault="009F3451" w:rsidP="00D00DFE">
            <w:pPr>
              <w:pStyle w:val="TAL"/>
              <w:rPr>
                <w:bCs/>
              </w:rPr>
            </w:pPr>
          </w:p>
        </w:tc>
      </w:tr>
      <w:tr w:rsidR="009F3451" w:rsidRPr="007275DF" w14:paraId="330B0404" w14:textId="77777777" w:rsidTr="00D00DFE">
        <w:trPr>
          <w:cantSplit/>
          <w:trHeight w:val="823"/>
        </w:trPr>
        <w:tc>
          <w:tcPr>
            <w:tcW w:w="2118" w:type="dxa"/>
          </w:tcPr>
          <w:p w14:paraId="768606B9" w14:textId="77777777" w:rsidR="009F3451" w:rsidRPr="007275DF" w:rsidRDefault="009F3451" w:rsidP="00D00DFE">
            <w:pPr>
              <w:pStyle w:val="TAL"/>
              <w:rPr>
                <w:rFonts w:cs="Arial"/>
              </w:rPr>
            </w:pPr>
            <w:r w:rsidRPr="007275DF">
              <w:rPr>
                <w:rFonts w:cs="Arial"/>
              </w:rPr>
              <w:t>Active cell</w:t>
            </w:r>
          </w:p>
        </w:tc>
        <w:tc>
          <w:tcPr>
            <w:tcW w:w="596" w:type="dxa"/>
          </w:tcPr>
          <w:p w14:paraId="0EBCEA7C" w14:textId="77777777" w:rsidR="009F3451" w:rsidRPr="007275DF" w:rsidRDefault="009F3451" w:rsidP="00D00DFE">
            <w:pPr>
              <w:pStyle w:val="TAC"/>
            </w:pPr>
          </w:p>
        </w:tc>
        <w:tc>
          <w:tcPr>
            <w:tcW w:w="1251" w:type="dxa"/>
          </w:tcPr>
          <w:p w14:paraId="007C5385" w14:textId="77777777" w:rsidR="009F3451" w:rsidRPr="007275DF" w:rsidRDefault="009F3451" w:rsidP="00D00DFE">
            <w:pPr>
              <w:pStyle w:val="TAC"/>
            </w:pPr>
            <w:r w:rsidRPr="007275DF">
              <w:t>Config 1,2,3</w:t>
            </w:r>
          </w:p>
        </w:tc>
        <w:tc>
          <w:tcPr>
            <w:tcW w:w="2504" w:type="dxa"/>
            <w:gridSpan w:val="2"/>
          </w:tcPr>
          <w:p w14:paraId="3C9CB8D5" w14:textId="77777777" w:rsidR="009F3451" w:rsidRPr="007275DF" w:rsidRDefault="009F3451" w:rsidP="00D00DFE">
            <w:pPr>
              <w:pStyle w:val="TAC"/>
            </w:pPr>
            <w:r w:rsidRPr="007275DF">
              <w:t>NR cell 1 (PCell)</w:t>
            </w:r>
          </w:p>
        </w:tc>
        <w:tc>
          <w:tcPr>
            <w:tcW w:w="3072" w:type="dxa"/>
          </w:tcPr>
          <w:p w14:paraId="636BA0F7"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9F3451" w:rsidRPr="007275DF" w14:paraId="03BEF8CA" w14:textId="77777777" w:rsidTr="00D00DFE">
        <w:trPr>
          <w:cantSplit/>
          <w:trHeight w:val="406"/>
        </w:trPr>
        <w:tc>
          <w:tcPr>
            <w:tcW w:w="2118" w:type="dxa"/>
          </w:tcPr>
          <w:p w14:paraId="48A5D097" w14:textId="77777777" w:rsidR="009F3451" w:rsidRPr="007275DF" w:rsidRDefault="009F3451" w:rsidP="00D00DFE">
            <w:pPr>
              <w:pStyle w:val="TAL"/>
              <w:rPr>
                <w:rFonts w:cs="Arial"/>
              </w:rPr>
            </w:pPr>
            <w:r w:rsidRPr="007275DF">
              <w:rPr>
                <w:rFonts w:cs="Arial"/>
              </w:rPr>
              <w:t>Neighbour cell</w:t>
            </w:r>
          </w:p>
        </w:tc>
        <w:tc>
          <w:tcPr>
            <w:tcW w:w="596" w:type="dxa"/>
          </w:tcPr>
          <w:p w14:paraId="1C40011B" w14:textId="77777777" w:rsidR="009F3451" w:rsidRPr="007275DF" w:rsidRDefault="009F3451" w:rsidP="00D00DFE">
            <w:pPr>
              <w:pStyle w:val="TAC"/>
            </w:pPr>
          </w:p>
        </w:tc>
        <w:tc>
          <w:tcPr>
            <w:tcW w:w="1251" w:type="dxa"/>
          </w:tcPr>
          <w:p w14:paraId="5E7730E3" w14:textId="77777777" w:rsidR="009F3451" w:rsidRPr="007275DF" w:rsidRDefault="009F3451" w:rsidP="00D00DFE">
            <w:pPr>
              <w:pStyle w:val="TAC"/>
            </w:pPr>
            <w:r w:rsidRPr="007275DF">
              <w:t>Config 1,2,3</w:t>
            </w:r>
          </w:p>
        </w:tc>
        <w:tc>
          <w:tcPr>
            <w:tcW w:w="2504" w:type="dxa"/>
            <w:gridSpan w:val="2"/>
          </w:tcPr>
          <w:p w14:paraId="1D9B6AA1" w14:textId="77777777" w:rsidR="009F3451" w:rsidRPr="007275DF" w:rsidRDefault="009F3451" w:rsidP="00D00DFE">
            <w:pPr>
              <w:pStyle w:val="TAC"/>
            </w:pPr>
            <w:r w:rsidRPr="007275DF">
              <w:t>NR cell 2</w:t>
            </w:r>
          </w:p>
        </w:tc>
        <w:tc>
          <w:tcPr>
            <w:tcW w:w="3072" w:type="dxa"/>
          </w:tcPr>
          <w:p w14:paraId="6E56671F"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9F3451" w:rsidRPr="007275DF" w14:paraId="037865F8" w14:textId="77777777" w:rsidTr="00D00DFE">
        <w:trPr>
          <w:cantSplit/>
          <w:trHeight w:val="406"/>
        </w:trPr>
        <w:tc>
          <w:tcPr>
            <w:tcW w:w="2118" w:type="dxa"/>
          </w:tcPr>
          <w:p w14:paraId="505B1FD8" w14:textId="77777777" w:rsidR="009F3451" w:rsidRPr="007275DF" w:rsidRDefault="009F3451" w:rsidP="00D00DFE">
            <w:pPr>
              <w:pStyle w:val="TAL"/>
              <w:rPr>
                <w:rFonts w:cs="Arial"/>
              </w:rPr>
            </w:pPr>
            <w:r w:rsidRPr="007275DF">
              <w:rPr>
                <w:noProof/>
                <w:lang w:val="it-IT"/>
              </w:rPr>
              <w:t>DL CCA model</w:t>
            </w:r>
          </w:p>
        </w:tc>
        <w:tc>
          <w:tcPr>
            <w:tcW w:w="596" w:type="dxa"/>
          </w:tcPr>
          <w:p w14:paraId="52E17FBA" w14:textId="77777777" w:rsidR="009F3451" w:rsidRPr="007275DF" w:rsidRDefault="009F3451" w:rsidP="00D00DFE">
            <w:pPr>
              <w:pStyle w:val="TAC"/>
            </w:pPr>
          </w:p>
        </w:tc>
        <w:tc>
          <w:tcPr>
            <w:tcW w:w="1251" w:type="dxa"/>
          </w:tcPr>
          <w:p w14:paraId="2FEDEFBE" w14:textId="77777777" w:rsidR="009F3451" w:rsidRPr="007275DF" w:rsidRDefault="009F3451" w:rsidP="00D00DFE">
            <w:pPr>
              <w:pStyle w:val="TAC"/>
            </w:pPr>
            <w:r w:rsidRPr="007275DF">
              <w:t>Config 1,2,3</w:t>
            </w:r>
          </w:p>
        </w:tc>
        <w:tc>
          <w:tcPr>
            <w:tcW w:w="2504" w:type="dxa"/>
            <w:gridSpan w:val="2"/>
          </w:tcPr>
          <w:p w14:paraId="56131873" w14:textId="77777777" w:rsidR="009F3451" w:rsidRPr="007275DF" w:rsidRDefault="009F3451" w:rsidP="00D00DFE">
            <w:pPr>
              <w:pStyle w:val="TAC"/>
            </w:pPr>
            <w:r w:rsidRPr="007275DF">
              <w:rPr>
                <w:noProof/>
              </w:rPr>
              <w:t xml:space="preserve">As specified in clause </w:t>
            </w:r>
            <w:del w:id="905" w:author="Author">
              <w:r w:rsidRPr="007275DF" w:rsidDel="005F261E">
                <w:rPr>
                  <w:noProof/>
                </w:rPr>
                <w:delText>A.3.20</w:delText>
              </w:r>
            </w:del>
            <w:ins w:id="906" w:author="Author">
              <w:r>
                <w:rPr>
                  <w:noProof/>
                </w:rPr>
                <w:t>A.3.26</w:t>
              </w:r>
            </w:ins>
            <w:r w:rsidRPr="007275DF">
              <w:rPr>
                <w:noProof/>
              </w:rPr>
              <w:t>.2.1</w:t>
            </w:r>
          </w:p>
        </w:tc>
        <w:tc>
          <w:tcPr>
            <w:tcW w:w="3072" w:type="dxa"/>
          </w:tcPr>
          <w:p w14:paraId="359DD81B" w14:textId="77777777" w:rsidR="009F3451" w:rsidRPr="007275DF" w:rsidRDefault="009F3451" w:rsidP="00D00DFE">
            <w:pPr>
              <w:pStyle w:val="TAL"/>
              <w:rPr>
                <w:rFonts w:cs="Arial"/>
              </w:rPr>
            </w:pPr>
          </w:p>
        </w:tc>
      </w:tr>
      <w:tr w:rsidR="009F3451" w:rsidRPr="007275DF" w14:paraId="1BE85E9B" w14:textId="77777777" w:rsidTr="00D00DFE">
        <w:trPr>
          <w:cantSplit/>
          <w:trHeight w:val="406"/>
        </w:trPr>
        <w:tc>
          <w:tcPr>
            <w:tcW w:w="2118" w:type="dxa"/>
          </w:tcPr>
          <w:p w14:paraId="3CEC8C9F" w14:textId="77777777" w:rsidR="009F3451" w:rsidRPr="007275DF" w:rsidRDefault="009F3451" w:rsidP="00D00DFE">
            <w:pPr>
              <w:pStyle w:val="TAL"/>
              <w:rPr>
                <w:rFonts w:cs="Arial"/>
              </w:rPr>
            </w:pPr>
            <w:r w:rsidRPr="007275DF">
              <w:rPr>
                <w:noProof/>
                <w:lang w:val="it-IT"/>
              </w:rPr>
              <w:t>UL CCA model</w:t>
            </w:r>
          </w:p>
        </w:tc>
        <w:tc>
          <w:tcPr>
            <w:tcW w:w="596" w:type="dxa"/>
          </w:tcPr>
          <w:p w14:paraId="59DB8C12" w14:textId="77777777" w:rsidR="009F3451" w:rsidRPr="007275DF" w:rsidRDefault="009F3451" w:rsidP="00D00DFE">
            <w:pPr>
              <w:pStyle w:val="TAC"/>
            </w:pPr>
          </w:p>
        </w:tc>
        <w:tc>
          <w:tcPr>
            <w:tcW w:w="1251" w:type="dxa"/>
          </w:tcPr>
          <w:p w14:paraId="56998659" w14:textId="77777777" w:rsidR="009F3451" w:rsidRPr="007275DF" w:rsidRDefault="009F3451" w:rsidP="00D00DFE">
            <w:pPr>
              <w:pStyle w:val="TAC"/>
            </w:pPr>
            <w:r w:rsidRPr="007275DF">
              <w:t>Config 1,2,3</w:t>
            </w:r>
          </w:p>
        </w:tc>
        <w:tc>
          <w:tcPr>
            <w:tcW w:w="2504" w:type="dxa"/>
            <w:gridSpan w:val="2"/>
          </w:tcPr>
          <w:p w14:paraId="5AC3EF2E" w14:textId="77777777" w:rsidR="009F3451" w:rsidRPr="007275DF" w:rsidRDefault="009F3451" w:rsidP="00D00DFE">
            <w:pPr>
              <w:pStyle w:val="TAC"/>
            </w:pPr>
            <w:r w:rsidRPr="007275DF">
              <w:rPr>
                <w:noProof/>
              </w:rPr>
              <w:t xml:space="preserve">As specified in clause </w:t>
            </w:r>
            <w:del w:id="907" w:author="Author">
              <w:r w:rsidRPr="007275DF" w:rsidDel="005F261E">
                <w:rPr>
                  <w:noProof/>
                </w:rPr>
                <w:delText>A.3.20</w:delText>
              </w:r>
            </w:del>
            <w:ins w:id="908" w:author="Author">
              <w:r>
                <w:rPr>
                  <w:noProof/>
                </w:rPr>
                <w:t>A.3.26</w:t>
              </w:r>
            </w:ins>
            <w:r w:rsidRPr="007275DF">
              <w:rPr>
                <w:noProof/>
              </w:rPr>
              <w:t>.2.2</w:t>
            </w:r>
          </w:p>
        </w:tc>
        <w:tc>
          <w:tcPr>
            <w:tcW w:w="3072" w:type="dxa"/>
          </w:tcPr>
          <w:p w14:paraId="29BB924D" w14:textId="77777777" w:rsidR="009F3451" w:rsidRPr="007275DF" w:rsidRDefault="009F3451" w:rsidP="00D00DFE">
            <w:pPr>
              <w:pStyle w:val="TAL"/>
              <w:rPr>
                <w:rFonts w:cs="Arial"/>
              </w:rPr>
            </w:pPr>
          </w:p>
        </w:tc>
      </w:tr>
      <w:tr w:rsidR="009F3451" w:rsidRPr="007275DF" w14:paraId="238ADB19" w14:textId="77777777" w:rsidTr="00D00DFE">
        <w:trPr>
          <w:cantSplit/>
          <w:trHeight w:val="416"/>
        </w:trPr>
        <w:tc>
          <w:tcPr>
            <w:tcW w:w="2118" w:type="dxa"/>
          </w:tcPr>
          <w:p w14:paraId="3C82107D"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64BF5D61" w14:textId="77777777" w:rsidR="009F3451" w:rsidRPr="007275DF" w:rsidRDefault="009F3451" w:rsidP="00D00DFE">
            <w:pPr>
              <w:pStyle w:val="TAC"/>
            </w:pPr>
          </w:p>
        </w:tc>
        <w:tc>
          <w:tcPr>
            <w:tcW w:w="1251" w:type="dxa"/>
          </w:tcPr>
          <w:p w14:paraId="1C6E4781" w14:textId="77777777" w:rsidR="009F3451" w:rsidRPr="007275DF" w:rsidRDefault="009F3451" w:rsidP="00D00DFE">
            <w:pPr>
              <w:pStyle w:val="TAC"/>
              <w:rPr>
                <w:lang w:eastAsia="zh-CN"/>
              </w:rPr>
            </w:pPr>
            <w:r w:rsidRPr="007275DF">
              <w:t>Config 1,2,3</w:t>
            </w:r>
          </w:p>
        </w:tc>
        <w:tc>
          <w:tcPr>
            <w:tcW w:w="1251" w:type="dxa"/>
          </w:tcPr>
          <w:p w14:paraId="4DB9DD9B" w14:textId="77777777" w:rsidR="009F3451" w:rsidRPr="007275DF" w:rsidRDefault="009F3451" w:rsidP="00D00DFE">
            <w:pPr>
              <w:pStyle w:val="TAC"/>
              <w:rPr>
                <w:lang w:eastAsia="zh-CN"/>
              </w:rPr>
            </w:pPr>
            <w:r w:rsidRPr="007275DF">
              <w:rPr>
                <w:lang w:eastAsia="zh-CN"/>
              </w:rPr>
              <w:t>0</w:t>
            </w:r>
          </w:p>
        </w:tc>
        <w:tc>
          <w:tcPr>
            <w:tcW w:w="1253" w:type="dxa"/>
          </w:tcPr>
          <w:p w14:paraId="6E77508F" w14:textId="77777777" w:rsidR="009F3451" w:rsidRPr="007275DF" w:rsidRDefault="009F3451" w:rsidP="00D00DFE">
            <w:pPr>
              <w:pStyle w:val="TAC"/>
            </w:pPr>
            <w:r w:rsidRPr="007275DF">
              <w:rPr>
                <w:lang w:eastAsia="zh-CN"/>
              </w:rPr>
              <w:t>4</w:t>
            </w:r>
          </w:p>
        </w:tc>
        <w:tc>
          <w:tcPr>
            <w:tcW w:w="3072" w:type="dxa"/>
          </w:tcPr>
          <w:p w14:paraId="725A6233" w14:textId="77777777" w:rsidR="009F3451" w:rsidRPr="007275DF" w:rsidRDefault="009F3451" w:rsidP="00D00DFE">
            <w:pPr>
              <w:pStyle w:val="TAL"/>
              <w:rPr>
                <w:rFonts w:cs="Arial"/>
              </w:rPr>
            </w:pPr>
            <w:r w:rsidRPr="007275DF">
              <w:rPr>
                <w:rFonts w:cs="Arial"/>
              </w:rPr>
              <w:t>As specified in clause 9.1.2-1.</w:t>
            </w:r>
          </w:p>
          <w:p w14:paraId="1076403B" w14:textId="77777777" w:rsidR="009F3451" w:rsidRPr="007275DF" w:rsidRDefault="009F3451" w:rsidP="00D00DFE">
            <w:pPr>
              <w:pStyle w:val="TAL"/>
              <w:rPr>
                <w:rFonts w:cs="Arial"/>
              </w:rPr>
            </w:pPr>
          </w:p>
        </w:tc>
      </w:tr>
      <w:tr w:rsidR="009F3451" w:rsidRPr="007275DF" w14:paraId="33AAA0E9" w14:textId="77777777" w:rsidTr="00D00DFE">
        <w:trPr>
          <w:cantSplit/>
          <w:trHeight w:val="416"/>
        </w:trPr>
        <w:tc>
          <w:tcPr>
            <w:tcW w:w="2118" w:type="dxa"/>
          </w:tcPr>
          <w:p w14:paraId="21040262"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31DC3B33" w14:textId="77777777" w:rsidR="009F3451" w:rsidRPr="007275DF" w:rsidRDefault="009F3451" w:rsidP="00D00DFE">
            <w:pPr>
              <w:pStyle w:val="TAC"/>
            </w:pPr>
          </w:p>
        </w:tc>
        <w:tc>
          <w:tcPr>
            <w:tcW w:w="1251" w:type="dxa"/>
          </w:tcPr>
          <w:p w14:paraId="68D7E5F2" w14:textId="77777777" w:rsidR="009F3451" w:rsidRPr="007275DF" w:rsidRDefault="009F3451" w:rsidP="00D00DFE">
            <w:pPr>
              <w:pStyle w:val="TAC"/>
              <w:rPr>
                <w:lang w:eastAsia="zh-CN"/>
              </w:rPr>
            </w:pPr>
            <w:r w:rsidRPr="007275DF">
              <w:t>Config 1,2,3</w:t>
            </w:r>
          </w:p>
        </w:tc>
        <w:tc>
          <w:tcPr>
            <w:tcW w:w="1251" w:type="dxa"/>
          </w:tcPr>
          <w:p w14:paraId="3D9D6DA0" w14:textId="77777777" w:rsidR="009F3451" w:rsidRPr="007275DF" w:rsidRDefault="009F3451" w:rsidP="00D00DFE">
            <w:pPr>
              <w:pStyle w:val="TAC"/>
              <w:rPr>
                <w:lang w:eastAsia="zh-CN"/>
              </w:rPr>
            </w:pPr>
            <w:r w:rsidRPr="007275DF">
              <w:rPr>
                <w:rFonts w:cs="Arial"/>
                <w:lang w:eastAsia="zh-CN"/>
              </w:rPr>
              <w:t>9</w:t>
            </w:r>
          </w:p>
        </w:tc>
        <w:tc>
          <w:tcPr>
            <w:tcW w:w="1253" w:type="dxa"/>
          </w:tcPr>
          <w:p w14:paraId="5B835E80" w14:textId="77777777" w:rsidR="009F3451" w:rsidRPr="007275DF" w:rsidRDefault="009F3451" w:rsidP="00D00DFE">
            <w:pPr>
              <w:pStyle w:val="TAC"/>
              <w:rPr>
                <w:lang w:eastAsia="zh-CN"/>
              </w:rPr>
            </w:pPr>
            <w:r w:rsidRPr="007275DF">
              <w:rPr>
                <w:lang w:eastAsia="zh-CN"/>
              </w:rPr>
              <w:t>9</w:t>
            </w:r>
          </w:p>
        </w:tc>
        <w:tc>
          <w:tcPr>
            <w:tcW w:w="3072" w:type="dxa"/>
          </w:tcPr>
          <w:p w14:paraId="59CD4A5C" w14:textId="77777777" w:rsidR="009F3451" w:rsidRPr="007275DF" w:rsidRDefault="009F3451" w:rsidP="00D00DFE">
            <w:pPr>
              <w:pStyle w:val="TAL"/>
              <w:rPr>
                <w:rFonts w:cs="Arial"/>
              </w:rPr>
            </w:pPr>
          </w:p>
        </w:tc>
      </w:tr>
      <w:tr w:rsidR="009F3451" w:rsidRPr="007275DF" w14:paraId="3ABEDEAD" w14:textId="77777777" w:rsidTr="00D00DFE">
        <w:trPr>
          <w:cantSplit/>
          <w:trHeight w:val="198"/>
        </w:trPr>
        <w:tc>
          <w:tcPr>
            <w:tcW w:w="2118" w:type="dxa"/>
          </w:tcPr>
          <w:p w14:paraId="33EBDD4B" w14:textId="77777777" w:rsidR="009F3451" w:rsidRPr="007275DF" w:rsidRDefault="009F3451" w:rsidP="00D00DFE">
            <w:pPr>
              <w:pStyle w:val="TAL"/>
              <w:rPr>
                <w:rFonts w:cs="Arial"/>
              </w:rPr>
            </w:pPr>
            <w:r w:rsidRPr="007275DF">
              <w:rPr>
                <w:rFonts w:cs="Arial"/>
              </w:rPr>
              <w:t>A3-Offset</w:t>
            </w:r>
          </w:p>
        </w:tc>
        <w:tc>
          <w:tcPr>
            <w:tcW w:w="596" w:type="dxa"/>
          </w:tcPr>
          <w:p w14:paraId="7A954721" w14:textId="77777777" w:rsidR="009F3451" w:rsidRPr="007275DF" w:rsidRDefault="009F3451" w:rsidP="00D00DFE">
            <w:pPr>
              <w:pStyle w:val="TAC"/>
            </w:pPr>
            <w:r w:rsidRPr="007275DF">
              <w:t>dB</w:t>
            </w:r>
          </w:p>
        </w:tc>
        <w:tc>
          <w:tcPr>
            <w:tcW w:w="1251" w:type="dxa"/>
          </w:tcPr>
          <w:p w14:paraId="4BD6C8BB" w14:textId="77777777" w:rsidR="009F3451" w:rsidRPr="007275DF" w:rsidRDefault="009F3451" w:rsidP="00D00DFE">
            <w:pPr>
              <w:pStyle w:val="TAC"/>
            </w:pPr>
            <w:r w:rsidRPr="007275DF">
              <w:t>Config 1,2,3</w:t>
            </w:r>
          </w:p>
        </w:tc>
        <w:tc>
          <w:tcPr>
            <w:tcW w:w="2504" w:type="dxa"/>
            <w:gridSpan w:val="2"/>
          </w:tcPr>
          <w:p w14:paraId="09DF7EA3" w14:textId="77777777" w:rsidR="009F3451" w:rsidRPr="007275DF" w:rsidRDefault="009F3451" w:rsidP="00D00DFE">
            <w:pPr>
              <w:pStyle w:val="TAC"/>
            </w:pPr>
            <w:r w:rsidRPr="007275DF">
              <w:t>-6</w:t>
            </w:r>
          </w:p>
        </w:tc>
        <w:tc>
          <w:tcPr>
            <w:tcW w:w="3072" w:type="dxa"/>
          </w:tcPr>
          <w:p w14:paraId="5E09D861" w14:textId="77777777" w:rsidR="009F3451" w:rsidRPr="007275DF" w:rsidRDefault="009F3451" w:rsidP="00D00DFE">
            <w:pPr>
              <w:pStyle w:val="TAL"/>
              <w:rPr>
                <w:rFonts w:cs="Arial"/>
              </w:rPr>
            </w:pPr>
          </w:p>
        </w:tc>
      </w:tr>
      <w:tr w:rsidR="009F3451" w:rsidRPr="007275DF" w14:paraId="4FBEB4C3" w14:textId="77777777" w:rsidTr="00D00DFE">
        <w:trPr>
          <w:cantSplit/>
          <w:trHeight w:val="208"/>
        </w:trPr>
        <w:tc>
          <w:tcPr>
            <w:tcW w:w="2118" w:type="dxa"/>
          </w:tcPr>
          <w:p w14:paraId="477159BB" w14:textId="77777777" w:rsidR="009F3451" w:rsidRPr="007275DF" w:rsidRDefault="009F3451" w:rsidP="00D00DFE">
            <w:pPr>
              <w:pStyle w:val="TAL"/>
              <w:rPr>
                <w:rFonts w:cs="Arial"/>
              </w:rPr>
            </w:pPr>
            <w:r w:rsidRPr="007275DF">
              <w:rPr>
                <w:rFonts w:cs="Arial"/>
              </w:rPr>
              <w:t>Hysteresis</w:t>
            </w:r>
          </w:p>
        </w:tc>
        <w:tc>
          <w:tcPr>
            <w:tcW w:w="596" w:type="dxa"/>
          </w:tcPr>
          <w:p w14:paraId="628C2E54" w14:textId="77777777" w:rsidR="009F3451" w:rsidRPr="007275DF" w:rsidRDefault="009F3451" w:rsidP="00D00DFE">
            <w:pPr>
              <w:pStyle w:val="TAC"/>
            </w:pPr>
            <w:r w:rsidRPr="007275DF">
              <w:t>dB</w:t>
            </w:r>
          </w:p>
        </w:tc>
        <w:tc>
          <w:tcPr>
            <w:tcW w:w="1251" w:type="dxa"/>
          </w:tcPr>
          <w:p w14:paraId="36DA2CB9" w14:textId="77777777" w:rsidR="009F3451" w:rsidRPr="007275DF" w:rsidRDefault="009F3451" w:rsidP="00D00DFE">
            <w:pPr>
              <w:pStyle w:val="TAC"/>
            </w:pPr>
            <w:r w:rsidRPr="007275DF">
              <w:t>Config 1,2,3</w:t>
            </w:r>
          </w:p>
        </w:tc>
        <w:tc>
          <w:tcPr>
            <w:tcW w:w="2504" w:type="dxa"/>
            <w:gridSpan w:val="2"/>
          </w:tcPr>
          <w:p w14:paraId="6AF297BC" w14:textId="77777777" w:rsidR="009F3451" w:rsidRPr="007275DF" w:rsidRDefault="009F3451" w:rsidP="00D00DFE">
            <w:pPr>
              <w:pStyle w:val="TAC"/>
            </w:pPr>
            <w:r w:rsidRPr="007275DF">
              <w:t>0</w:t>
            </w:r>
          </w:p>
        </w:tc>
        <w:tc>
          <w:tcPr>
            <w:tcW w:w="3072" w:type="dxa"/>
          </w:tcPr>
          <w:p w14:paraId="77B40207" w14:textId="77777777" w:rsidR="009F3451" w:rsidRPr="007275DF" w:rsidRDefault="009F3451" w:rsidP="00D00DFE">
            <w:pPr>
              <w:pStyle w:val="TAL"/>
              <w:rPr>
                <w:rFonts w:cs="Arial"/>
              </w:rPr>
            </w:pPr>
          </w:p>
        </w:tc>
      </w:tr>
      <w:tr w:rsidR="009F3451" w:rsidRPr="007275DF" w14:paraId="3F6328A0" w14:textId="77777777" w:rsidTr="00D00DFE">
        <w:trPr>
          <w:cantSplit/>
          <w:trHeight w:val="208"/>
        </w:trPr>
        <w:tc>
          <w:tcPr>
            <w:tcW w:w="2118" w:type="dxa"/>
          </w:tcPr>
          <w:p w14:paraId="62297E2C" w14:textId="77777777" w:rsidR="009F3451" w:rsidRPr="007275DF" w:rsidRDefault="009F3451" w:rsidP="00D00DFE">
            <w:pPr>
              <w:pStyle w:val="TAL"/>
              <w:rPr>
                <w:rFonts w:cs="Arial"/>
              </w:rPr>
            </w:pPr>
            <w:r w:rsidRPr="007275DF">
              <w:rPr>
                <w:rFonts w:cs="Arial"/>
              </w:rPr>
              <w:t>CP length</w:t>
            </w:r>
          </w:p>
        </w:tc>
        <w:tc>
          <w:tcPr>
            <w:tcW w:w="596" w:type="dxa"/>
          </w:tcPr>
          <w:p w14:paraId="6CDA35F3" w14:textId="77777777" w:rsidR="009F3451" w:rsidRPr="007275DF" w:rsidRDefault="009F3451" w:rsidP="00D00DFE">
            <w:pPr>
              <w:pStyle w:val="TAC"/>
            </w:pPr>
          </w:p>
        </w:tc>
        <w:tc>
          <w:tcPr>
            <w:tcW w:w="1251" w:type="dxa"/>
          </w:tcPr>
          <w:p w14:paraId="0A548E90" w14:textId="77777777" w:rsidR="009F3451" w:rsidRPr="007275DF" w:rsidRDefault="009F3451" w:rsidP="00D00DFE">
            <w:pPr>
              <w:pStyle w:val="TAC"/>
            </w:pPr>
            <w:r w:rsidRPr="007275DF">
              <w:t>Config 1,2,3</w:t>
            </w:r>
          </w:p>
        </w:tc>
        <w:tc>
          <w:tcPr>
            <w:tcW w:w="2504" w:type="dxa"/>
            <w:gridSpan w:val="2"/>
          </w:tcPr>
          <w:p w14:paraId="68EDD159" w14:textId="77777777" w:rsidR="009F3451" w:rsidRPr="007275DF" w:rsidRDefault="009F3451" w:rsidP="00D00DFE">
            <w:pPr>
              <w:pStyle w:val="TAC"/>
            </w:pPr>
            <w:r w:rsidRPr="007275DF">
              <w:t>Normal</w:t>
            </w:r>
          </w:p>
        </w:tc>
        <w:tc>
          <w:tcPr>
            <w:tcW w:w="3072" w:type="dxa"/>
          </w:tcPr>
          <w:p w14:paraId="06853587" w14:textId="77777777" w:rsidR="009F3451" w:rsidRPr="007275DF" w:rsidRDefault="009F3451" w:rsidP="00D00DFE">
            <w:pPr>
              <w:pStyle w:val="TAL"/>
              <w:rPr>
                <w:rFonts w:cs="Arial"/>
              </w:rPr>
            </w:pPr>
          </w:p>
        </w:tc>
      </w:tr>
      <w:tr w:rsidR="009F3451" w:rsidRPr="007275DF" w14:paraId="63C2AE06" w14:textId="77777777" w:rsidTr="00D00DFE">
        <w:trPr>
          <w:cantSplit/>
          <w:trHeight w:val="198"/>
        </w:trPr>
        <w:tc>
          <w:tcPr>
            <w:tcW w:w="2118" w:type="dxa"/>
          </w:tcPr>
          <w:p w14:paraId="5A1A5EE3" w14:textId="77777777" w:rsidR="009F3451" w:rsidRPr="007275DF" w:rsidRDefault="009F3451" w:rsidP="00D00DFE">
            <w:pPr>
              <w:pStyle w:val="TAL"/>
              <w:rPr>
                <w:rFonts w:cs="Arial"/>
              </w:rPr>
            </w:pPr>
            <w:r w:rsidRPr="007275DF">
              <w:rPr>
                <w:rFonts w:cs="Arial"/>
              </w:rPr>
              <w:t>TimeToTrigger</w:t>
            </w:r>
          </w:p>
        </w:tc>
        <w:tc>
          <w:tcPr>
            <w:tcW w:w="596" w:type="dxa"/>
          </w:tcPr>
          <w:p w14:paraId="40B6FF5C" w14:textId="77777777" w:rsidR="009F3451" w:rsidRPr="007275DF" w:rsidRDefault="009F3451" w:rsidP="00D00DFE">
            <w:pPr>
              <w:pStyle w:val="TAC"/>
            </w:pPr>
            <w:r w:rsidRPr="007275DF">
              <w:t>s</w:t>
            </w:r>
          </w:p>
        </w:tc>
        <w:tc>
          <w:tcPr>
            <w:tcW w:w="1251" w:type="dxa"/>
          </w:tcPr>
          <w:p w14:paraId="476F3E8B" w14:textId="77777777" w:rsidR="009F3451" w:rsidRPr="007275DF" w:rsidRDefault="009F3451" w:rsidP="00D00DFE">
            <w:pPr>
              <w:pStyle w:val="TAC"/>
            </w:pPr>
            <w:r w:rsidRPr="007275DF">
              <w:t>Config 1,2,3</w:t>
            </w:r>
          </w:p>
        </w:tc>
        <w:tc>
          <w:tcPr>
            <w:tcW w:w="2504" w:type="dxa"/>
            <w:gridSpan w:val="2"/>
          </w:tcPr>
          <w:p w14:paraId="11BF3756" w14:textId="77777777" w:rsidR="009F3451" w:rsidRPr="007275DF" w:rsidRDefault="009F3451" w:rsidP="00D00DFE">
            <w:pPr>
              <w:pStyle w:val="TAC"/>
            </w:pPr>
            <w:r w:rsidRPr="007275DF">
              <w:t>0</w:t>
            </w:r>
          </w:p>
        </w:tc>
        <w:tc>
          <w:tcPr>
            <w:tcW w:w="3072" w:type="dxa"/>
          </w:tcPr>
          <w:p w14:paraId="6FBA93BD" w14:textId="77777777" w:rsidR="009F3451" w:rsidRPr="007275DF" w:rsidRDefault="009F3451" w:rsidP="00D00DFE">
            <w:pPr>
              <w:pStyle w:val="TAL"/>
              <w:rPr>
                <w:rFonts w:cs="Arial"/>
              </w:rPr>
            </w:pPr>
          </w:p>
        </w:tc>
      </w:tr>
      <w:tr w:rsidR="009F3451" w:rsidRPr="007275DF" w14:paraId="1E436955" w14:textId="77777777" w:rsidTr="00D00DFE">
        <w:trPr>
          <w:cantSplit/>
          <w:trHeight w:val="208"/>
        </w:trPr>
        <w:tc>
          <w:tcPr>
            <w:tcW w:w="2118" w:type="dxa"/>
          </w:tcPr>
          <w:p w14:paraId="3E9AF977" w14:textId="77777777" w:rsidR="009F3451" w:rsidRPr="007275DF" w:rsidRDefault="009F3451" w:rsidP="00D00DFE">
            <w:pPr>
              <w:pStyle w:val="TAL"/>
              <w:rPr>
                <w:rFonts w:cs="Arial"/>
              </w:rPr>
            </w:pPr>
            <w:r w:rsidRPr="007275DF">
              <w:rPr>
                <w:rFonts w:cs="Arial"/>
              </w:rPr>
              <w:t>Filter coefficient</w:t>
            </w:r>
          </w:p>
        </w:tc>
        <w:tc>
          <w:tcPr>
            <w:tcW w:w="596" w:type="dxa"/>
          </w:tcPr>
          <w:p w14:paraId="5A61298A" w14:textId="77777777" w:rsidR="009F3451" w:rsidRPr="007275DF" w:rsidRDefault="009F3451" w:rsidP="00D00DFE">
            <w:pPr>
              <w:pStyle w:val="TAC"/>
            </w:pPr>
          </w:p>
        </w:tc>
        <w:tc>
          <w:tcPr>
            <w:tcW w:w="1251" w:type="dxa"/>
          </w:tcPr>
          <w:p w14:paraId="5C836EC5" w14:textId="77777777" w:rsidR="009F3451" w:rsidRPr="007275DF" w:rsidRDefault="009F3451" w:rsidP="00D00DFE">
            <w:pPr>
              <w:pStyle w:val="TAC"/>
            </w:pPr>
            <w:r w:rsidRPr="007275DF">
              <w:t>Config 1,2,3</w:t>
            </w:r>
          </w:p>
        </w:tc>
        <w:tc>
          <w:tcPr>
            <w:tcW w:w="2504" w:type="dxa"/>
            <w:gridSpan w:val="2"/>
          </w:tcPr>
          <w:p w14:paraId="393D5B07" w14:textId="77777777" w:rsidR="009F3451" w:rsidRPr="007275DF" w:rsidRDefault="009F3451" w:rsidP="00D00DFE">
            <w:pPr>
              <w:pStyle w:val="TAC"/>
            </w:pPr>
            <w:r w:rsidRPr="007275DF">
              <w:t>0</w:t>
            </w:r>
          </w:p>
        </w:tc>
        <w:tc>
          <w:tcPr>
            <w:tcW w:w="3072" w:type="dxa"/>
          </w:tcPr>
          <w:p w14:paraId="01D9DEC2" w14:textId="77777777" w:rsidR="009F3451" w:rsidRPr="007275DF" w:rsidRDefault="009F3451" w:rsidP="00D00DFE">
            <w:pPr>
              <w:pStyle w:val="TAL"/>
              <w:rPr>
                <w:rFonts w:cs="Arial"/>
              </w:rPr>
            </w:pPr>
            <w:r w:rsidRPr="007275DF">
              <w:rPr>
                <w:rFonts w:cs="Arial"/>
              </w:rPr>
              <w:t>L3 filtering is not used</w:t>
            </w:r>
          </w:p>
        </w:tc>
      </w:tr>
      <w:tr w:rsidR="009F3451" w:rsidRPr="007275DF" w14:paraId="0CEED3F4" w14:textId="77777777" w:rsidTr="00D00DFE">
        <w:trPr>
          <w:cantSplit/>
          <w:trHeight w:val="208"/>
        </w:trPr>
        <w:tc>
          <w:tcPr>
            <w:tcW w:w="2118" w:type="dxa"/>
          </w:tcPr>
          <w:p w14:paraId="1B2CA5D8" w14:textId="77777777" w:rsidR="009F3451" w:rsidRPr="007275DF" w:rsidRDefault="009F3451" w:rsidP="00D00DFE">
            <w:pPr>
              <w:pStyle w:val="TAL"/>
              <w:rPr>
                <w:rFonts w:cs="Arial"/>
              </w:rPr>
            </w:pPr>
            <w:r w:rsidRPr="007275DF">
              <w:rPr>
                <w:rFonts w:cs="Arial"/>
              </w:rPr>
              <w:t>DRX</w:t>
            </w:r>
          </w:p>
        </w:tc>
        <w:tc>
          <w:tcPr>
            <w:tcW w:w="596" w:type="dxa"/>
          </w:tcPr>
          <w:p w14:paraId="1AE31049" w14:textId="77777777" w:rsidR="009F3451" w:rsidRPr="007275DF" w:rsidRDefault="009F3451" w:rsidP="00D00DFE">
            <w:pPr>
              <w:pStyle w:val="TAC"/>
            </w:pPr>
          </w:p>
        </w:tc>
        <w:tc>
          <w:tcPr>
            <w:tcW w:w="1251" w:type="dxa"/>
          </w:tcPr>
          <w:p w14:paraId="13F47892" w14:textId="77777777" w:rsidR="009F3451" w:rsidRPr="007275DF" w:rsidRDefault="009F3451" w:rsidP="00D00DFE">
            <w:pPr>
              <w:pStyle w:val="TAC"/>
            </w:pPr>
            <w:r w:rsidRPr="007275DF">
              <w:t>Config 1,2,3</w:t>
            </w:r>
          </w:p>
        </w:tc>
        <w:tc>
          <w:tcPr>
            <w:tcW w:w="2504" w:type="dxa"/>
            <w:gridSpan w:val="2"/>
          </w:tcPr>
          <w:p w14:paraId="24C2276C" w14:textId="77777777" w:rsidR="009F3451" w:rsidRPr="007275DF" w:rsidRDefault="009F3451" w:rsidP="00D00DFE">
            <w:pPr>
              <w:pStyle w:val="TAC"/>
            </w:pPr>
            <w:r w:rsidRPr="007275DF">
              <w:t>OFF</w:t>
            </w:r>
          </w:p>
        </w:tc>
        <w:tc>
          <w:tcPr>
            <w:tcW w:w="3072" w:type="dxa"/>
          </w:tcPr>
          <w:p w14:paraId="476F1E6B" w14:textId="77777777" w:rsidR="009F3451" w:rsidRPr="007275DF" w:rsidRDefault="009F3451" w:rsidP="00D00DFE">
            <w:pPr>
              <w:pStyle w:val="TAL"/>
              <w:rPr>
                <w:rFonts w:cs="Arial"/>
              </w:rPr>
            </w:pPr>
            <w:r w:rsidRPr="007275DF">
              <w:rPr>
                <w:rFonts w:cs="Arial"/>
              </w:rPr>
              <w:t>DRX is not used</w:t>
            </w:r>
          </w:p>
        </w:tc>
      </w:tr>
      <w:tr w:rsidR="009F3451" w:rsidRPr="007275DF" w14:paraId="15A620CE" w14:textId="77777777" w:rsidTr="00D00DFE">
        <w:trPr>
          <w:cantSplit/>
          <w:trHeight w:val="614"/>
        </w:trPr>
        <w:tc>
          <w:tcPr>
            <w:tcW w:w="2118" w:type="dxa"/>
            <w:vMerge w:val="restart"/>
          </w:tcPr>
          <w:p w14:paraId="4145EC64"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328A8D5F" w14:textId="77777777" w:rsidR="009F3451" w:rsidRPr="007275DF" w:rsidRDefault="009F3451" w:rsidP="00D00DFE">
            <w:pPr>
              <w:pStyle w:val="TAC"/>
            </w:pPr>
          </w:p>
        </w:tc>
        <w:tc>
          <w:tcPr>
            <w:tcW w:w="1251" w:type="dxa"/>
          </w:tcPr>
          <w:p w14:paraId="085E5593" w14:textId="77777777" w:rsidR="009F3451" w:rsidRPr="007275DF" w:rsidRDefault="009F3451" w:rsidP="00D00DFE">
            <w:pPr>
              <w:pStyle w:val="TAC"/>
            </w:pPr>
            <w:r w:rsidRPr="007275DF">
              <w:t>Config 1,2,3</w:t>
            </w:r>
          </w:p>
        </w:tc>
        <w:tc>
          <w:tcPr>
            <w:tcW w:w="2504" w:type="dxa"/>
            <w:gridSpan w:val="2"/>
          </w:tcPr>
          <w:p w14:paraId="260596A3" w14:textId="77777777" w:rsidR="009F3451" w:rsidRPr="007275DF" w:rsidRDefault="009F3451" w:rsidP="00D00DFE">
            <w:pPr>
              <w:pStyle w:val="TAC"/>
            </w:pPr>
            <w:r w:rsidRPr="007275DF">
              <w:t>3ms</w:t>
            </w:r>
          </w:p>
        </w:tc>
        <w:tc>
          <w:tcPr>
            <w:tcW w:w="3072" w:type="dxa"/>
          </w:tcPr>
          <w:p w14:paraId="3F70A177" w14:textId="77777777" w:rsidR="009F3451" w:rsidRPr="007275DF" w:rsidRDefault="009F3451" w:rsidP="00D00DFE">
            <w:pPr>
              <w:pStyle w:val="TAL"/>
            </w:pPr>
            <w:r w:rsidRPr="007275DF">
              <w:t>Asynchronous cells.</w:t>
            </w:r>
          </w:p>
          <w:p w14:paraId="5EEF1930" w14:textId="77777777" w:rsidR="009F3451" w:rsidRPr="007275DF" w:rsidRDefault="009F3451" w:rsidP="00D00DFE">
            <w:pPr>
              <w:pStyle w:val="TAL"/>
              <w:rPr>
                <w:rFonts w:cs="Arial"/>
              </w:rPr>
            </w:pPr>
            <w:r w:rsidRPr="007275DF">
              <w:t>The timing of Cell 2 is 3ms later than the timing of Cell 1.</w:t>
            </w:r>
          </w:p>
        </w:tc>
      </w:tr>
      <w:tr w:rsidR="009F3451" w:rsidRPr="007275DF" w14:paraId="77C0C6E4" w14:textId="77777777" w:rsidTr="00D00DFE">
        <w:trPr>
          <w:cantSplit/>
          <w:trHeight w:val="614"/>
        </w:trPr>
        <w:tc>
          <w:tcPr>
            <w:tcW w:w="2118" w:type="dxa"/>
            <w:vMerge/>
          </w:tcPr>
          <w:p w14:paraId="21453490" w14:textId="77777777" w:rsidR="009F3451" w:rsidRPr="007275DF" w:rsidRDefault="009F3451" w:rsidP="00D00DFE">
            <w:pPr>
              <w:pStyle w:val="TAL"/>
              <w:rPr>
                <w:rFonts w:cs="Arial"/>
              </w:rPr>
            </w:pPr>
          </w:p>
        </w:tc>
        <w:tc>
          <w:tcPr>
            <w:tcW w:w="596" w:type="dxa"/>
          </w:tcPr>
          <w:p w14:paraId="76FE34DA" w14:textId="77777777" w:rsidR="009F3451" w:rsidRPr="007275DF" w:rsidRDefault="009F3451" w:rsidP="00D00DFE">
            <w:pPr>
              <w:pStyle w:val="TAC"/>
            </w:pPr>
          </w:p>
        </w:tc>
        <w:tc>
          <w:tcPr>
            <w:tcW w:w="1251" w:type="dxa"/>
          </w:tcPr>
          <w:p w14:paraId="113E8669" w14:textId="77777777" w:rsidR="009F3451" w:rsidRPr="007275DF" w:rsidRDefault="009F3451" w:rsidP="00D00DFE">
            <w:pPr>
              <w:pStyle w:val="TAC"/>
            </w:pPr>
            <w:r w:rsidRPr="007275DF">
              <w:t>Config 1,2,3</w:t>
            </w:r>
          </w:p>
        </w:tc>
        <w:tc>
          <w:tcPr>
            <w:tcW w:w="2504" w:type="dxa"/>
            <w:gridSpan w:val="2"/>
          </w:tcPr>
          <w:p w14:paraId="26B71D53"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59ECAEF3" w14:textId="77777777" w:rsidR="009F3451" w:rsidRPr="007275DF" w:rsidRDefault="009F3451" w:rsidP="00D00DFE">
            <w:pPr>
              <w:pStyle w:val="TAL"/>
            </w:pPr>
            <w:r w:rsidRPr="007275DF">
              <w:t>Synchronous cells.</w:t>
            </w:r>
          </w:p>
          <w:p w14:paraId="68008A26" w14:textId="77777777" w:rsidR="009F3451" w:rsidRPr="007275DF" w:rsidRDefault="009F3451" w:rsidP="00D00DFE">
            <w:pPr>
              <w:pStyle w:val="TAL"/>
              <w:rPr>
                <w:lang w:eastAsia="zh-CN"/>
              </w:rPr>
            </w:pPr>
          </w:p>
        </w:tc>
      </w:tr>
      <w:tr w:rsidR="009F3451" w:rsidRPr="007275DF" w14:paraId="2A64D8C8" w14:textId="77777777" w:rsidTr="00D00DFE">
        <w:trPr>
          <w:cantSplit/>
          <w:trHeight w:val="208"/>
        </w:trPr>
        <w:tc>
          <w:tcPr>
            <w:tcW w:w="2118" w:type="dxa"/>
          </w:tcPr>
          <w:p w14:paraId="399B1908" w14:textId="77777777" w:rsidR="009F3451" w:rsidRPr="007275DF" w:rsidRDefault="009F3451" w:rsidP="00D00DFE">
            <w:pPr>
              <w:pStyle w:val="TAL"/>
              <w:rPr>
                <w:rFonts w:cs="Arial"/>
              </w:rPr>
            </w:pPr>
            <w:r w:rsidRPr="007275DF">
              <w:rPr>
                <w:rFonts w:cs="Arial"/>
              </w:rPr>
              <w:t>T1</w:t>
            </w:r>
          </w:p>
        </w:tc>
        <w:tc>
          <w:tcPr>
            <w:tcW w:w="596" w:type="dxa"/>
          </w:tcPr>
          <w:p w14:paraId="0E1C19A8" w14:textId="77777777" w:rsidR="009F3451" w:rsidRPr="007275DF" w:rsidRDefault="009F3451" w:rsidP="00D00DFE">
            <w:pPr>
              <w:pStyle w:val="TAC"/>
            </w:pPr>
            <w:r w:rsidRPr="007275DF">
              <w:t>s</w:t>
            </w:r>
          </w:p>
        </w:tc>
        <w:tc>
          <w:tcPr>
            <w:tcW w:w="1251" w:type="dxa"/>
          </w:tcPr>
          <w:p w14:paraId="6710FC06" w14:textId="77777777" w:rsidR="009F3451" w:rsidRPr="007275DF" w:rsidRDefault="009F3451" w:rsidP="00D00DFE">
            <w:pPr>
              <w:pStyle w:val="TAC"/>
            </w:pPr>
            <w:r w:rsidRPr="007275DF">
              <w:t>Config 1,2,3</w:t>
            </w:r>
          </w:p>
        </w:tc>
        <w:tc>
          <w:tcPr>
            <w:tcW w:w="2504" w:type="dxa"/>
            <w:gridSpan w:val="2"/>
          </w:tcPr>
          <w:p w14:paraId="11A162A6" w14:textId="77777777" w:rsidR="009F3451" w:rsidRPr="007275DF" w:rsidRDefault="009F3451" w:rsidP="00D00DFE">
            <w:pPr>
              <w:pStyle w:val="TAC"/>
            </w:pPr>
            <w:r w:rsidRPr="007275DF">
              <w:t>5</w:t>
            </w:r>
          </w:p>
        </w:tc>
        <w:tc>
          <w:tcPr>
            <w:tcW w:w="3072" w:type="dxa"/>
          </w:tcPr>
          <w:p w14:paraId="7752466E" w14:textId="77777777" w:rsidR="009F3451" w:rsidRPr="007275DF" w:rsidRDefault="009F3451" w:rsidP="00D00DFE">
            <w:pPr>
              <w:pStyle w:val="TAL"/>
              <w:rPr>
                <w:rFonts w:cs="Arial"/>
              </w:rPr>
            </w:pPr>
          </w:p>
        </w:tc>
      </w:tr>
      <w:tr w:rsidR="009F3451" w:rsidRPr="007275DF" w14:paraId="2628E55E" w14:textId="77777777" w:rsidTr="00D00DFE">
        <w:trPr>
          <w:cantSplit/>
          <w:trHeight w:val="208"/>
        </w:trPr>
        <w:tc>
          <w:tcPr>
            <w:tcW w:w="2118" w:type="dxa"/>
          </w:tcPr>
          <w:p w14:paraId="79DD3D01" w14:textId="77777777" w:rsidR="009F3451" w:rsidRPr="007275DF" w:rsidRDefault="009F3451" w:rsidP="00D00DFE">
            <w:pPr>
              <w:pStyle w:val="TAL"/>
              <w:rPr>
                <w:rFonts w:cs="Arial"/>
              </w:rPr>
            </w:pPr>
            <w:r w:rsidRPr="007275DF">
              <w:rPr>
                <w:rFonts w:cs="Arial"/>
              </w:rPr>
              <w:t>T2</w:t>
            </w:r>
          </w:p>
        </w:tc>
        <w:tc>
          <w:tcPr>
            <w:tcW w:w="596" w:type="dxa"/>
          </w:tcPr>
          <w:p w14:paraId="377A5317" w14:textId="77777777" w:rsidR="009F3451" w:rsidRPr="007275DF" w:rsidRDefault="009F3451" w:rsidP="00D00DFE">
            <w:pPr>
              <w:pStyle w:val="TAC"/>
            </w:pPr>
            <w:r w:rsidRPr="007275DF">
              <w:t>s</w:t>
            </w:r>
          </w:p>
        </w:tc>
        <w:tc>
          <w:tcPr>
            <w:tcW w:w="1251" w:type="dxa"/>
          </w:tcPr>
          <w:p w14:paraId="6AD2596B" w14:textId="77777777" w:rsidR="009F3451" w:rsidRPr="007275DF" w:rsidRDefault="009F3451" w:rsidP="00D00DFE">
            <w:pPr>
              <w:pStyle w:val="TAC"/>
            </w:pPr>
            <w:r w:rsidRPr="007275DF">
              <w:t>Config 1,2,3</w:t>
            </w:r>
          </w:p>
        </w:tc>
        <w:tc>
          <w:tcPr>
            <w:tcW w:w="1251" w:type="dxa"/>
          </w:tcPr>
          <w:p w14:paraId="22BD4353" w14:textId="77777777" w:rsidR="009F3451" w:rsidRPr="007275DF" w:rsidRDefault="009F3451" w:rsidP="00D00DFE">
            <w:pPr>
              <w:pStyle w:val="TAC"/>
            </w:pPr>
            <w:del w:id="909" w:author="Author">
              <w:r w:rsidDel="00DB5CBB">
                <w:delText>1</w:delText>
              </w:r>
            </w:del>
            <w:ins w:id="910" w:author="Author">
              <w:r>
                <w:t>2</w:t>
              </w:r>
            </w:ins>
          </w:p>
        </w:tc>
        <w:tc>
          <w:tcPr>
            <w:tcW w:w="1253" w:type="dxa"/>
          </w:tcPr>
          <w:p w14:paraId="51CC9EE5" w14:textId="77777777" w:rsidR="009F3451" w:rsidRPr="007275DF" w:rsidRDefault="009F3451" w:rsidP="00D00DFE">
            <w:pPr>
              <w:pStyle w:val="TAC"/>
            </w:pPr>
            <w:del w:id="911" w:author="Author">
              <w:r w:rsidRPr="007275DF" w:rsidDel="00F60824">
                <w:delText>1</w:delText>
              </w:r>
            </w:del>
            <w:ins w:id="912" w:author="Author">
              <w:r>
                <w:t>2</w:t>
              </w:r>
            </w:ins>
          </w:p>
        </w:tc>
        <w:tc>
          <w:tcPr>
            <w:tcW w:w="3072" w:type="dxa"/>
          </w:tcPr>
          <w:p w14:paraId="31F88591" w14:textId="77777777" w:rsidR="009F3451" w:rsidRPr="007275DF" w:rsidRDefault="009F3451" w:rsidP="00D00DFE">
            <w:pPr>
              <w:pStyle w:val="TAL"/>
              <w:rPr>
                <w:rFonts w:cs="Arial"/>
              </w:rPr>
            </w:pPr>
          </w:p>
        </w:tc>
      </w:tr>
    </w:tbl>
    <w:p w14:paraId="09F40AE3" w14:textId="77777777" w:rsidR="009F3451" w:rsidRPr="007275DF" w:rsidRDefault="009F3451" w:rsidP="009F3451">
      <w:pPr>
        <w:rPr>
          <w:b/>
          <w:bCs/>
        </w:rPr>
      </w:pPr>
    </w:p>
    <w:p w14:paraId="725261BB" w14:textId="77777777" w:rsidR="009F3451" w:rsidRPr="007275DF" w:rsidRDefault="009F3451" w:rsidP="009F3451">
      <w:pPr>
        <w:pStyle w:val="TH"/>
      </w:pPr>
      <w:r w:rsidRPr="007275DF">
        <w:t>Table A.11.5.2.9.1-3: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984"/>
        <w:gridCol w:w="1032"/>
        <w:gridCol w:w="936"/>
        <w:gridCol w:w="1211"/>
        <w:tblGridChange w:id="913">
          <w:tblGrid>
            <w:gridCol w:w="1094"/>
            <w:gridCol w:w="218"/>
            <w:gridCol w:w="1313"/>
            <w:gridCol w:w="772"/>
            <w:gridCol w:w="1386"/>
            <w:gridCol w:w="984"/>
            <w:gridCol w:w="1032"/>
            <w:gridCol w:w="936"/>
            <w:gridCol w:w="1211"/>
          </w:tblGrid>
        </w:tblGridChange>
      </w:tblGrid>
      <w:tr w:rsidR="009F3451" w:rsidRPr="007275DF" w14:paraId="148F9BC5" w14:textId="77777777" w:rsidTr="00D00DFE">
        <w:trPr>
          <w:cantSplit/>
          <w:trHeight w:val="150"/>
        </w:trPr>
        <w:tc>
          <w:tcPr>
            <w:tcW w:w="2625" w:type="dxa"/>
            <w:gridSpan w:val="3"/>
            <w:vMerge w:val="restart"/>
            <w:tcBorders>
              <w:top w:val="single" w:sz="4" w:space="0" w:color="auto"/>
              <w:left w:val="single" w:sz="4" w:space="0" w:color="auto"/>
            </w:tcBorders>
          </w:tcPr>
          <w:p w14:paraId="5D7C36C5" w14:textId="77777777" w:rsidR="009F3451" w:rsidRPr="007275DF" w:rsidRDefault="009F3451" w:rsidP="00D00DFE">
            <w:pPr>
              <w:pStyle w:val="TAH"/>
              <w:rPr>
                <w:rFonts w:cs="Arial"/>
              </w:rPr>
            </w:pPr>
            <w:r w:rsidRPr="007275DF">
              <w:t>Parameter</w:t>
            </w:r>
          </w:p>
        </w:tc>
        <w:tc>
          <w:tcPr>
            <w:tcW w:w="772" w:type="dxa"/>
            <w:vMerge w:val="restart"/>
            <w:tcBorders>
              <w:top w:val="single" w:sz="4" w:space="0" w:color="auto"/>
            </w:tcBorders>
          </w:tcPr>
          <w:p w14:paraId="014E1CE1" w14:textId="77777777" w:rsidR="009F3451" w:rsidRPr="007275DF" w:rsidRDefault="009F3451" w:rsidP="00D00DFE">
            <w:pPr>
              <w:pStyle w:val="TAH"/>
              <w:rPr>
                <w:rFonts w:cs="Arial"/>
              </w:rPr>
            </w:pPr>
            <w:r w:rsidRPr="007275DF">
              <w:t>Unit</w:t>
            </w:r>
          </w:p>
        </w:tc>
        <w:tc>
          <w:tcPr>
            <w:tcW w:w="1386" w:type="dxa"/>
            <w:vMerge w:val="restart"/>
            <w:tcBorders>
              <w:top w:val="single" w:sz="4" w:space="0" w:color="auto"/>
            </w:tcBorders>
          </w:tcPr>
          <w:p w14:paraId="2CB69A23" w14:textId="77777777" w:rsidR="009F3451" w:rsidRPr="007275DF" w:rsidRDefault="009F3451" w:rsidP="00D00DFE">
            <w:pPr>
              <w:pStyle w:val="TAH"/>
            </w:pPr>
            <w:r w:rsidRPr="007275DF">
              <w:rPr>
                <w:rFonts w:cs="Arial"/>
              </w:rPr>
              <w:t>Test configuration</w:t>
            </w:r>
          </w:p>
        </w:tc>
        <w:tc>
          <w:tcPr>
            <w:tcW w:w="2016" w:type="dxa"/>
            <w:gridSpan w:val="2"/>
            <w:tcBorders>
              <w:top w:val="single" w:sz="4" w:space="0" w:color="auto"/>
            </w:tcBorders>
          </w:tcPr>
          <w:p w14:paraId="7444059B" w14:textId="77777777" w:rsidR="009F3451" w:rsidRPr="007275DF" w:rsidRDefault="009F3451" w:rsidP="00D00DFE">
            <w:pPr>
              <w:pStyle w:val="TAH"/>
              <w:rPr>
                <w:rFonts w:cs="Arial"/>
              </w:rPr>
            </w:pPr>
            <w:r w:rsidRPr="007275DF">
              <w:t>Cell 1</w:t>
            </w:r>
          </w:p>
        </w:tc>
        <w:tc>
          <w:tcPr>
            <w:tcW w:w="2147" w:type="dxa"/>
            <w:gridSpan w:val="2"/>
            <w:tcBorders>
              <w:top w:val="single" w:sz="4" w:space="0" w:color="auto"/>
              <w:right w:val="single" w:sz="4" w:space="0" w:color="auto"/>
            </w:tcBorders>
          </w:tcPr>
          <w:p w14:paraId="70980F4B" w14:textId="77777777" w:rsidR="009F3451" w:rsidRPr="007275DF" w:rsidRDefault="009F3451" w:rsidP="00D00DFE">
            <w:pPr>
              <w:pStyle w:val="TAH"/>
              <w:rPr>
                <w:rFonts w:cs="Arial"/>
              </w:rPr>
            </w:pPr>
            <w:r w:rsidRPr="007275DF">
              <w:t>Cell 2</w:t>
            </w:r>
          </w:p>
        </w:tc>
      </w:tr>
      <w:tr w:rsidR="009F3451" w:rsidRPr="007275DF" w14:paraId="652CB178" w14:textId="77777777" w:rsidTr="00D00DFE">
        <w:trPr>
          <w:cantSplit/>
          <w:trHeight w:val="150"/>
        </w:trPr>
        <w:tc>
          <w:tcPr>
            <w:tcW w:w="2625" w:type="dxa"/>
            <w:gridSpan w:val="3"/>
            <w:vMerge/>
            <w:tcBorders>
              <w:left w:val="single" w:sz="4" w:space="0" w:color="auto"/>
              <w:bottom w:val="single" w:sz="4" w:space="0" w:color="auto"/>
            </w:tcBorders>
          </w:tcPr>
          <w:p w14:paraId="6457A137" w14:textId="77777777" w:rsidR="009F3451" w:rsidRPr="007275DF" w:rsidRDefault="009F3451" w:rsidP="00D00DFE">
            <w:pPr>
              <w:pStyle w:val="TAH"/>
              <w:rPr>
                <w:rFonts w:cs="Arial"/>
              </w:rPr>
            </w:pPr>
          </w:p>
        </w:tc>
        <w:tc>
          <w:tcPr>
            <w:tcW w:w="772" w:type="dxa"/>
            <w:vMerge/>
            <w:tcBorders>
              <w:bottom w:val="single" w:sz="4" w:space="0" w:color="auto"/>
            </w:tcBorders>
          </w:tcPr>
          <w:p w14:paraId="10D0B438" w14:textId="77777777" w:rsidR="009F3451" w:rsidRPr="007275DF" w:rsidRDefault="009F3451" w:rsidP="00D00DFE">
            <w:pPr>
              <w:pStyle w:val="TAH"/>
              <w:rPr>
                <w:rFonts w:cs="Arial"/>
              </w:rPr>
            </w:pPr>
          </w:p>
        </w:tc>
        <w:tc>
          <w:tcPr>
            <w:tcW w:w="1386" w:type="dxa"/>
            <w:vMerge/>
            <w:tcBorders>
              <w:bottom w:val="single" w:sz="4" w:space="0" w:color="auto"/>
            </w:tcBorders>
          </w:tcPr>
          <w:p w14:paraId="319E77C6" w14:textId="77777777" w:rsidR="009F3451" w:rsidRPr="007275DF" w:rsidRDefault="009F3451" w:rsidP="00D00DFE">
            <w:pPr>
              <w:pStyle w:val="TAH"/>
            </w:pPr>
          </w:p>
        </w:tc>
        <w:tc>
          <w:tcPr>
            <w:tcW w:w="984" w:type="dxa"/>
            <w:tcBorders>
              <w:bottom w:val="single" w:sz="4" w:space="0" w:color="auto"/>
            </w:tcBorders>
          </w:tcPr>
          <w:p w14:paraId="2765BFF2" w14:textId="77777777" w:rsidR="009F3451" w:rsidRPr="007275DF" w:rsidRDefault="009F3451" w:rsidP="00D00DFE">
            <w:pPr>
              <w:pStyle w:val="TAH"/>
              <w:rPr>
                <w:rFonts w:cs="Arial"/>
              </w:rPr>
            </w:pPr>
            <w:r w:rsidRPr="007275DF">
              <w:t>T1</w:t>
            </w:r>
          </w:p>
        </w:tc>
        <w:tc>
          <w:tcPr>
            <w:tcW w:w="1032" w:type="dxa"/>
            <w:tcBorders>
              <w:bottom w:val="single" w:sz="4" w:space="0" w:color="auto"/>
            </w:tcBorders>
          </w:tcPr>
          <w:p w14:paraId="058178AA" w14:textId="77777777" w:rsidR="009F3451" w:rsidRPr="007275DF" w:rsidRDefault="009F3451" w:rsidP="00D00DFE">
            <w:pPr>
              <w:pStyle w:val="TAH"/>
              <w:rPr>
                <w:rFonts w:cs="Arial"/>
              </w:rPr>
            </w:pPr>
            <w:r w:rsidRPr="007275DF">
              <w:t>T2</w:t>
            </w:r>
          </w:p>
        </w:tc>
        <w:tc>
          <w:tcPr>
            <w:tcW w:w="936" w:type="dxa"/>
            <w:tcBorders>
              <w:bottom w:val="single" w:sz="4" w:space="0" w:color="auto"/>
            </w:tcBorders>
          </w:tcPr>
          <w:p w14:paraId="52FECBC0" w14:textId="77777777" w:rsidR="009F3451" w:rsidRPr="007275DF" w:rsidRDefault="009F3451" w:rsidP="00D00DFE">
            <w:pPr>
              <w:pStyle w:val="TAH"/>
              <w:rPr>
                <w:rFonts w:cs="Arial"/>
              </w:rPr>
            </w:pPr>
            <w:r w:rsidRPr="007275DF">
              <w:t>T1</w:t>
            </w:r>
          </w:p>
        </w:tc>
        <w:tc>
          <w:tcPr>
            <w:tcW w:w="1211" w:type="dxa"/>
            <w:tcBorders>
              <w:bottom w:val="single" w:sz="4" w:space="0" w:color="auto"/>
            </w:tcBorders>
          </w:tcPr>
          <w:p w14:paraId="13DB7538" w14:textId="77777777" w:rsidR="009F3451" w:rsidRPr="007275DF" w:rsidRDefault="009F3451" w:rsidP="00D00DFE">
            <w:pPr>
              <w:pStyle w:val="TAH"/>
              <w:rPr>
                <w:rFonts w:cs="Arial"/>
              </w:rPr>
            </w:pPr>
            <w:r w:rsidRPr="007275DF">
              <w:t>T2</w:t>
            </w:r>
          </w:p>
        </w:tc>
      </w:tr>
      <w:tr w:rsidR="009F3451" w:rsidRPr="007275DF" w14:paraId="3AB627FA" w14:textId="77777777" w:rsidTr="00D00DFE">
        <w:trPr>
          <w:cantSplit/>
          <w:trHeight w:val="292"/>
        </w:trPr>
        <w:tc>
          <w:tcPr>
            <w:tcW w:w="2625" w:type="dxa"/>
            <w:gridSpan w:val="3"/>
            <w:tcBorders>
              <w:left w:val="single" w:sz="4" w:space="0" w:color="auto"/>
              <w:bottom w:val="single" w:sz="4" w:space="0" w:color="auto"/>
            </w:tcBorders>
          </w:tcPr>
          <w:p w14:paraId="7EA13769" w14:textId="77777777" w:rsidR="009F3451" w:rsidRPr="007275DF" w:rsidRDefault="009F3451" w:rsidP="00D00DFE">
            <w:pPr>
              <w:pStyle w:val="TAL"/>
              <w:rPr>
                <w:lang w:val="it-IT"/>
              </w:rPr>
            </w:pPr>
            <w:r w:rsidRPr="007275DF">
              <w:rPr>
                <w:lang w:val="it-IT"/>
              </w:rPr>
              <w:t>NR RF Channel Number</w:t>
            </w:r>
          </w:p>
        </w:tc>
        <w:tc>
          <w:tcPr>
            <w:tcW w:w="772" w:type="dxa"/>
            <w:tcBorders>
              <w:bottom w:val="single" w:sz="4" w:space="0" w:color="auto"/>
            </w:tcBorders>
          </w:tcPr>
          <w:p w14:paraId="09D7A9CA" w14:textId="77777777" w:rsidR="009F3451" w:rsidRPr="007275DF" w:rsidRDefault="009F3451" w:rsidP="00D00DFE">
            <w:pPr>
              <w:pStyle w:val="TAC"/>
              <w:rPr>
                <w:lang w:val="it-IT"/>
              </w:rPr>
            </w:pPr>
          </w:p>
        </w:tc>
        <w:tc>
          <w:tcPr>
            <w:tcW w:w="1386" w:type="dxa"/>
            <w:tcBorders>
              <w:bottom w:val="single" w:sz="4" w:space="0" w:color="auto"/>
            </w:tcBorders>
          </w:tcPr>
          <w:p w14:paraId="31995A90" w14:textId="77777777" w:rsidR="009F3451" w:rsidRPr="007275DF" w:rsidRDefault="009F3451" w:rsidP="00D00DFE">
            <w:pPr>
              <w:pStyle w:val="TAC"/>
              <w:rPr>
                <w:rFonts w:cs="v4.2.0"/>
              </w:rPr>
            </w:pPr>
            <w:r w:rsidRPr="007275DF">
              <w:t>Config 1,2,3</w:t>
            </w:r>
          </w:p>
        </w:tc>
        <w:tc>
          <w:tcPr>
            <w:tcW w:w="2016" w:type="dxa"/>
            <w:gridSpan w:val="2"/>
            <w:tcBorders>
              <w:bottom w:val="single" w:sz="4" w:space="0" w:color="auto"/>
            </w:tcBorders>
          </w:tcPr>
          <w:p w14:paraId="63341848" w14:textId="77777777" w:rsidR="009F3451" w:rsidRPr="007275DF" w:rsidRDefault="009F3451" w:rsidP="00D00DFE">
            <w:pPr>
              <w:pStyle w:val="TAC"/>
            </w:pPr>
            <w:r w:rsidRPr="007275DF">
              <w:rPr>
                <w:rFonts w:cs="v4.2.0"/>
              </w:rPr>
              <w:t>1</w:t>
            </w:r>
          </w:p>
        </w:tc>
        <w:tc>
          <w:tcPr>
            <w:tcW w:w="2147" w:type="dxa"/>
            <w:gridSpan w:val="2"/>
            <w:tcBorders>
              <w:bottom w:val="single" w:sz="4" w:space="0" w:color="auto"/>
            </w:tcBorders>
          </w:tcPr>
          <w:p w14:paraId="6094776B" w14:textId="77777777" w:rsidR="009F3451" w:rsidRPr="007275DF" w:rsidRDefault="009F3451" w:rsidP="00D00DFE">
            <w:pPr>
              <w:pStyle w:val="TAC"/>
            </w:pPr>
            <w:r w:rsidRPr="007275DF">
              <w:rPr>
                <w:rFonts w:cs="v4.2.0"/>
              </w:rPr>
              <w:t>2</w:t>
            </w:r>
          </w:p>
        </w:tc>
      </w:tr>
      <w:tr w:rsidR="009F3451" w:rsidRPr="007275DF" w14:paraId="3C014497" w14:textId="77777777" w:rsidTr="00D00DFE">
        <w:trPr>
          <w:cantSplit/>
          <w:trHeight w:val="150"/>
        </w:trPr>
        <w:tc>
          <w:tcPr>
            <w:tcW w:w="2625" w:type="dxa"/>
            <w:gridSpan w:val="3"/>
            <w:vMerge w:val="restart"/>
            <w:tcBorders>
              <w:left w:val="single" w:sz="4" w:space="0" w:color="auto"/>
            </w:tcBorders>
          </w:tcPr>
          <w:p w14:paraId="79286F11" w14:textId="77777777" w:rsidR="009F3451" w:rsidRPr="007275DF" w:rsidRDefault="009F3451" w:rsidP="00D00DFE">
            <w:pPr>
              <w:pStyle w:val="TAL"/>
              <w:rPr>
                <w:lang w:val="en-US"/>
              </w:rPr>
            </w:pPr>
            <w:r w:rsidRPr="007275DF">
              <w:rPr>
                <w:lang w:val="en-US"/>
              </w:rPr>
              <w:t>Duplex mode</w:t>
            </w:r>
          </w:p>
        </w:tc>
        <w:tc>
          <w:tcPr>
            <w:tcW w:w="772" w:type="dxa"/>
          </w:tcPr>
          <w:p w14:paraId="1F39E9CC"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0BCAEC16" w14:textId="77777777" w:rsidR="009F3451" w:rsidRPr="007275DF" w:rsidRDefault="009F3451" w:rsidP="00D00DFE">
            <w:pPr>
              <w:pStyle w:val="TAC"/>
              <w:rPr>
                <w:lang w:val="en-US"/>
              </w:rPr>
            </w:pPr>
            <w:r w:rsidRPr="007275DF">
              <w:t>Config 1</w:t>
            </w:r>
          </w:p>
        </w:tc>
        <w:tc>
          <w:tcPr>
            <w:tcW w:w="2016" w:type="dxa"/>
            <w:gridSpan w:val="2"/>
            <w:tcBorders>
              <w:bottom w:val="single" w:sz="4" w:space="0" w:color="auto"/>
            </w:tcBorders>
          </w:tcPr>
          <w:p w14:paraId="02CFCB95" w14:textId="77777777" w:rsidR="009F3451" w:rsidRPr="007275DF" w:rsidRDefault="009F3451" w:rsidP="00D00DFE">
            <w:pPr>
              <w:pStyle w:val="TAC"/>
              <w:rPr>
                <w:lang w:val="en-US"/>
              </w:rPr>
            </w:pPr>
            <w:r w:rsidRPr="007275DF">
              <w:rPr>
                <w:lang w:val="en-US"/>
              </w:rPr>
              <w:t>TDD</w:t>
            </w:r>
          </w:p>
        </w:tc>
        <w:tc>
          <w:tcPr>
            <w:tcW w:w="2147" w:type="dxa"/>
            <w:gridSpan w:val="2"/>
            <w:tcBorders>
              <w:bottom w:val="single" w:sz="4" w:space="0" w:color="auto"/>
            </w:tcBorders>
          </w:tcPr>
          <w:p w14:paraId="78C1C075" w14:textId="77777777" w:rsidR="009F3451" w:rsidRPr="007275DF" w:rsidRDefault="009F3451" w:rsidP="00D00DFE">
            <w:pPr>
              <w:pStyle w:val="TAC"/>
              <w:rPr>
                <w:lang w:val="en-US"/>
              </w:rPr>
            </w:pPr>
            <w:r w:rsidRPr="007275DF">
              <w:rPr>
                <w:lang w:val="en-US"/>
              </w:rPr>
              <w:t>FDD</w:t>
            </w:r>
          </w:p>
        </w:tc>
      </w:tr>
      <w:tr w:rsidR="009F3451" w:rsidRPr="007275DF" w14:paraId="2CE8D281" w14:textId="77777777" w:rsidTr="00D00DFE">
        <w:trPr>
          <w:cantSplit/>
          <w:trHeight w:val="150"/>
        </w:trPr>
        <w:tc>
          <w:tcPr>
            <w:tcW w:w="2625" w:type="dxa"/>
            <w:gridSpan w:val="3"/>
            <w:vMerge/>
            <w:tcBorders>
              <w:left w:val="single" w:sz="4" w:space="0" w:color="auto"/>
            </w:tcBorders>
          </w:tcPr>
          <w:p w14:paraId="17B1179F" w14:textId="77777777" w:rsidR="009F3451" w:rsidRPr="007275DF" w:rsidRDefault="009F3451" w:rsidP="00D00DFE">
            <w:pPr>
              <w:pStyle w:val="TAL"/>
              <w:rPr>
                <w:bCs/>
              </w:rPr>
            </w:pPr>
          </w:p>
        </w:tc>
        <w:tc>
          <w:tcPr>
            <w:tcW w:w="772" w:type="dxa"/>
          </w:tcPr>
          <w:p w14:paraId="7FE3DC2A"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63823A4E" w14:textId="77777777" w:rsidR="009F3451" w:rsidRPr="007275DF" w:rsidRDefault="009F3451" w:rsidP="00D00DFE">
            <w:pPr>
              <w:pStyle w:val="TAC"/>
              <w:rPr>
                <w:lang w:val="en-US"/>
              </w:rPr>
            </w:pPr>
            <w:r w:rsidRPr="007275DF">
              <w:t>Config 2,3</w:t>
            </w:r>
          </w:p>
        </w:tc>
        <w:tc>
          <w:tcPr>
            <w:tcW w:w="2016" w:type="dxa"/>
            <w:gridSpan w:val="2"/>
            <w:tcBorders>
              <w:bottom w:val="single" w:sz="4" w:space="0" w:color="auto"/>
            </w:tcBorders>
          </w:tcPr>
          <w:p w14:paraId="1603B6B4" w14:textId="77777777" w:rsidR="009F3451" w:rsidRPr="007275DF" w:rsidRDefault="009F3451" w:rsidP="00D00DFE">
            <w:pPr>
              <w:pStyle w:val="TAC"/>
              <w:rPr>
                <w:lang w:val="en-US"/>
              </w:rPr>
            </w:pPr>
            <w:r w:rsidRPr="007275DF">
              <w:rPr>
                <w:lang w:val="en-US"/>
              </w:rPr>
              <w:t>TDD</w:t>
            </w:r>
          </w:p>
        </w:tc>
        <w:tc>
          <w:tcPr>
            <w:tcW w:w="2147" w:type="dxa"/>
            <w:gridSpan w:val="2"/>
            <w:tcBorders>
              <w:bottom w:val="single" w:sz="4" w:space="0" w:color="auto"/>
            </w:tcBorders>
          </w:tcPr>
          <w:p w14:paraId="2784CE3D" w14:textId="77777777" w:rsidR="009F3451" w:rsidRPr="007275DF" w:rsidRDefault="009F3451" w:rsidP="00D00DFE">
            <w:pPr>
              <w:pStyle w:val="TAC"/>
              <w:rPr>
                <w:lang w:val="en-US"/>
              </w:rPr>
            </w:pPr>
            <w:r w:rsidRPr="007275DF">
              <w:rPr>
                <w:lang w:val="en-US"/>
              </w:rPr>
              <w:t>TDD</w:t>
            </w:r>
          </w:p>
        </w:tc>
      </w:tr>
      <w:tr w:rsidR="009F3451" w:rsidRPr="007275DF" w14:paraId="447D096F" w14:textId="77777777" w:rsidTr="00D00DFE">
        <w:trPr>
          <w:cantSplit/>
          <w:trHeight w:val="150"/>
        </w:trPr>
        <w:tc>
          <w:tcPr>
            <w:tcW w:w="2625" w:type="dxa"/>
            <w:gridSpan w:val="3"/>
            <w:vMerge w:val="restart"/>
            <w:tcBorders>
              <w:left w:val="single" w:sz="4" w:space="0" w:color="auto"/>
            </w:tcBorders>
          </w:tcPr>
          <w:p w14:paraId="7AE05841" w14:textId="77777777" w:rsidR="009F3451" w:rsidRPr="007275DF" w:rsidRDefault="009F3451" w:rsidP="00D00DFE">
            <w:pPr>
              <w:pStyle w:val="TAL"/>
              <w:rPr>
                <w:bCs/>
              </w:rPr>
            </w:pPr>
            <w:r w:rsidRPr="007275DF">
              <w:rPr>
                <w:bCs/>
              </w:rPr>
              <w:t>TDD configuration</w:t>
            </w:r>
          </w:p>
        </w:tc>
        <w:tc>
          <w:tcPr>
            <w:tcW w:w="772" w:type="dxa"/>
          </w:tcPr>
          <w:p w14:paraId="0BA6BB10"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16631B9F" w14:textId="77777777" w:rsidR="009F3451" w:rsidRPr="007275DF" w:rsidRDefault="009F3451" w:rsidP="00D00DFE">
            <w:pPr>
              <w:pStyle w:val="TAC"/>
            </w:pPr>
            <w:r w:rsidRPr="007275DF">
              <w:t>Config 1</w:t>
            </w:r>
          </w:p>
        </w:tc>
        <w:tc>
          <w:tcPr>
            <w:tcW w:w="2016" w:type="dxa"/>
            <w:gridSpan w:val="2"/>
            <w:tcBorders>
              <w:bottom w:val="single" w:sz="4" w:space="0" w:color="auto"/>
            </w:tcBorders>
          </w:tcPr>
          <w:p w14:paraId="73276F30"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4AE168C4" w14:textId="77777777" w:rsidR="009F3451" w:rsidRPr="007275DF" w:rsidRDefault="009F3451" w:rsidP="00D00DFE">
            <w:pPr>
              <w:pStyle w:val="TAC"/>
              <w:rPr>
                <w:lang w:val="en-US"/>
              </w:rPr>
            </w:pPr>
            <w:r w:rsidRPr="007275DF">
              <w:rPr>
                <w:lang w:val="en-US"/>
              </w:rPr>
              <w:t>Not Applicable</w:t>
            </w:r>
          </w:p>
        </w:tc>
      </w:tr>
      <w:tr w:rsidR="009F3451" w:rsidRPr="007275DF" w14:paraId="14AC23C6" w14:textId="77777777" w:rsidTr="00D00DFE">
        <w:trPr>
          <w:cantSplit/>
          <w:trHeight w:val="150"/>
        </w:trPr>
        <w:tc>
          <w:tcPr>
            <w:tcW w:w="2625" w:type="dxa"/>
            <w:gridSpan w:val="3"/>
            <w:vMerge/>
            <w:tcBorders>
              <w:left w:val="single" w:sz="4" w:space="0" w:color="auto"/>
            </w:tcBorders>
          </w:tcPr>
          <w:p w14:paraId="0BDFC630" w14:textId="77777777" w:rsidR="009F3451" w:rsidRPr="007275DF" w:rsidRDefault="009F3451" w:rsidP="00D00DFE">
            <w:pPr>
              <w:pStyle w:val="TAL"/>
              <w:rPr>
                <w:bCs/>
              </w:rPr>
            </w:pPr>
          </w:p>
        </w:tc>
        <w:tc>
          <w:tcPr>
            <w:tcW w:w="772" w:type="dxa"/>
          </w:tcPr>
          <w:p w14:paraId="22C2D144"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26E2EF87" w14:textId="77777777" w:rsidR="009F3451" w:rsidRPr="007275DF" w:rsidRDefault="009F3451" w:rsidP="00D00DFE">
            <w:pPr>
              <w:pStyle w:val="TAC"/>
            </w:pPr>
            <w:r w:rsidRPr="007275DF">
              <w:t>Config 2</w:t>
            </w:r>
          </w:p>
        </w:tc>
        <w:tc>
          <w:tcPr>
            <w:tcW w:w="2016" w:type="dxa"/>
            <w:gridSpan w:val="2"/>
            <w:tcBorders>
              <w:bottom w:val="single" w:sz="4" w:space="0" w:color="auto"/>
            </w:tcBorders>
          </w:tcPr>
          <w:p w14:paraId="6B0BCF01"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3F1145B6" w14:textId="77777777" w:rsidR="009F3451" w:rsidRPr="007275DF" w:rsidRDefault="009F3451" w:rsidP="00D00DFE">
            <w:pPr>
              <w:pStyle w:val="TAC"/>
              <w:rPr>
                <w:lang w:val="en-US"/>
              </w:rPr>
            </w:pPr>
            <w:r w:rsidRPr="007275DF">
              <w:rPr>
                <w:lang w:val="en-US"/>
              </w:rPr>
              <w:t>TDDConf.1.1</w:t>
            </w:r>
          </w:p>
        </w:tc>
      </w:tr>
      <w:tr w:rsidR="009F3451" w:rsidRPr="007275DF" w14:paraId="256FC4FD" w14:textId="77777777" w:rsidTr="00D00DFE">
        <w:trPr>
          <w:cantSplit/>
          <w:trHeight w:val="150"/>
        </w:trPr>
        <w:tc>
          <w:tcPr>
            <w:tcW w:w="2625" w:type="dxa"/>
            <w:gridSpan w:val="3"/>
            <w:vMerge/>
            <w:tcBorders>
              <w:left w:val="single" w:sz="4" w:space="0" w:color="auto"/>
            </w:tcBorders>
          </w:tcPr>
          <w:p w14:paraId="2AE50F70" w14:textId="77777777" w:rsidR="009F3451" w:rsidRPr="007275DF" w:rsidRDefault="009F3451" w:rsidP="00D00DFE">
            <w:pPr>
              <w:pStyle w:val="TAL"/>
              <w:rPr>
                <w:bCs/>
              </w:rPr>
            </w:pPr>
          </w:p>
        </w:tc>
        <w:tc>
          <w:tcPr>
            <w:tcW w:w="772" w:type="dxa"/>
          </w:tcPr>
          <w:p w14:paraId="308E117B"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554174B3" w14:textId="77777777" w:rsidR="009F3451" w:rsidRPr="007275DF" w:rsidRDefault="009F3451" w:rsidP="00D00DFE">
            <w:pPr>
              <w:pStyle w:val="TAC"/>
            </w:pPr>
            <w:r w:rsidRPr="007275DF">
              <w:t>Config 3</w:t>
            </w:r>
          </w:p>
        </w:tc>
        <w:tc>
          <w:tcPr>
            <w:tcW w:w="2016" w:type="dxa"/>
            <w:gridSpan w:val="2"/>
            <w:tcBorders>
              <w:bottom w:val="single" w:sz="4" w:space="0" w:color="auto"/>
            </w:tcBorders>
          </w:tcPr>
          <w:p w14:paraId="4B26C8C6" w14:textId="77777777" w:rsidR="009F3451" w:rsidRPr="007275DF" w:rsidRDefault="009F3451" w:rsidP="00D00DFE">
            <w:pPr>
              <w:pStyle w:val="TAC"/>
              <w:rPr>
                <w:lang w:val="en-US"/>
              </w:rPr>
            </w:pPr>
            <w:r w:rsidRPr="007275DF">
              <w:rPr>
                <w:rFonts w:cs="Arial"/>
              </w:rPr>
              <w:t>TDDConf.1.1 CCA</w:t>
            </w:r>
          </w:p>
        </w:tc>
        <w:tc>
          <w:tcPr>
            <w:tcW w:w="2147" w:type="dxa"/>
            <w:gridSpan w:val="2"/>
            <w:tcBorders>
              <w:bottom w:val="single" w:sz="4" w:space="0" w:color="auto"/>
            </w:tcBorders>
          </w:tcPr>
          <w:p w14:paraId="29F1344A" w14:textId="77777777" w:rsidR="009F3451" w:rsidRPr="007275DF" w:rsidRDefault="009F3451" w:rsidP="00D00DFE">
            <w:pPr>
              <w:pStyle w:val="TAC"/>
              <w:rPr>
                <w:lang w:val="en-US"/>
              </w:rPr>
            </w:pPr>
            <w:r w:rsidRPr="007275DF">
              <w:rPr>
                <w:lang w:val="en-US"/>
              </w:rPr>
              <w:t>TDDConf.2.1</w:t>
            </w:r>
          </w:p>
        </w:tc>
      </w:tr>
      <w:tr w:rsidR="009F3451" w:rsidRPr="007275DF" w14:paraId="29AC7DE1" w14:textId="77777777" w:rsidTr="00D00DFE">
        <w:trPr>
          <w:cantSplit/>
          <w:trHeight w:val="150"/>
        </w:trPr>
        <w:tc>
          <w:tcPr>
            <w:tcW w:w="2625" w:type="dxa"/>
            <w:gridSpan w:val="3"/>
            <w:vMerge w:val="restart"/>
            <w:tcBorders>
              <w:left w:val="single" w:sz="4" w:space="0" w:color="auto"/>
            </w:tcBorders>
          </w:tcPr>
          <w:p w14:paraId="4BE4EA09" w14:textId="77777777" w:rsidR="009F3451" w:rsidRPr="007275DF" w:rsidRDefault="009F3451" w:rsidP="00D00DFE">
            <w:pPr>
              <w:pStyle w:val="TAL"/>
            </w:pPr>
            <w:r w:rsidRPr="007275DF">
              <w:rPr>
                <w:bCs/>
              </w:rPr>
              <w:t>BW</w:t>
            </w:r>
            <w:r w:rsidRPr="007275DF">
              <w:rPr>
                <w:vertAlign w:val="subscript"/>
              </w:rPr>
              <w:t>channel</w:t>
            </w:r>
          </w:p>
        </w:tc>
        <w:tc>
          <w:tcPr>
            <w:tcW w:w="772" w:type="dxa"/>
            <w:vMerge w:val="restart"/>
          </w:tcPr>
          <w:p w14:paraId="27F34A17" w14:textId="77777777" w:rsidR="009F3451" w:rsidRPr="007275DF" w:rsidRDefault="009F3451" w:rsidP="00D00DFE">
            <w:pPr>
              <w:pStyle w:val="TAC"/>
            </w:pPr>
            <w:r w:rsidRPr="007275DF">
              <w:rPr>
                <w:rFonts w:cs="v4.2.0"/>
              </w:rPr>
              <w:t>MHz</w:t>
            </w:r>
          </w:p>
        </w:tc>
        <w:tc>
          <w:tcPr>
            <w:tcW w:w="1386" w:type="dxa"/>
            <w:tcBorders>
              <w:bottom w:val="single" w:sz="4" w:space="0" w:color="auto"/>
            </w:tcBorders>
            <w:vAlign w:val="center"/>
          </w:tcPr>
          <w:p w14:paraId="3B6E20A2"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0AE6BD3F"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50F6DDEC"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0797010B" w14:textId="77777777" w:rsidTr="00D00DFE">
        <w:trPr>
          <w:cantSplit/>
          <w:trHeight w:val="150"/>
        </w:trPr>
        <w:tc>
          <w:tcPr>
            <w:tcW w:w="2625" w:type="dxa"/>
            <w:gridSpan w:val="3"/>
            <w:vMerge/>
            <w:tcBorders>
              <w:left w:val="single" w:sz="4" w:space="0" w:color="auto"/>
            </w:tcBorders>
          </w:tcPr>
          <w:p w14:paraId="5965DDBB" w14:textId="77777777" w:rsidR="009F3451" w:rsidRPr="007275DF" w:rsidRDefault="009F3451" w:rsidP="00D00DFE">
            <w:pPr>
              <w:pStyle w:val="TAL"/>
              <w:rPr>
                <w:bCs/>
              </w:rPr>
            </w:pPr>
          </w:p>
        </w:tc>
        <w:tc>
          <w:tcPr>
            <w:tcW w:w="772" w:type="dxa"/>
            <w:vMerge/>
            <w:tcBorders>
              <w:bottom w:val="single" w:sz="4" w:space="0" w:color="auto"/>
            </w:tcBorders>
          </w:tcPr>
          <w:p w14:paraId="33F8233B"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516C4F2C"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4326226D"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2903887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26D83B98" w14:textId="77777777" w:rsidTr="00D00DFE">
        <w:trPr>
          <w:cantSplit/>
          <w:trHeight w:val="81"/>
        </w:trPr>
        <w:tc>
          <w:tcPr>
            <w:tcW w:w="2625" w:type="dxa"/>
            <w:gridSpan w:val="3"/>
            <w:vMerge w:val="restart"/>
            <w:tcBorders>
              <w:left w:val="single" w:sz="4" w:space="0" w:color="auto"/>
            </w:tcBorders>
          </w:tcPr>
          <w:p w14:paraId="470FC53C" w14:textId="77777777" w:rsidR="009F3451" w:rsidRPr="007275DF" w:rsidRDefault="009F3451" w:rsidP="00D00DFE">
            <w:pPr>
              <w:pStyle w:val="TAL"/>
              <w:rPr>
                <w:bCs/>
              </w:rPr>
            </w:pPr>
            <w:r w:rsidRPr="007275DF">
              <w:rPr>
                <w:lang w:val="en-US"/>
              </w:rPr>
              <w:t>BWP BW</w:t>
            </w:r>
          </w:p>
        </w:tc>
        <w:tc>
          <w:tcPr>
            <w:tcW w:w="772" w:type="dxa"/>
            <w:vMerge w:val="restart"/>
          </w:tcPr>
          <w:p w14:paraId="430E5827" w14:textId="77777777" w:rsidR="009F3451" w:rsidRPr="007275DF" w:rsidRDefault="009F3451" w:rsidP="00D00DFE">
            <w:pPr>
              <w:pStyle w:val="TAC"/>
            </w:pPr>
            <w:r w:rsidRPr="007275DF">
              <w:t>MHz</w:t>
            </w:r>
          </w:p>
        </w:tc>
        <w:tc>
          <w:tcPr>
            <w:tcW w:w="1386" w:type="dxa"/>
            <w:tcBorders>
              <w:bottom w:val="single" w:sz="4" w:space="0" w:color="auto"/>
            </w:tcBorders>
            <w:vAlign w:val="center"/>
          </w:tcPr>
          <w:p w14:paraId="1858A357"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2"/>
            <w:tcBorders>
              <w:bottom w:val="single" w:sz="4" w:space="0" w:color="auto"/>
            </w:tcBorders>
            <w:vAlign w:val="center"/>
          </w:tcPr>
          <w:p w14:paraId="1B7F0BE9"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3F8B22C"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48ECB452" w14:textId="77777777" w:rsidTr="00D00DFE">
        <w:trPr>
          <w:cantSplit/>
          <w:trHeight w:val="36"/>
        </w:trPr>
        <w:tc>
          <w:tcPr>
            <w:tcW w:w="2625" w:type="dxa"/>
            <w:gridSpan w:val="3"/>
            <w:vMerge/>
            <w:tcBorders>
              <w:left w:val="single" w:sz="4" w:space="0" w:color="auto"/>
            </w:tcBorders>
          </w:tcPr>
          <w:p w14:paraId="50730890" w14:textId="77777777" w:rsidR="009F3451" w:rsidRPr="007275DF" w:rsidRDefault="009F3451" w:rsidP="00D00DFE">
            <w:pPr>
              <w:pStyle w:val="TAL"/>
              <w:rPr>
                <w:bCs/>
              </w:rPr>
            </w:pPr>
          </w:p>
        </w:tc>
        <w:tc>
          <w:tcPr>
            <w:tcW w:w="772" w:type="dxa"/>
            <w:vMerge/>
            <w:tcBorders>
              <w:bottom w:val="single" w:sz="4" w:space="0" w:color="auto"/>
            </w:tcBorders>
          </w:tcPr>
          <w:p w14:paraId="681C6E0D" w14:textId="77777777" w:rsidR="009F3451" w:rsidRPr="007275DF" w:rsidRDefault="009F3451" w:rsidP="00D00DFE">
            <w:pPr>
              <w:pStyle w:val="TAC"/>
            </w:pPr>
          </w:p>
        </w:tc>
        <w:tc>
          <w:tcPr>
            <w:tcW w:w="1386" w:type="dxa"/>
            <w:tcBorders>
              <w:bottom w:val="single" w:sz="4" w:space="0" w:color="auto"/>
            </w:tcBorders>
            <w:vAlign w:val="center"/>
          </w:tcPr>
          <w:p w14:paraId="25B6DE96"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2"/>
            <w:tcBorders>
              <w:bottom w:val="single" w:sz="4" w:space="0" w:color="auto"/>
            </w:tcBorders>
            <w:vAlign w:val="center"/>
          </w:tcPr>
          <w:p w14:paraId="7385EF9D"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bottom w:val="single" w:sz="4" w:space="0" w:color="auto"/>
            </w:tcBorders>
            <w:vAlign w:val="center"/>
          </w:tcPr>
          <w:p w14:paraId="7446530B"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4182F75E" w14:textId="77777777" w:rsidTr="00D00DFE">
        <w:trPr>
          <w:cantSplit/>
          <w:trHeight w:val="36"/>
        </w:trPr>
        <w:tc>
          <w:tcPr>
            <w:tcW w:w="1094" w:type="dxa"/>
            <w:vMerge w:val="restart"/>
            <w:tcBorders>
              <w:left w:val="single" w:sz="4" w:space="0" w:color="auto"/>
            </w:tcBorders>
          </w:tcPr>
          <w:p w14:paraId="3BCE9A36"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7FFEDD15" w14:textId="77777777" w:rsidR="009F3451" w:rsidRPr="007275DF" w:rsidRDefault="009F3451" w:rsidP="00D00DFE">
            <w:pPr>
              <w:pStyle w:val="TAL"/>
              <w:rPr>
                <w:bCs/>
              </w:rPr>
            </w:pPr>
            <w:r w:rsidRPr="007275DF">
              <w:t>Initial DL BWP</w:t>
            </w:r>
          </w:p>
        </w:tc>
        <w:tc>
          <w:tcPr>
            <w:tcW w:w="772" w:type="dxa"/>
            <w:tcBorders>
              <w:bottom w:val="single" w:sz="4" w:space="0" w:color="auto"/>
            </w:tcBorders>
          </w:tcPr>
          <w:p w14:paraId="6F747C2A" w14:textId="77777777" w:rsidR="009F3451" w:rsidRPr="007275DF" w:rsidRDefault="009F3451" w:rsidP="00D00DFE">
            <w:pPr>
              <w:pStyle w:val="TAC"/>
            </w:pPr>
          </w:p>
        </w:tc>
        <w:tc>
          <w:tcPr>
            <w:tcW w:w="1386" w:type="dxa"/>
            <w:vMerge w:val="restart"/>
            <w:vAlign w:val="center"/>
          </w:tcPr>
          <w:p w14:paraId="62CC5C1B" w14:textId="77777777" w:rsidR="009F3451" w:rsidRPr="007275DF" w:rsidRDefault="009F3451" w:rsidP="00D00DFE">
            <w:pPr>
              <w:pStyle w:val="TAC"/>
            </w:pPr>
            <w:r w:rsidRPr="007275DF">
              <w:t>Config 1,2,3</w:t>
            </w:r>
          </w:p>
        </w:tc>
        <w:tc>
          <w:tcPr>
            <w:tcW w:w="2016" w:type="dxa"/>
            <w:gridSpan w:val="2"/>
            <w:tcBorders>
              <w:bottom w:val="single" w:sz="4" w:space="0" w:color="auto"/>
            </w:tcBorders>
          </w:tcPr>
          <w:p w14:paraId="54F65398" w14:textId="77777777" w:rsidR="009F3451" w:rsidRPr="007275DF" w:rsidRDefault="009F3451" w:rsidP="00D00DFE">
            <w:pPr>
              <w:pStyle w:val="TAC"/>
              <w:rPr>
                <w:szCs w:val="18"/>
              </w:rPr>
            </w:pPr>
            <w:r w:rsidRPr="007275DF">
              <w:t>DLBWP.0.1</w:t>
            </w:r>
          </w:p>
        </w:tc>
        <w:tc>
          <w:tcPr>
            <w:tcW w:w="2147" w:type="dxa"/>
            <w:gridSpan w:val="2"/>
            <w:tcBorders>
              <w:bottom w:val="single" w:sz="4" w:space="0" w:color="auto"/>
            </w:tcBorders>
          </w:tcPr>
          <w:p w14:paraId="08F1DB9E" w14:textId="77777777" w:rsidR="009F3451" w:rsidRPr="007275DF" w:rsidRDefault="009F3451" w:rsidP="00D00DFE">
            <w:pPr>
              <w:pStyle w:val="TAC"/>
              <w:rPr>
                <w:szCs w:val="18"/>
              </w:rPr>
            </w:pPr>
            <w:r w:rsidRPr="007275DF">
              <w:rPr>
                <w:szCs w:val="18"/>
              </w:rPr>
              <w:t>NA</w:t>
            </w:r>
          </w:p>
        </w:tc>
      </w:tr>
      <w:tr w:rsidR="009F3451" w:rsidRPr="007275DF" w14:paraId="43D38717" w14:textId="77777777" w:rsidTr="00D00DFE">
        <w:trPr>
          <w:cantSplit/>
          <w:trHeight w:val="36"/>
        </w:trPr>
        <w:tc>
          <w:tcPr>
            <w:tcW w:w="1094" w:type="dxa"/>
            <w:vMerge/>
            <w:tcBorders>
              <w:left w:val="single" w:sz="4" w:space="0" w:color="auto"/>
            </w:tcBorders>
          </w:tcPr>
          <w:p w14:paraId="5858A91D" w14:textId="77777777" w:rsidR="009F3451" w:rsidRPr="007275DF" w:rsidRDefault="009F3451" w:rsidP="00D00DFE">
            <w:pPr>
              <w:pStyle w:val="TAL"/>
              <w:rPr>
                <w:lang w:val="en-US"/>
              </w:rPr>
            </w:pPr>
          </w:p>
        </w:tc>
        <w:tc>
          <w:tcPr>
            <w:tcW w:w="1531" w:type="dxa"/>
            <w:gridSpan w:val="2"/>
            <w:tcBorders>
              <w:left w:val="single" w:sz="4" w:space="0" w:color="auto"/>
            </w:tcBorders>
          </w:tcPr>
          <w:p w14:paraId="5C5CA0D0" w14:textId="77777777" w:rsidR="009F3451" w:rsidRPr="007275DF" w:rsidRDefault="009F3451" w:rsidP="00D00DFE">
            <w:pPr>
              <w:pStyle w:val="TAL"/>
            </w:pPr>
            <w:r w:rsidRPr="007275DF">
              <w:t>Initial UL BWP</w:t>
            </w:r>
          </w:p>
        </w:tc>
        <w:tc>
          <w:tcPr>
            <w:tcW w:w="772" w:type="dxa"/>
            <w:tcBorders>
              <w:bottom w:val="single" w:sz="4" w:space="0" w:color="auto"/>
            </w:tcBorders>
          </w:tcPr>
          <w:p w14:paraId="68923F40" w14:textId="77777777" w:rsidR="009F3451" w:rsidRPr="007275DF" w:rsidRDefault="009F3451" w:rsidP="00D00DFE">
            <w:pPr>
              <w:pStyle w:val="TAC"/>
            </w:pPr>
          </w:p>
        </w:tc>
        <w:tc>
          <w:tcPr>
            <w:tcW w:w="1386" w:type="dxa"/>
            <w:vMerge/>
            <w:vAlign w:val="center"/>
          </w:tcPr>
          <w:p w14:paraId="4D916579" w14:textId="77777777" w:rsidR="009F3451" w:rsidRPr="007275DF" w:rsidRDefault="009F3451" w:rsidP="00D00DFE">
            <w:pPr>
              <w:pStyle w:val="TAC"/>
            </w:pPr>
          </w:p>
        </w:tc>
        <w:tc>
          <w:tcPr>
            <w:tcW w:w="2016" w:type="dxa"/>
            <w:gridSpan w:val="2"/>
            <w:tcBorders>
              <w:bottom w:val="single" w:sz="4" w:space="0" w:color="auto"/>
            </w:tcBorders>
          </w:tcPr>
          <w:p w14:paraId="5DEEAA06" w14:textId="77777777" w:rsidR="009F3451" w:rsidRPr="007275DF" w:rsidRDefault="009F3451" w:rsidP="00D00DFE">
            <w:pPr>
              <w:pStyle w:val="TAC"/>
            </w:pPr>
            <w:r w:rsidRPr="007275DF">
              <w:rPr>
                <w:bCs/>
              </w:rPr>
              <w:t>ULBWP.0.1</w:t>
            </w:r>
          </w:p>
        </w:tc>
        <w:tc>
          <w:tcPr>
            <w:tcW w:w="2147" w:type="dxa"/>
            <w:gridSpan w:val="2"/>
            <w:tcBorders>
              <w:bottom w:val="single" w:sz="4" w:space="0" w:color="auto"/>
            </w:tcBorders>
          </w:tcPr>
          <w:p w14:paraId="27FD8491" w14:textId="77777777" w:rsidR="009F3451" w:rsidRPr="007275DF" w:rsidRDefault="009F3451" w:rsidP="00D00DFE">
            <w:pPr>
              <w:pStyle w:val="TAC"/>
            </w:pPr>
            <w:r w:rsidRPr="007275DF">
              <w:t>NA</w:t>
            </w:r>
          </w:p>
        </w:tc>
      </w:tr>
      <w:tr w:rsidR="009F3451" w:rsidRPr="007275DF" w14:paraId="43B24334" w14:textId="77777777" w:rsidTr="00D00DFE">
        <w:trPr>
          <w:cantSplit/>
          <w:trHeight w:val="36"/>
        </w:trPr>
        <w:tc>
          <w:tcPr>
            <w:tcW w:w="1094" w:type="dxa"/>
            <w:vMerge/>
            <w:tcBorders>
              <w:left w:val="single" w:sz="4" w:space="0" w:color="auto"/>
            </w:tcBorders>
          </w:tcPr>
          <w:p w14:paraId="24F26416" w14:textId="77777777" w:rsidR="009F3451" w:rsidRPr="007275DF" w:rsidRDefault="009F3451" w:rsidP="00D00DFE">
            <w:pPr>
              <w:pStyle w:val="TAL"/>
              <w:rPr>
                <w:bCs/>
              </w:rPr>
            </w:pPr>
          </w:p>
        </w:tc>
        <w:tc>
          <w:tcPr>
            <w:tcW w:w="1531" w:type="dxa"/>
            <w:gridSpan w:val="2"/>
            <w:tcBorders>
              <w:left w:val="single" w:sz="4" w:space="0" w:color="auto"/>
            </w:tcBorders>
          </w:tcPr>
          <w:p w14:paraId="01F65499" w14:textId="77777777" w:rsidR="009F3451" w:rsidRPr="007275DF" w:rsidRDefault="009F3451" w:rsidP="00D00DFE">
            <w:pPr>
              <w:pStyle w:val="TAL"/>
              <w:rPr>
                <w:bCs/>
              </w:rPr>
            </w:pPr>
            <w:r w:rsidRPr="007275DF">
              <w:t>Dedicated DL BWP</w:t>
            </w:r>
          </w:p>
        </w:tc>
        <w:tc>
          <w:tcPr>
            <w:tcW w:w="772" w:type="dxa"/>
            <w:tcBorders>
              <w:bottom w:val="single" w:sz="4" w:space="0" w:color="auto"/>
            </w:tcBorders>
          </w:tcPr>
          <w:p w14:paraId="62181253" w14:textId="77777777" w:rsidR="009F3451" w:rsidRPr="007275DF" w:rsidRDefault="009F3451" w:rsidP="00D00DFE">
            <w:pPr>
              <w:pStyle w:val="TAC"/>
            </w:pPr>
          </w:p>
        </w:tc>
        <w:tc>
          <w:tcPr>
            <w:tcW w:w="1386" w:type="dxa"/>
            <w:vMerge/>
            <w:vAlign w:val="center"/>
          </w:tcPr>
          <w:p w14:paraId="5083E274" w14:textId="77777777" w:rsidR="009F3451" w:rsidRPr="007275DF" w:rsidRDefault="009F3451" w:rsidP="00D00DFE">
            <w:pPr>
              <w:pStyle w:val="TAC"/>
            </w:pPr>
          </w:p>
        </w:tc>
        <w:tc>
          <w:tcPr>
            <w:tcW w:w="2016" w:type="dxa"/>
            <w:gridSpan w:val="2"/>
            <w:tcBorders>
              <w:bottom w:val="single" w:sz="4" w:space="0" w:color="auto"/>
            </w:tcBorders>
          </w:tcPr>
          <w:p w14:paraId="6E9366FC" w14:textId="77777777" w:rsidR="009F3451" w:rsidRPr="007275DF" w:rsidRDefault="009F3451" w:rsidP="00D00DFE">
            <w:pPr>
              <w:pStyle w:val="TAC"/>
              <w:rPr>
                <w:szCs w:val="18"/>
              </w:rPr>
            </w:pPr>
            <w:r w:rsidRPr="007275DF">
              <w:t>DLBWP.1.1</w:t>
            </w:r>
          </w:p>
        </w:tc>
        <w:tc>
          <w:tcPr>
            <w:tcW w:w="2147" w:type="dxa"/>
            <w:gridSpan w:val="2"/>
            <w:tcBorders>
              <w:bottom w:val="single" w:sz="4" w:space="0" w:color="auto"/>
            </w:tcBorders>
          </w:tcPr>
          <w:p w14:paraId="27E2D280" w14:textId="77777777" w:rsidR="009F3451" w:rsidRPr="007275DF" w:rsidRDefault="009F3451" w:rsidP="00D00DFE">
            <w:pPr>
              <w:pStyle w:val="TAC"/>
              <w:rPr>
                <w:szCs w:val="18"/>
              </w:rPr>
            </w:pPr>
            <w:r w:rsidRPr="007275DF">
              <w:rPr>
                <w:szCs w:val="18"/>
              </w:rPr>
              <w:t>NA</w:t>
            </w:r>
          </w:p>
        </w:tc>
      </w:tr>
      <w:tr w:rsidR="009F3451" w:rsidRPr="007275DF" w14:paraId="4F1B5526" w14:textId="77777777" w:rsidTr="00D00DFE">
        <w:trPr>
          <w:cantSplit/>
          <w:trHeight w:val="36"/>
        </w:trPr>
        <w:tc>
          <w:tcPr>
            <w:tcW w:w="1094" w:type="dxa"/>
            <w:vMerge/>
            <w:tcBorders>
              <w:left w:val="single" w:sz="4" w:space="0" w:color="auto"/>
              <w:bottom w:val="single" w:sz="4" w:space="0" w:color="auto"/>
            </w:tcBorders>
          </w:tcPr>
          <w:p w14:paraId="28C8FF67"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41FAE045" w14:textId="77777777" w:rsidR="009F3451" w:rsidRPr="007275DF" w:rsidRDefault="009F3451" w:rsidP="00D00DFE">
            <w:pPr>
              <w:pStyle w:val="TAL"/>
              <w:rPr>
                <w:bCs/>
              </w:rPr>
            </w:pPr>
            <w:r w:rsidRPr="007275DF">
              <w:rPr>
                <w:bCs/>
              </w:rPr>
              <w:t>Dedicated UL BWP</w:t>
            </w:r>
          </w:p>
        </w:tc>
        <w:tc>
          <w:tcPr>
            <w:tcW w:w="772" w:type="dxa"/>
            <w:tcBorders>
              <w:bottom w:val="single" w:sz="4" w:space="0" w:color="auto"/>
            </w:tcBorders>
          </w:tcPr>
          <w:p w14:paraId="507A8657" w14:textId="77777777" w:rsidR="009F3451" w:rsidRPr="007275DF" w:rsidRDefault="009F3451" w:rsidP="00D00DFE">
            <w:pPr>
              <w:pStyle w:val="TAC"/>
            </w:pPr>
          </w:p>
        </w:tc>
        <w:tc>
          <w:tcPr>
            <w:tcW w:w="1386" w:type="dxa"/>
            <w:vMerge/>
            <w:tcBorders>
              <w:bottom w:val="single" w:sz="4" w:space="0" w:color="auto"/>
            </w:tcBorders>
            <w:vAlign w:val="center"/>
          </w:tcPr>
          <w:p w14:paraId="07809831" w14:textId="77777777" w:rsidR="009F3451" w:rsidRPr="007275DF" w:rsidRDefault="009F3451" w:rsidP="00D00DFE">
            <w:pPr>
              <w:pStyle w:val="TAC"/>
            </w:pPr>
          </w:p>
        </w:tc>
        <w:tc>
          <w:tcPr>
            <w:tcW w:w="2016" w:type="dxa"/>
            <w:gridSpan w:val="2"/>
            <w:tcBorders>
              <w:bottom w:val="single" w:sz="4" w:space="0" w:color="auto"/>
            </w:tcBorders>
            <w:vAlign w:val="center"/>
          </w:tcPr>
          <w:p w14:paraId="6B5B4872" w14:textId="77777777" w:rsidR="009F3451" w:rsidRPr="007275DF" w:rsidRDefault="009F3451" w:rsidP="00D00DFE">
            <w:pPr>
              <w:pStyle w:val="TAC"/>
              <w:rPr>
                <w:szCs w:val="18"/>
              </w:rPr>
            </w:pPr>
            <w:r w:rsidRPr="007275DF">
              <w:t>ULBWP.1.1</w:t>
            </w:r>
          </w:p>
        </w:tc>
        <w:tc>
          <w:tcPr>
            <w:tcW w:w="2147" w:type="dxa"/>
            <w:gridSpan w:val="2"/>
            <w:tcBorders>
              <w:bottom w:val="single" w:sz="4" w:space="0" w:color="auto"/>
            </w:tcBorders>
            <w:vAlign w:val="center"/>
          </w:tcPr>
          <w:p w14:paraId="27F7238B" w14:textId="77777777" w:rsidR="009F3451" w:rsidRPr="007275DF" w:rsidRDefault="009F3451" w:rsidP="00D00DFE">
            <w:pPr>
              <w:pStyle w:val="TAC"/>
              <w:rPr>
                <w:szCs w:val="18"/>
              </w:rPr>
            </w:pPr>
            <w:r w:rsidRPr="007275DF">
              <w:rPr>
                <w:szCs w:val="18"/>
              </w:rPr>
              <w:t>NA</w:t>
            </w:r>
          </w:p>
        </w:tc>
      </w:tr>
      <w:tr w:rsidR="009F3451" w:rsidRPr="007275DF" w14:paraId="7C01AC47" w14:textId="77777777" w:rsidTr="00D00DFE">
        <w:trPr>
          <w:cantSplit/>
          <w:trHeight w:val="443"/>
        </w:trPr>
        <w:tc>
          <w:tcPr>
            <w:tcW w:w="2625" w:type="dxa"/>
            <w:gridSpan w:val="3"/>
            <w:tcBorders>
              <w:left w:val="single" w:sz="4" w:space="0" w:color="auto"/>
            </w:tcBorders>
          </w:tcPr>
          <w:p w14:paraId="669E81D9" w14:textId="77777777" w:rsidR="009F3451" w:rsidRPr="007275DF" w:rsidRDefault="009F3451" w:rsidP="00D00DFE">
            <w:pPr>
              <w:pStyle w:val="TAL"/>
              <w:rPr>
                <w:bCs/>
              </w:rPr>
            </w:pPr>
            <w:r w:rsidRPr="007275DF">
              <w:rPr>
                <w:bCs/>
              </w:rPr>
              <w:t>TRS configuration</w:t>
            </w:r>
          </w:p>
        </w:tc>
        <w:tc>
          <w:tcPr>
            <w:tcW w:w="772" w:type="dxa"/>
          </w:tcPr>
          <w:p w14:paraId="69E84303" w14:textId="77777777" w:rsidR="009F3451" w:rsidRPr="007275DF" w:rsidRDefault="009F3451" w:rsidP="00D00DFE">
            <w:pPr>
              <w:pStyle w:val="TAC"/>
            </w:pPr>
          </w:p>
        </w:tc>
        <w:tc>
          <w:tcPr>
            <w:tcW w:w="1386" w:type="dxa"/>
            <w:tcBorders>
              <w:bottom w:val="single" w:sz="4" w:space="0" w:color="auto"/>
            </w:tcBorders>
            <w:vAlign w:val="center"/>
          </w:tcPr>
          <w:p w14:paraId="0E5FBA7C"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tcPr>
          <w:p w14:paraId="0981EC36" w14:textId="77777777" w:rsidR="009F3451" w:rsidRPr="007275DF" w:rsidRDefault="009F3451" w:rsidP="00D00DFE">
            <w:pPr>
              <w:pStyle w:val="TAC"/>
            </w:pPr>
            <w:r w:rsidRPr="007275DF">
              <w:rPr>
                <w:bCs/>
              </w:rPr>
              <w:t>TRS.1.2 TDD</w:t>
            </w:r>
          </w:p>
        </w:tc>
        <w:tc>
          <w:tcPr>
            <w:tcW w:w="2147" w:type="dxa"/>
            <w:gridSpan w:val="2"/>
            <w:tcBorders>
              <w:bottom w:val="single" w:sz="4" w:space="0" w:color="auto"/>
            </w:tcBorders>
          </w:tcPr>
          <w:p w14:paraId="584F79D4" w14:textId="77777777" w:rsidR="009F3451" w:rsidRPr="007275DF" w:rsidRDefault="009F3451" w:rsidP="00D00DFE">
            <w:pPr>
              <w:pStyle w:val="TAC"/>
            </w:pPr>
            <w:r w:rsidRPr="007275DF">
              <w:rPr>
                <w:bCs/>
              </w:rPr>
              <w:t>NA</w:t>
            </w:r>
          </w:p>
        </w:tc>
      </w:tr>
      <w:tr w:rsidR="009F3451" w:rsidRPr="007275DF" w14:paraId="21501AFD" w14:textId="77777777" w:rsidTr="00D00DFE">
        <w:trPr>
          <w:cantSplit/>
          <w:trHeight w:val="443"/>
        </w:trPr>
        <w:tc>
          <w:tcPr>
            <w:tcW w:w="2625" w:type="dxa"/>
            <w:gridSpan w:val="3"/>
            <w:tcBorders>
              <w:left w:val="single" w:sz="4" w:space="0" w:color="auto"/>
              <w:bottom w:val="single" w:sz="4" w:space="0" w:color="auto"/>
            </w:tcBorders>
          </w:tcPr>
          <w:p w14:paraId="673B2011" w14:textId="77777777" w:rsidR="009F3451" w:rsidRPr="007275DF" w:rsidRDefault="009F3451" w:rsidP="00D00DFE">
            <w:pPr>
              <w:pStyle w:val="TAL"/>
            </w:pPr>
            <w:r w:rsidRPr="007275DF">
              <w:rPr>
                <w:bCs/>
              </w:rPr>
              <w:t xml:space="preserve">OCNG Patterns defined in A.3.2.1.1 (OP.1) </w:t>
            </w:r>
          </w:p>
        </w:tc>
        <w:tc>
          <w:tcPr>
            <w:tcW w:w="772" w:type="dxa"/>
            <w:tcBorders>
              <w:bottom w:val="single" w:sz="4" w:space="0" w:color="auto"/>
            </w:tcBorders>
          </w:tcPr>
          <w:p w14:paraId="624A2B2D" w14:textId="77777777" w:rsidR="009F3451" w:rsidRPr="007275DF" w:rsidRDefault="009F3451" w:rsidP="00D00DFE">
            <w:pPr>
              <w:pStyle w:val="TAC"/>
            </w:pPr>
          </w:p>
        </w:tc>
        <w:tc>
          <w:tcPr>
            <w:tcW w:w="1386" w:type="dxa"/>
            <w:tcBorders>
              <w:bottom w:val="single" w:sz="4" w:space="0" w:color="auto"/>
            </w:tcBorders>
          </w:tcPr>
          <w:p w14:paraId="526758FB" w14:textId="77777777" w:rsidR="009F3451" w:rsidRPr="007275DF" w:rsidRDefault="009F3451" w:rsidP="00D00DFE">
            <w:pPr>
              <w:pStyle w:val="TAC"/>
            </w:pPr>
            <w:r w:rsidRPr="007275DF">
              <w:t>Config 1,2,3</w:t>
            </w:r>
          </w:p>
        </w:tc>
        <w:tc>
          <w:tcPr>
            <w:tcW w:w="2016" w:type="dxa"/>
            <w:gridSpan w:val="2"/>
            <w:tcBorders>
              <w:bottom w:val="single" w:sz="4" w:space="0" w:color="auto"/>
            </w:tcBorders>
          </w:tcPr>
          <w:p w14:paraId="61CD63C8" w14:textId="77777777" w:rsidR="009F3451" w:rsidRPr="007275DF" w:rsidRDefault="009F3451" w:rsidP="00D00DFE">
            <w:pPr>
              <w:pStyle w:val="TAC"/>
              <w:rPr>
                <w:rFonts w:cs="v4.2.0"/>
              </w:rPr>
            </w:pPr>
            <w:r w:rsidRPr="007275DF">
              <w:t xml:space="preserve">OP.1 </w:t>
            </w:r>
          </w:p>
        </w:tc>
        <w:tc>
          <w:tcPr>
            <w:tcW w:w="2147" w:type="dxa"/>
            <w:gridSpan w:val="2"/>
            <w:tcBorders>
              <w:bottom w:val="single" w:sz="4" w:space="0" w:color="auto"/>
            </w:tcBorders>
          </w:tcPr>
          <w:p w14:paraId="1F79DE41" w14:textId="77777777" w:rsidR="009F3451" w:rsidRPr="007275DF" w:rsidRDefault="009F3451" w:rsidP="00D00DFE">
            <w:pPr>
              <w:pStyle w:val="TAC"/>
              <w:rPr>
                <w:rFonts w:cs="v4.2.0"/>
              </w:rPr>
            </w:pPr>
            <w:r w:rsidRPr="007275DF">
              <w:t>OP.1</w:t>
            </w:r>
          </w:p>
        </w:tc>
      </w:tr>
      <w:tr w:rsidR="009F3451" w:rsidRPr="007275DF" w14:paraId="529201AC" w14:textId="77777777" w:rsidTr="00D00DFE">
        <w:trPr>
          <w:cantSplit/>
          <w:trHeight w:val="259"/>
        </w:trPr>
        <w:tc>
          <w:tcPr>
            <w:tcW w:w="2625" w:type="dxa"/>
            <w:gridSpan w:val="3"/>
            <w:tcBorders>
              <w:left w:val="single" w:sz="4" w:space="0" w:color="auto"/>
            </w:tcBorders>
          </w:tcPr>
          <w:p w14:paraId="1928184E" w14:textId="77777777" w:rsidR="009F3451" w:rsidRPr="007275DF" w:rsidRDefault="009F3451" w:rsidP="00D00DFE">
            <w:pPr>
              <w:pStyle w:val="TAL"/>
              <w:rPr>
                <w:lang w:val="en-US"/>
              </w:rPr>
            </w:pPr>
            <w:r w:rsidRPr="007275DF">
              <w:rPr>
                <w:lang w:val="en-US"/>
              </w:rPr>
              <w:t>PDSCH Reference measurement channel</w:t>
            </w:r>
          </w:p>
        </w:tc>
        <w:tc>
          <w:tcPr>
            <w:tcW w:w="772" w:type="dxa"/>
            <w:tcBorders>
              <w:bottom w:val="single" w:sz="4" w:space="0" w:color="auto"/>
            </w:tcBorders>
          </w:tcPr>
          <w:p w14:paraId="32392B40" w14:textId="77777777" w:rsidR="009F3451" w:rsidRPr="007275DF" w:rsidRDefault="009F3451" w:rsidP="00D00DFE">
            <w:pPr>
              <w:pStyle w:val="TAC"/>
            </w:pPr>
          </w:p>
        </w:tc>
        <w:tc>
          <w:tcPr>
            <w:tcW w:w="1386" w:type="dxa"/>
            <w:tcBorders>
              <w:bottom w:val="single" w:sz="4" w:space="0" w:color="auto"/>
            </w:tcBorders>
            <w:vAlign w:val="center"/>
          </w:tcPr>
          <w:p w14:paraId="563CF198"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7B0D28A9" w14:textId="77777777" w:rsidR="009F3451" w:rsidRPr="007275DF" w:rsidRDefault="009F3451" w:rsidP="00D00DFE">
            <w:pPr>
              <w:pStyle w:val="TAC"/>
            </w:pPr>
            <w:r w:rsidRPr="007275DF">
              <w:rPr>
                <w:rFonts w:cs="v4.2.0"/>
                <w:bCs/>
                <w:lang w:eastAsia="zh-CN"/>
              </w:rPr>
              <w:t>SR.1.1 CCA</w:t>
            </w:r>
          </w:p>
        </w:tc>
        <w:tc>
          <w:tcPr>
            <w:tcW w:w="2147" w:type="dxa"/>
            <w:gridSpan w:val="2"/>
          </w:tcPr>
          <w:p w14:paraId="42DDD06F" w14:textId="77777777" w:rsidR="009F3451" w:rsidRPr="007275DF" w:rsidRDefault="009F3451" w:rsidP="00D00DFE">
            <w:pPr>
              <w:pStyle w:val="TAC"/>
            </w:pPr>
          </w:p>
        </w:tc>
      </w:tr>
      <w:tr w:rsidR="009F3451" w:rsidRPr="007275DF" w14:paraId="607142B9" w14:textId="77777777" w:rsidTr="00D00DFE">
        <w:trPr>
          <w:cantSplit/>
          <w:trHeight w:val="259"/>
        </w:trPr>
        <w:tc>
          <w:tcPr>
            <w:tcW w:w="2625" w:type="dxa"/>
            <w:gridSpan w:val="3"/>
            <w:tcBorders>
              <w:left w:val="single" w:sz="4" w:space="0" w:color="auto"/>
            </w:tcBorders>
          </w:tcPr>
          <w:p w14:paraId="46570B09" w14:textId="77777777" w:rsidR="009F3451" w:rsidRPr="007275DF" w:rsidRDefault="009F3451" w:rsidP="00D00DFE">
            <w:pPr>
              <w:pStyle w:val="TAL"/>
              <w:rPr>
                <w:lang w:val="en-US"/>
              </w:rPr>
            </w:pPr>
            <w:r w:rsidRPr="007275DF">
              <w:rPr>
                <w:rFonts w:cs="v5.0.0"/>
              </w:rPr>
              <w:t>CORESET Reference Channel</w:t>
            </w:r>
          </w:p>
        </w:tc>
        <w:tc>
          <w:tcPr>
            <w:tcW w:w="772" w:type="dxa"/>
            <w:tcBorders>
              <w:bottom w:val="single" w:sz="4" w:space="0" w:color="auto"/>
            </w:tcBorders>
          </w:tcPr>
          <w:p w14:paraId="144F3329" w14:textId="77777777" w:rsidR="009F3451" w:rsidRPr="007275DF" w:rsidRDefault="009F3451" w:rsidP="00D00DFE">
            <w:pPr>
              <w:pStyle w:val="TAC"/>
            </w:pPr>
          </w:p>
        </w:tc>
        <w:tc>
          <w:tcPr>
            <w:tcW w:w="1386" w:type="dxa"/>
            <w:tcBorders>
              <w:bottom w:val="single" w:sz="4" w:space="0" w:color="auto"/>
            </w:tcBorders>
            <w:vAlign w:val="center"/>
          </w:tcPr>
          <w:p w14:paraId="3D6A6C09" w14:textId="77777777" w:rsidR="009F3451" w:rsidRPr="007275DF" w:rsidRDefault="009F3451" w:rsidP="00D00DFE">
            <w:pPr>
              <w:pStyle w:val="TAC"/>
            </w:pPr>
            <w:r w:rsidRPr="007275DF">
              <w:t>Config</w:t>
            </w:r>
            <w:r w:rsidRPr="007275DF">
              <w:rPr>
                <w:szCs w:val="18"/>
              </w:rPr>
              <w:t xml:space="preserve"> 1,2,3</w:t>
            </w:r>
          </w:p>
        </w:tc>
        <w:tc>
          <w:tcPr>
            <w:tcW w:w="2016" w:type="dxa"/>
            <w:gridSpan w:val="2"/>
            <w:tcBorders>
              <w:bottom w:val="single" w:sz="4" w:space="0" w:color="auto"/>
            </w:tcBorders>
            <w:vAlign w:val="center"/>
          </w:tcPr>
          <w:p w14:paraId="36BF5B54" w14:textId="77777777" w:rsidR="009F3451" w:rsidRPr="007275DF" w:rsidRDefault="009F3451" w:rsidP="00D00DFE">
            <w:pPr>
              <w:pStyle w:val="TAC"/>
            </w:pPr>
            <w:r w:rsidRPr="007275DF">
              <w:rPr>
                <w:rFonts w:cs="v4.2.0"/>
                <w:bCs/>
                <w:lang w:eastAsia="zh-CN"/>
              </w:rPr>
              <w:t>CR.1.1 CCA</w:t>
            </w:r>
          </w:p>
        </w:tc>
        <w:tc>
          <w:tcPr>
            <w:tcW w:w="2147" w:type="dxa"/>
            <w:gridSpan w:val="2"/>
          </w:tcPr>
          <w:p w14:paraId="661F78FC" w14:textId="77777777" w:rsidR="009F3451" w:rsidRPr="007275DF" w:rsidRDefault="009F3451" w:rsidP="00D00DFE">
            <w:pPr>
              <w:pStyle w:val="TAC"/>
            </w:pPr>
          </w:p>
        </w:tc>
      </w:tr>
      <w:tr w:rsidR="009F3451" w:rsidRPr="007275DF" w14:paraId="76BA2F35" w14:textId="77777777" w:rsidTr="00D00DFE">
        <w:trPr>
          <w:cantSplit/>
          <w:trHeight w:val="259"/>
        </w:trPr>
        <w:tc>
          <w:tcPr>
            <w:tcW w:w="1312" w:type="dxa"/>
            <w:gridSpan w:val="2"/>
            <w:tcBorders>
              <w:left w:val="single" w:sz="4" w:space="0" w:color="auto"/>
              <w:bottom w:val="nil"/>
            </w:tcBorders>
          </w:tcPr>
          <w:p w14:paraId="7419919D"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13F42F25"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
          <w:p w14:paraId="19C162B4" w14:textId="77777777" w:rsidR="009F3451" w:rsidRPr="007275DF" w:rsidRDefault="009F3451" w:rsidP="00D00DFE">
            <w:pPr>
              <w:pStyle w:val="TAC"/>
            </w:pPr>
          </w:p>
        </w:tc>
        <w:tc>
          <w:tcPr>
            <w:tcW w:w="1386" w:type="dxa"/>
            <w:tcBorders>
              <w:bottom w:val="single" w:sz="4" w:space="0" w:color="auto"/>
            </w:tcBorders>
            <w:vAlign w:val="center"/>
          </w:tcPr>
          <w:p w14:paraId="2AF45913" w14:textId="77777777" w:rsidR="009F3451" w:rsidRPr="007275DF" w:rsidRDefault="009F3451" w:rsidP="00D00DFE">
            <w:pPr>
              <w:pStyle w:val="TAC"/>
              <w:rPr>
                <w:lang w:val="en-US"/>
              </w:rPr>
            </w:pPr>
            <w:r w:rsidRPr="007275DF">
              <w:rPr>
                <w:lang w:eastAsia="zh-CN"/>
              </w:rPr>
              <w:t>Config 1,2</w:t>
            </w:r>
          </w:p>
        </w:tc>
        <w:tc>
          <w:tcPr>
            <w:tcW w:w="2016" w:type="dxa"/>
            <w:gridSpan w:val="2"/>
            <w:tcBorders>
              <w:bottom w:val="single" w:sz="4" w:space="0" w:color="auto"/>
            </w:tcBorders>
            <w:vAlign w:val="center"/>
          </w:tcPr>
          <w:p w14:paraId="7B0A04E4" w14:textId="77777777" w:rsidR="009F3451" w:rsidRPr="007275DF" w:rsidRDefault="009F3451" w:rsidP="00D00DFE">
            <w:pPr>
              <w:pStyle w:val="TAC"/>
              <w:rPr>
                <w:lang w:val="en-US"/>
              </w:rPr>
            </w:pPr>
            <w:r w:rsidRPr="007275DF">
              <w:rPr>
                <w:bCs/>
                <w:lang w:eastAsia="zh-CN"/>
              </w:rPr>
              <w:t>SSB.1 CCA</w:t>
            </w:r>
          </w:p>
        </w:tc>
        <w:tc>
          <w:tcPr>
            <w:tcW w:w="2147" w:type="dxa"/>
            <w:gridSpan w:val="2"/>
            <w:vAlign w:val="center"/>
          </w:tcPr>
          <w:p w14:paraId="4A6A9A9C" w14:textId="77777777" w:rsidR="009F3451" w:rsidRPr="007275DF" w:rsidRDefault="009F3451" w:rsidP="00D00DFE">
            <w:pPr>
              <w:pStyle w:val="TAC"/>
            </w:pPr>
            <w:r w:rsidRPr="007275DF">
              <w:rPr>
                <w:lang w:eastAsia="zh-CN"/>
              </w:rPr>
              <w:t>SSB.1 FR1</w:t>
            </w:r>
          </w:p>
        </w:tc>
      </w:tr>
      <w:tr w:rsidR="009F3451" w:rsidRPr="007275DF" w14:paraId="66731832" w14:textId="77777777" w:rsidTr="00D00DFE">
        <w:trPr>
          <w:cantSplit/>
          <w:trHeight w:val="232"/>
        </w:trPr>
        <w:tc>
          <w:tcPr>
            <w:tcW w:w="1312" w:type="dxa"/>
            <w:gridSpan w:val="2"/>
            <w:tcBorders>
              <w:top w:val="nil"/>
              <w:left w:val="single" w:sz="4" w:space="0" w:color="auto"/>
              <w:bottom w:val="nil"/>
            </w:tcBorders>
          </w:tcPr>
          <w:p w14:paraId="5FB1EA9B" w14:textId="77777777" w:rsidR="009F3451" w:rsidRPr="007275DF" w:rsidRDefault="009F3451" w:rsidP="00D00DFE">
            <w:pPr>
              <w:pStyle w:val="TAL"/>
            </w:pPr>
          </w:p>
        </w:tc>
        <w:tc>
          <w:tcPr>
            <w:tcW w:w="1313" w:type="dxa"/>
            <w:vMerge/>
            <w:tcBorders>
              <w:left w:val="single" w:sz="4" w:space="0" w:color="auto"/>
            </w:tcBorders>
          </w:tcPr>
          <w:p w14:paraId="47821AF1" w14:textId="77777777" w:rsidR="009F3451" w:rsidRPr="007275DF" w:rsidRDefault="009F3451" w:rsidP="00D00DFE">
            <w:pPr>
              <w:pStyle w:val="TAL"/>
            </w:pPr>
          </w:p>
        </w:tc>
        <w:tc>
          <w:tcPr>
            <w:tcW w:w="772" w:type="dxa"/>
            <w:tcBorders>
              <w:bottom w:val="single" w:sz="4" w:space="0" w:color="auto"/>
            </w:tcBorders>
          </w:tcPr>
          <w:p w14:paraId="65507933" w14:textId="77777777" w:rsidR="009F3451" w:rsidRPr="007275DF" w:rsidRDefault="009F3451" w:rsidP="00D00DFE">
            <w:pPr>
              <w:pStyle w:val="TAC"/>
            </w:pPr>
          </w:p>
        </w:tc>
        <w:tc>
          <w:tcPr>
            <w:tcW w:w="1386" w:type="dxa"/>
            <w:tcBorders>
              <w:bottom w:val="single" w:sz="4" w:space="0" w:color="auto"/>
            </w:tcBorders>
            <w:vAlign w:val="center"/>
          </w:tcPr>
          <w:p w14:paraId="5B4677B6" w14:textId="77777777" w:rsidR="009F3451" w:rsidRPr="007275DF" w:rsidRDefault="009F3451" w:rsidP="00D00DFE">
            <w:pPr>
              <w:pStyle w:val="TAC"/>
              <w:rPr>
                <w:lang w:val="en-US"/>
              </w:rPr>
            </w:pPr>
            <w:r w:rsidRPr="007275DF">
              <w:rPr>
                <w:lang w:eastAsia="zh-CN"/>
              </w:rPr>
              <w:t>Config 3</w:t>
            </w:r>
          </w:p>
        </w:tc>
        <w:tc>
          <w:tcPr>
            <w:tcW w:w="2016" w:type="dxa"/>
            <w:gridSpan w:val="2"/>
            <w:tcBorders>
              <w:bottom w:val="single" w:sz="4" w:space="0" w:color="auto"/>
            </w:tcBorders>
          </w:tcPr>
          <w:p w14:paraId="396B6752" w14:textId="77777777" w:rsidR="009F3451" w:rsidRPr="007275DF" w:rsidRDefault="009F3451" w:rsidP="00D00DFE">
            <w:pPr>
              <w:pStyle w:val="TAC"/>
            </w:pPr>
            <w:r w:rsidRPr="007275DF">
              <w:rPr>
                <w:bCs/>
                <w:lang w:eastAsia="zh-CN"/>
              </w:rPr>
              <w:t>SSB.1 CCA</w:t>
            </w:r>
          </w:p>
        </w:tc>
        <w:tc>
          <w:tcPr>
            <w:tcW w:w="2147" w:type="dxa"/>
            <w:gridSpan w:val="2"/>
            <w:vAlign w:val="center"/>
          </w:tcPr>
          <w:p w14:paraId="68678556" w14:textId="77777777" w:rsidR="009F3451" w:rsidRPr="007275DF" w:rsidRDefault="009F3451" w:rsidP="00D00DFE">
            <w:pPr>
              <w:pStyle w:val="TAC"/>
            </w:pPr>
            <w:r w:rsidRPr="007275DF">
              <w:rPr>
                <w:lang w:eastAsia="zh-CN"/>
              </w:rPr>
              <w:t>SSB.2 FR1</w:t>
            </w:r>
          </w:p>
        </w:tc>
      </w:tr>
      <w:tr w:rsidR="009F3451" w:rsidRPr="007275DF" w14:paraId="3F7D00BF" w14:textId="77777777" w:rsidTr="00D00DFE">
        <w:trPr>
          <w:cantSplit/>
          <w:trHeight w:val="232"/>
        </w:trPr>
        <w:tc>
          <w:tcPr>
            <w:tcW w:w="1312" w:type="dxa"/>
            <w:gridSpan w:val="2"/>
            <w:tcBorders>
              <w:top w:val="nil"/>
              <w:left w:val="single" w:sz="4" w:space="0" w:color="auto"/>
              <w:bottom w:val="nil"/>
            </w:tcBorders>
          </w:tcPr>
          <w:p w14:paraId="68741BD7" w14:textId="77777777" w:rsidR="009F3451" w:rsidRPr="007275DF" w:rsidRDefault="009F3451" w:rsidP="00D00DFE">
            <w:pPr>
              <w:pStyle w:val="TAL"/>
            </w:pPr>
          </w:p>
        </w:tc>
        <w:tc>
          <w:tcPr>
            <w:tcW w:w="1313" w:type="dxa"/>
            <w:vMerge w:val="restart"/>
            <w:tcBorders>
              <w:left w:val="single" w:sz="4" w:space="0" w:color="auto"/>
            </w:tcBorders>
          </w:tcPr>
          <w:p w14:paraId="495CF39A"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Pr>
          <w:p w14:paraId="0DFA3563" w14:textId="77777777" w:rsidR="009F3451" w:rsidRPr="007275DF" w:rsidRDefault="009F3451" w:rsidP="00D00DFE">
            <w:pPr>
              <w:pStyle w:val="TAC"/>
            </w:pPr>
          </w:p>
        </w:tc>
        <w:tc>
          <w:tcPr>
            <w:tcW w:w="1386" w:type="dxa"/>
            <w:tcBorders>
              <w:bottom w:val="single" w:sz="4" w:space="0" w:color="auto"/>
            </w:tcBorders>
            <w:vAlign w:val="center"/>
          </w:tcPr>
          <w:p w14:paraId="52DED3A8" w14:textId="77777777" w:rsidR="009F3451" w:rsidRPr="007275DF" w:rsidRDefault="009F3451" w:rsidP="00D00DFE">
            <w:pPr>
              <w:pStyle w:val="TAC"/>
              <w:rPr>
                <w:lang w:eastAsia="zh-CN"/>
              </w:rPr>
            </w:pPr>
            <w:r w:rsidRPr="007275DF">
              <w:rPr>
                <w:lang w:eastAsia="zh-CN"/>
              </w:rPr>
              <w:t>Config 1,2</w:t>
            </w:r>
          </w:p>
        </w:tc>
        <w:tc>
          <w:tcPr>
            <w:tcW w:w="2016" w:type="dxa"/>
            <w:gridSpan w:val="2"/>
            <w:tcBorders>
              <w:bottom w:val="single" w:sz="4" w:space="0" w:color="auto"/>
            </w:tcBorders>
            <w:vAlign w:val="center"/>
          </w:tcPr>
          <w:p w14:paraId="496AB2D1" w14:textId="77777777" w:rsidR="009F3451" w:rsidRPr="007275DF" w:rsidRDefault="009F3451" w:rsidP="00D00DFE">
            <w:pPr>
              <w:pStyle w:val="TAC"/>
              <w:rPr>
                <w:lang w:val="en-US"/>
              </w:rPr>
            </w:pPr>
            <w:r w:rsidRPr="007275DF">
              <w:rPr>
                <w:bCs/>
                <w:lang w:eastAsia="zh-CN"/>
              </w:rPr>
              <w:t>SSB.2 CCA</w:t>
            </w:r>
          </w:p>
        </w:tc>
        <w:tc>
          <w:tcPr>
            <w:tcW w:w="2147" w:type="dxa"/>
            <w:gridSpan w:val="2"/>
            <w:vAlign w:val="center"/>
          </w:tcPr>
          <w:p w14:paraId="1D5ACD27" w14:textId="77777777" w:rsidR="009F3451" w:rsidRPr="007275DF" w:rsidRDefault="009F3451" w:rsidP="00D00DFE">
            <w:pPr>
              <w:pStyle w:val="TAC"/>
              <w:rPr>
                <w:lang w:eastAsia="zh-CN"/>
              </w:rPr>
            </w:pPr>
            <w:r w:rsidRPr="007275DF">
              <w:rPr>
                <w:lang w:eastAsia="zh-CN"/>
              </w:rPr>
              <w:t>SSB.1 FR1</w:t>
            </w:r>
          </w:p>
        </w:tc>
      </w:tr>
      <w:tr w:rsidR="009F3451" w:rsidRPr="007275DF" w14:paraId="23F159F1" w14:textId="77777777" w:rsidTr="00D00DFE">
        <w:trPr>
          <w:cantSplit/>
          <w:trHeight w:val="232"/>
        </w:trPr>
        <w:tc>
          <w:tcPr>
            <w:tcW w:w="1312" w:type="dxa"/>
            <w:gridSpan w:val="2"/>
            <w:tcBorders>
              <w:top w:val="nil"/>
              <w:left w:val="single" w:sz="4" w:space="0" w:color="auto"/>
            </w:tcBorders>
          </w:tcPr>
          <w:p w14:paraId="39928657" w14:textId="77777777" w:rsidR="009F3451" w:rsidRPr="007275DF" w:rsidRDefault="009F3451" w:rsidP="00D00DFE">
            <w:pPr>
              <w:pStyle w:val="TAL"/>
            </w:pPr>
          </w:p>
        </w:tc>
        <w:tc>
          <w:tcPr>
            <w:tcW w:w="1313" w:type="dxa"/>
            <w:vMerge/>
            <w:tcBorders>
              <w:left w:val="single" w:sz="4" w:space="0" w:color="auto"/>
            </w:tcBorders>
          </w:tcPr>
          <w:p w14:paraId="4538811C" w14:textId="77777777" w:rsidR="009F3451" w:rsidRPr="007275DF" w:rsidRDefault="009F3451" w:rsidP="00D00DFE">
            <w:pPr>
              <w:pStyle w:val="TAL"/>
            </w:pPr>
          </w:p>
        </w:tc>
        <w:tc>
          <w:tcPr>
            <w:tcW w:w="772" w:type="dxa"/>
            <w:tcBorders>
              <w:bottom w:val="single" w:sz="4" w:space="0" w:color="auto"/>
            </w:tcBorders>
          </w:tcPr>
          <w:p w14:paraId="23BDF048" w14:textId="77777777" w:rsidR="009F3451" w:rsidRPr="007275DF" w:rsidRDefault="009F3451" w:rsidP="00D00DFE">
            <w:pPr>
              <w:pStyle w:val="TAC"/>
            </w:pPr>
          </w:p>
        </w:tc>
        <w:tc>
          <w:tcPr>
            <w:tcW w:w="1386" w:type="dxa"/>
            <w:tcBorders>
              <w:bottom w:val="single" w:sz="4" w:space="0" w:color="auto"/>
            </w:tcBorders>
            <w:vAlign w:val="center"/>
          </w:tcPr>
          <w:p w14:paraId="48B7BD38" w14:textId="77777777" w:rsidR="009F3451" w:rsidRPr="007275DF" w:rsidRDefault="009F3451" w:rsidP="00D00DFE">
            <w:pPr>
              <w:pStyle w:val="TAC"/>
              <w:rPr>
                <w:lang w:eastAsia="zh-CN"/>
              </w:rPr>
            </w:pPr>
            <w:r w:rsidRPr="007275DF">
              <w:rPr>
                <w:lang w:eastAsia="zh-CN"/>
              </w:rPr>
              <w:t>Config 3</w:t>
            </w:r>
          </w:p>
        </w:tc>
        <w:tc>
          <w:tcPr>
            <w:tcW w:w="2016" w:type="dxa"/>
            <w:gridSpan w:val="2"/>
            <w:tcBorders>
              <w:bottom w:val="single" w:sz="4" w:space="0" w:color="auto"/>
            </w:tcBorders>
          </w:tcPr>
          <w:p w14:paraId="4BE2D6A0" w14:textId="77777777" w:rsidR="009F3451" w:rsidRPr="007275DF" w:rsidRDefault="009F3451" w:rsidP="00D00DFE">
            <w:pPr>
              <w:pStyle w:val="TAC"/>
              <w:rPr>
                <w:lang w:val="en-US"/>
              </w:rPr>
            </w:pPr>
            <w:r w:rsidRPr="007275DF">
              <w:rPr>
                <w:bCs/>
                <w:lang w:eastAsia="zh-CN"/>
              </w:rPr>
              <w:t>SSB.2 CCA</w:t>
            </w:r>
          </w:p>
        </w:tc>
        <w:tc>
          <w:tcPr>
            <w:tcW w:w="2147" w:type="dxa"/>
            <w:gridSpan w:val="2"/>
            <w:vAlign w:val="center"/>
          </w:tcPr>
          <w:p w14:paraId="58508453" w14:textId="77777777" w:rsidR="009F3451" w:rsidRPr="007275DF" w:rsidRDefault="009F3451" w:rsidP="00D00DFE">
            <w:pPr>
              <w:pStyle w:val="TAC"/>
              <w:rPr>
                <w:lang w:eastAsia="zh-CN"/>
              </w:rPr>
            </w:pPr>
            <w:r w:rsidRPr="007275DF">
              <w:rPr>
                <w:lang w:eastAsia="zh-CN"/>
              </w:rPr>
              <w:t>SSB.2 FR1</w:t>
            </w:r>
          </w:p>
        </w:tc>
      </w:tr>
      <w:tr w:rsidR="009F3451" w:rsidRPr="007275DF" w14:paraId="298B1012" w14:textId="77777777" w:rsidTr="00D00DFE">
        <w:trPr>
          <w:cantSplit/>
          <w:trHeight w:val="232"/>
        </w:trPr>
        <w:tc>
          <w:tcPr>
            <w:tcW w:w="2625" w:type="dxa"/>
            <w:gridSpan w:val="3"/>
            <w:tcBorders>
              <w:left w:val="single" w:sz="4" w:space="0" w:color="auto"/>
            </w:tcBorders>
          </w:tcPr>
          <w:p w14:paraId="7D143AB4" w14:textId="77777777" w:rsidR="009F3451" w:rsidRPr="007275DF" w:rsidRDefault="009F3451" w:rsidP="00D00DFE">
            <w:pPr>
              <w:pStyle w:val="TAL"/>
            </w:pPr>
            <w:r w:rsidRPr="007275DF">
              <w:t>DBT window configuration</w:t>
            </w:r>
          </w:p>
        </w:tc>
        <w:tc>
          <w:tcPr>
            <w:tcW w:w="772" w:type="dxa"/>
            <w:tcBorders>
              <w:bottom w:val="single" w:sz="4" w:space="0" w:color="auto"/>
            </w:tcBorders>
          </w:tcPr>
          <w:p w14:paraId="0C1D0886" w14:textId="77777777" w:rsidR="009F3451" w:rsidRPr="007275DF" w:rsidRDefault="009F3451" w:rsidP="00D00DFE">
            <w:pPr>
              <w:pStyle w:val="TAC"/>
            </w:pPr>
          </w:p>
        </w:tc>
        <w:tc>
          <w:tcPr>
            <w:tcW w:w="1386" w:type="dxa"/>
            <w:tcBorders>
              <w:bottom w:val="single" w:sz="4" w:space="0" w:color="auto"/>
            </w:tcBorders>
          </w:tcPr>
          <w:p w14:paraId="50DCBD58" w14:textId="77777777" w:rsidR="009F3451" w:rsidRPr="007275DF" w:rsidRDefault="009F3451" w:rsidP="00D00DFE">
            <w:pPr>
              <w:pStyle w:val="TAC"/>
              <w:rPr>
                <w:lang w:eastAsia="zh-CN"/>
              </w:rPr>
            </w:pPr>
            <w:r w:rsidRPr="007275DF">
              <w:t>Config 1,2,3</w:t>
            </w:r>
          </w:p>
        </w:tc>
        <w:tc>
          <w:tcPr>
            <w:tcW w:w="2016" w:type="dxa"/>
            <w:gridSpan w:val="2"/>
            <w:tcBorders>
              <w:bottom w:val="single" w:sz="4" w:space="0" w:color="auto"/>
            </w:tcBorders>
          </w:tcPr>
          <w:p w14:paraId="3F58A971"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Pr>
          <w:p w14:paraId="47693109" w14:textId="77777777" w:rsidR="009F3451" w:rsidRPr="007275DF" w:rsidRDefault="009F3451" w:rsidP="00D00DFE">
            <w:pPr>
              <w:pStyle w:val="TAC"/>
              <w:rPr>
                <w:lang w:eastAsia="zh-CN"/>
              </w:rPr>
            </w:pPr>
            <w:r w:rsidRPr="007275DF">
              <w:rPr>
                <w:rFonts w:cs="v4.2.0"/>
                <w:bCs/>
                <w:lang w:eastAsia="zh-CN"/>
              </w:rPr>
              <w:t>Not applicable</w:t>
            </w:r>
          </w:p>
        </w:tc>
      </w:tr>
      <w:tr w:rsidR="009F3451" w:rsidRPr="007275DF" w14:paraId="5F9315C5" w14:textId="77777777" w:rsidTr="00D00DFE">
        <w:trPr>
          <w:cantSplit/>
          <w:trHeight w:val="213"/>
        </w:trPr>
        <w:tc>
          <w:tcPr>
            <w:tcW w:w="2625" w:type="dxa"/>
            <w:gridSpan w:val="3"/>
            <w:tcBorders>
              <w:left w:val="single" w:sz="4" w:space="0" w:color="auto"/>
            </w:tcBorders>
          </w:tcPr>
          <w:p w14:paraId="56F4484C" w14:textId="77777777" w:rsidR="009F3451" w:rsidRPr="007275DF" w:rsidRDefault="009F3451" w:rsidP="00D00DFE">
            <w:pPr>
              <w:pStyle w:val="TAL"/>
              <w:rPr>
                <w:bCs/>
              </w:rPr>
            </w:pPr>
            <w:r w:rsidRPr="007275DF">
              <w:t>SMTC configuration defined in A.3.11</w:t>
            </w:r>
          </w:p>
        </w:tc>
        <w:tc>
          <w:tcPr>
            <w:tcW w:w="772" w:type="dxa"/>
            <w:tcBorders>
              <w:bottom w:val="single" w:sz="4" w:space="0" w:color="auto"/>
            </w:tcBorders>
          </w:tcPr>
          <w:p w14:paraId="74866991" w14:textId="77777777" w:rsidR="009F3451" w:rsidRPr="007275DF" w:rsidRDefault="009F3451" w:rsidP="00D00DFE">
            <w:pPr>
              <w:pStyle w:val="TAC"/>
            </w:pPr>
          </w:p>
        </w:tc>
        <w:tc>
          <w:tcPr>
            <w:tcW w:w="1386" w:type="dxa"/>
            <w:tcBorders>
              <w:bottom w:val="single" w:sz="4" w:space="0" w:color="auto"/>
            </w:tcBorders>
            <w:vAlign w:val="center"/>
          </w:tcPr>
          <w:p w14:paraId="638CD756" w14:textId="77777777" w:rsidR="009F3451" w:rsidRPr="007275DF" w:rsidRDefault="009F3451" w:rsidP="00D00DFE">
            <w:pPr>
              <w:pStyle w:val="TAC"/>
            </w:pPr>
            <w:r w:rsidRPr="007275DF">
              <w:t>Config 1,2,3</w:t>
            </w:r>
          </w:p>
        </w:tc>
        <w:tc>
          <w:tcPr>
            <w:tcW w:w="2016" w:type="dxa"/>
            <w:gridSpan w:val="2"/>
            <w:tcBorders>
              <w:bottom w:val="single" w:sz="4" w:space="0" w:color="auto"/>
            </w:tcBorders>
            <w:vAlign w:val="center"/>
          </w:tcPr>
          <w:p w14:paraId="2D2DDB3B" w14:textId="77777777" w:rsidR="009F3451" w:rsidRPr="007275DF" w:rsidRDefault="009F3451" w:rsidP="00D00DFE">
            <w:pPr>
              <w:pStyle w:val="TAC"/>
            </w:pPr>
            <w:r w:rsidRPr="007275DF">
              <w:t>SMTC.1</w:t>
            </w:r>
          </w:p>
        </w:tc>
        <w:tc>
          <w:tcPr>
            <w:tcW w:w="2147" w:type="dxa"/>
            <w:gridSpan w:val="2"/>
            <w:tcBorders>
              <w:bottom w:val="single" w:sz="4" w:space="0" w:color="auto"/>
            </w:tcBorders>
            <w:vAlign w:val="center"/>
          </w:tcPr>
          <w:p w14:paraId="534029DE" w14:textId="77777777" w:rsidR="009F3451" w:rsidRPr="007275DF" w:rsidRDefault="009F3451" w:rsidP="00D00DFE">
            <w:pPr>
              <w:pStyle w:val="TAC"/>
            </w:pPr>
            <w:r w:rsidRPr="007275DF">
              <w:t>SMTC.4</w:t>
            </w:r>
          </w:p>
        </w:tc>
      </w:tr>
      <w:tr w:rsidR="009F3451" w:rsidRPr="007275DF" w14:paraId="2FBEF503" w14:textId="77777777" w:rsidTr="00D00DFE">
        <w:trPr>
          <w:cantSplit/>
          <w:trHeight w:val="193"/>
        </w:trPr>
        <w:tc>
          <w:tcPr>
            <w:tcW w:w="2625" w:type="dxa"/>
            <w:gridSpan w:val="3"/>
            <w:vMerge w:val="restart"/>
            <w:tcBorders>
              <w:left w:val="single" w:sz="4" w:space="0" w:color="auto"/>
            </w:tcBorders>
          </w:tcPr>
          <w:p w14:paraId="28B70487" w14:textId="77777777" w:rsidR="009F3451" w:rsidRPr="007275DF" w:rsidRDefault="009F3451" w:rsidP="00D00DFE">
            <w:pPr>
              <w:pStyle w:val="TAL"/>
              <w:rPr>
                <w:lang w:val="da-DK"/>
              </w:rPr>
            </w:pPr>
            <w:r w:rsidRPr="007275DF">
              <w:rPr>
                <w:lang w:val="da-DK"/>
              </w:rPr>
              <w:t>PDSCH/PDCCH subcarrier spacing</w:t>
            </w:r>
          </w:p>
        </w:tc>
        <w:tc>
          <w:tcPr>
            <w:tcW w:w="772" w:type="dxa"/>
            <w:vMerge w:val="restart"/>
          </w:tcPr>
          <w:p w14:paraId="10358058" w14:textId="77777777" w:rsidR="009F3451" w:rsidRPr="007275DF" w:rsidRDefault="009F3451" w:rsidP="00D00DFE">
            <w:pPr>
              <w:pStyle w:val="TAC"/>
              <w:rPr>
                <w:lang w:val="it-IT"/>
              </w:rPr>
            </w:pPr>
            <w:r w:rsidRPr="007275DF">
              <w:rPr>
                <w:lang w:val="it-IT"/>
              </w:rPr>
              <w:t>kHz</w:t>
            </w:r>
          </w:p>
        </w:tc>
        <w:tc>
          <w:tcPr>
            <w:tcW w:w="1386" w:type="dxa"/>
            <w:tcBorders>
              <w:bottom w:val="single" w:sz="4" w:space="0" w:color="auto"/>
            </w:tcBorders>
          </w:tcPr>
          <w:p w14:paraId="6F896684"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2"/>
            <w:tcBorders>
              <w:bottom w:val="single" w:sz="4" w:space="0" w:color="auto"/>
            </w:tcBorders>
            <w:vAlign w:val="center"/>
          </w:tcPr>
          <w:p w14:paraId="052EB8CA" w14:textId="77777777" w:rsidR="009F3451" w:rsidRPr="007275DF" w:rsidRDefault="009F3451" w:rsidP="00D00DFE">
            <w:pPr>
              <w:pStyle w:val="TAC"/>
              <w:rPr>
                <w:lang w:val="en-US"/>
              </w:rPr>
            </w:pPr>
            <w:r w:rsidRPr="007275DF">
              <w:rPr>
                <w:lang w:val="en-US"/>
              </w:rPr>
              <w:t>30</w:t>
            </w:r>
          </w:p>
        </w:tc>
        <w:tc>
          <w:tcPr>
            <w:tcW w:w="2147" w:type="dxa"/>
            <w:gridSpan w:val="2"/>
            <w:tcBorders>
              <w:bottom w:val="single" w:sz="4" w:space="0" w:color="auto"/>
            </w:tcBorders>
            <w:vAlign w:val="center"/>
          </w:tcPr>
          <w:p w14:paraId="6C73C0F9" w14:textId="77777777" w:rsidR="009F3451" w:rsidRPr="007275DF" w:rsidRDefault="009F3451" w:rsidP="00D00DFE">
            <w:pPr>
              <w:pStyle w:val="TAC"/>
              <w:rPr>
                <w:lang w:val="en-US"/>
              </w:rPr>
            </w:pPr>
            <w:r w:rsidRPr="007275DF">
              <w:rPr>
                <w:lang w:val="en-US"/>
              </w:rPr>
              <w:t>15</w:t>
            </w:r>
          </w:p>
        </w:tc>
      </w:tr>
      <w:tr w:rsidR="009F3451" w:rsidRPr="007275DF" w14:paraId="0EB58592" w14:textId="77777777" w:rsidTr="00D00DFE">
        <w:trPr>
          <w:cantSplit/>
          <w:trHeight w:val="127"/>
        </w:trPr>
        <w:tc>
          <w:tcPr>
            <w:tcW w:w="2625" w:type="dxa"/>
            <w:gridSpan w:val="3"/>
            <w:vMerge/>
            <w:tcBorders>
              <w:left w:val="single" w:sz="4" w:space="0" w:color="auto"/>
              <w:bottom w:val="single" w:sz="4" w:space="0" w:color="auto"/>
            </w:tcBorders>
          </w:tcPr>
          <w:p w14:paraId="4BCA44F0" w14:textId="77777777" w:rsidR="009F3451" w:rsidRPr="007275DF" w:rsidRDefault="009F3451" w:rsidP="00D00DFE">
            <w:pPr>
              <w:pStyle w:val="TAL"/>
            </w:pPr>
          </w:p>
        </w:tc>
        <w:tc>
          <w:tcPr>
            <w:tcW w:w="772" w:type="dxa"/>
            <w:vMerge/>
            <w:tcBorders>
              <w:bottom w:val="single" w:sz="4" w:space="0" w:color="auto"/>
            </w:tcBorders>
          </w:tcPr>
          <w:p w14:paraId="29C384A7" w14:textId="77777777" w:rsidR="009F3451" w:rsidRPr="007275DF" w:rsidRDefault="009F3451" w:rsidP="00D00DFE">
            <w:pPr>
              <w:pStyle w:val="TAC"/>
              <w:rPr>
                <w:lang w:val="it-IT"/>
              </w:rPr>
            </w:pPr>
          </w:p>
        </w:tc>
        <w:tc>
          <w:tcPr>
            <w:tcW w:w="1386" w:type="dxa"/>
            <w:tcBorders>
              <w:bottom w:val="single" w:sz="4" w:space="0" w:color="auto"/>
            </w:tcBorders>
          </w:tcPr>
          <w:p w14:paraId="4CC4CFDC"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2"/>
            <w:tcBorders>
              <w:bottom w:val="single" w:sz="4" w:space="0" w:color="auto"/>
            </w:tcBorders>
            <w:vAlign w:val="center"/>
          </w:tcPr>
          <w:p w14:paraId="356718EB" w14:textId="77777777" w:rsidR="009F3451" w:rsidRPr="007275DF" w:rsidRDefault="009F3451" w:rsidP="00D00DFE">
            <w:pPr>
              <w:pStyle w:val="TAC"/>
              <w:rPr>
                <w:lang w:val="en-US"/>
              </w:rPr>
            </w:pPr>
            <w:r w:rsidRPr="007275DF">
              <w:rPr>
                <w:lang w:val="en-US"/>
              </w:rPr>
              <w:t>30</w:t>
            </w:r>
          </w:p>
        </w:tc>
        <w:tc>
          <w:tcPr>
            <w:tcW w:w="2147" w:type="dxa"/>
            <w:gridSpan w:val="2"/>
            <w:tcBorders>
              <w:bottom w:val="single" w:sz="4" w:space="0" w:color="auto"/>
            </w:tcBorders>
            <w:vAlign w:val="center"/>
          </w:tcPr>
          <w:p w14:paraId="4F33BBB9" w14:textId="77777777" w:rsidR="009F3451" w:rsidRPr="007275DF" w:rsidRDefault="009F3451" w:rsidP="00D00DFE">
            <w:pPr>
              <w:pStyle w:val="TAC"/>
              <w:rPr>
                <w:lang w:val="en-US"/>
              </w:rPr>
            </w:pPr>
            <w:r w:rsidRPr="007275DF">
              <w:rPr>
                <w:lang w:val="en-US"/>
              </w:rPr>
              <w:t>30</w:t>
            </w:r>
          </w:p>
        </w:tc>
      </w:tr>
      <w:tr w:rsidR="009F3451" w:rsidRPr="007275DF" w14:paraId="4BD64BC7"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4"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15" w:author="Author">
            <w:trPr>
              <w:cantSplit/>
              <w:trHeight w:val="127"/>
            </w:trPr>
          </w:trPrChange>
        </w:trPr>
        <w:tc>
          <w:tcPr>
            <w:tcW w:w="1312" w:type="dxa"/>
            <w:gridSpan w:val="2"/>
            <w:tcBorders>
              <w:left w:val="single" w:sz="4" w:space="0" w:color="auto"/>
              <w:bottom w:val="nil"/>
            </w:tcBorders>
            <w:tcPrChange w:id="916" w:author="Author">
              <w:tcPr>
                <w:tcW w:w="1312" w:type="dxa"/>
                <w:gridSpan w:val="2"/>
                <w:tcBorders>
                  <w:left w:val="single" w:sz="4" w:space="0" w:color="auto"/>
                  <w:bottom w:val="nil"/>
                </w:tcBorders>
              </w:tcPr>
            </w:tcPrChange>
          </w:tcPr>
          <w:p w14:paraId="64D1F1F3"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917" w:author="Author">
              <w:tcPr>
                <w:tcW w:w="1313" w:type="dxa"/>
                <w:tcBorders>
                  <w:left w:val="single" w:sz="4" w:space="0" w:color="auto"/>
                  <w:bottom w:val="single" w:sz="4" w:space="0" w:color="auto"/>
                </w:tcBorders>
              </w:tcPr>
            </w:tcPrChange>
          </w:tcPr>
          <w:p w14:paraId="653BF528"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18" w:author="Author">
              <w:tcPr>
                <w:tcW w:w="772" w:type="dxa"/>
                <w:tcBorders>
                  <w:bottom w:val="single" w:sz="4" w:space="0" w:color="auto"/>
                </w:tcBorders>
              </w:tcPr>
            </w:tcPrChange>
          </w:tcPr>
          <w:p w14:paraId="4838DF5D" w14:textId="77777777" w:rsidR="009F3451" w:rsidRPr="007275DF" w:rsidRDefault="009F3451" w:rsidP="00D00DFE">
            <w:pPr>
              <w:pStyle w:val="TAC"/>
              <w:rPr>
                <w:lang w:val="it-IT"/>
              </w:rPr>
            </w:pPr>
          </w:p>
        </w:tc>
        <w:tc>
          <w:tcPr>
            <w:tcW w:w="1386" w:type="dxa"/>
            <w:tcBorders>
              <w:bottom w:val="single" w:sz="4" w:space="0" w:color="auto"/>
            </w:tcBorders>
            <w:tcPrChange w:id="919" w:author="Author">
              <w:tcPr>
                <w:tcW w:w="1386" w:type="dxa"/>
                <w:tcBorders>
                  <w:bottom w:val="single" w:sz="4" w:space="0" w:color="auto"/>
                </w:tcBorders>
              </w:tcPr>
            </w:tcPrChange>
          </w:tcPr>
          <w:p w14:paraId="48DDD8D6"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920" w:author="Author">
              <w:tcPr>
                <w:tcW w:w="2016" w:type="dxa"/>
                <w:gridSpan w:val="2"/>
                <w:tcBorders>
                  <w:bottom w:val="single" w:sz="4" w:space="0" w:color="auto"/>
                </w:tcBorders>
                <w:vAlign w:val="center"/>
              </w:tcPr>
            </w:tcPrChange>
          </w:tcPr>
          <w:p w14:paraId="01D472B9" w14:textId="77777777" w:rsidR="009F3451" w:rsidRPr="007275DF" w:rsidRDefault="009F3451" w:rsidP="00D00DFE">
            <w:pPr>
              <w:pStyle w:val="TAC"/>
              <w:rPr>
                <w:lang w:val="en-US"/>
              </w:rPr>
            </w:pPr>
            <w:ins w:id="921" w:author="Author">
              <w:r>
                <w:rPr>
                  <w:lang w:val="en-US"/>
                </w:rPr>
                <w:t>P</w:t>
              </w:r>
              <w:r w:rsidRPr="00091D48">
                <w:rPr>
                  <w:vertAlign w:val="subscript"/>
                  <w:lang w:val="en-US"/>
                </w:rPr>
                <w:t>CCA_DL</w:t>
              </w:r>
              <w:r>
                <w:rPr>
                  <w:lang w:val="en-US"/>
                </w:rPr>
                <w:t>=0.9375</w:t>
              </w:r>
            </w:ins>
            <w:del w:id="922" w:author="Author">
              <w:r w:rsidRPr="007275DF" w:rsidDel="002E508B">
                <w:rPr>
                  <w:lang w:val="en-US"/>
                </w:rPr>
                <w:delText>TBD</w:delText>
              </w:r>
            </w:del>
          </w:p>
        </w:tc>
        <w:tc>
          <w:tcPr>
            <w:tcW w:w="2147" w:type="dxa"/>
            <w:gridSpan w:val="2"/>
            <w:tcBorders>
              <w:bottom w:val="single" w:sz="4" w:space="0" w:color="auto"/>
            </w:tcBorders>
            <w:vAlign w:val="center"/>
            <w:tcPrChange w:id="923" w:author="Author">
              <w:tcPr>
                <w:tcW w:w="2147" w:type="dxa"/>
                <w:gridSpan w:val="2"/>
                <w:tcBorders>
                  <w:bottom w:val="single" w:sz="4" w:space="0" w:color="auto"/>
                </w:tcBorders>
                <w:vAlign w:val="center"/>
              </w:tcPr>
            </w:tcPrChange>
          </w:tcPr>
          <w:p w14:paraId="4E41C2AD" w14:textId="77777777" w:rsidR="009F3451" w:rsidRPr="007275DF" w:rsidRDefault="009F3451" w:rsidP="00D00DFE">
            <w:pPr>
              <w:pStyle w:val="TAC"/>
              <w:rPr>
                <w:lang w:val="en-US"/>
              </w:rPr>
            </w:pPr>
            <w:r w:rsidRPr="007275DF">
              <w:rPr>
                <w:lang w:val="en-US"/>
              </w:rPr>
              <w:t>NA</w:t>
            </w:r>
          </w:p>
        </w:tc>
      </w:tr>
      <w:tr w:rsidR="009F3451" w:rsidRPr="007275DF" w14:paraId="6AC1F396"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4"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25" w:author="Author">
            <w:trPr>
              <w:cantSplit/>
              <w:trHeight w:val="127"/>
            </w:trPr>
          </w:trPrChange>
        </w:trPr>
        <w:tc>
          <w:tcPr>
            <w:tcW w:w="1312" w:type="dxa"/>
            <w:gridSpan w:val="2"/>
            <w:tcBorders>
              <w:top w:val="nil"/>
              <w:left w:val="single" w:sz="4" w:space="0" w:color="auto"/>
              <w:bottom w:val="single" w:sz="4" w:space="0" w:color="auto"/>
            </w:tcBorders>
            <w:tcPrChange w:id="926" w:author="Author">
              <w:tcPr>
                <w:tcW w:w="1312" w:type="dxa"/>
                <w:gridSpan w:val="2"/>
                <w:tcBorders>
                  <w:top w:val="nil"/>
                  <w:left w:val="single" w:sz="4" w:space="0" w:color="auto"/>
                  <w:bottom w:val="single" w:sz="4" w:space="0" w:color="auto"/>
                </w:tcBorders>
              </w:tcPr>
            </w:tcPrChange>
          </w:tcPr>
          <w:p w14:paraId="7725F578"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927" w:author="Author">
              <w:tcPr>
                <w:tcW w:w="1313" w:type="dxa"/>
                <w:tcBorders>
                  <w:left w:val="single" w:sz="4" w:space="0" w:color="auto"/>
                  <w:bottom w:val="single" w:sz="4" w:space="0" w:color="auto"/>
                </w:tcBorders>
              </w:tcPr>
            </w:tcPrChange>
          </w:tcPr>
          <w:p w14:paraId="0646F72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28" w:author="Author">
              <w:tcPr>
                <w:tcW w:w="772" w:type="dxa"/>
                <w:tcBorders>
                  <w:bottom w:val="single" w:sz="4" w:space="0" w:color="auto"/>
                </w:tcBorders>
              </w:tcPr>
            </w:tcPrChange>
          </w:tcPr>
          <w:p w14:paraId="6B85597A" w14:textId="77777777" w:rsidR="009F3451" w:rsidRPr="007275DF" w:rsidRDefault="009F3451" w:rsidP="00D00DFE">
            <w:pPr>
              <w:pStyle w:val="TAC"/>
              <w:rPr>
                <w:lang w:val="it-IT"/>
              </w:rPr>
            </w:pPr>
          </w:p>
        </w:tc>
        <w:tc>
          <w:tcPr>
            <w:tcW w:w="1386" w:type="dxa"/>
            <w:tcBorders>
              <w:bottom w:val="single" w:sz="4" w:space="0" w:color="auto"/>
            </w:tcBorders>
            <w:tcPrChange w:id="929" w:author="Author">
              <w:tcPr>
                <w:tcW w:w="1386" w:type="dxa"/>
                <w:tcBorders>
                  <w:bottom w:val="single" w:sz="4" w:space="0" w:color="auto"/>
                </w:tcBorders>
              </w:tcPr>
            </w:tcPrChange>
          </w:tcPr>
          <w:p w14:paraId="75C69F3E"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930" w:author="Author">
              <w:tcPr>
                <w:tcW w:w="2016" w:type="dxa"/>
                <w:gridSpan w:val="2"/>
                <w:tcBorders>
                  <w:bottom w:val="single" w:sz="4" w:space="0" w:color="auto"/>
                </w:tcBorders>
                <w:vAlign w:val="center"/>
              </w:tcPr>
            </w:tcPrChange>
          </w:tcPr>
          <w:p w14:paraId="5FD80C86" w14:textId="77777777" w:rsidR="009F3451" w:rsidRDefault="009F3451" w:rsidP="00D00DFE">
            <w:pPr>
              <w:pStyle w:val="TAC"/>
              <w:rPr>
                <w:ins w:id="931" w:author="Author"/>
                <w:lang w:val="en-US"/>
              </w:rPr>
            </w:pPr>
            <w:ins w:id="932" w:author="Author">
              <w:r>
                <w:rPr>
                  <w:lang w:val="en-US"/>
                </w:rPr>
                <w:t>P</w:t>
              </w:r>
              <w:r w:rsidRPr="00091D48">
                <w:rPr>
                  <w:vertAlign w:val="subscript"/>
                  <w:lang w:val="en-US"/>
                </w:rPr>
                <w:t>CCA_DL</w:t>
              </w:r>
              <w:r>
                <w:rPr>
                  <w:vertAlign w:val="subscript"/>
                  <w:lang w:val="en-US"/>
                </w:rPr>
                <w:t>_1</w:t>
              </w:r>
              <w:r>
                <w:rPr>
                  <w:lang w:val="en-US"/>
                </w:rPr>
                <w:t>=0.75</w:t>
              </w:r>
            </w:ins>
          </w:p>
          <w:p w14:paraId="7E656C62" w14:textId="77777777" w:rsidR="009F3451" w:rsidRDefault="009F3451" w:rsidP="00D00DFE">
            <w:pPr>
              <w:pStyle w:val="TAC"/>
              <w:rPr>
                <w:ins w:id="933" w:author="Author"/>
                <w:lang w:val="en-US"/>
              </w:rPr>
            </w:pPr>
            <w:ins w:id="934" w:author="Author">
              <w:r>
                <w:rPr>
                  <w:lang w:val="en-US"/>
                </w:rPr>
                <w:t>P</w:t>
              </w:r>
              <w:r w:rsidRPr="00091D48">
                <w:rPr>
                  <w:vertAlign w:val="subscript"/>
                  <w:lang w:val="en-US"/>
                </w:rPr>
                <w:t>CCA_DL</w:t>
              </w:r>
              <w:r>
                <w:rPr>
                  <w:vertAlign w:val="subscript"/>
                  <w:lang w:val="en-US"/>
                </w:rPr>
                <w:t>_2</w:t>
              </w:r>
              <w:r>
                <w:rPr>
                  <w:lang w:val="en-US"/>
                </w:rPr>
                <w:t>=0.75</w:t>
              </w:r>
            </w:ins>
          </w:p>
          <w:p w14:paraId="13FBE789" w14:textId="77777777" w:rsidR="009F3451" w:rsidRPr="007275DF" w:rsidRDefault="009F3451" w:rsidP="00D00DFE">
            <w:pPr>
              <w:pStyle w:val="TAC"/>
              <w:rPr>
                <w:lang w:val="en-US"/>
              </w:rPr>
            </w:pPr>
            <w:del w:id="935" w:author="Author">
              <w:r w:rsidRPr="007275DF" w:rsidDel="002E508B">
                <w:rPr>
                  <w:lang w:val="en-US"/>
                </w:rPr>
                <w:delText>TBD</w:delText>
              </w:r>
            </w:del>
          </w:p>
        </w:tc>
        <w:tc>
          <w:tcPr>
            <w:tcW w:w="2147" w:type="dxa"/>
            <w:gridSpan w:val="2"/>
            <w:tcBorders>
              <w:bottom w:val="single" w:sz="4" w:space="0" w:color="auto"/>
            </w:tcBorders>
            <w:vAlign w:val="center"/>
            <w:tcPrChange w:id="936" w:author="Author">
              <w:tcPr>
                <w:tcW w:w="2147" w:type="dxa"/>
                <w:gridSpan w:val="2"/>
                <w:tcBorders>
                  <w:bottom w:val="single" w:sz="4" w:space="0" w:color="auto"/>
                </w:tcBorders>
                <w:vAlign w:val="center"/>
              </w:tcPr>
            </w:tcPrChange>
          </w:tcPr>
          <w:p w14:paraId="41EE3708" w14:textId="77777777" w:rsidR="009F3451" w:rsidRPr="007275DF" w:rsidRDefault="009F3451" w:rsidP="00D00DFE">
            <w:pPr>
              <w:pStyle w:val="TAC"/>
              <w:rPr>
                <w:lang w:val="en-US"/>
              </w:rPr>
            </w:pPr>
            <w:r w:rsidRPr="007275DF">
              <w:rPr>
                <w:lang w:val="en-US"/>
              </w:rPr>
              <w:t>NA</w:t>
            </w:r>
          </w:p>
        </w:tc>
      </w:tr>
      <w:tr w:rsidR="009F3451" w:rsidRPr="007275DF" w14:paraId="13460CC3"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38" w:author="Author">
            <w:trPr>
              <w:cantSplit/>
              <w:trHeight w:val="127"/>
            </w:trPr>
          </w:trPrChange>
        </w:trPr>
        <w:tc>
          <w:tcPr>
            <w:tcW w:w="1312" w:type="dxa"/>
            <w:gridSpan w:val="2"/>
            <w:tcBorders>
              <w:left w:val="single" w:sz="4" w:space="0" w:color="auto"/>
              <w:bottom w:val="nil"/>
            </w:tcBorders>
            <w:tcPrChange w:id="939" w:author="Author">
              <w:tcPr>
                <w:tcW w:w="1312" w:type="dxa"/>
                <w:gridSpan w:val="2"/>
                <w:tcBorders>
                  <w:left w:val="single" w:sz="4" w:space="0" w:color="auto"/>
                  <w:bottom w:val="nil"/>
                </w:tcBorders>
              </w:tcPr>
            </w:tcPrChange>
          </w:tcPr>
          <w:p w14:paraId="2DAABED9"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940" w:author="Author">
              <w:tcPr>
                <w:tcW w:w="1313" w:type="dxa"/>
                <w:tcBorders>
                  <w:left w:val="single" w:sz="4" w:space="0" w:color="auto"/>
                  <w:bottom w:val="single" w:sz="4" w:space="0" w:color="auto"/>
                </w:tcBorders>
              </w:tcPr>
            </w:tcPrChange>
          </w:tcPr>
          <w:p w14:paraId="0A686041"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tcPrChange w:id="941" w:author="Author">
              <w:tcPr>
                <w:tcW w:w="772" w:type="dxa"/>
                <w:tcBorders>
                  <w:bottom w:val="single" w:sz="4" w:space="0" w:color="auto"/>
                </w:tcBorders>
              </w:tcPr>
            </w:tcPrChange>
          </w:tcPr>
          <w:p w14:paraId="614153C9" w14:textId="77777777" w:rsidR="009F3451" w:rsidRPr="007275DF" w:rsidRDefault="009F3451" w:rsidP="00D00DFE">
            <w:pPr>
              <w:pStyle w:val="TAC"/>
              <w:rPr>
                <w:lang w:val="it-IT"/>
              </w:rPr>
            </w:pPr>
          </w:p>
        </w:tc>
        <w:tc>
          <w:tcPr>
            <w:tcW w:w="1386" w:type="dxa"/>
            <w:tcBorders>
              <w:bottom w:val="single" w:sz="4" w:space="0" w:color="auto"/>
            </w:tcBorders>
            <w:tcPrChange w:id="942" w:author="Author">
              <w:tcPr>
                <w:tcW w:w="1386" w:type="dxa"/>
                <w:tcBorders>
                  <w:bottom w:val="single" w:sz="4" w:space="0" w:color="auto"/>
                </w:tcBorders>
              </w:tcPr>
            </w:tcPrChange>
          </w:tcPr>
          <w:p w14:paraId="22382C60"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943" w:author="Author">
              <w:tcPr>
                <w:tcW w:w="2016" w:type="dxa"/>
                <w:gridSpan w:val="2"/>
                <w:tcBorders>
                  <w:bottom w:val="single" w:sz="4" w:space="0" w:color="auto"/>
                </w:tcBorders>
                <w:vAlign w:val="center"/>
              </w:tcPr>
            </w:tcPrChange>
          </w:tcPr>
          <w:p w14:paraId="600B16FF" w14:textId="77777777" w:rsidR="009F3451" w:rsidRPr="007275DF" w:rsidRDefault="009F3451" w:rsidP="00D00DFE">
            <w:pPr>
              <w:pStyle w:val="TAC"/>
              <w:rPr>
                <w:lang w:val="en-US"/>
              </w:rPr>
            </w:pPr>
            <w:ins w:id="9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45" w:author="Author">
              <w:r w:rsidRPr="007275DF" w:rsidDel="002E508B">
                <w:rPr>
                  <w:lang w:val="en-US"/>
                </w:rPr>
                <w:delText>TBD</w:delText>
              </w:r>
            </w:del>
          </w:p>
        </w:tc>
        <w:tc>
          <w:tcPr>
            <w:tcW w:w="2147" w:type="dxa"/>
            <w:gridSpan w:val="2"/>
            <w:tcBorders>
              <w:bottom w:val="single" w:sz="4" w:space="0" w:color="auto"/>
            </w:tcBorders>
            <w:vAlign w:val="center"/>
            <w:tcPrChange w:id="946" w:author="Author">
              <w:tcPr>
                <w:tcW w:w="2147" w:type="dxa"/>
                <w:gridSpan w:val="2"/>
                <w:tcBorders>
                  <w:bottom w:val="single" w:sz="4" w:space="0" w:color="auto"/>
                </w:tcBorders>
                <w:vAlign w:val="center"/>
              </w:tcPr>
            </w:tcPrChange>
          </w:tcPr>
          <w:p w14:paraId="247E105A" w14:textId="77777777" w:rsidR="009F3451" w:rsidRPr="007275DF" w:rsidRDefault="009F3451" w:rsidP="00D00DFE">
            <w:pPr>
              <w:pStyle w:val="TAC"/>
              <w:rPr>
                <w:lang w:val="en-US"/>
              </w:rPr>
            </w:pPr>
            <w:r w:rsidRPr="007275DF">
              <w:rPr>
                <w:lang w:val="en-US"/>
              </w:rPr>
              <w:t>NA</w:t>
            </w:r>
          </w:p>
        </w:tc>
      </w:tr>
      <w:tr w:rsidR="009F3451" w:rsidRPr="007275DF" w14:paraId="1FF98FE3"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7"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948" w:author="Author">
            <w:trPr>
              <w:cantSplit/>
              <w:trHeight w:val="127"/>
            </w:trPr>
          </w:trPrChange>
        </w:trPr>
        <w:tc>
          <w:tcPr>
            <w:tcW w:w="1312" w:type="dxa"/>
            <w:gridSpan w:val="2"/>
            <w:tcBorders>
              <w:top w:val="nil"/>
              <w:left w:val="single" w:sz="4" w:space="0" w:color="auto"/>
              <w:bottom w:val="single" w:sz="4" w:space="0" w:color="auto"/>
            </w:tcBorders>
            <w:tcPrChange w:id="949" w:author="Author">
              <w:tcPr>
                <w:tcW w:w="1312" w:type="dxa"/>
                <w:gridSpan w:val="2"/>
                <w:tcBorders>
                  <w:top w:val="nil"/>
                  <w:left w:val="single" w:sz="4" w:space="0" w:color="auto"/>
                  <w:bottom w:val="single" w:sz="4" w:space="0" w:color="auto"/>
                </w:tcBorders>
              </w:tcPr>
            </w:tcPrChange>
          </w:tcPr>
          <w:p w14:paraId="016453EF"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950" w:author="Author">
              <w:tcPr>
                <w:tcW w:w="1313" w:type="dxa"/>
                <w:tcBorders>
                  <w:left w:val="single" w:sz="4" w:space="0" w:color="auto"/>
                  <w:bottom w:val="single" w:sz="4" w:space="0" w:color="auto"/>
                </w:tcBorders>
              </w:tcPr>
            </w:tcPrChange>
          </w:tcPr>
          <w:p w14:paraId="00F4A90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tcPrChange w:id="951" w:author="Author">
              <w:tcPr>
                <w:tcW w:w="772" w:type="dxa"/>
                <w:tcBorders>
                  <w:bottom w:val="single" w:sz="4" w:space="0" w:color="auto"/>
                </w:tcBorders>
              </w:tcPr>
            </w:tcPrChange>
          </w:tcPr>
          <w:p w14:paraId="45063E87" w14:textId="77777777" w:rsidR="009F3451" w:rsidRPr="007275DF" w:rsidRDefault="009F3451" w:rsidP="00D00DFE">
            <w:pPr>
              <w:pStyle w:val="TAC"/>
              <w:rPr>
                <w:lang w:val="it-IT"/>
              </w:rPr>
            </w:pPr>
          </w:p>
        </w:tc>
        <w:tc>
          <w:tcPr>
            <w:tcW w:w="1386" w:type="dxa"/>
            <w:tcBorders>
              <w:bottom w:val="single" w:sz="4" w:space="0" w:color="auto"/>
            </w:tcBorders>
            <w:tcPrChange w:id="952" w:author="Author">
              <w:tcPr>
                <w:tcW w:w="1386" w:type="dxa"/>
                <w:tcBorders>
                  <w:bottom w:val="single" w:sz="4" w:space="0" w:color="auto"/>
                </w:tcBorders>
              </w:tcPr>
            </w:tcPrChange>
          </w:tcPr>
          <w:p w14:paraId="1B99881D" w14:textId="77777777" w:rsidR="009F3451" w:rsidRPr="007275DF" w:rsidRDefault="009F3451" w:rsidP="00D00DFE">
            <w:pPr>
              <w:pStyle w:val="TAC"/>
            </w:pPr>
            <w:r w:rsidRPr="007275DF">
              <w:t>Config 1,2,3</w:t>
            </w:r>
          </w:p>
        </w:tc>
        <w:tc>
          <w:tcPr>
            <w:tcW w:w="2016" w:type="dxa"/>
            <w:gridSpan w:val="2"/>
            <w:tcBorders>
              <w:bottom w:val="single" w:sz="4" w:space="0" w:color="auto"/>
            </w:tcBorders>
            <w:tcPrChange w:id="953" w:author="Author">
              <w:tcPr>
                <w:tcW w:w="2016" w:type="dxa"/>
                <w:gridSpan w:val="2"/>
                <w:tcBorders>
                  <w:bottom w:val="single" w:sz="4" w:space="0" w:color="auto"/>
                </w:tcBorders>
                <w:vAlign w:val="center"/>
              </w:tcPr>
            </w:tcPrChange>
          </w:tcPr>
          <w:p w14:paraId="6C077B34" w14:textId="77777777" w:rsidR="009F3451" w:rsidRPr="007275DF" w:rsidRDefault="009F3451" w:rsidP="00D00DFE">
            <w:pPr>
              <w:pStyle w:val="TAC"/>
              <w:rPr>
                <w:lang w:val="en-US"/>
              </w:rPr>
            </w:pPr>
            <w:ins w:id="95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955" w:author="Author">
              <w:r w:rsidRPr="007275DF" w:rsidDel="002E508B">
                <w:rPr>
                  <w:lang w:val="en-US"/>
                </w:rPr>
                <w:delText>TBD</w:delText>
              </w:r>
            </w:del>
          </w:p>
        </w:tc>
        <w:tc>
          <w:tcPr>
            <w:tcW w:w="2147" w:type="dxa"/>
            <w:gridSpan w:val="2"/>
            <w:tcBorders>
              <w:bottom w:val="single" w:sz="4" w:space="0" w:color="auto"/>
            </w:tcBorders>
            <w:vAlign w:val="center"/>
            <w:tcPrChange w:id="956" w:author="Author">
              <w:tcPr>
                <w:tcW w:w="2147" w:type="dxa"/>
                <w:gridSpan w:val="2"/>
                <w:tcBorders>
                  <w:bottom w:val="single" w:sz="4" w:space="0" w:color="auto"/>
                </w:tcBorders>
                <w:vAlign w:val="center"/>
              </w:tcPr>
            </w:tcPrChange>
          </w:tcPr>
          <w:p w14:paraId="760E5C58" w14:textId="77777777" w:rsidR="009F3451" w:rsidRPr="007275DF" w:rsidRDefault="009F3451" w:rsidP="00D00DFE">
            <w:pPr>
              <w:pStyle w:val="TAC"/>
              <w:rPr>
                <w:lang w:val="en-US"/>
              </w:rPr>
            </w:pPr>
            <w:r w:rsidRPr="007275DF">
              <w:rPr>
                <w:lang w:val="en-US"/>
              </w:rPr>
              <w:t>NA</w:t>
            </w:r>
          </w:p>
        </w:tc>
      </w:tr>
      <w:tr w:rsidR="009F3451" w:rsidRPr="007275DF" w14:paraId="2A549C03"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58" w:author="Author"/>
          <w:trPrChange w:id="959" w:author="Author">
            <w:trPr>
              <w:cantSplit/>
              <w:trHeight w:val="292"/>
            </w:trPr>
          </w:trPrChange>
        </w:trPr>
        <w:tc>
          <w:tcPr>
            <w:tcW w:w="2625" w:type="dxa"/>
            <w:gridSpan w:val="3"/>
            <w:tcBorders>
              <w:left w:val="single" w:sz="4" w:space="0" w:color="auto"/>
              <w:bottom w:val="single" w:sz="4" w:space="0" w:color="auto"/>
            </w:tcBorders>
            <w:tcPrChange w:id="960" w:author="Author">
              <w:tcPr>
                <w:tcW w:w="2625" w:type="dxa"/>
                <w:gridSpan w:val="3"/>
                <w:tcBorders>
                  <w:left w:val="single" w:sz="4" w:space="0" w:color="auto"/>
                  <w:bottom w:val="single" w:sz="4" w:space="0" w:color="auto"/>
                </w:tcBorders>
              </w:tcPr>
            </w:tcPrChange>
          </w:tcPr>
          <w:p w14:paraId="4411AAF1" w14:textId="77777777" w:rsidR="009F3451" w:rsidRPr="007275DF" w:rsidRDefault="009F3451" w:rsidP="00D00DFE">
            <w:pPr>
              <w:pStyle w:val="TAL"/>
              <w:rPr>
                <w:ins w:id="961" w:author="Author"/>
                <w:szCs w:val="16"/>
                <w:lang w:eastAsia="ja-JP"/>
              </w:rPr>
            </w:pPr>
            <w:ins w:id="962" w:author="Author">
              <w:r>
                <w:rPr>
                  <w:lang w:val="en-US" w:eastAsia="zh-CN"/>
                </w:rPr>
                <w:t>L</w:t>
              </w:r>
              <w:r w:rsidRPr="00794C90">
                <w:rPr>
                  <w:vertAlign w:val="subscript"/>
                  <w:lang w:val="en-US" w:eastAsia="zh-CN"/>
                </w:rPr>
                <w:t>CCA_DL</w:t>
              </w:r>
            </w:ins>
          </w:p>
        </w:tc>
        <w:tc>
          <w:tcPr>
            <w:tcW w:w="772" w:type="dxa"/>
            <w:tcBorders>
              <w:bottom w:val="single" w:sz="4" w:space="0" w:color="auto"/>
            </w:tcBorders>
            <w:tcPrChange w:id="963" w:author="Author">
              <w:tcPr>
                <w:tcW w:w="772" w:type="dxa"/>
                <w:tcBorders>
                  <w:bottom w:val="single" w:sz="4" w:space="0" w:color="auto"/>
                </w:tcBorders>
              </w:tcPr>
            </w:tcPrChange>
          </w:tcPr>
          <w:p w14:paraId="74D7B138" w14:textId="77777777" w:rsidR="009F3451" w:rsidRPr="007275DF" w:rsidRDefault="009F3451" w:rsidP="00D00DFE">
            <w:pPr>
              <w:pStyle w:val="TAC"/>
              <w:rPr>
                <w:ins w:id="964" w:author="Author"/>
              </w:rPr>
            </w:pPr>
          </w:p>
        </w:tc>
        <w:tc>
          <w:tcPr>
            <w:tcW w:w="1386" w:type="dxa"/>
            <w:tcPrChange w:id="965" w:author="Author">
              <w:tcPr>
                <w:tcW w:w="1386" w:type="dxa"/>
                <w:vAlign w:val="center"/>
              </w:tcPr>
            </w:tcPrChange>
          </w:tcPr>
          <w:p w14:paraId="11B6B11A" w14:textId="77777777" w:rsidR="009F3451" w:rsidRPr="007275DF" w:rsidRDefault="009F3451" w:rsidP="00D00DFE">
            <w:pPr>
              <w:pStyle w:val="TAC"/>
              <w:rPr>
                <w:ins w:id="966" w:author="Author"/>
              </w:rPr>
            </w:pPr>
            <w:ins w:id="967" w:author="Author">
              <w:r>
                <w:t>Config 1,2,3</w:t>
              </w:r>
            </w:ins>
          </w:p>
        </w:tc>
        <w:tc>
          <w:tcPr>
            <w:tcW w:w="2016" w:type="dxa"/>
            <w:gridSpan w:val="2"/>
            <w:tcPrChange w:id="968" w:author="Author">
              <w:tcPr>
                <w:tcW w:w="2016" w:type="dxa"/>
                <w:gridSpan w:val="2"/>
                <w:vAlign w:val="center"/>
              </w:tcPr>
            </w:tcPrChange>
          </w:tcPr>
          <w:p w14:paraId="28B4DA62" w14:textId="77777777" w:rsidR="009F3451" w:rsidRPr="007275DF" w:rsidRDefault="009F3451" w:rsidP="00D00DFE">
            <w:pPr>
              <w:pStyle w:val="TAC"/>
              <w:rPr>
                <w:ins w:id="969" w:author="Author"/>
                <w:rFonts w:cs="v4.2.0"/>
              </w:rPr>
            </w:pPr>
            <w:ins w:id="970" w:author="Author">
              <w:r>
                <w:rPr>
                  <w:lang w:val="en-US"/>
                </w:rPr>
                <w:t>5</w:t>
              </w:r>
            </w:ins>
          </w:p>
        </w:tc>
        <w:tc>
          <w:tcPr>
            <w:tcW w:w="2147" w:type="dxa"/>
            <w:gridSpan w:val="2"/>
            <w:tcPrChange w:id="971" w:author="Author">
              <w:tcPr>
                <w:tcW w:w="2147" w:type="dxa"/>
                <w:gridSpan w:val="2"/>
                <w:vAlign w:val="center"/>
              </w:tcPr>
            </w:tcPrChange>
          </w:tcPr>
          <w:p w14:paraId="3D2AB453" w14:textId="77777777" w:rsidR="009F3451" w:rsidRPr="007275DF" w:rsidRDefault="009F3451" w:rsidP="00D00DFE">
            <w:pPr>
              <w:pStyle w:val="TAC"/>
              <w:rPr>
                <w:ins w:id="972" w:author="Author"/>
              </w:rPr>
            </w:pPr>
            <w:ins w:id="973" w:author="Author">
              <w:r>
                <w:rPr>
                  <w:lang w:val="en-US"/>
                </w:rPr>
                <w:t>5</w:t>
              </w:r>
            </w:ins>
          </w:p>
        </w:tc>
      </w:tr>
      <w:tr w:rsidR="009F3451" w:rsidRPr="007275DF" w14:paraId="04F840FC"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74"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92"/>
          <w:ins w:id="975" w:author="Author"/>
          <w:trPrChange w:id="976" w:author="Author">
            <w:trPr>
              <w:cantSplit/>
              <w:trHeight w:val="292"/>
            </w:trPr>
          </w:trPrChange>
        </w:trPr>
        <w:tc>
          <w:tcPr>
            <w:tcW w:w="2625" w:type="dxa"/>
            <w:gridSpan w:val="3"/>
            <w:tcBorders>
              <w:left w:val="single" w:sz="4" w:space="0" w:color="auto"/>
              <w:bottom w:val="single" w:sz="4" w:space="0" w:color="auto"/>
            </w:tcBorders>
            <w:tcPrChange w:id="977" w:author="Author">
              <w:tcPr>
                <w:tcW w:w="2625" w:type="dxa"/>
                <w:gridSpan w:val="3"/>
                <w:tcBorders>
                  <w:left w:val="single" w:sz="4" w:space="0" w:color="auto"/>
                  <w:bottom w:val="single" w:sz="4" w:space="0" w:color="auto"/>
                </w:tcBorders>
              </w:tcPr>
            </w:tcPrChange>
          </w:tcPr>
          <w:p w14:paraId="0AF1D9FD" w14:textId="77777777" w:rsidR="009F3451" w:rsidRPr="007275DF" w:rsidRDefault="009F3451" w:rsidP="00D00DFE">
            <w:pPr>
              <w:pStyle w:val="TAL"/>
              <w:rPr>
                <w:ins w:id="978" w:author="Author"/>
                <w:szCs w:val="16"/>
                <w:lang w:eastAsia="ja-JP"/>
              </w:rPr>
            </w:pPr>
            <w:ins w:id="979" w:author="Author">
              <w:r>
                <w:rPr>
                  <w:lang w:val="en-US" w:eastAsia="zh-CN"/>
                </w:rPr>
                <w:t>W</w:t>
              </w:r>
              <w:r w:rsidRPr="00552175">
                <w:rPr>
                  <w:vertAlign w:val="subscript"/>
                  <w:lang w:val="en-US" w:eastAsia="zh-CN"/>
                </w:rPr>
                <w:t>CCA_DL</w:t>
              </w:r>
            </w:ins>
          </w:p>
        </w:tc>
        <w:tc>
          <w:tcPr>
            <w:tcW w:w="772" w:type="dxa"/>
            <w:tcBorders>
              <w:bottom w:val="single" w:sz="4" w:space="0" w:color="auto"/>
            </w:tcBorders>
            <w:tcPrChange w:id="980" w:author="Author">
              <w:tcPr>
                <w:tcW w:w="772" w:type="dxa"/>
                <w:tcBorders>
                  <w:bottom w:val="single" w:sz="4" w:space="0" w:color="auto"/>
                </w:tcBorders>
              </w:tcPr>
            </w:tcPrChange>
          </w:tcPr>
          <w:p w14:paraId="7B44698B" w14:textId="77777777" w:rsidR="009F3451" w:rsidRPr="007275DF" w:rsidRDefault="009F3451" w:rsidP="00D00DFE">
            <w:pPr>
              <w:pStyle w:val="TAC"/>
              <w:rPr>
                <w:ins w:id="981" w:author="Author"/>
              </w:rPr>
            </w:pPr>
            <w:ins w:id="982" w:author="Author">
              <w:r>
                <w:rPr>
                  <w:lang w:val="it-IT"/>
                </w:rPr>
                <w:t>ms</w:t>
              </w:r>
            </w:ins>
          </w:p>
        </w:tc>
        <w:tc>
          <w:tcPr>
            <w:tcW w:w="1386" w:type="dxa"/>
            <w:tcPrChange w:id="983" w:author="Author">
              <w:tcPr>
                <w:tcW w:w="1386" w:type="dxa"/>
                <w:vAlign w:val="center"/>
              </w:tcPr>
            </w:tcPrChange>
          </w:tcPr>
          <w:p w14:paraId="0A91E0E7" w14:textId="77777777" w:rsidR="009F3451" w:rsidRPr="007275DF" w:rsidRDefault="009F3451" w:rsidP="00D00DFE">
            <w:pPr>
              <w:pStyle w:val="TAC"/>
              <w:rPr>
                <w:ins w:id="984" w:author="Author"/>
              </w:rPr>
            </w:pPr>
            <w:ins w:id="985" w:author="Author">
              <w:r>
                <w:t>Config 1,2,3</w:t>
              </w:r>
            </w:ins>
          </w:p>
        </w:tc>
        <w:tc>
          <w:tcPr>
            <w:tcW w:w="2016" w:type="dxa"/>
            <w:gridSpan w:val="2"/>
            <w:tcPrChange w:id="986" w:author="Author">
              <w:tcPr>
                <w:tcW w:w="2016" w:type="dxa"/>
                <w:gridSpan w:val="2"/>
                <w:vAlign w:val="center"/>
              </w:tcPr>
            </w:tcPrChange>
          </w:tcPr>
          <w:p w14:paraId="196DA482" w14:textId="77777777" w:rsidR="009F3451" w:rsidRPr="007275DF" w:rsidRDefault="009F3451" w:rsidP="00D00DFE">
            <w:pPr>
              <w:pStyle w:val="TAC"/>
              <w:rPr>
                <w:ins w:id="987" w:author="Author"/>
                <w:rFonts w:cs="v4.2.0"/>
              </w:rPr>
            </w:pPr>
            <w:ins w:id="988" w:author="Author">
              <w:r w:rsidRPr="007275DF">
                <w:t>T</w:t>
              </w:r>
              <w:r w:rsidRPr="007275DF">
                <w:rPr>
                  <w:vertAlign w:val="subscript"/>
                </w:rPr>
                <w:t>PSS/SSS_sync_inter_cca</w:t>
              </w:r>
              <w:del w:id="989" w:author="Author">
                <w:r w:rsidDel="00F25AB2">
                  <w:rPr>
                    <w:lang w:val="en-US"/>
                  </w:rPr>
                  <w:delText>800</w:delText>
                </w:r>
              </w:del>
            </w:ins>
          </w:p>
        </w:tc>
        <w:tc>
          <w:tcPr>
            <w:tcW w:w="2147" w:type="dxa"/>
            <w:gridSpan w:val="2"/>
            <w:tcPrChange w:id="990" w:author="Author">
              <w:tcPr>
                <w:tcW w:w="2147" w:type="dxa"/>
                <w:gridSpan w:val="2"/>
                <w:vAlign w:val="center"/>
              </w:tcPr>
            </w:tcPrChange>
          </w:tcPr>
          <w:p w14:paraId="1E4CD79C" w14:textId="77777777" w:rsidR="009F3451" w:rsidRPr="007275DF" w:rsidRDefault="009F3451" w:rsidP="00D00DFE">
            <w:pPr>
              <w:pStyle w:val="TAC"/>
              <w:rPr>
                <w:ins w:id="991" w:author="Author"/>
              </w:rPr>
            </w:pPr>
            <w:ins w:id="992" w:author="Author">
              <w:r w:rsidRPr="007275DF">
                <w:t>T</w:t>
              </w:r>
              <w:r w:rsidRPr="007275DF">
                <w:rPr>
                  <w:vertAlign w:val="subscript"/>
                </w:rPr>
                <w:t>PSS/SSS_sync_inter_cca</w:t>
              </w:r>
              <w:del w:id="993" w:author="Author">
                <w:r w:rsidDel="00F25AB2">
                  <w:rPr>
                    <w:lang w:val="en-US"/>
                  </w:rPr>
                  <w:delText>800</w:delText>
                </w:r>
              </w:del>
            </w:ins>
          </w:p>
        </w:tc>
      </w:tr>
      <w:tr w:rsidR="009F3451" w:rsidRPr="007275DF" w14:paraId="026727B9" w14:textId="77777777" w:rsidTr="00D00DFE">
        <w:trPr>
          <w:cantSplit/>
          <w:trHeight w:val="292"/>
        </w:trPr>
        <w:tc>
          <w:tcPr>
            <w:tcW w:w="2625" w:type="dxa"/>
            <w:gridSpan w:val="3"/>
            <w:tcBorders>
              <w:left w:val="single" w:sz="4" w:space="0" w:color="auto"/>
              <w:bottom w:val="single" w:sz="4" w:space="0" w:color="auto"/>
            </w:tcBorders>
          </w:tcPr>
          <w:p w14:paraId="42E1B7B2" w14:textId="77777777" w:rsidR="009F3451" w:rsidRPr="007275DF" w:rsidRDefault="009F3451" w:rsidP="00D00DFE">
            <w:pPr>
              <w:pStyle w:val="TAL"/>
              <w:rPr>
                <w:lang w:val="en-US"/>
              </w:rPr>
            </w:pPr>
            <w:r w:rsidRPr="007275DF">
              <w:rPr>
                <w:szCs w:val="16"/>
                <w:lang w:eastAsia="ja-JP"/>
              </w:rPr>
              <w:t>EPRE ratio of PSS to SSS</w:t>
            </w:r>
          </w:p>
        </w:tc>
        <w:tc>
          <w:tcPr>
            <w:tcW w:w="772" w:type="dxa"/>
            <w:tcBorders>
              <w:bottom w:val="single" w:sz="4" w:space="0" w:color="auto"/>
            </w:tcBorders>
          </w:tcPr>
          <w:p w14:paraId="685111AF" w14:textId="77777777" w:rsidR="009F3451" w:rsidRPr="007275DF" w:rsidRDefault="009F3451" w:rsidP="00D00DFE">
            <w:pPr>
              <w:pStyle w:val="TAC"/>
            </w:pPr>
          </w:p>
        </w:tc>
        <w:tc>
          <w:tcPr>
            <w:tcW w:w="1386" w:type="dxa"/>
            <w:vMerge w:val="restart"/>
            <w:vAlign w:val="center"/>
          </w:tcPr>
          <w:p w14:paraId="0920679B" w14:textId="77777777" w:rsidR="009F3451" w:rsidRPr="007275DF" w:rsidRDefault="009F3451" w:rsidP="00D00DFE">
            <w:pPr>
              <w:pStyle w:val="TAC"/>
            </w:pPr>
            <w:r w:rsidRPr="007275DF">
              <w:t>Config 1,2,3</w:t>
            </w:r>
          </w:p>
        </w:tc>
        <w:tc>
          <w:tcPr>
            <w:tcW w:w="2016" w:type="dxa"/>
            <w:gridSpan w:val="2"/>
            <w:vMerge w:val="restart"/>
            <w:vAlign w:val="center"/>
          </w:tcPr>
          <w:p w14:paraId="3B33508B" w14:textId="77777777" w:rsidR="009F3451" w:rsidRPr="007275DF" w:rsidRDefault="009F3451" w:rsidP="00D00DFE">
            <w:pPr>
              <w:pStyle w:val="TAC"/>
              <w:rPr>
                <w:rFonts w:cs="v4.2.0"/>
              </w:rPr>
            </w:pPr>
            <w:r w:rsidRPr="007275DF">
              <w:rPr>
                <w:rFonts w:cs="v4.2.0"/>
              </w:rPr>
              <w:t>0</w:t>
            </w:r>
          </w:p>
        </w:tc>
        <w:tc>
          <w:tcPr>
            <w:tcW w:w="2147" w:type="dxa"/>
            <w:gridSpan w:val="2"/>
            <w:vMerge w:val="restart"/>
            <w:vAlign w:val="center"/>
          </w:tcPr>
          <w:p w14:paraId="3AA5B6EB" w14:textId="77777777" w:rsidR="009F3451" w:rsidRPr="007275DF" w:rsidRDefault="009F3451" w:rsidP="00D00DFE">
            <w:pPr>
              <w:pStyle w:val="TAC"/>
            </w:pPr>
            <w:r w:rsidRPr="007275DF">
              <w:t>0</w:t>
            </w:r>
          </w:p>
        </w:tc>
      </w:tr>
      <w:tr w:rsidR="009F3451" w:rsidRPr="007275DF" w14:paraId="2DB9A353" w14:textId="77777777" w:rsidTr="00D00DFE">
        <w:trPr>
          <w:cantSplit/>
          <w:trHeight w:val="292"/>
        </w:trPr>
        <w:tc>
          <w:tcPr>
            <w:tcW w:w="2625" w:type="dxa"/>
            <w:gridSpan w:val="3"/>
            <w:tcBorders>
              <w:left w:val="single" w:sz="4" w:space="0" w:color="auto"/>
              <w:bottom w:val="single" w:sz="4" w:space="0" w:color="auto"/>
            </w:tcBorders>
          </w:tcPr>
          <w:p w14:paraId="4A6B8939" w14:textId="77777777" w:rsidR="009F3451" w:rsidRPr="007275DF" w:rsidRDefault="009F3451" w:rsidP="00D00DFE">
            <w:pPr>
              <w:pStyle w:val="TAL"/>
              <w:rPr>
                <w:lang w:val="en-US"/>
              </w:rPr>
            </w:pPr>
            <w:r w:rsidRPr="007275DF">
              <w:rPr>
                <w:szCs w:val="16"/>
                <w:lang w:eastAsia="ja-JP"/>
              </w:rPr>
              <w:t>EPRE ratio of PBCH DMRS to SSS</w:t>
            </w:r>
          </w:p>
        </w:tc>
        <w:tc>
          <w:tcPr>
            <w:tcW w:w="772" w:type="dxa"/>
            <w:tcBorders>
              <w:bottom w:val="single" w:sz="4" w:space="0" w:color="auto"/>
            </w:tcBorders>
          </w:tcPr>
          <w:p w14:paraId="1A7C1F36" w14:textId="77777777" w:rsidR="009F3451" w:rsidRPr="007275DF" w:rsidRDefault="009F3451" w:rsidP="00D00DFE">
            <w:pPr>
              <w:pStyle w:val="TAC"/>
            </w:pPr>
          </w:p>
        </w:tc>
        <w:tc>
          <w:tcPr>
            <w:tcW w:w="1386" w:type="dxa"/>
            <w:vMerge/>
          </w:tcPr>
          <w:p w14:paraId="26C61A62" w14:textId="77777777" w:rsidR="009F3451" w:rsidRPr="007275DF" w:rsidRDefault="009F3451" w:rsidP="00D00DFE">
            <w:pPr>
              <w:pStyle w:val="TAC"/>
            </w:pPr>
          </w:p>
        </w:tc>
        <w:tc>
          <w:tcPr>
            <w:tcW w:w="2016" w:type="dxa"/>
            <w:gridSpan w:val="2"/>
            <w:vMerge/>
          </w:tcPr>
          <w:p w14:paraId="18EEEB2F" w14:textId="77777777" w:rsidR="009F3451" w:rsidRPr="007275DF" w:rsidRDefault="009F3451" w:rsidP="00D00DFE">
            <w:pPr>
              <w:pStyle w:val="TAC"/>
              <w:rPr>
                <w:rFonts w:cs="v4.2.0"/>
              </w:rPr>
            </w:pPr>
          </w:p>
        </w:tc>
        <w:tc>
          <w:tcPr>
            <w:tcW w:w="2147" w:type="dxa"/>
            <w:gridSpan w:val="2"/>
            <w:vMerge/>
          </w:tcPr>
          <w:p w14:paraId="20C12BCA" w14:textId="77777777" w:rsidR="009F3451" w:rsidRPr="007275DF" w:rsidRDefault="009F3451" w:rsidP="00D00DFE">
            <w:pPr>
              <w:pStyle w:val="TAC"/>
            </w:pPr>
          </w:p>
        </w:tc>
      </w:tr>
      <w:tr w:rsidR="009F3451" w:rsidRPr="007275DF" w14:paraId="3308745D" w14:textId="77777777" w:rsidTr="00D00DFE">
        <w:trPr>
          <w:cantSplit/>
          <w:trHeight w:val="292"/>
        </w:trPr>
        <w:tc>
          <w:tcPr>
            <w:tcW w:w="2625" w:type="dxa"/>
            <w:gridSpan w:val="3"/>
            <w:tcBorders>
              <w:left w:val="single" w:sz="4" w:space="0" w:color="auto"/>
              <w:bottom w:val="single" w:sz="4" w:space="0" w:color="auto"/>
            </w:tcBorders>
          </w:tcPr>
          <w:p w14:paraId="45BB70CF" w14:textId="77777777" w:rsidR="009F3451" w:rsidRPr="007275DF" w:rsidRDefault="009F3451" w:rsidP="00D00DFE">
            <w:pPr>
              <w:pStyle w:val="TAL"/>
              <w:rPr>
                <w:lang w:val="en-US"/>
              </w:rPr>
            </w:pPr>
            <w:r w:rsidRPr="007275DF">
              <w:rPr>
                <w:szCs w:val="16"/>
                <w:lang w:eastAsia="ja-JP"/>
              </w:rPr>
              <w:t>EPRE ratio of PBCH to PBCH DMRS</w:t>
            </w:r>
          </w:p>
        </w:tc>
        <w:tc>
          <w:tcPr>
            <w:tcW w:w="772" w:type="dxa"/>
            <w:tcBorders>
              <w:bottom w:val="single" w:sz="4" w:space="0" w:color="auto"/>
            </w:tcBorders>
          </w:tcPr>
          <w:p w14:paraId="42E37DE1" w14:textId="77777777" w:rsidR="009F3451" w:rsidRPr="007275DF" w:rsidRDefault="009F3451" w:rsidP="00D00DFE">
            <w:pPr>
              <w:pStyle w:val="TAC"/>
            </w:pPr>
          </w:p>
        </w:tc>
        <w:tc>
          <w:tcPr>
            <w:tcW w:w="1386" w:type="dxa"/>
            <w:vMerge/>
          </w:tcPr>
          <w:p w14:paraId="2C6101EC" w14:textId="77777777" w:rsidR="009F3451" w:rsidRPr="007275DF" w:rsidRDefault="009F3451" w:rsidP="00D00DFE">
            <w:pPr>
              <w:pStyle w:val="TAC"/>
            </w:pPr>
          </w:p>
        </w:tc>
        <w:tc>
          <w:tcPr>
            <w:tcW w:w="2016" w:type="dxa"/>
            <w:gridSpan w:val="2"/>
            <w:vMerge/>
          </w:tcPr>
          <w:p w14:paraId="209384C4" w14:textId="77777777" w:rsidR="009F3451" w:rsidRPr="007275DF" w:rsidRDefault="009F3451" w:rsidP="00D00DFE">
            <w:pPr>
              <w:pStyle w:val="TAC"/>
              <w:rPr>
                <w:rFonts w:cs="v4.2.0"/>
              </w:rPr>
            </w:pPr>
          </w:p>
        </w:tc>
        <w:tc>
          <w:tcPr>
            <w:tcW w:w="2147" w:type="dxa"/>
            <w:gridSpan w:val="2"/>
            <w:vMerge/>
          </w:tcPr>
          <w:p w14:paraId="5659185C" w14:textId="77777777" w:rsidR="009F3451" w:rsidRPr="007275DF" w:rsidRDefault="009F3451" w:rsidP="00D00DFE">
            <w:pPr>
              <w:pStyle w:val="TAC"/>
            </w:pPr>
          </w:p>
        </w:tc>
      </w:tr>
      <w:tr w:rsidR="009F3451" w:rsidRPr="007275DF" w14:paraId="4FC0D588" w14:textId="77777777" w:rsidTr="00D00DFE">
        <w:trPr>
          <w:cantSplit/>
          <w:trHeight w:val="292"/>
        </w:trPr>
        <w:tc>
          <w:tcPr>
            <w:tcW w:w="2625" w:type="dxa"/>
            <w:gridSpan w:val="3"/>
            <w:tcBorders>
              <w:left w:val="single" w:sz="4" w:space="0" w:color="auto"/>
              <w:bottom w:val="single" w:sz="4" w:space="0" w:color="auto"/>
            </w:tcBorders>
          </w:tcPr>
          <w:p w14:paraId="6664DFAF" w14:textId="77777777" w:rsidR="009F3451" w:rsidRPr="007275DF" w:rsidRDefault="009F3451" w:rsidP="00D00DFE">
            <w:pPr>
              <w:pStyle w:val="TAL"/>
              <w:rPr>
                <w:lang w:val="en-US"/>
              </w:rPr>
            </w:pPr>
            <w:r w:rsidRPr="007275DF">
              <w:rPr>
                <w:szCs w:val="16"/>
                <w:lang w:eastAsia="ja-JP"/>
              </w:rPr>
              <w:t>EPRE ratio of PDCCH DMRS to SSS</w:t>
            </w:r>
          </w:p>
        </w:tc>
        <w:tc>
          <w:tcPr>
            <w:tcW w:w="772" w:type="dxa"/>
            <w:tcBorders>
              <w:bottom w:val="single" w:sz="4" w:space="0" w:color="auto"/>
            </w:tcBorders>
          </w:tcPr>
          <w:p w14:paraId="46E63CDA" w14:textId="77777777" w:rsidR="009F3451" w:rsidRPr="007275DF" w:rsidRDefault="009F3451" w:rsidP="00D00DFE">
            <w:pPr>
              <w:pStyle w:val="TAC"/>
            </w:pPr>
          </w:p>
        </w:tc>
        <w:tc>
          <w:tcPr>
            <w:tcW w:w="1386" w:type="dxa"/>
            <w:vMerge/>
          </w:tcPr>
          <w:p w14:paraId="09B94FD7" w14:textId="77777777" w:rsidR="009F3451" w:rsidRPr="007275DF" w:rsidRDefault="009F3451" w:rsidP="00D00DFE">
            <w:pPr>
              <w:pStyle w:val="TAC"/>
            </w:pPr>
          </w:p>
        </w:tc>
        <w:tc>
          <w:tcPr>
            <w:tcW w:w="2016" w:type="dxa"/>
            <w:gridSpan w:val="2"/>
            <w:vMerge/>
          </w:tcPr>
          <w:p w14:paraId="25389A03" w14:textId="77777777" w:rsidR="009F3451" w:rsidRPr="007275DF" w:rsidRDefault="009F3451" w:rsidP="00D00DFE">
            <w:pPr>
              <w:pStyle w:val="TAC"/>
              <w:rPr>
                <w:rFonts w:cs="v4.2.0"/>
              </w:rPr>
            </w:pPr>
          </w:p>
        </w:tc>
        <w:tc>
          <w:tcPr>
            <w:tcW w:w="2147" w:type="dxa"/>
            <w:gridSpan w:val="2"/>
            <w:vMerge/>
          </w:tcPr>
          <w:p w14:paraId="077933B2" w14:textId="77777777" w:rsidR="009F3451" w:rsidRPr="007275DF" w:rsidRDefault="009F3451" w:rsidP="00D00DFE">
            <w:pPr>
              <w:pStyle w:val="TAC"/>
            </w:pPr>
          </w:p>
        </w:tc>
      </w:tr>
      <w:tr w:rsidR="009F3451" w:rsidRPr="007275DF" w14:paraId="7B1E7676" w14:textId="77777777" w:rsidTr="00D00DFE">
        <w:trPr>
          <w:cantSplit/>
          <w:trHeight w:val="292"/>
        </w:trPr>
        <w:tc>
          <w:tcPr>
            <w:tcW w:w="2625" w:type="dxa"/>
            <w:gridSpan w:val="3"/>
            <w:tcBorders>
              <w:left w:val="single" w:sz="4" w:space="0" w:color="auto"/>
              <w:bottom w:val="single" w:sz="4" w:space="0" w:color="auto"/>
            </w:tcBorders>
          </w:tcPr>
          <w:p w14:paraId="33CCA025" w14:textId="77777777" w:rsidR="009F3451" w:rsidRPr="007275DF" w:rsidRDefault="009F3451" w:rsidP="00D00DFE">
            <w:pPr>
              <w:pStyle w:val="TAL"/>
              <w:rPr>
                <w:lang w:val="en-US"/>
              </w:rPr>
            </w:pPr>
            <w:r w:rsidRPr="007275DF">
              <w:rPr>
                <w:szCs w:val="16"/>
                <w:lang w:eastAsia="ja-JP"/>
              </w:rPr>
              <w:t>EPRE ratio of PDCCH to PDCCH DMRS</w:t>
            </w:r>
          </w:p>
        </w:tc>
        <w:tc>
          <w:tcPr>
            <w:tcW w:w="772" w:type="dxa"/>
            <w:tcBorders>
              <w:bottom w:val="single" w:sz="4" w:space="0" w:color="auto"/>
            </w:tcBorders>
          </w:tcPr>
          <w:p w14:paraId="4C2867D5" w14:textId="77777777" w:rsidR="009F3451" w:rsidRPr="007275DF" w:rsidRDefault="009F3451" w:rsidP="00D00DFE">
            <w:pPr>
              <w:pStyle w:val="TAC"/>
            </w:pPr>
          </w:p>
        </w:tc>
        <w:tc>
          <w:tcPr>
            <w:tcW w:w="1386" w:type="dxa"/>
            <w:vMerge/>
          </w:tcPr>
          <w:p w14:paraId="45243FA7" w14:textId="77777777" w:rsidR="009F3451" w:rsidRPr="007275DF" w:rsidRDefault="009F3451" w:rsidP="00D00DFE">
            <w:pPr>
              <w:pStyle w:val="TAC"/>
            </w:pPr>
          </w:p>
        </w:tc>
        <w:tc>
          <w:tcPr>
            <w:tcW w:w="2016" w:type="dxa"/>
            <w:gridSpan w:val="2"/>
            <w:vMerge/>
          </w:tcPr>
          <w:p w14:paraId="1AAACB61" w14:textId="77777777" w:rsidR="009F3451" w:rsidRPr="007275DF" w:rsidRDefault="009F3451" w:rsidP="00D00DFE">
            <w:pPr>
              <w:pStyle w:val="TAC"/>
              <w:rPr>
                <w:rFonts w:cs="v4.2.0"/>
              </w:rPr>
            </w:pPr>
          </w:p>
        </w:tc>
        <w:tc>
          <w:tcPr>
            <w:tcW w:w="2147" w:type="dxa"/>
            <w:gridSpan w:val="2"/>
            <w:vMerge/>
          </w:tcPr>
          <w:p w14:paraId="2548F652" w14:textId="77777777" w:rsidR="009F3451" w:rsidRPr="007275DF" w:rsidRDefault="009F3451" w:rsidP="00D00DFE">
            <w:pPr>
              <w:pStyle w:val="TAC"/>
            </w:pPr>
          </w:p>
        </w:tc>
      </w:tr>
      <w:tr w:rsidR="009F3451" w:rsidRPr="007275DF" w14:paraId="03528154" w14:textId="77777777" w:rsidTr="00D00DFE">
        <w:trPr>
          <w:cantSplit/>
          <w:trHeight w:val="292"/>
        </w:trPr>
        <w:tc>
          <w:tcPr>
            <w:tcW w:w="2625" w:type="dxa"/>
            <w:gridSpan w:val="3"/>
            <w:tcBorders>
              <w:left w:val="single" w:sz="4" w:space="0" w:color="auto"/>
              <w:bottom w:val="single" w:sz="4" w:space="0" w:color="auto"/>
            </w:tcBorders>
          </w:tcPr>
          <w:p w14:paraId="5AB3826E"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339F8FA7" w14:textId="77777777" w:rsidR="009F3451" w:rsidRPr="007275DF" w:rsidRDefault="009F3451" w:rsidP="00D00DFE">
            <w:pPr>
              <w:pStyle w:val="TAC"/>
            </w:pPr>
          </w:p>
        </w:tc>
        <w:tc>
          <w:tcPr>
            <w:tcW w:w="1386" w:type="dxa"/>
            <w:vMerge/>
          </w:tcPr>
          <w:p w14:paraId="0B56BD68" w14:textId="77777777" w:rsidR="009F3451" w:rsidRPr="007275DF" w:rsidRDefault="009F3451" w:rsidP="00D00DFE">
            <w:pPr>
              <w:pStyle w:val="TAC"/>
            </w:pPr>
          </w:p>
        </w:tc>
        <w:tc>
          <w:tcPr>
            <w:tcW w:w="2016" w:type="dxa"/>
            <w:gridSpan w:val="2"/>
            <w:vMerge/>
          </w:tcPr>
          <w:p w14:paraId="19ACFA0D" w14:textId="77777777" w:rsidR="009F3451" w:rsidRPr="007275DF" w:rsidRDefault="009F3451" w:rsidP="00D00DFE">
            <w:pPr>
              <w:pStyle w:val="TAC"/>
              <w:rPr>
                <w:rFonts w:cs="v4.2.0"/>
              </w:rPr>
            </w:pPr>
          </w:p>
        </w:tc>
        <w:tc>
          <w:tcPr>
            <w:tcW w:w="2147" w:type="dxa"/>
            <w:gridSpan w:val="2"/>
            <w:vMerge/>
          </w:tcPr>
          <w:p w14:paraId="1C019233" w14:textId="77777777" w:rsidR="009F3451" w:rsidRPr="007275DF" w:rsidRDefault="009F3451" w:rsidP="00D00DFE">
            <w:pPr>
              <w:pStyle w:val="TAC"/>
            </w:pPr>
          </w:p>
        </w:tc>
      </w:tr>
      <w:tr w:rsidR="009F3451" w:rsidRPr="007275DF" w14:paraId="7FB3A2EA" w14:textId="77777777" w:rsidTr="00D00DFE">
        <w:trPr>
          <w:cantSplit/>
          <w:trHeight w:val="292"/>
        </w:trPr>
        <w:tc>
          <w:tcPr>
            <w:tcW w:w="2625" w:type="dxa"/>
            <w:gridSpan w:val="3"/>
            <w:tcBorders>
              <w:left w:val="single" w:sz="4" w:space="0" w:color="auto"/>
              <w:bottom w:val="single" w:sz="4" w:space="0" w:color="auto"/>
            </w:tcBorders>
          </w:tcPr>
          <w:p w14:paraId="0F381BFB"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769622F5" w14:textId="77777777" w:rsidR="009F3451" w:rsidRPr="007275DF" w:rsidRDefault="009F3451" w:rsidP="00D00DFE">
            <w:pPr>
              <w:pStyle w:val="TAC"/>
              <w:rPr>
                <w:lang w:val="en-US"/>
              </w:rPr>
            </w:pPr>
          </w:p>
        </w:tc>
        <w:tc>
          <w:tcPr>
            <w:tcW w:w="1386" w:type="dxa"/>
            <w:vMerge/>
          </w:tcPr>
          <w:p w14:paraId="78C7F960" w14:textId="77777777" w:rsidR="009F3451" w:rsidRPr="007275DF" w:rsidRDefault="009F3451" w:rsidP="00D00DFE">
            <w:pPr>
              <w:pStyle w:val="TAC"/>
            </w:pPr>
          </w:p>
        </w:tc>
        <w:tc>
          <w:tcPr>
            <w:tcW w:w="2016" w:type="dxa"/>
            <w:gridSpan w:val="2"/>
            <w:vMerge/>
          </w:tcPr>
          <w:p w14:paraId="2AB6D921" w14:textId="77777777" w:rsidR="009F3451" w:rsidRPr="007275DF" w:rsidRDefault="009F3451" w:rsidP="00D00DFE">
            <w:pPr>
              <w:pStyle w:val="TAC"/>
              <w:rPr>
                <w:rFonts w:cs="v4.2.0"/>
              </w:rPr>
            </w:pPr>
          </w:p>
        </w:tc>
        <w:tc>
          <w:tcPr>
            <w:tcW w:w="2147" w:type="dxa"/>
            <w:gridSpan w:val="2"/>
            <w:vMerge/>
          </w:tcPr>
          <w:p w14:paraId="43B48734" w14:textId="77777777" w:rsidR="009F3451" w:rsidRPr="007275DF" w:rsidRDefault="009F3451" w:rsidP="00D00DFE">
            <w:pPr>
              <w:pStyle w:val="TAC"/>
            </w:pPr>
          </w:p>
        </w:tc>
      </w:tr>
      <w:tr w:rsidR="009F3451" w:rsidRPr="007275DF" w14:paraId="43129E77" w14:textId="77777777" w:rsidTr="00D00DFE">
        <w:trPr>
          <w:cantSplit/>
          <w:trHeight w:val="43"/>
        </w:trPr>
        <w:tc>
          <w:tcPr>
            <w:tcW w:w="2625" w:type="dxa"/>
            <w:gridSpan w:val="3"/>
            <w:tcBorders>
              <w:left w:val="single" w:sz="4" w:space="0" w:color="auto"/>
              <w:bottom w:val="single" w:sz="4" w:space="0" w:color="auto"/>
            </w:tcBorders>
          </w:tcPr>
          <w:p w14:paraId="297DE0B9" w14:textId="77777777" w:rsidR="009F3451" w:rsidRPr="007275DF" w:rsidRDefault="009F3451" w:rsidP="00D00DF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5D22DA78" w14:textId="77777777" w:rsidR="009F3451" w:rsidRPr="007275DF" w:rsidRDefault="009F3451" w:rsidP="00D00DFE">
            <w:pPr>
              <w:pStyle w:val="TAC"/>
            </w:pPr>
          </w:p>
        </w:tc>
        <w:tc>
          <w:tcPr>
            <w:tcW w:w="1386" w:type="dxa"/>
            <w:vMerge/>
          </w:tcPr>
          <w:p w14:paraId="1D240F74" w14:textId="77777777" w:rsidR="009F3451" w:rsidRPr="007275DF" w:rsidRDefault="009F3451" w:rsidP="00D00DFE">
            <w:pPr>
              <w:pStyle w:val="TAC"/>
            </w:pPr>
          </w:p>
        </w:tc>
        <w:tc>
          <w:tcPr>
            <w:tcW w:w="2016" w:type="dxa"/>
            <w:gridSpan w:val="2"/>
            <w:vMerge/>
          </w:tcPr>
          <w:p w14:paraId="0B719129" w14:textId="77777777" w:rsidR="009F3451" w:rsidRPr="007275DF" w:rsidRDefault="009F3451" w:rsidP="00D00DFE">
            <w:pPr>
              <w:pStyle w:val="TAC"/>
              <w:rPr>
                <w:rFonts w:cs="v4.2.0"/>
              </w:rPr>
            </w:pPr>
          </w:p>
        </w:tc>
        <w:tc>
          <w:tcPr>
            <w:tcW w:w="2147" w:type="dxa"/>
            <w:gridSpan w:val="2"/>
            <w:vMerge/>
          </w:tcPr>
          <w:p w14:paraId="1EDA9854" w14:textId="77777777" w:rsidR="009F3451" w:rsidRPr="007275DF" w:rsidRDefault="009F3451" w:rsidP="00D00DFE">
            <w:pPr>
              <w:pStyle w:val="TAC"/>
            </w:pPr>
          </w:p>
        </w:tc>
      </w:tr>
      <w:tr w:rsidR="009F3451" w:rsidRPr="007275DF" w14:paraId="660354BE" w14:textId="77777777" w:rsidTr="00D00DFE">
        <w:trPr>
          <w:cantSplit/>
          <w:trHeight w:val="292"/>
        </w:trPr>
        <w:tc>
          <w:tcPr>
            <w:tcW w:w="2625" w:type="dxa"/>
            <w:gridSpan w:val="3"/>
            <w:tcBorders>
              <w:left w:val="single" w:sz="4" w:space="0" w:color="auto"/>
              <w:bottom w:val="single" w:sz="4" w:space="0" w:color="auto"/>
            </w:tcBorders>
          </w:tcPr>
          <w:p w14:paraId="3C560DCD" w14:textId="77777777" w:rsidR="009F3451" w:rsidRPr="007275DF" w:rsidRDefault="009F3451" w:rsidP="00D00DFE">
            <w:pPr>
              <w:pStyle w:val="TAL"/>
              <w:rPr>
                <w:bCs/>
              </w:rPr>
            </w:pPr>
            <w:r w:rsidRPr="007275DF">
              <w:rPr>
                <w:bCs/>
              </w:rPr>
              <w:t>EPRE ratio of OCNG to OCNG DMRS (Note 1)</w:t>
            </w:r>
          </w:p>
        </w:tc>
        <w:tc>
          <w:tcPr>
            <w:tcW w:w="772" w:type="dxa"/>
            <w:tcBorders>
              <w:bottom w:val="single" w:sz="4" w:space="0" w:color="auto"/>
            </w:tcBorders>
          </w:tcPr>
          <w:p w14:paraId="4C5C51C1" w14:textId="77777777" w:rsidR="009F3451" w:rsidRPr="007275DF" w:rsidRDefault="009F3451" w:rsidP="00D00DFE">
            <w:pPr>
              <w:pStyle w:val="TAC"/>
            </w:pPr>
          </w:p>
        </w:tc>
        <w:tc>
          <w:tcPr>
            <w:tcW w:w="1386" w:type="dxa"/>
            <w:vMerge/>
            <w:tcBorders>
              <w:bottom w:val="single" w:sz="4" w:space="0" w:color="auto"/>
            </w:tcBorders>
          </w:tcPr>
          <w:p w14:paraId="0CB9429E" w14:textId="77777777" w:rsidR="009F3451" w:rsidRPr="007275DF" w:rsidRDefault="009F3451" w:rsidP="00D00DFE">
            <w:pPr>
              <w:pStyle w:val="TAC"/>
            </w:pPr>
          </w:p>
        </w:tc>
        <w:tc>
          <w:tcPr>
            <w:tcW w:w="2016" w:type="dxa"/>
            <w:gridSpan w:val="2"/>
            <w:vMerge/>
            <w:tcBorders>
              <w:bottom w:val="single" w:sz="4" w:space="0" w:color="auto"/>
            </w:tcBorders>
          </w:tcPr>
          <w:p w14:paraId="3A3D5149" w14:textId="77777777" w:rsidR="009F3451" w:rsidRPr="007275DF" w:rsidRDefault="009F3451" w:rsidP="00D00DFE">
            <w:pPr>
              <w:pStyle w:val="TAC"/>
              <w:rPr>
                <w:rFonts w:cs="v4.2.0"/>
              </w:rPr>
            </w:pPr>
          </w:p>
        </w:tc>
        <w:tc>
          <w:tcPr>
            <w:tcW w:w="2147" w:type="dxa"/>
            <w:gridSpan w:val="2"/>
            <w:vMerge/>
            <w:tcBorders>
              <w:bottom w:val="single" w:sz="4" w:space="0" w:color="auto"/>
            </w:tcBorders>
          </w:tcPr>
          <w:p w14:paraId="5D642599" w14:textId="77777777" w:rsidR="009F3451" w:rsidRPr="007275DF" w:rsidRDefault="009F3451" w:rsidP="00D00DFE">
            <w:pPr>
              <w:pStyle w:val="TAC"/>
            </w:pPr>
          </w:p>
        </w:tc>
      </w:tr>
      <w:tr w:rsidR="009F3451" w:rsidRPr="007275DF" w14:paraId="5CBB052D" w14:textId="77777777" w:rsidTr="00D00DFE">
        <w:trPr>
          <w:cantSplit/>
          <w:trHeight w:val="150"/>
        </w:trPr>
        <w:tc>
          <w:tcPr>
            <w:tcW w:w="2625" w:type="dxa"/>
            <w:gridSpan w:val="3"/>
          </w:tcPr>
          <w:p w14:paraId="28D6E806" w14:textId="77777777" w:rsidR="009F3451" w:rsidRPr="007275DF" w:rsidRDefault="009F3451" w:rsidP="00D00DFE">
            <w:pPr>
              <w:pStyle w:val="TAL"/>
            </w:pPr>
            <w:r w:rsidRPr="00A53C1B">
              <w:rPr>
                <w:rFonts w:eastAsia="Calibri"/>
                <w:position w:val="-12"/>
                <w:szCs w:val="22"/>
                <w:lang w:val="en-US"/>
              </w:rPr>
              <w:object w:dxaOrig="405" w:dyaOrig="345" w14:anchorId="62D8DD4C">
                <v:shape id="_x0000_i1095" type="#_x0000_t75" style="width:21.75pt;height:14.25pt" o:ole="" fillcolor="window">
                  <v:imagedata r:id="rId23" o:title=""/>
                </v:shape>
                <o:OLEObject Type="Embed" ProgID="Equation.3" ShapeID="_x0000_i1095" DrawAspect="Content" ObjectID="_1706336241" r:id="rId96"/>
              </w:object>
            </w:r>
            <w:r w:rsidRPr="007275DF">
              <w:rPr>
                <w:vertAlign w:val="superscript"/>
                <w:lang w:val="en-US"/>
              </w:rPr>
              <w:t>Note2</w:t>
            </w:r>
          </w:p>
        </w:tc>
        <w:tc>
          <w:tcPr>
            <w:tcW w:w="772" w:type="dxa"/>
          </w:tcPr>
          <w:p w14:paraId="578FF057" w14:textId="77777777" w:rsidR="009F3451" w:rsidRPr="007275DF" w:rsidRDefault="009F3451" w:rsidP="00D00DFE">
            <w:pPr>
              <w:pStyle w:val="TAC"/>
            </w:pPr>
            <w:r w:rsidRPr="007275DF">
              <w:t>dBm/15kHz</w:t>
            </w:r>
          </w:p>
        </w:tc>
        <w:tc>
          <w:tcPr>
            <w:tcW w:w="1386" w:type="dxa"/>
          </w:tcPr>
          <w:p w14:paraId="4804225B" w14:textId="77777777" w:rsidR="009F3451" w:rsidRPr="007275DF" w:rsidRDefault="009F3451" w:rsidP="00D00DFE">
            <w:pPr>
              <w:pStyle w:val="TAC"/>
            </w:pPr>
            <w:r w:rsidRPr="007275DF">
              <w:t>Config 1,2,3</w:t>
            </w:r>
          </w:p>
        </w:tc>
        <w:tc>
          <w:tcPr>
            <w:tcW w:w="2016" w:type="dxa"/>
            <w:gridSpan w:val="2"/>
          </w:tcPr>
          <w:p w14:paraId="61A6D459" w14:textId="77777777" w:rsidR="009F3451" w:rsidRPr="007275DF" w:rsidRDefault="009F3451" w:rsidP="00D00DFE">
            <w:pPr>
              <w:pStyle w:val="TAC"/>
            </w:pPr>
            <w:del w:id="994" w:author="Author">
              <w:r w:rsidRPr="007275DF" w:rsidDel="0005407E">
                <w:delText>[</w:delText>
              </w:r>
            </w:del>
            <w:r w:rsidRPr="007275DF">
              <w:t>-10</w:t>
            </w:r>
            <w:ins w:id="995" w:author="Author">
              <w:r>
                <w:t>4</w:t>
              </w:r>
            </w:ins>
            <w:del w:id="996" w:author="Author">
              <w:r w:rsidRPr="007275DF" w:rsidDel="00CD6884">
                <w:delText>1</w:delText>
              </w:r>
              <w:r w:rsidRPr="007275DF" w:rsidDel="0005407E">
                <w:delText>]</w:delText>
              </w:r>
            </w:del>
          </w:p>
        </w:tc>
        <w:tc>
          <w:tcPr>
            <w:tcW w:w="2147" w:type="dxa"/>
            <w:gridSpan w:val="2"/>
          </w:tcPr>
          <w:p w14:paraId="582D4B9F" w14:textId="77777777" w:rsidR="009F3451" w:rsidRPr="007275DF" w:rsidRDefault="009F3451" w:rsidP="00D00DFE">
            <w:pPr>
              <w:pStyle w:val="TAC"/>
            </w:pPr>
            <w:r w:rsidRPr="007275DF">
              <w:t>-98</w:t>
            </w:r>
          </w:p>
        </w:tc>
      </w:tr>
      <w:tr w:rsidR="009F3451" w:rsidRPr="007275DF" w14:paraId="70E975F2" w14:textId="77777777" w:rsidTr="00D00DFE">
        <w:trPr>
          <w:cantSplit/>
          <w:trHeight w:val="150"/>
        </w:trPr>
        <w:tc>
          <w:tcPr>
            <w:tcW w:w="2625" w:type="dxa"/>
            <w:gridSpan w:val="3"/>
            <w:vMerge w:val="restart"/>
          </w:tcPr>
          <w:p w14:paraId="0DC27734" w14:textId="77777777" w:rsidR="009F3451" w:rsidRPr="007275DF" w:rsidRDefault="009F3451" w:rsidP="00D00DFE">
            <w:pPr>
              <w:pStyle w:val="TAL"/>
            </w:pPr>
            <w:r w:rsidRPr="00A53C1B">
              <w:rPr>
                <w:rFonts w:eastAsia="Calibri"/>
                <w:position w:val="-12"/>
                <w:szCs w:val="22"/>
                <w:lang w:val="en-US"/>
              </w:rPr>
              <w:object w:dxaOrig="405" w:dyaOrig="345" w14:anchorId="34AE8613">
                <v:shape id="_x0000_i1096" type="#_x0000_t75" style="width:21.75pt;height:14.25pt" o:ole="" fillcolor="window">
                  <v:imagedata r:id="rId23" o:title=""/>
                </v:shape>
                <o:OLEObject Type="Embed" ProgID="Equation.3" ShapeID="_x0000_i1096" DrawAspect="Content" ObjectID="_1706336242" r:id="rId97"/>
              </w:object>
            </w:r>
            <w:r w:rsidRPr="007275DF">
              <w:rPr>
                <w:vertAlign w:val="superscript"/>
                <w:lang w:val="en-US"/>
              </w:rPr>
              <w:t>Note2</w:t>
            </w:r>
          </w:p>
        </w:tc>
        <w:tc>
          <w:tcPr>
            <w:tcW w:w="772" w:type="dxa"/>
            <w:vMerge w:val="restart"/>
          </w:tcPr>
          <w:p w14:paraId="7863AFEC" w14:textId="77777777" w:rsidR="009F3451" w:rsidRPr="007275DF" w:rsidRDefault="009F3451" w:rsidP="00D00DFE">
            <w:pPr>
              <w:pStyle w:val="TAC"/>
            </w:pPr>
            <w:r w:rsidRPr="007275DF">
              <w:t>dBm/SCS</w:t>
            </w:r>
          </w:p>
        </w:tc>
        <w:tc>
          <w:tcPr>
            <w:tcW w:w="1386" w:type="dxa"/>
          </w:tcPr>
          <w:p w14:paraId="2360ED1E"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2"/>
          </w:tcPr>
          <w:p w14:paraId="58755F74" w14:textId="77777777" w:rsidR="009F3451" w:rsidRPr="007275DF" w:rsidRDefault="009F3451" w:rsidP="00D00DFE">
            <w:pPr>
              <w:pStyle w:val="TAC"/>
            </w:pPr>
            <w:del w:id="997" w:author="Author">
              <w:r w:rsidRPr="007275DF" w:rsidDel="0005407E">
                <w:delText>[</w:delText>
              </w:r>
            </w:del>
            <w:r w:rsidRPr="007275DF">
              <w:t>-101</w:t>
            </w:r>
            <w:del w:id="998" w:author="Author">
              <w:r w:rsidRPr="007275DF" w:rsidDel="0005407E">
                <w:delText>]</w:delText>
              </w:r>
            </w:del>
          </w:p>
        </w:tc>
        <w:tc>
          <w:tcPr>
            <w:tcW w:w="2147" w:type="dxa"/>
            <w:gridSpan w:val="2"/>
          </w:tcPr>
          <w:p w14:paraId="29DBD0E4" w14:textId="77777777" w:rsidR="009F3451" w:rsidRPr="007275DF" w:rsidRDefault="009F3451" w:rsidP="00D00DFE">
            <w:pPr>
              <w:pStyle w:val="TAC"/>
            </w:pPr>
            <w:r w:rsidRPr="007275DF">
              <w:t>-98</w:t>
            </w:r>
          </w:p>
        </w:tc>
      </w:tr>
      <w:tr w:rsidR="009F3451" w:rsidRPr="007275DF" w14:paraId="5D08BD9E" w14:textId="77777777" w:rsidTr="00D00DFE">
        <w:trPr>
          <w:cantSplit/>
          <w:trHeight w:val="150"/>
        </w:trPr>
        <w:tc>
          <w:tcPr>
            <w:tcW w:w="2625" w:type="dxa"/>
            <w:gridSpan w:val="3"/>
            <w:vMerge/>
          </w:tcPr>
          <w:p w14:paraId="475EAAD1" w14:textId="77777777" w:rsidR="009F3451" w:rsidRPr="007275DF" w:rsidRDefault="009F3451" w:rsidP="00D00DFE">
            <w:pPr>
              <w:pStyle w:val="TAL"/>
            </w:pPr>
          </w:p>
        </w:tc>
        <w:tc>
          <w:tcPr>
            <w:tcW w:w="772" w:type="dxa"/>
            <w:vMerge/>
          </w:tcPr>
          <w:p w14:paraId="15CBEEF7" w14:textId="77777777" w:rsidR="009F3451" w:rsidRPr="007275DF" w:rsidRDefault="009F3451" w:rsidP="00D00DFE">
            <w:pPr>
              <w:pStyle w:val="TAC"/>
            </w:pPr>
          </w:p>
        </w:tc>
        <w:tc>
          <w:tcPr>
            <w:tcW w:w="1386" w:type="dxa"/>
          </w:tcPr>
          <w:p w14:paraId="4B9B47CE"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2"/>
          </w:tcPr>
          <w:p w14:paraId="1F1E8E04" w14:textId="77777777" w:rsidR="009F3451" w:rsidRPr="007275DF" w:rsidRDefault="009F3451" w:rsidP="00D00DFE">
            <w:pPr>
              <w:pStyle w:val="TAC"/>
            </w:pPr>
            <w:del w:id="999" w:author="Author">
              <w:r w:rsidRPr="007275DF" w:rsidDel="0005407E">
                <w:delText>[</w:delText>
              </w:r>
            </w:del>
            <w:r w:rsidRPr="007275DF">
              <w:t>-101</w:t>
            </w:r>
            <w:del w:id="1000" w:author="Author">
              <w:r w:rsidRPr="007275DF" w:rsidDel="0005407E">
                <w:delText>]</w:delText>
              </w:r>
            </w:del>
          </w:p>
        </w:tc>
        <w:tc>
          <w:tcPr>
            <w:tcW w:w="2147" w:type="dxa"/>
            <w:gridSpan w:val="2"/>
          </w:tcPr>
          <w:p w14:paraId="723B03AB" w14:textId="77777777" w:rsidR="009F3451" w:rsidRPr="007275DF" w:rsidRDefault="009F3451" w:rsidP="00D00DFE">
            <w:pPr>
              <w:pStyle w:val="TAC"/>
            </w:pPr>
            <w:r w:rsidRPr="007275DF">
              <w:t>-95</w:t>
            </w:r>
          </w:p>
        </w:tc>
      </w:tr>
      <w:tr w:rsidR="009F3451" w:rsidRPr="007275DF" w14:paraId="5D9A2B90" w14:textId="77777777" w:rsidTr="00D00DFE">
        <w:trPr>
          <w:cantSplit/>
          <w:trHeight w:val="92"/>
        </w:trPr>
        <w:tc>
          <w:tcPr>
            <w:tcW w:w="2625" w:type="dxa"/>
            <w:gridSpan w:val="3"/>
            <w:vMerge w:val="restart"/>
          </w:tcPr>
          <w:p w14:paraId="335F3209"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72" w:type="dxa"/>
            <w:vMerge w:val="restart"/>
          </w:tcPr>
          <w:p w14:paraId="660F62BA" w14:textId="77777777" w:rsidR="009F3451" w:rsidRPr="007275DF" w:rsidRDefault="009F3451" w:rsidP="00D00DFE">
            <w:pPr>
              <w:pStyle w:val="TAC"/>
            </w:pPr>
            <w:r w:rsidRPr="007275DF">
              <w:t>dBm/SCS</w:t>
            </w:r>
          </w:p>
        </w:tc>
        <w:tc>
          <w:tcPr>
            <w:tcW w:w="1386" w:type="dxa"/>
          </w:tcPr>
          <w:p w14:paraId="774B6324" w14:textId="77777777" w:rsidR="009F3451" w:rsidRPr="007275DF" w:rsidRDefault="009F3451" w:rsidP="00D00DFE">
            <w:pPr>
              <w:pStyle w:val="TAC"/>
              <w:rPr>
                <w:lang w:val="da-DK"/>
              </w:rPr>
            </w:pPr>
            <w:r w:rsidRPr="007275DF">
              <w:t>Config</w:t>
            </w:r>
            <w:r w:rsidRPr="007275DF">
              <w:rPr>
                <w:szCs w:val="18"/>
              </w:rPr>
              <w:t xml:space="preserve"> 1,2</w:t>
            </w:r>
          </w:p>
        </w:tc>
        <w:tc>
          <w:tcPr>
            <w:tcW w:w="984" w:type="dxa"/>
          </w:tcPr>
          <w:p w14:paraId="222759A9" w14:textId="77777777" w:rsidR="009F3451" w:rsidRPr="007275DF" w:rsidRDefault="009F3451" w:rsidP="00D00DFE">
            <w:pPr>
              <w:pStyle w:val="TAC"/>
            </w:pPr>
            <w:r w:rsidRPr="007275DF">
              <w:t>-91</w:t>
            </w:r>
          </w:p>
        </w:tc>
        <w:tc>
          <w:tcPr>
            <w:tcW w:w="1032" w:type="dxa"/>
          </w:tcPr>
          <w:p w14:paraId="5AA76C5A" w14:textId="77777777" w:rsidR="009F3451" w:rsidRPr="007275DF" w:rsidRDefault="009F3451" w:rsidP="00D00DFE">
            <w:pPr>
              <w:pStyle w:val="TAC"/>
            </w:pPr>
            <w:r w:rsidRPr="007275DF">
              <w:t>-91</w:t>
            </w:r>
          </w:p>
        </w:tc>
        <w:tc>
          <w:tcPr>
            <w:tcW w:w="936" w:type="dxa"/>
          </w:tcPr>
          <w:p w14:paraId="63F4AF3B" w14:textId="77777777" w:rsidR="009F3451" w:rsidRPr="007275DF" w:rsidRDefault="009F3451" w:rsidP="00D00DFE">
            <w:pPr>
              <w:pStyle w:val="TAC"/>
            </w:pPr>
            <w:r w:rsidRPr="007275DF">
              <w:t>-Infinity</w:t>
            </w:r>
          </w:p>
        </w:tc>
        <w:tc>
          <w:tcPr>
            <w:tcW w:w="1211" w:type="dxa"/>
          </w:tcPr>
          <w:p w14:paraId="3CF351E9" w14:textId="77777777" w:rsidR="009F3451" w:rsidRPr="007275DF" w:rsidRDefault="009F3451" w:rsidP="00D00DFE">
            <w:pPr>
              <w:pStyle w:val="TAC"/>
            </w:pPr>
            <w:r w:rsidRPr="007275DF">
              <w:t>-91</w:t>
            </w:r>
          </w:p>
        </w:tc>
      </w:tr>
      <w:tr w:rsidR="009F3451" w:rsidRPr="007275DF" w14:paraId="30A2F690" w14:textId="77777777" w:rsidTr="00D00DFE">
        <w:trPr>
          <w:cantSplit/>
          <w:trHeight w:val="92"/>
        </w:trPr>
        <w:tc>
          <w:tcPr>
            <w:tcW w:w="2625" w:type="dxa"/>
            <w:gridSpan w:val="3"/>
            <w:vMerge/>
          </w:tcPr>
          <w:p w14:paraId="7E861DEF" w14:textId="77777777" w:rsidR="009F3451" w:rsidRPr="007275DF" w:rsidRDefault="009F3451" w:rsidP="00D00DFE">
            <w:pPr>
              <w:pStyle w:val="TAL"/>
            </w:pPr>
          </w:p>
        </w:tc>
        <w:tc>
          <w:tcPr>
            <w:tcW w:w="772" w:type="dxa"/>
            <w:vMerge/>
          </w:tcPr>
          <w:p w14:paraId="7A3745DE" w14:textId="77777777" w:rsidR="009F3451" w:rsidRPr="007275DF" w:rsidRDefault="009F3451" w:rsidP="00D00DFE">
            <w:pPr>
              <w:pStyle w:val="TAC"/>
            </w:pPr>
          </w:p>
        </w:tc>
        <w:tc>
          <w:tcPr>
            <w:tcW w:w="1386" w:type="dxa"/>
          </w:tcPr>
          <w:p w14:paraId="35805327" w14:textId="77777777" w:rsidR="009F3451" w:rsidRPr="007275DF" w:rsidRDefault="009F3451" w:rsidP="00D00DFE">
            <w:pPr>
              <w:pStyle w:val="TAC"/>
              <w:rPr>
                <w:lang w:val="da-DK"/>
              </w:rPr>
            </w:pPr>
            <w:r w:rsidRPr="007275DF">
              <w:t>Config</w:t>
            </w:r>
            <w:r w:rsidRPr="007275DF">
              <w:rPr>
                <w:szCs w:val="18"/>
              </w:rPr>
              <w:t xml:space="preserve"> 3</w:t>
            </w:r>
          </w:p>
        </w:tc>
        <w:tc>
          <w:tcPr>
            <w:tcW w:w="984" w:type="dxa"/>
          </w:tcPr>
          <w:p w14:paraId="1702E29A" w14:textId="77777777" w:rsidR="009F3451" w:rsidRPr="007275DF" w:rsidRDefault="009F3451" w:rsidP="00D00DFE">
            <w:pPr>
              <w:pStyle w:val="TAC"/>
            </w:pPr>
            <w:r w:rsidRPr="007275DF">
              <w:t>-91</w:t>
            </w:r>
          </w:p>
        </w:tc>
        <w:tc>
          <w:tcPr>
            <w:tcW w:w="1032" w:type="dxa"/>
          </w:tcPr>
          <w:p w14:paraId="64BBE2D8" w14:textId="77777777" w:rsidR="009F3451" w:rsidRPr="007275DF" w:rsidRDefault="009F3451" w:rsidP="00D00DFE">
            <w:pPr>
              <w:pStyle w:val="TAC"/>
            </w:pPr>
            <w:r w:rsidRPr="007275DF">
              <w:t>-91</w:t>
            </w:r>
          </w:p>
        </w:tc>
        <w:tc>
          <w:tcPr>
            <w:tcW w:w="936" w:type="dxa"/>
          </w:tcPr>
          <w:p w14:paraId="16FA5B74" w14:textId="77777777" w:rsidR="009F3451" w:rsidRPr="007275DF" w:rsidRDefault="009F3451" w:rsidP="00D00DFE">
            <w:pPr>
              <w:pStyle w:val="TAC"/>
            </w:pPr>
            <w:r w:rsidRPr="007275DF">
              <w:t>-Infinity</w:t>
            </w:r>
          </w:p>
        </w:tc>
        <w:tc>
          <w:tcPr>
            <w:tcW w:w="1211" w:type="dxa"/>
          </w:tcPr>
          <w:p w14:paraId="1D932299" w14:textId="77777777" w:rsidR="009F3451" w:rsidRPr="007275DF" w:rsidRDefault="009F3451" w:rsidP="00D00DFE">
            <w:pPr>
              <w:pStyle w:val="TAC"/>
            </w:pPr>
            <w:r w:rsidRPr="007275DF">
              <w:t>-88</w:t>
            </w:r>
          </w:p>
        </w:tc>
      </w:tr>
      <w:tr w:rsidR="009F3451" w:rsidRPr="007275DF" w14:paraId="343C77A3" w14:textId="77777777" w:rsidTr="00D00DFE">
        <w:trPr>
          <w:cantSplit/>
          <w:trHeight w:val="94"/>
        </w:trPr>
        <w:tc>
          <w:tcPr>
            <w:tcW w:w="2625" w:type="dxa"/>
            <w:gridSpan w:val="3"/>
          </w:tcPr>
          <w:p w14:paraId="76D9C7E1" w14:textId="77777777" w:rsidR="009F3451" w:rsidRPr="007275DF" w:rsidRDefault="009F3451" w:rsidP="00D00DFE">
            <w:pPr>
              <w:pStyle w:val="TAL"/>
            </w:pPr>
            <w:r w:rsidRPr="00A53C1B">
              <w:rPr>
                <w:position w:val="-12"/>
              </w:rPr>
              <w:object w:dxaOrig="620" w:dyaOrig="380" w14:anchorId="265A5C19">
                <v:shape id="_x0000_i1097" type="#_x0000_t75" style="width:21.75pt;height:14.25pt" o:ole="" fillcolor="window">
                  <v:imagedata r:id="rId26" o:title=""/>
                </v:shape>
                <o:OLEObject Type="Embed" ProgID="Equation.3" ShapeID="_x0000_i1097" DrawAspect="Content" ObjectID="_1706336243" r:id="rId98"/>
              </w:object>
            </w:r>
          </w:p>
        </w:tc>
        <w:tc>
          <w:tcPr>
            <w:tcW w:w="772" w:type="dxa"/>
          </w:tcPr>
          <w:p w14:paraId="1BD5ED37" w14:textId="77777777" w:rsidR="009F3451" w:rsidRPr="007275DF" w:rsidRDefault="009F3451" w:rsidP="00D00DFE">
            <w:pPr>
              <w:pStyle w:val="TAC"/>
            </w:pPr>
            <w:r w:rsidRPr="007275DF">
              <w:t>dB</w:t>
            </w:r>
          </w:p>
        </w:tc>
        <w:tc>
          <w:tcPr>
            <w:tcW w:w="1386" w:type="dxa"/>
          </w:tcPr>
          <w:p w14:paraId="78FA0ECD" w14:textId="77777777" w:rsidR="009F3451" w:rsidRPr="007275DF" w:rsidRDefault="009F3451" w:rsidP="00D00DFE">
            <w:pPr>
              <w:pStyle w:val="TAC"/>
            </w:pPr>
            <w:r w:rsidRPr="007275DF">
              <w:t>Config 1,2,3</w:t>
            </w:r>
          </w:p>
        </w:tc>
        <w:tc>
          <w:tcPr>
            <w:tcW w:w="984" w:type="dxa"/>
          </w:tcPr>
          <w:p w14:paraId="2C16B4AD" w14:textId="77777777" w:rsidR="009F3451" w:rsidRPr="007275DF" w:rsidDel="004B51DC" w:rsidRDefault="009F3451" w:rsidP="00D00DFE">
            <w:pPr>
              <w:pStyle w:val="TAC"/>
            </w:pPr>
            <w:r w:rsidRPr="007275DF">
              <w:t>4</w:t>
            </w:r>
          </w:p>
        </w:tc>
        <w:tc>
          <w:tcPr>
            <w:tcW w:w="1032" w:type="dxa"/>
          </w:tcPr>
          <w:p w14:paraId="7E1E2164" w14:textId="77777777" w:rsidR="009F3451" w:rsidRPr="007275DF" w:rsidDel="004B51DC" w:rsidRDefault="009F3451" w:rsidP="00D00DFE">
            <w:pPr>
              <w:pStyle w:val="TAC"/>
            </w:pPr>
            <w:r w:rsidRPr="007275DF">
              <w:t>4</w:t>
            </w:r>
          </w:p>
        </w:tc>
        <w:tc>
          <w:tcPr>
            <w:tcW w:w="936" w:type="dxa"/>
          </w:tcPr>
          <w:p w14:paraId="64F403A5" w14:textId="77777777" w:rsidR="009F3451" w:rsidRPr="007275DF" w:rsidDel="00B36E6D" w:rsidRDefault="009F3451" w:rsidP="00D00DFE">
            <w:pPr>
              <w:pStyle w:val="TAC"/>
            </w:pPr>
            <w:r w:rsidRPr="007275DF">
              <w:t>-Infinity</w:t>
            </w:r>
          </w:p>
        </w:tc>
        <w:tc>
          <w:tcPr>
            <w:tcW w:w="1211" w:type="dxa"/>
          </w:tcPr>
          <w:p w14:paraId="003CB6C6" w14:textId="77777777" w:rsidR="009F3451" w:rsidRPr="007275DF" w:rsidDel="004B51DC" w:rsidRDefault="009F3451" w:rsidP="00D00DFE">
            <w:pPr>
              <w:pStyle w:val="TAC"/>
            </w:pPr>
            <w:r w:rsidRPr="007275DF">
              <w:t>7</w:t>
            </w:r>
          </w:p>
        </w:tc>
      </w:tr>
      <w:tr w:rsidR="009F3451" w:rsidRPr="007275DF" w14:paraId="61DCED13" w14:textId="77777777" w:rsidTr="00D00DFE">
        <w:trPr>
          <w:cantSplit/>
          <w:trHeight w:val="94"/>
        </w:trPr>
        <w:tc>
          <w:tcPr>
            <w:tcW w:w="2625" w:type="dxa"/>
            <w:gridSpan w:val="3"/>
          </w:tcPr>
          <w:p w14:paraId="0EC67A6A" w14:textId="77777777" w:rsidR="009F3451" w:rsidRPr="007275DF" w:rsidRDefault="009F3451" w:rsidP="00D00DFE">
            <w:pPr>
              <w:pStyle w:val="TAL"/>
            </w:pPr>
            <w:r w:rsidRPr="00A53C1B">
              <w:rPr>
                <w:position w:val="-12"/>
              </w:rPr>
              <w:object w:dxaOrig="800" w:dyaOrig="380" w14:anchorId="738BF2B6">
                <v:shape id="_x0000_i1098" type="#_x0000_t75" style="width:28.5pt;height:14.25pt" o:ole="" fillcolor="window">
                  <v:imagedata r:id="rId28" o:title=""/>
                </v:shape>
                <o:OLEObject Type="Embed" ProgID="Equation.3" ShapeID="_x0000_i1098" DrawAspect="Content" ObjectID="_1706336244" r:id="rId99"/>
              </w:object>
            </w:r>
          </w:p>
        </w:tc>
        <w:tc>
          <w:tcPr>
            <w:tcW w:w="772" w:type="dxa"/>
          </w:tcPr>
          <w:p w14:paraId="6F530055" w14:textId="77777777" w:rsidR="009F3451" w:rsidRPr="007275DF" w:rsidRDefault="009F3451" w:rsidP="00D00DFE">
            <w:pPr>
              <w:pStyle w:val="TAC"/>
            </w:pPr>
            <w:r w:rsidRPr="007275DF">
              <w:t>dB</w:t>
            </w:r>
          </w:p>
        </w:tc>
        <w:tc>
          <w:tcPr>
            <w:tcW w:w="1386" w:type="dxa"/>
          </w:tcPr>
          <w:p w14:paraId="5E40B630" w14:textId="77777777" w:rsidR="009F3451" w:rsidRPr="007275DF" w:rsidRDefault="009F3451" w:rsidP="00D00DFE">
            <w:pPr>
              <w:pStyle w:val="TAC"/>
            </w:pPr>
            <w:r w:rsidRPr="007275DF">
              <w:t>Config 1,2,3</w:t>
            </w:r>
          </w:p>
        </w:tc>
        <w:tc>
          <w:tcPr>
            <w:tcW w:w="984" w:type="dxa"/>
          </w:tcPr>
          <w:p w14:paraId="739A2C45" w14:textId="77777777" w:rsidR="009F3451" w:rsidRPr="007275DF" w:rsidDel="004B51DC" w:rsidRDefault="009F3451" w:rsidP="00D00DFE">
            <w:pPr>
              <w:pStyle w:val="TAC"/>
            </w:pPr>
            <w:r w:rsidRPr="007275DF">
              <w:t>4</w:t>
            </w:r>
          </w:p>
        </w:tc>
        <w:tc>
          <w:tcPr>
            <w:tcW w:w="1032" w:type="dxa"/>
          </w:tcPr>
          <w:p w14:paraId="7CA1554A" w14:textId="77777777" w:rsidR="009F3451" w:rsidRPr="007275DF" w:rsidDel="004B51DC" w:rsidRDefault="009F3451" w:rsidP="00D00DFE">
            <w:pPr>
              <w:pStyle w:val="TAC"/>
            </w:pPr>
            <w:r w:rsidRPr="007275DF">
              <w:t>4</w:t>
            </w:r>
          </w:p>
        </w:tc>
        <w:tc>
          <w:tcPr>
            <w:tcW w:w="936" w:type="dxa"/>
          </w:tcPr>
          <w:p w14:paraId="5451EC65" w14:textId="77777777" w:rsidR="009F3451" w:rsidRPr="007275DF" w:rsidDel="00B36E6D" w:rsidRDefault="009F3451" w:rsidP="00D00DFE">
            <w:pPr>
              <w:pStyle w:val="TAC"/>
            </w:pPr>
            <w:r w:rsidRPr="007275DF">
              <w:t>-Infinity</w:t>
            </w:r>
          </w:p>
        </w:tc>
        <w:tc>
          <w:tcPr>
            <w:tcW w:w="1211" w:type="dxa"/>
          </w:tcPr>
          <w:p w14:paraId="65E6C9E9" w14:textId="77777777" w:rsidR="009F3451" w:rsidRPr="007275DF" w:rsidDel="004B51DC" w:rsidRDefault="009F3451" w:rsidP="00D00DFE">
            <w:pPr>
              <w:pStyle w:val="TAC"/>
            </w:pPr>
            <w:r w:rsidRPr="007275DF">
              <w:t>7</w:t>
            </w:r>
          </w:p>
        </w:tc>
      </w:tr>
      <w:tr w:rsidR="009F3451" w:rsidRPr="007275DF" w14:paraId="08607D75" w14:textId="77777777" w:rsidTr="00D00DFE">
        <w:trPr>
          <w:cantSplit/>
          <w:trHeight w:val="94"/>
        </w:trPr>
        <w:tc>
          <w:tcPr>
            <w:tcW w:w="2625" w:type="dxa"/>
            <w:gridSpan w:val="3"/>
            <w:vMerge w:val="restart"/>
          </w:tcPr>
          <w:p w14:paraId="737FCE49"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0919C54D" w14:textId="77777777" w:rsidR="009F3451" w:rsidRPr="007275DF" w:rsidRDefault="009F3451" w:rsidP="00D00DFE">
            <w:pPr>
              <w:pStyle w:val="TAC"/>
              <w:rPr>
                <w:rFonts w:cs="Arial"/>
                <w:szCs w:val="18"/>
              </w:rPr>
            </w:pPr>
            <w:r w:rsidRPr="007275DF">
              <w:rPr>
                <w:rFonts w:cs="Arial"/>
                <w:szCs w:val="18"/>
              </w:rPr>
              <w:t>dBm/9.36MHz</w:t>
            </w:r>
          </w:p>
        </w:tc>
        <w:tc>
          <w:tcPr>
            <w:tcW w:w="1386" w:type="dxa"/>
          </w:tcPr>
          <w:p w14:paraId="3CB2DB56" w14:textId="77777777" w:rsidR="009F3451" w:rsidRPr="007275DF" w:rsidRDefault="009F3451" w:rsidP="00D00DFE">
            <w:pPr>
              <w:pStyle w:val="TAC"/>
              <w:rPr>
                <w:rFonts w:cs="Arial"/>
                <w:szCs w:val="18"/>
              </w:rPr>
            </w:pPr>
            <w:r w:rsidRPr="007275DF">
              <w:t>Config</w:t>
            </w:r>
            <w:r w:rsidRPr="007275DF">
              <w:rPr>
                <w:szCs w:val="18"/>
              </w:rPr>
              <w:t xml:space="preserve"> 1,2</w:t>
            </w:r>
          </w:p>
        </w:tc>
        <w:tc>
          <w:tcPr>
            <w:tcW w:w="984" w:type="dxa"/>
          </w:tcPr>
          <w:p w14:paraId="34954D35" w14:textId="77777777" w:rsidR="009F3451" w:rsidRPr="007275DF" w:rsidRDefault="009F3451" w:rsidP="00D00DFE">
            <w:pPr>
              <w:pStyle w:val="TAC"/>
              <w:rPr>
                <w:rFonts w:cs="Arial"/>
                <w:szCs w:val="18"/>
              </w:rPr>
            </w:pPr>
            <w:r w:rsidRPr="007275DF">
              <w:rPr>
                <w:rFonts w:cs="Arial"/>
                <w:szCs w:val="18"/>
              </w:rPr>
              <w:t>-58.49</w:t>
            </w:r>
          </w:p>
        </w:tc>
        <w:tc>
          <w:tcPr>
            <w:tcW w:w="1032" w:type="dxa"/>
          </w:tcPr>
          <w:p w14:paraId="5EBFB15C" w14:textId="77777777" w:rsidR="009F3451" w:rsidRPr="007275DF" w:rsidRDefault="009F3451" w:rsidP="00D00DFE">
            <w:pPr>
              <w:pStyle w:val="TAC"/>
              <w:rPr>
                <w:rFonts w:cs="Arial"/>
                <w:szCs w:val="18"/>
              </w:rPr>
            </w:pPr>
            <w:r w:rsidRPr="007275DF">
              <w:rPr>
                <w:rFonts w:cs="Arial"/>
                <w:szCs w:val="18"/>
              </w:rPr>
              <w:t>-58.49</w:t>
            </w:r>
          </w:p>
        </w:tc>
        <w:tc>
          <w:tcPr>
            <w:tcW w:w="936" w:type="dxa"/>
          </w:tcPr>
          <w:p w14:paraId="7B03FEB8" w14:textId="77777777" w:rsidR="009F3451" w:rsidRPr="007275DF" w:rsidRDefault="009F3451" w:rsidP="00D00DFE">
            <w:pPr>
              <w:pStyle w:val="TAC"/>
              <w:rPr>
                <w:rFonts w:cs="Arial"/>
                <w:szCs w:val="18"/>
              </w:rPr>
            </w:pPr>
            <w:r w:rsidRPr="007275DF">
              <w:rPr>
                <w:rFonts w:cs="Arial"/>
                <w:szCs w:val="18"/>
              </w:rPr>
              <w:t>-70.05</w:t>
            </w:r>
          </w:p>
        </w:tc>
        <w:tc>
          <w:tcPr>
            <w:tcW w:w="1211" w:type="dxa"/>
          </w:tcPr>
          <w:p w14:paraId="634FD30D" w14:textId="77777777" w:rsidR="009F3451" w:rsidRPr="007275DF" w:rsidRDefault="009F3451" w:rsidP="00D00DFE">
            <w:pPr>
              <w:pStyle w:val="TAC"/>
              <w:rPr>
                <w:rFonts w:cs="Arial"/>
                <w:szCs w:val="18"/>
              </w:rPr>
            </w:pPr>
            <w:r w:rsidRPr="007275DF">
              <w:rPr>
                <w:rFonts w:cs="Arial"/>
                <w:szCs w:val="18"/>
              </w:rPr>
              <w:t>-62.26</w:t>
            </w:r>
          </w:p>
        </w:tc>
      </w:tr>
      <w:tr w:rsidR="009F3451" w:rsidRPr="007275DF" w14:paraId="0991B236" w14:textId="77777777" w:rsidTr="00D00DFE">
        <w:trPr>
          <w:cantSplit/>
          <w:trHeight w:val="94"/>
        </w:trPr>
        <w:tc>
          <w:tcPr>
            <w:tcW w:w="2625" w:type="dxa"/>
            <w:gridSpan w:val="3"/>
            <w:vMerge/>
          </w:tcPr>
          <w:p w14:paraId="78B99BE9" w14:textId="77777777" w:rsidR="009F3451" w:rsidRPr="007275DF" w:rsidRDefault="009F3451" w:rsidP="00D00DFE">
            <w:pPr>
              <w:pStyle w:val="TAL"/>
              <w:rPr>
                <w:rFonts w:cs="Arial"/>
                <w:szCs w:val="18"/>
              </w:rPr>
            </w:pPr>
          </w:p>
        </w:tc>
        <w:tc>
          <w:tcPr>
            <w:tcW w:w="772" w:type="dxa"/>
          </w:tcPr>
          <w:p w14:paraId="039F3282" w14:textId="77777777" w:rsidR="009F3451" w:rsidRPr="007275DF" w:rsidRDefault="009F3451" w:rsidP="00D00DFE">
            <w:pPr>
              <w:pStyle w:val="TAC"/>
              <w:rPr>
                <w:rFonts w:cs="Arial"/>
                <w:szCs w:val="18"/>
              </w:rPr>
            </w:pPr>
            <w:r w:rsidRPr="007275DF">
              <w:rPr>
                <w:rFonts w:cs="Arial"/>
                <w:szCs w:val="18"/>
              </w:rPr>
              <w:t>dBm/38.16MHz</w:t>
            </w:r>
          </w:p>
        </w:tc>
        <w:tc>
          <w:tcPr>
            <w:tcW w:w="1386" w:type="dxa"/>
          </w:tcPr>
          <w:p w14:paraId="0D615842" w14:textId="77777777" w:rsidR="009F3451" w:rsidRPr="007275DF" w:rsidRDefault="009F3451" w:rsidP="00D00DFE">
            <w:pPr>
              <w:pStyle w:val="TAC"/>
              <w:rPr>
                <w:rFonts w:cs="Arial"/>
                <w:szCs w:val="18"/>
              </w:rPr>
            </w:pPr>
            <w:r w:rsidRPr="007275DF">
              <w:t>Config 3</w:t>
            </w:r>
          </w:p>
        </w:tc>
        <w:tc>
          <w:tcPr>
            <w:tcW w:w="984" w:type="dxa"/>
          </w:tcPr>
          <w:p w14:paraId="6A8383D6" w14:textId="77777777" w:rsidR="009F3451" w:rsidRPr="007275DF" w:rsidRDefault="009F3451" w:rsidP="00D00DFE">
            <w:pPr>
              <w:pStyle w:val="TAC"/>
              <w:rPr>
                <w:rFonts w:cs="Arial"/>
                <w:szCs w:val="18"/>
              </w:rPr>
            </w:pPr>
            <w:r w:rsidRPr="007275DF">
              <w:rPr>
                <w:rFonts w:cs="Arial"/>
                <w:szCs w:val="18"/>
              </w:rPr>
              <w:t>-58.49</w:t>
            </w:r>
          </w:p>
        </w:tc>
        <w:tc>
          <w:tcPr>
            <w:tcW w:w="1032" w:type="dxa"/>
          </w:tcPr>
          <w:p w14:paraId="52659ADB" w14:textId="77777777" w:rsidR="009F3451" w:rsidRPr="007275DF" w:rsidRDefault="009F3451" w:rsidP="00D00DFE">
            <w:pPr>
              <w:pStyle w:val="TAC"/>
              <w:rPr>
                <w:rFonts w:cs="Arial"/>
                <w:szCs w:val="18"/>
              </w:rPr>
            </w:pPr>
            <w:r w:rsidRPr="007275DF">
              <w:rPr>
                <w:rFonts w:cs="Arial"/>
                <w:szCs w:val="18"/>
              </w:rPr>
              <w:t>-58.49</w:t>
            </w:r>
          </w:p>
        </w:tc>
        <w:tc>
          <w:tcPr>
            <w:tcW w:w="936" w:type="dxa"/>
          </w:tcPr>
          <w:p w14:paraId="1EF2B5E7" w14:textId="77777777" w:rsidR="009F3451" w:rsidRPr="007275DF" w:rsidRDefault="009F3451" w:rsidP="00D00DFE">
            <w:pPr>
              <w:pStyle w:val="TAC"/>
              <w:rPr>
                <w:rFonts w:cs="Arial"/>
                <w:szCs w:val="18"/>
              </w:rPr>
            </w:pPr>
            <w:r w:rsidRPr="007275DF">
              <w:rPr>
                <w:rFonts w:cs="Arial"/>
                <w:szCs w:val="18"/>
              </w:rPr>
              <w:t>-63.94</w:t>
            </w:r>
          </w:p>
        </w:tc>
        <w:tc>
          <w:tcPr>
            <w:tcW w:w="1211" w:type="dxa"/>
          </w:tcPr>
          <w:p w14:paraId="6039196F"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4A8D5976" w14:textId="77777777" w:rsidTr="00D00DFE">
        <w:trPr>
          <w:cantSplit/>
          <w:trHeight w:val="150"/>
        </w:trPr>
        <w:tc>
          <w:tcPr>
            <w:tcW w:w="2625" w:type="dxa"/>
            <w:gridSpan w:val="3"/>
          </w:tcPr>
          <w:p w14:paraId="356E70E6" w14:textId="77777777" w:rsidR="009F3451" w:rsidRPr="007275DF" w:rsidRDefault="009F3451" w:rsidP="00D00DFE">
            <w:pPr>
              <w:pStyle w:val="TAL"/>
            </w:pPr>
            <w:r w:rsidRPr="007275DF">
              <w:t xml:space="preserve">Propagation Condition </w:t>
            </w:r>
          </w:p>
        </w:tc>
        <w:tc>
          <w:tcPr>
            <w:tcW w:w="772" w:type="dxa"/>
          </w:tcPr>
          <w:p w14:paraId="68EDF2A1" w14:textId="77777777" w:rsidR="009F3451" w:rsidRPr="007275DF" w:rsidRDefault="009F3451" w:rsidP="00D00DFE">
            <w:pPr>
              <w:pStyle w:val="TAC"/>
            </w:pPr>
          </w:p>
        </w:tc>
        <w:tc>
          <w:tcPr>
            <w:tcW w:w="1386" w:type="dxa"/>
          </w:tcPr>
          <w:p w14:paraId="0B820AD8" w14:textId="77777777" w:rsidR="009F3451" w:rsidRPr="007275DF" w:rsidRDefault="009F3451" w:rsidP="00D00DFE">
            <w:pPr>
              <w:pStyle w:val="TAC"/>
              <w:rPr>
                <w:rFonts w:cs="v4.2.0"/>
              </w:rPr>
            </w:pPr>
            <w:r w:rsidRPr="007275DF">
              <w:t>Config 1,2,3</w:t>
            </w:r>
          </w:p>
        </w:tc>
        <w:tc>
          <w:tcPr>
            <w:tcW w:w="2016" w:type="dxa"/>
            <w:gridSpan w:val="2"/>
          </w:tcPr>
          <w:p w14:paraId="16E6B9B8" w14:textId="77777777" w:rsidR="009F3451" w:rsidRPr="007275DF" w:rsidRDefault="009F3451" w:rsidP="00D00DFE">
            <w:pPr>
              <w:pStyle w:val="TAC"/>
            </w:pPr>
            <w:r w:rsidRPr="007275DF">
              <w:rPr>
                <w:rFonts w:cs="v4.2.0"/>
              </w:rPr>
              <w:t>AWGN</w:t>
            </w:r>
          </w:p>
        </w:tc>
        <w:tc>
          <w:tcPr>
            <w:tcW w:w="2147" w:type="dxa"/>
            <w:gridSpan w:val="2"/>
          </w:tcPr>
          <w:p w14:paraId="2C6F72A1" w14:textId="77777777" w:rsidR="009F3451" w:rsidRPr="007275DF" w:rsidRDefault="009F3451" w:rsidP="00D00DFE">
            <w:pPr>
              <w:pStyle w:val="TAC"/>
            </w:pPr>
            <w:r w:rsidRPr="007275DF">
              <w:t>AWGN</w:t>
            </w:r>
          </w:p>
        </w:tc>
      </w:tr>
      <w:tr w:rsidR="009F3451" w:rsidRPr="007275DF" w14:paraId="5E339491" w14:textId="77777777" w:rsidTr="00D00DFE">
        <w:trPr>
          <w:cantSplit/>
          <w:trHeight w:val="1023"/>
        </w:trPr>
        <w:tc>
          <w:tcPr>
            <w:tcW w:w="8946" w:type="dxa"/>
            <w:gridSpan w:val="9"/>
          </w:tcPr>
          <w:p w14:paraId="2BADEEF1"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AB45CAE"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5AEB22D5">
                <v:shape id="_x0000_i1099" type="#_x0000_t75" style="width:21.75pt;height:14.25pt" o:ole="" fillcolor="window">
                  <v:imagedata r:id="rId23" o:title=""/>
                </v:shape>
                <o:OLEObject Type="Embed" ProgID="Equation.3" ShapeID="_x0000_i1099" DrawAspect="Content" ObjectID="_1706336245" r:id="rId100"/>
              </w:object>
            </w:r>
            <w:r w:rsidRPr="007275DF">
              <w:rPr>
                <w:lang w:val="en-US"/>
              </w:rPr>
              <w:t xml:space="preserve"> to be fulfilled.</w:t>
            </w:r>
          </w:p>
          <w:p w14:paraId="045463D8"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48706C6"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3B1BA156"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E093E0E"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339E6273"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7BD760C1" w14:textId="77777777" w:rsidR="009F3451" w:rsidRPr="007275DF" w:rsidRDefault="009F3451" w:rsidP="009F3451"/>
    <w:p w14:paraId="10A7C367" w14:textId="77777777" w:rsidR="009F3451" w:rsidRPr="007275DF" w:rsidRDefault="009F3451" w:rsidP="009F3451">
      <w:pPr>
        <w:pStyle w:val="Heading5"/>
      </w:pPr>
      <w:r w:rsidRPr="007275DF">
        <w:t>A.11.5.2.9.2</w:t>
      </w:r>
      <w:r w:rsidRPr="007275DF">
        <w:tab/>
        <w:t>Test Requirements</w:t>
      </w:r>
    </w:p>
    <w:p w14:paraId="0F00007E"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1F8C7C"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5D390D" w14:textId="77777777" w:rsidR="009F3451" w:rsidRPr="007275DF" w:rsidRDefault="009F3451" w:rsidP="009F3451">
      <w:pPr>
        <w:rPr>
          <w:rFonts w:cs="v4.2.0"/>
        </w:rPr>
      </w:pPr>
      <w:r w:rsidRPr="007275DF">
        <w:rPr>
          <w:rFonts w:cs="v4.2.0"/>
        </w:rPr>
        <w:t>In test 1 and 2 UE is required to report SSB time index.</w:t>
      </w:r>
    </w:p>
    <w:p w14:paraId="726296EA" w14:textId="77777777" w:rsidR="009F3451" w:rsidRPr="007275DF" w:rsidRDefault="009F3451" w:rsidP="009F345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B447E20"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1DA779DA" w14:textId="77777777" w:rsidR="009F3451" w:rsidRPr="007275DF" w:rsidRDefault="009F3451" w:rsidP="009F345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3CFA6D12"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r w:rsidRPr="007275DF">
        <w:tab/>
      </w:r>
    </w:p>
    <w:p w14:paraId="6E373350" w14:textId="77777777" w:rsidR="009F3451" w:rsidRPr="007275DF" w:rsidRDefault="009F3451" w:rsidP="009F3451">
      <w:pPr>
        <w:pStyle w:val="B10"/>
        <w:ind w:left="284" w:firstLine="0"/>
      </w:pPr>
      <w:r w:rsidRPr="007275DF">
        <w:t>For test 1, MGRP = 40 ms and for test 2 MGRP = 20 ms.</w:t>
      </w:r>
    </w:p>
    <w:p w14:paraId="56B873DB" w14:textId="77777777" w:rsidR="009F3451" w:rsidRPr="007275DF" w:rsidRDefault="009F3451" w:rsidP="009F3451">
      <w:pPr>
        <w:ind w:left="284"/>
        <w:rPr>
          <w:rFonts w:cs="v4.2.0"/>
        </w:rPr>
      </w:pPr>
      <w:r w:rsidRPr="007275DF">
        <w:t>SMTC period = 20 ms.</w:t>
      </w:r>
    </w:p>
    <w:p w14:paraId="7D4172B2"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2DA0435" w14:textId="77777777" w:rsidR="009F3451" w:rsidRPr="007275DF" w:rsidRDefault="009F3451" w:rsidP="009F3451">
      <w:pPr>
        <w:pStyle w:val="Heading4"/>
      </w:pPr>
      <w:r w:rsidRPr="007275DF">
        <w:rPr>
          <w:szCs w:val="24"/>
        </w:rPr>
        <w:t>A.11.5.2.10</w:t>
      </w:r>
      <w:r w:rsidRPr="007275DF">
        <w:rPr>
          <w:szCs w:val="24"/>
        </w:rPr>
        <w:tab/>
        <w:t>Event triggered reporting tests for FR1 with SSB time index detection when DRX is used</w:t>
      </w:r>
    </w:p>
    <w:p w14:paraId="10E054AD" w14:textId="77777777" w:rsidR="009F3451" w:rsidRPr="007275DF" w:rsidRDefault="009F3451" w:rsidP="009F3451">
      <w:pPr>
        <w:pStyle w:val="Heading5"/>
      </w:pPr>
      <w:r w:rsidRPr="007275DF">
        <w:t>A.11.5.2.10.1</w:t>
      </w:r>
      <w:r w:rsidRPr="007275DF">
        <w:tab/>
        <w:t>Test Purpose and Environment</w:t>
      </w:r>
    </w:p>
    <w:p w14:paraId="091D2826"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001" w:author="Author">
        <w:r>
          <w:rPr>
            <w:rFonts w:cs="v4.2.0"/>
          </w:rPr>
          <w:t xml:space="preserve"> and 9.3A.5</w:t>
        </w:r>
      </w:ins>
      <w:r w:rsidRPr="007275DF">
        <w:rPr>
          <w:rFonts w:cs="v4.2.0"/>
        </w:rPr>
        <w:t>.</w:t>
      </w:r>
    </w:p>
    <w:p w14:paraId="3E99EF3B" w14:textId="77777777" w:rsidR="009F3451" w:rsidRPr="000708CA" w:rsidRDefault="009F3451" w:rsidP="009F3451">
      <w:del w:id="1002" w:author="Author">
        <w:r w:rsidRPr="007275DF" w:rsidDel="00F60824">
          <w:delText xml:space="preserve">In this test, there are three cells: </w:delText>
        </w:r>
        <w:r w:rsidRPr="007275DF" w:rsidDel="00F60824">
          <w:rPr>
            <w:lang w:val="it-IT"/>
          </w:rPr>
          <w:delText>NR cell 1 as PCell in FR1 on NR RF channel 1, NR cell 2 as SCell in FR1 with CCA</w:delText>
        </w:r>
        <w:r w:rsidRPr="007275DF" w:rsidDel="00F60824">
          <w:delText xml:space="preserve"> on NR RF channel 2 and NR cell 3 as neighbour cell in FR1 with CCA on </w:delText>
        </w:r>
        <w:r w:rsidRPr="007275DF" w:rsidDel="00F60824">
          <w:rPr>
            <w:lang w:val="it-IT"/>
          </w:rPr>
          <w:delText>NR RF channel 3.</w:delText>
        </w:r>
        <w:r w:rsidRPr="007275DF" w:rsidDel="00F60824">
          <w:delText xml:space="preserve">  </w:delText>
        </w:r>
        <w:r w:rsidRPr="007275DF" w:rsidDel="00F60824">
          <w:rPr>
            <w:rFonts w:cs="v4.2.0"/>
          </w:rPr>
          <w:delText>The test parameters are given in Tables A.11.5.2.10.1-1, A.11.5.2.10.1-2 and A.11.5.2.10.1-3.</w:delText>
        </w:r>
      </w:del>
      <w:ins w:id="1003" w:author="Author">
        <w:r w:rsidRPr="007275DF">
          <w:t xml:space="preserve">In this test, there are two cells: </w:t>
        </w:r>
        <w:r w:rsidRPr="007275DF">
          <w:rPr>
            <w:lang w:val="it-IT"/>
          </w:rPr>
          <w:t>NR cell 1 with CCA as PCell in FR1 on NR RF channel 1</w:t>
        </w:r>
        <w:r w:rsidRPr="007275DF">
          <w:t xml:space="preserve"> and NR cell 2 as neighbour cell in FR1 on </w:t>
        </w:r>
        <w:r w:rsidRPr="007275DF">
          <w:rPr>
            <w:lang w:val="it-IT"/>
          </w:rPr>
          <w:t>NR RF channel 2.</w:t>
        </w:r>
        <w:r w:rsidRPr="007275DF">
          <w:t xml:space="preserve"> The test parameters are given in Tables A.11.5.2.</w:t>
        </w:r>
        <w:r>
          <w:t>10</w:t>
        </w:r>
        <w:r w:rsidRPr="007275DF">
          <w:t>.1-1, A.11.5.2.</w:t>
        </w:r>
        <w:r>
          <w:t>10</w:t>
        </w:r>
        <w:r w:rsidRPr="007275DF">
          <w:t>.1-2 and A.11.5.2.</w:t>
        </w:r>
        <w:r>
          <w:t>10</w:t>
        </w:r>
        <w:r w:rsidRPr="007275DF">
          <w:t>.1-3.</w:t>
        </w:r>
      </w:ins>
    </w:p>
    <w:p w14:paraId="327B7177" w14:textId="77777777" w:rsidR="009F3451" w:rsidRPr="007275DF" w:rsidRDefault="009F3451" w:rsidP="009F3451">
      <w:pPr>
        <w:rPr>
          <w:rFonts w:cs="v4.2.0"/>
        </w:rPr>
      </w:pPr>
      <w:r w:rsidRPr="007275DF">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44BCC390"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8A74348" w14:textId="77777777" w:rsidR="009F3451" w:rsidRPr="007275DF" w:rsidRDefault="009F3451" w:rsidP="009F345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63CCDE12" w14:textId="77777777" w:rsidR="009F3451" w:rsidRPr="007275DF" w:rsidRDefault="009F3451" w:rsidP="009F3451">
      <w:pPr>
        <w:pStyle w:val="TH"/>
      </w:pPr>
      <w:r w:rsidRPr="007275DF">
        <w:t xml:space="preserve">Table A.11.5.2.10.1-1: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48616C50"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45704C3A"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029384C" w14:textId="77777777" w:rsidR="009F3451" w:rsidRPr="007275DF" w:rsidRDefault="009F3451" w:rsidP="00D00DFE">
            <w:pPr>
              <w:pStyle w:val="TAH"/>
            </w:pPr>
            <w:r w:rsidRPr="007275DF">
              <w:t>Description</w:t>
            </w:r>
          </w:p>
        </w:tc>
      </w:tr>
      <w:tr w:rsidR="009F3451" w:rsidRPr="007275DF" w14:paraId="28E22417"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5C851573"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tcPr>
          <w:p w14:paraId="7894C393" w14:textId="77777777" w:rsidR="009F3451" w:rsidRPr="007275DF" w:rsidRDefault="009F3451" w:rsidP="00D00DFE">
            <w:pPr>
              <w:pStyle w:val="TAL"/>
            </w:pPr>
            <w:r w:rsidRPr="007275DF">
              <w:t>NR cell with CCA: 30 kHz SSB SCS, 40 MHz bandwidth, TDD duplex mode</w:t>
            </w:r>
          </w:p>
          <w:p w14:paraId="7E1FE6B2" w14:textId="77777777" w:rsidR="009F3451" w:rsidRPr="007275DF" w:rsidRDefault="009F3451" w:rsidP="00D00DFE">
            <w:pPr>
              <w:pStyle w:val="TAL"/>
            </w:pPr>
            <w:r w:rsidRPr="007275DF">
              <w:t>NR cell without CCA: 15 kHz SSB SCS, 10 MHz bandwidth, FDD duplex mode</w:t>
            </w:r>
          </w:p>
        </w:tc>
      </w:tr>
      <w:tr w:rsidR="009F3451" w:rsidRPr="007275DF" w14:paraId="45C23FF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068F4FB7"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tcPr>
          <w:p w14:paraId="42F1CC4A" w14:textId="77777777" w:rsidR="009F3451" w:rsidRPr="007275DF" w:rsidRDefault="009F3451" w:rsidP="00D00DFE">
            <w:pPr>
              <w:pStyle w:val="TAL"/>
            </w:pPr>
            <w:r w:rsidRPr="007275DF">
              <w:t>NR cell with CCA: 30 kHz SSB SCS, 40 MHz bandwidth, TDD duplex mode</w:t>
            </w:r>
          </w:p>
          <w:p w14:paraId="5136FE2F" w14:textId="77777777" w:rsidR="009F3451" w:rsidRPr="007275DF" w:rsidRDefault="009F3451" w:rsidP="00D00DFE">
            <w:pPr>
              <w:pStyle w:val="TAL"/>
            </w:pPr>
            <w:r w:rsidRPr="007275DF">
              <w:t>NR cell without CCA: 15 kHz SSB SCS, 10 MHz bandwidth, TDD duplex mode</w:t>
            </w:r>
          </w:p>
        </w:tc>
      </w:tr>
      <w:tr w:rsidR="009F3451" w:rsidRPr="007275DF" w14:paraId="3BE9E46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tcPr>
          <w:p w14:paraId="481CE057"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tcPr>
          <w:p w14:paraId="16D73BE1" w14:textId="77777777" w:rsidR="009F3451" w:rsidRPr="007275DF" w:rsidRDefault="009F3451" w:rsidP="00D00DFE">
            <w:pPr>
              <w:pStyle w:val="TAL"/>
            </w:pPr>
            <w:r w:rsidRPr="007275DF">
              <w:t>NR cell with CCA: 30 kHz SSB SCS, 40 MHz bandwidth, TDD duplex mode</w:t>
            </w:r>
          </w:p>
          <w:p w14:paraId="5A20EB26" w14:textId="77777777" w:rsidR="009F3451" w:rsidRPr="007275DF" w:rsidRDefault="009F3451" w:rsidP="00D00DFE">
            <w:pPr>
              <w:pStyle w:val="TAL"/>
            </w:pPr>
            <w:r w:rsidRPr="007275DF">
              <w:t>NR cell without CCA: 30</w:t>
            </w:r>
            <w:ins w:id="1004" w:author="Author">
              <w:r>
                <w:t xml:space="preserve"> </w:t>
              </w:r>
            </w:ins>
            <w:r w:rsidRPr="007275DF">
              <w:t>kHz SSB SCS, 40 MHz bandwidth, TDD duplex mode</w:t>
            </w:r>
          </w:p>
        </w:tc>
      </w:tr>
      <w:tr w:rsidR="009F3451" w:rsidRPr="007275DF" w14:paraId="1C004481"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6ECF85A"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5150B7FE" w14:textId="77777777" w:rsidR="009F3451" w:rsidRPr="007275DF" w:rsidRDefault="009F3451" w:rsidP="009F3451">
      <w:pPr>
        <w:rPr>
          <w:rFonts w:cs="v4.2.0"/>
        </w:rPr>
      </w:pPr>
    </w:p>
    <w:p w14:paraId="20AF6EC8" w14:textId="77777777" w:rsidR="009F3451" w:rsidRPr="007275DF" w:rsidRDefault="009F3451" w:rsidP="009F3451">
      <w:pPr>
        <w:pStyle w:val="TH"/>
      </w:pPr>
      <w:r w:rsidRPr="007275DF">
        <w:t>Table A.11.5.2.10.1-2: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08A14C02" w14:textId="77777777" w:rsidTr="00D00DFE">
        <w:trPr>
          <w:cantSplit/>
          <w:trHeight w:val="80"/>
        </w:trPr>
        <w:tc>
          <w:tcPr>
            <w:tcW w:w="2117" w:type="dxa"/>
            <w:vMerge w:val="restart"/>
          </w:tcPr>
          <w:p w14:paraId="0539AA87" w14:textId="77777777" w:rsidR="009F3451" w:rsidRPr="007275DF" w:rsidRDefault="009F3451" w:rsidP="00D00DFE">
            <w:pPr>
              <w:pStyle w:val="TAH"/>
            </w:pPr>
            <w:r w:rsidRPr="007275DF">
              <w:t>Parameter</w:t>
            </w:r>
          </w:p>
        </w:tc>
        <w:tc>
          <w:tcPr>
            <w:tcW w:w="596" w:type="dxa"/>
            <w:vMerge w:val="restart"/>
          </w:tcPr>
          <w:p w14:paraId="104FB58B" w14:textId="77777777" w:rsidR="009F3451" w:rsidRPr="007275DF" w:rsidRDefault="009F3451" w:rsidP="00D00DFE">
            <w:pPr>
              <w:pStyle w:val="TAH"/>
            </w:pPr>
            <w:r w:rsidRPr="007275DF">
              <w:t>Unit</w:t>
            </w:r>
          </w:p>
        </w:tc>
        <w:tc>
          <w:tcPr>
            <w:tcW w:w="1251" w:type="dxa"/>
            <w:vMerge w:val="restart"/>
          </w:tcPr>
          <w:p w14:paraId="5CF44752" w14:textId="77777777" w:rsidR="009F3451" w:rsidRPr="007275DF" w:rsidRDefault="009F3451" w:rsidP="00D00DFE">
            <w:pPr>
              <w:pStyle w:val="TAH"/>
            </w:pPr>
            <w:r w:rsidRPr="007275DF">
              <w:t>Test configuration</w:t>
            </w:r>
          </w:p>
        </w:tc>
        <w:tc>
          <w:tcPr>
            <w:tcW w:w="2505" w:type="dxa"/>
            <w:gridSpan w:val="4"/>
          </w:tcPr>
          <w:p w14:paraId="22610CFA" w14:textId="77777777" w:rsidR="009F3451" w:rsidRPr="007275DF" w:rsidRDefault="009F3451" w:rsidP="00D00DFE">
            <w:pPr>
              <w:pStyle w:val="TAH"/>
            </w:pPr>
            <w:r w:rsidRPr="007275DF">
              <w:t>Value</w:t>
            </w:r>
          </w:p>
        </w:tc>
        <w:tc>
          <w:tcPr>
            <w:tcW w:w="3072" w:type="dxa"/>
            <w:vMerge w:val="restart"/>
          </w:tcPr>
          <w:p w14:paraId="003B93CA" w14:textId="77777777" w:rsidR="009F3451" w:rsidRPr="007275DF" w:rsidRDefault="009F3451" w:rsidP="00D00DFE">
            <w:pPr>
              <w:pStyle w:val="TAH"/>
            </w:pPr>
            <w:r w:rsidRPr="007275DF">
              <w:t>Comment</w:t>
            </w:r>
          </w:p>
        </w:tc>
      </w:tr>
      <w:tr w:rsidR="009F3451" w:rsidRPr="007275DF" w14:paraId="179D9B82" w14:textId="77777777" w:rsidTr="00D00DFE">
        <w:trPr>
          <w:cantSplit/>
          <w:trHeight w:val="79"/>
        </w:trPr>
        <w:tc>
          <w:tcPr>
            <w:tcW w:w="2117" w:type="dxa"/>
            <w:vMerge/>
          </w:tcPr>
          <w:p w14:paraId="2EED8EDE" w14:textId="77777777" w:rsidR="009F3451" w:rsidRPr="007275DF" w:rsidRDefault="009F3451" w:rsidP="00D00DFE">
            <w:pPr>
              <w:pStyle w:val="TAH"/>
            </w:pPr>
          </w:p>
        </w:tc>
        <w:tc>
          <w:tcPr>
            <w:tcW w:w="596" w:type="dxa"/>
            <w:vMerge/>
          </w:tcPr>
          <w:p w14:paraId="6A8EADF5" w14:textId="77777777" w:rsidR="009F3451" w:rsidRPr="007275DF" w:rsidRDefault="009F3451" w:rsidP="00D00DFE">
            <w:pPr>
              <w:pStyle w:val="TAH"/>
            </w:pPr>
          </w:p>
        </w:tc>
        <w:tc>
          <w:tcPr>
            <w:tcW w:w="1251" w:type="dxa"/>
            <w:vMerge/>
          </w:tcPr>
          <w:p w14:paraId="7EB4805B" w14:textId="77777777" w:rsidR="009F3451" w:rsidRPr="007275DF" w:rsidRDefault="009F3451" w:rsidP="00D00DFE">
            <w:pPr>
              <w:pStyle w:val="TAH"/>
            </w:pPr>
          </w:p>
        </w:tc>
        <w:tc>
          <w:tcPr>
            <w:tcW w:w="626" w:type="dxa"/>
          </w:tcPr>
          <w:p w14:paraId="6DAD1E3D" w14:textId="77777777" w:rsidR="009F3451" w:rsidRPr="007275DF" w:rsidRDefault="009F3451" w:rsidP="00D00DFE">
            <w:pPr>
              <w:pStyle w:val="TAH"/>
            </w:pPr>
            <w:r w:rsidRPr="007275DF">
              <w:t>Test 1</w:t>
            </w:r>
          </w:p>
        </w:tc>
        <w:tc>
          <w:tcPr>
            <w:tcW w:w="626" w:type="dxa"/>
          </w:tcPr>
          <w:p w14:paraId="256DFBAE" w14:textId="77777777" w:rsidR="009F3451" w:rsidRPr="007275DF" w:rsidRDefault="009F3451" w:rsidP="00D00DFE">
            <w:pPr>
              <w:pStyle w:val="TAH"/>
            </w:pPr>
            <w:r w:rsidRPr="007275DF">
              <w:t>Test 2</w:t>
            </w:r>
          </w:p>
        </w:tc>
        <w:tc>
          <w:tcPr>
            <w:tcW w:w="626" w:type="dxa"/>
          </w:tcPr>
          <w:p w14:paraId="075CFCE2" w14:textId="77777777" w:rsidR="009F3451" w:rsidRPr="007275DF" w:rsidRDefault="009F3451" w:rsidP="00D00DFE">
            <w:pPr>
              <w:pStyle w:val="TAH"/>
            </w:pPr>
            <w:r w:rsidRPr="007275DF">
              <w:t>Test 3</w:t>
            </w:r>
          </w:p>
        </w:tc>
        <w:tc>
          <w:tcPr>
            <w:tcW w:w="627" w:type="dxa"/>
          </w:tcPr>
          <w:p w14:paraId="155E2632" w14:textId="77777777" w:rsidR="009F3451" w:rsidRPr="007275DF" w:rsidRDefault="009F3451" w:rsidP="00D00DFE">
            <w:pPr>
              <w:pStyle w:val="TAH"/>
            </w:pPr>
            <w:r w:rsidRPr="007275DF">
              <w:t>Test 4</w:t>
            </w:r>
          </w:p>
        </w:tc>
        <w:tc>
          <w:tcPr>
            <w:tcW w:w="3072" w:type="dxa"/>
            <w:vMerge/>
          </w:tcPr>
          <w:p w14:paraId="57EC1990" w14:textId="77777777" w:rsidR="009F3451" w:rsidRPr="007275DF" w:rsidRDefault="009F3451" w:rsidP="00D00DFE">
            <w:pPr>
              <w:pStyle w:val="TAH"/>
            </w:pPr>
          </w:p>
        </w:tc>
      </w:tr>
      <w:tr w:rsidR="009F3451" w:rsidRPr="007275DF" w14:paraId="02BB809E" w14:textId="77777777" w:rsidTr="00D00DFE">
        <w:trPr>
          <w:cantSplit/>
          <w:trHeight w:val="614"/>
        </w:trPr>
        <w:tc>
          <w:tcPr>
            <w:tcW w:w="2117" w:type="dxa"/>
          </w:tcPr>
          <w:p w14:paraId="146376D0" w14:textId="77777777" w:rsidR="009F3451" w:rsidRPr="007275DF" w:rsidRDefault="009F3451" w:rsidP="00D00DFE">
            <w:pPr>
              <w:pStyle w:val="TAL"/>
              <w:rPr>
                <w:lang w:val="it-IT"/>
              </w:rPr>
            </w:pPr>
            <w:r w:rsidRPr="007275DF">
              <w:rPr>
                <w:lang w:val="it-IT"/>
              </w:rPr>
              <w:t>NR RF Channel Number</w:t>
            </w:r>
          </w:p>
        </w:tc>
        <w:tc>
          <w:tcPr>
            <w:tcW w:w="596" w:type="dxa"/>
          </w:tcPr>
          <w:p w14:paraId="46D1BFF6" w14:textId="77777777" w:rsidR="009F3451" w:rsidRPr="007275DF" w:rsidRDefault="009F3451" w:rsidP="00D00DFE">
            <w:pPr>
              <w:pStyle w:val="TAC"/>
              <w:rPr>
                <w:lang w:val="it-IT"/>
              </w:rPr>
            </w:pPr>
          </w:p>
        </w:tc>
        <w:tc>
          <w:tcPr>
            <w:tcW w:w="1251" w:type="dxa"/>
          </w:tcPr>
          <w:p w14:paraId="77BE1542" w14:textId="77777777" w:rsidR="009F3451" w:rsidRPr="007275DF" w:rsidRDefault="009F3451" w:rsidP="00D00DFE">
            <w:pPr>
              <w:pStyle w:val="TAC"/>
            </w:pPr>
            <w:r w:rsidRPr="007275DF">
              <w:t>Config 1,2,3</w:t>
            </w:r>
          </w:p>
        </w:tc>
        <w:tc>
          <w:tcPr>
            <w:tcW w:w="2505" w:type="dxa"/>
            <w:gridSpan w:val="4"/>
          </w:tcPr>
          <w:p w14:paraId="52427D76" w14:textId="77777777" w:rsidR="009F3451" w:rsidRPr="007275DF" w:rsidRDefault="009F3451" w:rsidP="00D00DFE">
            <w:pPr>
              <w:pStyle w:val="TAC"/>
              <w:rPr>
                <w:bCs/>
              </w:rPr>
            </w:pPr>
            <w:r w:rsidRPr="007275DF">
              <w:rPr>
                <w:bCs/>
              </w:rPr>
              <w:t>1, 2</w:t>
            </w:r>
          </w:p>
        </w:tc>
        <w:tc>
          <w:tcPr>
            <w:tcW w:w="3072" w:type="dxa"/>
          </w:tcPr>
          <w:p w14:paraId="5BD3F4B4" w14:textId="77777777" w:rsidR="009F3451" w:rsidRPr="007275DF" w:rsidRDefault="009F3451" w:rsidP="00D00DFE">
            <w:pPr>
              <w:pStyle w:val="TAL"/>
              <w:rPr>
                <w:bCs/>
              </w:rPr>
            </w:pPr>
            <w:r w:rsidRPr="007275DF">
              <w:rPr>
                <w:bCs/>
              </w:rPr>
              <w:t>Two FR1 NR carrier frequencies are used. NR channel 1 is with CCA.</w:t>
            </w:r>
          </w:p>
          <w:p w14:paraId="6D5F7940" w14:textId="77777777" w:rsidR="009F3451" w:rsidRPr="007275DF" w:rsidRDefault="009F3451" w:rsidP="00D00DFE">
            <w:pPr>
              <w:pStyle w:val="TAL"/>
              <w:rPr>
                <w:bCs/>
              </w:rPr>
            </w:pPr>
          </w:p>
        </w:tc>
      </w:tr>
      <w:tr w:rsidR="009F3451" w:rsidRPr="007275DF" w14:paraId="7234A96B" w14:textId="77777777" w:rsidTr="00D00DFE">
        <w:trPr>
          <w:cantSplit/>
          <w:trHeight w:val="823"/>
        </w:trPr>
        <w:tc>
          <w:tcPr>
            <w:tcW w:w="2117" w:type="dxa"/>
          </w:tcPr>
          <w:p w14:paraId="6E41E452" w14:textId="77777777" w:rsidR="009F3451" w:rsidRPr="007275DF" w:rsidRDefault="009F3451" w:rsidP="00D00DFE">
            <w:pPr>
              <w:pStyle w:val="TAL"/>
              <w:rPr>
                <w:rFonts w:cs="Arial"/>
              </w:rPr>
            </w:pPr>
            <w:r w:rsidRPr="007275DF">
              <w:rPr>
                <w:rFonts w:cs="Arial"/>
              </w:rPr>
              <w:t>Active cell</w:t>
            </w:r>
          </w:p>
        </w:tc>
        <w:tc>
          <w:tcPr>
            <w:tcW w:w="596" w:type="dxa"/>
          </w:tcPr>
          <w:p w14:paraId="70E0FD19" w14:textId="77777777" w:rsidR="009F3451" w:rsidRPr="007275DF" w:rsidRDefault="009F3451" w:rsidP="00D00DFE">
            <w:pPr>
              <w:pStyle w:val="TAC"/>
            </w:pPr>
          </w:p>
        </w:tc>
        <w:tc>
          <w:tcPr>
            <w:tcW w:w="1251" w:type="dxa"/>
          </w:tcPr>
          <w:p w14:paraId="025A9ACD" w14:textId="77777777" w:rsidR="009F3451" w:rsidRPr="007275DF" w:rsidRDefault="009F3451" w:rsidP="00D00DFE">
            <w:pPr>
              <w:pStyle w:val="TAC"/>
            </w:pPr>
            <w:r w:rsidRPr="007275DF">
              <w:t>Config 1,2,3</w:t>
            </w:r>
          </w:p>
        </w:tc>
        <w:tc>
          <w:tcPr>
            <w:tcW w:w="2505" w:type="dxa"/>
            <w:gridSpan w:val="4"/>
          </w:tcPr>
          <w:p w14:paraId="68F1618B" w14:textId="77777777" w:rsidR="009F3451" w:rsidRPr="007275DF" w:rsidRDefault="009F3451" w:rsidP="00D00DFE">
            <w:pPr>
              <w:pStyle w:val="TAC"/>
            </w:pPr>
            <w:r w:rsidRPr="007275DF">
              <w:t>NR cell 1 (PCell)</w:t>
            </w:r>
          </w:p>
        </w:tc>
        <w:tc>
          <w:tcPr>
            <w:tcW w:w="3072" w:type="dxa"/>
          </w:tcPr>
          <w:p w14:paraId="0F37FEBF"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p>
        </w:tc>
      </w:tr>
      <w:tr w:rsidR="009F3451" w:rsidRPr="007275DF" w14:paraId="5D853F55" w14:textId="77777777" w:rsidTr="00D00DFE">
        <w:trPr>
          <w:cantSplit/>
          <w:trHeight w:val="406"/>
        </w:trPr>
        <w:tc>
          <w:tcPr>
            <w:tcW w:w="2117" w:type="dxa"/>
          </w:tcPr>
          <w:p w14:paraId="69546B60" w14:textId="77777777" w:rsidR="009F3451" w:rsidRPr="007275DF" w:rsidRDefault="009F3451" w:rsidP="00D00DFE">
            <w:pPr>
              <w:pStyle w:val="TAL"/>
              <w:rPr>
                <w:rFonts w:cs="Arial"/>
              </w:rPr>
            </w:pPr>
            <w:r w:rsidRPr="007275DF">
              <w:rPr>
                <w:rFonts w:cs="Arial"/>
              </w:rPr>
              <w:t>Neighbour cell</w:t>
            </w:r>
          </w:p>
        </w:tc>
        <w:tc>
          <w:tcPr>
            <w:tcW w:w="596" w:type="dxa"/>
          </w:tcPr>
          <w:p w14:paraId="66A8254E" w14:textId="77777777" w:rsidR="009F3451" w:rsidRPr="007275DF" w:rsidRDefault="009F3451" w:rsidP="00D00DFE">
            <w:pPr>
              <w:pStyle w:val="TAC"/>
            </w:pPr>
          </w:p>
        </w:tc>
        <w:tc>
          <w:tcPr>
            <w:tcW w:w="1251" w:type="dxa"/>
          </w:tcPr>
          <w:p w14:paraId="5BABFC99" w14:textId="77777777" w:rsidR="009F3451" w:rsidRPr="007275DF" w:rsidRDefault="009F3451" w:rsidP="00D00DFE">
            <w:pPr>
              <w:pStyle w:val="TAC"/>
            </w:pPr>
            <w:r w:rsidRPr="007275DF">
              <w:t>Config 1,2,3</w:t>
            </w:r>
          </w:p>
        </w:tc>
        <w:tc>
          <w:tcPr>
            <w:tcW w:w="2505" w:type="dxa"/>
            <w:gridSpan w:val="4"/>
          </w:tcPr>
          <w:p w14:paraId="70065C8F" w14:textId="77777777" w:rsidR="009F3451" w:rsidRPr="007275DF" w:rsidRDefault="009F3451" w:rsidP="00D00DFE">
            <w:pPr>
              <w:pStyle w:val="TAC"/>
            </w:pPr>
            <w:r w:rsidRPr="007275DF">
              <w:t>NR cell 2</w:t>
            </w:r>
          </w:p>
        </w:tc>
        <w:tc>
          <w:tcPr>
            <w:tcW w:w="3072" w:type="dxa"/>
          </w:tcPr>
          <w:p w14:paraId="3F19D821" w14:textId="77777777" w:rsidR="009F3451" w:rsidRPr="007275DF" w:rsidRDefault="009F3451" w:rsidP="00D00DFE">
            <w:pPr>
              <w:pStyle w:val="TAL"/>
              <w:rPr>
                <w:rFonts w:cs="Arial"/>
              </w:rPr>
            </w:pPr>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p>
        </w:tc>
      </w:tr>
      <w:tr w:rsidR="009F3451" w:rsidRPr="007275DF" w14:paraId="6939DEAE" w14:textId="77777777" w:rsidTr="00D00DFE">
        <w:trPr>
          <w:cantSplit/>
          <w:trHeight w:val="406"/>
        </w:trPr>
        <w:tc>
          <w:tcPr>
            <w:tcW w:w="2117" w:type="dxa"/>
          </w:tcPr>
          <w:p w14:paraId="5BDB7572" w14:textId="77777777" w:rsidR="009F3451" w:rsidRPr="007275DF" w:rsidRDefault="009F3451" w:rsidP="00D00DFE">
            <w:pPr>
              <w:pStyle w:val="TAL"/>
              <w:rPr>
                <w:rFonts w:cs="Arial"/>
              </w:rPr>
            </w:pPr>
            <w:r w:rsidRPr="007275DF">
              <w:rPr>
                <w:noProof/>
                <w:lang w:val="it-IT"/>
              </w:rPr>
              <w:t>DL CCA model</w:t>
            </w:r>
          </w:p>
        </w:tc>
        <w:tc>
          <w:tcPr>
            <w:tcW w:w="596" w:type="dxa"/>
          </w:tcPr>
          <w:p w14:paraId="0D3580E4" w14:textId="77777777" w:rsidR="009F3451" w:rsidRPr="007275DF" w:rsidRDefault="009F3451" w:rsidP="00D00DFE">
            <w:pPr>
              <w:pStyle w:val="TAC"/>
            </w:pPr>
          </w:p>
        </w:tc>
        <w:tc>
          <w:tcPr>
            <w:tcW w:w="1251" w:type="dxa"/>
          </w:tcPr>
          <w:p w14:paraId="589E6293" w14:textId="77777777" w:rsidR="009F3451" w:rsidRPr="007275DF" w:rsidRDefault="009F3451" w:rsidP="00D00DFE">
            <w:pPr>
              <w:pStyle w:val="TAC"/>
            </w:pPr>
            <w:r w:rsidRPr="007275DF">
              <w:t>Config 1,2,3</w:t>
            </w:r>
          </w:p>
        </w:tc>
        <w:tc>
          <w:tcPr>
            <w:tcW w:w="2505" w:type="dxa"/>
            <w:gridSpan w:val="4"/>
          </w:tcPr>
          <w:p w14:paraId="4F3880A3" w14:textId="77777777" w:rsidR="009F3451" w:rsidRPr="007275DF" w:rsidRDefault="009F3451" w:rsidP="00D00DFE">
            <w:pPr>
              <w:pStyle w:val="TAC"/>
            </w:pPr>
            <w:r w:rsidRPr="007275DF">
              <w:rPr>
                <w:noProof/>
              </w:rPr>
              <w:t xml:space="preserve">As specified in clause </w:t>
            </w:r>
            <w:del w:id="1005" w:author="Author">
              <w:r w:rsidRPr="007275DF" w:rsidDel="005F261E">
                <w:rPr>
                  <w:noProof/>
                </w:rPr>
                <w:delText>A.3.20</w:delText>
              </w:r>
            </w:del>
            <w:ins w:id="1006" w:author="Author">
              <w:r>
                <w:rPr>
                  <w:noProof/>
                </w:rPr>
                <w:t>A.3.26</w:t>
              </w:r>
            </w:ins>
            <w:r w:rsidRPr="007275DF">
              <w:rPr>
                <w:noProof/>
              </w:rPr>
              <w:t>.2.1</w:t>
            </w:r>
          </w:p>
        </w:tc>
        <w:tc>
          <w:tcPr>
            <w:tcW w:w="3072" w:type="dxa"/>
          </w:tcPr>
          <w:p w14:paraId="45ABC1E2" w14:textId="77777777" w:rsidR="009F3451" w:rsidRPr="007275DF" w:rsidRDefault="009F3451" w:rsidP="00D00DFE">
            <w:pPr>
              <w:pStyle w:val="TAL"/>
              <w:rPr>
                <w:rFonts w:cs="Arial"/>
              </w:rPr>
            </w:pPr>
          </w:p>
        </w:tc>
      </w:tr>
      <w:tr w:rsidR="009F3451" w:rsidRPr="007275DF" w14:paraId="20878811" w14:textId="77777777" w:rsidTr="00D00DFE">
        <w:trPr>
          <w:cantSplit/>
          <w:trHeight w:val="406"/>
        </w:trPr>
        <w:tc>
          <w:tcPr>
            <w:tcW w:w="2117" w:type="dxa"/>
          </w:tcPr>
          <w:p w14:paraId="6C20A268" w14:textId="77777777" w:rsidR="009F3451" w:rsidRPr="007275DF" w:rsidRDefault="009F3451" w:rsidP="00D00DFE">
            <w:pPr>
              <w:pStyle w:val="TAL"/>
              <w:rPr>
                <w:rFonts w:cs="Arial"/>
              </w:rPr>
            </w:pPr>
            <w:r w:rsidRPr="007275DF">
              <w:rPr>
                <w:noProof/>
                <w:lang w:val="it-IT"/>
              </w:rPr>
              <w:t>UL CCA model</w:t>
            </w:r>
          </w:p>
        </w:tc>
        <w:tc>
          <w:tcPr>
            <w:tcW w:w="596" w:type="dxa"/>
          </w:tcPr>
          <w:p w14:paraId="3B0370E2" w14:textId="77777777" w:rsidR="009F3451" w:rsidRPr="007275DF" w:rsidRDefault="009F3451" w:rsidP="00D00DFE">
            <w:pPr>
              <w:pStyle w:val="TAC"/>
            </w:pPr>
          </w:p>
        </w:tc>
        <w:tc>
          <w:tcPr>
            <w:tcW w:w="1251" w:type="dxa"/>
          </w:tcPr>
          <w:p w14:paraId="0E0E66BF" w14:textId="77777777" w:rsidR="009F3451" w:rsidRPr="007275DF" w:rsidRDefault="009F3451" w:rsidP="00D00DFE">
            <w:pPr>
              <w:pStyle w:val="TAC"/>
            </w:pPr>
            <w:r w:rsidRPr="007275DF">
              <w:t>Config 1,2,3</w:t>
            </w:r>
          </w:p>
        </w:tc>
        <w:tc>
          <w:tcPr>
            <w:tcW w:w="2505" w:type="dxa"/>
            <w:gridSpan w:val="4"/>
          </w:tcPr>
          <w:p w14:paraId="59885C4A" w14:textId="77777777" w:rsidR="009F3451" w:rsidRPr="007275DF" w:rsidRDefault="009F3451" w:rsidP="00D00DFE">
            <w:pPr>
              <w:pStyle w:val="TAC"/>
            </w:pPr>
            <w:r w:rsidRPr="007275DF">
              <w:rPr>
                <w:noProof/>
              </w:rPr>
              <w:t xml:space="preserve">As specified in clause </w:t>
            </w:r>
            <w:del w:id="1007" w:author="Author">
              <w:r w:rsidRPr="007275DF" w:rsidDel="005F261E">
                <w:rPr>
                  <w:noProof/>
                </w:rPr>
                <w:delText>A.3.20</w:delText>
              </w:r>
            </w:del>
            <w:ins w:id="1008" w:author="Author">
              <w:r>
                <w:rPr>
                  <w:noProof/>
                </w:rPr>
                <w:t>A.3.26</w:t>
              </w:r>
            </w:ins>
            <w:r w:rsidRPr="007275DF">
              <w:rPr>
                <w:noProof/>
              </w:rPr>
              <w:t>.2.2</w:t>
            </w:r>
          </w:p>
        </w:tc>
        <w:tc>
          <w:tcPr>
            <w:tcW w:w="3072" w:type="dxa"/>
          </w:tcPr>
          <w:p w14:paraId="5F4977D8" w14:textId="77777777" w:rsidR="009F3451" w:rsidRPr="007275DF" w:rsidRDefault="009F3451" w:rsidP="00D00DFE">
            <w:pPr>
              <w:pStyle w:val="TAL"/>
              <w:rPr>
                <w:rFonts w:cs="Arial"/>
              </w:rPr>
            </w:pPr>
          </w:p>
        </w:tc>
      </w:tr>
      <w:tr w:rsidR="009F3451" w:rsidRPr="007275DF" w14:paraId="3080972F" w14:textId="77777777" w:rsidTr="00D00DFE">
        <w:trPr>
          <w:cantSplit/>
          <w:trHeight w:val="416"/>
        </w:trPr>
        <w:tc>
          <w:tcPr>
            <w:tcW w:w="2117" w:type="dxa"/>
          </w:tcPr>
          <w:p w14:paraId="0A7BAB8D"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4570FC9D" w14:textId="77777777" w:rsidR="009F3451" w:rsidRPr="007275DF" w:rsidRDefault="009F3451" w:rsidP="00D00DFE">
            <w:pPr>
              <w:pStyle w:val="TAC"/>
            </w:pPr>
          </w:p>
        </w:tc>
        <w:tc>
          <w:tcPr>
            <w:tcW w:w="1251" w:type="dxa"/>
          </w:tcPr>
          <w:p w14:paraId="1A97FC50" w14:textId="77777777" w:rsidR="009F3451" w:rsidRPr="007275DF" w:rsidRDefault="009F3451" w:rsidP="00D00DFE">
            <w:pPr>
              <w:pStyle w:val="TAC"/>
              <w:rPr>
                <w:lang w:eastAsia="zh-CN"/>
              </w:rPr>
            </w:pPr>
            <w:r w:rsidRPr="007275DF">
              <w:t>Config 1,2,3</w:t>
            </w:r>
          </w:p>
        </w:tc>
        <w:tc>
          <w:tcPr>
            <w:tcW w:w="1252" w:type="dxa"/>
            <w:gridSpan w:val="2"/>
          </w:tcPr>
          <w:p w14:paraId="53B74468" w14:textId="77777777" w:rsidR="009F3451" w:rsidRPr="007275DF" w:rsidRDefault="009F3451" w:rsidP="00D00DFE">
            <w:pPr>
              <w:pStyle w:val="TAC"/>
              <w:rPr>
                <w:lang w:eastAsia="zh-CN"/>
              </w:rPr>
            </w:pPr>
            <w:r w:rsidRPr="007275DF">
              <w:rPr>
                <w:lang w:eastAsia="zh-CN"/>
              </w:rPr>
              <w:t>0</w:t>
            </w:r>
          </w:p>
        </w:tc>
        <w:tc>
          <w:tcPr>
            <w:tcW w:w="1253" w:type="dxa"/>
            <w:gridSpan w:val="2"/>
          </w:tcPr>
          <w:p w14:paraId="38C81E3A" w14:textId="77777777" w:rsidR="009F3451" w:rsidRPr="007275DF" w:rsidRDefault="009F3451" w:rsidP="00D00DFE">
            <w:pPr>
              <w:pStyle w:val="TAC"/>
            </w:pPr>
            <w:r w:rsidRPr="007275DF">
              <w:rPr>
                <w:lang w:eastAsia="zh-CN"/>
              </w:rPr>
              <w:t>4</w:t>
            </w:r>
          </w:p>
        </w:tc>
        <w:tc>
          <w:tcPr>
            <w:tcW w:w="3072" w:type="dxa"/>
          </w:tcPr>
          <w:p w14:paraId="703C65BE" w14:textId="77777777" w:rsidR="009F3451" w:rsidRPr="007275DF" w:rsidRDefault="009F3451" w:rsidP="00D00DFE">
            <w:pPr>
              <w:pStyle w:val="TAL"/>
              <w:rPr>
                <w:rFonts w:cs="Arial"/>
              </w:rPr>
            </w:pPr>
            <w:r w:rsidRPr="007275DF">
              <w:rPr>
                <w:rFonts w:cs="Arial"/>
              </w:rPr>
              <w:t>As specified in clause 9.1.2-1.</w:t>
            </w:r>
          </w:p>
          <w:p w14:paraId="58181F96" w14:textId="77777777" w:rsidR="009F3451" w:rsidRPr="007275DF" w:rsidRDefault="009F3451" w:rsidP="00D00DFE">
            <w:pPr>
              <w:pStyle w:val="TAL"/>
              <w:rPr>
                <w:rFonts w:cs="Arial"/>
              </w:rPr>
            </w:pPr>
          </w:p>
        </w:tc>
      </w:tr>
      <w:tr w:rsidR="009F3451" w:rsidRPr="007275DF" w14:paraId="22D9C24C" w14:textId="77777777" w:rsidTr="00D00DFE">
        <w:trPr>
          <w:cantSplit/>
          <w:trHeight w:val="416"/>
        </w:trPr>
        <w:tc>
          <w:tcPr>
            <w:tcW w:w="2117" w:type="dxa"/>
          </w:tcPr>
          <w:p w14:paraId="5034A9CF"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0F634BD6" w14:textId="77777777" w:rsidR="009F3451" w:rsidRPr="007275DF" w:rsidRDefault="009F3451" w:rsidP="00D00DFE">
            <w:pPr>
              <w:pStyle w:val="TAC"/>
            </w:pPr>
          </w:p>
        </w:tc>
        <w:tc>
          <w:tcPr>
            <w:tcW w:w="1251" w:type="dxa"/>
          </w:tcPr>
          <w:p w14:paraId="6F60F7DA" w14:textId="77777777" w:rsidR="009F3451" w:rsidRPr="007275DF" w:rsidRDefault="009F3451" w:rsidP="00D00DFE">
            <w:pPr>
              <w:pStyle w:val="TAC"/>
              <w:rPr>
                <w:lang w:eastAsia="zh-CN"/>
              </w:rPr>
            </w:pPr>
            <w:r w:rsidRPr="007275DF">
              <w:t>Config 1,2,3</w:t>
            </w:r>
          </w:p>
        </w:tc>
        <w:tc>
          <w:tcPr>
            <w:tcW w:w="1252" w:type="dxa"/>
            <w:gridSpan w:val="2"/>
          </w:tcPr>
          <w:p w14:paraId="76115F5A"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1383F4F6" w14:textId="77777777" w:rsidR="009F3451" w:rsidRPr="007275DF" w:rsidRDefault="009F3451" w:rsidP="00D00DFE">
            <w:pPr>
              <w:pStyle w:val="TAC"/>
              <w:rPr>
                <w:lang w:eastAsia="zh-CN"/>
              </w:rPr>
            </w:pPr>
            <w:r w:rsidRPr="007275DF">
              <w:rPr>
                <w:lang w:eastAsia="zh-CN"/>
              </w:rPr>
              <w:t>9</w:t>
            </w:r>
          </w:p>
        </w:tc>
        <w:tc>
          <w:tcPr>
            <w:tcW w:w="3072" w:type="dxa"/>
          </w:tcPr>
          <w:p w14:paraId="48593F2F" w14:textId="77777777" w:rsidR="009F3451" w:rsidRPr="007275DF" w:rsidRDefault="009F3451" w:rsidP="00D00DFE">
            <w:pPr>
              <w:pStyle w:val="TAL"/>
              <w:rPr>
                <w:rFonts w:cs="Arial"/>
              </w:rPr>
            </w:pPr>
          </w:p>
        </w:tc>
      </w:tr>
      <w:tr w:rsidR="009F3451" w:rsidRPr="007275DF" w14:paraId="4B036283" w14:textId="77777777" w:rsidTr="00D00DFE">
        <w:trPr>
          <w:cantSplit/>
          <w:trHeight w:val="198"/>
        </w:trPr>
        <w:tc>
          <w:tcPr>
            <w:tcW w:w="2117" w:type="dxa"/>
          </w:tcPr>
          <w:p w14:paraId="16FF9762" w14:textId="77777777" w:rsidR="009F3451" w:rsidRPr="007275DF" w:rsidRDefault="009F3451" w:rsidP="00D00DFE">
            <w:pPr>
              <w:pStyle w:val="TAL"/>
              <w:rPr>
                <w:rFonts w:cs="Arial"/>
              </w:rPr>
            </w:pPr>
            <w:r w:rsidRPr="007275DF">
              <w:rPr>
                <w:rFonts w:cs="Arial"/>
              </w:rPr>
              <w:t>A3-Offset</w:t>
            </w:r>
          </w:p>
        </w:tc>
        <w:tc>
          <w:tcPr>
            <w:tcW w:w="596" w:type="dxa"/>
          </w:tcPr>
          <w:p w14:paraId="665F3FCC" w14:textId="77777777" w:rsidR="009F3451" w:rsidRPr="007275DF" w:rsidRDefault="009F3451" w:rsidP="00D00DFE">
            <w:pPr>
              <w:pStyle w:val="TAC"/>
            </w:pPr>
            <w:r w:rsidRPr="007275DF">
              <w:t>dB</w:t>
            </w:r>
          </w:p>
        </w:tc>
        <w:tc>
          <w:tcPr>
            <w:tcW w:w="1251" w:type="dxa"/>
          </w:tcPr>
          <w:p w14:paraId="6F1F73F6" w14:textId="77777777" w:rsidR="009F3451" w:rsidRPr="007275DF" w:rsidRDefault="009F3451" w:rsidP="00D00DFE">
            <w:pPr>
              <w:pStyle w:val="TAC"/>
            </w:pPr>
            <w:r w:rsidRPr="007275DF">
              <w:t>Config 1,2,3</w:t>
            </w:r>
          </w:p>
        </w:tc>
        <w:tc>
          <w:tcPr>
            <w:tcW w:w="2505" w:type="dxa"/>
            <w:gridSpan w:val="4"/>
          </w:tcPr>
          <w:p w14:paraId="24B09210" w14:textId="77777777" w:rsidR="009F3451" w:rsidRPr="007275DF" w:rsidRDefault="009F3451" w:rsidP="00D00DFE">
            <w:pPr>
              <w:pStyle w:val="TAC"/>
            </w:pPr>
            <w:r w:rsidRPr="007275DF">
              <w:t>-6</w:t>
            </w:r>
          </w:p>
        </w:tc>
        <w:tc>
          <w:tcPr>
            <w:tcW w:w="3072" w:type="dxa"/>
          </w:tcPr>
          <w:p w14:paraId="24E046A8" w14:textId="77777777" w:rsidR="009F3451" w:rsidRPr="007275DF" w:rsidRDefault="009F3451" w:rsidP="00D00DFE">
            <w:pPr>
              <w:pStyle w:val="TAL"/>
              <w:rPr>
                <w:rFonts w:cs="Arial"/>
              </w:rPr>
            </w:pPr>
          </w:p>
        </w:tc>
      </w:tr>
      <w:tr w:rsidR="009F3451" w:rsidRPr="007275DF" w14:paraId="6F1DBC2E" w14:textId="77777777" w:rsidTr="00D00DFE">
        <w:trPr>
          <w:cantSplit/>
          <w:trHeight w:val="208"/>
        </w:trPr>
        <w:tc>
          <w:tcPr>
            <w:tcW w:w="2117" w:type="dxa"/>
          </w:tcPr>
          <w:p w14:paraId="5BE7205E" w14:textId="77777777" w:rsidR="009F3451" w:rsidRPr="007275DF" w:rsidRDefault="009F3451" w:rsidP="00D00DFE">
            <w:pPr>
              <w:pStyle w:val="TAL"/>
              <w:rPr>
                <w:rFonts w:cs="Arial"/>
              </w:rPr>
            </w:pPr>
            <w:r w:rsidRPr="007275DF">
              <w:rPr>
                <w:rFonts w:cs="Arial"/>
              </w:rPr>
              <w:t>Hysteresis</w:t>
            </w:r>
          </w:p>
        </w:tc>
        <w:tc>
          <w:tcPr>
            <w:tcW w:w="596" w:type="dxa"/>
          </w:tcPr>
          <w:p w14:paraId="4CD19BC0" w14:textId="77777777" w:rsidR="009F3451" w:rsidRPr="007275DF" w:rsidRDefault="009F3451" w:rsidP="00D00DFE">
            <w:pPr>
              <w:pStyle w:val="TAC"/>
            </w:pPr>
            <w:r w:rsidRPr="007275DF">
              <w:t>dB</w:t>
            </w:r>
          </w:p>
        </w:tc>
        <w:tc>
          <w:tcPr>
            <w:tcW w:w="1251" w:type="dxa"/>
          </w:tcPr>
          <w:p w14:paraId="2050FA48" w14:textId="77777777" w:rsidR="009F3451" w:rsidRPr="007275DF" w:rsidRDefault="009F3451" w:rsidP="00D00DFE">
            <w:pPr>
              <w:pStyle w:val="TAC"/>
            </w:pPr>
            <w:r w:rsidRPr="007275DF">
              <w:t>Config 1,2,3</w:t>
            </w:r>
          </w:p>
        </w:tc>
        <w:tc>
          <w:tcPr>
            <w:tcW w:w="2505" w:type="dxa"/>
            <w:gridSpan w:val="4"/>
          </w:tcPr>
          <w:p w14:paraId="5D9E545A" w14:textId="77777777" w:rsidR="009F3451" w:rsidRPr="007275DF" w:rsidRDefault="009F3451" w:rsidP="00D00DFE">
            <w:pPr>
              <w:pStyle w:val="TAC"/>
            </w:pPr>
            <w:r w:rsidRPr="007275DF">
              <w:t>0</w:t>
            </w:r>
          </w:p>
        </w:tc>
        <w:tc>
          <w:tcPr>
            <w:tcW w:w="3072" w:type="dxa"/>
          </w:tcPr>
          <w:p w14:paraId="1E16E361" w14:textId="77777777" w:rsidR="009F3451" w:rsidRPr="007275DF" w:rsidRDefault="009F3451" w:rsidP="00D00DFE">
            <w:pPr>
              <w:pStyle w:val="TAL"/>
              <w:rPr>
                <w:rFonts w:cs="Arial"/>
              </w:rPr>
            </w:pPr>
          </w:p>
        </w:tc>
      </w:tr>
      <w:tr w:rsidR="009F3451" w:rsidRPr="007275DF" w14:paraId="349AEDF1" w14:textId="77777777" w:rsidTr="00D00DFE">
        <w:trPr>
          <w:cantSplit/>
          <w:trHeight w:val="208"/>
        </w:trPr>
        <w:tc>
          <w:tcPr>
            <w:tcW w:w="2117" w:type="dxa"/>
          </w:tcPr>
          <w:p w14:paraId="62C91689" w14:textId="77777777" w:rsidR="009F3451" w:rsidRPr="007275DF" w:rsidRDefault="009F3451" w:rsidP="00D00DFE">
            <w:pPr>
              <w:pStyle w:val="TAL"/>
              <w:rPr>
                <w:rFonts w:cs="Arial"/>
              </w:rPr>
            </w:pPr>
            <w:r w:rsidRPr="007275DF">
              <w:rPr>
                <w:rFonts w:cs="Arial"/>
              </w:rPr>
              <w:t>CP length</w:t>
            </w:r>
          </w:p>
        </w:tc>
        <w:tc>
          <w:tcPr>
            <w:tcW w:w="596" w:type="dxa"/>
          </w:tcPr>
          <w:p w14:paraId="57728047" w14:textId="77777777" w:rsidR="009F3451" w:rsidRPr="007275DF" w:rsidRDefault="009F3451" w:rsidP="00D00DFE">
            <w:pPr>
              <w:pStyle w:val="TAC"/>
            </w:pPr>
          </w:p>
        </w:tc>
        <w:tc>
          <w:tcPr>
            <w:tcW w:w="1251" w:type="dxa"/>
          </w:tcPr>
          <w:p w14:paraId="5EAFFCF5" w14:textId="77777777" w:rsidR="009F3451" w:rsidRPr="007275DF" w:rsidRDefault="009F3451" w:rsidP="00D00DFE">
            <w:pPr>
              <w:pStyle w:val="TAC"/>
            </w:pPr>
            <w:r w:rsidRPr="007275DF">
              <w:t>Config 1,2,3</w:t>
            </w:r>
          </w:p>
        </w:tc>
        <w:tc>
          <w:tcPr>
            <w:tcW w:w="2505" w:type="dxa"/>
            <w:gridSpan w:val="4"/>
          </w:tcPr>
          <w:p w14:paraId="208822B1" w14:textId="77777777" w:rsidR="009F3451" w:rsidRPr="007275DF" w:rsidRDefault="009F3451" w:rsidP="00D00DFE">
            <w:pPr>
              <w:pStyle w:val="TAC"/>
            </w:pPr>
            <w:r w:rsidRPr="007275DF">
              <w:t>Normal</w:t>
            </w:r>
          </w:p>
        </w:tc>
        <w:tc>
          <w:tcPr>
            <w:tcW w:w="3072" w:type="dxa"/>
          </w:tcPr>
          <w:p w14:paraId="21A7920E" w14:textId="77777777" w:rsidR="009F3451" w:rsidRPr="007275DF" w:rsidRDefault="009F3451" w:rsidP="00D00DFE">
            <w:pPr>
              <w:pStyle w:val="TAL"/>
              <w:rPr>
                <w:rFonts w:cs="Arial"/>
              </w:rPr>
            </w:pPr>
          </w:p>
        </w:tc>
      </w:tr>
      <w:tr w:rsidR="009F3451" w:rsidRPr="007275DF" w14:paraId="57640C5E" w14:textId="77777777" w:rsidTr="00D00DFE">
        <w:trPr>
          <w:cantSplit/>
          <w:trHeight w:val="198"/>
        </w:trPr>
        <w:tc>
          <w:tcPr>
            <w:tcW w:w="2117" w:type="dxa"/>
          </w:tcPr>
          <w:p w14:paraId="36A6FBA3" w14:textId="77777777" w:rsidR="009F3451" w:rsidRPr="007275DF" w:rsidRDefault="009F3451" w:rsidP="00D00DFE">
            <w:pPr>
              <w:pStyle w:val="TAL"/>
              <w:rPr>
                <w:rFonts w:cs="Arial"/>
              </w:rPr>
            </w:pPr>
            <w:r w:rsidRPr="007275DF">
              <w:rPr>
                <w:rFonts w:cs="Arial"/>
              </w:rPr>
              <w:t>TimeToTrigger</w:t>
            </w:r>
          </w:p>
        </w:tc>
        <w:tc>
          <w:tcPr>
            <w:tcW w:w="596" w:type="dxa"/>
          </w:tcPr>
          <w:p w14:paraId="3F1061D3" w14:textId="77777777" w:rsidR="009F3451" w:rsidRPr="007275DF" w:rsidRDefault="009F3451" w:rsidP="00D00DFE">
            <w:pPr>
              <w:pStyle w:val="TAC"/>
            </w:pPr>
            <w:r w:rsidRPr="007275DF">
              <w:t>s</w:t>
            </w:r>
          </w:p>
        </w:tc>
        <w:tc>
          <w:tcPr>
            <w:tcW w:w="1251" w:type="dxa"/>
          </w:tcPr>
          <w:p w14:paraId="7285ABAC" w14:textId="77777777" w:rsidR="009F3451" w:rsidRPr="007275DF" w:rsidRDefault="009F3451" w:rsidP="00D00DFE">
            <w:pPr>
              <w:pStyle w:val="TAC"/>
            </w:pPr>
            <w:r w:rsidRPr="007275DF">
              <w:t>Config 1,2,3</w:t>
            </w:r>
          </w:p>
        </w:tc>
        <w:tc>
          <w:tcPr>
            <w:tcW w:w="2505" w:type="dxa"/>
            <w:gridSpan w:val="4"/>
          </w:tcPr>
          <w:p w14:paraId="0D17E564" w14:textId="77777777" w:rsidR="009F3451" w:rsidRPr="007275DF" w:rsidRDefault="009F3451" w:rsidP="00D00DFE">
            <w:pPr>
              <w:pStyle w:val="TAC"/>
            </w:pPr>
            <w:r w:rsidRPr="007275DF">
              <w:t>0</w:t>
            </w:r>
          </w:p>
        </w:tc>
        <w:tc>
          <w:tcPr>
            <w:tcW w:w="3072" w:type="dxa"/>
          </w:tcPr>
          <w:p w14:paraId="68C7E333" w14:textId="77777777" w:rsidR="009F3451" w:rsidRPr="007275DF" w:rsidRDefault="009F3451" w:rsidP="00D00DFE">
            <w:pPr>
              <w:pStyle w:val="TAL"/>
              <w:rPr>
                <w:rFonts w:cs="Arial"/>
              </w:rPr>
            </w:pPr>
          </w:p>
        </w:tc>
      </w:tr>
      <w:tr w:rsidR="009F3451" w:rsidRPr="007275DF" w14:paraId="67AACDD7" w14:textId="77777777" w:rsidTr="00D00DFE">
        <w:trPr>
          <w:cantSplit/>
          <w:trHeight w:val="208"/>
        </w:trPr>
        <w:tc>
          <w:tcPr>
            <w:tcW w:w="2117" w:type="dxa"/>
          </w:tcPr>
          <w:p w14:paraId="343B611E" w14:textId="77777777" w:rsidR="009F3451" w:rsidRPr="007275DF" w:rsidRDefault="009F3451" w:rsidP="00D00DFE">
            <w:pPr>
              <w:pStyle w:val="TAL"/>
              <w:rPr>
                <w:rFonts w:cs="Arial"/>
              </w:rPr>
            </w:pPr>
            <w:r w:rsidRPr="007275DF">
              <w:rPr>
                <w:rFonts w:cs="Arial"/>
              </w:rPr>
              <w:t>Filter coefficient</w:t>
            </w:r>
          </w:p>
        </w:tc>
        <w:tc>
          <w:tcPr>
            <w:tcW w:w="596" w:type="dxa"/>
          </w:tcPr>
          <w:p w14:paraId="6509961C" w14:textId="77777777" w:rsidR="009F3451" w:rsidRPr="007275DF" w:rsidRDefault="009F3451" w:rsidP="00D00DFE">
            <w:pPr>
              <w:pStyle w:val="TAC"/>
            </w:pPr>
          </w:p>
        </w:tc>
        <w:tc>
          <w:tcPr>
            <w:tcW w:w="1251" w:type="dxa"/>
          </w:tcPr>
          <w:p w14:paraId="3BD0A4B0" w14:textId="77777777" w:rsidR="009F3451" w:rsidRPr="007275DF" w:rsidRDefault="009F3451" w:rsidP="00D00DFE">
            <w:pPr>
              <w:pStyle w:val="TAC"/>
            </w:pPr>
            <w:r w:rsidRPr="007275DF">
              <w:t>Config 1,2,3</w:t>
            </w:r>
          </w:p>
        </w:tc>
        <w:tc>
          <w:tcPr>
            <w:tcW w:w="2505" w:type="dxa"/>
            <w:gridSpan w:val="4"/>
          </w:tcPr>
          <w:p w14:paraId="4E4AB8B9" w14:textId="77777777" w:rsidR="009F3451" w:rsidRPr="007275DF" w:rsidRDefault="009F3451" w:rsidP="00D00DFE">
            <w:pPr>
              <w:pStyle w:val="TAC"/>
            </w:pPr>
            <w:r w:rsidRPr="007275DF">
              <w:t>0</w:t>
            </w:r>
          </w:p>
        </w:tc>
        <w:tc>
          <w:tcPr>
            <w:tcW w:w="3072" w:type="dxa"/>
          </w:tcPr>
          <w:p w14:paraId="239D614F" w14:textId="77777777" w:rsidR="009F3451" w:rsidRPr="007275DF" w:rsidRDefault="009F3451" w:rsidP="00D00DFE">
            <w:pPr>
              <w:pStyle w:val="TAL"/>
              <w:rPr>
                <w:rFonts w:cs="Arial"/>
              </w:rPr>
            </w:pPr>
            <w:r w:rsidRPr="007275DF">
              <w:rPr>
                <w:rFonts w:cs="Arial"/>
              </w:rPr>
              <w:t>L3 filtering is not used</w:t>
            </w:r>
          </w:p>
        </w:tc>
      </w:tr>
      <w:tr w:rsidR="009F3451" w:rsidRPr="007275DF" w14:paraId="11F45C15" w14:textId="77777777" w:rsidTr="00D00DFE">
        <w:trPr>
          <w:cantSplit/>
          <w:trHeight w:val="208"/>
        </w:trPr>
        <w:tc>
          <w:tcPr>
            <w:tcW w:w="2117" w:type="dxa"/>
          </w:tcPr>
          <w:p w14:paraId="1EA7AF83" w14:textId="77777777" w:rsidR="009F3451" w:rsidRPr="007275DF" w:rsidRDefault="009F3451" w:rsidP="00D00DFE">
            <w:pPr>
              <w:pStyle w:val="TAL"/>
              <w:rPr>
                <w:rFonts w:cs="Arial"/>
              </w:rPr>
            </w:pPr>
            <w:r w:rsidRPr="007275DF">
              <w:rPr>
                <w:rFonts w:cs="Arial"/>
              </w:rPr>
              <w:t>DRX</w:t>
            </w:r>
          </w:p>
        </w:tc>
        <w:tc>
          <w:tcPr>
            <w:tcW w:w="596" w:type="dxa"/>
          </w:tcPr>
          <w:p w14:paraId="2204F87A" w14:textId="77777777" w:rsidR="009F3451" w:rsidRPr="007275DF" w:rsidRDefault="009F3451" w:rsidP="00D00DFE">
            <w:pPr>
              <w:pStyle w:val="TAC"/>
            </w:pPr>
          </w:p>
        </w:tc>
        <w:tc>
          <w:tcPr>
            <w:tcW w:w="1251" w:type="dxa"/>
          </w:tcPr>
          <w:p w14:paraId="33BD2987" w14:textId="77777777" w:rsidR="009F3451" w:rsidRPr="007275DF" w:rsidRDefault="009F3451" w:rsidP="00D00DFE">
            <w:pPr>
              <w:pStyle w:val="TAC"/>
            </w:pPr>
            <w:r w:rsidRPr="007275DF">
              <w:t>Config 1,2,3</w:t>
            </w:r>
          </w:p>
        </w:tc>
        <w:tc>
          <w:tcPr>
            <w:tcW w:w="626" w:type="dxa"/>
          </w:tcPr>
          <w:p w14:paraId="7AEEE546" w14:textId="77777777" w:rsidR="009F3451" w:rsidRPr="007275DF" w:rsidRDefault="009F3451" w:rsidP="00D00DFE">
            <w:pPr>
              <w:pStyle w:val="TAC"/>
            </w:pPr>
            <w:r w:rsidRPr="007275DF">
              <w:t>DRX.1</w:t>
            </w:r>
          </w:p>
        </w:tc>
        <w:tc>
          <w:tcPr>
            <w:tcW w:w="626" w:type="dxa"/>
          </w:tcPr>
          <w:p w14:paraId="39DEA857" w14:textId="77777777" w:rsidR="009F3451" w:rsidRPr="007275DF" w:rsidRDefault="009F3451" w:rsidP="00D00DFE">
            <w:pPr>
              <w:pStyle w:val="TAC"/>
            </w:pPr>
            <w:r w:rsidRPr="007275DF">
              <w:t>DRX.2</w:t>
            </w:r>
          </w:p>
        </w:tc>
        <w:tc>
          <w:tcPr>
            <w:tcW w:w="626" w:type="dxa"/>
          </w:tcPr>
          <w:p w14:paraId="2DECD977" w14:textId="77777777" w:rsidR="009F3451" w:rsidRPr="007275DF" w:rsidRDefault="009F3451" w:rsidP="00D00DFE">
            <w:pPr>
              <w:pStyle w:val="TAC"/>
            </w:pPr>
            <w:r w:rsidRPr="007275DF">
              <w:t>DRX.1</w:t>
            </w:r>
          </w:p>
        </w:tc>
        <w:tc>
          <w:tcPr>
            <w:tcW w:w="627" w:type="dxa"/>
          </w:tcPr>
          <w:p w14:paraId="725F651F" w14:textId="77777777" w:rsidR="009F3451" w:rsidRPr="007275DF" w:rsidRDefault="009F3451" w:rsidP="00D00DFE">
            <w:pPr>
              <w:pStyle w:val="TAC"/>
            </w:pPr>
            <w:r w:rsidRPr="007275DF">
              <w:t>DRX.2</w:t>
            </w:r>
          </w:p>
        </w:tc>
        <w:tc>
          <w:tcPr>
            <w:tcW w:w="3072" w:type="dxa"/>
          </w:tcPr>
          <w:p w14:paraId="50B74D9F" w14:textId="77777777" w:rsidR="009F3451" w:rsidRDefault="009F3451" w:rsidP="00D00DFE">
            <w:pPr>
              <w:pStyle w:val="TAL"/>
              <w:rPr>
                <w:ins w:id="1009" w:author="Author"/>
                <w:rFonts w:cs="Arial"/>
                <w:lang w:val="en-US" w:eastAsia="zh-CN"/>
              </w:rPr>
            </w:pPr>
            <w:ins w:id="1010" w:author="Author">
              <w:r>
                <w:rPr>
                  <w:rFonts w:cs="Arial"/>
                  <w:lang w:val="en-US" w:eastAsia="zh-CN"/>
                </w:rPr>
                <w:t xml:space="preserve">As specified in clause </w:t>
              </w:r>
              <w:r>
                <w:rPr>
                  <w:lang w:val="en-US" w:eastAsia="zh-CN"/>
                </w:rPr>
                <w:t>A.3.3</w:t>
              </w:r>
            </w:ins>
          </w:p>
          <w:p w14:paraId="2329B43D" w14:textId="77777777" w:rsidR="009F3451" w:rsidRPr="007275DF" w:rsidRDefault="009F3451" w:rsidP="00D00DFE">
            <w:pPr>
              <w:pStyle w:val="TAL"/>
              <w:rPr>
                <w:rFonts w:cs="Arial"/>
              </w:rPr>
            </w:pPr>
            <w:del w:id="1011" w:author="Author">
              <w:r w:rsidRPr="007275DF" w:rsidDel="009237B5">
                <w:rPr>
                  <w:rFonts w:cs="Arial"/>
                </w:rPr>
                <w:delText>DRX is not used</w:delText>
              </w:r>
            </w:del>
          </w:p>
        </w:tc>
      </w:tr>
      <w:tr w:rsidR="009F3451" w:rsidRPr="007275DF" w14:paraId="16B02AB0" w14:textId="77777777" w:rsidTr="00D00DFE">
        <w:trPr>
          <w:cantSplit/>
          <w:trHeight w:val="614"/>
        </w:trPr>
        <w:tc>
          <w:tcPr>
            <w:tcW w:w="2117" w:type="dxa"/>
            <w:vMerge w:val="restart"/>
          </w:tcPr>
          <w:p w14:paraId="667D55E3"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7154D182" w14:textId="77777777" w:rsidR="009F3451" w:rsidRPr="007275DF" w:rsidRDefault="009F3451" w:rsidP="00D00DFE">
            <w:pPr>
              <w:pStyle w:val="TAC"/>
            </w:pPr>
          </w:p>
        </w:tc>
        <w:tc>
          <w:tcPr>
            <w:tcW w:w="1251" w:type="dxa"/>
          </w:tcPr>
          <w:p w14:paraId="5DF66595" w14:textId="77777777" w:rsidR="009F3451" w:rsidRPr="007275DF" w:rsidRDefault="009F3451" w:rsidP="00D00DFE">
            <w:pPr>
              <w:pStyle w:val="TAC"/>
            </w:pPr>
            <w:r w:rsidRPr="007275DF">
              <w:t>Config 1,2,3</w:t>
            </w:r>
          </w:p>
        </w:tc>
        <w:tc>
          <w:tcPr>
            <w:tcW w:w="2505" w:type="dxa"/>
            <w:gridSpan w:val="4"/>
          </w:tcPr>
          <w:p w14:paraId="50A3DA9F" w14:textId="77777777" w:rsidR="009F3451" w:rsidRPr="007275DF" w:rsidRDefault="009F3451" w:rsidP="00D00DFE">
            <w:pPr>
              <w:pStyle w:val="TAC"/>
            </w:pPr>
            <w:r w:rsidRPr="007275DF">
              <w:t>3ms</w:t>
            </w:r>
          </w:p>
        </w:tc>
        <w:tc>
          <w:tcPr>
            <w:tcW w:w="3072" w:type="dxa"/>
          </w:tcPr>
          <w:p w14:paraId="3906E944" w14:textId="77777777" w:rsidR="009F3451" w:rsidRPr="007275DF" w:rsidRDefault="009F3451" w:rsidP="00D00DFE">
            <w:pPr>
              <w:pStyle w:val="TAL"/>
            </w:pPr>
            <w:r w:rsidRPr="007275DF">
              <w:t>Asynchronous cells.</w:t>
            </w:r>
          </w:p>
          <w:p w14:paraId="592FB7EF" w14:textId="77777777" w:rsidR="009F3451" w:rsidRPr="007275DF" w:rsidRDefault="009F3451" w:rsidP="00D00DFE">
            <w:pPr>
              <w:pStyle w:val="TAL"/>
              <w:rPr>
                <w:rFonts w:cs="Arial"/>
              </w:rPr>
            </w:pPr>
            <w:r w:rsidRPr="007275DF">
              <w:t>The timing of Cell 2 is 3ms later than the timing of Cell 1.</w:t>
            </w:r>
          </w:p>
        </w:tc>
      </w:tr>
      <w:tr w:rsidR="009F3451" w:rsidRPr="007275DF" w14:paraId="49694C7A" w14:textId="77777777" w:rsidTr="00D00DFE">
        <w:trPr>
          <w:cantSplit/>
          <w:trHeight w:val="614"/>
        </w:trPr>
        <w:tc>
          <w:tcPr>
            <w:tcW w:w="2117" w:type="dxa"/>
            <w:vMerge/>
          </w:tcPr>
          <w:p w14:paraId="7F6253C3" w14:textId="77777777" w:rsidR="009F3451" w:rsidRPr="007275DF" w:rsidRDefault="009F3451" w:rsidP="00D00DFE">
            <w:pPr>
              <w:pStyle w:val="TAL"/>
              <w:rPr>
                <w:rFonts w:cs="Arial"/>
              </w:rPr>
            </w:pPr>
          </w:p>
        </w:tc>
        <w:tc>
          <w:tcPr>
            <w:tcW w:w="596" w:type="dxa"/>
          </w:tcPr>
          <w:p w14:paraId="7A345806" w14:textId="77777777" w:rsidR="009F3451" w:rsidRPr="007275DF" w:rsidRDefault="009F3451" w:rsidP="00D00DFE">
            <w:pPr>
              <w:pStyle w:val="TAC"/>
            </w:pPr>
          </w:p>
        </w:tc>
        <w:tc>
          <w:tcPr>
            <w:tcW w:w="1251" w:type="dxa"/>
          </w:tcPr>
          <w:p w14:paraId="4521C581" w14:textId="77777777" w:rsidR="009F3451" w:rsidRPr="007275DF" w:rsidRDefault="009F3451" w:rsidP="00D00DFE">
            <w:pPr>
              <w:pStyle w:val="TAC"/>
            </w:pPr>
            <w:r w:rsidRPr="007275DF">
              <w:t>Config 1,2,3</w:t>
            </w:r>
          </w:p>
        </w:tc>
        <w:tc>
          <w:tcPr>
            <w:tcW w:w="2505" w:type="dxa"/>
            <w:gridSpan w:val="4"/>
          </w:tcPr>
          <w:p w14:paraId="3BA2D249"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706A0DFD" w14:textId="77777777" w:rsidR="009F3451" w:rsidRPr="007275DF" w:rsidRDefault="009F3451" w:rsidP="00D00DFE">
            <w:pPr>
              <w:pStyle w:val="TAL"/>
            </w:pPr>
            <w:r w:rsidRPr="007275DF">
              <w:t>Synchronous cells.</w:t>
            </w:r>
          </w:p>
          <w:p w14:paraId="2FA78A16" w14:textId="77777777" w:rsidR="009F3451" w:rsidRPr="007275DF" w:rsidRDefault="009F3451" w:rsidP="00D00DFE">
            <w:pPr>
              <w:pStyle w:val="TAL"/>
              <w:rPr>
                <w:lang w:eastAsia="zh-CN"/>
              </w:rPr>
            </w:pPr>
          </w:p>
        </w:tc>
      </w:tr>
      <w:tr w:rsidR="009F3451" w:rsidRPr="007275DF" w14:paraId="3E27BCA0" w14:textId="77777777" w:rsidTr="00D00DFE">
        <w:trPr>
          <w:cantSplit/>
          <w:trHeight w:val="208"/>
        </w:trPr>
        <w:tc>
          <w:tcPr>
            <w:tcW w:w="2117" w:type="dxa"/>
          </w:tcPr>
          <w:p w14:paraId="67A7C008" w14:textId="77777777" w:rsidR="009F3451" w:rsidRPr="007275DF" w:rsidRDefault="009F3451" w:rsidP="00D00DFE">
            <w:pPr>
              <w:pStyle w:val="TAL"/>
              <w:rPr>
                <w:rFonts w:cs="Arial"/>
              </w:rPr>
            </w:pPr>
            <w:r w:rsidRPr="007275DF">
              <w:rPr>
                <w:rFonts w:cs="Arial"/>
              </w:rPr>
              <w:t>T1</w:t>
            </w:r>
          </w:p>
        </w:tc>
        <w:tc>
          <w:tcPr>
            <w:tcW w:w="596" w:type="dxa"/>
          </w:tcPr>
          <w:p w14:paraId="297ED956" w14:textId="77777777" w:rsidR="009F3451" w:rsidRPr="007275DF" w:rsidRDefault="009F3451" w:rsidP="00D00DFE">
            <w:pPr>
              <w:pStyle w:val="TAC"/>
            </w:pPr>
            <w:r w:rsidRPr="007275DF">
              <w:t>s</w:t>
            </w:r>
          </w:p>
        </w:tc>
        <w:tc>
          <w:tcPr>
            <w:tcW w:w="1251" w:type="dxa"/>
          </w:tcPr>
          <w:p w14:paraId="02647756" w14:textId="77777777" w:rsidR="009F3451" w:rsidRPr="007275DF" w:rsidRDefault="009F3451" w:rsidP="00D00DFE">
            <w:pPr>
              <w:pStyle w:val="TAC"/>
            </w:pPr>
            <w:r w:rsidRPr="007275DF">
              <w:t>Config 1,2,3</w:t>
            </w:r>
          </w:p>
        </w:tc>
        <w:tc>
          <w:tcPr>
            <w:tcW w:w="2505" w:type="dxa"/>
            <w:gridSpan w:val="4"/>
          </w:tcPr>
          <w:p w14:paraId="6342CF78" w14:textId="77777777" w:rsidR="009F3451" w:rsidRPr="007275DF" w:rsidRDefault="009F3451" w:rsidP="00D00DFE">
            <w:pPr>
              <w:pStyle w:val="TAC"/>
            </w:pPr>
            <w:r w:rsidRPr="007275DF">
              <w:t>5</w:t>
            </w:r>
          </w:p>
        </w:tc>
        <w:tc>
          <w:tcPr>
            <w:tcW w:w="3072" w:type="dxa"/>
          </w:tcPr>
          <w:p w14:paraId="151E1567" w14:textId="77777777" w:rsidR="009F3451" w:rsidRPr="007275DF" w:rsidRDefault="009F3451" w:rsidP="00D00DFE">
            <w:pPr>
              <w:pStyle w:val="TAL"/>
              <w:rPr>
                <w:rFonts w:cs="Arial"/>
              </w:rPr>
            </w:pPr>
          </w:p>
        </w:tc>
      </w:tr>
      <w:tr w:rsidR="009F3451" w:rsidRPr="007275DF" w14:paraId="61277960" w14:textId="77777777" w:rsidTr="00D00DFE">
        <w:trPr>
          <w:cantSplit/>
          <w:trHeight w:val="208"/>
        </w:trPr>
        <w:tc>
          <w:tcPr>
            <w:tcW w:w="2117" w:type="dxa"/>
          </w:tcPr>
          <w:p w14:paraId="157C2669" w14:textId="77777777" w:rsidR="009F3451" w:rsidRPr="007275DF" w:rsidRDefault="009F3451" w:rsidP="00D00DFE">
            <w:pPr>
              <w:pStyle w:val="TAL"/>
              <w:rPr>
                <w:rFonts w:cs="Arial"/>
              </w:rPr>
            </w:pPr>
            <w:r w:rsidRPr="007275DF">
              <w:rPr>
                <w:rFonts w:cs="Arial"/>
              </w:rPr>
              <w:t>T2</w:t>
            </w:r>
          </w:p>
        </w:tc>
        <w:tc>
          <w:tcPr>
            <w:tcW w:w="596" w:type="dxa"/>
          </w:tcPr>
          <w:p w14:paraId="56DA4D47" w14:textId="77777777" w:rsidR="009F3451" w:rsidRPr="007275DF" w:rsidRDefault="009F3451" w:rsidP="00D00DFE">
            <w:pPr>
              <w:pStyle w:val="TAC"/>
            </w:pPr>
            <w:r w:rsidRPr="007275DF">
              <w:t>s</w:t>
            </w:r>
          </w:p>
        </w:tc>
        <w:tc>
          <w:tcPr>
            <w:tcW w:w="1251" w:type="dxa"/>
          </w:tcPr>
          <w:p w14:paraId="0FD39368" w14:textId="77777777" w:rsidR="009F3451" w:rsidRPr="007275DF" w:rsidRDefault="009F3451" w:rsidP="00D00DFE">
            <w:pPr>
              <w:pStyle w:val="TAC"/>
            </w:pPr>
            <w:r w:rsidRPr="007275DF">
              <w:t>Config 1,2,3</w:t>
            </w:r>
          </w:p>
        </w:tc>
        <w:tc>
          <w:tcPr>
            <w:tcW w:w="626" w:type="dxa"/>
          </w:tcPr>
          <w:p w14:paraId="42CAC4DD" w14:textId="77777777" w:rsidR="009F3451" w:rsidRPr="007275DF" w:rsidRDefault="009F3451" w:rsidP="00D00DFE">
            <w:pPr>
              <w:pStyle w:val="TAC"/>
            </w:pPr>
            <w:del w:id="1012" w:author="Author">
              <w:r w:rsidRPr="007275DF" w:rsidDel="00F60824">
                <w:delText>[1.1]</w:delText>
              </w:r>
            </w:del>
            <w:ins w:id="1013" w:author="Author">
              <w:r>
                <w:t>3</w:t>
              </w:r>
            </w:ins>
          </w:p>
        </w:tc>
        <w:tc>
          <w:tcPr>
            <w:tcW w:w="626" w:type="dxa"/>
          </w:tcPr>
          <w:p w14:paraId="77EF2215" w14:textId="77777777" w:rsidR="009F3451" w:rsidRPr="007275DF" w:rsidRDefault="009F3451" w:rsidP="00D00DFE">
            <w:pPr>
              <w:pStyle w:val="TAC"/>
            </w:pPr>
            <w:del w:id="1014" w:author="Author">
              <w:r w:rsidRPr="007275DF" w:rsidDel="00F60824">
                <w:delText>[11]</w:delText>
              </w:r>
            </w:del>
            <w:ins w:id="1015" w:author="Author">
              <w:r>
                <w:t>20</w:t>
              </w:r>
            </w:ins>
          </w:p>
        </w:tc>
        <w:tc>
          <w:tcPr>
            <w:tcW w:w="626" w:type="dxa"/>
          </w:tcPr>
          <w:p w14:paraId="2BFB6AA1" w14:textId="77777777" w:rsidR="009F3451" w:rsidRPr="007275DF" w:rsidRDefault="009F3451" w:rsidP="00D00DFE">
            <w:pPr>
              <w:pStyle w:val="TAC"/>
            </w:pPr>
            <w:del w:id="1016" w:author="Author">
              <w:r w:rsidRPr="007275DF" w:rsidDel="00F60824">
                <w:delText>[1.1]</w:delText>
              </w:r>
            </w:del>
            <w:ins w:id="1017" w:author="Author">
              <w:r>
                <w:t>3</w:t>
              </w:r>
            </w:ins>
          </w:p>
        </w:tc>
        <w:tc>
          <w:tcPr>
            <w:tcW w:w="627" w:type="dxa"/>
          </w:tcPr>
          <w:p w14:paraId="673664A6" w14:textId="77777777" w:rsidR="009F3451" w:rsidRPr="007275DF" w:rsidRDefault="009F3451" w:rsidP="00D00DFE">
            <w:pPr>
              <w:pStyle w:val="TAC"/>
            </w:pPr>
            <w:del w:id="1018" w:author="Author">
              <w:r w:rsidRPr="007275DF" w:rsidDel="00F60824">
                <w:delText>[11]</w:delText>
              </w:r>
            </w:del>
            <w:ins w:id="1019" w:author="Author">
              <w:r>
                <w:t>20</w:t>
              </w:r>
            </w:ins>
          </w:p>
        </w:tc>
        <w:tc>
          <w:tcPr>
            <w:tcW w:w="3072" w:type="dxa"/>
          </w:tcPr>
          <w:p w14:paraId="2CC01D0E" w14:textId="77777777" w:rsidR="009F3451" w:rsidRPr="007275DF" w:rsidRDefault="009F3451" w:rsidP="00D00DFE">
            <w:pPr>
              <w:pStyle w:val="TAL"/>
              <w:rPr>
                <w:rFonts w:cs="Arial"/>
              </w:rPr>
            </w:pPr>
          </w:p>
        </w:tc>
      </w:tr>
    </w:tbl>
    <w:p w14:paraId="4268492B" w14:textId="77777777" w:rsidR="009F3451" w:rsidRPr="007275DF" w:rsidRDefault="009F3451" w:rsidP="009F3451"/>
    <w:p w14:paraId="35CBC2AD" w14:textId="77777777" w:rsidR="009F3451" w:rsidRPr="007275DF" w:rsidRDefault="009F3451" w:rsidP="009F3451">
      <w:pPr>
        <w:pStyle w:val="TH"/>
      </w:pPr>
      <w:r w:rsidRPr="007275DF">
        <w:t>Table A.11.5.2.10.1-3: Cell specific test parameters for SA inter-frequency event triggered reporting for FR1 with CCA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218"/>
        <w:gridCol w:w="1313"/>
        <w:gridCol w:w="772"/>
        <w:gridCol w:w="1386"/>
        <w:gridCol w:w="492"/>
        <w:gridCol w:w="492"/>
        <w:gridCol w:w="516"/>
        <w:gridCol w:w="516"/>
        <w:gridCol w:w="468"/>
        <w:gridCol w:w="468"/>
        <w:gridCol w:w="605"/>
        <w:gridCol w:w="606"/>
        <w:tblGridChange w:id="1020">
          <w:tblGrid>
            <w:gridCol w:w="1094"/>
            <w:gridCol w:w="218"/>
            <w:gridCol w:w="1313"/>
            <w:gridCol w:w="772"/>
            <w:gridCol w:w="1386"/>
            <w:gridCol w:w="492"/>
            <w:gridCol w:w="492"/>
            <w:gridCol w:w="516"/>
            <w:gridCol w:w="516"/>
            <w:gridCol w:w="468"/>
            <w:gridCol w:w="468"/>
            <w:gridCol w:w="605"/>
            <w:gridCol w:w="606"/>
          </w:tblGrid>
        </w:tblGridChange>
      </w:tblGrid>
      <w:tr w:rsidR="009F3451" w:rsidRPr="007275DF" w14:paraId="647E2759" w14:textId="77777777" w:rsidTr="00D00DFE">
        <w:trPr>
          <w:cantSplit/>
          <w:trHeight w:val="150"/>
        </w:trPr>
        <w:tc>
          <w:tcPr>
            <w:tcW w:w="2625" w:type="dxa"/>
            <w:gridSpan w:val="3"/>
            <w:vMerge w:val="restart"/>
            <w:tcBorders>
              <w:top w:val="single" w:sz="4" w:space="0" w:color="auto"/>
              <w:left w:val="single" w:sz="4" w:space="0" w:color="auto"/>
            </w:tcBorders>
          </w:tcPr>
          <w:p w14:paraId="64F82855" w14:textId="77777777" w:rsidR="009F3451" w:rsidRPr="007275DF" w:rsidRDefault="009F3451" w:rsidP="00D00DFE">
            <w:pPr>
              <w:pStyle w:val="TAH"/>
              <w:rPr>
                <w:rFonts w:cs="Arial"/>
              </w:rPr>
            </w:pPr>
            <w:r w:rsidRPr="007275DF">
              <w:t>Parameter</w:t>
            </w:r>
          </w:p>
        </w:tc>
        <w:tc>
          <w:tcPr>
            <w:tcW w:w="772" w:type="dxa"/>
            <w:vMerge w:val="restart"/>
            <w:tcBorders>
              <w:top w:val="single" w:sz="4" w:space="0" w:color="auto"/>
            </w:tcBorders>
          </w:tcPr>
          <w:p w14:paraId="1F303BA4" w14:textId="77777777" w:rsidR="009F3451" w:rsidRPr="007275DF" w:rsidRDefault="009F3451" w:rsidP="00D00DFE">
            <w:pPr>
              <w:pStyle w:val="TAH"/>
              <w:rPr>
                <w:rFonts w:cs="Arial"/>
              </w:rPr>
            </w:pPr>
            <w:r w:rsidRPr="007275DF">
              <w:t>Unit</w:t>
            </w:r>
          </w:p>
        </w:tc>
        <w:tc>
          <w:tcPr>
            <w:tcW w:w="1386" w:type="dxa"/>
            <w:vMerge w:val="restart"/>
            <w:tcBorders>
              <w:top w:val="single" w:sz="4" w:space="0" w:color="auto"/>
            </w:tcBorders>
          </w:tcPr>
          <w:p w14:paraId="186CD899" w14:textId="77777777" w:rsidR="009F3451" w:rsidRPr="007275DF" w:rsidRDefault="009F3451" w:rsidP="00D00DFE">
            <w:pPr>
              <w:pStyle w:val="TAH"/>
            </w:pPr>
            <w:r w:rsidRPr="007275DF">
              <w:rPr>
                <w:rFonts w:cs="Arial"/>
              </w:rPr>
              <w:t>Test configuration</w:t>
            </w:r>
          </w:p>
        </w:tc>
        <w:tc>
          <w:tcPr>
            <w:tcW w:w="2016" w:type="dxa"/>
            <w:gridSpan w:val="4"/>
            <w:tcBorders>
              <w:top w:val="single" w:sz="4" w:space="0" w:color="auto"/>
            </w:tcBorders>
          </w:tcPr>
          <w:p w14:paraId="22BE2D24" w14:textId="77777777" w:rsidR="009F3451" w:rsidRPr="007275DF" w:rsidRDefault="009F3451" w:rsidP="00D00DFE">
            <w:pPr>
              <w:pStyle w:val="TAH"/>
              <w:rPr>
                <w:rFonts w:cs="Arial"/>
              </w:rPr>
            </w:pPr>
            <w:r w:rsidRPr="007275DF">
              <w:t>Cell 1</w:t>
            </w:r>
          </w:p>
        </w:tc>
        <w:tc>
          <w:tcPr>
            <w:tcW w:w="2147" w:type="dxa"/>
            <w:gridSpan w:val="4"/>
            <w:tcBorders>
              <w:top w:val="single" w:sz="4" w:space="0" w:color="auto"/>
              <w:right w:val="single" w:sz="4" w:space="0" w:color="auto"/>
            </w:tcBorders>
          </w:tcPr>
          <w:p w14:paraId="74D68375" w14:textId="77777777" w:rsidR="009F3451" w:rsidRPr="007275DF" w:rsidRDefault="009F3451" w:rsidP="00D00DFE">
            <w:pPr>
              <w:pStyle w:val="TAH"/>
              <w:rPr>
                <w:rFonts w:cs="Arial"/>
              </w:rPr>
            </w:pPr>
            <w:r w:rsidRPr="007275DF">
              <w:t>Cell 2</w:t>
            </w:r>
          </w:p>
        </w:tc>
      </w:tr>
      <w:tr w:rsidR="009F3451" w:rsidRPr="007275DF" w14:paraId="7A5C5FE7" w14:textId="77777777" w:rsidTr="00D00DFE">
        <w:trPr>
          <w:cantSplit/>
          <w:trHeight w:val="150"/>
        </w:trPr>
        <w:tc>
          <w:tcPr>
            <w:tcW w:w="2625" w:type="dxa"/>
            <w:gridSpan w:val="3"/>
            <w:vMerge/>
            <w:tcBorders>
              <w:left w:val="single" w:sz="4" w:space="0" w:color="auto"/>
              <w:bottom w:val="single" w:sz="4" w:space="0" w:color="auto"/>
            </w:tcBorders>
          </w:tcPr>
          <w:p w14:paraId="56B8674F" w14:textId="77777777" w:rsidR="009F3451" w:rsidRPr="007275DF" w:rsidRDefault="009F3451" w:rsidP="00D00DFE">
            <w:pPr>
              <w:pStyle w:val="TAH"/>
              <w:rPr>
                <w:rFonts w:cs="Arial"/>
              </w:rPr>
            </w:pPr>
          </w:p>
        </w:tc>
        <w:tc>
          <w:tcPr>
            <w:tcW w:w="772" w:type="dxa"/>
            <w:vMerge/>
            <w:tcBorders>
              <w:bottom w:val="single" w:sz="4" w:space="0" w:color="auto"/>
            </w:tcBorders>
          </w:tcPr>
          <w:p w14:paraId="7B6023B4" w14:textId="77777777" w:rsidR="009F3451" w:rsidRPr="007275DF" w:rsidRDefault="009F3451" w:rsidP="00D00DFE">
            <w:pPr>
              <w:pStyle w:val="TAH"/>
              <w:rPr>
                <w:rFonts w:cs="Arial"/>
              </w:rPr>
            </w:pPr>
          </w:p>
        </w:tc>
        <w:tc>
          <w:tcPr>
            <w:tcW w:w="1386" w:type="dxa"/>
            <w:vMerge/>
            <w:tcBorders>
              <w:bottom w:val="single" w:sz="4" w:space="0" w:color="auto"/>
            </w:tcBorders>
          </w:tcPr>
          <w:p w14:paraId="3246A0B6" w14:textId="77777777" w:rsidR="009F3451" w:rsidRPr="007275DF" w:rsidRDefault="009F3451" w:rsidP="00D00DFE">
            <w:pPr>
              <w:pStyle w:val="TAH"/>
            </w:pPr>
          </w:p>
        </w:tc>
        <w:tc>
          <w:tcPr>
            <w:tcW w:w="492" w:type="dxa"/>
            <w:tcBorders>
              <w:bottom w:val="single" w:sz="4" w:space="0" w:color="auto"/>
            </w:tcBorders>
          </w:tcPr>
          <w:p w14:paraId="5A902462" w14:textId="77777777" w:rsidR="009F3451" w:rsidRPr="007275DF" w:rsidRDefault="009F3451" w:rsidP="00D00DFE">
            <w:pPr>
              <w:pStyle w:val="TAH"/>
              <w:rPr>
                <w:rFonts w:cs="Arial"/>
              </w:rPr>
            </w:pPr>
            <w:r w:rsidRPr="007275DF">
              <w:t>T1</w:t>
            </w:r>
          </w:p>
        </w:tc>
        <w:tc>
          <w:tcPr>
            <w:tcW w:w="492" w:type="dxa"/>
            <w:tcBorders>
              <w:bottom w:val="single" w:sz="4" w:space="0" w:color="auto"/>
            </w:tcBorders>
          </w:tcPr>
          <w:p w14:paraId="66D09B44" w14:textId="77777777" w:rsidR="009F3451" w:rsidRPr="007275DF" w:rsidRDefault="009F3451" w:rsidP="00D00DFE">
            <w:pPr>
              <w:pStyle w:val="TAH"/>
              <w:rPr>
                <w:rFonts w:cs="Arial"/>
              </w:rPr>
            </w:pPr>
            <w:r w:rsidRPr="007275DF">
              <w:t>T2</w:t>
            </w:r>
          </w:p>
        </w:tc>
        <w:tc>
          <w:tcPr>
            <w:tcW w:w="516" w:type="dxa"/>
            <w:tcBorders>
              <w:bottom w:val="single" w:sz="4" w:space="0" w:color="auto"/>
            </w:tcBorders>
          </w:tcPr>
          <w:p w14:paraId="6BE16D79" w14:textId="77777777" w:rsidR="009F3451" w:rsidRPr="007275DF" w:rsidRDefault="009F3451" w:rsidP="00D00DFE">
            <w:pPr>
              <w:pStyle w:val="TAH"/>
              <w:rPr>
                <w:rFonts w:cs="Arial"/>
              </w:rPr>
            </w:pPr>
            <w:r w:rsidRPr="007275DF">
              <w:t>T3</w:t>
            </w:r>
          </w:p>
        </w:tc>
        <w:tc>
          <w:tcPr>
            <w:tcW w:w="516" w:type="dxa"/>
            <w:tcBorders>
              <w:bottom w:val="single" w:sz="4" w:space="0" w:color="auto"/>
            </w:tcBorders>
          </w:tcPr>
          <w:p w14:paraId="423198C4" w14:textId="77777777" w:rsidR="009F3451" w:rsidRPr="007275DF" w:rsidRDefault="009F3451" w:rsidP="00D00DFE">
            <w:pPr>
              <w:pStyle w:val="TAH"/>
              <w:rPr>
                <w:rFonts w:cs="Arial"/>
              </w:rPr>
            </w:pPr>
            <w:r w:rsidRPr="007275DF">
              <w:rPr>
                <w:rFonts w:cs="Arial"/>
              </w:rPr>
              <w:t>T4</w:t>
            </w:r>
          </w:p>
        </w:tc>
        <w:tc>
          <w:tcPr>
            <w:tcW w:w="468" w:type="dxa"/>
            <w:tcBorders>
              <w:bottom w:val="single" w:sz="4" w:space="0" w:color="auto"/>
            </w:tcBorders>
          </w:tcPr>
          <w:p w14:paraId="03BE80EE" w14:textId="77777777" w:rsidR="009F3451" w:rsidRPr="007275DF" w:rsidRDefault="009F3451" w:rsidP="00D00DFE">
            <w:pPr>
              <w:pStyle w:val="TAH"/>
              <w:rPr>
                <w:rFonts w:cs="Arial"/>
              </w:rPr>
            </w:pPr>
            <w:r w:rsidRPr="007275DF">
              <w:t>T1</w:t>
            </w:r>
          </w:p>
        </w:tc>
        <w:tc>
          <w:tcPr>
            <w:tcW w:w="468" w:type="dxa"/>
            <w:tcBorders>
              <w:bottom w:val="single" w:sz="4" w:space="0" w:color="auto"/>
            </w:tcBorders>
          </w:tcPr>
          <w:p w14:paraId="3E64E940" w14:textId="77777777" w:rsidR="009F3451" w:rsidRPr="007275DF" w:rsidRDefault="009F3451" w:rsidP="00D00DFE">
            <w:pPr>
              <w:pStyle w:val="TAH"/>
              <w:rPr>
                <w:rFonts w:cs="Arial"/>
              </w:rPr>
            </w:pPr>
            <w:r w:rsidRPr="007275DF">
              <w:rPr>
                <w:rFonts w:cs="Arial"/>
              </w:rPr>
              <w:t>T2</w:t>
            </w:r>
          </w:p>
        </w:tc>
        <w:tc>
          <w:tcPr>
            <w:tcW w:w="605" w:type="dxa"/>
            <w:tcBorders>
              <w:bottom w:val="single" w:sz="4" w:space="0" w:color="auto"/>
            </w:tcBorders>
          </w:tcPr>
          <w:p w14:paraId="40551E55" w14:textId="77777777" w:rsidR="009F3451" w:rsidRPr="007275DF" w:rsidRDefault="009F3451" w:rsidP="00D00DFE">
            <w:pPr>
              <w:pStyle w:val="TAH"/>
              <w:rPr>
                <w:rFonts w:cs="Arial"/>
              </w:rPr>
            </w:pPr>
            <w:r w:rsidRPr="007275DF">
              <w:t>T3</w:t>
            </w:r>
          </w:p>
        </w:tc>
        <w:tc>
          <w:tcPr>
            <w:tcW w:w="606" w:type="dxa"/>
            <w:tcBorders>
              <w:bottom w:val="single" w:sz="4" w:space="0" w:color="auto"/>
            </w:tcBorders>
          </w:tcPr>
          <w:p w14:paraId="1C7973CE" w14:textId="77777777" w:rsidR="009F3451" w:rsidRPr="007275DF" w:rsidRDefault="009F3451" w:rsidP="00D00DFE">
            <w:pPr>
              <w:pStyle w:val="TAH"/>
              <w:rPr>
                <w:rFonts w:cs="Arial"/>
              </w:rPr>
            </w:pPr>
            <w:r w:rsidRPr="007275DF">
              <w:rPr>
                <w:rFonts w:cs="Arial"/>
              </w:rPr>
              <w:t>T4</w:t>
            </w:r>
          </w:p>
        </w:tc>
      </w:tr>
      <w:tr w:rsidR="009F3451" w:rsidRPr="007275DF" w14:paraId="2A5C7D64" w14:textId="77777777" w:rsidTr="00D00DFE">
        <w:trPr>
          <w:cantSplit/>
          <w:trHeight w:val="292"/>
        </w:trPr>
        <w:tc>
          <w:tcPr>
            <w:tcW w:w="2625" w:type="dxa"/>
            <w:gridSpan w:val="3"/>
            <w:tcBorders>
              <w:left w:val="single" w:sz="4" w:space="0" w:color="auto"/>
              <w:bottom w:val="single" w:sz="4" w:space="0" w:color="auto"/>
            </w:tcBorders>
          </w:tcPr>
          <w:p w14:paraId="44D8185B" w14:textId="77777777" w:rsidR="009F3451" w:rsidRPr="007275DF" w:rsidRDefault="009F3451" w:rsidP="00D00DFE">
            <w:pPr>
              <w:pStyle w:val="TAL"/>
              <w:rPr>
                <w:lang w:val="it-IT"/>
              </w:rPr>
            </w:pPr>
            <w:r w:rsidRPr="007275DF">
              <w:rPr>
                <w:lang w:val="it-IT"/>
              </w:rPr>
              <w:t>NR RF Channel Number</w:t>
            </w:r>
          </w:p>
        </w:tc>
        <w:tc>
          <w:tcPr>
            <w:tcW w:w="772" w:type="dxa"/>
            <w:tcBorders>
              <w:bottom w:val="single" w:sz="4" w:space="0" w:color="auto"/>
            </w:tcBorders>
          </w:tcPr>
          <w:p w14:paraId="312B2337" w14:textId="77777777" w:rsidR="009F3451" w:rsidRPr="007275DF" w:rsidRDefault="009F3451" w:rsidP="00D00DFE">
            <w:pPr>
              <w:pStyle w:val="TAC"/>
              <w:rPr>
                <w:lang w:val="it-IT"/>
              </w:rPr>
            </w:pPr>
          </w:p>
        </w:tc>
        <w:tc>
          <w:tcPr>
            <w:tcW w:w="1386" w:type="dxa"/>
            <w:tcBorders>
              <w:bottom w:val="single" w:sz="4" w:space="0" w:color="auto"/>
            </w:tcBorders>
          </w:tcPr>
          <w:p w14:paraId="5EF2CBBF" w14:textId="77777777" w:rsidR="009F3451" w:rsidRPr="007275DF" w:rsidRDefault="009F3451" w:rsidP="00D00DFE">
            <w:pPr>
              <w:pStyle w:val="TAC"/>
              <w:rPr>
                <w:rFonts w:cs="v4.2.0"/>
              </w:rPr>
            </w:pPr>
            <w:r w:rsidRPr="007275DF">
              <w:t>Config 1,2,3</w:t>
            </w:r>
          </w:p>
        </w:tc>
        <w:tc>
          <w:tcPr>
            <w:tcW w:w="2016" w:type="dxa"/>
            <w:gridSpan w:val="4"/>
            <w:tcBorders>
              <w:bottom w:val="single" w:sz="4" w:space="0" w:color="auto"/>
            </w:tcBorders>
          </w:tcPr>
          <w:p w14:paraId="237F4544" w14:textId="77777777" w:rsidR="009F3451" w:rsidRPr="007275DF" w:rsidRDefault="009F3451" w:rsidP="00D00DFE">
            <w:pPr>
              <w:pStyle w:val="TAC"/>
            </w:pPr>
            <w:r w:rsidRPr="007275DF">
              <w:rPr>
                <w:rFonts w:cs="v4.2.0"/>
              </w:rPr>
              <w:t>1</w:t>
            </w:r>
          </w:p>
        </w:tc>
        <w:tc>
          <w:tcPr>
            <w:tcW w:w="2147" w:type="dxa"/>
            <w:gridSpan w:val="4"/>
            <w:tcBorders>
              <w:bottom w:val="single" w:sz="4" w:space="0" w:color="auto"/>
            </w:tcBorders>
          </w:tcPr>
          <w:p w14:paraId="6491043D" w14:textId="77777777" w:rsidR="009F3451" w:rsidRPr="007275DF" w:rsidRDefault="009F3451" w:rsidP="00D00DFE">
            <w:pPr>
              <w:pStyle w:val="TAC"/>
            </w:pPr>
            <w:r w:rsidRPr="007275DF">
              <w:rPr>
                <w:rFonts w:cs="v4.2.0"/>
              </w:rPr>
              <w:t>2</w:t>
            </w:r>
          </w:p>
        </w:tc>
      </w:tr>
      <w:tr w:rsidR="009F3451" w:rsidRPr="007275DF" w14:paraId="39CC41B9" w14:textId="77777777" w:rsidTr="00D00DFE">
        <w:trPr>
          <w:cantSplit/>
          <w:trHeight w:val="150"/>
        </w:trPr>
        <w:tc>
          <w:tcPr>
            <w:tcW w:w="2625" w:type="dxa"/>
            <w:gridSpan w:val="3"/>
            <w:vMerge w:val="restart"/>
            <w:tcBorders>
              <w:left w:val="single" w:sz="4" w:space="0" w:color="auto"/>
            </w:tcBorders>
          </w:tcPr>
          <w:p w14:paraId="39432804" w14:textId="77777777" w:rsidR="009F3451" w:rsidRPr="007275DF" w:rsidRDefault="009F3451" w:rsidP="00D00DFE">
            <w:pPr>
              <w:pStyle w:val="TAL"/>
              <w:rPr>
                <w:lang w:val="en-US"/>
              </w:rPr>
            </w:pPr>
            <w:r w:rsidRPr="007275DF">
              <w:rPr>
                <w:lang w:val="en-US"/>
              </w:rPr>
              <w:t>Duplex mode</w:t>
            </w:r>
          </w:p>
        </w:tc>
        <w:tc>
          <w:tcPr>
            <w:tcW w:w="772" w:type="dxa"/>
          </w:tcPr>
          <w:p w14:paraId="6062EE41"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4E5B146C" w14:textId="77777777" w:rsidR="009F3451" w:rsidRPr="007275DF" w:rsidRDefault="009F3451" w:rsidP="00D00DFE">
            <w:pPr>
              <w:pStyle w:val="TAC"/>
              <w:rPr>
                <w:lang w:val="en-US"/>
              </w:rPr>
            </w:pPr>
            <w:r w:rsidRPr="007275DF">
              <w:t>Config 1</w:t>
            </w:r>
          </w:p>
        </w:tc>
        <w:tc>
          <w:tcPr>
            <w:tcW w:w="2016" w:type="dxa"/>
            <w:gridSpan w:val="4"/>
            <w:tcBorders>
              <w:bottom w:val="single" w:sz="4" w:space="0" w:color="auto"/>
            </w:tcBorders>
          </w:tcPr>
          <w:p w14:paraId="172B40CA" w14:textId="77777777" w:rsidR="009F3451" w:rsidRPr="007275DF" w:rsidRDefault="009F3451" w:rsidP="00D00DFE">
            <w:pPr>
              <w:pStyle w:val="TAC"/>
              <w:rPr>
                <w:lang w:val="en-US"/>
              </w:rPr>
            </w:pPr>
            <w:r w:rsidRPr="007275DF">
              <w:rPr>
                <w:lang w:val="en-US"/>
              </w:rPr>
              <w:t>TDD</w:t>
            </w:r>
          </w:p>
        </w:tc>
        <w:tc>
          <w:tcPr>
            <w:tcW w:w="2147" w:type="dxa"/>
            <w:gridSpan w:val="4"/>
            <w:tcBorders>
              <w:bottom w:val="single" w:sz="4" w:space="0" w:color="auto"/>
            </w:tcBorders>
          </w:tcPr>
          <w:p w14:paraId="716138C8" w14:textId="77777777" w:rsidR="009F3451" w:rsidRPr="007275DF" w:rsidRDefault="009F3451" w:rsidP="00D00DFE">
            <w:pPr>
              <w:pStyle w:val="TAC"/>
              <w:rPr>
                <w:lang w:val="en-US"/>
              </w:rPr>
            </w:pPr>
            <w:r w:rsidRPr="007275DF">
              <w:rPr>
                <w:lang w:val="en-US"/>
              </w:rPr>
              <w:t>FDD</w:t>
            </w:r>
          </w:p>
        </w:tc>
      </w:tr>
      <w:tr w:rsidR="009F3451" w:rsidRPr="007275DF" w14:paraId="4ECC5183" w14:textId="77777777" w:rsidTr="00D00DFE">
        <w:trPr>
          <w:cantSplit/>
          <w:trHeight w:val="150"/>
        </w:trPr>
        <w:tc>
          <w:tcPr>
            <w:tcW w:w="2625" w:type="dxa"/>
            <w:gridSpan w:val="3"/>
            <w:vMerge/>
            <w:tcBorders>
              <w:left w:val="single" w:sz="4" w:space="0" w:color="auto"/>
            </w:tcBorders>
          </w:tcPr>
          <w:p w14:paraId="6C0233CA" w14:textId="77777777" w:rsidR="009F3451" w:rsidRPr="007275DF" w:rsidRDefault="009F3451" w:rsidP="00D00DFE">
            <w:pPr>
              <w:pStyle w:val="TAL"/>
              <w:rPr>
                <w:bCs/>
              </w:rPr>
            </w:pPr>
          </w:p>
        </w:tc>
        <w:tc>
          <w:tcPr>
            <w:tcW w:w="772" w:type="dxa"/>
          </w:tcPr>
          <w:p w14:paraId="2B89C791"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5FB9D0D4" w14:textId="77777777" w:rsidR="009F3451" w:rsidRPr="007275DF" w:rsidRDefault="009F3451" w:rsidP="00D00DFE">
            <w:pPr>
              <w:pStyle w:val="TAC"/>
              <w:rPr>
                <w:lang w:val="en-US"/>
              </w:rPr>
            </w:pPr>
            <w:r w:rsidRPr="007275DF">
              <w:t>Config 2,3</w:t>
            </w:r>
          </w:p>
        </w:tc>
        <w:tc>
          <w:tcPr>
            <w:tcW w:w="2016" w:type="dxa"/>
            <w:gridSpan w:val="4"/>
            <w:tcBorders>
              <w:bottom w:val="single" w:sz="4" w:space="0" w:color="auto"/>
            </w:tcBorders>
          </w:tcPr>
          <w:p w14:paraId="768D35F8" w14:textId="77777777" w:rsidR="009F3451" w:rsidRPr="007275DF" w:rsidRDefault="009F3451" w:rsidP="00D00DFE">
            <w:pPr>
              <w:pStyle w:val="TAC"/>
              <w:rPr>
                <w:lang w:val="en-US"/>
              </w:rPr>
            </w:pPr>
            <w:r w:rsidRPr="007275DF">
              <w:rPr>
                <w:lang w:val="en-US"/>
              </w:rPr>
              <w:t>TDD</w:t>
            </w:r>
          </w:p>
        </w:tc>
        <w:tc>
          <w:tcPr>
            <w:tcW w:w="2147" w:type="dxa"/>
            <w:gridSpan w:val="4"/>
            <w:tcBorders>
              <w:bottom w:val="single" w:sz="4" w:space="0" w:color="auto"/>
            </w:tcBorders>
          </w:tcPr>
          <w:p w14:paraId="225C6CF2" w14:textId="77777777" w:rsidR="009F3451" w:rsidRPr="007275DF" w:rsidRDefault="009F3451" w:rsidP="00D00DFE">
            <w:pPr>
              <w:pStyle w:val="TAC"/>
              <w:rPr>
                <w:lang w:val="en-US"/>
              </w:rPr>
            </w:pPr>
            <w:r w:rsidRPr="007275DF">
              <w:rPr>
                <w:lang w:val="en-US"/>
              </w:rPr>
              <w:t>TDD</w:t>
            </w:r>
          </w:p>
        </w:tc>
      </w:tr>
      <w:tr w:rsidR="009F3451" w:rsidRPr="007275DF" w14:paraId="4D9BDEE2" w14:textId="77777777" w:rsidTr="00D00DFE">
        <w:trPr>
          <w:cantSplit/>
          <w:trHeight w:val="150"/>
        </w:trPr>
        <w:tc>
          <w:tcPr>
            <w:tcW w:w="2625" w:type="dxa"/>
            <w:gridSpan w:val="3"/>
            <w:vMerge w:val="restart"/>
            <w:tcBorders>
              <w:left w:val="single" w:sz="4" w:space="0" w:color="auto"/>
            </w:tcBorders>
          </w:tcPr>
          <w:p w14:paraId="0F5FE104" w14:textId="77777777" w:rsidR="009F3451" w:rsidRPr="007275DF" w:rsidRDefault="009F3451" w:rsidP="00D00DFE">
            <w:pPr>
              <w:pStyle w:val="TAL"/>
              <w:rPr>
                <w:bCs/>
              </w:rPr>
            </w:pPr>
            <w:r w:rsidRPr="007275DF">
              <w:rPr>
                <w:bCs/>
              </w:rPr>
              <w:t>TDD configuration</w:t>
            </w:r>
          </w:p>
        </w:tc>
        <w:tc>
          <w:tcPr>
            <w:tcW w:w="772" w:type="dxa"/>
          </w:tcPr>
          <w:p w14:paraId="6C48026F"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21924E11" w14:textId="77777777" w:rsidR="009F3451" w:rsidRPr="007275DF" w:rsidRDefault="009F3451" w:rsidP="00D00DFE">
            <w:pPr>
              <w:pStyle w:val="TAC"/>
            </w:pPr>
            <w:r w:rsidRPr="007275DF">
              <w:t>Config 1</w:t>
            </w:r>
          </w:p>
        </w:tc>
        <w:tc>
          <w:tcPr>
            <w:tcW w:w="2016" w:type="dxa"/>
            <w:gridSpan w:val="4"/>
            <w:tcBorders>
              <w:bottom w:val="single" w:sz="4" w:space="0" w:color="auto"/>
            </w:tcBorders>
          </w:tcPr>
          <w:p w14:paraId="04C9B1D4"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48B7C8B7" w14:textId="77777777" w:rsidR="009F3451" w:rsidRPr="007275DF" w:rsidRDefault="009F3451" w:rsidP="00D00DFE">
            <w:pPr>
              <w:pStyle w:val="TAC"/>
              <w:rPr>
                <w:lang w:val="en-US"/>
              </w:rPr>
            </w:pPr>
            <w:r w:rsidRPr="007275DF">
              <w:rPr>
                <w:lang w:val="en-US"/>
              </w:rPr>
              <w:t>Not Applicable</w:t>
            </w:r>
          </w:p>
        </w:tc>
      </w:tr>
      <w:tr w:rsidR="009F3451" w:rsidRPr="007275DF" w14:paraId="12E39EA4" w14:textId="77777777" w:rsidTr="00D00DFE">
        <w:trPr>
          <w:cantSplit/>
          <w:trHeight w:val="150"/>
        </w:trPr>
        <w:tc>
          <w:tcPr>
            <w:tcW w:w="2625" w:type="dxa"/>
            <w:gridSpan w:val="3"/>
            <w:vMerge/>
            <w:tcBorders>
              <w:left w:val="single" w:sz="4" w:space="0" w:color="auto"/>
            </w:tcBorders>
          </w:tcPr>
          <w:p w14:paraId="6FC26C19" w14:textId="77777777" w:rsidR="009F3451" w:rsidRPr="007275DF" w:rsidRDefault="009F3451" w:rsidP="00D00DFE">
            <w:pPr>
              <w:pStyle w:val="TAL"/>
              <w:rPr>
                <w:bCs/>
              </w:rPr>
            </w:pPr>
          </w:p>
        </w:tc>
        <w:tc>
          <w:tcPr>
            <w:tcW w:w="772" w:type="dxa"/>
          </w:tcPr>
          <w:p w14:paraId="10B9FFC9"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4A966982" w14:textId="77777777" w:rsidR="009F3451" w:rsidRPr="007275DF" w:rsidRDefault="009F3451" w:rsidP="00D00DFE">
            <w:pPr>
              <w:pStyle w:val="TAC"/>
            </w:pPr>
            <w:r w:rsidRPr="007275DF">
              <w:t>Config 2</w:t>
            </w:r>
          </w:p>
        </w:tc>
        <w:tc>
          <w:tcPr>
            <w:tcW w:w="2016" w:type="dxa"/>
            <w:gridSpan w:val="4"/>
            <w:tcBorders>
              <w:bottom w:val="single" w:sz="4" w:space="0" w:color="auto"/>
            </w:tcBorders>
          </w:tcPr>
          <w:p w14:paraId="075A6F81"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33746215" w14:textId="77777777" w:rsidR="009F3451" w:rsidRPr="007275DF" w:rsidRDefault="009F3451" w:rsidP="00D00DFE">
            <w:pPr>
              <w:pStyle w:val="TAC"/>
              <w:rPr>
                <w:lang w:val="en-US"/>
              </w:rPr>
            </w:pPr>
            <w:r w:rsidRPr="007275DF">
              <w:rPr>
                <w:lang w:val="en-US"/>
              </w:rPr>
              <w:t>TDDConf.1.1</w:t>
            </w:r>
          </w:p>
        </w:tc>
      </w:tr>
      <w:tr w:rsidR="009F3451" w:rsidRPr="007275DF" w14:paraId="78AE4F9E" w14:textId="77777777" w:rsidTr="00D00DFE">
        <w:trPr>
          <w:cantSplit/>
          <w:trHeight w:val="150"/>
        </w:trPr>
        <w:tc>
          <w:tcPr>
            <w:tcW w:w="2625" w:type="dxa"/>
            <w:gridSpan w:val="3"/>
            <w:vMerge/>
            <w:tcBorders>
              <w:left w:val="single" w:sz="4" w:space="0" w:color="auto"/>
            </w:tcBorders>
          </w:tcPr>
          <w:p w14:paraId="4149B958" w14:textId="77777777" w:rsidR="009F3451" w:rsidRPr="007275DF" w:rsidRDefault="009F3451" w:rsidP="00D00DFE">
            <w:pPr>
              <w:pStyle w:val="TAL"/>
              <w:rPr>
                <w:bCs/>
              </w:rPr>
            </w:pPr>
          </w:p>
        </w:tc>
        <w:tc>
          <w:tcPr>
            <w:tcW w:w="772" w:type="dxa"/>
          </w:tcPr>
          <w:p w14:paraId="44582E8C"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05FE98F0" w14:textId="77777777" w:rsidR="009F3451" w:rsidRPr="007275DF" w:rsidRDefault="009F3451" w:rsidP="00D00DFE">
            <w:pPr>
              <w:pStyle w:val="TAC"/>
            </w:pPr>
            <w:r w:rsidRPr="007275DF">
              <w:t>Config 3</w:t>
            </w:r>
          </w:p>
        </w:tc>
        <w:tc>
          <w:tcPr>
            <w:tcW w:w="2016" w:type="dxa"/>
            <w:gridSpan w:val="4"/>
            <w:tcBorders>
              <w:bottom w:val="single" w:sz="4" w:space="0" w:color="auto"/>
            </w:tcBorders>
          </w:tcPr>
          <w:p w14:paraId="133DEE21" w14:textId="77777777" w:rsidR="009F3451" w:rsidRPr="007275DF" w:rsidRDefault="009F3451" w:rsidP="00D00DFE">
            <w:pPr>
              <w:pStyle w:val="TAC"/>
              <w:rPr>
                <w:lang w:val="en-US"/>
              </w:rPr>
            </w:pPr>
            <w:r w:rsidRPr="007275DF">
              <w:rPr>
                <w:rFonts w:cs="Arial"/>
              </w:rPr>
              <w:t>TDDConf.1.1 CCA</w:t>
            </w:r>
          </w:p>
        </w:tc>
        <w:tc>
          <w:tcPr>
            <w:tcW w:w="2147" w:type="dxa"/>
            <w:gridSpan w:val="4"/>
            <w:tcBorders>
              <w:bottom w:val="single" w:sz="4" w:space="0" w:color="auto"/>
            </w:tcBorders>
          </w:tcPr>
          <w:p w14:paraId="49E531A4" w14:textId="77777777" w:rsidR="009F3451" w:rsidRPr="007275DF" w:rsidRDefault="009F3451" w:rsidP="00D00DFE">
            <w:pPr>
              <w:pStyle w:val="TAC"/>
              <w:rPr>
                <w:lang w:val="en-US"/>
              </w:rPr>
            </w:pPr>
            <w:r w:rsidRPr="007275DF">
              <w:rPr>
                <w:lang w:val="en-US"/>
              </w:rPr>
              <w:t>TDDConf.2.1</w:t>
            </w:r>
          </w:p>
        </w:tc>
      </w:tr>
      <w:tr w:rsidR="009F3451" w:rsidRPr="007275DF" w14:paraId="3875EFC7" w14:textId="77777777" w:rsidTr="00D00DFE">
        <w:trPr>
          <w:cantSplit/>
          <w:trHeight w:val="150"/>
        </w:trPr>
        <w:tc>
          <w:tcPr>
            <w:tcW w:w="2625" w:type="dxa"/>
            <w:gridSpan w:val="3"/>
            <w:vMerge w:val="restart"/>
            <w:tcBorders>
              <w:left w:val="single" w:sz="4" w:space="0" w:color="auto"/>
            </w:tcBorders>
          </w:tcPr>
          <w:p w14:paraId="523167F1" w14:textId="77777777" w:rsidR="009F3451" w:rsidRPr="007275DF" w:rsidRDefault="009F3451" w:rsidP="00D00DFE">
            <w:pPr>
              <w:pStyle w:val="TAL"/>
            </w:pPr>
            <w:r w:rsidRPr="007275DF">
              <w:rPr>
                <w:bCs/>
              </w:rPr>
              <w:t>BW</w:t>
            </w:r>
            <w:r w:rsidRPr="007275DF">
              <w:rPr>
                <w:vertAlign w:val="subscript"/>
              </w:rPr>
              <w:t>channel</w:t>
            </w:r>
          </w:p>
        </w:tc>
        <w:tc>
          <w:tcPr>
            <w:tcW w:w="772" w:type="dxa"/>
            <w:vMerge w:val="restart"/>
          </w:tcPr>
          <w:p w14:paraId="4C6D7905" w14:textId="77777777" w:rsidR="009F3451" w:rsidRPr="007275DF" w:rsidRDefault="009F3451" w:rsidP="00D00DFE">
            <w:pPr>
              <w:pStyle w:val="TAC"/>
            </w:pPr>
            <w:r w:rsidRPr="007275DF">
              <w:rPr>
                <w:rFonts w:cs="v4.2.0"/>
              </w:rPr>
              <w:t>MHz</w:t>
            </w:r>
          </w:p>
        </w:tc>
        <w:tc>
          <w:tcPr>
            <w:tcW w:w="1386" w:type="dxa"/>
            <w:tcBorders>
              <w:bottom w:val="single" w:sz="4" w:space="0" w:color="auto"/>
            </w:tcBorders>
            <w:vAlign w:val="center"/>
          </w:tcPr>
          <w:p w14:paraId="1EC880F2"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0D078C60"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5A0E4C9"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7BB14CE8" w14:textId="77777777" w:rsidTr="00D00DFE">
        <w:trPr>
          <w:cantSplit/>
          <w:trHeight w:val="150"/>
        </w:trPr>
        <w:tc>
          <w:tcPr>
            <w:tcW w:w="2625" w:type="dxa"/>
            <w:gridSpan w:val="3"/>
            <w:vMerge/>
            <w:tcBorders>
              <w:left w:val="single" w:sz="4" w:space="0" w:color="auto"/>
            </w:tcBorders>
          </w:tcPr>
          <w:p w14:paraId="1F7C6968" w14:textId="77777777" w:rsidR="009F3451" w:rsidRPr="007275DF" w:rsidRDefault="009F3451" w:rsidP="00D00DFE">
            <w:pPr>
              <w:pStyle w:val="TAL"/>
              <w:rPr>
                <w:bCs/>
              </w:rPr>
            </w:pPr>
          </w:p>
        </w:tc>
        <w:tc>
          <w:tcPr>
            <w:tcW w:w="772" w:type="dxa"/>
            <w:vMerge/>
            <w:tcBorders>
              <w:bottom w:val="single" w:sz="4" w:space="0" w:color="auto"/>
            </w:tcBorders>
          </w:tcPr>
          <w:p w14:paraId="02E47288" w14:textId="77777777" w:rsidR="009F3451" w:rsidRPr="007275DF" w:rsidRDefault="009F3451" w:rsidP="00D00DFE">
            <w:pPr>
              <w:pStyle w:val="TAC"/>
              <w:rPr>
                <w:rFonts w:cs="v4.2.0"/>
              </w:rPr>
            </w:pPr>
          </w:p>
        </w:tc>
        <w:tc>
          <w:tcPr>
            <w:tcW w:w="1386" w:type="dxa"/>
            <w:tcBorders>
              <w:bottom w:val="single" w:sz="4" w:space="0" w:color="auto"/>
            </w:tcBorders>
            <w:vAlign w:val="center"/>
          </w:tcPr>
          <w:p w14:paraId="110A8448"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5B816C7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0F2AE574"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51ACE955" w14:textId="77777777" w:rsidTr="00D00DFE">
        <w:trPr>
          <w:cantSplit/>
          <w:trHeight w:val="81"/>
        </w:trPr>
        <w:tc>
          <w:tcPr>
            <w:tcW w:w="2625" w:type="dxa"/>
            <w:gridSpan w:val="3"/>
            <w:vMerge w:val="restart"/>
            <w:tcBorders>
              <w:left w:val="single" w:sz="4" w:space="0" w:color="auto"/>
            </w:tcBorders>
          </w:tcPr>
          <w:p w14:paraId="5BE06235" w14:textId="77777777" w:rsidR="009F3451" w:rsidRPr="007275DF" w:rsidRDefault="009F3451" w:rsidP="00D00DFE">
            <w:pPr>
              <w:pStyle w:val="TAL"/>
              <w:rPr>
                <w:bCs/>
              </w:rPr>
            </w:pPr>
            <w:r w:rsidRPr="007275DF">
              <w:rPr>
                <w:lang w:val="en-US"/>
              </w:rPr>
              <w:t>BWP BW</w:t>
            </w:r>
          </w:p>
        </w:tc>
        <w:tc>
          <w:tcPr>
            <w:tcW w:w="772" w:type="dxa"/>
            <w:vMerge w:val="restart"/>
          </w:tcPr>
          <w:p w14:paraId="4A2463E5" w14:textId="77777777" w:rsidR="009F3451" w:rsidRPr="007275DF" w:rsidRDefault="009F3451" w:rsidP="00D00DFE">
            <w:pPr>
              <w:pStyle w:val="TAC"/>
            </w:pPr>
            <w:r w:rsidRPr="007275DF">
              <w:t>MHz</w:t>
            </w:r>
          </w:p>
        </w:tc>
        <w:tc>
          <w:tcPr>
            <w:tcW w:w="1386" w:type="dxa"/>
            <w:tcBorders>
              <w:bottom w:val="single" w:sz="4" w:space="0" w:color="auto"/>
            </w:tcBorders>
            <w:vAlign w:val="center"/>
          </w:tcPr>
          <w:p w14:paraId="71191D75" w14:textId="77777777" w:rsidR="009F3451" w:rsidRPr="007275DF" w:rsidRDefault="009F3451" w:rsidP="00D00DFE">
            <w:pPr>
              <w:pStyle w:val="TAC"/>
              <w:rPr>
                <w:lang w:val="en-US"/>
              </w:rPr>
            </w:pPr>
            <w:r w:rsidRPr="007275DF">
              <w:t>Config</w:t>
            </w:r>
            <w:r w:rsidRPr="007275DF">
              <w:rPr>
                <w:szCs w:val="18"/>
              </w:rPr>
              <w:t xml:space="preserve"> 1,2</w:t>
            </w:r>
          </w:p>
        </w:tc>
        <w:tc>
          <w:tcPr>
            <w:tcW w:w="2016" w:type="dxa"/>
            <w:gridSpan w:val="4"/>
            <w:tcBorders>
              <w:bottom w:val="single" w:sz="4" w:space="0" w:color="auto"/>
            </w:tcBorders>
            <w:vAlign w:val="center"/>
          </w:tcPr>
          <w:p w14:paraId="6B8C0677" w14:textId="77777777" w:rsidR="009F3451" w:rsidRPr="007275DF" w:rsidRDefault="009F3451" w:rsidP="00D00DFE">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75E0F1E6" w14:textId="77777777" w:rsidR="009F3451" w:rsidRPr="007275DF" w:rsidRDefault="009F3451" w:rsidP="00D00DFE">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F3451" w:rsidRPr="007275DF" w14:paraId="1B1BA992" w14:textId="77777777" w:rsidTr="00D00DFE">
        <w:trPr>
          <w:cantSplit/>
          <w:trHeight w:val="36"/>
        </w:trPr>
        <w:tc>
          <w:tcPr>
            <w:tcW w:w="2625" w:type="dxa"/>
            <w:gridSpan w:val="3"/>
            <w:vMerge/>
            <w:tcBorders>
              <w:left w:val="single" w:sz="4" w:space="0" w:color="auto"/>
            </w:tcBorders>
          </w:tcPr>
          <w:p w14:paraId="7180478E" w14:textId="77777777" w:rsidR="009F3451" w:rsidRPr="007275DF" w:rsidRDefault="009F3451" w:rsidP="00D00DFE">
            <w:pPr>
              <w:pStyle w:val="TAL"/>
              <w:rPr>
                <w:bCs/>
              </w:rPr>
            </w:pPr>
          </w:p>
        </w:tc>
        <w:tc>
          <w:tcPr>
            <w:tcW w:w="772" w:type="dxa"/>
            <w:vMerge/>
            <w:tcBorders>
              <w:bottom w:val="single" w:sz="4" w:space="0" w:color="auto"/>
            </w:tcBorders>
          </w:tcPr>
          <w:p w14:paraId="6145FF15" w14:textId="77777777" w:rsidR="009F3451" w:rsidRPr="007275DF" w:rsidRDefault="009F3451" w:rsidP="00D00DFE">
            <w:pPr>
              <w:pStyle w:val="TAC"/>
            </w:pPr>
          </w:p>
        </w:tc>
        <w:tc>
          <w:tcPr>
            <w:tcW w:w="1386" w:type="dxa"/>
            <w:tcBorders>
              <w:bottom w:val="single" w:sz="4" w:space="0" w:color="auto"/>
            </w:tcBorders>
            <w:vAlign w:val="center"/>
          </w:tcPr>
          <w:p w14:paraId="5557A311" w14:textId="77777777" w:rsidR="009F3451" w:rsidRPr="007275DF" w:rsidRDefault="009F3451" w:rsidP="00D00DFE">
            <w:pPr>
              <w:pStyle w:val="TAC"/>
              <w:rPr>
                <w:lang w:val="en-US"/>
              </w:rPr>
            </w:pPr>
            <w:r w:rsidRPr="007275DF">
              <w:t>Config</w:t>
            </w:r>
            <w:r w:rsidRPr="007275DF">
              <w:rPr>
                <w:szCs w:val="18"/>
              </w:rPr>
              <w:t xml:space="preserve"> 3</w:t>
            </w:r>
          </w:p>
        </w:tc>
        <w:tc>
          <w:tcPr>
            <w:tcW w:w="2016" w:type="dxa"/>
            <w:gridSpan w:val="4"/>
            <w:tcBorders>
              <w:bottom w:val="single" w:sz="4" w:space="0" w:color="auto"/>
            </w:tcBorders>
            <w:vAlign w:val="center"/>
          </w:tcPr>
          <w:p w14:paraId="1E17A63C"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bottom w:val="single" w:sz="4" w:space="0" w:color="auto"/>
            </w:tcBorders>
            <w:vAlign w:val="center"/>
          </w:tcPr>
          <w:p w14:paraId="0C51043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r>
      <w:tr w:rsidR="009F3451" w:rsidRPr="007275DF" w14:paraId="05A79E1C" w14:textId="77777777" w:rsidTr="00D00DFE">
        <w:trPr>
          <w:cantSplit/>
          <w:trHeight w:val="36"/>
        </w:trPr>
        <w:tc>
          <w:tcPr>
            <w:tcW w:w="1094" w:type="dxa"/>
            <w:vMerge w:val="restart"/>
            <w:tcBorders>
              <w:left w:val="single" w:sz="4" w:space="0" w:color="auto"/>
            </w:tcBorders>
          </w:tcPr>
          <w:p w14:paraId="0F44F59F" w14:textId="77777777" w:rsidR="009F3451" w:rsidRPr="007275DF" w:rsidRDefault="009F3451" w:rsidP="00D00DFE">
            <w:pPr>
              <w:pStyle w:val="TAL"/>
              <w:rPr>
                <w:bCs/>
              </w:rPr>
            </w:pPr>
            <w:r w:rsidRPr="007275DF">
              <w:rPr>
                <w:lang w:val="en-US"/>
              </w:rPr>
              <w:t>BWP configuration</w:t>
            </w:r>
          </w:p>
        </w:tc>
        <w:tc>
          <w:tcPr>
            <w:tcW w:w="1531" w:type="dxa"/>
            <w:gridSpan w:val="2"/>
            <w:tcBorders>
              <w:left w:val="single" w:sz="4" w:space="0" w:color="auto"/>
            </w:tcBorders>
          </w:tcPr>
          <w:p w14:paraId="638F9559" w14:textId="77777777" w:rsidR="009F3451" w:rsidRPr="007275DF" w:rsidRDefault="009F3451" w:rsidP="00D00DFE">
            <w:pPr>
              <w:pStyle w:val="TAL"/>
              <w:rPr>
                <w:bCs/>
              </w:rPr>
            </w:pPr>
            <w:r w:rsidRPr="007275DF">
              <w:t>Initial DL BWP</w:t>
            </w:r>
          </w:p>
        </w:tc>
        <w:tc>
          <w:tcPr>
            <w:tcW w:w="772" w:type="dxa"/>
            <w:tcBorders>
              <w:bottom w:val="single" w:sz="4" w:space="0" w:color="auto"/>
            </w:tcBorders>
          </w:tcPr>
          <w:p w14:paraId="16616734" w14:textId="77777777" w:rsidR="009F3451" w:rsidRPr="007275DF" w:rsidRDefault="009F3451" w:rsidP="00D00DFE">
            <w:pPr>
              <w:pStyle w:val="TAC"/>
            </w:pPr>
          </w:p>
        </w:tc>
        <w:tc>
          <w:tcPr>
            <w:tcW w:w="1386" w:type="dxa"/>
            <w:vMerge w:val="restart"/>
            <w:vAlign w:val="center"/>
          </w:tcPr>
          <w:p w14:paraId="31C0F0A3" w14:textId="77777777" w:rsidR="009F3451" w:rsidRPr="007275DF" w:rsidRDefault="009F3451" w:rsidP="00D00DFE">
            <w:pPr>
              <w:pStyle w:val="TAC"/>
            </w:pPr>
            <w:r w:rsidRPr="007275DF">
              <w:t>Config 1,2,3</w:t>
            </w:r>
          </w:p>
        </w:tc>
        <w:tc>
          <w:tcPr>
            <w:tcW w:w="2016" w:type="dxa"/>
            <w:gridSpan w:val="4"/>
            <w:tcBorders>
              <w:bottom w:val="single" w:sz="4" w:space="0" w:color="auto"/>
            </w:tcBorders>
          </w:tcPr>
          <w:p w14:paraId="51DC6046" w14:textId="77777777" w:rsidR="009F3451" w:rsidRPr="007275DF" w:rsidRDefault="009F3451" w:rsidP="00D00DFE">
            <w:pPr>
              <w:pStyle w:val="TAC"/>
              <w:rPr>
                <w:szCs w:val="18"/>
              </w:rPr>
            </w:pPr>
            <w:r w:rsidRPr="007275DF">
              <w:t>DLBWP.0.1</w:t>
            </w:r>
          </w:p>
        </w:tc>
        <w:tc>
          <w:tcPr>
            <w:tcW w:w="2147" w:type="dxa"/>
            <w:gridSpan w:val="4"/>
            <w:tcBorders>
              <w:bottom w:val="single" w:sz="4" w:space="0" w:color="auto"/>
            </w:tcBorders>
          </w:tcPr>
          <w:p w14:paraId="0E664D14" w14:textId="77777777" w:rsidR="009F3451" w:rsidRPr="007275DF" w:rsidRDefault="009F3451" w:rsidP="00D00DFE">
            <w:pPr>
              <w:pStyle w:val="TAC"/>
              <w:rPr>
                <w:szCs w:val="18"/>
              </w:rPr>
            </w:pPr>
            <w:r w:rsidRPr="007275DF">
              <w:rPr>
                <w:szCs w:val="18"/>
              </w:rPr>
              <w:t>NA</w:t>
            </w:r>
          </w:p>
        </w:tc>
      </w:tr>
      <w:tr w:rsidR="009F3451" w:rsidRPr="007275DF" w14:paraId="3CFCF26C" w14:textId="77777777" w:rsidTr="00D00DFE">
        <w:trPr>
          <w:cantSplit/>
          <w:trHeight w:val="36"/>
        </w:trPr>
        <w:tc>
          <w:tcPr>
            <w:tcW w:w="1094" w:type="dxa"/>
            <w:vMerge/>
            <w:tcBorders>
              <w:left w:val="single" w:sz="4" w:space="0" w:color="auto"/>
            </w:tcBorders>
          </w:tcPr>
          <w:p w14:paraId="0A69413C" w14:textId="77777777" w:rsidR="009F3451" w:rsidRPr="007275DF" w:rsidRDefault="009F3451" w:rsidP="00D00DFE">
            <w:pPr>
              <w:pStyle w:val="TAL"/>
              <w:rPr>
                <w:lang w:val="en-US"/>
              </w:rPr>
            </w:pPr>
          </w:p>
        </w:tc>
        <w:tc>
          <w:tcPr>
            <w:tcW w:w="1531" w:type="dxa"/>
            <w:gridSpan w:val="2"/>
            <w:tcBorders>
              <w:left w:val="single" w:sz="4" w:space="0" w:color="auto"/>
            </w:tcBorders>
          </w:tcPr>
          <w:p w14:paraId="02F862F5" w14:textId="77777777" w:rsidR="009F3451" w:rsidRPr="007275DF" w:rsidRDefault="009F3451" w:rsidP="00D00DFE">
            <w:pPr>
              <w:pStyle w:val="TAL"/>
            </w:pPr>
            <w:r w:rsidRPr="007275DF">
              <w:t>Initial UL BWP</w:t>
            </w:r>
          </w:p>
        </w:tc>
        <w:tc>
          <w:tcPr>
            <w:tcW w:w="772" w:type="dxa"/>
            <w:tcBorders>
              <w:bottom w:val="single" w:sz="4" w:space="0" w:color="auto"/>
            </w:tcBorders>
          </w:tcPr>
          <w:p w14:paraId="0DF90169" w14:textId="77777777" w:rsidR="009F3451" w:rsidRPr="007275DF" w:rsidRDefault="009F3451" w:rsidP="00D00DFE">
            <w:pPr>
              <w:pStyle w:val="TAC"/>
            </w:pPr>
          </w:p>
        </w:tc>
        <w:tc>
          <w:tcPr>
            <w:tcW w:w="1386" w:type="dxa"/>
            <w:vMerge/>
            <w:vAlign w:val="center"/>
          </w:tcPr>
          <w:p w14:paraId="24B7D9AA" w14:textId="77777777" w:rsidR="009F3451" w:rsidRPr="007275DF" w:rsidRDefault="009F3451" w:rsidP="00D00DFE">
            <w:pPr>
              <w:pStyle w:val="TAC"/>
            </w:pPr>
          </w:p>
        </w:tc>
        <w:tc>
          <w:tcPr>
            <w:tcW w:w="2016" w:type="dxa"/>
            <w:gridSpan w:val="4"/>
            <w:tcBorders>
              <w:bottom w:val="single" w:sz="4" w:space="0" w:color="auto"/>
            </w:tcBorders>
          </w:tcPr>
          <w:p w14:paraId="3C2601EF" w14:textId="77777777" w:rsidR="009F3451" w:rsidRPr="007275DF" w:rsidRDefault="009F3451" w:rsidP="00D00DFE">
            <w:pPr>
              <w:pStyle w:val="TAC"/>
            </w:pPr>
            <w:r w:rsidRPr="007275DF">
              <w:rPr>
                <w:bCs/>
              </w:rPr>
              <w:t>ULBWP.0.1</w:t>
            </w:r>
          </w:p>
        </w:tc>
        <w:tc>
          <w:tcPr>
            <w:tcW w:w="2147" w:type="dxa"/>
            <w:gridSpan w:val="4"/>
            <w:tcBorders>
              <w:bottom w:val="single" w:sz="4" w:space="0" w:color="auto"/>
            </w:tcBorders>
          </w:tcPr>
          <w:p w14:paraId="192509FD" w14:textId="77777777" w:rsidR="009F3451" w:rsidRPr="007275DF" w:rsidRDefault="009F3451" w:rsidP="00D00DFE">
            <w:pPr>
              <w:pStyle w:val="TAC"/>
            </w:pPr>
            <w:r w:rsidRPr="007275DF">
              <w:t>NA</w:t>
            </w:r>
          </w:p>
        </w:tc>
      </w:tr>
      <w:tr w:rsidR="009F3451" w:rsidRPr="007275DF" w14:paraId="36C43A38" w14:textId="77777777" w:rsidTr="00D00DFE">
        <w:trPr>
          <w:cantSplit/>
          <w:trHeight w:val="36"/>
        </w:trPr>
        <w:tc>
          <w:tcPr>
            <w:tcW w:w="1094" w:type="dxa"/>
            <w:vMerge/>
            <w:tcBorders>
              <w:left w:val="single" w:sz="4" w:space="0" w:color="auto"/>
            </w:tcBorders>
          </w:tcPr>
          <w:p w14:paraId="4EECE5F6" w14:textId="77777777" w:rsidR="009F3451" w:rsidRPr="007275DF" w:rsidRDefault="009F3451" w:rsidP="00D00DFE">
            <w:pPr>
              <w:pStyle w:val="TAL"/>
              <w:rPr>
                <w:bCs/>
              </w:rPr>
            </w:pPr>
          </w:p>
        </w:tc>
        <w:tc>
          <w:tcPr>
            <w:tcW w:w="1531" w:type="dxa"/>
            <w:gridSpan w:val="2"/>
            <w:tcBorders>
              <w:left w:val="single" w:sz="4" w:space="0" w:color="auto"/>
            </w:tcBorders>
          </w:tcPr>
          <w:p w14:paraId="713EE834" w14:textId="77777777" w:rsidR="009F3451" w:rsidRPr="007275DF" w:rsidRDefault="009F3451" w:rsidP="00D00DFE">
            <w:pPr>
              <w:pStyle w:val="TAL"/>
              <w:rPr>
                <w:bCs/>
              </w:rPr>
            </w:pPr>
            <w:r w:rsidRPr="007275DF">
              <w:t>Dedicated DL BWP</w:t>
            </w:r>
          </w:p>
        </w:tc>
        <w:tc>
          <w:tcPr>
            <w:tcW w:w="772" w:type="dxa"/>
            <w:tcBorders>
              <w:bottom w:val="single" w:sz="4" w:space="0" w:color="auto"/>
            </w:tcBorders>
          </w:tcPr>
          <w:p w14:paraId="155F0AEE" w14:textId="77777777" w:rsidR="009F3451" w:rsidRPr="007275DF" w:rsidRDefault="009F3451" w:rsidP="00D00DFE">
            <w:pPr>
              <w:pStyle w:val="TAC"/>
            </w:pPr>
          </w:p>
        </w:tc>
        <w:tc>
          <w:tcPr>
            <w:tcW w:w="1386" w:type="dxa"/>
            <w:vMerge/>
            <w:vAlign w:val="center"/>
          </w:tcPr>
          <w:p w14:paraId="7A32FFA2" w14:textId="77777777" w:rsidR="009F3451" w:rsidRPr="007275DF" w:rsidRDefault="009F3451" w:rsidP="00D00DFE">
            <w:pPr>
              <w:pStyle w:val="TAC"/>
            </w:pPr>
          </w:p>
        </w:tc>
        <w:tc>
          <w:tcPr>
            <w:tcW w:w="2016" w:type="dxa"/>
            <w:gridSpan w:val="4"/>
            <w:tcBorders>
              <w:bottom w:val="single" w:sz="4" w:space="0" w:color="auto"/>
            </w:tcBorders>
          </w:tcPr>
          <w:p w14:paraId="1185EC61" w14:textId="77777777" w:rsidR="009F3451" w:rsidRPr="007275DF" w:rsidRDefault="009F3451" w:rsidP="00D00DFE">
            <w:pPr>
              <w:pStyle w:val="TAC"/>
              <w:rPr>
                <w:szCs w:val="18"/>
              </w:rPr>
            </w:pPr>
            <w:r w:rsidRPr="007275DF">
              <w:t>DLBWP.1.1</w:t>
            </w:r>
          </w:p>
        </w:tc>
        <w:tc>
          <w:tcPr>
            <w:tcW w:w="2147" w:type="dxa"/>
            <w:gridSpan w:val="4"/>
            <w:tcBorders>
              <w:bottom w:val="single" w:sz="4" w:space="0" w:color="auto"/>
            </w:tcBorders>
          </w:tcPr>
          <w:p w14:paraId="59CA08E6" w14:textId="77777777" w:rsidR="009F3451" w:rsidRPr="007275DF" w:rsidRDefault="009F3451" w:rsidP="00D00DFE">
            <w:pPr>
              <w:pStyle w:val="TAC"/>
              <w:rPr>
                <w:szCs w:val="18"/>
              </w:rPr>
            </w:pPr>
            <w:r w:rsidRPr="007275DF">
              <w:rPr>
                <w:szCs w:val="18"/>
              </w:rPr>
              <w:t>NA</w:t>
            </w:r>
          </w:p>
        </w:tc>
      </w:tr>
      <w:tr w:rsidR="009F3451" w:rsidRPr="007275DF" w14:paraId="7EEB7BD7" w14:textId="77777777" w:rsidTr="00D00DFE">
        <w:trPr>
          <w:cantSplit/>
          <w:trHeight w:val="36"/>
        </w:trPr>
        <w:tc>
          <w:tcPr>
            <w:tcW w:w="1094" w:type="dxa"/>
            <w:vMerge/>
            <w:tcBorders>
              <w:left w:val="single" w:sz="4" w:space="0" w:color="auto"/>
              <w:bottom w:val="single" w:sz="4" w:space="0" w:color="auto"/>
            </w:tcBorders>
          </w:tcPr>
          <w:p w14:paraId="20FA47F1" w14:textId="77777777" w:rsidR="009F3451" w:rsidRPr="007275DF" w:rsidRDefault="009F3451" w:rsidP="00D00DFE">
            <w:pPr>
              <w:pStyle w:val="TAL"/>
              <w:rPr>
                <w:bCs/>
              </w:rPr>
            </w:pPr>
          </w:p>
        </w:tc>
        <w:tc>
          <w:tcPr>
            <w:tcW w:w="1531" w:type="dxa"/>
            <w:gridSpan w:val="2"/>
            <w:tcBorders>
              <w:left w:val="single" w:sz="4" w:space="0" w:color="auto"/>
              <w:bottom w:val="single" w:sz="4" w:space="0" w:color="auto"/>
            </w:tcBorders>
          </w:tcPr>
          <w:p w14:paraId="3CA6BAF9" w14:textId="77777777" w:rsidR="009F3451" w:rsidRPr="007275DF" w:rsidRDefault="009F3451" w:rsidP="00D00DFE">
            <w:pPr>
              <w:pStyle w:val="TAL"/>
              <w:rPr>
                <w:bCs/>
              </w:rPr>
            </w:pPr>
            <w:r w:rsidRPr="007275DF">
              <w:rPr>
                <w:bCs/>
              </w:rPr>
              <w:t>Dedicated UL BWP</w:t>
            </w:r>
          </w:p>
        </w:tc>
        <w:tc>
          <w:tcPr>
            <w:tcW w:w="772" w:type="dxa"/>
            <w:tcBorders>
              <w:bottom w:val="single" w:sz="4" w:space="0" w:color="auto"/>
            </w:tcBorders>
          </w:tcPr>
          <w:p w14:paraId="635FB4CD" w14:textId="77777777" w:rsidR="009F3451" w:rsidRPr="007275DF" w:rsidRDefault="009F3451" w:rsidP="00D00DFE">
            <w:pPr>
              <w:pStyle w:val="TAC"/>
            </w:pPr>
          </w:p>
        </w:tc>
        <w:tc>
          <w:tcPr>
            <w:tcW w:w="1386" w:type="dxa"/>
            <w:vMerge/>
            <w:tcBorders>
              <w:bottom w:val="single" w:sz="4" w:space="0" w:color="auto"/>
            </w:tcBorders>
            <w:vAlign w:val="center"/>
          </w:tcPr>
          <w:p w14:paraId="69A80E36" w14:textId="77777777" w:rsidR="009F3451" w:rsidRPr="007275DF" w:rsidRDefault="009F3451" w:rsidP="00D00DFE">
            <w:pPr>
              <w:pStyle w:val="TAC"/>
            </w:pPr>
          </w:p>
        </w:tc>
        <w:tc>
          <w:tcPr>
            <w:tcW w:w="2016" w:type="dxa"/>
            <w:gridSpan w:val="4"/>
            <w:tcBorders>
              <w:bottom w:val="single" w:sz="4" w:space="0" w:color="auto"/>
            </w:tcBorders>
            <w:vAlign w:val="center"/>
          </w:tcPr>
          <w:p w14:paraId="6F36237A" w14:textId="77777777" w:rsidR="009F3451" w:rsidRPr="007275DF" w:rsidRDefault="009F3451" w:rsidP="00D00DFE">
            <w:pPr>
              <w:pStyle w:val="TAC"/>
              <w:rPr>
                <w:szCs w:val="18"/>
              </w:rPr>
            </w:pPr>
            <w:r w:rsidRPr="007275DF">
              <w:t>ULBWP.1.1</w:t>
            </w:r>
          </w:p>
        </w:tc>
        <w:tc>
          <w:tcPr>
            <w:tcW w:w="2147" w:type="dxa"/>
            <w:gridSpan w:val="4"/>
            <w:tcBorders>
              <w:bottom w:val="single" w:sz="4" w:space="0" w:color="auto"/>
            </w:tcBorders>
            <w:vAlign w:val="center"/>
          </w:tcPr>
          <w:p w14:paraId="0AFBF4D0" w14:textId="77777777" w:rsidR="009F3451" w:rsidRPr="007275DF" w:rsidRDefault="009F3451" w:rsidP="00D00DFE">
            <w:pPr>
              <w:pStyle w:val="TAC"/>
              <w:rPr>
                <w:szCs w:val="18"/>
              </w:rPr>
            </w:pPr>
            <w:r w:rsidRPr="007275DF">
              <w:rPr>
                <w:szCs w:val="18"/>
              </w:rPr>
              <w:t>NA</w:t>
            </w:r>
          </w:p>
        </w:tc>
      </w:tr>
      <w:tr w:rsidR="009F3451" w:rsidRPr="007275DF" w14:paraId="398367EA" w14:textId="77777777" w:rsidTr="00D00DFE">
        <w:trPr>
          <w:cantSplit/>
          <w:trHeight w:val="443"/>
        </w:trPr>
        <w:tc>
          <w:tcPr>
            <w:tcW w:w="2625" w:type="dxa"/>
            <w:gridSpan w:val="3"/>
            <w:tcBorders>
              <w:left w:val="single" w:sz="4" w:space="0" w:color="auto"/>
            </w:tcBorders>
          </w:tcPr>
          <w:p w14:paraId="2AFAF4B9" w14:textId="77777777" w:rsidR="009F3451" w:rsidRPr="007275DF" w:rsidRDefault="009F3451" w:rsidP="00D00DFE">
            <w:pPr>
              <w:pStyle w:val="TAL"/>
              <w:rPr>
                <w:bCs/>
              </w:rPr>
            </w:pPr>
            <w:r w:rsidRPr="007275DF">
              <w:rPr>
                <w:bCs/>
              </w:rPr>
              <w:t>TRS configuration</w:t>
            </w:r>
          </w:p>
        </w:tc>
        <w:tc>
          <w:tcPr>
            <w:tcW w:w="772" w:type="dxa"/>
          </w:tcPr>
          <w:p w14:paraId="788B1C5E" w14:textId="77777777" w:rsidR="009F3451" w:rsidRPr="007275DF" w:rsidRDefault="009F3451" w:rsidP="00D00DFE">
            <w:pPr>
              <w:pStyle w:val="TAC"/>
            </w:pPr>
          </w:p>
        </w:tc>
        <w:tc>
          <w:tcPr>
            <w:tcW w:w="1386" w:type="dxa"/>
            <w:tcBorders>
              <w:bottom w:val="single" w:sz="4" w:space="0" w:color="auto"/>
            </w:tcBorders>
            <w:vAlign w:val="center"/>
          </w:tcPr>
          <w:p w14:paraId="0BCC4713"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tcPr>
          <w:p w14:paraId="36CF605F" w14:textId="77777777" w:rsidR="009F3451" w:rsidRPr="007275DF" w:rsidRDefault="009F3451" w:rsidP="00D00DFE">
            <w:pPr>
              <w:pStyle w:val="TAC"/>
            </w:pPr>
            <w:r w:rsidRPr="007275DF">
              <w:rPr>
                <w:bCs/>
              </w:rPr>
              <w:t>TRS.1.2 TDD</w:t>
            </w:r>
          </w:p>
        </w:tc>
        <w:tc>
          <w:tcPr>
            <w:tcW w:w="2147" w:type="dxa"/>
            <w:gridSpan w:val="4"/>
            <w:tcBorders>
              <w:bottom w:val="single" w:sz="4" w:space="0" w:color="auto"/>
            </w:tcBorders>
          </w:tcPr>
          <w:p w14:paraId="4CB0E664" w14:textId="77777777" w:rsidR="009F3451" w:rsidRPr="007275DF" w:rsidRDefault="009F3451" w:rsidP="00D00DFE">
            <w:pPr>
              <w:pStyle w:val="TAC"/>
            </w:pPr>
            <w:r w:rsidRPr="007275DF">
              <w:rPr>
                <w:bCs/>
              </w:rPr>
              <w:t>NA</w:t>
            </w:r>
          </w:p>
        </w:tc>
      </w:tr>
      <w:tr w:rsidR="009F3451" w:rsidRPr="007275DF" w14:paraId="02A93653" w14:textId="77777777" w:rsidTr="00D00DFE">
        <w:trPr>
          <w:cantSplit/>
          <w:trHeight w:val="443"/>
        </w:trPr>
        <w:tc>
          <w:tcPr>
            <w:tcW w:w="2625" w:type="dxa"/>
            <w:gridSpan w:val="3"/>
            <w:tcBorders>
              <w:left w:val="single" w:sz="4" w:space="0" w:color="auto"/>
              <w:bottom w:val="single" w:sz="4" w:space="0" w:color="auto"/>
            </w:tcBorders>
          </w:tcPr>
          <w:p w14:paraId="013650D5" w14:textId="77777777" w:rsidR="009F3451" w:rsidRPr="007275DF" w:rsidRDefault="009F3451" w:rsidP="00D00DFE">
            <w:pPr>
              <w:pStyle w:val="TAL"/>
            </w:pPr>
            <w:r w:rsidRPr="007275DF">
              <w:rPr>
                <w:bCs/>
              </w:rPr>
              <w:t xml:space="preserve">OCNG Patterns defined in A.3.2.1.1 (OP.1) </w:t>
            </w:r>
          </w:p>
        </w:tc>
        <w:tc>
          <w:tcPr>
            <w:tcW w:w="772" w:type="dxa"/>
            <w:tcBorders>
              <w:bottom w:val="single" w:sz="4" w:space="0" w:color="auto"/>
            </w:tcBorders>
          </w:tcPr>
          <w:p w14:paraId="1BC7A02C" w14:textId="77777777" w:rsidR="009F3451" w:rsidRPr="007275DF" w:rsidRDefault="009F3451" w:rsidP="00D00DFE">
            <w:pPr>
              <w:pStyle w:val="TAC"/>
            </w:pPr>
          </w:p>
        </w:tc>
        <w:tc>
          <w:tcPr>
            <w:tcW w:w="1386" w:type="dxa"/>
            <w:tcBorders>
              <w:bottom w:val="single" w:sz="4" w:space="0" w:color="auto"/>
            </w:tcBorders>
          </w:tcPr>
          <w:p w14:paraId="54587294" w14:textId="77777777" w:rsidR="009F3451" w:rsidRPr="007275DF" w:rsidRDefault="009F3451" w:rsidP="00D00DFE">
            <w:pPr>
              <w:pStyle w:val="TAC"/>
            </w:pPr>
            <w:r w:rsidRPr="007275DF">
              <w:t>Config 1,2,3</w:t>
            </w:r>
          </w:p>
        </w:tc>
        <w:tc>
          <w:tcPr>
            <w:tcW w:w="2016" w:type="dxa"/>
            <w:gridSpan w:val="4"/>
            <w:tcBorders>
              <w:bottom w:val="single" w:sz="4" w:space="0" w:color="auto"/>
            </w:tcBorders>
          </w:tcPr>
          <w:p w14:paraId="60307EC1" w14:textId="77777777" w:rsidR="009F3451" w:rsidRPr="007275DF" w:rsidRDefault="009F3451" w:rsidP="00D00DFE">
            <w:pPr>
              <w:pStyle w:val="TAC"/>
              <w:rPr>
                <w:rFonts w:cs="v4.2.0"/>
              </w:rPr>
            </w:pPr>
            <w:r w:rsidRPr="007275DF">
              <w:t xml:space="preserve">OP.1 </w:t>
            </w:r>
          </w:p>
        </w:tc>
        <w:tc>
          <w:tcPr>
            <w:tcW w:w="2147" w:type="dxa"/>
            <w:gridSpan w:val="4"/>
            <w:tcBorders>
              <w:bottom w:val="single" w:sz="4" w:space="0" w:color="auto"/>
            </w:tcBorders>
          </w:tcPr>
          <w:p w14:paraId="3F7B9252" w14:textId="77777777" w:rsidR="009F3451" w:rsidRPr="007275DF" w:rsidRDefault="009F3451" w:rsidP="00D00DFE">
            <w:pPr>
              <w:pStyle w:val="TAC"/>
              <w:rPr>
                <w:rFonts w:cs="v4.2.0"/>
              </w:rPr>
            </w:pPr>
            <w:r w:rsidRPr="007275DF">
              <w:t>OP.1</w:t>
            </w:r>
          </w:p>
        </w:tc>
      </w:tr>
      <w:tr w:rsidR="009F3451" w:rsidRPr="007275DF" w14:paraId="0C41F72E" w14:textId="77777777" w:rsidTr="00D00DFE">
        <w:trPr>
          <w:cantSplit/>
          <w:trHeight w:val="259"/>
        </w:trPr>
        <w:tc>
          <w:tcPr>
            <w:tcW w:w="2625" w:type="dxa"/>
            <w:gridSpan w:val="3"/>
            <w:tcBorders>
              <w:left w:val="single" w:sz="4" w:space="0" w:color="auto"/>
            </w:tcBorders>
          </w:tcPr>
          <w:p w14:paraId="3095BC29" w14:textId="77777777" w:rsidR="009F3451" w:rsidRPr="007275DF" w:rsidRDefault="009F3451" w:rsidP="00D00DFE">
            <w:pPr>
              <w:pStyle w:val="TAL"/>
              <w:rPr>
                <w:lang w:val="en-US"/>
              </w:rPr>
            </w:pPr>
            <w:r w:rsidRPr="007275DF">
              <w:rPr>
                <w:lang w:val="en-US"/>
              </w:rPr>
              <w:t>PDSCH Reference measurement channel</w:t>
            </w:r>
          </w:p>
        </w:tc>
        <w:tc>
          <w:tcPr>
            <w:tcW w:w="772" w:type="dxa"/>
            <w:tcBorders>
              <w:bottom w:val="single" w:sz="4" w:space="0" w:color="auto"/>
            </w:tcBorders>
          </w:tcPr>
          <w:p w14:paraId="7B60389A" w14:textId="77777777" w:rsidR="009F3451" w:rsidRPr="007275DF" w:rsidRDefault="009F3451" w:rsidP="00D00DFE">
            <w:pPr>
              <w:pStyle w:val="TAC"/>
            </w:pPr>
          </w:p>
        </w:tc>
        <w:tc>
          <w:tcPr>
            <w:tcW w:w="1386" w:type="dxa"/>
            <w:tcBorders>
              <w:bottom w:val="single" w:sz="4" w:space="0" w:color="auto"/>
            </w:tcBorders>
            <w:vAlign w:val="center"/>
          </w:tcPr>
          <w:p w14:paraId="35685645"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7EC26550" w14:textId="77777777" w:rsidR="009F3451" w:rsidRPr="007275DF" w:rsidRDefault="009F3451" w:rsidP="00D00DFE">
            <w:pPr>
              <w:pStyle w:val="TAC"/>
            </w:pPr>
            <w:r w:rsidRPr="007275DF">
              <w:rPr>
                <w:rFonts w:cs="v4.2.0"/>
                <w:bCs/>
                <w:lang w:eastAsia="zh-CN"/>
              </w:rPr>
              <w:t>SR.1.1 CCA</w:t>
            </w:r>
          </w:p>
        </w:tc>
        <w:tc>
          <w:tcPr>
            <w:tcW w:w="2147" w:type="dxa"/>
            <w:gridSpan w:val="4"/>
          </w:tcPr>
          <w:p w14:paraId="02B59C83" w14:textId="77777777" w:rsidR="009F3451" w:rsidRPr="007275DF" w:rsidRDefault="009F3451" w:rsidP="00D00DFE">
            <w:pPr>
              <w:pStyle w:val="TAC"/>
            </w:pPr>
          </w:p>
        </w:tc>
      </w:tr>
      <w:tr w:rsidR="009F3451" w:rsidRPr="007275DF" w14:paraId="315CD5B2" w14:textId="77777777" w:rsidTr="00D00DFE">
        <w:trPr>
          <w:cantSplit/>
          <w:trHeight w:val="259"/>
        </w:trPr>
        <w:tc>
          <w:tcPr>
            <w:tcW w:w="2625" w:type="dxa"/>
            <w:gridSpan w:val="3"/>
            <w:tcBorders>
              <w:left w:val="single" w:sz="4" w:space="0" w:color="auto"/>
            </w:tcBorders>
          </w:tcPr>
          <w:p w14:paraId="59B44BEB" w14:textId="77777777" w:rsidR="009F3451" w:rsidRPr="007275DF" w:rsidRDefault="009F3451" w:rsidP="00D00DFE">
            <w:pPr>
              <w:pStyle w:val="TAL"/>
              <w:rPr>
                <w:lang w:val="en-US"/>
              </w:rPr>
            </w:pPr>
            <w:r w:rsidRPr="007275DF">
              <w:rPr>
                <w:rFonts w:cs="v5.0.0"/>
              </w:rPr>
              <w:t>CORESET Reference Channel</w:t>
            </w:r>
          </w:p>
        </w:tc>
        <w:tc>
          <w:tcPr>
            <w:tcW w:w="772" w:type="dxa"/>
            <w:tcBorders>
              <w:bottom w:val="single" w:sz="4" w:space="0" w:color="auto"/>
            </w:tcBorders>
          </w:tcPr>
          <w:p w14:paraId="74D16DA5" w14:textId="77777777" w:rsidR="009F3451" w:rsidRPr="007275DF" w:rsidRDefault="009F3451" w:rsidP="00D00DFE">
            <w:pPr>
              <w:pStyle w:val="TAC"/>
            </w:pPr>
          </w:p>
        </w:tc>
        <w:tc>
          <w:tcPr>
            <w:tcW w:w="1386" w:type="dxa"/>
            <w:tcBorders>
              <w:bottom w:val="single" w:sz="4" w:space="0" w:color="auto"/>
            </w:tcBorders>
            <w:vAlign w:val="center"/>
          </w:tcPr>
          <w:p w14:paraId="21684A74" w14:textId="77777777" w:rsidR="009F3451" w:rsidRPr="007275DF" w:rsidRDefault="009F3451" w:rsidP="00D00DFE">
            <w:pPr>
              <w:pStyle w:val="TAC"/>
            </w:pPr>
            <w:r w:rsidRPr="007275DF">
              <w:t>Config</w:t>
            </w:r>
            <w:r w:rsidRPr="007275DF">
              <w:rPr>
                <w:szCs w:val="18"/>
              </w:rPr>
              <w:t xml:space="preserve"> 1,2,3</w:t>
            </w:r>
          </w:p>
        </w:tc>
        <w:tc>
          <w:tcPr>
            <w:tcW w:w="2016" w:type="dxa"/>
            <w:gridSpan w:val="4"/>
            <w:tcBorders>
              <w:bottom w:val="single" w:sz="4" w:space="0" w:color="auto"/>
            </w:tcBorders>
            <w:vAlign w:val="center"/>
          </w:tcPr>
          <w:p w14:paraId="38FD1331" w14:textId="77777777" w:rsidR="009F3451" w:rsidRPr="007275DF" w:rsidRDefault="009F3451" w:rsidP="00D00DFE">
            <w:pPr>
              <w:pStyle w:val="TAC"/>
            </w:pPr>
            <w:r w:rsidRPr="007275DF">
              <w:rPr>
                <w:rFonts w:cs="v4.2.0"/>
                <w:bCs/>
                <w:lang w:eastAsia="zh-CN"/>
              </w:rPr>
              <w:t>CR.1.1 CCA</w:t>
            </w:r>
          </w:p>
        </w:tc>
        <w:tc>
          <w:tcPr>
            <w:tcW w:w="2147" w:type="dxa"/>
            <w:gridSpan w:val="4"/>
          </w:tcPr>
          <w:p w14:paraId="5FD60A7A" w14:textId="77777777" w:rsidR="009F3451" w:rsidRPr="007275DF" w:rsidRDefault="009F3451" w:rsidP="00D00DFE">
            <w:pPr>
              <w:pStyle w:val="TAC"/>
            </w:pPr>
          </w:p>
        </w:tc>
      </w:tr>
      <w:tr w:rsidR="009F3451" w:rsidRPr="007275DF" w14:paraId="48E8FBC6" w14:textId="77777777" w:rsidTr="00D00DFE">
        <w:trPr>
          <w:cantSplit/>
          <w:trHeight w:val="259"/>
        </w:trPr>
        <w:tc>
          <w:tcPr>
            <w:tcW w:w="1312" w:type="dxa"/>
            <w:gridSpan w:val="2"/>
            <w:tcBorders>
              <w:left w:val="single" w:sz="4" w:space="0" w:color="auto"/>
              <w:bottom w:val="nil"/>
            </w:tcBorders>
          </w:tcPr>
          <w:p w14:paraId="517ECC4E" w14:textId="77777777" w:rsidR="009F3451" w:rsidRPr="007275DF" w:rsidRDefault="009F3451" w:rsidP="00D00DFE">
            <w:pPr>
              <w:pStyle w:val="TAL"/>
            </w:pPr>
            <w:r w:rsidRPr="007275DF">
              <w:t>SSB parameters</w:t>
            </w:r>
          </w:p>
        </w:tc>
        <w:tc>
          <w:tcPr>
            <w:tcW w:w="1313" w:type="dxa"/>
            <w:vMerge w:val="restart"/>
            <w:tcBorders>
              <w:left w:val="single" w:sz="4" w:space="0" w:color="auto"/>
            </w:tcBorders>
          </w:tcPr>
          <w:p w14:paraId="0870A07C"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Pr>
          <w:p w14:paraId="63C967D9" w14:textId="77777777" w:rsidR="009F3451" w:rsidRPr="007275DF" w:rsidRDefault="009F3451" w:rsidP="00D00DFE">
            <w:pPr>
              <w:pStyle w:val="TAC"/>
            </w:pPr>
          </w:p>
        </w:tc>
        <w:tc>
          <w:tcPr>
            <w:tcW w:w="1386" w:type="dxa"/>
            <w:tcBorders>
              <w:bottom w:val="single" w:sz="4" w:space="0" w:color="auto"/>
            </w:tcBorders>
            <w:vAlign w:val="center"/>
          </w:tcPr>
          <w:p w14:paraId="40A1CF84" w14:textId="77777777" w:rsidR="009F3451" w:rsidRPr="007275DF" w:rsidRDefault="009F3451" w:rsidP="00D00DFE">
            <w:pPr>
              <w:pStyle w:val="TAC"/>
              <w:rPr>
                <w:lang w:val="en-US"/>
              </w:rPr>
            </w:pPr>
            <w:r w:rsidRPr="007275DF">
              <w:rPr>
                <w:lang w:eastAsia="zh-CN"/>
              </w:rPr>
              <w:t>Config 1,2</w:t>
            </w:r>
          </w:p>
        </w:tc>
        <w:tc>
          <w:tcPr>
            <w:tcW w:w="2016" w:type="dxa"/>
            <w:gridSpan w:val="4"/>
            <w:tcBorders>
              <w:bottom w:val="single" w:sz="4" w:space="0" w:color="auto"/>
            </w:tcBorders>
            <w:vAlign w:val="center"/>
          </w:tcPr>
          <w:p w14:paraId="1AA2D312" w14:textId="77777777" w:rsidR="009F3451" w:rsidRPr="007275DF" w:rsidRDefault="009F3451" w:rsidP="00D00DFE">
            <w:pPr>
              <w:pStyle w:val="TAC"/>
              <w:rPr>
                <w:lang w:val="en-US"/>
              </w:rPr>
            </w:pPr>
            <w:r w:rsidRPr="007275DF">
              <w:rPr>
                <w:bCs/>
                <w:lang w:eastAsia="zh-CN"/>
              </w:rPr>
              <w:t>SSB.1 CCA</w:t>
            </w:r>
          </w:p>
        </w:tc>
        <w:tc>
          <w:tcPr>
            <w:tcW w:w="2147" w:type="dxa"/>
            <w:gridSpan w:val="4"/>
            <w:vAlign w:val="center"/>
          </w:tcPr>
          <w:p w14:paraId="73882464" w14:textId="77777777" w:rsidR="009F3451" w:rsidRPr="007275DF" w:rsidRDefault="009F3451" w:rsidP="00D00DFE">
            <w:pPr>
              <w:pStyle w:val="TAC"/>
            </w:pPr>
            <w:r w:rsidRPr="007275DF">
              <w:rPr>
                <w:lang w:eastAsia="zh-CN"/>
              </w:rPr>
              <w:t>SSB.1 FR1</w:t>
            </w:r>
          </w:p>
        </w:tc>
      </w:tr>
      <w:tr w:rsidR="009F3451" w:rsidRPr="007275DF" w14:paraId="0B5BE52D" w14:textId="77777777" w:rsidTr="00D00DFE">
        <w:trPr>
          <w:cantSplit/>
          <w:trHeight w:val="232"/>
        </w:trPr>
        <w:tc>
          <w:tcPr>
            <w:tcW w:w="1312" w:type="dxa"/>
            <w:gridSpan w:val="2"/>
            <w:tcBorders>
              <w:top w:val="nil"/>
              <w:left w:val="single" w:sz="4" w:space="0" w:color="auto"/>
              <w:bottom w:val="nil"/>
            </w:tcBorders>
          </w:tcPr>
          <w:p w14:paraId="2D0FC70D" w14:textId="77777777" w:rsidR="009F3451" w:rsidRPr="007275DF" w:rsidRDefault="009F3451" w:rsidP="00D00DFE">
            <w:pPr>
              <w:pStyle w:val="TAL"/>
            </w:pPr>
          </w:p>
        </w:tc>
        <w:tc>
          <w:tcPr>
            <w:tcW w:w="1313" w:type="dxa"/>
            <w:vMerge/>
            <w:tcBorders>
              <w:left w:val="single" w:sz="4" w:space="0" w:color="auto"/>
            </w:tcBorders>
          </w:tcPr>
          <w:p w14:paraId="51541BAF" w14:textId="77777777" w:rsidR="009F3451" w:rsidRPr="007275DF" w:rsidRDefault="009F3451" w:rsidP="00D00DFE">
            <w:pPr>
              <w:pStyle w:val="TAL"/>
            </w:pPr>
          </w:p>
        </w:tc>
        <w:tc>
          <w:tcPr>
            <w:tcW w:w="772" w:type="dxa"/>
            <w:tcBorders>
              <w:bottom w:val="single" w:sz="4" w:space="0" w:color="auto"/>
            </w:tcBorders>
          </w:tcPr>
          <w:p w14:paraId="22B6D9E0" w14:textId="77777777" w:rsidR="009F3451" w:rsidRPr="007275DF" w:rsidRDefault="009F3451" w:rsidP="00D00DFE">
            <w:pPr>
              <w:pStyle w:val="TAC"/>
            </w:pPr>
          </w:p>
        </w:tc>
        <w:tc>
          <w:tcPr>
            <w:tcW w:w="1386" w:type="dxa"/>
            <w:tcBorders>
              <w:bottom w:val="single" w:sz="4" w:space="0" w:color="auto"/>
            </w:tcBorders>
            <w:vAlign w:val="center"/>
          </w:tcPr>
          <w:p w14:paraId="5BD11CEC" w14:textId="77777777" w:rsidR="009F3451" w:rsidRPr="007275DF" w:rsidRDefault="009F3451" w:rsidP="00D00DFE">
            <w:pPr>
              <w:pStyle w:val="TAC"/>
              <w:rPr>
                <w:lang w:val="en-US"/>
              </w:rPr>
            </w:pPr>
            <w:r w:rsidRPr="007275DF">
              <w:rPr>
                <w:lang w:eastAsia="zh-CN"/>
              </w:rPr>
              <w:t>Config 3</w:t>
            </w:r>
          </w:p>
        </w:tc>
        <w:tc>
          <w:tcPr>
            <w:tcW w:w="2016" w:type="dxa"/>
            <w:gridSpan w:val="4"/>
            <w:tcBorders>
              <w:bottom w:val="single" w:sz="4" w:space="0" w:color="auto"/>
            </w:tcBorders>
            <w:vAlign w:val="center"/>
          </w:tcPr>
          <w:p w14:paraId="004F6C92" w14:textId="77777777" w:rsidR="009F3451" w:rsidRPr="007275DF" w:rsidRDefault="009F3451" w:rsidP="00D00DFE">
            <w:pPr>
              <w:pStyle w:val="TAC"/>
            </w:pPr>
            <w:r w:rsidRPr="007275DF">
              <w:rPr>
                <w:bCs/>
                <w:lang w:eastAsia="zh-CN"/>
              </w:rPr>
              <w:t>SSB.1 CCA</w:t>
            </w:r>
          </w:p>
        </w:tc>
        <w:tc>
          <w:tcPr>
            <w:tcW w:w="2147" w:type="dxa"/>
            <w:gridSpan w:val="4"/>
            <w:vAlign w:val="center"/>
          </w:tcPr>
          <w:p w14:paraId="0204C08F" w14:textId="77777777" w:rsidR="009F3451" w:rsidRPr="007275DF" w:rsidRDefault="009F3451" w:rsidP="00D00DFE">
            <w:pPr>
              <w:pStyle w:val="TAC"/>
            </w:pPr>
            <w:r w:rsidRPr="007275DF">
              <w:rPr>
                <w:lang w:eastAsia="zh-CN"/>
              </w:rPr>
              <w:t>SSB.2 FR1</w:t>
            </w:r>
          </w:p>
        </w:tc>
      </w:tr>
      <w:tr w:rsidR="009F3451" w:rsidRPr="007275DF" w14:paraId="581B3250" w14:textId="77777777" w:rsidTr="00D00DFE">
        <w:trPr>
          <w:cantSplit/>
          <w:trHeight w:val="232"/>
        </w:trPr>
        <w:tc>
          <w:tcPr>
            <w:tcW w:w="1312" w:type="dxa"/>
            <w:gridSpan w:val="2"/>
            <w:tcBorders>
              <w:top w:val="nil"/>
              <w:left w:val="single" w:sz="4" w:space="0" w:color="auto"/>
              <w:bottom w:val="nil"/>
            </w:tcBorders>
          </w:tcPr>
          <w:p w14:paraId="5F73AC2D" w14:textId="77777777" w:rsidR="009F3451" w:rsidRPr="007275DF" w:rsidRDefault="009F3451" w:rsidP="00D00DFE">
            <w:pPr>
              <w:pStyle w:val="TAL"/>
            </w:pPr>
          </w:p>
        </w:tc>
        <w:tc>
          <w:tcPr>
            <w:tcW w:w="1313" w:type="dxa"/>
            <w:vMerge w:val="restart"/>
            <w:tcBorders>
              <w:left w:val="single" w:sz="4" w:space="0" w:color="auto"/>
            </w:tcBorders>
          </w:tcPr>
          <w:p w14:paraId="73A1272E"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Pr>
          <w:p w14:paraId="0868F65E" w14:textId="77777777" w:rsidR="009F3451" w:rsidRPr="007275DF" w:rsidRDefault="009F3451" w:rsidP="00D00DFE">
            <w:pPr>
              <w:pStyle w:val="TAC"/>
            </w:pPr>
          </w:p>
        </w:tc>
        <w:tc>
          <w:tcPr>
            <w:tcW w:w="1386" w:type="dxa"/>
            <w:tcBorders>
              <w:bottom w:val="single" w:sz="4" w:space="0" w:color="auto"/>
            </w:tcBorders>
            <w:vAlign w:val="center"/>
          </w:tcPr>
          <w:p w14:paraId="3DC021EE" w14:textId="77777777" w:rsidR="009F3451" w:rsidRPr="007275DF" w:rsidRDefault="009F3451" w:rsidP="00D00DFE">
            <w:pPr>
              <w:pStyle w:val="TAC"/>
              <w:rPr>
                <w:lang w:eastAsia="zh-CN"/>
              </w:rPr>
            </w:pPr>
            <w:r w:rsidRPr="007275DF">
              <w:rPr>
                <w:lang w:eastAsia="zh-CN"/>
              </w:rPr>
              <w:t>Config 1,2</w:t>
            </w:r>
          </w:p>
        </w:tc>
        <w:tc>
          <w:tcPr>
            <w:tcW w:w="2016" w:type="dxa"/>
            <w:gridSpan w:val="4"/>
            <w:tcBorders>
              <w:bottom w:val="single" w:sz="4" w:space="0" w:color="auto"/>
            </w:tcBorders>
            <w:vAlign w:val="center"/>
          </w:tcPr>
          <w:p w14:paraId="0EE280A1" w14:textId="77777777" w:rsidR="009F3451" w:rsidRPr="007275DF" w:rsidRDefault="009F3451" w:rsidP="00D00DFE">
            <w:pPr>
              <w:pStyle w:val="TAC"/>
              <w:rPr>
                <w:lang w:val="en-US"/>
              </w:rPr>
            </w:pPr>
            <w:r w:rsidRPr="007275DF">
              <w:rPr>
                <w:bCs/>
                <w:lang w:eastAsia="zh-CN"/>
              </w:rPr>
              <w:t>SSB.2 CCA</w:t>
            </w:r>
          </w:p>
        </w:tc>
        <w:tc>
          <w:tcPr>
            <w:tcW w:w="2147" w:type="dxa"/>
            <w:gridSpan w:val="4"/>
            <w:vAlign w:val="center"/>
          </w:tcPr>
          <w:p w14:paraId="226D59D0" w14:textId="77777777" w:rsidR="009F3451" w:rsidRPr="007275DF" w:rsidRDefault="009F3451" w:rsidP="00D00DFE">
            <w:pPr>
              <w:pStyle w:val="TAC"/>
              <w:rPr>
                <w:lang w:eastAsia="zh-CN"/>
              </w:rPr>
            </w:pPr>
            <w:r w:rsidRPr="007275DF">
              <w:rPr>
                <w:lang w:eastAsia="zh-CN"/>
              </w:rPr>
              <w:t>SSB.1 FR1</w:t>
            </w:r>
          </w:p>
        </w:tc>
      </w:tr>
      <w:tr w:rsidR="009F3451" w:rsidRPr="007275DF" w14:paraId="59D1FEFE" w14:textId="77777777" w:rsidTr="00D00DFE">
        <w:trPr>
          <w:cantSplit/>
          <w:trHeight w:val="232"/>
        </w:trPr>
        <w:tc>
          <w:tcPr>
            <w:tcW w:w="1312" w:type="dxa"/>
            <w:gridSpan w:val="2"/>
            <w:tcBorders>
              <w:top w:val="nil"/>
              <w:left w:val="single" w:sz="4" w:space="0" w:color="auto"/>
            </w:tcBorders>
          </w:tcPr>
          <w:p w14:paraId="26661848" w14:textId="77777777" w:rsidR="009F3451" w:rsidRPr="007275DF" w:rsidRDefault="009F3451" w:rsidP="00D00DFE">
            <w:pPr>
              <w:pStyle w:val="TAL"/>
            </w:pPr>
          </w:p>
        </w:tc>
        <w:tc>
          <w:tcPr>
            <w:tcW w:w="1313" w:type="dxa"/>
            <w:vMerge/>
            <w:tcBorders>
              <w:left w:val="single" w:sz="4" w:space="0" w:color="auto"/>
            </w:tcBorders>
          </w:tcPr>
          <w:p w14:paraId="35BE473E" w14:textId="77777777" w:rsidR="009F3451" w:rsidRPr="007275DF" w:rsidRDefault="009F3451" w:rsidP="00D00DFE">
            <w:pPr>
              <w:pStyle w:val="TAL"/>
            </w:pPr>
          </w:p>
        </w:tc>
        <w:tc>
          <w:tcPr>
            <w:tcW w:w="772" w:type="dxa"/>
            <w:tcBorders>
              <w:bottom w:val="single" w:sz="4" w:space="0" w:color="auto"/>
            </w:tcBorders>
          </w:tcPr>
          <w:p w14:paraId="5FBFDB21" w14:textId="77777777" w:rsidR="009F3451" w:rsidRPr="007275DF" w:rsidRDefault="009F3451" w:rsidP="00D00DFE">
            <w:pPr>
              <w:pStyle w:val="TAC"/>
            </w:pPr>
          </w:p>
        </w:tc>
        <w:tc>
          <w:tcPr>
            <w:tcW w:w="1386" w:type="dxa"/>
            <w:tcBorders>
              <w:bottom w:val="single" w:sz="4" w:space="0" w:color="auto"/>
            </w:tcBorders>
            <w:vAlign w:val="center"/>
          </w:tcPr>
          <w:p w14:paraId="5E467760" w14:textId="77777777" w:rsidR="009F3451" w:rsidRPr="007275DF" w:rsidRDefault="009F3451" w:rsidP="00D00DFE">
            <w:pPr>
              <w:pStyle w:val="TAC"/>
              <w:rPr>
                <w:lang w:eastAsia="zh-CN"/>
              </w:rPr>
            </w:pPr>
            <w:r w:rsidRPr="007275DF">
              <w:rPr>
                <w:lang w:eastAsia="zh-CN"/>
              </w:rPr>
              <w:t>Config 3</w:t>
            </w:r>
          </w:p>
        </w:tc>
        <w:tc>
          <w:tcPr>
            <w:tcW w:w="2016" w:type="dxa"/>
            <w:gridSpan w:val="4"/>
            <w:tcBorders>
              <w:bottom w:val="single" w:sz="4" w:space="0" w:color="auto"/>
            </w:tcBorders>
            <w:vAlign w:val="center"/>
          </w:tcPr>
          <w:p w14:paraId="505E776A" w14:textId="77777777" w:rsidR="009F3451" w:rsidRPr="007275DF" w:rsidRDefault="009F3451" w:rsidP="00D00DFE">
            <w:pPr>
              <w:pStyle w:val="TAC"/>
              <w:rPr>
                <w:lang w:val="en-US"/>
              </w:rPr>
            </w:pPr>
            <w:r w:rsidRPr="007275DF">
              <w:rPr>
                <w:bCs/>
                <w:lang w:eastAsia="zh-CN"/>
              </w:rPr>
              <w:t>SSB.2 CCA</w:t>
            </w:r>
          </w:p>
        </w:tc>
        <w:tc>
          <w:tcPr>
            <w:tcW w:w="2147" w:type="dxa"/>
            <w:gridSpan w:val="4"/>
            <w:vAlign w:val="center"/>
          </w:tcPr>
          <w:p w14:paraId="5317F9AB" w14:textId="77777777" w:rsidR="009F3451" w:rsidRPr="007275DF" w:rsidRDefault="009F3451" w:rsidP="00D00DFE">
            <w:pPr>
              <w:pStyle w:val="TAC"/>
              <w:rPr>
                <w:lang w:eastAsia="zh-CN"/>
              </w:rPr>
            </w:pPr>
            <w:r w:rsidRPr="007275DF">
              <w:rPr>
                <w:lang w:eastAsia="zh-CN"/>
              </w:rPr>
              <w:t>SSB.2 FR1</w:t>
            </w:r>
          </w:p>
        </w:tc>
      </w:tr>
      <w:tr w:rsidR="009F3451" w:rsidRPr="007275DF" w14:paraId="14A1DF53" w14:textId="77777777" w:rsidTr="00D00DFE">
        <w:trPr>
          <w:cantSplit/>
          <w:trHeight w:val="232"/>
        </w:trPr>
        <w:tc>
          <w:tcPr>
            <w:tcW w:w="2625" w:type="dxa"/>
            <w:gridSpan w:val="3"/>
            <w:tcBorders>
              <w:left w:val="single" w:sz="4" w:space="0" w:color="auto"/>
            </w:tcBorders>
          </w:tcPr>
          <w:p w14:paraId="6830495C" w14:textId="77777777" w:rsidR="009F3451" w:rsidRPr="007275DF" w:rsidRDefault="009F3451" w:rsidP="00D00DFE">
            <w:pPr>
              <w:pStyle w:val="TAL"/>
            </w:pPr>
            <w:r w:rsidRPr="007275DF">
              <w:t>DBT window configuration</w:t>
            </w:r>
          </w:p>
        </w:tc>
        <w:tc>
          <w:tcPr>
            <w:tcW w:w="772" w:type="dxa"/>
            <w:tcBorders>
              <w:bottom w:val="single" w:sz="4" w:space="0" w:color="auto"/>
            </w:tcBorders>
          </w:tcPr>
          <w:p w14:paraId="1F7B4EA0" w14:textId="77777777" w:rsidR="009F3451" w:rsidRPr="007275DF" w:rsidRDefault="009F3451" w:rsidP="00D00DFE">
            <w:pPr>
              <w:pStyle w:val="TAC"/>
            </w:pPr>
          </w:p>
        </w:tc>
        <w:tc>
          <w:tcPr>
            <w:tcW w:w="1386" w:type="dxa"/>
            <w:tcBorders>
              <w:bottom w:val="single" w:sz="4" w:space="0" w:color="auto"/>
            </w:tcBorders>
          </w:tcPr>
          <w:p w14:paraId="588421CC" w14:textId="77777777" w:rsidR="009F3451" w:rsidRPr="007275DF" w:rsidRDefault="009F3451" w:rsidP="00D00DFE">
            <w:pPr>
              <w:pStyle w:val="TAC"/>
              <w:rPr>
                <w:lang w:eastAsia="zh-CN"/>
              </w:rPr>
            </w:pPr>
            <w:r w:rsidRPr="007275DF">
              <w:t>Config 1,2,3</w:t>
            </w:r>
          </w:p>
        </w:tc>
        <w:tc>
          <w:tcPr>
            <w:tcW w:w="2016" w:type="dxa"/>
            <w:gridSpan w:val="4"/>
            <w:tcBorders>
              <w:bottom w:val="single" w:sz="4" w:space="0" w:color="auto"/>
            </w:tcBorders>
          </w:tcPr>
          <w:p w14:paraId="6011687F" w14:textId="77777777" w:rsidR="009F3451" w:rsidRPr="007275DF" w:rsidRDefault="009F3451" w:rsidP="00D00DFE">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Pr>
          <w:p w14:paraId="16E2C4BA" w14:textId="77777777" w:rsidR="009F3451" w:rsidRPr="007275DF" w:rsidRDefault="009F3451" w:rsidP="00D00DFE">
            <w:pPr>
              <w:pStyle w:val="TAC"/>
              <w:rPr>
                <w:lang w:eastAsia="zh-CN"/>
              </w:rPr>
            </w:pPr>
            <w:r w:rsidRPr="007275DF">
              <w:rPr>
                <w:rFonts w:cs="v4.2.0"/>
                <w:bCs/>
                <w:lang w:eastAsia="zh-CN"/>
              </w:rPr>
              <w:t>Not applicable</w:t>
            </w:r>
          </w:p>
        </w:tc>
      </w:tr>
      <w:tr w:rsidR="009F3451" w:rsidRPr="007275DF" w14:paraId="60DB4A68" w14:textId="77777777" w:rsidTr="00D00DFE">
        <w:trPr>
          <w:cantSplit/>
          <w:trHeight w:val="213"/>
        </w:trPr>
        <w:tc>
          <w:tcPr>
            <w:tcW w:w="2625" w:type="dxa"/>
            <w:gridSpan w:val="3"/>
            <w:tcBorders>
              <w:left w:val="single" w:sz="4" w:space="0" w:color="auto"/>
            </w:tcBorders>
          </w:tcPr>
          <w:p w14:paraId="21013F22" w14:textId="77777777" w:rsidR="009F3451" w:rsidRPr="007275DF" w:rsidRDefault="009F3451" w:rsidP="00D00DFE">
            <w:pPr>
              <w:pStyle w:val="TAL"/>
              <w:rPr>
                <w:bCs/>
              </w:rPr>
            </w:pPr>
            <w:r w:rsidRPr="007275DF">
              <w:t>SMTC configuration defined in A.3.11</w:t>
            </w:r>
          </w:p>
        </w:tc>
        <w:tc>
          <w:tcPr>
            <w:tcW w:w="772" w:type="dxa"/>
            <w:tcBorders>
              <w:bottom w:val="single" w:sz="4" w:space="0" w:color="auto"/>
            </w:tcBorders>
          </w:tcPr>
          <w:p w14:paraId="47DFB5DF" w14:textId="77777777" w:rsidR="009F3451" w:rsidRPr="007275DF" w:rsidRDefault="009F3451" w:rsidP="00D00DFE">
            <w:pPr>
              <w:pStyle w:val="TAC"/>
            </w:pPr>
          </w:p>
        </w:tc>
        <w:tc>
          <w:tcPr>
            <w:tcW w:w="1386" w:type="dxa"/>
            <w:tcBorders>
              <w:bottom w:val="single" w:sz="4" w:space="0" w:color="auto"/>
            </w:tcBorders>
            <w:vAlign w:val="center"/>
          </w:tcPr>
          <w:p w14:paraId="6C510087" w14:textId="77777777" w:rsidR="009F3451" w:rsidRPr="007275DF" w:rsidRDefault="009F3451" w:rsidP="00D00DFE">
            <w:pPr>
              <w:pStyle w:val="TAC"/>
            </w:pPr>
            <w:r w:rsidRPr="007275DF">
              <w:t>Config 1,2,3</w:t>
            </w:r>
          </w:p>
        </w:tc>
        <w:tc>
          <w:tcPr>
            <w:tcW w:w="2016" w:type="dxa"/>
            <w:gridSpan w:val="4"/>
            <w:tcBorders>
              <w:bottom w:val="single" w:sz="4" w:space="0" w:color="auto"/>
            </w:tcBorders>
            <w:vAlign w:val="center"/>
          </w:tcPr>
          <w:p w14:paraId="7A8E370C" w14:textId="77777777" w:rsidR="009F3451" w:rsidRPr="007275DF" w:rsidRDefault="009F3451" w:rsidP="00D00DFE">
            <w:pPr>
              <w:pStyle w:val="TAC"/>
            </w:pPr>
            <w:r w:rsidRPr="007275DF">
              <w:t>SMTC.1</w:t>
            </w:r>
          </w:p>
        </w:tc>
        <w:tc>
          <w:tcPr>
            <w:tcW w:w="2147" w:type="dxa"/>
            <w:gridSpan w:val="4"/>
            <w:tcBorders>
              <w:bottom w:val="single" w:sz="4" w:space="0" w:color="auto"/>
            </w:tcBorders>
            <w:vAlign w:val="center"/>
          </w:tcPr>
          <w:p w14:paraId="3CE2B8E0" w14:textId="77777777" w:rsidR="009F3451" w:rsidRPr="007275DF" w:rsidRDefault="009F3451" w:rsidP="00D00DFE">
            <w:pPr>
              <w:pStyle w:val="TAC"/>
            </w:pPr>
            <w:r w:rsidRPr="007275DF">
              <w:t>SMTC.4</w:t>
            </w:r>
          </w:p>
        </w:tc>
      </w:tr>
      <w:tr w:rsidR="009F3451" w:rsidRPr="007275DF" w14:paraId="2F345772" w14:textId="77777777" w:rsidTr="00D00DFE">
        <w:trPr>
          <w:cantSplit/>
          <w:trHeight w:val="193"/>
        </w:trPr>
        <w:tc>
          <w:tcPr>
            <w:tcW w:w="2625" w:type="dxa"/>
            <w:gridSpan w:val="3"/>
            <w:vMerge w:val="restart"/>
            <w:tcBorders>
              <w:left w:val="single" w:sz="4" w:space="0" w:color="auto"/>
            </w:tcBorders>
          </w:tcPr>
          <w:p w14:paraId="57C25A3C" w14:textId="77777777" w:rsidR="009F3451" w:rsidRPr="007275DF" w:rsidRDefault="009F3451" w:rsidP="00D00DFE">
            <w:pPr>
              <w:pStyle w:val="TAL"/>
              <w:rPr>
                <w:lang w:val="da-DK"/>
              </w:rPr>
            </w:pPr>
            <w:r w:rsidRPr="007275DF">
              <w:rPr>
                <w:lang w:val="da-DK"/>
              </w:rPr>
              <w:t>PDSCH/PDCCH subcarrier spacing</w:t>
            </w:r>
          </w:p>
        </w:tc>
        <w:tc>
          <w:tcPr>
            <w:tcW w:w="772" w:type="dxa"/>
            <w:vMerge w:val="restart"/>
          </w:tcPr>
          <w:p w14:paraId="560CA38F" w14:textId="77777777" w:rsidR="009F3451" w:rsidRPr="007275DF" w:rsidRDefault="009F3451" w:rsidP="00D00DFE">
            <w:pPr>
              <w:pStyle w:val="TAC"/>
              <w:rPr>
                <w:lang w:val="it-IT"/>
              </w:rPr>
            </w:pPr>
            <w:r w:rsidRPr="007275DF">
              <w:rPr>
                <w:lang w:val="it-IT"/>
              </w:rPr>
              <w:t>kHz</w:t>
            </w:r>
          </w:p>
        </w:tc>
        <w:tc>
          <w:tcPr>
            <w:tcW w:w="1386" w:type="dxa"/>
            <w:tcBorders>
              <w:bottom w:val="single" w:sz="4" w:space="0" w:color="auto"/>
            </w:tcBorders>
          </w:tcPr>
          <w:p w14:paraId="3DEB9724"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4"/>
            <w:tcBorders>
              <w:bottom w:val="single" w:sz="4" w:space="0" w:color="auto"/>
            </w:tcBorders>
            <w:vAlign w:val="center"/>
          </w:tcPr>
          <w:p w14:paraId="12121307" w14:textId="77777777" w:rsidR="009F3451" w:rsidRPr="007275DF" w:rsidRDefault="009F3451" w:rsidP="00D00DFE">
            <w:pPr>
              <w:pStyle w:val="TAC"/>
              <w:rPr>
                <w:lang w:val="en-US"/>
              </w:rPr>
            </w:pPr>
            <w:r w:rsidRPr="007275DF">
              <w:rPr>
                <w:lang w:val="en-US"/>
              </w:rPr>
              <w:t>30</w:t>
            </w:r>
          </w:p>
        </w:tc>
        <w:tc>
          <w:tcPr>
            <w:tcW w:w="2147" w:type="dxa"/>
            <w:gridSpan w:val="4"/>
            <w:tcBorders>
              <w:bottom w:val="single" w:sz="4" w:space="0" w:color="auto"/>
            </w:tcBorders>
            <w:vAlign w:val="center"/>
          </w:tcPr>
          <w:p w14:paraId="5A70A9F1" w14:textId="77777777" w:rsidR="009F3451" w:rsidRPr="007275DF" w:rsidRDefault="009F3451" w:rsidP="00D00DFE">
            <w:pPr>
              <w:pStyle w:val="TAC"/>
              <w:rPr>
                <w:lang w:val="en-US"/>
              </w:rPr>
            </w:pPr>
            <w:r w:rsidRPr="007275DF">
              <w:rPr>
                <w:lang w:val="en-US"/>
              </w:rPr>
              <w:t>15</w:t>
            </w:r>
          </w:p>
        </w:tc>
      </w:tr>
      <w:tr w:rsidR="009F3451" w:rsidRPr="007275DF" w14:paraId="4B0E3C1D" w14:textId="77777777" w:rsidTr="00D00DFE">
        <w:trPr>
          <w:cantSplit/>
          <w:trHeight w:val="127"/>
        </w:trPr>
        <w:tc>
          <w:tcPr>
            <w:tcW w:w="2625" w:type="dxa"/>
            <w:gridSpan w:val="3"/>
            <w:vMerge/>
            <w:tcBorders>
              <w:left w:val="single" w:sz="4" w:space="0" w:color="auto"/>
              <w:bottom w:val="single" w:sz="4" w:space="0" w:color="auto"/>
            </w:tcBorders>
          </w:tcPr>
          <w:p w14:paraId="060B828A" w14:textId="77777777" w:rsidR="009F3451" w:rsidRPr="007275DF" w:rsidRDefault="009F3451" w:rsidP="00D00DFE">
            <w:pPr>
              <w:pStyle w:val="TAL"/>
            </w:pPr>
          </w:p>
        </w:tc>
        <w:tc>
          <w:tcPr>
            <w:tcW w:w="772" w:type="dxa"/>
            <w:vMerge/>
            <w:tcBorders>
              <w:bottom w:val="single" w:sz="4" w:space="0" w:color="auto"/>
            </w:tcBorders>
          </w:tcPr>
          <w:p w14:paraId="029B9E9C" w14:textId="77777777" w:rsidR="009F3451" w:rsidRPr="007275DF" w:rsidRDefault="009F3451" w:rsidP="00D00DFE">
            <w:pPr>
              <w:pStyle w:val="TAC"/>
              <w:rPr>
                <w:lang w:val="it-IT"/>
              </w:rPr>
            </w:pPr>
          </w:p>
        </w:tc>
        <w:tc>
          <w:tcPr>
            <w:tcW w:w="1386" w:type="dxa"/>
            <w:tcBorders>
              <w:bottom w:val="single" w:sz="4" w:space="0" w:color="auto"/>
            </w:tcBorders>
          </w:tcPr>
          <w:p w14:paraId="27207C2C"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4"/>
            <w:tcBorders>
              <w:bottom w:val="single" w:sz="4" w:space="0" w:color="auto"/>
            </w:tcBorders>
            <w:vAlign w:val="center"/>
          </w:tcPr>
          <w:p w14:paraId="244871FD" w14:textId="77777777" w:rsidR="009F3451" w:rsidRPr="007275DF" w:rsidRDefault="009F3451" w:rsidP="00D00DFE">
            <w:pPr>
              <w:pStyle w:val="TAC"/>
              <w:rPr>
                <w:lang w:val="en-US"/>
              </w:rPr>
            </w:pPr>
            <w:r w:rsidRPr="007275DF">
              <w:rPr>
                <w:lang w:val="en-US"/>
              </w:rPr>
              <w:t>30</w:t>
            </w:r>
          </w:p>
        </w:tc>
        <w:tc>
          <w:tcPr>
            <w:tcW w:w="2147" w:type="dxa"/>
            <w:gridSpan w:val="4"/>
            <w:tcBorders>
              <w:bottom w:val="single" w:sz="4" w:space="0" w:color="auto"/>
            </w:tcBorders>
            <w:vAlign w:val="center"/>
          </w:tcPr>
          <w:p w14:paraId="0A49C4C4" w14:textId="77777777" w:rsidR="009F3451" w:rsidRPr="007275DF" w:rsidRDefault="009F3451" w:rsidP="00D00DFE">
            <w:pPr>
              <w:pStyle w:val="TAC"/>
              <w:rPr>
                <w:lang w:val="en-US"/>
              </w:rPr>
            </w:pPr>
            <w:r w:rsidRPr="007275DF">
              <w:rPr>
                <w:lang w:val="en-US"/>
              </w:rPr>
              <w:t>30</w:t>
            </w:r>
          </w:p>
        </w:tc>
      </w:tr>
      <w:tr w:rsidR="009F3451" w:rsidRPr="007275DF" w14:paraId="474C4D64"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22" w:author="Author">
            <w:trPr>
              <w:cantSplit/>
              <w:trHeight w:val="127"/>
            </w:trPr>
          </w:trPrChange>
        </w:trPr>
        <w:tc>
          <w:tcPr>
            <w:tcW w:w="1312" w:type="dxa"/>
            <w:gridSpan w:val="2"/>
            <w:tcBorders>
              <w:left w:val="single" w:sz="4" w:space="0" w:color="auto"/>
              <w:bottom w:val="nil"/>
            </w:tcBorders>
            <w:tcPrChange w:id="1023" w:author="Author">
              <w:tcPr>
                <w:tcW w:w="1312" w:type="dxa"/>
                <w:gridSpan w:val="2"/>
                <w:tcBorders>
                  <w:left w:val="single" w:sz="4" w:space="0" w:color="auto"/>
                  <w:bottom w:val="nil"/>
                </w:tcBorders>
              </w:tcPr>
            </w:tcPrChange>
          </w:tcPr>
          <w:p w14:paraId="7C25051D" w14:textId="77777777" w:rsidR="009F3451" w:rsidRPr="007275DF" w:rsidRDefault="009F3451" w:rsidP="00D00DFE">
            <w:pPr>
              <w:pStyle w:val="TAL"/>
            </w:pPr>
            <w:r w:rsidRPr="007275DF">
              <w:rPr>
                <w:lang w:eastAsia="ja-JP"/>
              </w:rPr>
              <w:t>DL CCA probability P</w:t>
            </w:r>
            <w:r w:rsidRPr="007275DF">
              <w:rPr>
                <w:vertAlign w:val="subscript"/>
                <w:lang w:eastAsia="ja-JP"/>
              </w:rPr>
              <w:t>CCA_DL</w:t>
            </w:r>
          </w:p>
        </w:tc>
        <w:tc>
          <w:tcPr>
            <w:tcW w:w="1313" w:type="dxa"/>
            <w:tcBorders>
              <w:left w:val="single" w:sz="4" w:space="0" w:color="auto"/>
              <w:bottom w:val="single" w:sz="4" w:space="0" w:color="auto"/>
            </w:tcBorders>
            <w:tcPrChange w:id="1024" w:author="Author">
              <w:tcPr>
                <w:tcW w:w="1313" w:type="dxa"/>
                <w:tcBorders>
                  <w:left w:val="single" w:sz="4" w:space="0" w:color="auto"/>
                  <w:bottom w:val="single" w:sz="4" w:space="0" w:color="auto"/>
                </w:tcBorders>
              </w:tcPr>
            </w:tcPrChange>
          </w:tcPr>
          <w:p w14:paraId="33422EE9"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25" w:author="Author">
              <w:tcPr>
                <w:tcW w:w="772" w:type="dxa"/>
                <w:tcBorders>
                  <w:bottom w:val="single" w:sz="4" w:space="0" w:color="auto"/>
                </w:tcBorders>
                <w:vAlign w:val="center"/>
              </w:tcPr>
            </w:tcPrChange>
          </w:tcPr>
          <w:p w14:paraId="0D0E6069" w14:textId="77777777" w:rsidR="009F3451" w:rsidRPr="007275DF" w:rsidRDefault="009F3451" w:rsidP="00D00DFE">
            <w:pPr>
              <w:pStyle w:val="TAC"/>
              <w:rPr>
                <w:lang w:val="it-IT"/>
              </w:rPr>
            </w:pPr>
          </w:p>
        </w:tc>
        <w:tc>
          <w:tcPr>
            <w:tcW w:w="1386" w:type="dxa"/>
            <w:tcBorders>
              <w:bottom w:val="single" w:sz="4" w:space="0" w:color="auto"/>
            </w:tcBorders>
            <w:vAlign w:val="center"/>
            <w:tcPrChange w:id="1026" w:author="Author">
              <w:tcPr>
                <w:tcW w:w="1386" w:type="dxa"/>
                <w:tcBorders>
                  <w:bottom w:val="single" w:sz="4" w:space="0" w:color="auto"/>
                </w:tcBorders>
                <w:vAlign w:val="center"/>
              </w:tcPr>
            </w:tcPrChange>
          </w:tcPr>
          <w:p w14:paraId="7B9565B9"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1027" w:author="Author">
              <w:tcPr>
                <w:tcW w:w="2016" w:type="dxa"/>
                <w:gridSpan w:val="4"/>
                <w:tcBorders>
                  <w:bottom w:val="single" w:sz="4" w:space="0" w:color="auto"/>
                </w:tcBorders>
                <w:vAlign w:val="center"/>
              </w:tcPr>
            </w:tcPrChange>
          </w:tcPr>
          <w:p w14:paraId="2D6C5249" w14:textId="77777777" w:rsidR="009F3451" w:rsidRPr="007275DF" w:rsidRDefault="009F3451" w:rsidP="00D00DFE">
            <w:pPr>
              <w:pStyle w:val="TAC"/>
              <w:rPr>
                <w:lang w:val="en-US"/>
              </w:rPr>
            </w:pPr>
            <w:ins w:id="1028" w:author="Author">
              <w:r>
                <w:rPr>
                  <w:lang w:val="en-US"/>
                </w:rPr>
                <w:t>P</w:t>
              </w:r>
              <w:r w:rsidRPr="00091D48">
                <w:rPr>
                  <w:vertAlign w:val="subscript"/>
                  <w:lang w:val="en-US"/>
                </w:rPr>
                <w:t>CCA_DL</w:t>
              </w:r>
              <w:r>
                <w:rPr>
                  <w:lang w:val="en-US"/>
                </w:rPr>
                <w:t>=0.9375</w:t>
              </w:r>
            </w:ins>
            <w:del w:id="1029" w:author="Author">
              <w:r w:rsidRPr="007275DF" w:rsidDel="0027527F">
                <w:rPr>
                  <w:lang w:val="en-US"/>
                </w:rPr>
                <w:delText>TBD</w:delText>
              </w:r>
            </w:del>
          </w:p>
        </w:tc>
        <w:tc>
          <w:tcPr>
            <w:tcW w:w="2147" w:type="dxa"/>
            <w:gridSpan w:val="4"/>
            <w:tcBorders>
              <w:bottom w:val="single" w:sz="4" w:space="0" w:color="auto"/>
            </w:tcBorders>
            <w:vAlign w:val="center"/>
            <w:tcPrChange w:id="1030" w:author="Author">
              <w:tcPr>
                <w:tcW w:w="2147" w:type="dxa"/>
                <w:gridSpan w:val="4"/>
                <w:tcBorders>
                  <w:bottom w:val="single" w:sz="4" w:space="0" w:color="auto"/>
                </w:tcBorders>
                <w:vAlign w:val="center"/>
              </w:tcPr>
            </w:tcPrChange>
          </w:tcPr>
          <w:p w14:paraId="2F9D7989" w14:textId="77777777" w:rsidR="009F3451" w:rsidRPr="007275DF" w:rsidRDefault="009F3451" w:rsidP="00D00DFE">
            <w:pPr>
              <w:pStyle w:val="TAC"/>
              <w:rPr>
                <w:lang w:val="en-US"/>
              </w:rPr>
            </w:pPr>
            <w:r w:rsidRPr="007275DF">
              <w:rPr>
                <w:lang w:val="en-US"/>
              </w:rPr>
              <w:t>NA</w:t>
            </w:r>
          </w:p>
        </w:tc>
      </w:tr>
      <w:tr w:rsidR="009F3451" w:rsidRPr="007275DF" w14:paraId="00EA0060"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1"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32" w:author="Author">
            <w:trPr>
              <w:cantSplit/>
              <w:trHeight w:val="127"/>
            </w:trPr>
          </w:trPrChange>
        </w:trPr>
        <w:tc>
          <w:tcPr>
            <w:tcW w:w="1312" w:type="dxa"/>
            <w:gridSpan w:val="2"/>
            <w:tcBorders>
              <w:top w:val="nil"/>
              <w:left w:val="single" w:sz="4" w:space="0" w:color="auto"/>
              <w:bottom w:val="single" w:sz="4" w:space="0" w:color="auto"/>
            </w:tcBorders>
            <w:tcPrChange w:id="1033" w:author="Author">
              <w:tcPr>
                <w:tcW w:w="1312" w:type="dxa"/>
                <w:gridSpan w:val="2"/>
                <w:tcBorders>
                  <w:top w:val="nil"/>
                  <w:left w:val="single" w:sz="4" w:space="0" w:color="auto"/>
                  <w:bottom w:val="single" w:sz="4" w:space="0" w:color="auto"/>
                </w:tcBorders>
              </w:tcPr>
            </w:tcPrChange>
          </w:tcPr>
          <w:p w14:paraId="5541E040"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1034" w:author="Author">
              <w:tcPr>
                <w:tcW w:w="1313" w:type="dxa"/>
                <w:tcBorders>
                  <w:left w:val="single" w:sz="4" w:space="0" w:color="auto"/>
                  <w:bottom w:val="single" w:sz="4" w:space="0" w:color="auto"/>
                </w:tcBorders>
              </w:tcPr>
            </w:tcPrChange>
          </w:tcPr>
          <w:p w14:paraId="5B44D8C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35" w:author="Author">
              <w:tcPr>
                <w:tcW w:w="772" w:type="dxa"/>
                <w:tcBorders>
                  <w:bottom w:val="single" w:sz="4" w:space="0" w:color="auto"/>
                </w:tcBorders>
                <w:vAlign w:val="center"/>
              </w:tcPr>
            </w:tcPrChange>
          </w:tcPr>
          <w:p w14:paraId="7B3E43B4" w14:textId="77777777" w:rsidR="009F3451" w:rsidRPr="007275DF" w:rsidRDefault="009F3451" w:rsidP="00D00DFE">
            <w:pPr>
              <w:pStyle w:val="TAC"/>
              <w:rPr>
                <w:lang w:val="it-IT"/>
              </w:rPr>
            </w:pPr>
          </w:p>
        </w:tc>
        <w:tc>
          <w:tcPr>
            <w:tcW w:w="1386" w:type="dxa"/>
            <w:tcBorders>
              <w:bottom w:val="single" w:sz="4" w:space="0" w:color="auto"/>
            </w:tcBorders>
            <w:vAlign w:val="center"/>
            <w:tcPrChange w:id="1036" w:author="Author">
              <w:tcPr>
                <w:tcW w:w="1386" w:type="dxa"/>
                <w:tcBorders>
                  <w:bottom w:val="single" w:sz="4" w:space="0" w:color="auto"/>
                </w:tcBorders>
                <w:vAlign w:val="center"/>
              </w:tcPr>
            </w:tcPrChange>
          </w:tcPr>
          <w:p w14:paraId="1EB84DAC"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1037" w:author="Author">
              <w:tcPr>
                <w:tcW w:w="2016" w:type="dxa"/>
                <w:gridSpan w:val="4"/>
                <w:tcBorders>
                  <w:bottom w:val="single" w:sz="4" w:space="0" w:color="auto"/>
                </w:tcBorders>
                <w:vAlign w:val="center"/>
              </w:tcPr>
            </w:tcPrChange>
          </w:tcPr>
          <w:p w14:paraId="1F888DF0" w14:textId="77777777" w:rsidR="009F3451" w:rsidRDefault="009F3451" w:rsidP="00D00DFE">
            <w:pPr>
              <w:pStyle w:val="TAC"/>
              <w:rPr>
                <w:ins w:id="1038" w:author="Author"/>
                <w:lang w:val="en-US"/>
              </w:rPr>
            </w:pPr>
            <w:ins w:id="1039" w:author="Author">
              <w:r>
                <w:rPr>
                  <w:lang w:val="en-US"/>
                </w:rPr>
                <w:t>P</w:t>
              </w:r>
              <w:r w:rsidRPr="00091D48">
                <w:rPr>
                  <w:vertAlign w:val="subscript"/>
                  <w:lang w:val="en-US"/>
                </w:rPr>
                <w:t>CCA_DL</w:t>
              </w:r>
              <w:r>
                <w:rPr>
                  <w:vertAlign w:val="subscript"/>
                  <w:lang w:val="en-US"/>
                </w:rPr>
                <w:t>_1</w:t>
              </w:r>
              <w:r>
                <w:rPr>
                  <w:lang w:val="en-US"/>
                </w:rPr>
                <w:t>=0.75</w:t>
              </w:r>
            </w:ins>
          </w:p>
          <w:p w14:paraId="54B9EA7B" w14:textId="77777777" w:rsidR="009F3451" w:rsidRDefault="009F3451" w:rsidP="00D00DFE">
            <w:pPr>
              <w:pStyle w:val="TAC"/>
              <w:rPr>
                <w:ins w:id="1040" w:author="Author"/>
                <w:lang w:val="en-US"/>
              </w:rPr>
            </w:pPr>
            <w:ins w:id="1041" w:author="Author">
              <w:r>
                <w:rPr>
                  <w:lang w:val="en-US"/>
                </w:rPr>
                <w:t>P</w:t>
              </w:r>
              <w:r w:rsidRPr="00091D48">
                <w:rPr>
                  <w:vertAlign w:val="subscript"/>
                  <w:lang w:val="en-US"/>
                </w:rPr>
                <w:t>CCA_DL</w:t>
              </w:r>
              <w:r>
                <w:rPr>
                  <w:vertAlign w:val="subscript"/>
                  <w:lang w:val="en-US"/>
                </w:rPr>
                <w:t>_2</w:t>
              </w:r>
              <w:r>
                <w:rPr>
                  <w:lang w:val="en-US"/>
                </w:rPr>
                <w:t>=0.75</w:t>
              </w:r>
            </w:ins>
          </w:p>
          <w:p w14:paraId="7B6556A8" w14:textId="77777777" w:rsidR="009F3451" w:rsidRPr="007275DF" w:rsidRDefault="009F3451" w:rsidP="00D00DFE">
            <w:pPr>
              <w:pStyle w:val="TAC"/>
              <w:rPr>
                <w:lang w:val="en-US"/>
              </w:rPr>
            </w:pPr>
            <w:del w:id="1042" w:author="Author">
              <w:r w:rsidRPr="007275DF" w:rsidDel="0027527F">
                <w:rPr>
                  <w:lang w:val="en-US"/>
                </w:rPr>
                <w:delText>TBD</w:delText>
              </w:r>
            </w:del>
          </w:p>
        </w:tc>
        <w:tc>
          <w:tcPr>
            <w:tcW w:w="2147" w:type="dxa"/>
            <w:gridSpan w:val="4"/>
            <w:tcBorders>
              <w:bottom w:val="single" w:sz="4" w:space="0" w:color="auto"/>
            </w:tcBorders>
            <w:vAlign w:val="center"/>
            <w:tcPrChange w:id="1043" w:author="Author">
              <w:tcPr>
                <w:tcW w:w="2147" w:type="dxa"/>
                <w:gridSpan w:val="4"/>
                <w:tcBorders>
                  <w:bottom w:val="single" w:sz="4" w:space="0" w:color="auto"/>
                </w:tcBorders>
                <w:vAlign w:val="center"/>
              </w:tcPr>
            </w:tcPrChange>
          </w:tcPr>
          <w:p w14:paraId="79BA7366" w14:textId="77777777" w:rsidR="009F3451" w:rsidRPr="007275DF" w:rsidRDefault="009F3451" w:rsidP="00D00DFE">
            <w:pPr>
              <w:pStyle w:val="TAC"/>
              <w:rPr>
                <w:lang w:val="en-US"/>
              </w:rPr>
            </w:pPr>
            <w:r w:rsidRPr="007275DF">
              <w:rPr>
                <w:lang w:val="en-US"/>
              </w:rPr>
              <w:t>NA</w:t>
            </w:r>
          </w:p>
        </w:tc>
      </w:tr>
      <w:tr w:rsidR="009F3451" w:rsidRPr="007275DF" w14:paraId="6BA508B8"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4"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45" w:author="Author">
            <w:trPr>
              <w:cantSplit/>
              <w:trHeight w:val="127"/>
            </w:trPr>
          </w:trPrChange>
        </w:trPr>
        <w:tc>
          <w:tcPr>
            <w:tcW w:w="1312" w:type="dxa"/>
            <w:gridSpan w:val="2"/>
            <w:tcBorders>
              <w:left w:val="single" w:sz="4" w:space="0" w:color="auto"/>
              <w:bottom w:val="nil"/>
            </w:tcBorders>
            <w:tcPrChange w:id="1046" w:author="Author">
              <w:tcPr>
                <w:tcW w:w="1312" w:type="dxa"/>
                <w:gridSpan w:val="2"/>
                <w:tcBorders>
                  <w:left w:val="single" w:sz="4" w:space="0" w:color="auto"/>
                  <w:bottom w:val="nil"/>
                </w:tcBorders>
              </w:tcPr>
            </w:tcPrChange>
          </w:tcPr>
          <w:p w14:paraId="2C1D2124" w14:textId="77777777" w:rsidR="009F3451" w:rsidRPr="007275DF" w:rsidRDefault="009F3451" w:rsidP="00D00DFE">
            <w:pPr>
              <w:pStyle w:val="TAL"/>
            </w:pPr>
            <w:r w:rsidRPr="007275DF">
              <w:rPr>
                <w:lang w:eastAsia="ja-JP"/>
              </w:rPr>
              <w:t>UL CCA probability P</w:t>
            </w:r>
            <w:r w:rsidRPr="007275DF">
              <w:rPr>
                <w:vertAlign w:val="subscript"/>
                <w:lang w:eastAsia="ja-JP"/>
              </w:rPr>
              <w:t>CCA_UL</w:t>
            </w:r>
          </w:p>
        </w:tc>
        <w:tc>
          <w:tcPr>
            <w:tcW w:w="1313" w:type="dxa"/>
            <w:tcBorders>
              <w:left w:val="single" w:sz="4" w:space="0" w:color="auto"/>
              <w:bottom w:val="single" w:sz="4" w:space="0" w:color="auto"/>
            </w:tcBorders>
            <w:tcPrChange w:id="1047" w:author="Author">
              <w:tcPr>
                <w:tcW w:w="1313" w:type="dxa"/>
                <w:tcBorders>
                  <w:left w:val="single" w:sz="4" w:space="0" w:color="auto"/>
                  <w:bottom w:val="single" w:sz="4" w:space="0" w:color="auto"/>
                </w:tcBorders>
              </w:tcPr>
            </w:tcPrChange>
          </w:tcPr>
          <w:p w14:paraId="748D39BE" w14:textId="77777777" w:rsidR="009F3451" w:rsidRPr="007275DF" w:rsidRDefault="009F3451" w:rsidP="00D00DFE">
            <w:pPr>
              <w:pStyle w:val="TAL"/>
            </w:pPr>
            <w:r w:rsidRPr="007275DF">
              <w:rPr>
                <w:rFonts w:cs="v5.0.0"/>
              </w:rPr>
              <w:t>Semi-static channel access</w:t>
            </w:r>
            <w:r w:rsidRPr="007275DF">
              <w:rPr>
                <w:rFonts w:cs="v5.0.0"/>
                <w:vertAlign w:val="superscript"/>
              </w:rPr>
              <w:t xml:space="preserve"> Note 5,7</w:t>
            </w:r>
          </w:p>
        </w:tc>
        <w:tc>
          <w:tcPr>
            <w:tcW w:w="772" w:type="dxa"/>
            <w:tcBorders>
              <w:bottom w:val="single" w:sz="4" w:space="0" w:color="auto"/>
            </w:tcBorders>
            <w:vAlign w:val="center"/>
            <w:tcPrChange w:id="1048" w:author="Author">
              <w:tcPr>
                <w:tcW w:w="772" w:type="dxa"/>
                <w:tcBorders>
                  <w:bottom w:val="single" w:sz="4" w:space="0" w:color="auto"/>
                </w:tcBorders>
                <w:vAlign w:val="center"/>
              </w:tcPr>
            </w:tcPrChange>
          </w:tcPr>
          <w:p w14:paraId="68ED274B" w14:textId="77777777" w:rsidR="009F3451" w:rsidRPr="007275DF" w:rsidRDefault="009F3451" w:rsidP="00D00DFE">
            <w:pPr>
              <w:pStyle w:val="TAC"/>
              <w:rPr>
                <w:lang w:val="it-IT"/>
              </w:rPr>
            </w:pPr>
          </w:p>
        </w:tc>
        <w:tc>
          <w:tcPr>
            <w:tcW w:w="1386" w:type="dxa"/>
            <w:tcBorders>
              <w:bottom w:val="single" w:sz="4" w:space="0" w:color="auto"/>
            </w:tcBorders>
            <w:vAlign w:val="center"/>
            <w:tcPrChange w:id="1049" w:author="Author">
              <w:tcPr>
                <w:tcW w:w="1386" w:type="dxa"/>
                <w:tcBorders>
                  <w:bottom w:val="single" w:sz="4" w:space="0" w:color="auto"/>
                </w:tcBorders>
                <w:vAlign w:val="center"/>
              </w:tcPr>
            </w:tcPrChange>
          </w:tcPr>
          <w:p w14:paraId="6D0954D1"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1050" w:author="Author">
              <w:tcPr>
                <w:tcW w:w="2016" w:type="dxa"/>
                <w:gridSpan w:val="4"/>
                <w:tcBorders>
                  <w:bottom w:val="single" w:sz="4" w:space="0" w:color="auto"/>
                </w:tcBorders>
                <w:vAlign w:val="center"/>
              </w:tcPr>
            </w:tcPrChange>
          </w:tcPr>
          <w:p w14:paraId="1A07B756" w14:textId="77777777" w:rsidR="009F3451" w:rsidRPr="007275DF" w:rsidRDefault="009F3451" w:rsidP="00D00DFE">
            <w:pPr>
              <w:pStyle w:val="TAC"/>
              <w:rPr>
                <w:lang w:val="en-US"/>
              </w:rPr>
            </w:pPr>
            <w:ins w:id="105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52" w:author="Author">
              <w:r w:rsidRPr="007275DF" w:rsidDel="0027527F">
                <w:rPr>
                  <w:lang w:val="en-US"/>
                </w:rPr>
                <w:delText>TBD</w:delText>
              </w:r>
            </w:del>
          </w:p>
        </w:tc>
        <w:tc>
          <w:tcPr>
            <w:tcW w:w="2147" w:type="dxa"/>
            <w:gridSpan w:val="4"/>
            <w:tcBorders>
              <w:bottom w:val="single" w:sz="4" w:space="0" w:color="auto"/>
            </w:tcBorders>
            <w:vAlign w:val="center"/>
            <w:tcPrChange w:id="1053" w:author="Author">
              <w:tcPr>
                <w:tcW w:w="2147" w:type="dxa"/>
                <w:gridSpan w:val="4"/>
                <w:tcBorders>
                  <w:bottom w:val="single" w:sz="4" w:space="0" w:color="auto"/>
                </w:tcBorders>
                <w:vAlign w:val="center"/>
              </w:tcPr>
            </w:tcPrChange>
          </w:tcPr>
          <w:p w14:paraId="351116D0" w14:textId="77777777" w:rsidR="009F3451" w:rsidRPr="007275DF" w:rsidRDefault="009F3451" w:rsidP="00D00DFE">
            <w:pPr>
              <w:pStyle w:val="TAC"/>
              <w:rPr>
                <w:lang w:val="en-US"/>
              </w:rPr>
            </w:pPr>
            <w:r w:rsidRPr="007275DF">
              <w:rPr>
                <w:lang w:val="en-US"/>
              </w:rPr>
              <w:t>NA</w:t>
            </w:r>
          </w:p>
        </w:tc>
      </w:tr>
      <w:tr w:rsidR="009F3451" w:rsidRPr="007275DF" w14:paraId="66CB360B" w14:textId="77777777" w:rsidTr="00D00DFE">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54" w:author="Author">
            <w:tblPrEx>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27"/>
          <w:trPrChange w:id="1055" w:author="Author">
            <w:trPr>
              <w:cantSplit/>
              <w:trHeight w:val="127"/>
            </w:trPr>
          </w:trPrChange>
        </w:trPr>
        <w:tc>
          <w:tcPr>
            <w:tcW w:w="1312" w:type="dxa"/>
            <w:gridSpan w:val="2"/>
            <w:tcBorders>
              <w:top w:val="nil"/>
              <w:left w:val="single" w:sz="4" w:space="0" w:color="auto"/>
              <w:bottom w:val="single" w:sz="4" w:space="0" w:color="auto"/>
            </w:tcBorders>
            <w:tcPrChange w:id="1056" w:author="Author">
              <w:tcPr>
                <w:tcW w:w="1312" w:type="dxa"/>
                <w:gridSpan w:val="2"/>
                <w:tcBorders>
                  <w:top w:val="nil"/>
                  <w:left w:val="single" w:sz="4" w:space="0" w:color="auto"/>
                  <w:bottom w:val="single" w:sz="4" w:space="0" w:color="auto"/>
                </w:tcBorders>
              </w:tcPr>
            </w:tcPrChange>
          </w:tcPr>
          <w:p w14:paraId="354C6EE9" w14:textId="77777777" w:rsidR="009F3451" w:rsidRPr="007275DF" w:rsidRDefault="009F3451" w:rsidP="00D00DFE">
            <w:pPr>
              <w:pStyle w:val="TAL"/>
              <w:rPr>
                <w:lang w:eastAsia="ja-JP"/>
              </w:rPr>
            </w:pPr>
          </w:p>
        </w:tc>
        <w:tc>
          <w:tcPr>
            <w:tcW w:w="1313" w:type="dxa"/>
            <w:tcBorders>
              <w:left w:val="single" w:sz="4" w:space="0" w:color="auto"/>
              <w:bottom w:val="single" w:sz="4" w:space="0" w:color="auto"/>
            </w:tcBorders>
            <w:tcPrChange w:id="1057" w:author="Author">
              <w:tcPr>
                <w:tcW w:w="1313" w:type="dxa"/>
                <w:tcBorders>
                  <w:left w:val="single" w:sz="4" w:space="0" w:color="auto"/>
                  <w:bottom w:val="single" w:sz="4" w:space="0" w:color="auto"/>
                </w:tcBorders>
              </w:tcPr>
            </w:tcPrChange>
          </w:tcPr>
          <w:p w14:paraId="5047A20E" w14:textId="77777777" w:rsidR="009F3451" w:rsidRPr="007275DF" w:rsidRDefault="009F3451" w:rsidP="00D00DFE">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772" w:type="dxa"/>
            <w:tcBorders>
              <w:bottom w:val="single" w:sz="4" w:space="0" w:color="auto"/>
            </w:tcBorders>
            <w:vAlign w:val="center"/>
            <w:tcPrChange w:id="1058" w:author="Author">
              <w:tcPr>
                <w:tcW w:w="772" w:type="dxa"/>
                <w:tcBorders>
                  <w:bottom w:val="single" w:sz="4" w:space="0" w:color="auto"/>
                </w:tcBorders>
                <w:vAlign w:val="center"/>
              </w:tcPr>
            </w:tcPrChange>
          </w:tcPr>
          <w:p w14:paraId="6720E2E0" w14:textId="77777777" w:rsidR="009F3451" w:rsidRPr="007275DF" w:rsidRDefault="009F3451" w:rsidP="00D00DFE">
            <w:pPr>
              <w:pStyle w:val="TAC"/>
              <w:rPr>
                <w:lang w:val="it-IT"/>
              </w:rPr>
            </w:pPr>
          </w:p>
        </w:tc>
        <w:tc>
          <w:tcPr>
            <w:tcW w:w="1386" w:type="dxa"/>
            <w:tcBorders>
              <w:bottom w:val="single" w:sz="4" w:space="0" w:color="auto"/>
            </w:tcBorders>
            <w:vAlign w:val="center"/>
            <w:tcPrChange w:id="1059" w:author="Author">
              <w:tcPr>
                <w:tcW w:w="1386" w:type="dxa"/>
                <w:tcBorders>
                  <w:bottom w:val="single" w:sz="4" w:space="0" w:color="auto"/>
                </w:tcBorders>
                <w:vAlign w:val="center"/>
              </w:tcPr>
            </w:tcPrChange>
          </w:tcPr>
          <w:p w14:paraId="73ACABE0" w14:textId="77777777" w:rsidR="009F3451" w:rsidRPr="007275DF" w:rsidRDefault="009F3451" w:rsidP="00D00DFE">
            <w:pPr>
              <w:pStyle w:val="TAC"/>
            </w:pPr>
            <w:r w:rsidRPr="007275DF">
              <w:t>Config 1,2,3</w:t>
            </w:r>
          </w:p>
        </w:tc>
        <w:tc>
          <w:tcPr>
            <w:tcW w:w="2016" w:type="dxa"/>
            <w:gridSpan w:val="4"/>
            <w:tcBorders>
              <w:bottom w:val="single" w:sz="4" w:space="0" w:color="auto"/>
            </w:tcBorders>
            <w:tcPrChange w:id="1060" w:author="Author">
              <w:tcPr>
                <w:tcW w:w="2016" w:type="dxa"/>
                <w:gridSpan w:val="4"/>
                <w:tcBorders>
                  <w:bottom w:val="single" w:sz="4" w:space="0" w:color="auto"/>
                </w:tcBorders>
                <w:vAlign w:val="center"/>
              </w:tcPr>
            </w:tcPrChange>
          </w:tcPr>
          <w:p w14:paraId="424A9DEC" w14:textId="77777777" w:rsidR="009F3451" w:rsidRPr="007275DF" w:rsidRDefault="009F3451" w:rsidP="00D00DFE">
            <w:pPr>
              <w:pStyle w:val="TAC"/>
              <w:rPr>
                <w:lang w:val="en-US"/>
              </w:rPr>
            </w:pPr>
            <w:ins w:id="106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062" w:author="Author">
              <w:r w:rsidRPr="007275DF" w:rsidDel="0027527F">
                <w:rPr>
                  <w:lang w:val="en-US"/>
                </w:rPr>
                <w:delText>TBD</w:delText>
              </w:r>
            </w:del>
          </w:p>
        </w:tc>
        <w:tc>
          <w:tcPr>
            <w:tcW w:w="2147" w:type="dxa"/>
            <w:gridSpan w:val="4"/>
            <w:tcBorders>
              <w:bottom w:val="single" w:sz="4" w:space="0" w:color="auto"/>
            </w:tcBorders>
            <w:vAlign w:val="center"/>
            <w:tcPrChange w:id="1063" w:author="Author">
              <w:tcPr>
                <w:tcW w:w="2147" w:type="dxa"/>
                <w:gridSpan w:val="4"/>
                <w:tcBorders>
                  <w:bottom w:val="single" w:sz="4" w:space="0" w:color="auto"/>
                </w:tcBorders>
                <w:vAlign w:val="center"/>
              </w:tcPr>
            </w:tcPrChange>
          </w:tcPr>
          <w:p w14:paraId="43992FCA" w14:textId="77777777" w:rsidR="009F3451" w:rsidRPr="007275DF" w:rsidRDefault="009F3451" w:rsidP="00D00DFE">
            <w:pPr>
              <w:pStyle w:val="TAC"/>
              <w:rPr>
                <w:lang w:val="en-US"/>
              </w:rPr>
            </w:pPr>
            <w:r w:rsidRPr="007275DF">
              <w:rPr>
                <w:lang w:val="en-US"/>
              </w:rPr>
              <w:t>NA</w:t>
            </w:r>
          </w:p>
        </w:tc>
      </w:tr>
      <w:tr w:rsidR="009F3451" w:rsidRPr="007275DF" w14:paraId="573887B0" w14:textId="77777777" w:rsidTr="00D00DFE">
        <w:trPr>
          <w:cantSplit/>
          <w:trHeight w:val="292"/>
        </w:trPr>
        <w:tc>
          <w:tcPr>
            <w:tcW w:w="2625" w:type="dxa"/>
            <w:gridSpan w:val="3"/>
            <w:tcBorders>
              <w:left w:val="single" w:sz="4" w:space="0" w:color="auto"/>
              <w:bottom w:val="single" w:sz="4" w:space="0" w:color="auto"/>
            </w:tcBorders>
          </w:tcPr>
          <w:p w14:paraId="1CE51FC9" w14:textId="77777777" w:rsidR="009F3451" w:rsidRPr="007275DF" w:rsidRDefault="009F3451" w:rsidP="00D00DFE">
            <w:pPr>
              <w:pStyle w:val="TAL"/>
              <w:rPr>
                <w:lang w:val="en-US"/>
              </w:rPr>
            </w:pPr>
            <w:r w:rsidRPr="007275DF">
              <w:rPr>
                <w:szCs w:val="16"/>
                <w:lang w:eastAsia="ja-JP"/>
              </w:rPr>
              <w:t>EPRE ratio of PSS to SSS</w:t>
            </w:r>
          </w:p>
        </w:tc>
        <w:tc>
          <w:tcPr>
            <w:tcW w:w="772" w:type="dxa"/>
            <w:tcBorders>
              <w:bottom w:val="single" w:sz="4" w:space="0" w:color="auto"/>
            </w:tcBorders>
          </w:tcPr>
          <w:p w14:paraId="1D01290E" w14:textId="77777777" w:rsidR="009F3451" w:rsidRPr="007275DF" w:rsidRDefault="009F3451" w:rsidP="00D00DFE">
            <w:pPr>
              <w:pStyle w:val="TAC"/>
            </w:pPr>
          </w:p>
        </w:tc>
        <w:tc>
          <w:tcPr>
            <w:tcW w:w="1386" w:type="dxa"/>
            <w:vMerge w:val="restart"/>
            <w:vAlign w:val="center"/>
          </w:tcPr>
          <w:p w14:paraId="5090B90E" w14:textId="77777777" w:rsidR="009F3451" w:rsidRPr="007275DF" w:rsidRDefault="009F3451" w:rsidP="00D00DFE">
            <w:pPr>
              <w:pStyle w:val="TAC"/>
            </w:pPr>
            <w:r w:rsidRPr="007275DF">
              <w:t>Config 1,2,3</w:t>
            </w:r>
          </w:p>
        </w:tc>
        <w:tc>
          <w:tcPr>
            <w:tcW w:w="2016" w:type="dxa"/>
            <w:gridSpan w:val="4"/>
            <w:vMerge w:val="restart"/>
            <w:vAlign w:val="center"/>
          </w:tcPr>
          <w:p w14:paraId="5B18260D" w14:textId="77777777" w:rsidR="009F3451" w:rsidRPr="007275DF" w:rsidRDefault="009F3451" w:rsidP="00D00DFE">
            <w:pPr>
              <w:pStyle w:val="TAC"/>
              <w:rPr>
                <w:rFonts w:cs="v4.2.0"/>
              </w:rPr>
            </w:pPr>
            <w:r w:rsidRPr="007275DF">
              <w:rPr>
                <w:rFonts w:cs="v4.2.0"/>
              </w:rPr>
              <w:t>0</w:t>
            </w:r>
          </w:p>
        </w:tc>
        <w:tc>
          <w:tcPr>
            <w:tcW w:w="2147" w:type="dxa"/>
            <w:gridSpan w:val="4"/>
            <w:vMerge w:val="restart"/>
            <w:vAlign w:val="center"/>
          </w:tcPr>
          <w:p w14:paraId="4878A401" w14:textId="77777777" w:rsidR="009F3451" w:rsidRPr="007275DF" w:rsidRDefault="009F3451" w:rsidP="00D00DFE">
            <w:pPr>
              <w:pStyle w:val="TAC"/>
            </w:pPr>
            <w:r w:rsidRPr="007275DF">
              <w:t>0</w:t>
            </w:r>
          </w:p>
        </w:tc>
      </w:tr>
      <w:tr w:rsidR="009F3451" w:rsidRPr="007275DF" w14:paraId="4D3E6787" w14:textId="77777777" w:rsidTr="00D00DFE">
        <w:trPr>
          <w:cantSplit/>
          <w:trHeight w:val="292"/>
        </w:trPr>
        <w:tc>
          <w:tcPr>
            <w:tcW w:w="2625" w:type="dxa"/>
            <w:gridSpan w:val="3"/>
            <w:tcBorders>
              <w:left w:val="single" w:sz="4" w:space="0" w:color="auto"/>
              <w:bottom w:val="single" w:sz="4" w:space="0" w:color="auto"/>
            </w:tcBorders>
          </w:tcPr>
          <w:p w14:paraId="2EBA5629" w14:textId="77777777" w:rsidR="009F3451" w:rsidRPr="007275DF" w:rsidRDefault="009F3451" w:rsidP="00D00DFE">
            <w:pPr>
              <w:pStyle w:val="TAL"/>
              <w:rPr>
                <w:lang w:val="en-US"/>
              </w:rPr>
            </w:pPr>
            <w:r w:rsidRPr="007275DF">
              <w:rPr>
                <w:szCs w:val="16"/>
                <w:lang w:eastAsia="ja-JP"/>
              </w:rPr>
              <w:t>EPRE ratio of PBCH DMRS to SSS</w:t>
            </w:r>
          </w:p>
        </w:tc>
        <w:tc>
          <w:tcPr>
            <w:tcW w:w="772" w:type="dxa"/>
            <w:tcBorders>
              <w:bottom w:val="single" w:sz="4" w:space="0" w:color="auto"/>
            </w:tcBorders>
          </w:tcPr>
          <w:p w14:paraId="3D8839F6" w14:textId="77777777" w:rsidR="009F3451" w:rsidRPr="007275DF" w:rsidRDefault="009F3451" w:rsidP="00D00DFE">
            <w:pPr>
              <w:pStyle w:val="TAC"/>
            </w:pPr>
          </w:p>
        </w:tc>
        <w:tc>
          <w:tcPr>
            <w:tcW w:w="1386" w:type="dxa"/>
            <w:vMerge/>
          </w:tcPr>
          <w:p w14:paraId="2E246EC1" w14:textId="77777777" w:rsidR="009F3451" w:rsidRPr="007275DF" w:rsidRDefault="009F3451" w:rsidP="00D00DFE">
            <w:pPr>
              <w:pStyle w:val="TAC"/>
            </w:pPr>
          </w:p>
        </w:tc>
        <w:tc>
          <w:tcPr>
            <w:tcW w:w="2016" w:type="dxa"/>
            <w:gridSpan w:val="4"/>
            <w:vMerge/>
          </w:tcPr>
          <w:p w14:paraId="46B9BA87" w14:textId="77777777" w:rsidR="009F3451" w:rsidRPr="007275DF" w:rsidRDefault="009F3451" w:rsidP="00D00DFE">
            <w:pPr>
              <w:pStyle w:val="TAC"/>
              <w:rPr>
                <w:rFonts w:cs="v4.2.0"/>
              </w:rPr>
            </w:pPr>
          </w:p>
        </w:tc>
        <w:tc>
          <w:tcPr>
            <w:tcW w:w="2147" w:type="dxa"/>
            <w:gridSpan w:val="4"/>
            <w:vMerge/>
          </w:tcPr>
          <w:p w14:paraId="5E35B3C5" w14:textId="77777777" w:rsidR="009F3451" w:rsidRPr="007275DF" w:rsidRDefault="009F3451" w:rsidP="00D00DFE">
            <w:pPr>
              <w:pStyle w:val="TAC"/>
            </w:pPr>
          </w:p>
        </w:tc>
      </w:tr>
      <w:tr w:rsidR="009F3451" w:rsidRPr="007275DF" w14:paraId="22A534C3" w14:textId="77777777" w:rsidTr="00D00DFE">
        <w:trPr>
          <w:cantSplit/>
          <w:trHeight w:val="292"/>
        </w:trPr>
        <w:tc>
          <w:tcPr>
            <w:tcW w:w="2625" w:type="dxa"/>
            <w:gridSpan w:val="3"/>
            <w:tcBorders>
              <w:left w:val="single" w:sz="4" w:space="0" w:color="auto"/>
              <w:bottom w:val="single" w:sz="4" w:space="0" w:color="auto"/>
            </w:tcBorders>
          </w:tcPr>
          <w:p w14:paraId="6E169383" w14:textId="77777777" w:rsidR="009F3451" w:rsidRPr="007275DF" w:rsidRDefault="009F3451" w:rsidP="00D00DFE">
            <w:pPr>
              <w:pStyle w:val="TAL"/>
              <w:rPr>
                <w:lang w:val="en-US"/>
              </w:rPr>
            </w:pPr>
            <w:r w:rsidRPr="007275DF">
              <w:rPr>
                <w:szCs w:val="16"/>
                <w:lang w:eastAsia="ja-JP"/>
              </w:rPr>
              <w:t>EPRE ratio of PBCH to PBCH DMRS</w:t>
            </w:r>
          </w:p>
        </w:tc>
        <w:tc>
          <w:tcPr>
            <w:tcW w:w="772" w:type="dxa"/>
            <w:tcBorders>
              <w:bottom w:val="single" w:sz="4" w:space="0" w:color="auto"/>
            </w:tcBorders>
          </w:tcPr>
          <w:p w14:paraId="7325F0E3" w14:textId="77777777" w:rsidR="009F3451" w:rsidRPr="007275DF" w:rsidRDefault="009F3451" w:rsidP="00D00DFE">
            <w:pPr>
              <w:pStyle w:val="TAC"/>
            </w:pPr>
          </w:p>
        </w:tc>
        <w:tc>
          <w:tcPr>
            <w:tcW w:w="1386" w:type="dxa"/>
            <w:vMerge/>
          </w:tcPr>
          <w:p w14:paraId="11972EAD" w14:textId="77777777" w:rsidR="009F3451" w:rsidRPr="007275DF" w:rsidRDefault="009F3451" w:rsidP="00D00DFE">
            <w:pPr>
              <w:pStyle w:val="TAC"/>
            </w:pPr>
          </w:p>
        </w:tc>
        <w:tc>
          <w:tcPr>
            <w:tcW w:w="2016" w:type="dxa"/>
            <w:gridSpan w:val="4"/>
            <w:vMerge/>
          </w:tcPr>
          <w:p w14:paraId="6FE66036" w14:textId="77777777" w:rsidR="009F3451" w:rsidRPr="007275DF" w:rsidRDefault="009F3451" w:rsidP="00D00DFE">
            <w:pPr>
              <w:pStyle w:val="TAC"/>
              <w:rPr>
                <w:rFonts w:cs="v4.2.0"/>
              </w:rPr>
            </w:pPr>
          </w:p>
        </w:tc>
        <w:tc>
          <w:tcPr>
            <w:tcW w:w="2147" w:type="dxa"/>
            <w:gridSpan w:val="4"/>
            <w:vMerge/>
          </w:tcPr>
          <w:p w14:paraId="7405EEC0" w14:textId="77777777" w:rsidR="009F3451" w:rsidRPr="007275DF" w:rsidRDefault="009F3451" w:rsidP="00D00DFE">
            <w:pPr>
              <w:pStyle w:val="TAC"/>
            </w:pPr>
          </w:p>
        </w:tc>
      </w:tr>
      <w:tr w:rsidR="009F3451" w:rsidRPr="007275DF" w14:paraId="050E5728" w14:textId="77777777" w:rsidTr="00D00DFE">
        <w:trPr>
          <w:cantSplit/>
          <w:trHeight w:val="292"/>
        </w:trPr>
        <w:tc>
          <w:tcPr>
            <w:tcW w:w="2625" w:type="dxa"/>
            <w:gridSpan w:val="3"/>
            <w:tcBorders>
              <w:left w:val="single" w:sz="4" w:space="0" w:color="auto"/>
              <w:bottom w:val="single" w:sz="4" w:space="0" w:color="auto"/>
            </w:tcBorders>
          </w:tcPr>
          <w:p w14:paraId="36E5DDCE" w14:textId="77777777" w:rsidR="009F3451" w:rsidRPr="007275DF" w:rsidRDefault="009F3451" w:rsidP="00D00DFE">
            <w:pPr>
              <w:pStyle w:val="TAL"/>
              <w:rPr>
                <w:lang w:val="en-US"/>
              </w:rPr>
            </w:pPr>
            <w:r w:rsidRPr="007275DF">
              <w:rPr>
                <w:szCs w:val="16"/>
                <w:lang w:eastAsia="ja-JP"/>
              </w:rPr>
              <w:t>EPRE ratio of PDCCH DMRS to SSS</w:t>
            </w:r>
          </w:p>
        </w:tc>
        <w:tc>
          <w:tcPr>
            <w:tcW w:w="772" w:type="dxa"/>
            <w:tcBorders>
              <w:bottom w:val="single" w:sz="4" w:space="0" w:color="auto"/>
            </w:tcBorders>
          </w:tcPr>
          <w:p w14:paraId="2B7AEDD2" w14:textId="77777777" w:rsidR="009F3451" w:rsidRPr="007275DF" w:rsidRDefault="009F3451" w:rsidP="00D00DFE">
            <w:pPr>
              <w:pStyle w:val="TAC"/>
            </w:pPr>
          </w:p>
        </w:tc>
        <w:tc>
          <w:tcPr>
            <w:tcW w:w="1386" w:type="dxa"/>
            <w:vMerge/>
          </w:tcPr>
          <w:p w14:paraId="26025DCB" w14:textId="77777777" w:rsidR="009F3451" w:rsidRPr="007275DF" w:rsidRDefault="009F3451" w:rsidP="00D00DFE">
            <w:pPr>
              <w:pStyle w:val="TAC"/>
            </w:pPr>
          </w:p>
        </w:tc>
        <w:tc>
          <w:tcPr>
            <w:tcW w:w="2016" w:type="dxa"/>
            <w:gridSpan w:val="4"/>
            <w:vMerge/>
          </w:tcPr>
          <w:p w14:paraId="43D4F9AE" w14:textId="77777777" w:rsidR="009F3451" w:rsidRPr="007275DF" w:rsidRDefault="009F3451" w:rsidP="00D00DFE">
            <w:pPr>
              <w:pStyle w:val="TAC"/>
              <w:rPr>
                <w:rFonts w:cs="v4.2.0"/>
              </w:rPr>
            </w:pPr>
          </w:p>
        </w:tc>
        <w:tc>
          <w:tcPr>
            <w:tcW w:w="2147" w:type="dxa"/>
            <w:gridSpan w:val="4"/>
            <w:vMerge/>
          </w:tcPr>
          <w:p w14:paraId="5C7B663F" w14:textId="77777777" w:rsidR="009F3451" w:rsidRPr="007275DF" w:rsidRDefault="009F3451" w:rsidP="00D00DFE">
            <w:pPr>
              <w:pStyle w:val="TAC"/>
            </w:pPr>
          </w:p>
        </w:tc>
      </w:tr>
      <w:tr w:rsidR="009F3451" w:rsidRPr="007275DF" w14:paraId="0A3F0F2B" w14:textId="77777777" w:rsidTr="00D00DFE">
        <w:trPr>
          <w:cantSplit/>
          <w:trHeight w:val="292"/>
        </w:trPr>
        <w:tc>
          <w:tcPr>
            <w:tcW w:w="2625" w:type="dxa"/>
            <w:gridSpan w:val="3"/>
            <w:tcBorders>
              <w:left w:val="single" w:sz="4" w:space="0" w:color="auto"/>
              <w:bottom w:val="single" w:sz="4" w:space="0" w:color="auto"/>
            </w:tcBorders>
          </w:tcPr>
          <w:p w14:paraId="12324BF6" w14:textId="77777777" w:rsidR="009F3451" w:rsidRPr="007275DF" w:rsidRDefault="009F3451" w:rsidP="00D00DFE">
            <w:pPr>
              <w:pStyle w:val="TAL"/>
              <w:rPr>
                <w:lang w:val="en-US"/>
              </w:rPr>
            </w:pPr>
            <w:r w:rsidRPr="007275DF">
              <w:rPr>
                <w:szCs w:val="16"/>
                <w:lang w:eastAsia="ja-JP"/>
              </w:rPr>
              <w:t>EPRE ratio of PDCCH to PDCCH DMRS</w:t>
            </w:r>
          </w:p>
        </w:tc>
        <w:tc>
          <w:tcPr>
            <w:tcW w:w="772" w:type="dxa"/>
            <w:tcBorders>
              <w:bottom w:val="single" w:sz="4" w:space="0" w:color="auto"/>
            </w:tcBorders>
          </w:tcPr>
          <w:p w14:paraId="2E98D936" w14:textId="77777777" w:rsidR="009F3451" w:rsidRPr="007275DF" w:rsidRDefault="009F3451" w:rsidP="00D00DFE">
            <w:pPr>
              <w:pStyle w:val="TAC"/>
            </w:pPr>
          </w:p>
        </w:tc>
        <w:tc>
          <w:tcPr>
            <w:tcW w:w="1386" w:type="dxa"/>
            <w:vMerge/>
          </w:tcPr>
          <w:p w14:paraId="38D1B2FA" w14:textId="77777777" w:rsidR="009F3451" w:rsidRPr="007275DF" w:rsidRDefault="009F3451" w:rsidP="00D00DFE">
            <w:pPr>
              <w:pStyle w:val="TAC"/>
            </w:pPr>
          </w:p>
        </w:tc>
        <w:tc>
          <w:tcPr>
            <w:tcW w:w="2016" w:type="dxa"/>
            <w:gridSpan w:val="4"/>
            <w:vMerge/>
          </w:tcPr>
          <w:p w14:paraId="5FCBE9CD" w14:textId="77777777" w:rsidR="009F3451" w:rsidRPr="007275DF" w:rsidRDefault="009F3451" w:rsidP="00D00DFE">
            <w:pPr>
              <w:pStyle w:val="TAC"/>
              <w:rPr>
                <w:rFonts w:cs="v4.2.0"/>
              </w:rPr>
            </w:pPr>
          </w:p>
        </w:tc>
        <w:tc>
          <w:tcPr>
            <w:tcW w:w="2147" w:type="dxa"/>
            <w:gridSpan w:val="4"/>
            <w:vMerge/>
          </w:tcPr>
          <w:p w14:paraId="2CD5342B" w14:textId="77777777" w:rsidR="009F3451" w:rsidRPr="007275DF" w:rsidRDefault="009F3451" w:rsidP="00D00DFE">
            <w:pPr>
              <w:pStyle w:val="TAC"/>
            </w:pPr>
          </w:p>
        </w:tc>
      </w:tr>
      <w:tr w:rsidR="009F3451" w:rsidRPr="007275DF" w14:paraId="7AED0845" w14:textId="77777777" w:rsidTr="00D00DFE">
        <w:trPr>
          <w:cantSplit/>
          <w:trHeight w:val="292"/>
        </w:trPr>
        <w:tc>
          <w:tcPr>
            <w:tcW w:w="2625" w:type="dxa"/>
            <w:gridSpan w:val="3"/>
            <w:tcBorders>
              <w:left w:val="single" w:sz="4" w:space="0" w:color="auto"/>
              <w:bottom w:val="single" w:sz="4" w:space="0" w:color="auto"/>
            </w:tcBorders>
          </w:tcPr>
          <w:p w14:paraId="3035AB48"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72" w:type="dxa"/>
            <w:tcBorders>
              <w:bottom w:val="single" w:sz="4" w:space="0" w:color="auto"/>
            </w:tcBorders>
          </w:tcPr>
          <w:p w14:paraId="15F8A7A6" w14:textId="77777777" w:rsidR="009F3451" w:rsidRPr="007275DF" w:rsidRDefault="009F3451" w:rsidP="00D00DFE">
            <w:pPr>
              <w:pStyle w:val="TAC"/>
            </w:pPr>
          </w:p>
        </w:tc>
        <w:tc>
          <w:tcPr>
            <w:tcW w:w="1386" w:type="dxa"/>
            <w:vMerge/>
          </w:tcPr>
          <w:p w14:paraId="7F445182" w14:textId="77777777" w:rsidR="009F3451" w:rsidRPr="007275DF" w:rsidRDefault="009F3451" w:rsidP="00D00DFE">
            <w:pPr>
              <w:pStyle w:val="TAC"/>
            </w:pPr>
          </w:p>
        </w:tc>
        <w:tc>
          <w:tcPr>
            <w:tcW w:w="2016" w:type="dxa"/>
            <w:gridSpan w:val="4"/>
            <w:vMerge/>
          </w:tcPr>
          <w:p w14:paraId="7AF7EFFE" w14:textId="77777777" w:rsidR="009F3451" w:rsidRPr="007275DF" w:rsidRDefault="009F3451" w:rsidP="00D00DFE">
            <w:pPr>
              <w:pStyle w:val="TAC"/>
              <w:rPr>
                <w:rFonts w:cs="v4.2.0"/>
              </w:rPr>
            </w:pPr>
          </w:p>
        </w:tc>
        <w:tc>
          <w:tcPr>
            <w:tcW w:w="2147" w:type="dxa"/>
            <w:gridSpan w:val="4"/>
            <w:vMerge/>
          </w:tcPr>
          <w:p w14:paraId="14BEE893" w14:textId="77777777" w:rsidR="009F3451" w:rsidRPr="007275DF" w:rsidRDefault="009F3451" w:rsidP="00D00DFE">
            <w:pPr>
              <w:pStyle w:val="TAC"/>
            </w:pPr>
          </w:p>
        </w:tc>
      </w:tr>
      <w:tr w:rsidR="009F3451" w:rsidRPr="007275DF" w14:paraId="38982A5B" w14:textId="77777777" w:rsidTr="00D00DFE">
        <w:trPr>
          <w:cantSplit/>
          <w:trHeight w:val="292"/>
        </w:trPr>
        <w:tc>
          <w:tcPr>
            <w:tcW w:w="2625" w:type="dxa"/>
            <w:gridSpan w:val="3"/>
            <w:tcBorders>
              <w:left w:val="single" w:sz="4" w:space="0" w:color="auto"/>
              <w:bottom w:val="single" w:sz="4" w:space="0" w:color="auto"/>
            </w:tcBorders>
          </w:tcPr>
          <w:p w14:paraId="72633A19"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72" w:type="dxa"/>
            <w:tcBorders>
              <w:bottom w:val="single" w:sz="4" w:space="0" w:color="auto"/>
            </w:tcBorders>
          </w:tcPr>
          <w:p w14:paraId="63B8B4CF" w14:textId="77777777" w:rsidR="009F3451" w:rsidRPr="007275DF" w:rsidRDefault="009F3451" w:rsidP="00D00DFE">
            <w:pPr>
              <w:pStyle w:val="TAC"/>
            </w:pPr>
          </w:p>
        </w:tc>
        <w:tc>
          <w:tcPr>
            <w:tcW w:w="1386" w:type="dxa"/>
            <w:vMerge/>
          </w:tcPr>
          <w:p w14:paraId="3FFD6069" w14:textId="77777777" w:rsidR="009F3451" w:rsidRPr="007275DF" w:rsidRDefault="009F3451" w:rsidP="00D00DFE">
            <w:pPr>
              <w:pStyle w:val="TAC"/>
            </w:pPr>
          </w:p>
        </w:tc>
        <w:tc>
          <w:tcPr>
            <w:tcW w:w="2016" w:type="dxa"/>
            <w:gridSpan w:val="4"/>
            <w:vMerge/>
          </w:tcPr>
          <w:p w14:paraId="7668759B" w14:textId="77777777" w:rsidR="009F3451" w:rsidRPr="007275DF" w:rsidRDefault="009F3451" w:rsidP="00D00DFE">
            <w:pPr>
              <w:pStyle w:val="TAC"/>
              <w:rPr>
                <w:rFonts w:cs="v4.2.0"/>
              </w:rPr>
            </w:pPr>
          </w:p>
        </w:tc>
        <w:tc>
          <w:tcPr>
            <w:tcW w:w="2147" w:type="dxa"/>
            <w:gridSpan w:val="4"/>
            <w:vMerge/>
          </w:tcPr>
          <w:p w14:paraId="2074B6DE" w14:textId="77777777" w:rsidR="009F3451" w:rsidRPr="007275DF" w:rsidRDefault="009F3451" w:rsidP="00D00DFE">
            <w:pPr>
              <w:pStyle w:val="TAC"/>
            </w:pPr>
          </w:p>
        </w:tc>
      </w:tr>
      <w:tr w:rsidR="009F3451" w:rsidRPr="007275DF" w14:paraId="6FB98EB9" w14:textId="77777777" w:rsidTr="00D00DFE">
        <w:trPr>
          <w:cantSplit/>
          <w:trHeight w:val="43"/>
        </w:trPr>
        <w:tc>
          <w:tcPr>
            <w:tcW w:w="2625" w:type="dxa"/>
            <w:gridSpan w:val="3"/>
            <w:tcBorders>
              <w:left w:val="single" w:sz="4" w:space="0" w:color="auto"/>
              <w:bottom w:val="single" w:sz="4" w:space="0" w:color="auto"/>
            </w:tcBorders>
          </w:tcPr>
          <w:p w14:paraId="409DB861" w14:textId="77777777" w:rsidR="009F3451" w:rsidRPr="007275DF" w:rsidRDefault="009F3451" w:rsidP="00D00DFE">
            <w:pPr>
              <w:pStyle w:val="TAL"/>
              <w:rPr>
                <w:lang w:val="en-US"/>
              </w:rPr>
            </w:pPr>
            <w:r w:rsidRPr="007275DF">
              <w:rPr>
                <w:szCs w:val="16"/>
                <w:lang w:eastAsia="ja-JP"/>
              </w:rPr>
              <w:t>EPRE ratio of OCNG DMRS to SSS(Note 1)</w:t>
            </w:r>
          </w:p>
        </w:tc>
        <w:tc>
          <w:tcPr>
            <w:tcW w:w="772" w:type="dxa"/>
            <w:tcBorders>
              <w:bottom w:val="single" w:sz="4" w:space="0" w:color="auto"/>
            </w:tcBorders>
          </w:tcPr>
          <w:p w14:paraId="7DB73A79" w14:textId="77777777" w:rsidR="009F3451" w:rsidRPr="007275DF" w:rsidRDefault="009F3451" w:rsidP="00D00DFE">
            <w:pPr>
              <w:pStyle w:val="TAC"/>
            </w:pPr>
          </w:p>
        </w:tc>
        <w:tc>
          <w:tcPr>
            <w:tcW w:w="1386" w:type="dxa"/>
            <w:vMerge/>
          </w:tcPr>
          <w:p w14:paraId="794B40F8" w14:textId="77777777" w:rsidR="009F3451" w:rsidRPr="007275DF" w:rsidRDefault="009F3451" w:rsidP="00D00DFE">
            <w:pPr>
              <w:pStyle w:val="TAC"/>
            </w:pPr>
          </w:p>
        </w:tc>
        <w:tc>
          <w:tcPr>
            <w:tcW w:w="2016" w:type="dxa"/>
            <w:gridSpan w:val="4"/>
            <w:vMerge/>
          </w:tcPr>
          <w:p w14:paraId="5708649A" w14:textId="77777777" w:rsidR="009F3451" w:rsidRPr="007275DF" w:rsidRDefault="009F3451" w:rsidP="00D00DFE">
            <w:pPr>
              <w:pStyle w:val="TAC"/>
              <w:rPr>
                <w:rFonts w:cs="v4.2.0"/>
              </w:rPr>
            </w:pPr>
          </w:p>
        </w:tc>
        <w:tc>
          <w:tcPr>
            <w:tcW w:w="2147" w:type="dxa"/>
            <w:gridSpan w:val="4"/>
            <w:vMerge/>
          </w:tcPr>
          <w:p w14:paraId="7808412F" w14:textId="77777777" w:rsidR="009F3451" w:rsidRPr="007275DF" w:rsidRDefault="009F3451" w:rsidP="00D00DFE">
            <w:pPr>
              <w:pStyle w:val="TAC"/>
            </w:pPr>
          </w:p>
        </w:tc>
      </w:tr>
      <w:tr w:rsidR="009F3451" w:rsidRPr="007275DF" w14:paraId="135A8FB2" w14:textId="77777777" w:rsidTr="00D00DFE">
        <w:trPr>
          <w:cantSplit/>
          <w:trHeight w:val="292"/>
        </w:trPr>
        <w:tc>
          <w:tcPr>
            <w:tcW w:w="2625" w:type="dxa"/>
            <w:gridSpan w:val="3"/>
            <w:tcBorders>
              <w:left w:val="single" w:sz="4" w:space="0" w:color="auto"/>
              <w:bottom w:val="single" w:sz="4" w:space="0" w:color="auto"/>
            </w:tcBorders>
          </w:tcPr>
          <w:p w14:paraId="3CA549B7" w14:textId="77777777" w:rsidR="009F3451" w:rsidRPr="007275DF" w:rsidRDefault="009F3451" w:rsidP="00D00DFE">
            <w:pPr>
              <w:pStyle w:val="TAL"/>
              <w:rPr>
                <w:bCs/>
              </w:rPr>
            </w:pPr>
            <w:r w:rsidRPr="007275DF">
              <w:rPr>
                <w:bCs/>
              </w:rPr>
              <w:t>EPRE ratio of OCNG to OCNG DMRS (Note 1)</w:t>
            </w:r>
          </w:p>
        </w:tc>
        <w:tc>
          <w:tcPr>
            <w:tcW w:w="772" w:type="dxa"/>
            <w:tcBorders>
              <w:bottom w:val="single" w:sz="4" w:space="0" w:color="auto"/>
            </w:tcBorders>
          </w:tcPr>
          <w:p w14:paraId="2C09CAB9" w14:textId="77777777" w:rsidR="009F3451" w:rsidRPr="007275DF" w:rsidRDefault="009F3451" w:rsidP="00D00DFE">
            <w:pPr>
              <w:pStyle w:val="TAC"/>
            </w:pPr>
          </w:p>
        </w:tc>
        <w:tc>
          <w:tcPr>
            <w:tcW w:w="1386" w:type="dxa"/>
            <w:vMerge/>
            <w:tcBorders>
              <w:bottom w:val="single" w:sz="4" w:space="0" w:color="auto"/>
            </w:tcBorders>
          </w:tcPr>
          <w:p w14:paraId="0EB2DB80" w14:textId="77777777" w:rsidR="009F3451" w:rsidRPr="007275DF" w:rsidRDefault="009F3451" w:rsidP="00D00DFE">
            <w:pPr>
              <w:pStyle w:val="TAC"/>
            </w:pPr>
          </w:p>
        </w:tc>
        <w:tc>
          <w:tcPr>
            <w:tcW w:w="2016" w:type="dxa"/>
            <w:gridSpan w:val="4"/>
            <w:vMerge/>
            <w:tcBorders>
              <w:bottom w:val="single" w:sz="4" w:space="0" w:color="auto"/>
            </w:tcBorders>
          </w:tcPr>
          <w:p w14:paraId="7E9B6B21" w14:textId="77777777" w:rsidR="009F3451" w:rsidRPr="007275DF" w:rsidRDefault="009F3451" w:rsidP="00D00DFE">
            <w:pPr>
              <w:pStyle w:val="TAC"/>
              <w:rPr>
                <w:rFonts w:cs="v4.2.0"/>
              </w:rPr>
            </w:pPr>
          </w:p>
        </w:tc>
        <w:tc>
          <w:tcPr>
            <w:tcW w:w="2147" w:type="dxa"/>
            <w:gridSpan w:val="4"/>
            <w:vMerge/>
            <w:tcBorders>
              <w:bottom w:val="single" w:sz="4" w:space="0" w:color="auto"/>
            </w:tcBorders>
          </w:tcPr>
          <w:p w14:paraId="2B69C295" w14:textId="77777777" w:rsidR="009F3451" w:rsidRPr="007275DF" w:rsidRDefault="009F3451" w:rsidP="00D00DFE">
            <w:pPr>
              <w:pStyle w:val="TAC"/>
            </w:pPr>
          </w:p>
        </w:tc>
      </w:tr>
      <w:tr w:rsidR="009F3451" w:rsidRPr="007275DF" w14:paraId="55BE9D4A" w14:textId="77777777" w:rsidTr="00D00DFE">
        <w:trPr>
          <w:cantSplit/>
          <w:trHeight w:val="150"/>
        </w:trPr>
        <w:tc>
          <w:tcPr>
            <w:tcW w:w="2625" w:type="dxa"/>
            <w:gridSpan w:val="3"/>
          </w:tcPr>
          <w:p w14:paraId="144750AC" w14:textId="77777777" w:rsidR="009F3451" w:rsidRPr="007275DF" w:rsidRDefault="009F3451" w:rsidP="00D00DFE">
            <w:pPr>
              <w:pStyle w:val="TAL"/>
            </w:pPr>
            <w:r w:rsidRPr="00A53C1B">
              <w:rPr>
                <w:rFonts w:eastAsia="Calibri"/>
                <w:position w:val="-12"/>
                <w:szCs w:val="22"/>
                <w:lang w:val="en-US"/>
              </w:rPr>
              <w:object w:dxaOrig="405" w:dyaOrig="345" w14:anchorId="09A422D1">
                <v:shape id="_x0000_i1100" type="#_x0000_t75" style="width:21.75pt;height:14.25pt" o:ole="" fillcolor="window">
                  <v:imagedata r:id="rId23" o:title=""/>
                </v:shape>
                <o:OLEObject Type="Embed" ProgID="Equation.3" ShapeID="_x0000_i1100" DrawAspect="Content" ObjectID="_1706336246" r:id="rId101"/>
              </w:object>
            </w:r>
            <w:r w:rsidRPr="007275DF">
              <w:rPr>
                <w:vertAlign w:val="superscript"/>
                <w:lang w:val="en-US"/>
              </w:rPr>
              <w:t>Note2</w:t>
            </w:r>
          </w:p>
        </w:tc>
        <w:tc>
          <w:tcPr>
            <w:tcW w:w="772" w:type="dxa"/>
          </w:tcPr>
          <w:p w14:paraId="0EEE8205" w14:textId="77777777" w:rsidR="009F3451" w:rsidRPr="007275DF" w:rsidRDefault="009F3451" w:rsidP="00D00DFE">
            <w:pPr>
              <w:pStyle w:val="TAC"/>
            </w:pPr>
            <w:r w:rsidRPr="007275DF">
              <w:t>dBm/15kHz</w:t>
            </w:r>
          </w:p>
        </w:tc>
        <w:tc>
          <w:tcPr>
            <w:tcW w:w="1386" w:type="dxa"/>
          </w:tcPr>
          <w:p w14:paraId="6EFEC1BF" w14:textId="77777777" w:rsidR="009F3451" w:rsidRPr="007275DF" w:rsidRDefault="009F3451" w:rsidP="00D00DFE">
            <w:pPr>
              <w:pStyle w:val="TAC"/>
            </w:pPr>
            <w:r w:rsidRPr="007275DF">
              <w:t>Config 1,2,3</w:t>
            </w:r>
          </w:p>
        </w:tc>
        <w:tc>
          <w:tcPr>
            <w:tcW w:w="2016" w:type="dxa"/>
            <w:gridSpan w:val="4"/>
          </w:tcPr>
          <w:p w14:paraId="3E5BA49D" w14:textId="77777777" w:rsidR="009F3451" w:rsidRPr="007275DF" w:rsidRDefault="009F3451" w:rsidP="00D00DFE">
            <w:pPr>
              <w:pStyle w:val="TAC"/>
            </w:pPr>
            <w:del w:id="1064" w:author="Author">
              <w:r w:rsidRPr="007275DF" w:rsidDel="00086970">
                <w:delText>[</w:delText>
              </w:r>
            </w:del>
            <w:r w:rsidRPr="007275DF">
              <w:t>-10</w:t>
            </w:r>
            <w:ins w:id="1065" w:author="Author">
              <w:r>
                <w:t>4</w:t>
              </w:r>
            </w:ins>
            <w:del w:id="1066" w:author="Author">
              <w:r w:rsidRPr="007275DF" w:rsidDel="001C5BBA">
                <w:delText>1</w:delText>
              </w:r>
              <w:r w:rsidRPr="007275DF" w:rsidDel="00086970">
                <w:delText>]</w:delText>
              </w:r>
            </w:del>
          </w:p>
        </w:tc>
        <w:tc>
          <w:tcPr>
            <w:tcW w:w="2147" w:type="dxa"/>
            <w:gridSpan w:val="4"/>
          </w:tcPr>
          <w:p w14:paraId="5CC6E7FC" w14:textId="77777777" w:rsidR="009F3451" w:rsidRPr="007275DF" w:rsidRDefault="009F3451" w:rsidP="00D00DFE">
            <w:pPr>
              <w:pStyle w:val="TAC"/>
            </w:pPr>
            <w:r w:rsidRPr="007275DF">
              <w:t>-98</w:t>
            </w:r>
          </w:p>
        </w:tc>
      </w:tr>
      <w:tr w:rsidR="009F3451" w:rsidRPr="007275DF" w14:paraId="3D4B4C00" w14:textId="77777777" w:rsidTr="00D00DFE">
        <w:trPr>
          <w:cantSplit/>
          <w:trHeight w:val="150"/>
        </w:trPr>
        <w:tc>
          <w:tcPr>
            <w:tcW w:w="2625" w:type="dxa"/>
            <w:gridSpan w:val="3"/>
            <w:vMerge w:val="restart"/>
          </w:tcPr>
          <w:p w14:paraId="0CA50B8F" w14:textId="77777777" w:rsidR="009F3451" w:rsidRPr="007275DF" w:rsidRDefault="009F3451" w:rsidP="00D00DFE">
            <w:pPr>
              <w:pStyle w:val="TAL"/>
            </w:pPr>
            <w:r w:rsidRPr="00A53C1B">
              <w:rPr>
                <w:rFonts w:eastAsia="Calibri"/>
                <w:position w:val="-12"/>
                <w:szCs w:val="22"/>
                <w:lang w:val="en-US"/>
              </w:rPr>
              <w:object w:dxaOrig="405" w:dyaOrig="345" w14:anchorId="78D872CE">
                <v:shape id="_x0000_i1101" type="#_x0000_t75" style="width:21.75pt;height:14.25pt" o:ole="" fillcolor="window">
                  <v:imagedata r:id="rId23" o:title=""/>
                </v:shape>
                <o:OLEObject Type="Embed" ProgID="Equation.3" ShapeID="_x0000_i1101" DrawAspect="Content" ObjectID="_1706336247" r:id="rId102"/>
              </w:object>
            </w:r>
            <w:r w:rsidRPr="007275DF">
              <w:rPr>
                <w:vertAlign w:val="superscript"/>
                <w:lang w:val="en-US"/>
              </w:rPr>
              <w:t>Note2</w:t>
            </w:r>
          </w:p>
        </w:tc>
        <w:tc>
          <w:tcPr>
            <w:tcW w:w="772" w:type="dxa"/>
            <w:vMerge w:val="restart"/>
          </w:tcPr>
          <w:p w14:paraId="32B9211A" w14:textId="77777777" w:rsidR="009F3451" w:rsidRPr="007275DF" w:rsidRDefault="009F3451" w:rsidP="00D00DFE">
            <w:pPr>
              <w:pStyle w:val="TAC"/>
            </w:pPr>
            <w:r w:rsidRPr="007275DF">
              <w:t>dBm/SCS</w:t>
            </w:r>
          </w:p>
        </w:tc>
        <w:tc>
          <w:tcPr>
            <w:tcW w:w="1386" w:type="dxa"/>
          </w:tcPr>
          <w:p w14:paraId="0337A61C" w14:textId="77777777" w:rsidR="009F3451" w:rsidRPr="007275DF" w:rsidRDefault="009F3451" w:rsidP="00D00DFE">
            <w:pPr>
              <w:pStyle w:val="TAC"/>
              <w:rPr>
                <w:lang w:val="da-DK"/>
              </w:rPr>
            </w:pPr>
            <w:r w:rsidRPr="007275DF">
              <w:t>Config</w:t>
            </w:r>
            <w:r w:rsidRPr="007275DF">
              <w:rPr>
                <w:szCs w:val="18"/>
              </w:rPr>
              <w:t xml:space="preserve"> 1,2</w:t>
            </w:r>
          </w:p>
        </w:tc>
        <w:tc>
          <w:tcPr>
            <w:tcW w:w="2016" w:type="dxa"/>
            <w:gridSpan w:val="4"/>
          </w:tcPr>
          <w:p w14:paraId="08EC347A" w14:textId="77777777" w:rsidR="009F3451" w:rsidRPr="007275DF" w:rsidRDefault="009F3451" w:rsidP="00D00DFE">
            <w:pPr>
              <w:pStyle w:val="TAC"/>
            </w:pPr>
            <w:del w:id="1067" w:author="Author">
              <w:r w:rsidRPr="007275DF" w:rsidDel="00086970">
                <w:delText>[</w:delText>
              </w:r>
            </w:del>
            <w:r w:rsidRPr="007275DF">
              <w:t>-101</w:t>
            </w:r>
            <w:del w:id="1068" w:author="Author">
              <w:r w:rsidRPr="007275DF" w:rsidDel="00086970">
                <w:delText>]</w:delText>
              </w:r>
            </w:del>
          </w:p>
        </w:tc>
        <w:tc>
          <w:tcPr>
            <w:tcW w:w="2147" w:type="dxa"/>
            <w:gridSpan w:val="4"/>
          </w:tcPr>
          <w:p w14:paraId="68A5D78E" w14:textId="77777777" w:rsidR="009F3451" w:rsidRPr="007275DF" w:rsidRDefault="009F3451" w:rsidP="00D00DFE">
            <w:pPr>
              <w:pStyle w:val="TAC"/>
            </w:pPr>
            <w:r w:rsidRPr="007275DF">
              <w:t>-98</w:t>
            </w:r>
          </w:p>
        </w:tc>
      </w:tr>
      <w:tr w:rsidR="009F3451" w:rsidRPr="007275DF" w14:paraId="403B8DDB" w14:textId="77777777" w:rsidTr="00D00DFE">
        <w:trPr>
          <w:cantSplit/>
          <w:trHeight w:val="150"/>
        </w:trPr>
        <w:tc>
          <w:tcPr>
            <w:tcW w:w="2625" w:type="dxa"/>
            <w:gridSpan w:val="3"/>
            <w:vMerge/>
          </w:tcPr>
          <w:p w14:paraId="0CAF7C5C" w14:textId="77777777" w:rsidR="009F3451" w:rsidRPr="007275DF" w:rsidRDefault="009F3451" w:rsidP="00D00DFE">
            <w:pPr>
              <w:pStyle w:val="TAL"/>
            </w:pPr>
          </w:p>
        </w:tc>
        <w:tc>
          <w:tcPr>
            <w:tcW w:w="772" w:type="dxa"/>
            <w:vMerge/>
          </w:tcPr>
          <w:p w14:paraId="43429F87" w14:textId="77777777" w:rsidR="009F3451" w:rsidRPr="007275DF" w:rsidRDefault="009F3451" w:rsidP="00D00DFE">
            <w:pPr>
              <w:pStyle w:val="TAC"/>
            </w:pPr>
          </w:p>
        </w:tc>
        <w:tc>
          <w:tcPr>
            <w:tcW w:w="1386" w:type="dxa"/>
          </w:tcPr>
          <w:p w14:paraId="6DEECA2B" w14:textId="77777777" w:rsidR="009F3451" w:rsidRPr="007275DF" w:rsidRDefault="009F3451" w:rsidP="00D00DFE">
            <w:pPr>
              <w:pStyle w:val="TAC"/>
              <w:rPr>
                <w:lang w:val="da-DK"/>
              </w:rPr>
            </w:pPr>
            <w:r w:rsidRPr="007275DF">
              <w:t>Config</w:t>
            </w:r>
            <w:r w:rsidRPr="007275DF">
              <w:rPr>
                <w:szCs w:val="18"/>
              </w:rPr>
              <w:t xml:space="preserve"> 3</w:t>
            </w:r>
          </w:p>
        </w:tc>
        <w:tc>
          <w:tcPr>
            <w:tcW w:w="2016" w:type="dxa"/>
            <w:gridSpan w:val="4"/>
          </w:tcPr>
          <w:p w14:paraId="7CCEC270" w14:textId="77777777" w:rsidR="009F3451" w:rsidRPr="007275DF" w:rsidRDefault="009F3451" w:rsidP="00D00DFE">
            <w:pPr>
              <w:pStyle w:val="TAC"/>
            </w:pPr>
            <w:del w:id="1069" w:author="Author">
              <w:r w:rsidRPr="007275DF" w:rsidDel="00086970">
                <w:delText>[</w:delText>
              </w:r>
            </w:del>
            <w:r w:rsidRPr="007275DF">
              <w:t>-101</w:t>
            </w:r>
            <w:del w:id="1070" w:author="Author">
              <w:r w:rsidRPr="007275DF" w:rsidDel="00086970">
                <w:delText>]</w:delText>
              </w:r>
            </w:del>
          </w:p>
        </w:tc>
        <w:tc>
          <w:tcPr>
            <w:tcW w:w="2147" w:type="dxa"/>
            <w:gridSpan w:val="4"/>
          </w:tcPr>
          <w:p w14:paraId="23063568" w14:textId="77777777" w:rsidR="009F3451" w:rsidRPr="007275DF" w:rsidRDefault="009F3451" w:rsidP="00D00DFE">
            <w:pPr>
              <w:pStyle w:val="TAC"/>
            </w:pPr>
            <w:r w:rsidRPr="007275DF">
              <w:t>-95</w:t>
            </w:r>
          </w:p>
        </w:tc>
      </w:tr>
      <w:tr w:rsidR="009F3451" w:rsidRPr="007275DF" w14:paraId="30817E3B" w14:textId="77777777" w:rsidTr="00D00DFE">
        <w:trPr>
          <w:cantSplit/>
          <w:trHeight w:val="92"/>
        </w:trPr>
        <w:tc>
          <w:tcPr>
            <w:tcW w:w="2625" w:type="dxa"/>
            <w:gridSpan w:val="3"/>
            <w:vMerge w:val="restart"/>
          </w:tcPr>
          <w:p w14:paraId="47BDD171"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72" w:type="dxa"/>
            <w:vMerge w:val="restart"/>
          </w:tcPr>
          <w:p w14:paraId="5818AF72" w14:textId="77777777" w:rsidR="009F3451" w:rsidRPr="007275DF" w:rsidRDefault="009F3451" w:rsidP="00D00DFE">
            <w:pPr>
              <w:pStyle w:val="TAC"/>
            </w:pPr>
            <w:r w:rsidRPr="007275DF">
              <w:t>dBm/SCS</w:t>
            </w:r>
          </w:p>
        </w:tc>
        <w:tc>
          <w:tcPr>
            <w:tcW w:w="1386" w:type="dxa"/>
          </w:tcPr>
          <w:p w14:paraId="460F889F" w14:textId="77777777" w:rsidR="009F3451" w:rsidRPr="007275DF" w:rsidRDefault="009F3451" w:rsidP="00D00DFE">
            <w:pPr>
              <w:pStyle w:val="TAC"/>
              <w:rPr>
                <w:lang w:val="da-DK"/>
              </w:rPr>
            </w:pPr>
            <w:r w:rsidRPr="007275DF">
              <w:t>Config</w:t>
            </w:r>
            <w:r w:rsidRPr="007275DF">
              <w:rPr>
                <w:szCs w:val="18"/>
              </w:rPr>
              <w:t xml:space="preserve"> 1,2</w:t>
            </w:r>
          </w:p>
        </w:tc>
        <w:tc>
          <w:tcPr>
            <w:tcW w:w="984" w:type="dxa"/>
            <w:gridSpan w:val="2"/>
          </w:tcPr>
          <w:p w14:paraId="5CF91E4A" w14:textId="77777777" w:rsidR="009F3451" w:rsidRPr="007275DF" w:rsidRDefault="009F3451" w:rsidP="00D00DFE">
            <w:pPr>
              <w:pStyle w:val="TAC"/>
            </w:pPr>
            <w:r w:rsidRPr="007275DF">
              <w:t>-91</w:t>
            </w:r>
          </w:p>
        </w:tc>
        <w:tc>
          <w:tcPr>
            <w:tcW w:w="1032" w:type="dxa"/>
            <w:gridSpan w:val="2"/>
          </w:tcPr>
          <w:p w14:paraId="5C0BF79D" w14:textId="77777777" w:rsidR="009F3451" w:rsidRPr="007275DF" w:rsidRDefault="009F3451" w:rsidP="00D00DFE">
            <w:pPr>
              <w:pStyle w:val="TAC"/>
            </w:pPr>
            <w:r w:rsidRPr="007275DF">
              <w:t>-91</w:t>
            </w:r>
          </w:p>
        </w:tc>
        <w:tc>
          <w:tcPr>
            <w:tcW w:w="936" w:type="dxa"/>
            <w:gridSpan w:val="2"/>
          </w:tcPr>
          <w:p w14:paraId="5227301B" w14:textId="77777777" w:rsidR="009F3451" w:rsidRPr="007275DF" w:rsidRDefault="009F3451" w:rsidP="00D00DFE">
            <w:pPr>
              <w:pStyle w:val="TAC"/>
            </w:pPr>
            <w:r w:rsidRPr="007275DF">
              <w:t>-Infinity</w:t>
            </w:r>
          </w:p>
        </w:tc>
        <w:tc>
          <w:tcPr>
            <w:tcW w:w="1211" w:type="dxa"/>
            <w:gridSpan w:val="2"/>
          </w:tcPr>
          <w:p w14:paraId="446D4F21" w14:textId="77777777" w:rsidR="009F3451" w:rsidRPr="007275DF" w:rsidRDefault="009F3451" w:rsidP="00D00DFE">
            <w:pPr>
              <w:pStyle w:val="TAC"/>
            </w:pPr>
            <w:r w:rsidRPr="007275DF">
              <w:t>-91</w:t>
            </w:r>
          </w:p>
        </w:tc>
      </w:tr>
      <w:tr w:rsidR="009F3451" w:rsidRPr="007275DF" w14:paraId="7BB17C46" w14:textId="77777777" w:rsidTr="00D00DFE">
        <w:trPr>
          <w:cantSplit/>
          <w:trHeight w:val="92"/>
        </w:trPr>
        <w:tc>
          <w:tcPr>
            <w:tcW w:w="2625" w:type="dxa"/>
            <w:gridSpan w:val="3"/>
            <w:vMerge/>
          </w:tcPr>
          <w:p w14:paraId="72D45DB8" w14:textId="77777777" w:rsidR="009F3451" w:rsidRPr="007275DF" w:rsidRDefault="009F3451" w:rsidP="00D00DFE">
            <w:pPr>
              <w:pStyle w:val="TAL"/>
            </w:pPr>
          </w:p>
        </w:tc>
        <w:tc>
          <w:tcPr>
            <w:tcW w:w="772" w:type="dxa"/>
            <w:vMerge/>
          </w:tcPr>
          <w:p w14:paraId="581C5633" w14:textId="77777777" w:rsidR="009F3451" w:rsidRPr="007275DF" w:rsidRDefault="009F3451" w:rsidP="00D00DFE">
            <w:pPr>
              <w:pStyle w:val="TAC"/>
            </w:pPr>
          </w:p>
        </w:tc>
        <w:tc>
          <w:tcPr>
            <w:tcW w:w="1386" w:type="dxa"/>
          </w:tcPr>
          <w:p w14:paraId="5223D431" w14:textId="77777777" w:rsidR="009F3451" w:rsidRPr="007275DF" w:rsidRDefault="009F3451" w:rsidP="00D00DFE">
            <w:pPr>
              <w:pStyle w:val="TAC"/>
              <w:rPr>
                <w:lang w:val="da-DK"/>
              </w:rPr>
            </w:pPr>
            <w:r w:rsidRPr="007275DF">
              <w:t>Config</w:t>
            </w:r>
            <w:r w:rsidRPr="007275DF">
              <w:rPr>
                <w:szCs w:val="18"/>
              </w:rPr>
              <w:t xml:space="preserve"> 3</w:t>
            </w:r>
          </w:p>
        </w:tc>
        <w:tc>
          <w:tcPr>
            <w:tcW w:w="984" w:type="dxa"/>
            <w:gridSpan w:val="2"/>
          </w:tcPr>
          <w:p w14:paraId="43904AB2" w14:textId="77777777" w:rsidR="009F3451" w:rsidRPr="007275DF" w:rsidRDefault="009F3451" w:rsidP="00D00DFE">
            <w:pPr>
              <w:pStyle w:val="TAC"/>
            </w:pPr>
            <w:r w:rsidRPr="007275DF">
              <w:t>-91</w:t>
            </w:r>
          </w:p>
        </w:tc>
        <w:tc>
          <w:tcPr>
            <w:tcW w:w="1032" w:type="dxa"/>
            <w:gridSpan w:val="2"/>
          </w:tcPr>
          <w:p w14:paraId="118E61EA" w14:textId="77777777" w:rsidR="009F3451" w:rsidRPr="007275DF" w:rsidRDefault="009F3451" w:rsidP="00D00DFE">
            <w:pPr>
              <w:pStyle w:val="TAC"/>
            </w:pPr>
            <w:r w:rsidRPr="007275DF">
              <w:t>-91</w:t>
            </w:r>
          </w:p>
        </w:tc>
        <w:tc>
          <w:tcPr>
            <w:tcW w:w="936" w:type="dxa"/>
            <w:gridSpan w:val="2"/>
          </w:tcPr>
          <w:p w14:paraId="1E4EF9EB" w14:textId="77777777" w:rsidR="009F3451" w:rsidRPr="007275DF" w:rsidRDefault="009F3451" w:rsidP="00D00DFE">
            <w:pPr>
              <w:pStyle w:val="TAC"/>
            </w:pPr>
            <w:r w:rsidRPr="007275DF">
              <w:t>-Infinity</w:t>
            </w:r>
          </w:p>
        </w:tc>
        <w:tc>
          <w:tcPr>
            <w:tcW w:w="1211" w:type="dxa"/>
            <w:gridSpan w:val="2"/>
          </w:tcPr>
          <w:p w14:paraId="56D670C8" w14:textId="77777777" w:rsidR="009F3451" w:rsidRPr="007275DF" w:rsidRDefault="009F3451" w:rsidP="00D00DFE">
            <w:pPr>
              <w:pStyle w:val="TAC"/>
            </w:pPr>
            <w:r w:rsidRPr="007275DF">
              <w:t>-88</w:t>
            </w:r>
          </w:p>
        </w:tc>
      </w:tr>
      <w:tr w:rsidR="009F3451" w:rsidRPr="007275DF" w14:paraId="52E63D3B" w14:textId="77777777" w:rsidTr="00D00DFE">
        <w:trPr>
          <w:cantSplit/>
          <w:trHeight w:val="94"/>
        </w:trPr>
        <w:tc>
          <w:tcPr>
            <w:tcW w:w="2625" w:type="dxa"/>
            <w:gridSpan w:val="3"/>
          </w:tcPr>
          <w:p w14:paraId="62F97E8A" w14:textId="77777777" w:rsidR="009F3451" w:rsidRPr="007275DF" w:rsidRDefault="009F3451" w:rsidP="00D00DFE">
            <w:pPr>
              <w:pStyle w:val="TAL"/>
            </w:pPr>
            <w:r w:rsidRPr="00A53C1B">
              <w:rPr>
                <w:position w:val="-12"/>
              </w:rPr>
              <w:object w:dxaOrig="620" w:dyaOrig="380" w14:anchorId="22B94299">
                <v:shape id="_x0000_i1102" type="#_x0000_t75" style="width:21.75pt;height:14.25pt" o:ole="" fillcolor="window">
                  <v:imagedata r:id="rId26" o:title=""/>
                </v:shape>
                <o:OLEObject Type="Embed" ProgID="Equation.3" ShapeID="_x0000_i1102" DrawAspect="Content" ObjectID="_1706336248" r:id="rId103"/>
              </w:object>
            </w:r>
          </w:p>
        </w:tc>
        <w:tc>
          <w:tcPr>
            <w:tcW w:w="772" w:type="dxa"/>
          </w:tcPr>
          <w:p w14:paraId="187870BE" w14:textId="77777777" w:rsidR="009F3451" w:rsidRPr="007275DF" w:rsidRDefault="009F3451" w:rsidP="00D00DFE">
            <w:pPr>
              <w:pStyle w:val="TAC"/>
            </w:pPr>
            <w:r w:rsidRPr="007275DF">
              <w:t>dB</w:t>
            </w:r>
          </w:p>
        </w:tc>
        <w:tc>
          <w:tcPr>
            <w:tcW w:w="1386" w:type="dxa"/>
          </w:tcPr>
          <w:p w14:paraId="5F89DF1F" w14:textId="77777777" w:rsidR="009F3451" w:rsidRPr="007275DF" w:rsidRDefault="009F3451" w:rsidP="00D00DFE">
            <w:pPr>
              <w:pStyle w:val="TAC"/>
            </w:pPr>
            <w:r w:rsidRPr="007275DF">
              <w:t>Config 1,2,3</w:t>
            </w:r>
          </w:p>
        </w:tc>
        <w:tc>
          <w:tcPr>
            <w:tcW w:w="984" w:type="dxa"/>
            <w:gridSpan w:val="2"/>
          </w:tcPr>
          <w:p w14:paraId="474187A5" w14:textId="77777777" w:rsidR="009F3451" w:rsidRPr="007275DF" w:rsidDel="004B51DC" w:rsidRDefault="009F3451" w:rsidP="00D00DFE">
            <w:pPr>
              <w:pStyle w:val="TAC"/>
            </w:pPr>
            <w:r w:rsidRPr="007275DF">
              <w:t>4</w:t>
            </w:r>
          </w:p>
        </w:tc>
        <w:tc>
          <w:tcPr>
            <w:tcW w:w="1032" w:type="dxa"/>
            <w:gridSpan w:val="2"/>
          </w:tcPr>
          <w:p w14:paraId="37FDA78C" w14:textId="77777777" w:rsidR="009F3451" w:rsidRPr="007275DF" w:rsidDel="004B51DC" w:rsidRDefault="009F3451" w:rsidP="00D00DFE">
            <w:pPr>
              <w:pStyle w:val="TAC"/>
            </w:pPr>
            <w:r w:rsidRPr="007275DF">
              <w:t>4</w:t>
            </w:r>
          </w:p>
        </w:tc>
        <w:tc>
          <w:tcPr>
            <w:tcW w:w="936" w:type="dxa"/>
            <w:gridSpan w:val="2"/>
          </w:tcPr>
          <w:p w14:paraId="19118133" w14:textId="77777777" w:rsidR="009F3451" w:rsidRPr="007275DF" w:rsidDel="00B36E6D" w:rsidRDefault="009F3451" w:rsidP="00D00DFE">
            <w:pPr>
              <w:pStyle w:val="TAC"/>
            </w:pPr>
            <w:r w:rsidRPr="007275DF">
              <w:t>-Infinity</w:t>
            </w:r>
          </w:p>
        </w:tc>
        <w:tc>
          <w:tcPr>
            <w:tcW w:w="1211" w:type="dxa"/>
            <w:gridSpan w:val="2"/>
          </w:tcPr>
          <w:p w14:paraId="4F96451D" w14:textId="77777777" w:rsidR="009F3451" w:rsidRPr="007275DF" w:rsidDel="004B51DC" w:rsidRDefault="009F3451" w:rsidP="00D00DFE">
            <w:pPr>
              <w:pStyle w:val="TAC"/>
            </w:pPr>
            <w:r w:rsidRPr="007275DF">
              <w:t>7</w:t>
            </w:r>
          </w:p>
        </w:tc>
      </w:tr>
      <w:tr w:rsidR="009F3451" w:rsidRPr="007275DF" w14:paraId="18528888" w14:textId="77777777" w:rsidTr="00D00DFE">
        <w:trPr>
          <w:cantSplit/>
          <w:trHeight w:val="94"/>
        </w:trPr>
        <w:tc>
          <w:tcPr>
            <w:tcW w:w="2625" w:type="dxa"/>
            <w:gridSpan w:val="3"/>
          </w:tcPr>
          <w:p w14:paraId="65C7D626" w14:textId="77777777" w:rsidR="009F3451" w:rsidRPr="007275DF" w:rsidRDefault="009F3451" w:rsidP="00D00DFE">
            <w:pPr>
              <w:pStyle w:val="TAL"/>
            </w:pPr>
            <w:r w:rsidRPr="00A53C1B">
              <w:rPr>
                <w:position w:val="-12"/>
              </w:rPr>
              <w:object w:dxaOrig="800" w:dyaOrig="380" w14:anchorId="383CA181">
                <v:shape id="_x0000_i1103" type="#_x0000_t75" style="width:28.5pt;height:14.25pt" o:ole="" fillcolor="window">
                  <v:imagedata r:id="rId28" o:title=""/>
                </v:shape>
                <o:OLEObject Type="Embed" ProgID="Equation.3" ShapeID="_x0000_i1103" DrawAspect="Content" ObjectID="_1706336249" r:id="rId104"/>
              </w:object>
            </w:r>
          </w:p>
        </w:tc>
        <w:tc>
          <w:tcPr>
            <w:tcW w:w="772" w:type="dxa"/>
          </w:tcPr>
          <w:p w14:paraId="3E6F6837" w14:textId="77777777" w:rsidR="009F3451" w:rsidRPr="007275DF" w:rsidRDefault="009F3451" w:rsidP="00D00DFE">
            <w:pPr>
              <w:pStyle w:val="TAC"/>
            </w:pPr>
            <w:r w:rsidRPr="007275DF">
              <w:t>dB</w:t>
            </w:r>
          </w:p>
        </w:tc>
        <w:tc>
          <w:tcPr>
            <w:tcW w:w="1386" w:type="dxa"/>
          </w:tcPr>
          <w:p w14:paraId="52FDDBD9" w14:textId="77777777" w:rsidR="009F3451" w:rsidRPr="007275DF" w:rsidRDefault="009F3451" w:rsidP="00D00DFE">
            <w:pPr>
              <w:pStyle w:val="TAC"/>
            </w:pPr>
            <w:r w:rsidRPr="007275DF">
              <w:t>Config 1,2,3</w:t>
            </w:r>
          </w:p>
        </w:tc>
        <w:tc>
          <w:tcPr>
            <w:tcW w:w="984" w:type="dxa"/>
            <w:gridSpan w:val="2"/>
          </w:tcPr>
          <w:p w14:paraId="6FE7F3D0" w14:textId="77777777" w:rsidR="009F3451" w:rsidRPr="007275DF" w:rsidDel="004B51DC" w:rsidRDefault="009F3451" w:rsidP="00D00DFE">
            <w:pPr>
              <w:pStyle w:val="TAC"/>
            </w:pPr>
            <w:r w:rsidRPr="007275DF">
              <w:t>4</w:t>
            </w:r>
          </w:p>
        </w:tc>
        <w:tc>
          <w:tcPr>
            <w:tcW w:w="1032" w:type="dxa"/>
            <w:gridSpan w:val="2"/>
          </w:tcPr>
          <w:p w14:paraId="3081668E" w14:textId="77777777" w:rsidR="009F3451" w:rsidRPr="007275DF" w:rsidDel="004B51DC" w:rsidRDefault="009F3451" w:rsidP="00D00DFE">
            <w:pPr>
              <w:pStyle w:val="TAC"/>
            </w:pPr>
            <w:r w:rsidRPr="007275DF">
              <w:t>4</w:t>
            </w:r>
          </w:p>
        </w:tc>
        <w:tc>
          <w:tcPr>
            <w:tcW w:w="936" w:type="dxa"/>
            <w:gridSpan w:val="2"/>
          </w:tcPr>
          <w:p w14:paraId="6F480FF4" w14:textId="77777777" w:rsidR="009F3451" w:rsidRPr="007275DF" w:rsidDel="00B36E6D" w:rsidRDefault="009F3451" w:rsidP="00D00DFE">
            <w:pPr>
              <w:pStyle w:val="TAC"/>
            </w:pPr>
            <w:r w:rsidRPr="007275DF">
              <w:t>-Infinity</w:t>
            </w:r>
          </w:p>
        </w:tc>
        <w:tc>
          <w:tcPr>
            <w:tcW w:w="1211" w:type="dxa"/>
            <w:gridSpan w:val="2"/>
          </w:tcPr>
          <w:p w14:paraId="3A98F096" w14:textId="77777777" w:rsidR="009F3451" w:rsidRPr="007275DF" w:rsidDel="004B51DC" w:rsidRDefault="009F3451" w:rsidP="00D00DFE">
            <w:pPr>
              <w:pStyle w:val="TAC"/>
            </w:pPr>
            <w:r w:rsidRPr="007275DF">
              <w:t>7</w:t>
            </w:r>
          </w:p>
        </w:tc>
      </w:tr>
      <w:tr w:rsidR="009F3451" w:rsidRPr="007275DF" w14:paraId="7A76FA8F" w14:textId="77777777" w:rsidTr="00D00DFE">
        <w:trPr>
          <w:cantSplit/>
          <w:trHeight w:val="94"/>
        </w:trPr>
        <w:tc>
          <w:tcPr>
            <w:tcW w:w="2625" w:type="dxa"/>
            <w:gridSpan w:val="3"/>
            <w:vMerge w:val="restart"/>
          </w:tcPr>
          <w:p w14:paraId="314C7B4F"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72" w:type="dxa"/>
          </w:tcPr>
          <w:p w14:paraId="5E235E7D" w14:textId="77777777" w:rsidR="009F3451" w:rsidRPr="007275DF" w:rsidRDefault="009F3451" w:rsidP="00D00DFE">
            <w:pPr>
              <w:pStyle w:val="TAC"/>
              <w:rPr>
                <w:rFonts w:cs="Arial"/>
                <w:szCs w:val="18"/>
              </w:rPr>
            </w:pPr>
            <w:r w:rsidRPr="007275DF">
              <w:rPr>
                <w:rFonts w:cs="Arial"/>
                <w:szCs w:val="18"/>
              </w:rPr>
              <w:t>dBm/9.36MHz</w:t>
            </w:r>
          </w:p>
        </w:tc>
        <w:tc>
          <w:tcPr>
            <w:tcW w:w="1386" w:type="dxa"/>
          </w:tcPr>
          <w:p w14:paraId="0DECC49E" w14:textId="77777777" w:rsidR="009F3451" w:rsidRPr="007275DF" w:rsidRDefault="009F3451" w:rsidP="00D00DFE">
            <w:pPr>
              <w:pStyle w:val="TAC"/>
              <w:rPr>
                <w:rFonts w:cs="Arial"/>
                <w:szCs w:val="18"/>
              </w:rPr>
            </w:pPr>
            <w:r w:rsidRPr="007275DF">
              <w:t>Config</w:t>
            </w:r>
            <w:r w:rsidRPr="007275DF">
              <w:rPr>
                <w:szCs w:val="18"/>
              </w:rPr>
              <w:t xml:space="preserve"> 1,2</w:t>
            </w:r>
          </w:p>
        </w:tc>
        <w:tc>
          <w:tcPr>
            <w:tcW w:w="984" w:type="dxa"/>
            <w:gridSpan w:val="2"/>
          </w:tcPr>
          <w:p w14:paraId="4F3FA7C1" w14:textId="77777777" w:rsidR="009F3451" w:rsidRPr="007275DF" w:rsidRDefault="009F3451" w:rsidP="00D00DFE">
            <w:pPr>
              <w:pStyle w:val="TAC"/>
              <w:rPr>
                <w:rFonts w:cs="Arial"/>
                <w:szCs w:val="18"/>
              </w:rPr>
            </w:pPr>
            <w:r w:rsidRPr="007275DF">
              <w:rPr>
                <w:rFonts w:cs="Arial"/>
                <w:szCs w:val="18"/>
              </w:rPr>
              <w:t>-58.49</w:t>
            </w:r>
          </w:p>
        </w:tc>
        <w:tc>
          <w:tcPr>
            <w:tcW w:w="1032" w:type="dxa"/>
            <w:gridSpan w:val="2"/>
          </w:tcPr>
          <w:p w14:paraId="58138675" w14:textId="77777777" w:rsidR="009F3451" w:rsidRPr="007275DF" w:rsidRDefault="009F3451" w:rsidP="00D00DFE">
            <w:pPr>
              <w:pStyle w:val="TAC"/>
              <w:rPr>
                <w:rFonts w:cs="Arial"/>
                <w:szCs w:val="18"/>
              </w:rPr>
            </w:pPr>
            <w:r w:rsidRPr="007275DF">
              <w:rPr>
                <w:rFonts w:cs="Arial"/>
                <w:szCs w:val="18"/>
              </w:rPr>
              <w:t>-58.49</w:t>
            </w:r>
          </w:p>
        </w:tc>
        <w:tc>
          <w:tcPr>
            <w:tcW w:w="936" w:type="dxa"/>
            <w:gridSpan w:val="2"/>
          </w:tcPr>
          <w:p w14:paraId="001A0D33" w14:textId="77777777" w:rsidR="009F3451" w:rsidRPr="007275DF" w:rsidRDefault="009F3451" w:rsidP="00D00DFE">
            <w:pPr>
              <w:pStyle w:val="TAC"/>
              <w:rPr>
                <w:rFonts w:cs="Arial"/>
                <w:szCs w:val="18"/>
              </w:rPr>
            </w:pPr>
            <w:r w:rsidRPr="007275DF">
              <w:rPr>
                <w:rFonts w:cs="Arial"/>
                <w:szCs w:val="18"/>
              </w:rPr>
              <w:t>-70.05</w:t>
            </w:r>
          </w:p>
        </w:tc>
        <w:tc>
          <w:tcPr>
            <w:tcW w:w="1211" w:type="dxa"/>
            <w:gridSpan w:val="2"/>
          </w:tcPr>
          <w:p w14:paraId="02791714" w14:textId="77777777" w:rsidR="009F3451" w:rsidRPr="007275DF" w:rsidRDefault="009F3451" w:rsidP="00D00DFE">
            <w:pPr>
              <w:pStyle w:val="TAC"/>
              <w:rPr>
                <w:rFonts w:cs="Arial"/>
                <w:szCs w:val="18"/>
              </w:rPr>
            </w:pPr>
            <w:r w:rsidRPr="007275DF">
              <w:rPr>
                <w:rFonts w:cs="Arial"/>
                <w:szCs w:val="18"/>
              </w:rPr>
              <w:t>-62.26</w:t>
            </w:r>
          </w:p>
        </w:tc>
      </w:tr>
      <w:tr w:rsidR="009F3451" w:rsidRPr="007275DF" w14:paraId="181530F9" w14:textId="77777777" w:rsidTr="00D00DFE">
        <w:trPr>
          <w:cantSplit/>
          <w:trHeight w:val="94"/>
        </w:trPr>
        <w:tc>
          <w:tcPr>
            <w:tcW w:w="2625" w:type="dxa"/>
            <w:gridSpan w:val="3"/>
            <w:vMerge/>
          </w:tcPr>
          <w:p w14:paraId="4177332D" w14:textId="77777777" w:rsidR="009F3451" w:rsidRPr="007275DF" w:rsidRDefault="009F3451" w:rsidP="00D00DFE">
            <w:pPr>
              <w:pStyle w:val="TAL"/>
              <w:rPr>
                <w:rFonts w:cs="Arial"/>
                <w:szCs w:val="18"/>
              </w:rPr>
            </w:pPr>
          </w:p>
        </w:tc>
        <w:tc>
          <w:tcPr>
            <w:tcW w:w="772" w:type="dxa"/>
          </w:tcPr>
          <w:p w14:paraId="14F32D47" w14:textId="77777777" w:rsidR="009F3451" w:rsidRPr="007275DF" w:rsidRDefault="009F3451" w:rsidP="00D00DFE">
            <w:pPr>
              <w:pStyle w:val="TAC"/>
              <w:rPr>
                <w:rFonts w:cs="Arial"/>
                <w:szCs w:val="18"/>
              </w:rPr>
            </w:pPr>
            <w:r w:rsidRPr="007275DF">
              <w:rPr>
                <w:rFonts w:cs="Arial"/>
                <w:szCs w:val="18"/>
              </w:rPr>
              <w:t>dBm/38.16MHz</w:t>
            </w:r>
          </w:p>
        </w:tc>
        <w:tc>
          <w:tcPr>
            <w:tcW w:w="1386" w:type="dxa"/>
          </w:tcPr>
          <w:p w14:paraId="501CADCC" w14:textId="77777777" w:rsidR="009F3451" w:rsidRPr="007275DF" w:rsidRDefault="009F3451" w:rsidP="00D00DFE">
            <w:pPr>
              <w:pStyle w:val="TAC"/>
              <w:rPr>
                <w:rFonts w:cs="Arial"/>
                <w:szCs w:val="18"/>
              </w:rPr>
            </w:pPr>
            <w:r w:rsidRPr="007275DF">
              <w:t>Config 3</w:t>
            </w:r>
          </w:p>
        </w:tc>
        <w:tc>
          <w:tcPr>
            <w:tcW w:w="984" w:type="dxa"/>
            <w:gridSpan w:val="2"/>
          </w:tcPr>
          <w:p w14:paraId="77443D01" w14:textId="77777777" w:rsidR="009F3451" w:rsidRPr="007275DF" w:rsidRDefault="009F3451" w:rsidP="00D00DFE">
            <w:pPr>
              <w:pStyle w:val="TAC"/>
              <w:rPr>
                <w:rFonts w:cs="Arial"/>
                <w:szCs w:val="18"/>
              </w:rPr>
            </w:pPr>
            <w:r w:rsidRPr="007275DF">
              <w:rPr>
                <w:rFonts w:cs="Arial"/>
                <w:szCs w:val="18"/>
              </w:rPr>
              <w:t>-58.49</w:t>
            </w:r>
          </w:p>
        </w:tc>
        <w:tc>
          <w:tcPr>
            <w:tcW w:w="1032" w:type="dxa"/>
            <w:gridSpan w:val="2"/>
          </w:tcPr>
          <w:p w14:paraId="0FE53DA9" w14:textId="77777777" w:rsidR="009F3451" w:rsidRPr="007275DF" w:rsidRDefault="009F3451" w:rsidP="00D00DFE">
            <w:pPr>
              <w:pStyle w:val="TAC"/>
              <w:rPr>
                <w:rFonts w:cs="Arial"/>
                <w:szCs w:val="18"/>
              </w:rPr>
            </w:pPr>
            <w:r w:rsidRPr="007275DF">
              <w:rPr>
                <w:rFonts w:cs="Arial"/>
                <w:szCs w:val="18"/>
              </w:rPr>
              <w:t>-58.49</w:t>
            </w:r>
          </w:p>
        </w:tc>
        <w:tc>
          <w:tcPr>
            <w:tcW w:w="936" w:type="dxa"/>
            <w:gridSpan w:val="2"/>
          </w:tcPr>
          <w:p w14:paraId="687B3E41" w14:textId="77777777" w:rsidR="009F3451" w:rsidRPr="007275DF" w:rsidRDefault="009F3451" w:rsidP="00D00DFE">
            <w:pPr>
              <w:pStyle w:val="TAC"/>
              <w:rPr>
                <w:rFonts w:cs="Arial"/>
                <w:szCs w:val="18"/>
              </w:rPr>
            </w:pPr>
            <w:r w:rsidRPr="007275DF">
              <w:rPr>
                <w:rFonts w:cs="Arial"/>
                <w:szCs w:val="18"/>
              </w:rPr>
              <w:t>-63.94</w:t>
            </w:r>
          </w:p>
        </w:tc>
        <w:tc>
          <w:tcPr>
            <w:tcW w:w="1211" w:type="dxa"/>
            <w:gridSpan w:val="2"/>
          </w:tcPr>
          <w:p w14:paraId="5B1036DA"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2FFDE6A1" w14:textId="77777777" w:rsidTr="00D00DFE">
        <w:trPr>
          <w:cantSplit/>
          <w:trHeight w:val="150"/>
        </w:trPr>
        <w:tc>
          <w:tcPr>
            <w:tcW w:w="2625" w:type="dxa"/>
            <w:gridSpan w:val="3"/>
          </w:tcPr>
          <w:p w14:paraId="000489E4" w14:textId="77777777" w:rsidR="009F3451" w:rsidRPr="007275DF" w:rsidRDefault="009F3451" w:rsidP="00D00DFE">
            <w:pPr>
              <w:pStyle w:val="TAL"/>
            </w:pPr>
            <w:r w:rsidRPr="007275DF">
              <w:t xml:space="preserve">Propagation Condition </w:t>
            </w:r>
          </w:p>
        </w:tc>
        <w:tc>
          <w:tcPr>
            <w:tcW w:w="772" w:type="dxa"/>
          </w:tcPr>
          <w:p w14:paraId="492AA39A" w14:textId="77777777" w:rsidR="009F3451" w:rsidRPr="007275DF" w:rsidRDefault="009F3451" w:rsidP="00D00DFE">
            <w:pPr>
              <w:pStyle w:val="TAC"/>
            </w:pPr>
          </w:p>
        </w:tc>
        <w:tc>
          <w:tcPr>
            <w:tcW w:w="1386" w:type="dxa"/>
          </w:tcPr>
          <w:p w14:paraId="03D3387F" w14:textId="77777777" w:rsidR="009F3451" w:rsidRPr="007275DF" w:rsidRDefault="009F3451" w:rsidP="00D00DFE">
            <w:pPr>
              <w:pStyle w:val="TAC"/>
              <w:rPr>
                <w:rFonts w:cs="v4.2.0"/>
              </w:rPr>
            </w:pPr>
            <w:r w:rsidRPr="007275DF">
              <w:t>Config 1,2,3</w:t>
            </w:r>
          </w:p>
        </w:tc>
        <w:tc>
          <w:tcPr>
            <w:tcW w:w="2016" w:type="dxa"/>
            <w:gridSpan w:val="4"/>
          </w:tcPr>
          <w:p w14:paraId="592B108A" w14:textId="77777777" w:rsidR="009F3451" w:rsidRPr="007275DF" w:rsidRDefault="009F3451" w:rsidP="00D00DFE">
            <w:pPr>
              <w:pStyle w:val="TAC"/>
            </w:pPr>
            <w:r w:rsidRPr="007275DF">
              <w:rPr>
                <w:rFonts w:cs="v4.2.0"/>
              </w:rPr>
              <w:t>AWGN</w:t>
            </w:r>
          </w:p>
        </w:tc>
        <w:tc>
          <w:tcPr>
            <w:tcW w:w="2147" w:type="dxa"/>
            <w:gridSpan w:val="4"/>
          </w:tcPr>
          <w:p w14:paraId="64266502" w14:textId="77777777" w:rsidR="009F3451" w:rsidRPr="007275DF" w:rsidRDefault="009F3451" w:rsidP="00D00DFE">
            <w:pPr>
              <w:pStyle w:val="TAC"/>
            </w:pPr>
            <w:r w:rsidRPr="007275DF">
              <w:t>AWGN</w:t>
            </w:r>
          </w:p>
        </w:tc>
      </w:tr>
      <w:tr w:rsidR="009F3451" w:rsidRPr="007275DF" w14:paraId="5A3185DE" w14:textId="77777777" w:rsidTr="00D00DFE">
        <w:trPr>
          <w:cantSplit/>
          <w:trHeight w:val="1023"/>
        </w:trPr>
        <w:tc>
          <w:tcPr>
            <w:tcW w:w="8946" w:type="dxa"/>
            <w:gridSpan w:val="13"/>
          </w:tcPr>
          <w:p w14:paraId="3A856D5B"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BC0FEBF"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53C1B">
              <w:rPr>
                <w:rFonts w:eastAsia="Calibri" w:cs="v4.2.0"/>
                <w:position w:val="-12"/>
                <w:szCs w:val="22"/>
                <w:lang w:val="en-US"/>
              </w:rPr>
              <w:object w:dxaOrig="405" w:dyaOrig="345" w14:anchorId="090C9501">
                <v:shape id="_x0000_i1104" type="#_x0000_t75" style="width:21.75pt;height:14.25pt" o:ole="" fillcolor="window">
                  <v:imagedata r:id="rId23" o:title=""/>
                </v:shape>
                <o:OLEObject Type="Embed" ProgID="Equation.3" ShapeID="_x0000_i1104" DrawAspect="Content" ObjectID="_1706336250" r:id="rId105"/>
              </w:object>
            </w:r>
            <w:r w:rsidRPr="007275DF">
              <w:rPr>
                <w:lang w:val="en-US"/>
              </w:rPr>
              <w:t xml:space="preserve"> to be fulfilled.</w:t>
            </w:r>
          </w:p>
          <w:p w14:paraId="25F9B231"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35BC3E"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63838A70"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4862C487"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101A40B8" w14:textId="77777777" w:rsidR="009F3451" w:rsidRPr="007275DF" w:rsidRDefault="009F3451" w:rsidP="00D00DFE">
            <w:pPr>
              <w:pStyle w:val="TAN"/>
              <w:rPr>
                <w:sz w:val="14"/>
              </w:rPr>
            </w:pPr>
            <w:r w:rsidRPr="007275DF">
              <w:t>Note 7:</w:t>
            </w:r>
            <w:r w:rsidRPr="007275DF">
              <w:tab/>
              <w:t>For UE supporting both semi-static and dynamic channel access, the UE must be tested under dynamic channel access configuration.</w:t>
            </w:r>
          </w:p>
        </w:tc>
      </w:tr>
    </w:tbl>
    <w:p w14:paraId="38E98A3D" w14:textId="77777777" w:rsidR="009F3451" w:rsidRPr="007275DF" w:rsidRDefault="009F3451" w:rsidP="009F3451">
      <w:pPr>
        <w:pStyle w:val="B10"/>
      </w:pPr>
    </w:p>
    <w:p w14:paraId="726911E9" w14:textId="77777777" w:rsidR="009F3451" w:rsidRPr="007275DF" w:rsidRDefault="009F3451" w:rsidP="009F3451">
      <w:pPr>
        <w:pStyle w:val="TH"/>
      </w:pPr>
      <w:r w:rsidRPr="007275DF">
        <w:t xml:space="preserve">Table A.11.5.2.10.1-4: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17AE1301"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43E109FC"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48E995"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735B539"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5276191B" w14:textId="77777777" w:rsidR="009F3451" w:rsidRPr="007275DF" w:rsidRDefault="009F3451" w:rsidP="00D00DFE">
            <w:pPr>
              <w:pStyle w:val="TAH"/>
            </w:pPr>
            <w:r w:rsidRPr="007275DF">
              <w:t>Comment</w:t>
            </w:r>
          </w:p>
        </w:tc>
      </w:tr>
      <w:tr w:rsidR="009F3451" w:rsidRPr="007275DF" w14:paraId="7A25D946"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0C1BB9F3"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EB955AD"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18A2BE"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7282526" w14:textId="77777777" w:rsidR="009F3451" w:rsidRPr="007275DF" w:rsidRDefault="009F3451" w:rsidP="00D00DFE">
            <w:pPr>
              <w:pStyle w:val="TAH"/>
            </w:pPr>
          </w:p>
        </w:tc>
      </w:tr>
      <w:tr w:rsidR="009F3451" w:rsidRPr="007275DF" w14:paraId="7F434A5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90D54A8"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757F2F"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99CF2DC"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51DB206"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675A8A69"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3872A31"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36A8421"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5B8FCD"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BA86C95" w14:textId="77777777" w:rsidR="009F3451" w:rsidRPr="007275DF" w:rsidRDefault="009F3451" w:rsidP="00D00DFE">
            <w:pPr>
              <w:pStyle w:val="TAC"/>
              <w:rPr>
                <w:rFonts w:cs="Arial"/>
              </w:rPr>
            </w:pPr>
          </w:p>
        </w:tc>
      </w:tr>
      <w:tr w:rsidR="009F3451" w:rsidRPr="007275DF" w14:paraId="65695A16"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7CC8C5"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92EF340"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936B53F"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2D3E0F2" w14:textId="77777777" w:rsidR="009F3451" w:rsidRPr="007275DF" w:rsidRDefault="009F3451" w:rsidP="00D00DFE">
            <w:pPr>
              <w:pStyle w:val="TAC"/>
              <w:rPr>
                <w:rFonts w:cs="Arial"/>
              </w:rPr>
            </w:pPr>
          </w:p>
        </w:tc>
      </w:tr>
      <w:tr w:rsidR="009F3451" w:rsidRPr="007275DF" w14:paraId="1468B538"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B1E459"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491E274"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BA957DA"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A9C2C9F" w14:textId="77777777" w:rsidR="009F3451" w:rsidRPr="007275DF" w:rsidRDefault="009F3451" w:rsidP="00D00DFE">
            <w:pPr>
              <w:pStyle w:val="TAC"/>
              <w:rPr>
                <w:rFonts w:cs="Arial"/>
              </w:rPr>
            </w:pPr>
          </w:p>
        </w:tc>
      </w:tr>
      <w:tr w:rsidR="009F3451" w:rsidRPr="007275DF" w14:paraId="556772F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FFCD693"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71C085D7"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1DB6B0A"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A621B1" w14:textId="77777777" w:rsidR="009F3451" w:rsidRPr="007275DF" w:rsidRDefault="009F3451" w:rsidP="00D00DFE">
            <w:pPr>
              <w:pStyle w:val="TAC"/>
              <w:rPr>
                <w:rFonts w:cs="Arial"/>
              </w:rPr>
            </w:pPr>
          </w:p>
        </w:tc>
      </w:tr>
      <w:tr w:rsidR="009F3451" w:rsidRPr="007275DF" w14:paraId="76525D4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7CB1911E"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319189F"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4D254D1"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40CB397" w14:textId="77777777" w:rsidR="009F3451" w:rsidRPr="007275DF" w:rsidRDefault="009F3451" w:rsidP="00D00DFE">
            <w:pPr>
              <w:pStyle w:val="TAC"/>
              <w:rPr>
                <w:rFonts w:cs="Arial"/>
              </w:rPr>
            </w:pPr>
          </w:p>
        </w:tc>
      </w:tr>
    </w:tbl>
    <w:p w14:paraId="50D15A30" w14:textId="77777777" w:rsidR="009F3451" w:rsidRPr="007275DF" w:rsidRDefault="009F3451" w:rsidP="009F3451"/>
    <w:p w14:paraId="0A7DC4C6" w14:textId="77777777" w:rsidR="009F3451" w:rsidRPr="007275DF" w:rsidRDefault="009F3451" w:rsidP="009F3451">
      <w:pPr>
        <w:pStyle w:val="TH"/>
      </w:pPr>
      <w:r w:rsidRPr="007275DF">
        <w:t xml:space="preserve">Table A.11.5.2.10.1-5: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53578790"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F29189"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15C5F1B0"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5D5BA43" w14:textId="77777777" w:rsidR="009F3451" w:rsidRPr="007275DF" w:rsidRDefault="009F3451" w:rsidP="00D00DFE">
            <w:pPr>
              <w:pStyle w:val="TAH"/>
            </w:pPr>
            <w:r w:rsidRPr="007275DF">
              <w:t>Comment</w:t>
            </w:r>
          </w:p>
        </w:tc>
      </w:tr>
      <w:tr w:rsidR="009F3451" w:rsidRPr="007275DF" w14:paraId="09CB79DD"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F87661"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9E243A0"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849298A" w14:textId="77777777" w:rsidR="009F3451" w:rsidRPr="007275DF" w:rsidRDefault="009F3451" w:rsidP="00D00DFE">
            <w:pPr>
              <w:pStyle w:val="TAC"/>
            </w:pPr>
            <w:r w:rsidRPr="007275DF">
              <w:t>As specified in clause 6.3.2 in TS 38.331 [2]</w:t>
            </w:r>
          </w:p>
        </w:tc>
      </w:tr>
    </w:tbl>
    <w:p w14:paraId="5E0EC7E2" w14:textId="77777777" w:rsidR="009F3451" w:rsidRPr="007275DF" w:rsidRDefault="009F3451" w:rsidP="009F3451">
      <w:pPr>
        <w:rPr>
          <w:i/>
          <w:iCs/>
          <w:color w:val="FF0000"/>
        </w:rPr>
      </w:pPr>
    </w:p>
    <w:p w14:paraId="78171692" w14:textId="77777777" w:rsidR="009F3451" w:rsidRPr="007275DF" w:rsidRDefault="009F3451" w:rsidP="009F3451">
      <w:pPr>
        <w:pStyle w:val="Heading5"/>
      </w:pPr>
      <w:r w:rsidRPr="007275DF">
        <w:t>A.11.5.2.10.2</w:t>
      </w:r>
      <w:r w:rsidRPr="007275DF">
        <w:tab/>
        <w:t>Test Requirements</w:t>
      </w:r>
    </w:p>
    <w:p w14:paraId="28C9C757"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F12873"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1A9A76F"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4891721" w14:textId="77777777" w:rsidR="009F3451" w:rsidRPr="007275DF" w:rsidRDefault="009F3451" w:rsidP="009F3451">
      <w:pPr>
        <w:rPr>
          <w:rFonts w:cs="v4.2.0"/>
        </w:rPr>
      </w:pPr>
      <w:r w:rsidRPr="007275DF">
        <w:rPr>
          <w:rFonts w:cs="v4.2.0"/>
        </w:rPr>
        <w:t>In test 1, 2, 3 and 4 UE is required to report SSB time index.</w:t>
      </w:r>
    </w:p>
    <w:p w14:paraId="3A49239B" w14:textId="77777777" w:rsidR="009F3451" w:rsidRPr="007275DF" w:rsidRDefault="009F3451" w:rsidP="009F345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2E7CA40" w14:textId="77777777" w:rsidR="009F3451" w:rsidRPr="007275DF" w:rsidRDefault="009F3451" w:rsidP="009F345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146C408" w14:textId="77777777" w:rsidR="009F3451" w:rsidRPr="007275DF" w:rsidRDefault="009F3451" w:rsidP="009F345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2DB2507" w14:textId="77777777" w:rsidR="009F3451" w:rsidRPr="007275DF" w:rsidRDefault="009F3451" w:rsidP="009F345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2C2820E9" w14:textId="77777777" w:rsidR="009F3451" w:rsidRPr="007275DF" w:rsidRDefault="009F3451" w:rsidP="009F3451">
      <w:pPr>
        <w:pStyle w:val="B10"/>
      </w:pPr>
      <w:r w:rsidRPr="007275DF">
        <w:t>For tests 1 and 2, MGRP = 40 ms and for tests 3 and 4 MGRP = 20 ms.</w:t>
      </w:r>
    </w:p>
    <w:p w14:paraId="1A835A4C" w14:textId="77777777" w:rsidR="009F3451" w:rsidRPr="007275DF" w:rsidRDefault="009F3451" w:rsidP="009F3451">
      <w:pPr>
        <w:pStyle w:val="B10"/>
      </w:pPr>
      <w:r w:rsidRPr="007275DF">
        <w:t>For tests 1 and 3, DRX cycle = 40 ms and for tests 2 and 4 DRX cycle = 640 ms.</w:t>
      </w:r>
    </w:p>
    <w:p w14:paraId="3C2BE350" w14:textId="77777777" w:rsidR="009F3451" w:rsidRPr="007275DF" w:rsidRDefault="009F3451" w:rsidP="009F3451">
      <w:r w:rsidRPr="007275DF">
        <w:t>SMTC period = 20 ms.</w:t>
      </w:r>
    </w:p>
    <w:p w14:paraId="7ABC3566"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972E2" w14:textId="77777777" w:rsidR="009F3451" w:rsidRDefault="009F3451" w:rsidP="009F3451">
      <w:pPr>
        <w:rPr>
          <w:noProof/>
        </w:rPr>
      </w:pPr>
    </w:p>
    <w:p w14:paraId="7F990012"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BA4A6AE" w14:textId="77777777" w:rsidR="009F3451" w:rsidRDefault="009F3451" w:rsidP="009F3451">
      <w:pPr>
        <w:rPr>
          <w:noProof/>
        </w:rPr>
      </w:pPr>
    </w:p>
    <w:p w14:paraId="669B29AA" w14:textId="77777777" w:rsidR="009F3451" w:rsidRDefault="009F3451" w:rsidP="009F34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699A5165" w14:textId="77777777" w:rsidR="009F3451" w:rsidRPr="007275DF" w:rsidRDefault="009F3451" w:rsidP="009F3451">
      <w:pPr>
        <w:pStyle w:val="Heading4"/>
      </w:pPr>
      <w:r w:rsidRPr="007275DF">
        <w:t>A.13.3.2.3</w:t>
      </w:r>
      <w:r w:rsidRPr="007275DF">
        <w:tab/>
        <w:t>Event triggered reporting tests for FR1 with CCA without SSB time index detection when DRX is not used</w:t>
      </w:r>
    </w:p>
    <w:p w14:paraId="60318C72" w14:textId="77777777" w:rsidR="009F3451" w:rsidRPr="007275DF" w:rsidRDefault="009F3451" w:rsidP="009F3451">
      <w:pPr>
        <w:pStyle w:val="Heading5"/>
      </w:pPr>
      <w:r w:rsidRPr="007275DF">
        <w:t>A.13.3.2.3.1</w:t>
      </w:r>
      <w:r w:rsidRPr="007275DF">
        <w:tab/>
        <w:t>Test Purpose and Environment</w:t>
      </w:r>
    </w:p>
    <w:p w14:paraId="67E5DBCF" w14:textId="77777777" w:rsidR="009F3451" w:rsidRPr="007275DF" w:rsidRDefault="009F3451" w:rsidP="009F3451">
      <w:r w:rsidRPr="007275DF">
        <w:t>The purpose of this test is to verify that the UE makes correct reporting of an event. This test will partly verify the SA inter-frequency NR cell search requirements for NR cell with CCA in clause 9.3A.4 and 9.3A.5.</w:t>
      </w:r>
    </w:p>
    <w:p w14:paraId="782E91B3" w14:textId="77777777" w:rsidR="009F3451" w:rsidRPr="007275DF" w:rsidRDefault="009F3451" w:rsidP="009F3451">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The test parameters are given in Tables A.13.3.2.3.1-1, A.13.3.2.3.1-2 and A.13.3.2.3.1-3.</w:t>
      </w:r>
    </w:p>
    <w:p w14:paraId="2D9889BF" w14:textId="77777777" w:rsidR="009F3451" w:rsidRPr="007275DF" w:rsidRDefault="009F3451" w:rsidP="009F3451">
      <w:r w:rsidRPr="007275DF">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4FE938D5" w14:textId="77777777" w:rsidR="009F3451" w:rsidRDefault="009F3451" w:rsidP="009F3451">
      <w:pPr>
        <w:rPr>
          <w:ins w:id="1071" w:author="Author"/>
        </w:rPr>
      </w:pPr>
      <w:r w:rsidRPr="007275DF">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136120E" w14:textId="77777777" w:rsidR="009F3451" w:rsidRPr="008F7B65" w:rsidDel="008F7B65" w:rsidRDefault="009F3451" w:rsidP="009F3451">
      <w:pPr>
        <w:rPr>
          <w:del w:id="1072" w:author="Author"/>
          <w:rFonts w:cs="v4.2.0"/>
        </w:rPr>
      </w:pPr>
    </w:p>
    <w:p w14:paraId="525F7249" w14:textId="77777777" w:rsidR="009F3451" w:rsidRPr="007275DF" w:rsidRDefault="009F3451" w:rsidP="009F3451">
      <w:pPr>
        <w:pStyle w:val="TH"/>
      </w:pPr>
      <w:r w:rsidRPr="007275DF">
        <w:t xml:space="preserve">Table A.13.3.2.3.1-1: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4AA65770"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2B03423"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2CCCDF7C" w14:textId="77777777" w:rsidR="009F3451" w:rsidRPr="007275DF" w:rsidRDefault="009F3451" w:rsidP="00D00DFE">
            <w:pPr>
              <w:pStyle w:val="TAH"/>
            </w:pPr>
            <w:r w:rsidRPr="007275DF">
              <w:t>Description</w:t>
            </w:r>
          </w:p>
        </w:tc>
      </w:tr>
      <w:tr w:rsidR="009F3451" w:rsidRPr="007275DF" w14:paraId="5C20A4C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A7530C9"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2CDD8BB4" w14:textId="77777777" w:rsidR="009F3451" w:rsidRPr="007275DF" w:rsidRDefault="009F3451" w:rsidP="00D00DFE">
            <w:pPr>
              <w:pStyle w:val="TAL"/>
            </w:pPr>
            <w:r w:rsidRPr="007275DF">
              <w:t xml:space="preserve">NR cell with CCA: 30 kHz SSB SCS, 40 MHz bandwidth, TDD duplex mode </w:t>
            </w:r>
          </w:p>
          <w:p w14:paraId="4A453575" w14:textId="77777777" w:rsidR="009F3451" w:rsidRPr="007275DF" w:rsidRDefault="009F3451" w:rsidP="00D00DFE">
            <w:pPr>
              <w:pStyle w:val="TAL"/>
            </w:pPr>
            <w:r w:rsidRPr="007275DF">
              <w:t>NR cell without CCA: 15 kHz SSB SCS, 10 MHz bandwidth, FDD duplex mode</w:t>
            </w:r>
          </w:p>
        </w:tc>
      </w:tr>
      <w:tr w:rsidR="009F3451" w:rsidRPr="007275DF" w14:paraId="4DA20D8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B5DD62E"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09EEA0E5" w14:textId="77777777" w:rsidR="009F3451" w:rsidRPr="007275DF" w:rsidRDefault="009F3451" w:rsidP="00D00DFE">
            <w:pPr>
              <w:pStyle w:val="TAL"/>
            </w:pPr>
            <w:r w:rsidRPr="007275DF">
              <w:t xml:space="preserve">NR cell with CCA: 30 kHz SSB SCS, 40 MHz bandwidth, TDD duplex mode </w:t>
            </w:r>
          </w:p>
          <w:p w14:paraId="229F202C" w14:textId="77777777" w:rsidR="009F3451" w:rsidRPr="007275DF" w:rsidRDefault="009F3451" w:rsidP="00D00DFE">
            <w:pPr>
              <w:pStyle w:val="TAL"/>
            </w:pPr>
            <w:r w:rsidRPr="007275DF">
              <w:t>NR cell without CCA:  15 kHz SSB SCS, 10 MHz bandwidth, TDD duplex mode</w:t>
            </w:r>
          </w:p>
        </w:tc>
      </w:tr>
      <w:tr w:rsidR="009F3451" w:rsidRPr="007275DF" w14:paraId="28E0CCEE"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5CEEC4B2"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4EFCBEC6" w14:textId="77777777" w:rsidR="009F3451" w:rsidRPr="007275DF" w:rsidRDefault="009F3451" w:rsidP="00D00DFE">
            <w:pPr>
              <w:pStyle w:val="TAL"/>
            </w:pPr>
            <w:r w:rsidRPr="007275DF">
              <w:t>NR cell with CCA: 30 kHz SSB SCS, 40 MHz bandwidth, TDD duplex mode,</w:t>
            </w:r>
          </w:p>
          <w:p w14:paraId="512F912A" w14:textId="77777777" w:rsidR="009F3451" w:rsidRPr="007275DF" w:rsidRDefault="009F3451" w:rsidP="00D00DFE">
            <w:pPr>
              <w:pStyle w:val="TAL"/>
            </w:pPr>
            <w:r w:rsidRPr="007275DF">
              <w:t>NR cell without CCA: NR 30</w:t>
            </w:r>
            <w:ins w:id="1073" w:author="Author">
              <w:r>
                <w:t xml:space="preserve"> </w:t>
              </w:r>
            </w:ins>
            <w:r w:rsidRPr="007275DF">
              <w:t>kHz SSB SCS, 40 MHz bandwidth, TDD duplex mode</w:t>
            </w:r>
          </w:p>
        </w:tc>
      </w:tr>
      <w:tr w:rsidR="009F3451" w:rsidRPr="007275DF" w14:paraId="6E226D0B"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32283AD"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39BE4019" w14:textId="77777777" w:rsidR="009F3451" w:rsidRPr="007275DF" w:rsidRDefault="009F3451" w:rsidP="009F3451">
      <w:pPr>
        <w:rPr>
          <w:rFonts w:cs="v4.2.0"/>
        </w:rPr>
      </w:pPr>
    </w:p>
    <w:p w14:paraId="52ADD7B9" w14:textId="77777777" w:rsidR="009F3451" w:rsidRPr="007275DF" w:rsidRDefault="009F3451" w:rsidP="009F3451">
      <w:pPr>
        <w:pStyle w:val="TH"/>
      </w:pPr>
      <w:r w:rsidRPr="007275DF">
        <w:t>Table A.13.3.2.3.1-2: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13A94507" w14:textId="77777777" w:rsidTr="00D00DFE">
        <w:trPr>
          <w:cantSplit/>
          <w:trHeight w:val="80"/>
        </w:trPr>
        <w:tc>
          <w:tcPr>
            <w:tcW w:w="2118" w:type="dxa"/>
            <w:vMerge w:val="restart"/>
          </w:tcPr>
          <w:p w14:paraId="7239A979" w14:textId="77777777" w:rsidR="009F3451" w:rsidRPr="007275DF" w:rsidRDefault="009F3451" w:rsidP="00D00DFE">
            <w:pPr>
              <w:pStyle w:val="TAH"/>
            </w:pPr>
            <w:r w:rsidRPr="007275DF">
              <w:t>Parameter</w:t>
            </w:r>
          </w:p>
        </w:tc>
        <w:tc>
          <w:tcPr>
            <w:tcW w:w="596" w:type="dxa"/>
            <w:vMerge w:val="restart"/>
          </w:tcPr>
          <w:p w14:paraId="29277BEC" w14:textId="77777777" w:rsidR="009F3451" w:rsidRPr="007275DF" w:rsidRDefault="009F3451" w:rsidP="00D00DFE">
            <w:pPr>
              <w:pStyle w:val="TAH"/>
            </w:pPr>
            <w:r w:rsidRPr="007275DF">
              <w:t>Unit</w:t>
            </w:r>
          </w:p>
        </w:tc>
        <w:tc>
          <w:tcPr>
            <w:tcW w:w="1251" w:type="dxa"/>
            <w:vMerge w:val="restart"/>
          </w:tcPr>
          <w:p w14:paraId="6AC9D50A" w14:textId="77777777" w:rsidR="009F3451" w:rsidRPr="007275DF" w:rsidRDefault="009F3451" w:rsidP="00D00DFE">
            <w:pPr>
              <w:pStyle w:val="TAH"/>
            </w:pPr>
            <w:r w:rsidRPr="007275DF">
              <w:t>Test configuration</w:t>
            </w:r>
          </w:p>
        </w:tc>
        <w:tc>
          <w:tcPr>
            <w:tcW w:w="2504" w:type="dxa"/>
            <w:gridSpan w:val="2"/>
          </w:tcPr>
          <w:p w14:paraId="5BFEC556" w14:textId="77777777" w:rsidR="009F3451" w:rsidRPr="007275DF" w:rsidRDefault="009F3451" w:rsidP="00D00DFE">
            <w:pPr>
              <w:pStyle w:val="TAH"/>
            </w:pPr>
            <w:r w:rsidRPr="007275DF">
              <w:t>Value</w:t>
            </w:r>
          </w:p>
        </w:tc>
        <w:tc>
          <w:tcPr>
            <w:tcW w:w="3072" w:type="dxa"/>
            <w:vMerge w:val="restart"/>
          </w:tcPr>
          <w:p w14:paraId="57E552E0" w14:textId="77777777" w:rsidR="009F3451" w:rsidRPr="007275DF" w:rsidRDefault="009F3451" w:rsidP="00D00DFE">
            <w:pPr>
              <w:pStyle w:val="TAH"/>
            </w:pPr>
            <w:r w:rsidRPr="007275DF">
              <w:t>Comment</w:t>
            </w:r>
          </w:p>
        </w:tc>
      </w:tr>
      <w:tr w:rsidR="009F3451" w:rsidRPr="007275DF" w14:paraId="76A90AB0" w14:textId="77777777" w:rsidTr="00D00DFE">
        <w:trPr>
          <w:cantSplit/>
          <w:trHeight w:val="79"/>
        </w:trPr>
        <w:tc>
          <w:tcPr>
            <w:tcW w:w="2118" w:type="dxa"/>
            <w:vMerge/>
          </w:tcPr>
          <w:p w14:paraId="5FC9D55D" w14:textId="77777777" w:rsidR="009F3451" w:rsidRPr="007275DF" w:rsidRDefault="009F3451" w:rsidP="00D00DFE">
            <w:pPr>
              <w:pStyle w:val="TAH"/>
            </w:pPr>
          </w:p>
        </w:tc>
        <w:tc>
          <w:tcPr>
            <w:tcW w:w="596" w:type="dxa"/>
            <w:vMerge/>
          </w:tcPr>
          <w:p w14:paraId="5D0B36FC" w14:textId="77777777" w:rsidR="009F3451" w:rsidRPr="007275DF" w:rsidRDefault="009F3451" w:rsidP="00D00DFE">
            <w:pPr>
              <w:pStyle w:val="TAH"/>
            </w:pPr>
          </w:p>
        </w:tc>
        <w:tc>
          <w:tcPr>
            <w:tcW w:w="1251" w:type="dxa"/>
            <w:vMerge/>
          </w:tcPr>
          <w:p w14:paraId="12495876" w14:textId="77777777" w:rsidR="009F3451" w:rsidRPr="007275DF" w:rsidRDefault="009F3451" w:rsidP="00D00DFE">
            <w:pPr>
              <w:pStyle w:val="TAH"/>
            </w:pPr>
          </w:p>
        </w:tc>
        <w:tc>
          <w:tcPr>
            <w:tcW w:w="1251" w:type="dxa"/>
          </w:tcPr>
          <w:p w14:paraId="22D36476" w14:textId="77777777" w:rsidR="009F3451" w:rsidRPr="007275DF" w:rsidRDefault="009F3451" w:rsidP="00D00DFE">
            <w:pPr>
              <w:pStyle w:val="TAH"/>
            </w:pPr>
            <w:r w:rsidRPr="007275DF">
              <w:t>Test 1</w:t>
            </w:r>
          </w:p>
        </w:tc>
        <w:tc>
          <w:tcPr>
            <w:tcW w:w="1253" w:type="dxa"/>
          </w:tcPr>
          <w:p w14:paraId="22C1C22F" w14:textId="77777777" w:rsidR="009F3451" w:rsidRPr="007275DF" w:rsidRDefault="009F3451" w:rsidP="00D00DFE">
            <w:pPr>
              <w:pStyle w:val="TAH"/>
            </w:pPr>
            <w:r w:rsidRPr="007275DF">
              <w:t>Test 2</w:t>
            </w:r>
          </w:p>
        </w:tc>
        <w:tc>
          <w:tcPr>
            <w:tcW w:w="3072" w:type="dxa"/>
            <w:vMerge/>
          </w:tcPr>
          <w:p w14:paraId="7E434B34" w14:textId="77777777" w:rsidR="009F3451" w:rsidRPr="007275DF" w:rsidRDefault="009F3451" w:rsidP="00D00DFE">
            <w:pPr>
              <w:pStyle w:val="TAH"/>
            </w:pPr>
          </w:p>
        </w:tc>
      </w:tr>
      <w:tr w:rsidR="009F3451" w:rsidRPr="007275DF" w14:paraId="3FE3D3D2" w14:textId="77777777" w:rsidTr="00D00DFE">
        <w:trPr>
          <w:cantSplit/>
          <w:trHeight w:val="614"/>
        </w:trPr>
        <w:tc>
          <w:tcPr>
            <w:tcW w:w="2118" w:type="dxa"/>
          </w:tcPr>
          <w:p w14:paraId="4E0C0B6E" w14:textId="77777777" w:rsidR="009F3451" w:rsidRPr="007275DF" w:rsidRDefault="009F3451" w:rsidP="00D00DFE">
            <w:pPr>
              <w:pStyle w:val="TAL"/>
              <w:rPr>
                <w:lang w:val="it-IT"/>
              </w:rPr>
            </w:pPr>
            <w:r w:rsidRPr="007275DF">
              <w:rPr>
                <w:lang w:val="it-IT"/>
              </w:rPr>
              <w:t>NR RF Channel Number</w:t>
            </w:r>
          </w:p>
        </w:tc>
        <w:tc>
          <w:tcPr>
            <w:tcW w:w="596" w:type="dxa"/>
          </w:tcPr>
          <w:p w14:paraId="3F1F60CA" w14:textId="77777777" w:rsidR="009F3451" w:rsidRPr="007275DF" w:rsidRDefault="009F3451" w:rsidP="00D00DFE">
            <w:pPr>
              <w:pStyle w:val="TAC"/>
              <w:rPr>
                <w:lang w:val="it-IT"/>
              </w:rPr>
            </w:pPr>
          </w:p>
        </w:tc>
        <w:tc>
          <w:tcPr>
            <w:tcW w:w="1251" w:type="dxa"/>
          </w:tcPr>
          <w:p w14:paraId="31D0F974" w14:textId="77777777" w:rsidR="009F3451" w:rsidRPr="007275DF" w:rsidRDefault="009F3451" w:rsidP="00D00DFE">
            <w:pPr>
              <w:pStyle w:val="TAC"/>
            </w:pPr>
            <w:r w:rsidRPr="007275DF">
              <w:t>Config 1,2,3</w:t>
            </w:r>
          </w:p>
        </w:tc>
        <w:tc>
          <w:tcPr>
            <w:tcW w:w="2504" w:type="dxa"/>
            <w:gridSpan w:val="2"/>
          </w:tcPr>
          <w:p w14:paraId="38FEA956" w14:textId="77777777" w:rsidR="009F3451" w:rsidRPr="007275DF" w:rsidRDefault="009F3451" w:rsidP="00D00DFE">
            <w:pPr>
              <w:pStyle w:val="TAC"/>
              <w:rPr>
                <w:bCs/>
              </w:rPr>
            </w:pPr>
            <w:r w:rsidRPr="007275DF">
              <w:rPr>
                <w:bCs/>
              </w:rPr>
              <w:t>1, 2, 3</w:t>
            </w:r>
          </w:p>
        </w:tc>
        <w:tc>
          <w:tcPr>
            <w:tcW w:w="3072" w:type="dxa"/>
          </w:tcPr>
          <w:p w14:paraId="1CB32C0D" w14:textId="77777777" w:rsidR="009F3451" w:rsidRPr="007275DF" w:rsidRDefault="009F3451" w:rsidP="00D00DFE">
            <w:pPr>
              <w:pStyle w:val="TAL"/>
              <w:rPr>
                <w:bCs/>
              </w:rPr>
            </w:pPr>
            <w:r w:rsidRPr="007275DF">
              <w:rPr>
                <w:bCs/>
              </w:rPr>
              <w:t>Three FR1 NR carrier frequencies are used. Channels 2 and 3 are with CCA.</w:t>
            </w:r>
          </w:p>
          <w:p w14:paraId="20ADA01A" w14:textId="77777777" w:rsidR="009F3451" w:rsidRPr="007275DF" w:rsidRDefault="009F3451" w:rsidP="00D00DFE">
            <w:pPr>
              <w:pStyle w:val="TAL"/>
              <w:rPr>
                <w:bCs/>
              </w:rPr>
            </w:pPr>
          </w:p>
        </w:tc>
      </w:tr>
      <w:tr w:rsidR="009F3451" w:rsidRPr="007275DF" w14:paraId="2C054EBE" w14:textId="77777777" w:rsidTr="00D00DFE">
        <w:trPr>
          <w:cantSplit/>
          <w:trHeight w:val="823"/>
        </w:trPr>
        <w:tc>
          <w:tcPr>
            <w:tcW w:w="2118" w:type="dxa"/>
          </w:tcPr>
          <w:p w14:paraId="2241F8FB" w14:textId="77777777" w:rsidR="009F3451" w:rsidRPr="007275DF" w:rsidRDefault="009F3451" w:rsidP="00D00DFE">
            <w:pPr>
              <w:pStyle w:val="TAL"/>
              <w:rPr>
                <w:rFonts w:cs="Arial"/>
              </w:rPr>
            </w:pPr>
            <w:r w:rsidRPr="007275DF">
              <w:rPr>
                <w:rFonts w:cs="Arial"/>
              </w:rPr>
              <w:t>Active cells</w:t>
            </w:r>
          </w:p>
        </w:tc>
        <w:tc>
          <w:tcPr>
            <w:tcW w:w="596" w:type="dxa"/>
          </w:tcPr>
          <w:p w14:paraId="57F978EB" w14:textId="77777777" w:rsidR="009F3451" w:rsidRPr="007275DF" w:rsidRDefault="009F3451" w:rsidP="00D00DFE">
            <w:pPr>
              <w:pStyle w:val="TAC"/>
            </w:pPr>
          </w:p>
        </w:tc>
        <w:tc>
          <w:tcPr>
            <w:tcW w:w="1251" w:type="dxa"/>
          </w:tcPr>
          <w:p w14:paraId="18A0B101" w14:textId="77777777" w:rsidR="009F3451" w:rsidRPr="007275DF" w:rsidRDefault="009F3451" w:rsidP="00D00DFE">
            <w:pPr>
              <w:pStyle w:val="TAC"/>
            </w:pPr>
            <w:r w:rsidRPr="007275DF">
              <w:t>Config 1,2,3</w:t>
            </w:r>
          </w:p>
        </w:tc>
        <w:tc>
          <w:tcPr>
            <w:tcW w:w="2504" w:type="dxa"/>
            <w:gridSpan w:val="2"/>
          </w:tcPr>
          <w:p w14:paraId="67B340D6" w14:textId="77777777" w:rsidR="009F3451" w:rsidRPr="007275DF" w:rsidRDefault="009F3451" w:rsidP="00D00DFE">
            <w:pPr>
              <w:pStyle w:val="TAC"/>
            </w:pPr>
            <w:r w:rsidRPr="007275DF">
              <w:t>NR cell 1 (PCell), NR cell 2 with CCA (SCell)</w:t>
            </w:r>
          </w:p>
        </w:tc>
        <w:tc>
          <w:tcPr>
            <w:tcW w:w="3072" w:type="dxa"/>
          </w:tcPr>
          <w:p w14:paraId="62CB4AE6"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9F3451" w:rsidRPr="007275DF" w14:paraId="5E26157C" w14:textId="77777777" w:rsidTr="00D00DFE">
        <w:trPr>
          <w:cantSplit/>
          <w:trHeight w:val="406"/>
        </w:trPr>
        <w:tc>
          <w:tcPr>
            <w:tcW w:w="2118" w:type="dxa"/>
          </w:tcPr>
          <w:p w14:paraId="62AAAC28" w14:textId="77777777" w:rsidR="009F3451" w:rsidRPr="007275DF" w:rsidRDefault="009F3451" w:rsidP="00D00DFE">
            <w:pPr>
              <w:pStyle w:val="TAL"/>
              <w:rPr>
                <w:rFonts w:cs="Arial"/>
              </w:rPr>
            </w:pPr>
            <w:r w:rsidRPr="007275DF">
              <w:rPr>
                <w:rFonts w:cs="Arial"/>
              </w:rPr>
              <w:t>Neighbour cell</w:t>
            </w:r>
          </w:p>
        </w:tc>
        <w:tc>
          <w:tcPr>
            <w:tcW w:w="596" w:type="dxa"/>
          </w:tcPr>
          <w:p w14:paraId="489B7244" w14:textId="77777777" w:rsidR="009F3451" w:rsidRPr="007275DF" w:rsidRDefault="009F3451" w:rsidP="00D00DFE">
            <w:pPr>
              <w:pStyle w:val="TAC"/>
            </w:pPr>
          </w:p>
        </w:tc>
        <w:tc>
          <w:tcPr>
            <w:tcW w:w="1251" w:type="dxa"/>
          </w:tcPr>
          <w:p w14:paraId="0E7B7E96" w14:textId="77777777" w:rsidR="009F3451" w:rsidRPr="007275DF" w:rsidRDefault="009F3451" w:rsidP="00D00DFE">
            <w:pPr>
              <w:pStyle w:val="TAC"/>
            </w:pPr>
            <w:r w:rsidRPr="007275DF">
              <w:t>Config 1,2,3</w:t>
            </w:r>
          </w:p>
        </w:tc>
        <w:tc>
          <w:tcPr>
            <w:tcW w:w="2504" w:type="dxa"/>
            <w:gridSpan w:val="2"/>
          </w:tcPr>
          <w:p w14:paraId="32B3F8D7" w14:textId="77777777" w:rsidR="009F3451" w:rsidRPr="007275DF" w:rsidRDefault="009F3451" w:rsidP="00D00DFE">
            <w:pPr>
              <w:pStyle w:val="TAC"/>
            </w:pPr>
            <w:r w:rsidRPr="007275DF">
              <w:t>NR cell 3 with CCA</w:t>
            </w:r>
          </w:p>
        </w:tc>
        <w:tc>
          <w:tcPr>
            <w:tcW w:w="3072" w:type="dxa"/>
          </w:tcPr>
          <w:p w14:paraId="3D5E1A5C" w14:textId="77777777" w:rsidR="009F3451" w:rsidRPr="007275DF" w:rsidRDefault="009F3451" w:rsidP="00D00DF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9F3451" w:rsidRPr="007275DF" w14:paraId="2FDECC54" w14:textId="77777777" w:rsidTr="00D00DFE">
        <w:trPr>
          <w:cantSplit/>
          <w:trHeight w:val="416"/>
        </w:trPr>
        <w:tc>
          <w:tcPr>
            <w:tcW w:w="2118" w:type="dxa"/>
          </w:tcPr>
          <w:p w14:paraId="76131C9F" w14:textId="77777777" w:rsidR="009F3451" w:rsidRPr="007275DF" w:rsidRDefault="009F3451" w:rsidP="00D00DFE">
            <w:pPr>
              <w:pStyle w:val="TAL"/>
              <w:rPr>
                <w:rFonts w:cs="Arial"/>
                <w:lang w:eastAsia="zh-CN"/>
              </w:rPr>
            </w:pPr>
            <w:r w:rsidRPr="007275DF">
              <w:rPr>
                <w:noProof/>
                <w:lang w:val="it-IT"/>
              </w:rPr>
              <w:t>DL CCA model</w:t>
            </w:r>
          </w:p>
        </w:tc>
        <w:tc>
          <w:tcPr>
            <w:tcW w:w="596" w:type="dxa"/>
          </w:tcPr>
          <w:p w14:paraId="563DF326" w14:textId="77777777" w:rsidR="009F3451" w:rsidRPr="007275DF" w:rsidRDefault="009F3451" w:rsidP="00D00DFE">
            <w:pPr>
              <w:pStyle w:val="TAC"/>
            </w:pPr>
          </w:p>
        </w:tc>
        <w:tc>
          <w:tcPr>
            <w:tcW w:w="1251" w:type="dxa"/>
          </w:tcPr>
          <w:p w14:paraId="21A5EE85" w14:textId="77777777" w:rsidR="009F3451" w:rsidRPr="007275DF" w:rsidRDefault="009F3451" w:rsidP="00D00DFE">
            <w:pPr>
              <w:pStyle w:val="TAC"/>
            </w:pPr>
            <w:r w:rsidRPr="007275DF">
              <w:t>Config 1,2,3</w:t>
            </w:r>
          </w:p>
        </w:tc>
        <w:tc>
          <w:tcPr>
            <w:tcW w:w="2504" w:type="dxa"/>
            <w:gridSpan w:val="2"/>
          </w:tcPr>
          <w:p w14:paraId="75BC2580" w14:textId="77777777" w:rsidR="009F3451" w:rsidRPr="007275DF" w:rsidRDefault="009F3451" w:rsidP="00D00DFE">
            <w:pPr>
              <w:pStyle w:val="TAC"/>
              <w:rPr>
                <w:lang w:eastAsia="zh-CN"/>
              </w:rPr>
            </w:pPr>
            <w:r w:rsidRPr="007275DF">
              <w:rPr>
                <w:noProof/>
              </w:rPr>
              <w:t xml:space="preserve">As specified in clause </w:t>
            </w:r>
            <w:del w:id="1074" w:author="Author">
              <w:r w:rsidRPr="007275DF" w:rsidDel="005F261E">
                <w:rPr>
                  <w:noProof/>
                </w:rPr>
                <w:delText>A.3.20</w:delText>
              </w:r>
            </w:del>
            <w:ins w:id="1075" w:author="Author">
              <w:r>
                <w:rPr>
                  <w:noProof/>
                </w:rPr>
                <w:t>A.3.26</w:t>
              </w:r>
            </w:ins>
            <w:r w:rsidRPr="007275DF">
              <w:rPr>
                <w:noProof/>
              </w:rPr>
              <w:t>.2.1</w:t>
            </w:r>
          </w:p>
        </w:tc>
        <w:tc>
          <w:tcPr>
            <w:tcW w:w="3072" w:type="dxa"/>
          </w:tcPr>
          <w:p w14:paraId="4DF7A0C0" w14:textId="77777777" w:rsidR="009F3451" w:rsidRPr="007275DF" w:rsidRDefault="009F3451" w:rsidP="00D00DFE">
            <w:pPr>
              <w:pStyle w:val="TAL"/>
              <w:rPr>
                <w:rFonts w:cs="Arial"/>
              </w:rPr>
            </w:pPr>
          </w:p>
        </w:tc>
      </w:tr>
      <w:tr w:rsidR="009F3451" w:rsidRPr="007275DF" w14:paraId="4A08BBE7" w14:textId="77777777" w:rsidTr="00D00DFE">
        <w:trPr>
          <w:cantSplit/>
          <w:trHeight w:val="416"/>
        </w:trPr>
        <w:tc>
          <w:tcPr>
            <w:tcW w:w="2118" w:type="dxa"/>
          </w:tcPr>
          <w:p w14:paraId="11517F8C" w14:textId="77777777" w:rsidR="009F3451" w:rsidRPr="007275DF" w:rsidRDefault="009F3451" w:rsidP="00D00DFE">
            <w:pPr>
              <w:pStyle w:val="TAL"/>
              <w:rPr>
                <w:rFonts w:cs="Arial"/>
                <w:lang w:eastAsia="zh-CN"/>
              </w:rPr>
            </w:pPr>
            <w:r w:rsidRPr="007275DF">
              <w:rPr>
                <w:noProof/>
                <w:lang w:val="it-IT"/>
              </w:rPr>
              <w:t>UL CCA model</w:t>
            </w:r>
          </w:p>
        </w:tc>
        <w:tc>
          <w:tcPr>
            <w:tcW w:w="596" w:type="dxa"/>
          </w:tcPr>
          <w:p w14:paraId="7E96C6D7" w14:textId="77777777" w:rsidR="009F3451" w:rsidRPr="007275DF" w:rsidRDefault="009F3451" w:rsidP="00D00DFE">
            <w:pPr>
              <w:pStyle w:val="TAC"/>
            </w:pPr>
          </w:p>
        </w:tc>
        <w:tc>
          <w:tcPr>
            <w:tcW w:w="1251" w:type="dxa"/>
          </w:tcPr>
          <w:p w14:paraId="79573404" w14:textId="77777777" w:rsidR="009F3451" w:rsidRPr="007275DF" w:rsidRDefault="009F3451" w:rsidP="00D00DFE">
            <w:pPr>
              <w:pStyle w:val="TAC"/>
            </w:pPr>
            <w:r w:rsidRPr="007275DF">
              <w:t>Config 1,2,3</w:t>
            </w:r>
          </w:p>
        </w:tc>
        <w:tc>
          <w:tcPr>
            <w:tcW w:w="2504" w:type="dxa"/>
            <w:gridSpan w:val="2"/>
          </w:tcPr>
          <w:p w14:paraId="21737EDB" w14:textId="77777777" w:rsidR="009F3451" w:rsidRPr="007275DF" w:rsidRDefault="009F3451" w:rsidP="00D00DFE">
            <w:pPr>
              <w:pStyle w:val="TAC"/>
              <w:rPr>
                <w:lang w:eastAsia="zh-CN"/>
              </w:rPr>
            </w:pPr>
            <w:r w:rsidRPr="007275DF">
              <w:rPr>
                <w:noProof/>
              </w:rPr>
              <w:t xml:space="preserve">As specified in clause </w:t>
            </w:r>
            <w:del w:id="1076" w:author="Author">
              <w:r w:rsidRPr="007275DF" w:rsidDel="005F261E">
                <w:rPr>
                  <w:noProof/>
                </w:rPr>
                <w:delText>A.3.20</w:delText>
              </w:r>
            </w:del>
            <w:ins w:id="1077" w:author="Author">
              <w:r>
                <w:rPr>
                  <w:noProof/>
                </w:rPr>
                <w:t>A.3.26</w:t>
              </w:r>
            </w:ins>
            <w:r w:rsidRPr="007275DF">
              <w:rPr>
                <w:noProof/>
              </w:rPr>
              <w:t>.2.2</w:t>
            </w:r>
          </w:p>
        </w:tc>
        <w:tc>
          <w:tcPr>
            <w:tcW w:w="3072" w:type="dxa"/>
          </w:tcPr>
          <w:p w14:paraId="66D665B5" w14:textId="77777777" w:rsidR="009F3451" w:rsidRPr="007275DF" w:rsidRDefault="009F3451" w:rsidP="00D00DFE">
            <w:pPr>
              <w:pStyle w:val="TAL"/>
              <w:rPr>
                <w:rFonts w:cs="Arial"/>
              </w:rPr>
            </w:pPr>
          </w:p>
        </w:tc>
      </w:tr>
      <w:tr w:rsidR="009F3451" w:rsidRPr="007275DF" w14:paraId="0019A952" w14:textId="77777777" w:rsidTr="00D00DFE">
        <w:trPr>
          <w:cantSplit/>
          <w:trHeight w:val="416"/>
        </w:trPr>
        <w:tc>
          <w:tcPr>
            <w:tcW w:w="2118" w:type="dxa"/>
          </w:tcPr>
          <w:p w14:paraId="4C1D5D04"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1D8642F7" w14:textId="77777777" w:rsidR="009F3451" w:rsidRPr="007275DF" w:rsidRDefault="009F3451" w:rsidP="00D00DFE">
            <w:pPr>
              <w:pStyle w:val="TAC"/>
            </w:pPr>
          </w:p>
        </w:tc>
        <w:tc>
          <w:tcPr>
            <w:tcW w:w="1251" w:type="dxa"/>
          </w:tcPr>
          <w:p w14:paraId="42C3AF68" w14:textId="77777777" w:rsidR="009F3451" w:rsidRPr="007275DF" w:rsidRDefault="009F3451" w:rsidP="00D00DFE">
            <w:pPr>
              <w:pStyle w:val="TAC"/>
              <w:rPr>
                <w:lang w:eastAsia="zh-CN"/>
              </w:rPr>
            </w:pPr>
            <w:r w:rsidRPr="007275DF">
              <w:t>Config 1,2,3</w:t>
            </w:r>
          </w:p>
        </w:tc>
        <w:tc>
          <w:tcPr>
            <w:tcW w:w="1251" w:type="dxa"/>
          </w:tcPr>
          <w:p w14:paraId="682D1307" w14:textId="77777777" w:rsidR="009F3451" w:rsidRPr="007275DF" w:rsidRDefault="009F3451" w:rsidP="00D00DFE">
            <w:pPr>
              <w:pStyle w:val="TAC"/>
              <w:rPr>
                <w:lang w:eastAsia="zh-CN"/>
              </w:rPr>
            </w:pPr>
            <w:r w:rsidRPr="007275DF">
              <w:rPr>
                <w:lang w:eastAsia="zh-CN"/>
              </w:rPr>
              <w:t>0</w:t>
            </w:r>
          </w:p>
        </w:tc>
        <w:tc>
          <w:tcPr>
            <w:tcW w:w="1253" w:type="dxa"/>
          </w:tcPr>
          <w:p w14:paraId="243FE31D" w14:textId="77777777" w:rsidR="009F3451" w:rsidRPr="007275DF" w:rsidRDefault="009F3451" w:rsidP="00D00DFE">
            <w:pPr>
              <w:pStyle w:val="TAC"/>
            </w:pPr>
            <w:r w:rsidRPr="007275DF">
              <w:rPr>
                <w:lang w:eastAsia="zh-CN"/>
              </w:rPr>
              <w:t>4</w:t>
            </w:r>
          </w:p>
        </w:tc>
        <w:tc>
          <w:tcPr>
            <w:tcW w:w="3072" w:type="dxa"/>
          </w:tcPr>
          <w:p w14:paraId="41F894C5" w14:textId="77777777" w:rsidR="009F3451" w:rsidRPr="007275DF" w:rsidRDefault="009F3451" w:rsidP="00D00DFE">
            <w:pPr>
              <w:pStyle w:val="TAL"/>
              <w:rPr>
                <w:rFonts w:cs="Arial"/>
              </w:rPr>
            </w:pPr>
            <w:r w:rsidRPr="007275DF">
              <w:rPr>
                <w:rFonts w:cs="Arial"/>
              </w:rPr>
              <w:t>As specified in clause 9.1.2-1.</w:t>
            </w:r>
          </w:p>
          <w:p w14:paraId="78701D1C" w14:textId="77777777" w:rsidR="009F3451" w:rsidRPr="007275DF" w:rsidRDefault="009F3451" w:rsidP="00D00DFE">
            <w:pPr>
              <w:pStyle w:val="TAL"/>
              <w:rPr>
                <w:rFonts w:cs="Arial"/>
              </w:rPr>
            </w:pPr>
          </w:p>
        </w:tc>
      </w:tr>
      <w:tr w:rsidR="009F3451" w:rsidRPr="007275DF" w14:paraId="6CE48DE3" w14:textId="77777777" w:rsidTr="00D00DFE">
        <w:trPr>
          <w:cantSplit/>
          <w:trHeight w:val="416"/>
        </w:trPr>
        <w:tc>
          <w:tcPr>
            <w:tcW w:w="2118" w:type="dxa"/>
          </w:tcPr>
          <w:p w14:paraId="738162DD"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45BA9B57" w14:textId="77777777" w:rsidR="009F3451" w:rsidRPr="007275DF" w:rsidRDefault="009F3451" w:rsidP="00D00DFE">
            <w:pPr>
              <w:pStyle w:val="TAC"/>
            </w:pPr>
          </w:p>
        </w:tc>
        <w:tc>
          <w:tcPr>
            <w:tcW w:w="1251" w:type="dxa"/>
          </w:tcPr>
          <w:p w14:paraId="22E6452E" w14:textId="77777777" w:rsidR="009F3451" w:rsidRPr="007275DF" w:rsidRDefault="009F3451" w:rsidP="00D00DFE">
            <w:pPr>
              <w:pStyle w:val="TAC"/>
              <w:rPr>
                <w:lang w:eastAsia="zh-CN"/>
              </w:rPr>
            </w:pPr>
            <w:r w:rsidRPr="007275DF">
              <w:t>Config 1,2,3</w:t>
            </w:r>
          </w:p>
        </w:tc>
        <w:tc>
          <w:tcPr>
            <w:tcW w:w="1251" w:type="dxa"/>
          </w:tcPr>
          <w:p w14:paraId="76F8B0C0" w14:textId="77777777" w:rsidR="009F3451" w:rsidRPr="007275DF" w:rsidRDefault="009F3451" w:rsidP="00D00DFE">
            <w:pPr>
              <w:pStyle w:val="TAC"/>
              <w:rPr>
                <w:lang w:eastAsia="zh-CN"/>
              </w:rPr>
            </w:pPr>
            <w:r w:rsidRPr="007275DF">
              <w:rPr>
                <w:rFonts w:cs="Arial"/>
                <w:lang w:eastAsia="zh-CN"/>
              </w:rPr>
              <w:t>9</w:t>
            </w:r>
          </w:p>
        </w:tc>
        <w:tc>
          <w:tcPr>
            <w:tcW w:w="1253" w:type="dxa"/>
          </w:tcPr>
          <w:p w14:paraId="3DA1BB0C" w14:textId="77777777" w:rsidR="009F3451" w:rsidRPr="007275DF" w:rsidRDefault="009F3451" w:rsidP="00D00DFE">
            <w:pPr>
              <w:pStyle w:val="TAC"/>
              <w:rPr>
                <w:lang w:eastAsia="zh-CN"/>
              </w:rPr>
            </w:pPr>
            <w:r w:rsidRPr="007275DF">
              <w:rPr>
                <w:lang w:eastAsia="zh-CN"/>
              </w:rPr>
              <w:t>9</w:t>
            </w:r>
          </w:p>
        </w:tc>
        <w:tc>
          <w:tcPr>
            <w:tcW w:w="3072" w:type="dxa"/>
          </w:tcPr>
          <w:p w14:paraId="00919A99" w14:textId="77777777" w:rsidR="009F3451" w:rsidRPr="007275DF" w:rsidRDefault="009F3451" w:rsidP="00D00DFE">
            <w:pPr>
              <w:pStyle w:val="TAL"/>
              <w:rPr>
                <w:rFonts w:cs="Arial"/>
              </w:rPr>
            </w:pPr>
          </w:p>
        </w:tc>
      </w:tr>
      <w:tr w:rsidR="009F3451" w:rsidRPr="007275DF" w14:paraId="37373040" w14:textId="77777777" w:rsidTr="00D00DFE">
        <w:trPr>
          <w:cantSplit/>
          <w:trHeight w:val="198"/>
        </w:trPr>
        <w:tc>
          <w:tcPr>
            <w:tcW w:w="2118" w:type="dxa"/>
          </w:tcPr>
          <w:p w14:paraId="1724210C" w14:textId="77777777" w:rsidR="009F3451" w:rsidRPr="007275DF" w:rsidRDefault="009F3451" w:rsidP="00D00DFE">
            <w:pPr>
              <w:pStyle w:val="TAL"/>
              <w:rPr>
                <w:rFonts w:cs="Arial"/>
              </w:rPr>
            </w:pPr>
            <w:r w:rsidRPr="007275DF">
              <w:rPr>
                <w:rFonts w:cs="Arial"/>
              </w:rPr>
              <w:t>A3-Offset</w:t>
            </w:r>
          </w:p>
        </w:tc>
        <w:tc>
          <w:tcPr>
            <w:tcW w:w="596" w:type="dxa"/>
          </w:tcPr>
          <w:p w14:paraId="601497CF" w14:textId="77777777" w:rsidR="009F3451" w:rsidRPr="007275DF" w:rsidRDefault="009F3451" w:rsidP="00D00DFE">
            <w:pPr>
              <w:pStyle w:val="TAC"/>
            </w:pPr>
            <w:r w:rsidRPr="007275DF">
              <w:t>dB</w:t>
            </w:r>
          </w:p>
        </w:tc>
        <w:tc>
          <w:tcPr>
            <w:tcW w:w="1251" w:type="dxa"/>
          </w:tcPr>
          <w:p w14:paraId="1110C0DC" w14:textId="77777777" w:rsidR="009F3451" w:rsidRPr="007275DF" w:rsidRDefault="009F3451" w:rsidP="00D00DFE">
            <w:pPr>
              <w:pStyle w:val="TAC"/>
            </w:pPr>
            <w:r w:rsidRPr="007275DF">
              <w:t>Config 1,2,3</w:t>
            </w:r>
          </w:p>
        </w:tc>
        <w:tc>
          <w:tcPr>
            <w:tcW w:w="2504" w:type="dxa"/>
            <w:gridSpan w:val="2"/>
          </w:tcPr>
          <w:p w14:paraId="4AC37789" w14:textId="77777777" w:rsidR="009F3451" w:rsidRPr="007275DF" w:rsidRDefault="009F3451" w:rsidP="00D00DFE">
            <w:pPr>
              <w:pStyle w:val="TAC"/>
            </w:pPr>
            <w:r w:rsidRPr="007275DF">
              <w:t>-6</w:t>
            </w:r>
          </w:p>
        </w:tc>
        <w:tc>
          <w:tcPr>
            <w:tcW w:w="3072" w:type="dxa"/>
          </w:tcPr>
          <w:p w14:paraId="47CDA4C7" w14:textId="77777777" w:rsidR="009F3451" w:rsidRPr="007275DF" w:rsidRDefault="009F3451" w:rsidP="00D00DFE">
            <w:pPr>
              <w:pStyle w:val="TAL"/>
              <w:rPr>
                <w:rFonts w:cs="Arial"/>
              </w:rPr>
            </w:pPr>
          </w:p>
        </w:tc>
      </w:tr>
      <w:tr w:rsidR="009F3451" w:rsidRPr="007275DF" w14:paraId="70CECAD1" w14:textId="77777777" w:rsidTr="00D00DFE">
        <w:trPr>
          <w:cantSplit/>
          <w:trHeight w:val="208"/>
        </w:trPr>
        <w:tc>
          <w:tcPr>
            <w:tcW w:w="2118" w:type="dxa"/>
          </w:tcPr>
          <w:p w14:paraId="5B42C570" w14:textId="77777777" w:rsidR="009F3451" w:rsidRPr="007275DF" w:rsidRDefault="009F3451" w:rsidP="00D00DFE">
            <w:pPr>
              <w:pStyle w:val="TAL"/>
              <w:rPr>
                <w:rFonts w:cs="Arial"/>
              </w:rPr>
            </w:pPr>
            <w:r w:rsidRPr="007275DF">
              <w:rPr>
                <w:rFonts w:cs="Arial"/>
              </w:rPr>
              <w:t>Hysteresis</w:t>
            </w:r>
          </w:p>
        </w:tc>
        <w:tc>
          <w:tcPr>
            <w:tcW w:w="596" w:type="dxa"/>
          </w:tcPr>
          <w:p w14:paraId="2B9D50C0" w14:textId="77777777" w:rsidR="009F3451" w:rsidRPr="007275DF" w:rsidRDefault="009F3451" w:rsidP="00D00DFE">
            <w:pPr>
              <w:pStyle w:val="TAC"/>
            </w:pPr>
            <w:r w:rsidRPr="007275DF">
              <w:t>dB</w:t>
            </w:r>
          </w:p>
        </w:tc>
        <w:tc>
          <w:tcPr>
            <w:tcW w:w="1251" w:type="dxa"/>
          </w:tcPr>
          <w:p w14:paraId="4D2FA147" w14:textId="77777777" w:rsidR="009F3451" w:rsidRPr="007275DF" w:rsidRDefault="009F3451" w:rsidP="00D00DFE">
            <w:pPr>
              <w:pStyle w:val="TAC"/>
            </w:pPr>
            <w:r w:rsidRPr="007275DF">
              <w:t>Config 1,2,3</w:t>
            </w:r>
          </w:p>
        </w:tc>
        <w:tc>
          <w:tcPr>
            <w:tcW w:w="2504" w:type="dxa"/>
            <w:gridSpan w:val="2"/>
          </w:tcPr>
          <w:p w14:paraId="374AFE3B" w14:textId="77777777" w:rsidR="009F3451" w:rsidRPr="007275DF" w:rsidRDefault="009F3451" w:rsidP="00D00DFE">
            <w:pPr>
              <w:pStyle w:val="TAC"/>
            </w:pPr>
            <w:r w:rsidRPr="007275DF">
              <w:t>0</w:t>
            </w:r>
          </w:p>
        </w:tc>
        <w:tc>
          <w:tcPr>
            <w:tcW w:w="3072" w:type="dxa"/>
          </w:tcPr>
          <w:p w14:paraId="5307E451" w14:textId="77777777" w:rsidR="009F3451" w:rsidRPr="007275DF" w:rsidRDefault="009F3451" w:rsidP="00D00DFE">
            <w:pPr>
              <w:pStyle w:val="TAL"/>
              <w:rPr>
                <w:rFonts w:cs="Arial"/>
              </w:rPr>
            </w:pPr>
          </w:p>
        </w:tc>
      </w:tr>
      <w:tr w:rsidR="009F3451" w:rsidRPr="007275DF" w14:paraId="4CDAA2E6" w14:textId="77777777" w:rsidTr="00D00DFE">
        <w:trPr>
          <w:cantSplit/>
          <w:trHeight w:val="208"/>
        </w:trPr>
        <w:tc>
          <w:tcPr>
            <w:tcW w:w="2118" w:type="dxa"/>
          </w:tcPr>
          <w:p w14:paraId="4847BA7F" w14:textId="77777777" w:rsidR="009F3451" w:rsidRPr="007275DF" w:rsidRDefault="009F3451" w:rsidP="00D00DFE">
            <w:pPr>
              <w:pStyle w:val="TAL"/>
              <w:rPr>
                <w:rFonts w:cs="Arial"/>
              </w:rPr>
            </w:pPr>
            <w:r w:rsidRPr="007275DF">
              <w:rPr>
                <w:rFonts w:cs="Arial"/>
              </w:rPr>
              <w:t>CP length</w:t>
            </w:r>
          </w:p>
        </w:tc>
        <w:tc>
          <w:tcPr>
            <w:tcW w:w="596" w:type="dxa"/>
          </w:tcPr>
          <w:p w14:paraId="02CA7CAC" w14:textId="77777777" w:rsidR="009F3451" w:rsidRPr="007275DF" w:rsidRDefault="009F3451" w:rsidP="00D00DFE">
            <w:pPr>
              <w:pStyle w:val="TAC"/>
            </w:pPr>
          </w:p>
        </w:tc>
        <w:tc>
          <w:tcPr>
            <w:tcW w:w="1251" w:type="dxa"/>
          </w:tcPr>
          <w:p w14:paraId="2D1D807E" w14:textId="77777777" w:rsidR="009F3451" w:rsidRPr="007275DF" w:rsidRDefault="009F3451" w:rsidP="00D00DFE">
            <w:pPr>
              <w:pStyle w:val="TAC"/>
            </w:pPr>
            <w:r w:rsidRPr="007275DF">
              <w:t>Config 1,2,3</w:t>
            </w:r>
          </w:p>
        </w:tc>
        <w:tc>
          <w:tcPr>
            <w:tcW w:w="2504" w:type="dxa"/>
            <w:gridSpan w:val="2"/>
          </w:tcPr>
          <w:p w14:paraId="5FD7297B" w14:textId="77777777" w:rsidR="009F3451" w:rsidRPr="007275DF" w:rsidRDefault="009F3451" w:rsidP="00D00DFE">
            <w:pPr>
              <w:pStyle w:val="TAC"/>
            </w:pPr>
            <w:r w:rsidRPr="007275DF">
              <w:t>Normal</w:t>
            </w:r>
          </w:p>
        </w:tc>
        <w:tc>
          <w:tcPr>
            <w:tcW w:w="3072" w:type="dxa"/>
          </w:tcPr>
          <w:p w14:paraId="5C5F3E01" w14:textId="77777777" w:rsidR="009F3451" w:rsidRPr="007275DF" w:rsidRDefault="009F3451" w:rsidP="00D00DFE">
            <w:pPr>
              <w:pStyle w:val="TAL"/>
              <w:rPr>
                <w:rFonts w:cs="Arial"/>
              </w:rPr>
            </w:pPr>
          </w:p>
        </w:tc>
      </w:tr>
      <w:tr w:rsidR="009F3451" w:rsidRPr="007275DF" w14:paraId="0743DE8F" w14:textId="77777777" w:rsidTr="00D00DFE">
        <w:trPr>
          <w:cantSplit/>
          <w:trHeight w:val="198"/>
        </w:trPr>
        <w:tc>
          <w:tcPr>
            <w:tcW w:w="2118" w:type="dxa"/>
          </w:tcPr>
          <w:p w14:paraId="7AA83907" w14:textId="77777777" w:rsidR="009F3451" w:rsidRPr="007275DF" w:rsidRDefault="009F3451" w:rsidP="00D00DFE">
            <w:pPr>
              <w:pStyle w:val="TAL"/>
              <w:rPr>
                <w:rFonts w:cs="Arial"/>
              </w:rPr>
            </w:pPr>
            <w:r w:rsidRPr="007275DF">
              <w:rPr>
                <w:rFonts w:cs="Arial"/>
              </w:rPr>
              <w:t>TimeToTrigger</w:t>
            </w:r>
          </w:p>
        </w:tc>
        <w:tc>
          <w:tcPr>
            <w:tcW w:w="596" w:type="dxa"/>
          </w:tcPr>
          <w:p w14:paraId="22A0BBD4" w14:textId="77777777" w:rsidR="009F3451" w:rsidRPr="007275DF" w:rsidRDefault="009F3451" w:rsidP="00D00DFE">
            <w:pPr>
              <w:pStyle w:val="TAC"/>
            </w:pPr>
            <w:r w:rsidRPr="007275DF">
              <w:t>s</w:t>
            </w:r>
          </w:p>
        </w:tc>
        <w:tc>
          <w:tcPr>
            <w:tcW w:w="1251" w:type="dxa"/>
          </w:tcPr>
          <w:p w14:paraId="0B527847" w14:textId="77777777" w:rsidR="009F3451" w:rsidRPr="007275DF" w:rsidRDefault="009F3451" w:rsidP="00D00DFE">
            <w:pPr>
              <w:pStyle w:val="TAC"/>
            </w:pPr>
            <w:r w:rsidRPr="007275DF">
              <w:t>Config 1,2,3</w:t>
            </w:r>
          </w:p>
        </w:tc>
        <w:tc>
          <w:tcPr>
            <w:tcW w:w="2504" w:type="dxa"/>
            <w:gridSpan w:val="2"/>
          </w:tcPr>
          <w:p w14:paraId="75DD0179" w14:textId="77777777" w:rsidR="009F3451" w:rsidRPr="007275DF" w:rsidRDefault="009F3451" w:rsidP="00D00DFE">
            <w:pPr>
              <w:pStyle w:val="TAC"/>
            </w:pPr>
            <w:r w:rsidRPr="007275DF">
              <w:t>0</w:t>
            </w:r>
          </w:p>
        </w:tc>
        <w:tc>
          <w:tcPr>
            <w:tcW w:w="3072" w:type="dxa"/>
          </w:tcPr>
          <w:p w14:paraId="3A8E7C50" w14:textId="77777777" w:rsidR="009F3451" w:rsidRPr="007275DF" w:rsidRDefault="009F3451" w:rsidP="00D00DFE">
            <w:pPr>
              <w:pStyle w:val="TAL"/>
              <w:rPr>
                <w:rFonts w:cs="Arial"/>
              </w:rPr>
            </w:pPr>
          </w:p>
        </w:tc>
      </w:tr>
      <w:tr w:rsidR="009F3451" w:rsidRPr="007275DF" w14:paraId="79AC2BA0" w14:textId="77777777" w:rsidTr="00D00DFE">
        <w:trPr>
          <w:cantSplit/>
          <w:trHeight w:val="208"/>
        </w:trPr>
        <w:tc>
          <w:tcPr>
            <w:tcW w:w="2118" w:type="dxa"/>
          </w:tcPr>
          <w:p w14:paraId="51BDD117" w14:textId="77777777" w:rsidR="009F3451" w:rsidRPr="007275DF" w:rsidRDefault="009F3451" w:rsidP="00D00DFE">
            <w:pPr>
              <w:pStyle w:val="TAL"/>
              <w:rPr>
                <w:rFonts w:cs="Arial"/>
              </w:rPr>
            </w:pPr>
            <w:r w:rsidRPr="007275DF">
              <w:rPr>
                <w:rFonts w:cs="Arial"/>
              </w:rPr>
              <w:t>Filter coefficient</w:t>
            </w:r>
          </w:p>
        </w:tc>
        <w:tc>
          <w:tcPr>
            <w:tcW w:w="596" w:type="dxa"/>
          </w:tcPr>
          <w:p w14:paraId="7A0B4195" w14:textId="77777777" w:rsidR="009F3451" w:rsidRPr="007275DF" w:rsidRDefault="009F3451" w:rsidP="00D00DFE">
            <w:pPr>
              <w:pStyle w:val="TAC"/>
            </w:pPr>
          </w:p>
        </w:tc>
        <w:tc>
          <w:tcPr>
            <w:tcW w:w="1251" w:type="dxa"/>
          </w:tcPr>
          <w:p w14:paraId="1CDFF65B" w14:textId="77777777" w:rsidR="009F3451" w:rsidRPr="007275DF" w:rsidRDefault="009F3451" w:rsidP="00D00DFE">
            <w:pPr>
              <w:pStyle w:val="TAC"/>
            </w:pPr>
            <w:r w:rsidRPr="007275DF">
              <w:t>Config 1,2,3</w:t>
            </w:r>
          </w:p>
        </w:tc>
        <w:tc>
          <w:tcPr>
            <w:tcW w:w="2504" w:type="dxa"/>
            <w:gridSpan w:val="2"/>
          </w:tcPr>
          <w:p w14:paraId="56FAB309" w14:textId="77777777" w:rsidR="009F3451" w:rsidRPr="007275DF" w:rsidRDefault="009F3451" w:rsidP="00D00DFE">
            <w:pPr>
              <w:pStyle w:val="TAC"/>
            </w:pPr>
            <w:r w:rsidRPr="007275DF">
              <w:t>0</w:t>
            </w:r>
          </w:p>
        </w:tc>
        <w:tc>
          <w:tcPr>
            <w:tcW w:w="3072" w:type="dxa"/>
          </w:tcPr>
          <w:p w14:paraId="6AB34007" w14:textId="77777777" w:rsidR="009F3451" w:rsidRPr="007275DF" w:rsidRDefault="009F3451" w:rsidP="00D00DFE">
            <w:pPr>
              <w:pStyle w:val="TAL"/>
              <w:rPr>
                <w:rFonts w:cs="Arial"/>
              </w:rPr>
            </w:pPr>
            <w:r w:rsidRPr="007275DF">
              <w:rPr>
                <w:rFonts w:cs="Arial"/>
              </w:rPr>
              <w:t>L3 filtering is not used</w:t>
            </w:r>
          </w:p>
        </w:tc>
      </w:tr>
      <w:tr w:rsidR="009F3451" w:rsidRPr="007275DF" w14:paraId="1D68F2A1" w14:textId="77777777" w:rsidTr="00D00DFE">
        <w:trPr>
          <w:cantSplit/>
          <w:trHeight w:val="208"/>
        </w:trPr>
        <w:tc>
          <w:tcPr>
            <w:tcW w:w="2118" w:type="dxa"/>
          </w:tcPr>
          <w:p w14:paraId="5D128638" w14:textId="77777777" w:rsidR="009F3451" w:rsidRPr="007275DF" w:rsidRDefault="009F3451" w:rsidP="00D00DFE">
            <w:pPr>
              <w:pStyle w:val="TAL"/>
              <w:rPr>
                <w:rFonts w:cs="Arial"/>
              </w:rPr>
            </w:pPr>
            <w:r w:rsidRPr="007275DF">
              <w:rPr>
                <w:rFonts w:cs="Arial"/>
              </w:rPr>
              <w:t>DRX</w:t>
            </w:r>
          </w:p>
        </w:tc>
        <w:tc>
          <w:tcPr>
            <w:tcW w:w="596" w:type="dxa"/>
          </w:tcPr>
          <w:p w14:paraId="2AB3FE2B" w14:textId="77777777" w:rsidR="009F3451" w:rsidRPr="007275DF" w:rsidRDefault="009F3451" w:rsidP="00D00DFE">
            <w:pPr>
              <w:pStyle w:val="TAC"/>
            </w:pPr>
          </w:p>
        </w:tc>
        <w:tc>
          <w:tcPr>
            <w:tcW w:w="1251" w:type="dxa"/>
          </w:tcPr>
          <w:p w14:paraId="562A79B5" w14:textId="77777777" w:rsidR="009F3451" w:rsidRPr="007275DF" w:rsidRDefault="009F3451" w:rsidP="00D00DFE">
            <w:pPr>
              <w:pStyle w:val="TAC"/>
            </w:pPr>
            <w:r w:rsidRPr="007275DF">
              <w:t>Config 1,2,3</w:t>
            </w:r>
          </w:p>
        </w:tc>
        <w:tc>
          <w:tcPr>
            <w:tcW w:w="2504" w:type="dxa"/>
            <w:gridSpan w:val="2"/>
          </w:tcPr>
          <w:p w14:paraId="368BF689" w14:textId="77777777" w:rsidR="009F3451" w:rsidRPr="007275DF" w:rsidRDefault="009F3451" w:rsidP="00D00DFE">
            <w:pPr>
              <w:pStyle w:val="TAC"/>
            </w:pPr>
            <w:r w:rsidRPr="007275DF">
              <w:t>OFF</w:t>
            </w:r>
          </w:p>
        </w:tc>
        <w:tc>
          <w:tcPr>
            <w:tcW w:w="3072" w:type="dxa"/>
          </w:tcPr>
          <w:p w14:paraId="327DC12F" w14:textId="77777777" w:rsidR="009F3451" w:rsidRPr="007275DF" w:rsidRDefault="009F3451" w:rsidP="00D00DFE">
            <w:pPr>
              <w:pStyle w:val="TAL"/>
              <w:rPr>
                <w:rFonts w:cs="Arial"/>
              </w:rPr>
            </w:pPr>
            <w:r w:rsidRPr="007275DF">
              <w:rPr>
                <w:rFonts w:cs="Arial"/>
              </w:rPr>
              <w:t>DRX is not used</w:t>
            </w:r>
          </w:p>
        </w:tc>
      </w:tr>
      <w:tr w:rsidR="009F3451" w:rsidRPr="007275DF" w14:paraId="49A6BF4A" w14:textId="77777777" w:rsidTr="00D00DFE">
        <w:trPr>
          <w:cantSplit/>
          <w:trHeight w:val="614"/>
        </w:trPr>
        <w:tc>
          <w:tcPr>
            <w:tcW w:w="2118" w:type="dxa"/>
          </w:tcPr>
          <w:p w14:paraId="5E30DA10"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132A6DE8" w14:textId="77777777" w:rsidR="009F3451" w:rsidRPr="007275DF" w:rsidRDefault="009F3451" w:rsidP="00D00DFE">
            <w:pPr>
              <w:pStyle w:val="TAC"/>
            </w:pPr>
          </w:p>
        </w:tc>
        <w:tc>
          <w:tcPr>
            <w:tcW w:w="1251" w:type="dxa"/>
          </w:tcPr>
          <w:p w14:paraId="5DC72BCE" w14:textId="77777777" w:rsidR="009F3451" w:rsidRPr="007275DF" w:rsidRDefault="009F3451" w:rsidP="00D00DFE">
            <w:pPr>
              <w:pStyle w:val="TAC"/>
            </w:pPr>
            <w:r w:rsidRPr="007275DF">
              <w:t>Config 1,2,3</w:t>
            </w:r>
          </w:p>
        </w:tc>
        <w:tc>
          <w:tcPr>
            <w:tcW w:w="2504" w:type="dxa"/>
            <w:gridSpan w:val="2"/>
          </w:tcPr>
          <w:p w14:paraId="3CE86576"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3A8941B9" w14:textId="77777777" w:rsidR="009F3451" w:rsidRPr="007275DF" w:rsidRDefault="009F3451" w:rsidP="00D00DFE">
            <w:pPr>
              <w:pStyle w:val="TAL"/>
            </w:pPr>
            <w:r w:rsidRPr="007275DF">
              <w:t>Synchronous cells.</w:t>
            </w:r>
          </w:p>
          <w:p w14:paraId="3EAB3897" w14:textId="77777777" w:rsidR="009F3451" w:rsidRPr="007275DF" w:rsidRDefault="009F3451" w:rsidP="00D00DFE">
            <w:pPr>
              <w:pStyle w:val="TAL"/>
              <w:rPr>
                <w:lang w:eastAsia="zh-CN"/>
              </w:rPr>
            </w:pPr>
          </w:p>
        </w:tc>
      </w:tr>
      <w:tr w:rsidR="009F3451" w:rsidRPr="007275DF" w14:paraId="1F103D84" w14:textId="77777777" w:rsidTr="00D00DFE">
        <w:trPr>
          <w:cantSplit/>
          <w:trHeight w:val="208"/>
        </w:trPr>
        <w:tc>
          <w:tcPr>
            <w:tcW w:w="2118" w:type="dxa"/>
          </w:tcPr>
          <w:p w14:paraId="1D0549D5" w14:textId="77777777" w:rsidR="009F3451" w:rsidRPr="007275DF" w:rsidRDefault="009F3451" w:rsidP="00D00DFE">
            <w:pPr>
              <w:pStyle w:val="TAL"/>
              <w:rPr>
                <w:rFonts w:cs="Arial"/>
              </w:rPr>
            </w:pPr>
            <w:r w:rsidRPr="007275DF">
              <w:rPr>
                <w:rFonts w:cs="Arial"/>
              </w:rPr>
              <w:t>T1</w:t>
            </w:r>
          </w:p>
        </w:tc>
        <w:tc>
          <w:tcPr>
            <w:tcW w:w="596" w:type="dxa"/>
          </w:tcPr>
          <w:p w14:paraId="6EEE42F3" w14:textId="77777777" w:rsidR="009F3451" w:rsidRPr="007275DF" w:rsidRDefault="009F3451" w:rsidP="00D00DFE">
            <w:pPr>
              <w:pStyle w:val="TAC"/>
            </w:pPr>
            <w:r w:rsidRPr="007275DF">
              <w:t>s</w:t>
            </w:r>
          </w:p>
        </w:tc>
        <w:tc>
          <w:tcPr>
            <w:tcW w:w="1251" w:type="dxa"/>
          </w:tcPr>
          <w:p w14:paraId="458B448F" w14:textId="77777777" w:rsidR="009F3451" w:rsidRPr="007275DF" w:rsidRDefault="009F3451" w:rsidP="00D00DFE">
            <w:pPr>
              <w:pStyle w:val="TAC"/>
            </w:pPr>
            <w:r w:rsidRPr="007275DF">
              <w:t>Config 1,2,3</w:t>
            </w:r>
          </w:p>
        </w:tc>
        <w:tc>
          <w:tcPr>
            <w:tcW w:w="2504" w:type="dxa"/>
            <w:gridSpan w:val="2"/>
          </w:tcPr>
          <w:p w14:paraId="0AD20B87" w14:textId="77777777" w:rsidR="009F3451" w:rsidRPr="007275DF" w:rsidRDefault="009F3451" w:rsidP="00D00DFE">
            <w:pPr>
              <w:pStyle w:val="TAC"/>
            </w:pPr>
            <w:del w:id="1078" w:author="Author">
              <w:r w:rsidRPr="007275DF" w:rsidDel="00ED6A33">
                <w:delText>[</w:delText>
              </w:r>
            </w:del>
            <w:r w:rsidRPr="007275DF">
              <w:t>5</w:t>
            </w:r>
            <w:del w:id="1079" w:author="Author">
              <w:r w:rsidRPr="007275DF" w:rsidDel="00ED6A33">
                <w:delText>]</w:delText>
              </w:r>
            </w:del>
          </w:p>
        </w:tc>
        <w:tc>
          <w:tcPr>
            <w:tcW w:w="3072" w:type="dxa"/>
          </w:tcPr>
          <w:p w14:paraId="3710EAE6" w14:textId="77777777" w:rsidR="009F3451" w:rsidRPr="007275DF" w:rsidRDefault="009F3451" w:rsidP="00D00DFE">
            <w:pPr>
              <w:pStyle w:val="TAL"/>
              <w:rPr>
                <w:rFonts w:cs="Arial"/>
              </w:rPr>
            </w:pPr>
          </w:p>
        </w:tc>
      </w:tr>
      <w:tr w:rsidR="009F3451" w:rsidRPr="007275DF" w14:paraId="31A1F225" w14:textId="77777777" w:rsidTr="00D00DFE">
        <w:trPr>
          <w:cantSplit/>
          <w:trHeight w:val="208"/>
        </w:trPr>
        <w:tc>
          <w:tcPr>
            <w:tcW w:w="2118" w:type="dxa"/>
          </w:tcPr>
          <w:p w14:paraId="4D14C120" w14:textId="77777777" w:rsidR="009F3451" w:rsidRPr="007275DF" w:rsidRDefault="009F3451" w:rsidP="00D00DFE">
            <w:pPr>
              <w:pStyle w:val="TAL"/>
              <w:rPr>
                <w:rFonts w:cs="Arial"/>
              </w:rPr>
            </w:pPr>
            <w:r w:rsidRPr="007275DF">
              <w:rPr>
                <w:rFonts w:cs="Arial"/>
              </w:rPr>
              <w:t>T2</w:t>
            </w:r>
          </w:p>
        </w:tc>
        <w:tc>
          <w:tcPr>
            <w:tcW w:w="596" w:type="dxa"/>
          </w:tcPr>
          <w:p w14:paraId="3041D01A" w14:textId="77777777" w:rsidR="009F3451" w:rsidRPr="007275DF" w:rsidRDefault="009F3451" w:rsidP="00D00DFE">
            <w:pPr>
              <w:pStyle w:val="TAC"/>
            </w:pPr>
            <w:r w:rsidRPr="007275DF">
              <w:t>s</w:t>
            </w:r>
          </w:p>
        </w:tc>
        <w:tc>
          <w:tcPr>
            <w:tcW w:w="1251" w:type="dxa"/>
          </w:tcPr>
          <w:p w14:paraId="67D9495D" w14:textId="77777777" w:rsidR="009F3451" w:rsidRPr="007275DF" w:rsidRDefault="009F3451" w:rsidP="00D00DFE">
            <w:pPr>
              <w:pStyle w:val="TAC"/>
            </w:pPr>
            <w:r w:rsidRPr="007275DF">
              <w:t>Config 1,2,3</w:t>
            </w:r>
          </w:p>
        </w:tc>
        <w:tc>
          <w:tcPr>
            <w:tcW w:w="1251" w:type="dxa"/>
          </w:tcPr>
          <w:p w14:paraId="15E05F69" w14:textId="77777777" w:rsidR="009F3451" w:rsidRPr="007275DF" w:rsidRDefault="009F3451" w:rsidP="00D00DFE">
            <w:pPr>
              <w:pStyle w:val="TAC"/>
            </w:pPr>
            <w:del w:id="1080" w:author="Author">
              <w:r w:rsidRPr="007275DF" w:rsidDel="00ED6A33">
                <w:delText>[</w:delText>
              </w:r>
            </w:del>
            <w:ins w:id="1081" w:author="Author">
              <w:r>
                <w:t>1.7</w:t>
              </w:r>
            </w:ins>
            <w:del w:id="1082" w:author="Author">
              <w:r w:rsidRPr="007275DF" w:rsidDel="00F60824">
                <w:delText>1</w:delText>
              </w:r>
              <w:r w:rsidRPr="007275DF" w:rsidDel="00ED6A33">
                <w:delText>]</w:delText>
              </w:r>
            </w:del>
          </w:p>
        </w:tc>
        <w:tc>
          <w:tcPr>
            <w:tcW w:w="1253" w:type="dxa"/>
          </w:tcPr>
          <w:p w14:paraId="5BB904D4" w14:textId="77777777" w:rsidR="009F3451" w:rsidRPr="007275DF" w:rsidRDefault="009F3451" w:rsidP="00D00DFE">
            <w:pPr>
              <w:pStyle w:val="TAC"/>
            </w:pPr>
            <w:del w:id="1083" w:author="Author">
              <w:r w:rsidRPr="007275DF" w:rsidDel="00ED6A33">
                <w:delText>[</w:delText>
              </w:r>
              <w:r w:rsidRPr="007275DF" w:rsidDel="00F60824">
                <w:delText>1</w:delText>
              </w:r>
              <w:r w:rsidRPr="007275DF" w:rsidDel="00ED6A33">
                <w:delText>]</w:delText>
              </w:r>
            </w:del>
            <w:ins w:id="1084" w:author="Author">
              <w:r>
                <w:t>1.7</w:t>
              </w:r>
            </w:ins>
          </w:p>
        </w:tc>
        <w:tc>
          <w:tcPr>
            <w:tcW w:w="3072" w:type="dxa"/>
          </w:tcPr>
          <w:p w14:paraId="63FB1001" w14:textId="77777777" w:rsidR="009F3451" w:rsidRPr="007275DF" w:rsidRDefault="009F3451" w:rsidP="00D00DFE">
            <w:pPr>
              <w:pStyle w:val="TAL"/>
              <w:rPr>
                <w:rFonts w:cs="Arial"/>
              </w:rPr>
            </w:pPr>
          </w:p>
        </w:tc>
      </w:tr>
    </w:tbl>
    <w:p w14:paraId="2CD351FB" w14:textId="77777777" w:rsidR="009F3451" w:rsidRPr="007275DF" w:rsidRDefault="009F3451" w:rsidP="009F3451"/>
    <w:p w14:paraId="41FCCA2C" w14:textId="77777777" w:rsidR="009F3451" w:rsidRPr="007275DF" w:rsidRDefault="009F3451" w:rsidP="009F3451">
      <w:pPr>
        <w:pStyle w:val="TH"/>
      </w:pPr>
      <w:r w:rsidRPr="007275DF">
        <w:t>Table A.13.3.2.3.1-3: Cell specific test parameters for SA inter-frequency event triggered reporting for FR1 with CCA without SSB time index detection</w:t>
      </w:r>
    </w:p>
    <w:p w14:paraId="19E4D879" w14:textId="77777777" w:rsidR="009F3451" w:rsidRPr="007275DF" w:rsidRDefault="009F3451" w:rsidP="009F3451">
      <w:pPr>
        <w:pStyle w:val="TH"/>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085">
          <w:tblGrid>
            <w:gridCol w:w="720"/>
            <w:gridCol w:w="126"/>
            <w:gridCol w:w="73"/>
            <w:gridCol w:w="161"/>
            <w:gridCol w:w="360"/>
            <w:gridCol w:w="360"/>
            <w:gridCol w:w="38"/>
            <w:gridCol w:w="682"/>
            <w:gridCol w:w="27"/>
            <w:gridCol w:w="693"/>
            <w:gridCol w:w="720"/>
            <w:gridCol w:w="4"/>
            <w:gridCol w:w="851"/>
            <w:gridCol w:w="992"/>
            <w:gridCol w:w="851"/>
            <w:gridCol w:w="992"/>
            <w:gridCol w:w="850"/>
            <w:gridCol w:w="851"/>
          </w:tblGrid>
        </w:tblGridChange>
      </w:tblGrid>
      <w:tr w:rsidR="009F3451" w:rsidRPr="007275DF" w14:paraId="034CB386" w14:textId="77777777" w:rsidTr="00D00DFE">
        <w:trPr>
          <w:cantSplit/>
          <w:trHeight w:val="150"/>
        </w:trPr>
        <w:tc>
          <w:tcPr>
            <w:tcW w:w="1838" w:type="dxa"/>
            <w:gridSpan w:val="3"/>
            <w:vMerge w:val="restart"/>
            <w:tcBorders>
              <w:top w:val="single" w:sz="4" w:space="0" w:color="auto"/>
              <w:left w:val="single" w:sz="4" w:space="0" w:color="auto"/>
            </w:tcBorders>
          </w:tcPr>
          <w:p w14:paraId="7B514F4D" w14:textId="77777777" w:rsidR="009F3451" w:rsidRPr="007275DF" w:rsidRDefault="009F3451" w:rsidP="00D00DFE">
            <w:pPr>
              <w:pStyle w:val="TAH"/>
              <w:rPr>
                <w:rFonts w:cs="Arial"/>
              </w:rPr>
            </w:pPr>
            <w:r w:rsidRPr="007275DF">
              <w:t>Parameter</w:t>
            </w:r>
          </w:p>
        </w:tc>
        <w:tc>
          <w:tcPr>
            <w:tcW w:w="709" w:type="dxa"/>
            <w:vMerge w:val="restart"/>
            <w:tcBorders>
              <w:top w:val="single" w:sz="4" w:space="0" w:color="auto"/>
            </w:tcBorders>
          </w:tcPr>
          <w:p w14:paraId="795C49C2" w14:textId="77777777" w:rsidR="009F3451" w:rsidRPr="007275DF" w:rsidRDefault="009F3451" w:rsidP="00D00DFE">
            <w:pPr>
              <w:pStyle w:val="TAH"/>
              <w:rPr>
                <w:rFonts w:cs="Arial"/>
              </w:rPr>
            </w:pPr>
            <w:r w:rsidRPr="007275DF">
              <w:t>Unit</w:t>
            </w:r>
          </w:p>
        </w:tc>
        <w:tc>
          <w:tcPr>
            <w:tcW w:w="1417" w:type="dxa"/>
            <w:vMerge w:val="restart"/>
            <w:tcBorders>
              <w:top w:val="single" w:sz="4" w:space="0" w:color="auto"/>
            </w:tcBorders>
          </w:tcPr>
          <w:p w14:paraId="6486A35E" w14:textId="77777777" w:rsidR="009F3451" w:rsidRPr="007275DF" w:rsidRDefault="009F3451" w:rsidP="00D00DFE">
            <w:pPr>
              <w:pStyle w:val="TAH"/>
            </w:pPr>
            <w:r w:rsidRPr="007275DF">
              <w:rPr>
                <w:rFonts w:cs="Arial"/>
              </w:rPr>
              <w:t>Test configuration</w:t>
            </w:r>
          </w:p>
        </w:tc>
        <w:tc>
          <w:tcPr>
            <w:tcW w:w="1843" w:type="dxa"/>
            <w:gridSpan w:val="2"/>
            <w:tcBorders>
              <w:top w:val="single" w:sz="4" w:space="0" w:color="auto"/>
            </w:tcBorders>
          </w:tcPr>
          <w:p w14:paraId="1C362BC9" w14:textId="77777777" w:rsidR="009F3451" w:rsidRPr="007275DF" w:rsidRDefault="009F3451" w:rsidP="00D00DFE">
            <w:pPr>
              <w:pStyle w:val="TAH"/>
              <w:rPr>
                <w:rFonts w:cs="Arial"/>
              </w:rPr>
            </w:pPr>
            <w:r w:rsidRPr="007275DF">
              <w:t>Cell 1</w:t>
            </w:r>
          </w:p>
        </w:tc>
        <w:tc>
          <w:tcPr>
            <w:tcW w:w="1843" w:type="dxa"/>
            <w:gridSpan w:val="2"/>
            <w:tcBorders>
              <w:top w:val="single" w:sz="4" w:space="0" w:color="auto"/>
              <w:right w:val="single" w:sz="4" w:space="0" w:color="auto"/>
            </w:tcBorders>
          </w:tcPr>
          <w:p w14:paraId="653A814E" w14:textId="77777777" w:rsidR="009F3451" w:rsidRPr="007275DF" w:rsidRDefault="009F3451" w:rsidP="00D00DFE">
            <w:pPr>
              <w:pStyle w:val="TAH"/>
              <w:rPr>
                <w:rFonts w:cs="Arial"/>
              </w:rPr>
            </w:pPr>
            <w:r w:rsidRPr="007275DF">
              <w:t>Cell 2</w:t>
            </w:r>
          </w:p>
        </w:tc>
        <w:tc>
          <w:tcPr>
            <w:tcW w:w="1701" w:type="dxa"/>
            <w:gridSpan w:val="2"/>
            <w:tcBorders>
              <w:top w:val="single" w:sz="4" w:space="0" w:color="auto"/>
              <w:right w:val="single" w:sz="4" w:space="0" w:color="auto"/>
            </w:tcBorders>
          </w:tcPr>
          <w:p w14:paraId="107F6B86" w14:textId="77777777" w:rsidR="009F3451" w:rsidRPr="007275DF" w:rsidRDefault="009F3451" w:rsidP="00D00DFE">
            <w:pPr>
              <w:pStyle w:val="TAH"/>
            </w:pPr>
            <w:r w:rsidRPr="007275DF">
              <w:t>Cell 3</w:t>
            </w:r>
          </w:p>
        </w:tc>
      </w:tr>
      <w:tr w:rsidR="009F3451" w:rsidRPr="007275DF" w14:paraId="19638FA7" w14:textId="77777777" w:rsidTr="00D00DFE">
        <w:trPr>
          <w:cantSplit/>
          <w:trHeight w:val="150"/>
        </w:trPr>
        <w:tc>
          <w:tcPr>
            <w:tcW w:w="1838" w:type="dxa"/>
            <w:gridSpan w:val="3"/>
            <w:vMerge/>
          </w:tcPr>
          <w:p w14:paraId="308FC5DE" w14:textId="77777777" w:rsidR="009F3451" w:rsidRPr="007275DF" w:rsidRDefault="009F3451" w:rsidP="00D00DFE">
            <w:pPr>
              <w:pStyle w:val="TAH"/>
              <w:rPr>
                <w:rFonts w:cs="Arial"/>
              </w:rPr>
            </w:pPr>
          </w:p>
        </w:tc>
        <w:tc>
          <w:tcPr>
            <w:tcW w:w="709" w:type="dxa"/>
            <w:vMerge/>
          </w:tcPr>
          <w:p w14:paraId="16A6933F" w14:textId="77777777" w:rsidR="009F3451" w:rsidRPr="007275DF" w:rsidRDefault="009F3451" w:rsidP="00D00DFE">
            <w:pPr>
              <w:pStyle w:val="TAH"/>
              <w:rPr>
                <w:rFonts w:cs="Arial"/>
              </w:rPr>
            </w:pPr>
          </w:p>
        </w:tc>
        <w:tc>
          <w:tcPr>
            <w:tcW w:w="1417" w:type="dxa"/>
            <w:vMerge/>
          </w:tcPr>
          <w:p w14:paraId="0F6B87D8" w14:textId="77777777" w:rsidR="009F3451" w:rsidRPr="007275DF" w:rsidRDefault="009F3451" w:rsidP="00D00DFE">
            <w:pPr>
              <w:pStyle w:val="TAH"/>
            </w:pPr>
          </w:p>
        </w:tc>
        <w:tc>
          <w:tcPr>
            <w:tcW w:w="851" w:type="dxa"/>
            <w:tcBorders>
              <w:bottom w:val="single" w:sz="4" w:space="0" w:color="auto"/>
            </w:tcBorders>
          </w:tcPr>
          <w:p w14:paraId="2B472689"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639E3108" w14:textId="77777777" w:rsidR="009F3451" w:rsidRPr="007275DF" w:rsidRDefault="009F3451" w:rsidP="00D00DFE">
            <w:pPr>
              <w:pStyle w:val="TAH"/>
              <w:rPr>
                <w:rFonts w:cs="Arial"/>
              </w:rPr>
            </w:pPr>
            <w:r w:rsidRPr="007275DF">
              <w:t>T2</w:t>
            </w:r>
          </w:p>
        </w:tc>
        <w:tc>
          <w:tcPr>
            <w:tcW w:w="851" w:type="dxa"/>
            <w:tcBorders>
              <w:bottom w:val="single" w:sz="4" w:space="0" w:color="auto"/>
            </w:tcBorders>
          </w:tcPr>
          <w:p w14:paraId="46CBE2E3"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16CBF649" w14:textId="77777777" w:rsidR="009F3451" w:rsidRPr="007275DF" w:rsidRDefault="009F3451" w:rsidP="00D00DFE">
            <w:pPr>
              <w:pStyle w:val="TAH"/>
              <w:rPr>
                <w:rFonts w:cs="Arial"/>
              </w:rPr>
            </w:pPr>
            <w:r w:rsidRPr="007275DF">
              <w:t>T2</w:t>
            </w:r>
          </w:p>
        </w:tc>
        <w:tc>
          <w:tcPr>
            <w:tcW w:w="850" w:type="dxa"/>
            <w:tcBorders>
              <w:bottom w:val="single" w:sz="4" w:space="0" w:color="auto"/>
            </w:tcBorders>
          </w:tcPr>
          <w:p w14:paraId="29B3FD80" w14:textId="77777777" w:rsidR="009F3451" w:rsidRPr="007275DF" w:rsidRDefault="009F3451" w:rsidP="00D00DFE">
            <w:pPr>
              <w:pStyle w:val="TAH"/>
            </w:pPr>
            <w:r w:rsidRPr="007275DF">
              <w:t>T1</w:t>
            </w:r>
          </w:p>
        </w:tc>
        <w:tc>
          <w:tcPr>
            <w:tcW w:w="851" w:type="dxa"/>
            <w:tcBorders>
              <w:bottom w:val="single" w:sz="4" w:space="0" w:color="auto"/>
            </w:tcBorders>
          </w:tcPr>
          <w:p w14:paraId="7910ED11" w14:textId="77777777" w:rsidR="009F3451" w:rsidRPr="007275DF" w:rsidRDefault="009F3451" w:rsidP="00D00DFE">
            <w:pPr>
              <w:pStyle w:val="TAH"/>
            </w:pPr>
            <w:r w:rsidRPr="007275DF">
              <w:t>T2</w:t>
            </w:r>
          </w:p>
        </w:tc>
      </w:tr>
      <w:tr w:rsidR="009F3451" w:rsidRPr="007275DF" w14:paraId="5BF889D1" w14:textId="77777777" w:rsidTr="00D00DFE">
        <w:trPr>
          <w:cantSplit/>
          <w:trHeight w:val="292"/>
        </w:trPr>
        <w:tc>
          <w:tcPr>
            <w:tcW w:w="1838" w:type="dxa"/>
            <w:gridSpan w:val="3"/>
            <w:tcBorders>
              <w:left w:val="single" w:sz="4" w:space="0" w:color="auto"/>
              <w:bottom w:val="single" w:sz="4" w:space="0" w:color="auto"/>
            </w:tcBorders>
          </w:tcPr>
          <w:p w14:paraId="1B8AB17E" w14:textId="77777777" w:rsidR="009F3451" w:rsidRPr="007275DF" w:rsidRDefault="009F3451" w:rsidP="00D00DFE">
            <w:pPr>
              <w:pStyle w:val="TAL"/>
              <w:rPr>
                <w:lang w:val="it-IT"/>
              </w:rPr>
            </w:pPr>
            <w:r w:rsidRPr="007275DF">
              <w:rPr>
                <w:lang w:val="it-IT"/>
              </w:rPr>
              <w:t>NR RF Channel Number</w:t>
            </w:r>
          </w:p>
        </w:tc>
        <w:tc>
          <w:tcPr>
            <w:tcW w:w="709" w:type="dxa"/>
            <w:tcBorders>
              <w:bottom w:val="single" w:sz="4" w:space="0" w:color="auto"/>
            </w:tcBorders>
          </w:tcPr>
          <w:p w14:paraId="32C7EE9D" w14:textId="77777777" w:rsidR="009F3451" w:rsidRPr="007275DF" w:rsidRDefault="009F3451" w:rsidP="00D00DFE">
            <w:pPr>
              <w:pStyle w:val="TAC"/>
              <w:rPr>
                <w:lang w:val="it-IT"/>
              </w:rPr>
            </w:pPr>
          </w:p>
        </w:tc>
        <w:tc>
          <w:tcPr>
            <w:tcW w:w="1417" w:type="dxa"/>
            <w:tcBorders>
              <w:bottom w:val="single" w:sz="4" w:space="0" w:color="auto"/>
            </w:tcBorders>
            <w:vAlign w:val="center"/>
          </w:tcPr>
          <w:p w14:paraId="3B19CD95" w14:textId="77777777" w:rsidR="009F3451" w:rsidRPr="007275DF" w:rsidRDefault="009F3451" w:rsidP="00D00DFE">
            <w:pPr>
              <w:pStyle w:val="TAC"/>
              <w:rPr>
                <w:rFonts w:cs="v4.2.0"/>
              </w:rPr>
            </w:pPr>
            <w:r w:rsidRPr="007275DF">
              <w:t>Config 1,2,3</w:t>
            </w:r>
          </w:p>
        </w:tc>
        <w:tc>
          <w:tcPr>
            <w:tcW w:w="1843" w:type="dxa"/>
            <w:gridSpan w:val="2"/>
            <w:tcBorders>
              <w:bottom w:val="single" w:sz="4" w:space="0" w:color="auto"/>
            </w:tcBorders>
          </w:tcPr>
          <w:p w14:paraId="67F0B115" w14:textId="77777777" w:rsidR="009F3451" w:rsidRPr="007275DF" w:rsidRDefault="009F3451" w:rsidP="00D00DFE">
            <w:pPr>
              <w:pStyle w:val="TAC"/>
            </w:pPr>
            <w:r w:rsidRPr="007275DF">
              <w:rPr>
                <w:lang w:val="en-US"/>
              </w:rPr>
              <w:t>1</w:t>
            </w:r>
          </w:p>
        </w:tc>
        <w:tc>
          <w:tcPr>
            <w:tcW w:w="1843" w:type="dxa"/>
            <w:gridSpan w:val="2"/>
            <w:tcBorders>
              <w:bottom w:val="single" w:sz="4" w:space="0" w:color="auto"/>
            </w:tcBorders>
          </w:tcPr>
          <w:p w14:paraId="17C6584F" w14:textId="77777777" w:rsidR="009F3451" w:rsidRPr="007275DF" w:rsidRDefault="009F3451" w:rsidP="00D00DFE">
            <w:pPr>
              <w:pStyle w:val="TAC"/>
            </w:pPr>
            <w:r w:rsidRPr="007275DF">
              <w:rPr>
                <w:lang w:val="en-US"/>
              </w:rPr>
              <w:t>2</w:t>
            </w:r>
          </w:p>
        </w:tc>
        <w:tc>
          <w:tcPr>
            <w:tcW w:w="1701" w:type="dxa"/>
            <w:gridSpan w:val="2"/>
            <w:tcBorders>
              <w:bottom w:val="single" w:sz="4" w:space="0" w:color="auto"/>
            </w:tcBorders>
          </w:tcPr>
          <w:p w14:paraId="2F3694D5" w14:textId="77777777" w:rsidR="009F3451" w:rsidRPr="007275DF" w:rsidRDefault="009F3451" w:rsidP="00D00DFE">
            <w:pPr>
              <w:pStyle w:val="TAC"/>
              <w:rPr>
                <w:rFonts w:cs="v4.2.0"/>
              </w:rPr>
            </w:pPr>
            <w:r w:rsidRPr="007275DF">
              <w:rPr>
                <w:lang w:val="en-US"/>
              </w:rPr>
              <w:t>3</w:t>
            </w:r>
          </w:p>
        </w:tc>
      </w:tr>
      <w:tr w:rsidR="009F3451" w:rsidRPr="007275DF" w14:paraId="042EDE21" w14:textId="77777777" w:rsidTr="00D00DFE">
        <w:trPr>
          <w:cantSplit/>
          <w:trHeight w:val="150"/>
        </w:trPr>
        <w:tc>
          <w:tcPr>
            <w:tcW w:w="1838" w:type="dxa"/>
            <w:gridSpan w:val="3"/>
            <w:vMerge w:val="restart"/>
            <w:tcBorders>
              <w:left w:val="single" w:sz="4" w:space="0" w:color="auto"/>
            </w:tcBorders>
          </w:tcPr>
          <w:p w14:paraId="68CBF9FB" w14:textId="77777777" w:rsidR="009F3451" w:rsidRPr="007275DF" w:rsidRDefault="009F3451" w:rsidP="00D00DFE">
            <w:pPr>
              <w:pStyle w:val="TAL"/>
              <w:rPr>
                <w:bCs/>
              </w:rPr>
            </w:pPr>
            <w:r w:rsidRPr="007275DF">
              <w:rPr>
                <w:bCs/>
              </w:rPr>
              <w:t>Duplex mode</w:t>
            </w:r>
          </w:p>
        </w:tc>
        <w:tc>
          <w:tcPr>
            <w:tcW w:w="709" w:type="dxa"/>
          </w:tcPr>
          <w:p w14:paraId="7441F0F7"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20C62B51" w14:textId="77777777" w:rsidR="009F3451" w:rsidRPr="007275DF" w:rsidRDefault="009F3451" w:rsidP="00D00DFE">
            <w:pPr>
              <w:pStyle w:val="TAC"/>
              <w:rPr>
                <w:lang w:val="en-US"/>
              </w:rPr>
            </w:pPr>
            <w:r w:rsidRPr="007275DF">
              <w:t>Config 1</w:t>
            </w:r>
          </w:p>
        </w:tc>
        <w:tc>
          <w:tcPr>
            <w:tcW w:w="1843" w:type="dxa"/>
            <w:gridSpan w:val="2"/>
            <w:tcBorders>
              <w:bottom w:val="single" w:sz="4" w:space="0" w:color="auto"/>
            </w:tcBorders>
          </w:tcPr>
          <w:p w14:paraId="6D78985E" w14:textId="77777777" w:rsidR="009F3451" w:rsidRPr="007275DF" w:rsidRDefault="009F3451" w:rsidP="00D00DFE">
            <w:pPr>
              <w:pStyle w:val="TAC"/>
              <w:rPr>
                <w:lang w:val="en-US"/>
              </w:rPr>
            </w:pPr>
            <w:del w:id="1086" w:author="Author">
              <w:r w:rsidRPr="44B3B9B3" w:rsidDel="00DB5CBB">
                <w:rPr>
                  <w:lang w:val="en-US"/>
                </w:rPr>
                <w:delText>TDD</w:delText>
              </w:r>
            </w:del>
            <w:ins w:id="1087" w:author="Author">
              <w:r w:rsidRPr="44B3B9B3">
                <w:rPr>
                  <w:lang w:val="en-US"/>
                </w:rPr>
                <w:t>FDD</w:t>
              </w:r>
            </w:ins>
          </w:p>
        </w:tc>
        <w:tc>
          <w:tcPr>
            <w:tcW w:w="1843" w:type="dxa"/>
            <w:gridSpan w:val="2"/>
            <w:tcBorders>
              <w:bottom w:val="single" w:sz="4" w:space="0" w:color="auto"/>
            </w:tcBorders>
          </w:tcPr>
          <w:p w14:paraId="467A351A"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5953F019" w14:textId="77777777" w:rsidR="009F3451" w:rsidRPr="007275DF" w:rsidRDefault="009F3451" w:rsidP="00D00DFE">
            <w:pPr>
              <w:pStyle w:val="TAC"/>
              <w:rPr>
                <w:lang w:val="en-US"/>
              </w:rPr>
            </w:pPr>
            <w:del w:id="1088" w:author="Author">
              <w:r w:rsidRPr="44B3B9B3" w:rsidDel="00DB5CBB">
                <w:rPr>
                  <w:lang w:val="en-US"/>
                </w:rPr>
                <w:delText>FDD</w:delText>
              </w:r>
            </w:del>
            <w:ins w:id="1089" w:author="Author">
              <w:r w:rsidRPr="44B3B9B3">
                <w:rPr>
                  <w:lang w:val="en-US"/>
                </w:rPr>
                <w:t>TDD</w:t>
              </w:r>
            </w:ins>
          </w:p>
        </w:tc>
      </w:tr>
      <w:tr w:rsidR="009F3451" w:rsidRPr="007275DF" w14:paraId="5E1BA600" w14:textId="77777777" w:rsidTr="00D00DFE">
        <w:trPr>
          <w:cantSplit/>
          <w:trHeight w:val="150"/>
        </w:trPr>
        <w:tc>
          <w:tcPr>
            <w:tcW w:w="1838" w:type="dxa"/>
            <w:gridSpan w:val="3"/>
            <w:vMerge/>
          </w:tcPr>
          <w:p w14:paraId="150C52CF" w14:textId="77777777" w:rsidR="009F3451" w:rsidRPr="007275DF" w:rsidRDefault="009F3451" w:rsidP="00D00DFE">
            <w:pPr>
              <w:pStyle w:val="TAL"/>
              <w:rPr>
                <w:bCs/>
              </w:rPr>
            </w:pPr>
          </w:p>
        </w:tc>
        <w:tc>
          <w:tcPr>
            <w:tcW w:w="709" w:type="dxa"/>
          </w:tcPr>
          <w:p w14:paraId="14D1993B"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47F03198" w14:textId="77777777" w:rsidR="009F3451" w:rsidRPr="007275DF" w:rsidRDefault="009F3451" w:rsidP="00D00DFE">
            <w:pPr>
              <w:pStyle w:val="TAC"/>
            </w:pPr>
            <w:r w:rsidRPr="007275DF">
              <w:t>Config 2,3</w:t>
            </w:r>
          </w:p>
        </w:tc>
        <w:tc>
          <w:tcPr>
            <w:tcW w:w="1843" w:type="dxa"/>
            <w:gridSpan w:val="2"/>
            <w:tcBorders>
              <w:bottom w:val="single" w:sz="4" w:space="0" w:color="auto"/>
            </w:tcBorders>
          </w:tcPr>
          <w:p w14:paraId="64AB60CB" w14:textId="77777777" w:rsidR="009F3451" w:rsidRPr="007275DF" w:rsidRDefault="009F3451" w:rsidP="00D00DFE">
            <w:pPr>
              <w:pStyle w:val="TAC"/>
              <w:rPr>
                <w:lang w:val="en-US"/>
              </w:rPr>
            </w:pPr>
            <w:r w:rsidRPr="007275DF">
              <w:rPr>
                <w:lang w:val="en-US"/>
              </w:rPr>
              <w:t>TDD</w:t>
            </w:r>
          </w:p>
        </w:tc>
        <w:tc>
          <w:tcPr>
            <w:tcW w:w="1843" w:type="dxa"/>
            <w:gridSpan w:val="2"/>
            <w:tcBorders>
              <w:bottom w:val="single" w:sz="4" w:space="0" w:color="auto"/>
            </w:tcBorders>
          </w:tcPr>
          <w:p w14:paraId="1DAD3E04"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1A30D302" w14:textId="77777777" w:rsidR="009F3451" w:rsidRPr="007275DF" w:rsidRDefault="009F3451" w:rsidP="00D00DFE">
            <w:pPr>
              <w:pStyle w:val="TAC"/>
              <w:rPr>
                <w:lang w:val="en-US"/>
              </w:rPr>
            </w:pPr>
            <w:r w:rsidRPr="007275DF">
              <w:rPr>
                <w:lang w:val="en-US"/>
              </w:rPr>
              <w:t>TDD</w:t>
            </w:r>
          </w:p>
        </w:tc>
      </w:tr>
      <w:tr w:rsidR="009F3451" w:rsidRPr="007275DF" w14:paraId="57D321E7" w14:textId="77777777" w:rsidTr="00D00DFE">
        <w:trPr>
          <w:cantSplit/>
          <w:trHeight w:val="150"/>
        </w:trPr>
        <w:tc>
          <w:tcPr>
            <w:tcW w:w="1838" w:type="dxa"/>
            <w:gridSpan w:val="3"/>
            <w:vMerge w:val="restart"/>
            <w:tcBorders>
              <w:left w:val="single" w:sz="4" w:space="0" w:color="auto"/>
            </w:tcBorders>
          </w:tcPr>
          <w:p w14:paraId="65BC49A1" w14:textId="77777777" w:rsidR="009F3451" w:rsidRPr="007275DF" w:rsidRDefault="009F3451" w:rsidP="00D00DFE">
            <w:pPr>
              <w:pStyle w:val="TAL"/>
              <w:rPr>
                <w:bCs/>
              </w:rPr>
            </w:pPr>
            <w:r w:rsidRPr="007275DF">
              <w:rPr>
                <w:bCs/>
              </w:rPr>
              <w:t>TDD configuration</w:t>
            </w:r>
          </w:p>
        </w:tc>
        <w:tc>
          <w:tcPr>
            <w:tcW w:w="709" w:type="dxa"/>
          </w:tcPr>
          <w:p w14:paraId="03619A75"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26F1C5F" w14:textId="77777777" w:rsidR="009F3451" w:rsidRPr="007275DF" w:rsidRDefault="009F3451" w:rsidP="00D00DFE">
            <w:pPr>
              <w:pStyle w:val="TAC"/>
            </w:pPr>
            <w:r w:rsidRPr="007275DF">
              <w:t>Config 1</w:t>
            </w:r>
          </w:p>
        </w:tc>
        <w:tc>
          <w:tcPr>
            <w:tcW w:w="1843" w:type="dxa"/>
            <w:gridSpan w:val="2"/>
            <w:tcBorders>
              <w:bottom w:val="single" w:sz="4" w:space="0" w:color="auto"/>
            </w:tcBorders>
          </w:tcPr>
          <w:p w14:paraId="0BA04640"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1EB3C1A5"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711899DA" w14:textId="77777777" w:rsidR="009F3451" w:rsidRPr="007275DF" w:rsidRDefault="009F3451" w:rsidP="00D00DFE">
            <w:pPr>
              <w:pStyle w:val="TAC"/>
              <w:rPr>
                <w:lang w:val="en-US"/>
              </w:rPr>
            </w:pPr>
            <w:r w:rsidRPr="007275DF">
              <w:rPr>
                <w:rFonts w:cs="Arial"/>
              </w:rPr>
              <w:t>TDDConf.1.1 CCA</w:t>
            </w:r>
          </w:p>
        </w:tc>
      </w:tr>
      <w:tr w:rsidR="009F3451" w:rsidRPr="007275DF" w14:paraId="75845445" w14:textId="77777777" w:rsidTr="00D00DFE">
        <w:trPr>
          <w:cantSplit/>
          <w:trHeight w:val="150"/>
        </w:trPr>
        <w:tc>
          <w:tcPr>
            <w:tcW w:w="1838" w:type="dxa"/>
            <w:gridSpan w:val="3"/>
            <w:vMerge/>
          </w:tcPr>
          <w:p w14:paraId="59C86F5C" w14:textId="77777777" w:rsidR="009F3451" w:rsidRPr="007275DF" w:rsidRDefault="009F3451" w:rsidP="00D00DFE">
            <w:pPr>
              <w:pStyle w:val="TAL"/>
              <w:rPr>
                <w:bCs/>
              </w:rPr>
            </w:pPr>
          </w:p>
        </w:tc>
        <w:tc>
          <w:tcPr>
            <w:tcW w:w="709" w:type="dxa"/>
          </w:tcPr>
          <w:p w14:paraId="79651175"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355BAB11" w14:textId="77777777" w:rsidR="009F3451" w:rsidRPr="007275DF" w:rsidRDefault="009F3451" w:rsidP="00D00DFE">
            <w:pPr>
              <w:pStyle w:val="TAC"/>
            </w:pPr>
            <w:r w:rsidRPr="007275DF">
              <w:t>Config 2</w:t>
            </w:r>
          </w:p>
        </w:tc>
        <w:tc>
          <w:tcPr>
            <w:tcW w:w="1843" w:type="dxa"/>
            <w:gridSpan w:val="2"/>
            <w:tcBorders>
              <w:bottom w:val="single" w:sz="4" w:space="0" w:color="auto"/>
            </w:tcBorders>
          </w:tcPr>
          <w:p w14:paraId="18BE84DE" w14:textId="77777777" w:rsidR="009F3451" w:rsidRPr="007275DF" w:rsidRDefault="009F3451" w:rsidP="00D00DFE">
            <w:pPr>
              <w:pStyle w:val="TAC"/>
              <w:rPr>
                <w:lang w:val="en-US"/>
              </w:rPr>
            </w:pPr>
            <w:r w:rsidRPr="007275DF">
              <w:rPr>
                <w:lang w:val="en-US"/>
              </w:rPr>
              <w:t>TDDConf.1.1</w:t>
            </w:r>
          </w:p>
        </w:tc>
        <w:tc>
          <w:tcPr>
            <w:tcW w:w="1843" w:type="dxa"/>
            <w:gridSpan w:val="2"/>
            <w:tcBorders>
              <w:bottom w:val="single" w:sz="4" w:space="0" w:color="auto"/>
            </w:tcBorders>
          </w:tcPr>
          <w:p w14:paraId="5FFBFC62"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610E1D3B" w14:textId="77777777" w:rsidR="009F3451" w:rsidRPr="007275DF" w:rsidRDefault="009F3451" w:rsidP="00D00DFE">
            <w:pPr>
              <w:pStyle w:val="TAC"/>
              <w:rPr>
                <w:lang w:val="en-US"/>
              </w:rPr>
            </w:pPr>
            <w:r w:rsidRPr="007275DF">
              <w:rPr>
                <w:rFonts w:cs="Arial"/>
              </w:rPr>
              <w:t>TDDConf.1.1 CCA</w:t>
            </w:r>
          </w:p>
        </w:tc>
      </w:tr>
      <w:tr w:rsidR="009F3451" w:rsidRPr="007275DF" w14:paraId="320B0DBE" w14:textId="77777777" w:rsidTr="00D00DFE">
        <w:trPr>
          <w:cantSplit/>
          <w:trHeight w:val="150"/>
        </w:trPr>
        <w:tc>
          <w:tcPr>
            <w:tcW w:w="1838" w:type="dxa"/>
            <w:gridSpan w:val="3"/>
            <w:vMerge/>
          </w:tcPr>
          <w:p w14:paraId="70A1D439" w14:textId="77777777" w:rsidR="009F3451" w:rsidRPr="007275DF" w:rsidRDefault="009F3451" w:rsidP="00D00DFE">
            <w:pPr>
              <w:pStyle w:val="TAL"/>
              <w:rPr>
                <w:bCs/>
              </w:rPr>
            </w:pPr>
          </w:p>
        </w:tc>
        <w:tc>
          <w:tcPr>
            <w:tcW w:w="709" w:type="dxa"/>
          </w:tcPr>
          <w:p w14:paraId="0B5783F9"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376EA546" w14:textId="77777777" w:rsidR="009F3451" w:rsidRPr="007275DF" w:rsidRDefault="009F3451" w:rsidP="00D00DFE">
            <w:pPr>
              <w:pStyle w:val="TAC"/>
            </w:pPr>
            <w:r w:rsidRPr="007275DF">
              <w:t>Config 3</w:t>
            </w:r>
          </w:p>
        </w:tc>
        <w:tc>
          <w:tcPr>
            <w:tcW w:w="1843" w:type="dxa"/>
            <w:gridSpan w:val="2"/>
            <w:tcBorders>
              <w:bottom w:val="single" w:sz="4" w:space="0" w:color="auto"/>
            </w:tcBorders>
          </w:tcPr>
          <w:p w14:paraId="2AC742A7" w14:textId="77777777" w:rsidR="009F3451" w:rsidRPr="007275DF" w:rsidRDefault="009F3451" w:rsidP="00D00DFE">
            <w:pPr>
              <w:pStyle w:val="TAC"/>
              <w:rPr>
                <w:lang w:val="en-US"/>
              </w:rPr>
            </w:pPr>
            <w:r w:rsidRPr="007275DF">
              <w:rPr>
                <w:lang w:val="en-US"/>
              </w:rPr>
              <w:t>TDDConf.2.1</w:t>
            </w:r>
          </w:p>
        </w:tc>
        <w:tc>
          <w:tcPr>
            <w:tcW w:w="1843" w:type="dxa"/>
            <w:gridSpan w:val="2"/>
            <w:tcBorders>
              <w:bottom w:val="single" w:sz="4" w:space="0" w:color="auto"/>
            </w:tcBorders>
          </w:tcPr>
          <w:p w14:paraId="3954BA70"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02813641" w14:textId="77777777" w:rsidR="009F3451" w:rsidRPr="007275DF" w:rsidRDefault="009F3451" w:rsidP="00D00DFE">
            <w:pPr>
              <w:pStyle w:val="TAC"/>
              <w:rPr>
                <w:lang w:val="en-US"/>
              </w:rPr>
            </w:pPr>
            <w:r w:rsidRPr="007275DF">
              <w:rPr>
                <w:rFonts w:cs="Arial"/>
              </w:rPr>
              <w:t>TDDConf.1.1 CCA</w:t>
            </w:r>
          </w:p>
        </w:tc>
      </w:tr>
      <w:tr w:rsidR="009F3451" w:rsidRPr="007275DF" w14:paraId="37E076C3"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631"/>
          <w:trPrChange w:id="1091" w:author="Author">
            <w:trPr>
              <w:gridAfter w:val="0"/>
              <w:cantSplit/>
              <w:trHeight w:val="631"/>
            </w:trPr>
          </w:trPrChange>
        </w:trPr>
        <w:tc>
          <w:tcPr>
            <w:tcW w:w="919" w:type="dxa"/>
            <w:gridSpan w:val="2"/>
            <w:tcBorders>
              <w:top w:val="single" w:sz="4" w:space="0" w:color="auto"/>
              <w:left w:val="single" w:sz="4" w:space="0" w:color="auto"/>
              <w:bottom w:val="nil"/>
              <w:right w:val="single" w:sz="4" w:space="0" w:color="auto"/>
            </w:tcBorders>
            <w:tcPrChange w:id="1092" w:author="Author">
              <w:tcPr>
                <w:tcW w:w="919" w:type="dxa"/>
                <w:tcBorders>
                  <w:left w:val="single" w:sz="4" w:space="0" w:color="auto"/>
                  <w:bottom w:val="nil"/>
                </w:tcBorders>
              </w:tcPr>
            </w:tcPrChange>
          </w:tcPr>
          <w:p w14:paraId="6D1AF95B" w14:textId="77777777" w:rsidR="009F3451" w:rsidRPr="007275DF" w:rsidRDefault="009F3451" w:rsidP="00D00DFE">
            <w:pPr>
              <w:pStyle w:val="TAL"/>
              <w:rPr>
                <w:bCs/>
              </w:rPr>
            </w:pPr>
            <w:r w:rsidRPr="007275DF">
              <w:rPr>
                <w:lang w:eastAsia="ja-JP"/>
              </w:rPr>
              <w:t>DL CCA probability P</w:t>
            </w:r>
            <w:r w:rsidRPr="007275DF">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tcPrChange w:id="1093" w:author="Author">
              <w:tcPr>
                <w:tcW w:w="919" w:type="dxa"/>
                <w:gridSpan w:val="3"/>
                <w:tcBorders>
                  <w:left w:val="single" w:sz="4" w:space="0" w:color="auto"/>
                </w:tcBorders>
              </w:tcPr>
            </w:tcPrChange>
          </w:tcPr>
          <w:p w14:paraId="3EDD05E7" w14:textId="77777777" w:rsidR="009F3451" w:rsidRPr="007275DF" w:rsidRDefault="009F3451" w:rsidP="00D00DFE">
            <w:pPr>
              <w:pStyle w:val="TAL"/>
              <w:rPr>
                <w:bCs/>
                <w:vertAlign w:val="superscript"/>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094" w:author="Author">
              <w:tcPr>
                <w:tcW w:w="709" w:type="dxa"/>
              </w:tcPr>
            </w:tcPrChange>
          </w:tcPr>
          <w:p w14:paraId="403853D9" w14:textId="77777777" w:rsidR="009F3451" w:rsidRPr="007275DF" w:rsidRDefault="009F3451" w:rsidP="00D00DF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095" w:author="Author">
              <w:tcPr>
                <w:tcW w:w="1417" w:type="dxa"/>
                <w:vAlign w:val="center"/>
              </w:tcPr>
            </w:tcPrChange>
          </w:tcPr>
          <w:p w14:paraId="4BF57902" w14:textId="77777777" w:rsidR="009F3451" w:rsidRPr="007275DF" w:rsidRDefault="009F3451" w:rsidP="00D00DF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096" w:author="Author">
              <w:tcPr>
                <w:tcW w:w="1843" w:type="dxa"/>
                <w:gridSpan w:val="2"/>
                <w:vAlign w:val="center"/>
              </w:tcPr>
            </w:tcPrChange>
          </w:tcPr>
          <w:p w14:paraId="23301F04" w14:textId="77777777" w:rsidR="009F3451" w:rsidRPr="007275DF" w:rsidRDefault="009F3451" w:rsidP="00D00DF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097" w:author="Author">
              <w:tcPr>
                <w:tcW w:w="1843" w:type="dxa"/>
                <w:gridSpan w:val="2"/>
                <w:vAlign w:val="center"/>
              </w:tcPr>
            </w:tcPrChange>
          </w:tcPr>
          <w:p w14:paraId="08229567" w14:textId="77777777" w:rsidR="009F3451" w:rsidRPr="007275DF" w:rsidRDefault="009F3451" w:rsidP="00D00DFE">
            <w:pPr>
              <w:pStyle w:val="TAC"/>
              <w:rPr>
                <w:rFonts w:cs="v4.2.0"/>
                <w:bCs/>
                <w:lang w:eastAsia="zh-CN"/>
              </w:rPr>
            </w:pPr>
            <w:ins w:id="1098" w:author="Author">
              <w:r>
                <w:rPr>
                  <w:lang w:val="en-US"/>
                </w:rPr>
                <w:t>P</w:t>
              </w:r>
              <w:r w:rsidRPr="00091D48">
                <w:rPr>
                  <w:vertAlign w:val="subscript"/>
                  <w:lang w:val="en-US"/>
                </w:rPr>
                <w:t>CCA_DL</w:t>
              </w:r>
              <w:r>
                <w:rPr>
                  <w:lang w:val="en-US"/>
                </w:rPr>
                <w:t>=0.9375</w:t>
              </w:r>
            </w:ins>
            <w:del w:id="1099"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00" w:author="Author">
              <w:tcPr>
                <w:tcW w:w="1701" w:type="dxa"/>
                <w:vAlign w:val="center"/>
              </w:tcPr>
            </w:tcPrChange>
          </w:tcPr>
          <w:p w14:paraId="31CA45B1" w14:textId="77777777" w:rsidR="009F3451" w:rsidRPr="007275DF" w:rsidRDefault="009F3451" w:rsidP="00D00DFE">
            <w:pPr>
              <w:pStyle w:val="TAC"/>
              <w:rPr>
                <w:rFonts w:cs="v4.2.0"/>
                <w:bCs/>
                <w:lang w:eastAsia="zh-CN"/>
              </w:rPr>
            </w:pPr>
            <w:ins w:id="1101" w:author="Author">
              <w:r>
                <w:rPr>
                  <w:lang w:val="en-US"/>
                </w:rPr>
                <w:t>P</w:t>
              </w:r>
              <w:r w:rsidRPr="00091D48">
                <w:rPr>
                  <w:vertAlign w:val="subscript"/>
                  <w:lang w:val="en-US"/>
                </w:rPr>
                <w:t>CCA_DL</w:t>
              </w:r>
              <w:r>
                <w:rPr>
                  <w:lang w:val="en-US"/>
                </w:rPr>
                <w:t>=0.9375</w:t>
              </w:r>
            </w:ins>
            <w:del w:id="1102" w:author="Author">
              <w:r w:rsidRPr="007275DF" w:rsidDel="008702A5">
                <w:rPr>
                  <w:rFonts w:cs="v4.2.0"/>
                  <w:bCs/>
                  <w:lang w:eastAsia="zh-CN"/>
                </w:rPr>
                <w:delText>TBD</w:delText>
              </w:r>
            </w:del>
          </w:p>
        </w:tc>
      </w:tr>
      <w:tr w:rsidR="009F3451" w:rsidRPr="007275DF" w14:paraId="0F2238B0"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03"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16"/>
          <w:trPrChange w:id="1104" w:author="Author">
            <w:trPr>
              <w:gridAfter w:val="0"/>
              <w:cantSplit/>
              <w:trHeight w:val="116"/>
            </w:trPr>
          </w:trPrChange>
        </w:trPr>
        <w:tc>
          <w:tcPr>
            <w:tcW w:w="919" w:type="dxa"/>
            <w:gridSpan w:val="2"/>
            <w:tcBorders>
              <w:top w:val="nil"/>
              <w:left w:val="single" w:sz="4" w:space="0" w:color="auto"/>
              <w:bottom w:val="single" w:sz="4" w:space="0" w:color="auto"/>
              <w:right w:val="single" w:sz="4" w:space="0" w:color="auto"/>
            </w:tcBorders>
            <w:tcPrChange w:id="1105" w:author="Author">
              <w:tcPr>
                <w:tcW w:w="919" w:type="dxa"/>
                <w:tcBorders>
                  <w:top w:val="nil"/>
                  <w:left w:val="single" w:sz="4" w:space="0" w:color="auto"/>
                  <w:bottom w:val="single" w:sz="4" w:space="0" w:color="auto"/>
                </w:tcBorders>
              </w:tcPr>
            </w:tcPrChange>
          </w:tcPr>
          <w:p w14:paraId="3938DA0D" w14:textId="77777777" w:rsidR="009F3451" w:rsidRPr="007275DF" w:rsidRDefault="009F3451" w:rsidP="00D00DF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106" w:author="Author">
              <w:tcPr>
                <w:tcW w:w="919" w:type="dxa"/>
                <w:gridSpan w:val="3"/>
                <w:tcBorders>
                  <w:top w:val="single" w:sz="4" w:space="0" w:color="auto"/>
                  <w:left w:val="single" w:sz="4" w:space="0" w:color="auto"/>
                  <w:bottom w:val="single" w:sz="4" w:space="0" w:color="auto"/>
                </w:tcBorders>
              </w:tcPr>
            </w:tcPrChange>
          </w:tcPr>
          <w:p w14:paraId="5511FBF0" w14:textId="77777777" w:rsidR="009F3451" w:rsidRPr="007275DF" w:rsidRDefault="009F3451" w:rsidP="00D00DFE">
            <w:pPr>
              <w:pStyle w:val="TAL"/>
              <w:rPr>
                <w:vertAlign w:val="superscript"/>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07" w:author="Author">
              <w:tcPr>
                <w:tcW w:w="709" w:type="dxa"/>
              </w:tcPr>
            </w:tcPrChange>
          </w:tcPr>
          <w:p w14:paraId="2DFB1083" w14:textId="77777777" w:rsidR="009F3451" w:rsidRPr="007275DF" w:rsidRDefault="009F3451" w:rsidP="00D00DF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08" w:author="Author">
              <w:tcPr>
                <w:tcW w:w="1417" w:type="dxa"/>
                <w:tcBorders>
                  <w:bottom w:val="single" w:sz="4" w:space="0" w:color="auto"/>
                </w:tcBorders>
                <w:vAlign w:val="center"/>
              </w:tcPr>
            </w:tcPrChange>
          </w:tcPr>
          <w:p w14:paraId="13B541C4" w14:textId="77777777" w:rsidR="009F3451" w:rsidRPr="007275DF" w:rsidRDefault="009F3451" w:rsidP="00D00DF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09" w:author="Author">
              <w:tcPr>
                <w:tcW w:w="1843" w:type="dxa"/>
                <w:gridSpan w:val="2"/>
                <w:tcBorders>
                  <w:bottom w:val="single" w:sz="4" w:space="0" w:color="auto"/>
                </w:tcBorders>
                <w:vAlign w:val="center"/>
              </w:tcPr>
            </w:tcPrChange>
          </w:tcPr>
          <w:p w14:paraId="2BA8BD51" w14:textId="77777777" w:rsidR="009F3451" w:rsidRPr="007275DF" w:rsidRDefault="009F3451" w:rsidP="00D00DF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10" w:author="Author">
              <w:tcPr>
                <w:tcW w:w="1843" w:type="dxa"/>
                <w:gridSpan w:val="2"/>
                <w:tcBorders>
                  <w:bottom w:val="single" w:sz="4" w:space="0" w:color="auto"/>
                </w:tcBorders>
                <w:vAlign w:val="center"/>
              </w:tcPr>
            </w:tcPrChange>
          </w:tcPr>
          <w:p w14:paraId="0373A059" w14:textId="77777777" w:rsidR="009F3451" w:rsidRDefault="009F3451" w:rsidP="00D00DFE">
            <w:pPr>
              <w:pStyle w:val="TAC"/>
              <w:rPr>
                <w:ins w:id="1111" w:author="Author"/>
                <w:lang w:val="en-US"/>
              </w:rPr>
            </w:pPr>
            <w:ins w:id="1112" w:author="Author">
              <w:r>
                <w:rPr>
                  <w:lang w:val="en-US"/>
                </w:rPr>
                <w:t>P</w:t>
              </w:r>
              <w:r w:rsidRPr="00091D48">
                <w:rPr>
                  <w:vertAlign w:val="subscript"/>
                  <w:lang w:val="en-US"/>
                </w:rPr>
                <w:t>CCA_DL</w:t>
              </w:r>
              <w:r>
                <w:rPr>
                  <w:vertAlign w:val="subscript"/>
                  <w:lang w:val="en-US"/>
                </w:rPr>
                <w:t>_1</w:t>
              </w:r>
              <w:r>
                <w:rPr>
                  <w:lang w:val="en-US"/>
                </w:rPr>
                <w:t>=0.75</w:t>
              </w:r>
            </w:ins>
          </w:p>
          <w:p w14:paraId="05DB3A98" w14:textId="77777777" w:rsidR="009F3451" w:rsidRDefault="009F3451" w:rsidP="00D00DFE">
            <w:pPr>
              <w:pStyle w:val="TAC"/>
              <w:rPr>
                <w:ins w:id="1113" w:author="Author"/>
                <w:lang w:val="en-US"/>
              </w:rPr>
            </w:pPr>
            <w:ins w:id="1114" w:author="Author">
              <w:r>
                <w:rPr>
                  <w:lang w:val="en-US"/>
                </w:rPr>
                <w:t>P</w:t>
              </w:r>
              <w:r w:rsidRPr="00091D48">
                <w:rPr>
                  <w:vertAlign w:val="subscript"/>
                  <w:lang w:val="en-US"/>
                </w:rPr>
                <w:t>CCA_DL</w:t>
              </w:r>
              <w:r>
                <w:rPr>
                  <w:vertAlign w:val="subscript"/>
                  <w:lang w:val="en-US"/>
                </w:rPr>
                <w:t>_2</w:t>
              </w:r>
              <w:r>
                <w:rPr>
                  <w:lang w:val="en-US"/>
                </w:rPr>
                <w:t>=0.75</w:t>
              </w:r>
            </w:ins>
          </w:p>
          <w:p w14:paraId="46639EE7" w14:textId="77777777" w:rsidR="009F3451" w:rsidRPr="007275DF" w:rsidRDefault="009F3451" w:rsidP="00D00DFE">
            <w:pPr>
              <w:pStyle w:val="TAC"/>
              <w:rPr>
                <w:rFonts w:cs="v4.2.0"/>
                <w:bCs/>
                <w:lang w:eastAsia="zh-CN"/>
              </w:rPr>
            </w:pPr>
            <w:del w:id="1115"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16" w:author="Author">
              <w:tcPr>
                <w:tcW w:w="1701" w:type="dxa"/>
                <w:tcBorders>
                  <w:bottom w:val="single" w:sz="4" w:space="0" w:color="auto"/>
                </w:tcBorders>
                <w:vAlign w:val="center"/>
              </w:tcPr>
            </w:tcPrChange>
          </w:tcPr>
          <w:p w14:paraId="76D3DAE8" w14:textId="77777777" w:rsidR="009F3451" w:rsidRDefault="009F3451" w:rsidP="00D00DFE">
            <w:pPr>
              <w:pStyle w:val="TAC"/>
              <w:rPr>
                <w:ins w:id="1117" w:author="Author"/>
                <w:lang w:val="en-US"/>
              </w:rPr>
            </w:pPr>
            <w:ins w:id="1118" w:author="Author">
              <w:r>
                <w:rPr>
                  <w:lang w:val="en-US"/>
                </w:rPr>
                <w:t>P</w:t>
              </w:r>
              <w:r w:rsidRPr="00091D48">
                <w:rPr>
                  <w:vertAlign w:val="subscript"/>
                  <w:lang w:val="en-US"/>
                </w:rPr>
                <w:t>CCA_DL</w:t>
              </w:r>
              <w:r>
                <w:rPr>
                  <w:vertAlign w:val="subscript"/>
                  <w:lang w:val="en-US"/>
                </w:rPr>
                <w:t>_1</w:t>
              </w:r>
              <w:r>
                <w:rPr>
                  <w:lang w:val="en-US"/>
                </w:rPr>
                <w:t>=0.75</w:t>
              </w:r>
            </w:ins>
          </w:p>
          <w:p w14:paraId="3881F210" w14:textId="77777777" w:rsidR="009F3451" w:rsidRDefault="009F3451" w:rsidP="00D00DFE">
            <w:pPr>
              <w:pStyle w:val="TAC"/>
              <w:rPr>
                <w:ins w:id="1119" w:author="Author"/>
                <w:lang w:val="en-US"/>
              </w:rPr>
            </w:pPr>
            <w:ins w:id="1120" w:author="Author">
              <w:r>
                <w:rPr>
                  <w:lang w:val="en-US"/>
                </w:rPr>
                <w:t>P</w:t>
              </w:r>
              <w:r w:rsidRPr="00091D48">
                <w:rPr>
                  <w:vertAlign w:val="subscript"/>
                  <w:lang w:val="en-US"/>
                </w:rPr>
                <w:t>CCA_DL</w:t>
              </w:r>
              <w:r>
                <w:rPr>
                  <w:vertAlign w:val="subscript"/>
                  <w:lang w:val="en-US"/>
                </w:rPr>
                <w:t>_2</w:t>
              </w:r>
              <w:r>
                <w:rPr>
                  <w:lang w:val="en-US"/>
                </w:rPr>
                <w:t>=0.75</w:t>
              </w:r>
            </w:ins>
          </w:p>
          <w:p w14:paraId="6C302C59" w14:textId="77777777" w:rsidR="009F3451" w:rsidRPr="007275DF" w:rsidRDefault="009F3451" w:rsidP="00D00DFE">
            <w:pPr>
              <w:pStyle w:val="TAC"/>
              <w:rPr>
                <w:rFonts w:cs="v4.2.0"/>
                <w:bCs/>
                <w:lang w:eastAsia="zh-CN"/>
              </w:rPr>
            </w:pPr>
            <w:del w:id="1121" w:author="Author">
              <w:r w:rsidRPr="007275DF" w:rsidDel="008702A5">
                <w:rPr>
                  <w:rFonts w:cs="v4.2.0"/>
                  <w:bCs/>
                  <w:lang w:eastAsia="zh-CN"/>
                </w:rPr>
                <w:delText>TBD</w:delText>
              </w:r>
            </w:del>
          </w:p>
        </w:tc>
      </w:tr>
      <w:tr w:rsidR="009F3451" w:rsidRPr="007275DF" w14:paraId="71D8ADEB"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2"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23" w:author="Author">
            <w:trPr>
              <w:gridAfter w:val="0"/>
              <w:cantSplit/>
              <w:trHeight w:val="150"/>
            </w:trPr>
          </w:trPrChange>
        </w:trPr>
        <w:tc>
          <w:tcPr>
            <w:tcW w:w="919" w:type="dxa"/>
            <w:gridSpan w:val="2"/>
            <w:tcBorders>
              <w:top w:val="single" w:sz="4" w:space="0" w:color="auto"/>
              <w:left w:val="single" w:sz="4" w:space="0" w:color="auto"/>
              <w:bottom w:val="nil"/>
              <w:right w:val="single" w:sz="4" w:space="0" w:color="auto"/>
            </w:tcBorders>
            <w:tcPrChange w:id="1124" w:author="Author">
              <w:tcPr>
                <w:tcW w:w="919" w:type="dxa"/>
                <w:tcBorders>
                  <w:top w:val="single" w:sz="4" w:space="0" w:color="auto"/>
                  <w:left w:val="single" w:sz="4" w:space="0" w:color="auto"/>
                  <w:bottom w:val="nil"/>
                </w:tcBorders>
              </w:tcPr>
            </w:tcPrChange>
          </w:tcPr>
          <w:p w14:paraId="2EE57036" w14:textId="77777777" w:rsidR="009F3451" w:rsidRPr="007275DF" w:rsidRDefault="009F3451" w:rsidP="00D00DFE">
            <w:pPr>
              <w:pStyle w:val="TAL"/>
              <w:rPr>
                <w:bCs/>
              </w:rPr>
            </w:pPr>
            <w:r w:rsidRPr="007275DF">
              <w:rPr>
                <w:lang w:eastAsia="ja-JP"/>
              </w:rPr>
              <w:t>UL CCA probability P</w:t>
            </w:r>
            <w:r w:rsidRPr="007275DF">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tcPrChange w:id="1125" w:author="Author">
              <w:tcPr>
                <w:tcW w:w="919" w:type="dxa"/>
                <w:gridSpan w:val="3"/>
                <w:tcBorders>
                  <w:top w:val="single" w:sz="4" w:space="0" w:color="auto"/>
                  <w:left w:val="single" w:sz="4" w:space="0" w:color="auto"/>
                </w:tcBorders>
              </w:tcPr>
            </w:tcPrChange>
          </w:tcPr>
          <w:p w14:paraId="330E8AE7"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126" w:author="Author">
              <w:tcPr>
                <w:tcW w:w="709" w:type="dxa"/>
              </w:tcPr>
            </w:tcPrChange>
          </w:tcPr>
          <w:p w14:paraId="4FF39E1A" w14:textId="77777777" w:rsidR="009F3451" w:rsidRPr="007275DF" w:rsidRDefault="009F3451" w:rsidP="00D00DF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27" w:author="Author">
              <w:tcPr>
                <w:tcW w:w="1417" w:type="dxa"/>
                <w:tcBorders>
                  <w:bottom w:val="single" w:sz="4" w:space="0" w:color="auto"/>
                </w:tcBorders>
                <w:vAlign w:val="center"/>
              </w:tcPr>
            </w:tcPrChange>
          </w:tcPr>
          <w:p w14:paraId="500531A6" w14:textId="77777777" w:rsidR="009F3451" w:rsidRPr="007275DF" w:rsidRDefault="009F3451" w:rsidP="00D00DF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28" w:author="Author">
              <w:tcPr>
                <w:tcW w:w="1843" w:type="dxa"/>
                <w:gridSpan w:val="2"/>
                <w:tcBorders>
                  <w:bottom w:val="single" w:sz="4" w:space="0" w:color="auto"/>
                </w:tcBorders>
                <w:vAlign w:val="center"/>
              </w:tcPr>
            </w:tcPrChange>
          </w:tcPr>
          <w:p w14:paraId="724E7DDA" w14:textId="77777777" w:rsidR="009F3451" w:rsidRPr="007275DF" w:rsidRDefault="009F3451" w:rsidP="00D00DF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29" w:author="Author">
              <w:tcPr>
                <w:tcW w:w="1843" w:type="dxa"/>
                <w:gridSpan w:val="2"/>
                <w:tcBorders>
                  <w:bottom w:val="single" w:sz="4" w:space="0" w:color="auto"/>
                </w:tcBorders>
                <w:vAlign w:val="center"/>
              </w:tcPr>
            </w:tcPrChange>
          </w:tcPr>
          <w:p w14:paraId="483EF826" w14:textId="77777777" w:rsidR="009F3451" w:rsidRPr="007275DF" w:rsidRDefault="009F3451" w:rsidP="00D00DFE">
            <w:pPr>
              <w:pStyle w:val="TAC"/>
              <w:rPr>
                <w:rFonts w:cs="v4.2.0"/>
                <w:bCs/>
                <w:lang w:eastAsia="zh-CN"/>
              </w:rPr>
            </w:pPr>
            <w:ins w:id="113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1"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32" w:author="Author">
              <w:tcPr>
                <w:tcW w:w="1701" w:type="dxa"/>
                <w:tcBorders>
                  <w:bottom w:val="single" w:sz="4" w:space="0" w:color="auto"/>
                </w:tcBorders>
                <w:vAlign w:val="center"/>
              </w:tcPr>
            </w:tcPrChange>
          </w:tcPr>
          <w:p w14:paraId="32C2AFA2" w14:textId="77777777" w:rsidR="009F3451" w:rsidRPr="007275DF" w:rsidRDefault="009F3451" w:rsidP="00D00DFE">
            <w:pPr>
              <w:pStyle w:val="TAC"/>
              <w:rPr>
                <w:rFonts w:cs="v4.2.0"/>
                <w:bCs/>
                <w:lang w:eastAsia="zh-CN"/>
              </w:rPr>
            </w:pPr>
            <w:ins w:id="113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34" w:author="Author">
              <w:r w:rsidRPr="007275DF" w:rsidDel="008702A5">
                <w:rPr>
                  <w:rFonts w:cs="v4.2.0"/>
                  <w:bCs/>
                  <w:lang w:eastAsia="zh-CN"/>
                </w:rPr>
                <w:delText>TBD</w:delText>
              </w:r>
            </w:del>
          </w:p>
        </w:tc>
      </w:tr>
      <w:tr w:rsidR="009F3451" w:rsidRPr="007275DF" w14:paraId="6D9DC076"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35"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trPrChange w:id="1136" w:author="Author">
            <w:trPr>
              <w:gridAfter w:val="0"/>
              <w:cantSplit/>
              <w:trHeight w:val="150"/>
            </w:trPr>
          </w:trPrChange>
        </w:trPr>
        <w:tc>
          <w:tcPr>
            <w:tcW w:w="919" w:type="dxa"/>
            <w:gridSpan w:val="2"/>
            <w:tcBorders>
              <w:top w:val="nil"/>
              <w:left w:val="single" w:sz="4" w:space="0" w:color="auto"/>
              <w:bottom w:val="single" w:sz="4" w:space="0" w:color="auto"/>
              <w:right w:val="single" w:sz="4" w:space="0" w:color="auto"/>
            </w:tcBorders>
            <w:tcPrChange w:id="1137" w:author="Author">
              <w:tcPr>
                <w:tcW w:w="919" w:type="dxa"/>
                <w:tcBorders>
                  <w:top w:val="nil"/>
                  <w:left w:val="single" w:sz="4" w:space="0" w:color="auto"/>
                </w:tcBorders>
              </w:tcPr>
            </w:tcPrChange>
          </w:tcPr>
          <w:p w14:paraId="209508EF" w14:textId="77777777" w:rsidR="009F3451" w:rsidRPr="007275DF" w:rsidRDefault="009F3451" w:rsidP="00D00DFE">
            <w:pPr>
              <w:pStyle w:val="TAL"/>
              <w:rPr>
                <w:lang w:eastAsia="ja-JP"/>
              </w:rPr>
            </w:pPr>
          </w:p>
        </w:tc>
        <w:tc>
          <w:tcPr>
            <w:tcW w:w="919" w:type="dxa"/>
            <w:tcBorders>
              <w:top w:val="single" w:sz="4" w:space="0" w:color="auto"/>
              <w:left w:val="single" w:sz="4" w:space="0" w:color="auto"/>
              <w:bottom w:val="single" w:sz="4" w:space="0" w:color="auto"/>
              <w:right w:val="single" w:sz="4" w:space="0" w:color="auto"/>
            </w:tcBorders>
            <w:tcPrChange w:id="1138" w:author="Author">
              <w:tcPr>
                <w:tcW w:w="919" w:type="dxa"/>
                <w:gridSpan w:val="3"/>
                <w:tcBorders>
                  <w:top w:val="single" w:sz="4" w:space="0" w:color="auto"/>
                  <w:left w:val="single" w:sz="4" w:space="0" w:color="auto"/>
                </w:tcBorders>
              </w:tcPr>
            </w:tcPrChange>
          </w:tcPr>
          <w:p w14:paraId="10847658"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39" w:author="Author">
              <w:tcPr>
                <w:tcW w:w="709" w:type="dxa"/>
              </w:tcPr>
            </w:tcPrChange>
          </w:tcPr>
          <w:p w14:paraId="44BCC651" w14:textId="77777777" w:rsidR="009F3451" w:rsidRPr="007275DF" w:rsidRDefault="009F3451" w:rsidP="00D00DFE">
            <w:pPr>
              <w:pStyle w:val="TAC"/>
              <w:rPr>
                <w:rFonts w:cs="v4.2.0"/>
              </w:rPr>
            </w:pPr>
          </w:p>
        </w:tc>
        <w:tc>
          <w:tcPr>
            <w:tcW w:w="1417" w:type="dxa"/>
            <w:tcBorders>
              <w:top w:val="single" w:sz="4" w:space="0" w:color="auto"/>
              <w:left w:val="single" w:sz="4" w:space="0" w:color="auto"/>
              <w:bottom w:val="single" w:sz="4" w:space="0" w:color="auto"/>
              <w:right w:val="single" w:sz="4" w:space="0" w:color="auto"/>
            </w:tcBorders>
            <w:vAlign w:val="center"/>
            <w:tcPrChange w:id="1140" w:author="Author">
              <w:tcPr>
                <w:tcW w:w="1417" w:type="dxa"/>
                <w:tcBorders>
                  <w:bottom w:val="single" w:sz="4" w:space="0" w:color="auto"/>
                </w:tcBorders>
                <w:vAlign w:val="center"/>
              </w:tcPr>
            </w:tcPrChange>
          </w:tcPr>
          <w:p w14:paraId="1910DBAF" w14:textId="77777777" w:rsidR="009F3451" w:rsidRPr="007275DF" w:rsidRDefault="009F3451" w:rsidP="00D00DFE">
            <w:pPr>
              <w:pStyle w:val="TAC"/>
            </w:pPr>
            <w:r w:rsidRPr="007275DF">
              <w:t>Config 1,2,3</w:t>
            </w:r>
          </w:p>
        </w:tc>
        <w:tc>
          <w:tcPr>
            <w:tcW w:w="1843" w:type="dxa"/>
            <w:gridSpan w:val="2"/>
            <w:tcBorders>
              <w:top w:val="single" w:sz="4" w:space="0" w:color="auto"/>
              <w:left w:val="single" w:sz="4" w:space="0" w:color="auto"/>
              <w:bottom w:val="single" w:sz="4" w:space="0" w:color="auto"/>
              <w:right w:val="single" w:sz="4" w:space="0" w:color="auto"/>
            </w:tcBorders>
            <w:vAlign w:val="center"/>
            <w:tcPrChange w:id="1141" w:author="Author">
              <w:tcPr>
                <w:tcW w:w="1843" w:type="dxa"/>
                <w:gridSpan w:val="2"/>
                <w:tcBorders>
                  <w:bottom w:val="single" w:sz="4" w:space="0" w:color="auto"/>
                </w:tcBorders>
                <w:vAlign w:val="center"/>
              </w:tcPr>
            </w:tcPrChange>
          </w:tcPr>
          <w:p w14:paraId="36C87C47" w14:textId="77777777" w:rsidR="009F3451" w:rsidRPr="007275DF" w:rsidRDefault="009F3451" w:rsidP="00D00DFE">
            <w:pPr>
              <w:pStyle w:val="TAC"/>
              <w:rPr>
                <w:lang w:val="en-US"/>
              </w:rPr>
            </w:pPr>
            <w:r w:rsidRPr="007275DF">
              <w:rPr>
                <w:lang w:val="en-US"/>
              </w:rPr>
              <w:t>Not Applicable</w:t>
            </w:r>
          </w:p>
        </w:tc>
        <w:tc>
          <w:tcPr>
            <w:tcW w:w="1843" w:type="dxa"/>
            <w:gridSpan w:val="2"/>
            <w:tcBorders>
              <w:top w:val="single" w:sz="4" w:space="0" w:color="auto"/>
              <w:left w:val="single" w:sz="4" w:space="0" w:color="auto"/>
              <w:bottom w:val="single" w:sz="4" w:space="0" w:color="auto"/>
              <w:right w:val="single" w:sz="4" w:space="0" w:color="auto"/>
            </w:tcBorders>
            <w:tcPrChange w:id="1142" w:author="Author">
              <w:tcPr>
                <w:tcW w:w="1843" w:type="dxa"/>
                <w:gridSpan w:val="2"/>
                <w:tcBorders>
                  <w:bottom w:val="single" w:sz="4" w:space="0" w:color="auto"/>
                </w:tcBorders>
                <w:vAlign w:val="center"/>
              </w:tcPr>
            </w:tcPrChange>
          </w:tcPr>
          <w:p w14:paraId="44547002" w14:textId="77777777" w:rsidR="009F3451" w:rsidRPr="007275DF" w:rsidRDefault="009F3451" w:rsidP="00D00DFE">
            <w:pPr>
              <w:pStyle w:val="TAC"/>
              <w:rPr>
                <w:rFonts w:cs="v4.2.0"/>
                <w:bCs/>
                <w:lang w:eastAsia="zh-CN"/>
              </w:rPr>
            </w:pPr>
            <w:ins w:id="114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4" w:author="Author">
              <w:r w:rsidRPr="007275DF" w:rsidDel="00FC65AF">
                <w:rPr>
                  <w:rFonts w:cs="v4.2.0"/>
                  <w:bCs/>
                  <w:lang w:eastAsia="zh-CN"/>
                </w:rPr>
                <w:delText>TBD</w:delText>
              </w:r>
            </w:del>
          </w:p>
        </w:tc>
        <w:tc>
          <w:tcPr>
            <w:tcW w:w="1701" w:type="dxa"/>
            <w:gridSpan w:val="2"/>
            <w:tcBorders>
              <w:top w:val="single" w:sz="4" w:space="0" w:color="auto"/>
              <w:left w:val="single" w:sz="4" w:space="0" w:color="auto"/>
              <w:bottom w:val="single" w:sz="4" w:space="0" w:color="auto"/>
              <w:right w:val="single" w:sz="4" w:space="0" w:color="auto"/>
            </w:tcBorders>
            <w:tcPrChange w:id="1145" w:author="Author">
              <w:tcPr>
                <w:tcW w:w="1701" w:type="dxa"/>
                <w:tcBorders>
                  <w:bottom w:val="single" w:sz="4" w:space="0" w:color="auto"/>
                </w:tcBorders>
                <w:vAlign w:val="center"/>
              </w:tcPr>
            </w:tcPrChange>
          </w:tcPr>
          <w:p w14:paraId="7659C9C0" w14:textId="77777777" w:rsidR="009F3451" w:rsidRPr="007275DF" w:rsidRDefault="009F3451" w:rsidP="00D00DFE">
            <w:pPr>
              <w:pStyle w:val="TAC"/>
              <w:rPr>
                <w:rFonts w:cs="v4.2.0"/>
                <w:bCs/>
                <w:lang w:eastAsia="zh-CN"/>
              </w:rPr>
            </w:pPr>
            <w:ins w:id="114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147" w:author="Author">
              <w:r w:rsidRPr="007275DF" w:rsidDel="008702A5">
                <w:rPr>
                  <w:rFonts w:cs="v4.2.0"/>
                  <w:bCs/>
                  <w:lang w:eastAsia="zh-CN"/>
                </w:rPr>
                <w:delText>TBD</w:delText>
              </w:r>
            </w:del>
          </w:p>
        </w:tc>
      </w:tr>
      <w:tr w:rsidR="009F3451" w:rsidRPr="007275DF" w14:paraId="4E6B913F"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48"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49" w:author="Author"/>
          <w:trPrChange w:id="1150"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51" w:author="Author">
              <w:tcPr>
                <w:tcW w:w="1838" w:type="dxa"/>
                <w:gridSpan w:val="4"/>
                <w:tcBorders>
                  <w:left w:val="single" w:sz="4" w:space="0" w:color="auto"/>
                </w:tcBorders>
              </w:tcPr>
            </w:tcPrChange>
          </w:tcPr>
          <w:p w14:paraId="57ED567E" w14:textId="77777777" w:rsidR="009F3451" w:rsidRPr="007275DF" w:rsidRDefault="009F3451" w:rsidP="00D00DFE">
            <w:pPr>
              <w:pStyle w:val="TAL"/>
              <w:rPr>
                <w:ins w:id="1152" w:author="Author"/>
                <w:bCs/>
              </w:rPr>
            </w:pPr>
            <w:ins w:id="1153" w:author="Author">
              <w:r>
                <w:rPr>
                  <w:lang w:val="en-US" w:eastAsia="zh-CN"/>
                </w:rPr>
                <w:t>L</w:t>
              </w:r>
              <w:r w:rsidRPr="00794C90">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54" w:author="Author">
              <w:tcPr>
                <w:tcW w:w="709" w:type="dxa"/>
              </w:tcPr>
            </w:tcPrChange>
          </w:tcPr>
          <w:p w14:paraId="471C01B4" w14:textId="77777777" w:rsidR="009F3451" w:rsidRPr="007275DF" w:rsidRDefault="009F3451" w:rsidP="00D00DFE">
            <w:pPr>
              <w:pStyle w:val="TAC"/>
              <w:rPr>
                <w:ins w:id="1155" w:author="Author"/>
                <w:rFonts w:cs="v4.2.0"/>
              </w:rPr>
            </w:pPr>
          </w:p>
        </w:tc>
        <w:tc>
          <w:tcPr>
            <w:tcW w:w="1417" w:type="dxa"/>
            <w:tcBorders>
              <w:top w:val="single" w:sz="4" w:space="0" w:color="auto"/>
              <w:left w:val="single" w:sz="4" w:space="0" w:color="auto"/>
              <w:bottom w:val="single" w:sz="4" w:space="0" w:color="auto"/>
              <w:right w:val="single" w:sz="4" w:space="0" w:color="auto"/>
            </w:tcBorders>
            <w:tcPrChange w:id="1156" w:author="Author">
              <w:tcPr>
                <w:tcW w:w="1417" w:type="dxa"/>
                <w:tcBorders>
                  <w:bottom w:val="single" w:sz="4" w:space="0" w:color="auto"/>
                </w:tcBorders>
                <w:vAlign w:val="center"/>
              </w:tcPr>
            </w:tcPrChange>
          </w:tcPr>
          <w:p w14:paraId="187A3FBE" w14:textId="77777777" w:rsidR="009F3451" w:rsidRPr="007275DF" w:rsidRDefault="009F3451" w:rsidP="00D00DFE">
            <w:pPr>
              <w:pStyle w:val="TAC"/>
              <w:rPr>
                <w:ins w:id="1157" w:author="Author"/>
              </w:rPr>
            </w:pPr>
            <w:ins w:id="1158"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59" w:author="Author">
              <w:tcPr>
                <w:tcW w:w="1843" w:type="dxa"/>
                <w:gridSpan w:val="2"/>
                <w:tcBorders>
                  <w:bottom w:val="single" w:sz="4" w:space="0" w:color="auto"/>
                </w:tcBorders>
                <w:vAlign w:val="center"/>
              </w:tcPr>
            </w:tcPrChange>
          </w:tcPr>
          <w:p w14:paraId="24EC1E56" w14:textId="77777777" w:rsidR="009F3451" w:rsidRPr="007275DF" w:rsidRDefault="009F3451" w:rsidP="00D00DFE">
            <w:pPr>
              <w:pStyle w:val="TAC"/>
              <w:rPr>
                <w:ins w:id="1160" w:author="Author"/>
                <w:szCs w:val="18"/>
              </w:rPr>
            </w:pPr>
            <w:ins w:id="1161"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62" w:author="Author">
              <w:tcPr>
                <w:tcW w:w="1843" w:type="dxa"/>
                <w:gridSpan w:val="2"/>
                <w:tcBorders>
                  <w:bottom w:val="single" w:sz="4" w:space="0" w:color="auto"/>
                </w:tcBorders>
                <w:vAlign w:val="center"/>
              </w:tcPr>
            </w:tcPrChange>
          </w:tcPr>
          <w:p w14:paraId="11549992" w14:textId="77777777" w:rsidR="009F3451" w:rsidRPr="007275DF" w:rsidRDefault="009F3451" w:rsidP="00D00DFE">
            <w:pPr>
              <w:pStyle w:val="TAC"/>
              <w:rPr>
                <w:ins w:id="1163" w:author="Author"/>
                <w:szCs w:val="18"/>
              </w:rPr>
            </w:pPr>
            <w:ins w:id="1164" w:author="Author">
              <w:r>
                <w:rPr>
                  <w:lang w:val="en-US"/>
                </w:rPr>
                <w:t>12</w:t>
              </w:r>
            </w:ins>
          </w:p>
        </w:tc>
        <w:tc>
          <w:tcPr>
            <w:tcW w:w="1701" w:type="dxa"/>
            <w:gridSpan w:val="2"/>
            <w:tcBorders>
              <w:top w:val="single" w:sz="4" w:space="0" w:color="auto"/>
              <w:left w:val="single" w:sz="4" w:space="0" w:color="auto"/>
              <w:bottom w:val="single" w:sz="4" w:space="0" w:color="auto"/>
              <w:right w:val="single" w:sz="4" w:space="0" w:color="auto"/>
            </w:tcBorders>
            <w:tcPrChange w:id="1165" w:author="Author">
              <w:tcPr>
                <w:tcW w:w="1701" w:type="dxa"/>
                <w:tcBorders>
                  <w:bottom w:val="single" w:sz="4" w:space="0" w:color="auto"/>
                </w:tcBorders>
                <w:vAlign w:val="center"/>
              </w:tcPr>
            </w:tcPrChange>
          </w:tcPr>
          <w:p w14:paraId="75941EB9" w14:textId="77777777" w:rsidR="009F3451" w:rsidRPr="007275DF" w:rsidRDefault="009F3451" w:rsidP="00D00DFE">
            <w:pPr>
              <w:pStyle w:val="TAC"/>
              <w:rPr>
                <w:ins w:id="1166" w:author="Author"/>
                <w:szCs w:val="18"/>
              </w:rPr>
            </w:pPr>
            <w:ins w:id="1167" w:author="Author">
              <w:r>
                <w:rPr>
                  <w:lang w:val="en-US" w:eastAsia="zh-CN"/>
                </w:rPr>
                <w:t>12</w:t>
              </w:r>
            </w:ins>
          </w:p>
        </w:tc>
      </w:tr>
      <w:tr w:rsidR="009F3451" w:rsidRPr="007275DF" w14:paraId="1358CE11"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8"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169" w:author="Author"/>
          <w:trPrChange w:id="1170" w:author="Author">
            <w:trPr>
              <w:gridAfter w:val="0"/>
              <w:cantSplit/>
              <w:trHeight w:val="150"/>
            </w:trPr>
          </w:trPrChange>
        </w:trPr>
        <w:tc>
          <w:tcPr>
            <w:tcW w:w="1838" w:type="dxa"/>
            <w:gridSpan w:val="3"/>
            <w:tcBorders>
              <w:top w:val="single" w:sz="4" w:space="0" w:color="auto"/>
              <w:left w:val="single" w:sz="4" w:space="0" w:color="auto"/>
              <w:bottom w:val="single" w:sz="4" w:space="0" w:color="auto"/>
              <w:right w:val="single" w:sz="4" w:space="0" w:color="auto"/>
            </w:tcBorders>
            <w:tcPrChange w:id="1171" w:author="Author">
              <w:tcPr>
                <w:tcW w:w="1838" w:type="dxa"/>
                <w:gridSpan w:val="4"/>
                <w:tcBorders>
                  <w:left w:val="single" w:sz="4" w:space="0" w:color="auto"/>
                </w:tcBorders>
              </w:tcPr>
            </w:tcPrChange>
          </w:tcPr>
          <w:p w14:paraId="0FB00969" w14:textId="77777777" w:rsidR="009F3451" w:rsidRPr="007275DF" w:rsidRDefault="009F3451" w:rsidP="00D00DFE">
            <w:pPr>
              <w:pStyle w:val="TAL"/>
              <w:rPr>
                <w:ins w:id="1172" w:author="Author"/>
                <w:bCs/>
              </w:rPr>
            </w:pPr>
            <w:ins w:id="1173" w:author="Author">
              <w:r>
                <w:rPr>
                  <w:lang w:val="en-US" w:eastAsia="zh-CN"/>
                </w:rPr>
                <w:t>W</w:t>
              </w:r>
              <w:r w:rsidRPr="00552175">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74" w:author="Author">
              <w:tcPr>
                <w:tcW w:w="709" w:type="dxa"/>
              </w:tcPr>
            </w:tcPrChange>
          </w:tcPr>
          <w:p w14:paraId="6F65CDB8" w14:textId="77777777" w:rsidR="009F3451" w:rsidRPr="007275DF" w:rsidRDefault="009F3451" w:rsidP="00D00DFE">
            <w:pPr>
              <w:pStyle w:val="TAC"/>
              <w:rPr>
                <w:ins w:id="1175" w:author="Author"/>
                <w:rFonts w:cs="v4.2.0"/>
              </w:rPr>
            </w:pPr>
            <w:ins w:id="1176" w:author="Author">
              <w:r>
                <w:rPr>
                  <w:lang w:val="it-IT"/>
                </w:rPr>
                <w:t>ms</w:t>
              </w:r>
            </w:ins>
          </w:p>
        </w:tc>
        <w:tc>
          <w:tcPr>
            <w:tcW w:w="1417" w:type="dxa"/>
            <w:tcBorders>
              <w:top w:val="single" w:sz="4" w:space="0" w:color="auto"/>
              <w:left w:val="single" w:sz="4" w:space="0" w:color="auto"/>
              <w:bottom w:val="single" w:sz="4" w:space="0" w:color="auto"/>
              <w:right w:val="single" w:sz="4" w:space="0" w:color="auto"/>
            </w:tcBorders>
            <w:tcPrChange w:id="1177" w:author="Author">
              <w:tcPr>
                <w:tcW w:w="1417" w:type="dxa"/>
                <w:tcBorders>
                  <w:bottom w:val="single" w:sz="4" w:space="0" w:color="auto"/>
                </w:tcBorders>
                <w:vAlign w:val="center"/>
              </w:tcPr>
            </w:tcPrChange>
          </w:tcPr>
          <w:p w14:paraId="2F91FE1C" w14:textId="77777777" w:rsidR="009F3451" w:rsidRPr="007275DF" w:rsidRDefault="009F3451" w:rsidP="00D00DFE">
            <w:pPr>
              <w:pStyle w:val="TAC"/>
              <w:rPr>
                <w:ins w:id="1178" w:author="Author"/>
              </w:rPr>
            </w:pPr>
            <w:ins w:id="1179" w:author="Author">
              <w:r>
                <w:t>Config 1,2,3</w:t>
              </w:r>
            </w:ins>
          </w:p>
        </w:tc>
        <w:tc>
          <w:tcPr>
            <w:tcW w:w="1843" w:type="dxa"/>
            <w:gridSpan w:val="2"/>
            <w:tcBorders>
              <w:top w:val="single" w:sz="4" w:space="0" w:color="auto"/>
              <w:left w:val="single" w:sz="4" w:space="0" w:color="auto"/>
              <w:bottom w:val="single" w:sz="4" w:space="0" w:color="auto"/>
              <w:right w:val="single" w:sz="4" w:space="0" w:color="auto"/>
            </w:tcBorders>
            <w:tcPrChange w:id="1180" w:author="Author">
              <w:tcPr>
                <w:tcW w:w="1843" w:type="dxa"/>
                <w:gridSpan w:val="2"/>
                <w:tcBorders>
                  <w:bottom w:val="single" w:sz="4" w:space="0" w:color="auto"/>
                </w:tcBorders>
                <w:vAlign w:val="center"/>
              </w:tcPr>
            </w:tcPrChange>
          </w:tcPr>
          <w:p w14:paraId="0ECE522A" w14:textId="77777777" w:rsidR="009F3451" w:rsidRPr="007275DF" w:rsidRDefault="009F3451" w:rsidP="00D00DFE">
            <w:pPr>
              <w:pStyle w:val="TAC"/>
              <w:rPr>
                <w:ins w:id="1181" w:author="Author"/>
                <w:szCs w:val="18"/>
              </w:rPr>
            </w:pPr>
            <w:ins w:id="1182" w:author="Author">
              <w:r>
                <w:rPr>
                  <w:lang w:val="en-US"/>
                </w:rPr>
                <w:t>Not Applicable</w:t>
              </w:r>
            </w:ins>
          </w:p>
        </w:tc>
        <w:tc>
          <w:tcPr>
            <w:tcW w:w="1843" w:type="dxa"/>
            <w:gridSpan w:val="2"/>
            <w:tcBorders>
              <w:top w:val="single" w:sz="4" w:space="0" w:color="auto"/>
              <w:left w:val="single" w:sz="4" w:space="0" w:color="auto"/>
              <w:bottom w:val="single" w:sz="4" w:space="0" w:color="auto"/>
              <w:right w:val="single" w:sz="4" w:space="0" w:color="auto"/>
            </w:tcBorders>
            <w:tcPrChange w:id="1183" w:author="Author">
              <w:tcPr>
                <w:tcW w:w="1843" w:type="dxa"/>
                <w:gridSpan w:val="2"/>
                <w:tcBorders>
                  <w:bottom w:val="single" w:sz="4" w:space="0" w:color="auto"/>
                </w:tcBorders>
                <w:vAlign w:val="center"/>
              </w:tcPr>
            </w:tcPrChange>
          </w:tcPr>
          <w:p w14:paraId="1C32CE81" w14:textId="77777777" w:rsidR="009F3451" w:rsidRPr="007275DF" w:rsidRDefault="009F3451" w:rsidP="00D00DFE">
            <w:pPr>
              <w:pStyle w:val="TAC"/>
              <w:rPr>
                <w:ins w:id="1184" w:author="Author"/>
                <w:szCs w:val="18"/>
              </w:rPr>
            </w:pPr>
            <w:ins w:id="1185" w:author="Author">
              <w:r w:rsidRPr="007275DF">
                <w:t>T</w:t>
              </w:r>
              <w:r w:rsidRPr="007275DF">
                <w:rPr>
                  <w:vertAlign w:val="subscript"/>
                </w:rPr>
                <w:t>PSS/SSS_sync_inter_cca</w:t>
              </w:r>
              <w:del w:id="1186" w:author="Author">
                <w:r w:rsidDel="002E52AA">
                  <w:rPr>
                    <w:lang w:val="en-US"/>
                  </w:rPr>
                  <w:delText>800</w:delText>
                </w:r>
              </w:del>
            </w:ins>
          </w:p>
        </w:tc>
        <w:tc>
          <w:tcPr>
            <w:tcW w:w="1701" w:type="dxa"/>
            <w:gridSpan w:val="2"/>
            <w:tcBorders>
              <w:top w:val="single" w:sz="4" w:space="0" w:color="auto"/>
              <w:left w:val="single" w:sz="4" w:space="0" w:color="auto"/>
              <w:bottom w:val="single" w:sz="4" w:space="0" w:color="auto"/>
              <w:right w:val="single" w:sz="4" w:space="0" w:color="auto"/>
            </w:tcBorders>
            <w:tcPrChange w:id="1187" w:author="Author">
              <w:tcPr>
                <w:tcW w:w="1701" w:type="dxa"/>
                <w:tcBorders>
                  <w:bottom w:val="single" w:sz="4" w:space="0" w:color="auto"/>
                </w:tcBorders>
                <w:vAlign w:val="center"/>
              </w:tcPr>
            </w:tcPrChange>
          </w:tcPr>
          <w:p w14:paraId="6428FC02" w14:textId="77777777" w:rsidR="009F3451" w:rsidRPr="007275DF" w:rsidRDefault="009F3451" w:rsidP="00D00DFE">
            <w:pPr>
              <w:pStyle w:val="TAC"/>
              <w:rPr>
                <w:ins w:id="1188" w:author="Author"/>
                <w:szCs w:val="18"/>
              </w:rPr>
            </w:pPr>
            <w:ins w:id="1189" w:author="Author">
              <w:r w:rsidRPr="007275DF">
                <w:t>T</w:t>
              </w:r>
              <w:r w:rsidRPr="007275DF">
                <w:rPr>
                  <w:vertAlign w:val="subscript"/>
                </w:rPr>
                <w:t>PSS/SSS_sync_inter_cca</w:t>
              </w:r>
              <w:del w:id="1190" w:author="Author">
                <w:r w:rsidDel="002E52AA">
                  <w:rPr>
                    <w:lang w:val="en-US" w:eastAsia="zh-CN"/>
                  </w:rPr>
                  <w:delText>800</w:delText>
                </w:r>
              </w:del>
            </w:ins>
          </w:p>
        </w:tc>
      </w:tr>
      <w:tr w:rsidR="009F3451" w:rsidRPr="007275DF" w14:paraId="6C4A7914" w14:textId="77777777" w:rsidTr="00D00DFE">
        <w:trPr>
          <w:cantSplit/>
          <w:trHeight w:val="150"/>
        </w:trPr>
        <w:tc>
          <w:tcPr>
            <w:tcW w:w="1838" w:type="dxa"/>
            <w:gridSpan w:val="3"/>
            <w:vMerge w:val="restart"/>
            <w:tcBorders>
              <w:left w:val="single" w:sz="4" w:space="0" w:color="auto"/>
            </w:tcBorders>
          </w:tcPr>
          <w:p w14:paraId="50E626E2" w14:textId="77777777" w:rsidR="009F3451" w:rsidRPr="007275DF" w:rsidRDefault="009F3451" w:rsidP="00D00DFE">
            <w:pPr>
              <w:pStyle w:val="TAL"/>
            </w:pPr>
            <w:r w:rsidRPr="007275DF">
              <w:rPr>
                <w:bCs/>
              </w:rPr>
              <w:t>BW</w:t>
            </w:r>
            <w:r w:rsidRPr="007275DF">
              <w:rPr>
                <w:vertAlign w:val="subscript"/>
              </w:rPr>
              <w:t>channel</w:t>
            </w:r>
          </w:p>
        </w:tc>
        <w:tc>
          <w:tcPr>
            <w:tcW w:w="709" w:type="dxa"/>
            <w:vMerge w:val="restart"/>
          </w:tcPr>
          <w:p w14:paraId="286E9B99" w14:textId="77777777" w:rsidR="009F3451" w:rsidRPr="007275DF" w:rsidRDefault="009F3451" w:rsidP="00D00DFE">
            <w:pPr>
              <w:pStyle w:val="TAC"/>
            </w:pPr>
            <w:r w:rsidRPr="007275DF">
              <w:rPr>
                <w:rFonts w:cs="v4.2.0"/>
              </w:rPr>
              <w:t>MHz</w:t>
            </w:r>
          </w:p>
        </w:tc>
        <w:tc>
          <w:tcPr>
            <w:tcW w:w="1417" w:type="dxa"/>
            <w:tcBorders>
              <w:bottom w:val="single" w:sz="4" w:space="0" w:color="auto"/>
            </w:tcBorders>
            <w:vAlign w:val="center"/>
          </w:tcPr>
          <w:p w14:paraId="3653FAD9"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4ECB2E7F"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63C3ABE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4A6C11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64CB747F" w14:textId="77777777" w:rsidTr="00D00DFE">
        <w:trPr>
          <w:cantSplit/>
          <w:trHeight w:val="150"/>
        </w:trPr>
        <w:tc>
          <w:tcPr>
            <w:tcW w:w="1838" w:type="dxa"/>
            <w:gridSpan w:val="3"/>
            <w:vMerge/>
          </w:tcPr>
          <w:p w14:paraId="0013D96C" w14:textId="77777777" w:rsidR="009F3451" w:rsidRPr="007275DF" w:rsidRDefault="009F3451" w:rsidP="00D00DFE">
            <w:pPr>
              <w:pStyle w:val="TAL"/>
              <w:rPr>
                <w:bCs/>
              </w:rPr>
            </w:pPr>
          </w:p>
        </w:tc>
        <w:tc>
          <w:tcPr>
            <w:tcW w:w="709" w:type="dxa"/>
            <w:vMerge/>
          </w:tcPr>
          <w:p w14:paraId="1488C01B"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D3E844E"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2668A2F"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72CFF94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2F9AE83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5FBAFDB9" w14:textId="77777777" w:rsidTr="00D00DFE">
        <w:trPr>
          <w:cantSplit/>
          <w:trHeight w:val="81"/>
        </w:trPr>
        <w:tc>
          <w:tcPr>
            <w:tcW w:w="1838" w:type="dxa"/>
            <w:gridSpan w:val="3"/>
            <w:vMerge w:val="restart"/>
            <w:tcBorders>
              <w:left w:val="single" w:sz="4" w:space="0" w:color="auto"/>
            </w:tcBorders>
          </w:tcPr>
          <w:p w14:paraId="6C412944" w14:textId="77777777" w:rsidR="009F3451" w:rsidRPr="007275DF" w:rsidRDefault="009F3451" w:rsidP="00D00DFE">
            <w:pPr>
              <w:pStyle w:val="TAL"/>
              <w:rPr>
                <w:bCs/>
              </w:rPr>
            </w:pPr>
            <w:r w:rsidRPr="007275DF">
              <w:rPr>
                <w:lang w:val="en-US"/>
              </w:rPr>
              <w:t>BWP BW</w:t>
            </w:r>
          </w:p>
        </w:tc>
        <w:tc>
          <w:tcPr>
            <w:tcW w:w="709" w:type="dxa"/>
            <w:vMerge w:val="restart"/>
          </w:tcPr>
          <w:p w14:paraId="1AD8FC95" w14:textId="77777777" w:rsidR="009F3451" w:rsidRPr="007275DF" w:rsidRDefault="009F3451" w:rsidP="00D00DFE">
            <w:pPr>
              <w:pStyle w:val="TAC"/>
            </w:pPr>
            <w:r w:rsidRPr="007275DF">
              <w:t>MHz</w:t>
            </w:r>
          </w:p>
        </w:tc>
        <w:tc>
          <w:tcPr>
            <w:tcW w:w="1417" w:type="dxa"/>
            <w:tcBorders>
              <w:bottom w:val="single" w:sz="4" w:space="0" w:color="auto"/>
            </w:tcBorders>
            <w:vAlign w:val="center"/>
          </w:tcPr>
          <w:p w14:paraId="115EA2BE"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769618DB"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77446E7C"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74F7EAA"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BE836A3" w14:textId="77777777" w:rsidTr="00D00DFE">
        <w:trPr>
          <w:cantSplit/>
          <w:trHeight w:val="36"/>
        </w:trPr>
        <w:tc>
          <w:tcPr>
            <w:tcW w:w="1838" w:type="dxa"/>
            <w:gridSpan w:val="3"/>
            <w:vMerge/>
          </w:tcPr>
          <w:p w14:paraId="23A4845D" w14:textId="77777777" w:rsidR="009F3451" w:rsidRPr="007275DF" w:rsidRDefault="009F3451" w:rsidP="00D00DFE">
            <w:pPr>
              <w:pStyle w:val="TAL"/>
              <w:rPr>
                <w:bCs/>
              </w:rPr>
            </w:pPr>
          </w:p>
        </w:tc>
        <w:tc>
          <w:tcPr>
            <w:tcW w:w="709" w:type="dxa"/>
            <w:vMerge/>
          </w:tcPr>
          <w:p w14:paraId="7976BBAC" w14:textId="77777777" w:rsidR="009F3451" w:rsidRPr="007275DF" w:rsidRDefault="009F3451" w:rsidP="00D00DFE">
            <w:pPr>
              <w:pStyle w:val="TAC"/>
            </w:pPr>
          </w:p>
        </w:tc>
        <w:tc>
          <w:tcPr>
            <w:tcW w:w="1417" w:type="dxa"/>
            <w:tcBorders>
              <w:bottom w:val="single" w:sz="4" w:space="0" w:color="auto"/>
            </w:tcBorders>
            <w:vAlign w:val="center"/>
          </w:tcPr>
          <w:p w14:paraId="5B0AB828"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547CE5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6EC3CA73"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83A9EBA"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088662CA" w14:textId="77777777" w:rsidTr="00D00DFE">
        <w:trPr>
          <w:cantSplit/>
          <w:trHeight w:val="36"/>
        </w:trPr>
        <w:tc>
          <w:tcPr>
            <w:tcW w:w="846" w:type="dxa"/>
            <w:vMerge w:val="restart"/>
            <w:tcBorders>
              <w:left w:val="single" w:sz="4" w:space="0" w:color="auto"/>
            </w:tcBorders>
          </w:tcPr>
          <w:p w14:paraId="0684E8BB" w14:textId="77777777" w:rsidR="009F3451" w:rsidRPr="007275DF" w:rsidRDefault="009F3451" w:rsidP="00D00DFE">
            <w:pPr>
              <w:pStyle w:val="TAL"/>
              <w:rPr>
                <w:bCs/>
              </w:rPr>
            </w:pPr>
            <w:r w:rsidRPr="007275DF">
              <w:rPr>
                <w:lang w:val="en-US"/>
              </w:rPr>
              <w:t xml:space="preserve">BWP configuration </w:t>
            </w:r>
          </w:p>
        </w:tc>
        <w:tc>
          <w:tcPr>
            <w:tcW w:w="992" w:type="dxa"/>
            <w:gridSpan w:val="2"/>
            <w:tcBorders>
              <w:left w:val="single" w:sz="4" w:space="0" w:color="auto"/>
            </w:tcBorders>
          </w:tcPr>
          <w:p w14:paraId="33E0F56C" w14:textId="77777777" w:rsidR="009F3451" w:rsidRPr="007275DF" w:rsidRDefault="009F3451" w:rsidP="00D00DFE">
            <w:pPr>
              <w:pStyle w:val="TAL"/>
              <w:rPr>
                <w:bCs/>
              </w:rPr>
            </w:pPr>
            <w:r w:rsidRPr="007275DF">
              <w:t>Initial DL BWP</w:t>
            </w:r>
          </w:p>
        </w:tc>
        <w:tc>
          <w:tcPr>
            <w:tcW w:w="709" w:type="dxa"/>
            <w:tcBorders>
              <w:bottom w:val="single" w:sz="4" w:space="0" w:color="auto"/>
            </w:tcBorders>
          </w:tcPr>
          <w:p w14:paraId="5833FF82" w14:textId="77777777" w:rsidR="009F3451" w:rsidRPr="007275DF" w:rsidRDefault="009F3451" w:rsidP="00D00DFE">
            <w:pPr>
              <w:pStyle w:val="TAC"/>
            </w:pPr>
          </w:p>
        </w:tc>
        <w:tc>
          <w:tcPr>
            <w:tcW w:w="1417" w:type="dxa"/>
            <w:vMerge w:val="restart"/>
            <w:vAlign w:val="center"/>
          </w:tcPr>
          <w:p w14:paraId="5DDDFECF"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tcPr>
          <w:p w14:paraId="28852A36" w14:textId="77777777" w:rsidR="009F3451" w:rsidRPr="007275DF" w:rsidRDefault="009F3451" w:rsidP="00D00DFE">
            <w:pPr>
              <w:pStyle w:val="TAC"/>
              <w:rPr>
                <w:szCs w:val="18"/>
              </w:rPr>
            </w:pPr>
            <w:r w:rsidRPr="007275DF">
              <w:t>DLBWP.0.1</w:t>
            </w:r>
          </w:p>
        </w:tc>
        <w:tc>
          <w:tcPr>
            <w:tcW w:w="1843" w:type="dxa"/>
            <w:gridSpan w:val="2"/>
            <w:tcBorders>
              <w:bottom w:val="single" w:sz="4" w:space="0" w:color="auto"/>
            </w:tcBorders>
          </w:tcPr>
          <w:p w14:paraId="17B11962" w14:textId="77777777" w:rsidR="009F3451" w:rsidRPr="007275DF" w:rsidRDefault="009F3451" w:rsidP="00D00DFE">
            <w:pPr>
              <w:pStyle w:val="TAC"/>
              <w:rPr>
                <w:szCs w:val="18"/>
              </w:rPr>
            </w:pPr>
            <w:r w:rsidRPr="007275DF">
              <w:t>DLBWP.0.1</w:t>
            </w:r>
          </w:p>
        </w:tc>
        <w:tc>
          <w:tcPr>
            <w:tcW w:w="1701" w:type="dxa"/>
            <w:gridSpan w:val="2"/>
            <w:tcBorders>
              <w:bottom w:val="single" w:sz="4" w:space="0" w:color="auto"/>
            </w:tcBorders>
          </w:tcPr>
          <w:p w14:paraId="00278E2F" w14:textId="77777777" w:rsidR="009F3451" w:rsidRPr="007275DF" w:rsidRDefault="009F3451" w:rsidP="00D00DFE">
            <w:pPr>
              <w:pStyle w:val="TAC"/>
              <w:rPr>
                <w:szCs w:val="18"/>
              </w:rPr>
            </w:pPr>
          </w:p>
        </w:tc>
      </w:tr>
      <w:tr w:rsidR="009F3451" w:rsidRPr="007275DF" w14:paraId="5B5F305F" w14:textId="77777777" w:rsidTr="00D00DFE">
        <w:trPr>
          <w:cantSplit/>
          <w:trHeight w:val="36"/>
        </w:trPr>
        <w:tc>
          <w:tcPr>
            <w:tcW w:w="846" w:type="dxa"/>
            <w:vMerge/>
          </w:tcPr>
          <w:p w14:paraId="26889E53" w14:textId="77777777" w:rsidR="009F3451" w:rsidRPr="007275DF" w:rsidRDefault="009F3451" w:rsidP="00D00DFE">
            <w:pPr>
              <w:pStyle w:val="TAL"/>
              <w:rPr>
                <w:lang w:val="en-US"/>
              </w:rPr>
            </w:pPr>
          </w:p>
        </w:tc>
        <w:tc>
          <w:tcPr>
            <w:tcW w:w="992" w:type="dxa"/>
            <w:gridSpan w:val="2"/>
            <w:tcBorders>
              <w:left w:val="single" w:sz="4" w:space="0" w:color="auto"/>
            </w:tcBorders>
          </w:tcPr>
          <w:p w14:paraId="622EAE2F" w14:textId="77777777" w:rsidR="009F3451" w:rsidRPr="007275DF" w:rsidRDefault="009F3451" w:rsidP="00D00DFE">
            <w:pPr>
              <w:pStyle w:val="TAL"/>
            </w:pPr>
            <w:r w:rsidRPr="007275DF">
              <w:t>Initial UL BWP</w:t>
            </w:r>
          </w:p>
        </w:tc>
        <w:tc>
          <w:tcPr>
            <w:tcW w:w="709" w:type="dxa"/>
            <w:tcBorders>
              <w:bottom w:val="single" w:sz="4" w:space="0" w:color="auto"/>
            </w:tcBorders>
          </w:tcPr>
          <w:p w14:paraId="33DD1C13" w14:textId="77777777" w:rsidR="009F3451" w:rsidRPr="007275DF" w:rsidRDefault="009F3451" w:rsidP="00D00DFE">
            <w:pPr>
              <w:pStyle w:val="TAC"/>
            </w:pPr>
          </w:p>
        </w:tc>
        <w:tc>
          <w:tcPr>
            <w:tcW w:w="1417" w:type="dxa"/>
            <w:vMerge/>
            <w:vAlign w:val="center"/>
          </w:tcPr>
          <w:p w14:paraId="448AE2B6" w14:textId="77777777" w:rsidR="009F3451" w:rsidRPr="007275DF" w:rsidRDefault="009F3451" w:rsidP="00D00DFE">
            <w:pPr>
              <w:pStyle w:val="TAC"/>
            </w:pPr>
          </w:p>
        </w:tc>
        <w:tc>
          <w:tcPr>
            <w:tcW w:w="1843" w:type="dxa"/>
            <w:gridSpan w:val="2"/>
            <w:tcBorders>
              <w:bottom w:val="single" w:sz="4" w:space="0" w:color="auto"/>
            </w:tcBorders>
          </w:tcPr>
          <w:p w14:paraId="1F2849D8" w14:textId="77777777" w:rsidR="009F3451" w:rsidRPr="007275DF" w:rsidRDefault="009F3451" w:rsidP="00D00DFE">
            <w:pPr>
              <w:pStyle w:val="TAC"/>
            </w:pPr>
            <w:r w:rsidRPr="007275DF">
              <w:rPr>
                <w:bCs/>
              </w:rPr>
              <w:t>ULBWP.0.1</w:t>
            </w:r>
          </w:p>
        </w:tc>
        <w:tc>
          <w:tcPr>
            <w:tcW w:w="1843" w:type="dxa"/>
            <w:gridSpan w:val="2"/>
            <w:tcBorders>
              <w:bottom w:val="single" w:sz="4" w:space="0" w:color="auto"/>
            </w:tcBorders>
          </w:tcPr>
          <w:p w14:paraId="67A5A242" w14:textId="77777777" w:rsidR="009F3451" w:rsidRPr="007275DF" w:rsidRDefault="009F3451" w:rsidP="00D00DFE">
            <w:pPr>
              <w:pStyle w:val="TAC"/>
            </w:pPr>
            <w:r w:rsidRPr="007275DF">
              <w:rPr>
                <w:bCs/>
              </w:rPr>
              <w:t>ULBWP.0.1</w:t>
            </w:r>
          </w:p>
        </w:tc>
        <w:tc>
          <w:tcPr>
            <w:tcW w:w="1701" w:type="dxa"/>
            <w:gridSpan w:val="2"/>
            <w:tcBorders>
              <w:bottom w:val="single" w:sz="4" w:space="0" w:color="auto"/>
            </w:tcBorders>
          </w:tcPr>
          <w:p w14:paraId="584EA00E" w14:textId="77777777" w:rsidR="009F3451" w:rsidRPr="007275DF" w:rsidRDefault="009F3451" w:rsidP="00D00DFE">
            <w:pPr>
              <w:pStyle w:val="TAC"/>
            </w:pPr>
          </w:p>
        </w:tc>
      </w:tr>
      <w:tr w:rsidR="009F3451" w:rsidRPr="007275DF" w14:paraId="5B9BEFD6" w14:textId="77777777" w:rsidTr="00D00DFE">
        <w:trPr>
          <w:cantSplit/>
          <w:trHeight w:val="36"/>
        </w:trPr>
        <w:tc>
          <w:tcPr>
            <w:tcW w:w="846" w:type="dxa"/>
            <w:vMerge/>
          </w:tcPr>
          <w:p w14:paraId="6DCF8CF1" w14:textId="77777777" w:rsidR="009F3451" w:rsidRPr="007275DF" w:rsidRDefault="009F3451" w:rsidP="00D00DFE">
            <w:pPr>
              <w:pStyle w:val="TAL"/>
              <w:rPr>
                <w:bCs/>
              </w:rPr>
            </w:pPr>
          </w:p>
        </w:tc>
        <w:tc>
          <w:tcPr>
            <w:tcW w:w="992" w:type="dxa"/>
            <w:gridSpan w:val="2"/>
            <w:tcBorders>
              <w:left w:val="single" w:sz="4" w:space="0" w:color="auto"/>
            </w:tcBorders>
          </w:tcPr>
          <w:p w14:paraId="4E5EF0FC" w14:textId="77777777" w:rsidR="009F3451" w:rsidRPr="007275DF" w:rsidRDefault="009F3451" w:rsidP="00D00DFE">
            <w:pPr>
              <w:pStyle w:val="TAL"/>
              <w:rPr>
                <w:bCs/>
              </w:rPr>
            </w:pPr>
            <w:r w:rsidRPr="007275DF">
              <w:t>Dedicated DL BWP</w:t>
            </w:r>
          </w:p>
        </w:tc>
        <w:tc>
          <w:tcPr>
            <w:tcW w:w="709" w:type="dxa"/>
            <w:tcBorders>
              <w:bottom w:val="single" w:sz="4" w:space="0" w:color="auto"/>
            </w:tcBorders>
          </w:tcPr>
          <w:p w14:paraId="2B4FE211" w14:textId="77777777" w:rsidR="009F3451" w:rsidRPr="007275DF" w:rsidRDefault="009F3451" w:rsidP="00D00DFE">
            <w:pPr>
              <w:pStyle w:val="TAC"/>
            </w:pPr>
          </w:p>
        </w:tc>
        <w:tc>
          <w:tcPr>
            <w:tcW w:w="1417" w:type="dxa"/>
            <w:vMerge/>
            <w:vAlign w:val="center"/>
          </w:tcPr>
          <w:p w14:paraId="32A07CF2" w14:textId="77777777" w:rsidR="009F3451" w:rsidRPr="007275DF" w:rsidRDefault="009F3451" w:rsidP="00D00DFE">
            <w:pPr>
              <w:pStyle w:val="TAC"/>
            </w:pPr>
          </w:p>
        </w:tc>
        <w:tc>
          <w:tcPr>
            <w:tcW w:w="1843" w:type="dxa"/>
            <w:gridSpan w:val="2"/>
            <w:tcBorders>
              <w:bottom w:val="single" w:sz="4" w:space="0" w:color="auto"/>
            </w:tcBorders>
          </w:tcPr>
          <w:p w14:paraId="51E6106D" w14:textId="77777777" w:rsidR="009F3451" w:rsidRPr="007275DF" w:rsidRDefault="009F3451" w:rsidP="00D00DFE">
            <w:pPr>
              <w:pStyle w:val="TAC"/>
              <w:rPr>
                <w:szCs w:val="18"/>
              </w:rPr>
            </w:pPr>
            <w:r w:rsidRPr="007275DF">
              <w:t>DLBWP.1.1</w:t>
            </w:r>
          </w:p>
        </w:tc>
        <w:tc>
          <w:tcPr>
            <w:tcW w:w="1843" w:type="dxa"/>
            <w:gridSpan w:val="2"/>
            <w:tcBorders>
              <w:bottom w:val="single" w:sz="4" w:space="0" w:color="auto"/>
            </w:tcBorders>
          </w:tcPr>
          <w:p w14:paraId="02110E80" w14:textId="77777777" w:rsidR="009F3451" w:rsidRPr="007275DF" w:rsidRDefault="009F3451" w:rsidP="00D00DFE">
            <w:pPr>
              <w:pStyle w:val="TAC"/>
              <w:rPr>
                <w:szCs w:val="18"/>
              </w:rPr>
            </w:pPr>
            <w:r w:rsidRPr="007275DF">
              <w:t>DLBWP.1.1</w:t>
            </w:r>
          </w:p>
        </w:tc>
        <w:tc>
          <w:tcPr>
            <w:tcW w:w="1701" w:type="dxa"/>
            <w:gridSpan w:val="2"/>
            <w:tcBorders>
              <w:bottom w:val="single" w:sz="4" w:space="0" w:color="auto"/>
            </w:tcBorders>
          </w:tcPr>
          <w:p w14:paraId="6366035D" w14:textId="77777777" w:rsidR="009F3451" w:rsidRPr="007275DF" w:rsidRDefault="009F3451" w:rsidP="00D00DFE">
            <w:pPr>
              <w:pStyle w:val="TAC"/>
              <w:rPr>
                <w:szCs w:val="18"/>
              </w:rPr>
            </w:pPr>
          </w:p>
        </w:tc>
      </w:tr>
      <w:tr w:rsidR="009F3451" w:rsidRPr="007275DF" w14:paraId="5DB0A166" w14:textId="77777777" w:rsidTr="00D00DFE">
        <w:trPr>
          <w:cantSplit/>
          <w:trHeight w:val="36"/>
        </w:trPr>
        <w:tc>
          <w:tcPr>
            <w:tcW w:w="846" w:type="dxa"/>
            <w:vMerge/>
          </w:tcPr>
          <w:p w14:paraId="084CC88D" w14:textId="77777777" w:rsidR="009F3451" w:rsidRPr="007275DF" w:rsidRDefault="009F3451" w:rsidP="00D00DFE">
            <w:pPr>
              <w:pStyle w:val="TAL"/>
              <w:rPr>
                <w:bCs/>
              </w:rPr>
            </w:pPr>
          </w:p>
        </w:tc>
        <w:tc>
          <w:tcPr>
            <w:tcW w:w="992" w:type="dxa"/>
            <w:gridSpan w:val="2"/>
            <w:tcBorders>
              <w:left w:val="single" w:sz="4" w:space="0" w:color="auto"/>
              <w:bottom w:val="single" w:sz="4" w:space="0" w:color="auto"/>
            </w:tcBorders>
          </w:tcPr>
          <w:p w14:paraId="04B67A9B" w14:textId="77777777" w:rsidR="009F3451" w:rsidRPr="007275DF" w:rsidRDefault="009F3451" w:rsidP="00D00DFE">
            <w:pPr>
              <w:pStyle w:val="TAL"/>
              <w:rPr>
                <w:bCs/>
              </w:rPr>
            </w:pPr>
            <w:r w:rsidRPr="007275DF">
              <w:rPr>
                <w:bCs/>
              </w:rPr>
              <w:t>Dedicated UL BWP</w:t>
            </w:r>
          </w:p>
        </w:tc>
        <w:tc>
          <w:tcPr>
            <w:tcW w:w="709" w:type="dxa"/>
            <w:tcBorders>
              <w:bottom w:val="single" w:sz="4" w:space="0" w:color="auto"/>
            </w:tcBorders>
          </w:tcPr>
          <w:p w14:paraId="678A3451" w14:textId="77777777" w:rsidR="009F3451" w:rsidRPr="007275DF" w:rsidRDefault="009F3451" w:rsidP="00D00DFE">
            <w:pPr>
              <w:pStyle w:val="TAC"/>
            </w:pPr>
          </w:p>
        </w:tc>
        <w:tc>
          <w:tcPr>
            <w:tcW w:w="1417" w:type="dxa"/>
            <w:vMerge/>
            <w:vAlign w:val="center"/>
          </w:tcPr>
          <w:p w14:paraId="3C06077B" w14:textId="77777777" w:rsidR="009F3451" w:rsidRPr="007275DF" w:rsidRDefault="009F3451" w:rsidP="00D00DFE">
            <w:pPr>
              <w:pStyle w:val="TAC"/>
            </w:pPr>
          </w:p>
        </w:tc>
        <w:tc>
          <w:tcPr>
            <w:tcW w:w="1843" w:type="dxa"/>
            <w:gridSpan w:val="2"/>
            <w:tcBorders>
              <w:bottom w:val="single" w:sz="4" w:space="0" w:color="auto"/>
            </w:tcBorders>
            <w:vAlign w:val="center"/>
          </w:tcPr>
          <w:p w14:paraId="4E59BD6B" w14:textId="77777777" w:rsidR="009F3451" w:rsidRPr="007275DF" w:rsidRDefault="009F3451" w:rsidP="00D00DFE">
            <w:pPr>
              <w:pStyle w:val="TAC"/>
              <w:rPr>
                <w:szCs w:val="18"/>
              </w:rPr>
            </w:pPr>
            <w:r w:rsidRPr="007275DF">
              <w:t>ULBWP.1.1</w:t>
            </w:r>
          </w:p>
        </w:tc>
        <w:tc>
          <w:tcPr>
            <w:tcW w:w="1843" w:type="dxa"/>
            <w:gridSpan w:val="2"/>
            <w:tcBorders>
              <w:bottom w:val="single" w:sz="4" w:space="0" w:color="auto"/>
            </w:tcBorders>
            <w:vAlign w:val="center"/>
          </w:tcPr>
          <w:p w14:paraId="63C49380" w14:textId="77777777" w:rsidR="009F3451" w:rsidRPr="007275DF" w:rsidRDefault="009F3451" w:rsidP="00D00DFE">
            <w:pPr>
              <w:pStyle w:val="TAC"/>
              <w:rPr>
                <w:szCs w:val="18"/>
              </w:rPr>
            </w:pPr>
            <w:r w:rsidRPr="007275DF">
              <w:t>ULBWP.1.1</w:t>
            </w:r>
          </w:p>
        </w:tc>
        <w:tc>
          <w:tcPr>
            <w:tcW w:w="1701" w:type="dxa"/>
            <w:gridSpan w:val="2"/>
            <w:tcBorders>
              <w:bottom w:val="single" w:sz="4" w:space="0" w:color="auto"/>
            </w:tcBorders>
          </w:tcPr>
          <w:p w14:paraId="075B8958" w14:textId="77777777" w:rsidR="009F3451" w:rsidRPr="007275DF" w:rsidRDefault="009F3451" w:rsidP="00D00DFE">
            <w:pPr>
              <w:pStyle w:val="TAC"/>
              <w:rPr>
                <w:szCs w:val="18"/>
              </w:rPr>
            </w:pPr>
          </w:p>
        </w:tc>
      </w:tr>
      <w:tr w:rsidR="009F3451" w:rsidRPr="007275DF" w14:paraId="78A7ADFC" w14:textId="77777777" w:rsidTr="00D00DFE">
        <w:trPr>
          <w:cantSplit/>
          <w:trHeight w:val="443"/>
        </w:trPr>
        <w:tc>
          <w:tcPr>
            <w:tcW w:w="1838" w:type="dxa"/>
            <w:gridSpan w:val="3"/>
            <w:vMerge w:val="restart"/>
            <w:tcBorders>
              <w:left w:val="single" w:sz="4" w:space="0" w:color="auto"/>
            </w:tcBorders>
          </w:tcPr>
          <w:p w14:paraId="5C2CBB3E" w14:textId="77777777" w:rsidR="009F3451" w:rsidRPr="007275DF" w:rsidRDefault="009F3451" w:rsidP="00D00DFE">
            <w:pPr>
              <w:pStyle w:val="TAL"/>
              <w:rPr>
                <w:bCs/>
              </w:rPr>
            </w:pPr>
            <w:r w:rsidRPr="007275DF">
              <w:rPr>
                <w:bCs/>
              </w:rPr>
              <w:t>TRS configuration</w:t>
            </w:r>
          </w:p>
        </w:tc>
        <w:tc>
          <w:tcPr>
            <w:tcW w:w="709" w:type="dxa"/>
            <w:vMerge w:val="restart"/>
          </w:tcPr>
          <w:p w14:paraId="3B1816A9" w14:textId="77777777" w:rsidR="009F3451" w:rsidRPr="007275DF" w:rsidRDefault="009F3451" w:rsidP="00D00DFE">
            <w:pPr>
              <w:pStyle w:val="TAC"/>
            </w:pPr>
          </w:p>
        </w:tc>
        <w:tc>
          <w:tcPr>
            <w:tcW w:w="1417" w:type="dxa"/>
            <w:tcBorders>
              <w:bottom w:val="single" w:sz="4" w:space="0" w:color="auto"/>
            </w:tcBorders>
            <w:vAlign w:val="center"/>
          </w:tcPr>
          <w:p w14:paraId="262A22C5"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tcPr>
          <w:p w14:paraId="39849D15" w14:textId="77777777" w:rsidR="009F3451" w:rsidRPr="007275DF" w:rsidRDefault="009F3451" w:rsidP="00D00DFE">
            <w:pPr>
              <w:pStyle w:val="TAC"/>
            </w:pPr>
            <w:r w:rsidRPr="007275DF">
              <w:rPr>
                <w:bCs/>
              </w:rPr>
              <w:t>TRS.1.1 FDD</w:t>
            </w:r>
          </w:p>
        </w:tc>
        <w:tc>
          <w:tcPr>
            <w:tcW w:w="1843" w:type="dxa"/>
            <w:gridSpan w:val="2"/>
            <w:tcBorders>
              <w:bottom w:val="single" w:sz="4" w:space="0" w:color="auto"/>
            </w:tcBorders>
          </w:tcPr>
          <w:p w14:paraId="2F8B0D57"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048B8CDD" w14:textId="77777777" w:rsidR="009F3451" w:rsidRPr="007275DF" w:rsidRDefault="009F3451" w:rsidP="00D00DFE">
            <w:pPr>
              <w:pStyle w:val="TAC"/>
              <w:rPr>
                <w:bCs/>
              </w:rPr>
            </w:pPr>
          </w:p>
        </w:tc>
      </w:tr>
      <w:tr w:rsidR="009F3451" w:rsidRPr="007275DF" w14:paraId="446BA4D2" w14:textId="77777777" w:rsidTr="00D00DFE">
        <w:trPr>
          <w:cantSplit/>
          <w:trHeight w:val="443"/>
        </w:trPr>
        <w:tc>
          <w:tcPr>
            <w:tcW w:w="1838" w:type="dxa"/>
            <w:gridSpan w:val="3"/>
            <w:vMerge/>
          </w:tcPr>
          <w:p w14:paraId="53CA831F" w14:textId="77777777" w:rsidR="009F3451" w:rsidRPr="007275DF" w:rsidRDefault="009F3451" w:rsidP="00D00DFE">
            <w:pPr>
              <w:pStyle w:val="TAL"/>
              <w:rPr>
                <w:bCs/>
              </w:rPr>
            </w:pPr>
          </w:p>
        </w:tc>
        <w:tc>
          <w:tcPr>
            <w:tcW w:w="709" w:type="dxa"/>
            <w:vMerge/>
          </w:tcPr>
          <w:p w14:paraId="1B152FBB" w14:textId="77777777" w:rsidR="009F3451" w:rsidRPr="007275DF" w:rsidRDefault="009F3451" w:rsidP="00D00DFE">
            <w:pPr>
              <w:pStyle w:val="TAC"/>
            </w:pPr>
          </w:p>
        </w:tc>
        <w:tc>
          <w:tcPr>
            <w:tcW w:w="1417" w:type="dxa"/>
            <w:tcBorders>
              <w:bottom w:val="single" w:sz="4" w:space="0" w:color="auto"/>
            </w:tcBorders>
            <w:vAlign w:val="center"/>
          </w:tcPr>
          <w:p w14:paraId="16D4C8E4"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tcPr>
          <w:p w14:paraId="7C2B8FE4" w14:textId="77777777" w:rsidR="009F3451" w:rsidRPr="007275DF" w:rsidRDefault="009F3451" w:rsidP="00D00DFE">
            <w:pPr>
              <w:pStyle w:val="TAC"/>
            </w:pPr>
            <w:r w:rsidRPr="007275DF">
              <w:rPr>
                <w:bCs/>
              </w:rPr>
              <w:t>TRS.1.1 TDD</w:t>
            </w:r>
          </w:p>
        </w:tc>
        <w:tc>
          <w:tcPr>
            <w:tcW w:w="1843" w:type="dxa"/>
            <w:gridSpan w:val="2"/>
            <w:tcBorders>
              <w:bottom w:val="single" w:sz="4" w:space="0" w:color="auto"/>
            </w:tcBorders>
          </w:tcPr>
          <w:p w14:paraId="2E3C1F75"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538F8845" w14:textId="77777777" w:rsidR="009F3451" w:rsidRPr="007275DF" w:rsidRDefault="009F3451" w:rsidP="00D00DFE">
            <w:pPr>
              <w:pStyle w:val="TAC"/>
              <w:rPr>
                <w:bCs/>
              </w:rPr>
            </w:pPr>
          </w:p>
        </w:tc>
      </w:tr>
      <w:tr w:rsidR="009F3451" w:rsidRPr="007275DF" w14:paraId="65AFB735" w14:textId="77777777" w:rsidTr="00D00DFE">
        <w:trPr>
          <w:cantSplit/>
          <w:trHeight w:val="443"/>
        </w:trPr>
        <w:tc>
          <w:tcPr>
            <w:tcW w:w="1838" w:type="dxa"/>
            <w:gridSpan w:val="3"/>
            <w:vMerge/>
          </w:tcPr>
          <w:p w14:paraId="709ED963" w14:textId="77777777" w:rsidR="009F3451" w:rsidRPr="007275DF" w:rsidRDefault="009F3451" w:rsidP="00D00DFE">
            <w:pPr>
              <w:pStyle w:val="TAL"/>
              <w:rPr>
                <w:bCs/>
              </w:rPr>
            </w:pPr>
          </w:p>
        </w:tc>
        <w:tc>
          <w:tcPr>
            <w:tcW w:w="709" w:type="dxa"/>
            <w:vMerge/>
          </w:tcPr>
          <w:p w14:paraId="1906A7A6" w14:textId="77777777" w:rsidR="009F3451" w:rsidRPr="007275DF" w:rsidRDefault="009F3451" w:rsidP="00D00DFE">
            <w:pPr>
              <w:pStyle w:val="TAC"/>
            </w:pPr>
          </w:p>
        </w:tc>
        <w:tc>
          <w:tcPr>
            <w:tcW w:w="1417" w:type="dxa"/>
            <w:tcBorders>
              <w:bottom w:val="single" w:sz="4" w:space="0" w:color="auto"/>
            </w:tcBorders>
            <w:vAlign w:val="center"/>
          </w:tcPr>
          <w:p w14:paraId="2F5A485F"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tcPr>
          <w:p w14:paraId="35973FC6" w14:textId="77777777" w:rsidR="009F3451" w:rsidRPr="007275DF" w:rsidRDefault="009F3451" w:rsidP="00D00DFE">
            <w:pPr>
              <w:pStyle w:val="TAC"/>
              <w:rPr>
                <w:bCs/>
              </w:rPr>
            </w:pPr>
            <w:r w:rsidRPr="007275DF">
              <w:rPr>
                <w:bCs/>
              </w:rPr>
              <w:t>TRS.1.2 TDD</w:t>
            </w:r>
          </w:p>
        </w:tc>
        <w:tc>
          <w:tcPr>
            <w:tcW w:w="1843" w:type="dxa"/>
            <w:gridSpan w:val="2"/>
            <w:tcBorders>
              <w:bottom w:val="single" w:sz="4" w:space="0" w:color="auto"/>
            </w:tcBorders>
          </w:tcPr>
          <w:p w14:paraId="067671EA" w14:textId="77777777" w:rsidR="009F3451" w:rsidRPr="007275DF" w:rsidRDefault="009F3451" w:rsidP="00D00DFE">
            <w:pPr>
              <w:pStyle w:val="TAC"/>
              <w:rPr>
                <w:bCs/>
              </w:rPr>
            </w:pPr>
            <w:r w:rsidRPr="007275DF">
              <w:rPr>
                <w:bCs/>
              </w:rPr>
              <w:t>TRS.1.2 TDD</w:t>
            </w:r>
          </w:p>
        </w:tc>
        <w:tc>
          <w:tcPr>
            <w:tcW w:w="1701" w:type="dxa"/>
            <w:gridSpan w:val="2"/>
            <w:tcBorders>
              <w:bottom w:val="single" w:sz="4" w:space="0" w:color="auto"/>
            </w:tcBorders>
          </w:tcPr>
          <w:p w14:paraId="08FCCF77" w14:textId="77777777" w:rsidR="009F3451" w:rsidRPr="007275DF" w:rsidRDefault="009F3451" w:rsidP="00D00DFE">
            <w:pPr>
              <w:pStyle w:val="TAC"/>
              <w:rPr>
                <w:bCs/>
              </w:rPr>
            </w:pPr>
          </w:p>
        </w:tc>
      </w:tr>
      <w:tr w:rsidR="009F3451" w:rsidRPr="007275DF" w14:paraId="2C1AE6DE" w14:textId="77777777" w:rsidTr="00D00DFE">
        <w:trPr>
          <w:cantSplit/>
          <w:trHeight w:val="443"/>
        </w:trPr>
        <w:tc>
          <w:tcPr>
            <w:tcW w:w="1838" w:type="dxa"/>
            <w:gridSpan w:val="3"/>
            <w:tcBorders>
              <w:left w:val="single" w:sz="4" w:space="0" w:color="auto"/>
              <w:bottom w:val="single" w:sz="4" w:space="0" w:color="auto"/>
            </w:tcBorders>
          </w:tcPr>
          <w:p w14:paraId="21146830" w14:textId="77777777" w:rsidR="009F3451" w:rsidRPr="007275DF" w:rsidRDefault="009F3451" w:rsidP="00D00DFE">
            <w:pPr>
              <w:pStyle w:val="TAL"/>
            </w:pPr>
            <w:r w:rsidRPr="007275DF">
              <w:rPr>
                <w:bCs/>
              </w:rPr>
              <w:t xml:space="preserve">OCNG Patterns defined in A.3.2.1.1 (OP.1) </w:t>
            </w:r>
          </w:p>
        </w:tc>
        <w:tc>
          <w:tcPr>
            <w:tcW w:w="709" w:type="dxa"/>
            <w:tcBorders>
              <w:bottom w:val="single" w:sz="4" w:space="0" w:color="auto"/>
            </w:tcBorders>
          </w:tcPr>
          <w:p w14:paraId="26EDBD8D" w14:textId="77777777" w:rsidR="009F3451" w:rsidRPr="007275DF" w:rsidRDefault="009F3451" w:rsidP="00D00DFE">
            <w:pPr>
              <w:pStyle w:val="TAC"/>
            </w:pPr>
          </w:p>
        </w:tc>
        <w:tc>
          <w:tcPr>
            <w:tcW w:w="1417" w:type="dxa"/>
            <w:tcBorders>
              <w:bottom w:val="single" w:sz="4" w:space="0" w:color="auto"/>
            </w:tcBorders>
          </w:tcPr>
          <w:p w14:paraId="098D81F9"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14BFE655" w14:textId="77777777" w:rsidR="009F3451" w:rsidRPr="007275DF" w:rsidRDefault="009F3451" w:rsidP="00D00DFE">
            <w:pPr>
              <w:pStyle w:val="TAC"/>
              <w:rPr>
                <w:rFonts w:cs="v4.2.0"/>
              </w:rPr>
            </w:pPr>
            <w:r w:rsidRPr="007275DF">
              <w:t xml:space="preserve">OP.1 </w:t>
            </w:r>
          </w:p>
        </w:tc>
        <w:tc>
          <w:tcPr>
            <w:tcW w:w="1843" w:type="dxa"/>
            <w:gridSpan w:val="2"/>
            <w:tcBorders>
              <w:bottom w:val="single" w:sz="4" w:space="0" w:color="auto"/>
            </w:tcBorders>
          </w:tcPr>
          <w:p w14:paraId="20F3F930" w14:textId="77777777" w:rsidR="009F3451" w:rsidRPr="007275DF" w:rsidRDefault="009F3451" w:rsidP="00D00DFE">
            <w:pPr>
              <w:pStyle w:val="TAC"/>
              <w:rPr>
                <w:rFonts w:cs="v4.2.0"/>
              </w:rPr>
            </w:pPr>
            <w:r w:rsidRPr="007275DF">
              <w:t>OP.1</w:t>
            </w:r>
          </w:p>
        </w:tc>
        <w:tc>
          <w:tcPr>
            <w:tcW w:w="1701" w:type="dxa"/>
            <w:gridSpan w:val="2"/>
            <w:tcBorders>
              <w:bottom w:val="single" w:sz="4" w:space="0" w:color="auto"/>
            </w:tcBorders>
          </w:tcPr>
          <w:p w14:paraId="4AAB63A7" w14:textId="77777777" w:rsidR="009F3451" w:rsidRPr="007275DF" w:rsidRDefault="009F3451" w:rsidP="00D00DFE">
            <w:pPr>
              <w:pStyle w:val="TAC"/>
            </w:pPr>
            <w:r w:rsidRPr="007275DF">
              <w:t>OP.1</w:t>
            </w:r>
          </w:p>
        </w:tc>
      </w:tr>
      <w:tr w:rsidR="009F3451" w:rsidRPr="007275DF" w14:paraId="6F32724E" w14:textId="77777777" w:rsidTr="00D00DFE">
        <w:trPr>
          <w:cantSplit/>
          <w:trHeight w:val="259"/>
        </w:trPr>
        <w:tc>
          <w:tcPr>
            <w:tcW w:w="1838" w:type="dxa"/>
            <w:gridSpan w:val="3"/>
            <w:vMerge w:val="restart"/>
            <w:tcBorders>
              <w:left w:val="single" w:sz="4" w:space="0" w:color="auto"/>
            </w:tcBorders>
          </w:tcPr>
          <w:p w14:paraId="1F17AD64" w14:textId="77777777" w:rsidR="009F3451" w:rsidRPr="007275DF" w:rsidRDefault="009F3451" w:rsidP="00D00DFE">
            <w:pPr>
              <w:pStyle w:val="TAL"/>
              <w:rPr>
                <w:lang w:val="en-US"/>
              </w:rPr>
            </w:pPr>
            <w:r w:rsidRPr="007275DF">
              <w:rPr>
                <w:lang w:val="en-US"/>
              </w:rPr>
              <w:t>PDSCH Reference measurement channel</w:t>
            </w:r>
          </w:p>
        </w:tc>
        <w:tc>
          <w:tcPr>
            <w:tcW w:w="709" w:type="dxa"/>
            <w:vMerge w:val="restart"/>
          </w:tcPr>
          <w:p w14:paraId="6A638787" w14:textId="77777777" w:rsidR="009F3451" w:rsidRPr="007275DF" w:rsidRDefault="009F3451" w:rsidP="00D00DFE">
            <w:pPr>
              <w:pStyle w:val="TAC"/>
            </w:pPr>
          </w:p>
        </w:tc>
        <w:tc>
          <w:tcPr>
            <w:tcW w:w="1417" w:type="dxa"/>
            <w:tcBorders>
              <w:bottom w:val="single" w:sz="4" w:space="0" w:color="auto"/>
            </w:tcBorders>
            <w:vAlign w:val="center"/>
          </w:tcPr>
          <w:p w14:paraId="07533AB6"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F00047A" w14:textId="77777777" w:rsidR="009F3451" w:rsidRPr="007275DF" w:rsidRDefault="009F3451" w:rsidP="00D00DFE">
            <w:pPr>
              <w:pStyle w:val="TAC"/>
            </w:pPr>
            <w:r w:rsidRPr="007275DF">
              <w:t>SR.1.1 FDD</w:t>
            </w:r>
            <w:r w:rsidRPr="007275DF">
              <w:rPr>
                <w:lang w:val="en-US"/>
              </w:rPr>
              <w:t xml:space="preserve"> </w:t>
            </w:r>
          </w:p>
        </w:tc>
        <w:tc>
          <w:tcPr>
            <w:tcW w:w="1843" w:type="dxa"/>
            <w:gridSpan w:val="2"/>
          </w:tcPr>
          <w:p w14:paraId="5EB8842D" w14:textId="77777777" w:rsidR="009F3451" w:rsidRPr="007275DF" w:rsidRDefault="009F3451" w:rsidP="00D00DFE">
            <w:pPr>
              <w:pStyle w:val="TAC"/>
            </w:pPr>
            <w:r w:rsidRPr="007275DF">
              <w:rPr>
                <w:rFonts w:cs="v4.2.0"/>
                <w:bCs/>
                <w:lang w:eastAsia="zh-CN"/>
              </w:rPr>
              <w:t>SR.1.1 CCA</w:t>
            </w:r>
          </w:p>
        </w:tc>
        <w:tc>
          <w:tcPr>
            <w:tcW w:w="1701" w:type="dxa"/>
            <w:gridSpan w:val="2"/>
          </w:tcPr>
          <w:p w14:paraId="67B3939A" w14:textId="77777777" w:rsidR="009F3451" w:rsidRPr="007275DF" w:rsidRDefault="009F3451" w:rsidP="00D00DFE">
            <w:pPr>
              <w:pStyle w:val="TAC"/>
            </w:pPr>
          </w:p>
        </w:tc>
      </w:tr>
      <w:tr w:rsidR="009F3451" w:rsidRPr="007275DF" w14:paraId="237C23F8" w14:textId="77777777" w:rsidTr="00D00DFE">
        <w:trPr>
          <w:cantSplit/>
          <w:trHeight w:val="259"/>
        </w:trPr>
        <w:tc>
          <w:tcPr>
            <w:tcW w:w="1838" w:type="dxa"/>
            <w:gridSpan w:val="3"/>
            <w:vMerge/>
          </w:tcPr>
          <w:p w14:paraId="7D5801BC" w14:textId="77777777" w:rsidR="009F3451" w:rsidRPr="007275DF" w:rsidRDefault="009F3451" w:rsidP="00D00DFE">
            <w:pPr>
              <w:pStyle w:val="TAL"/>
              <w:rPr>
                <w:lang w:val="en-US"/>
              </w:rPr>
            </w:pPr>
          </w:p>
        </w:tc>
        <w:tc>
          <w:tcPr>
            <w:tcW w:w="709" w:type="dxa"/>
            <w:vMerge/>
          </w:tcPr>
          <w:p w14:paraId="34477C9D" w14:textId="77777777" w:rsidR="009F3451" w:rsidRPr="007275DF" w:rsidRDefault="009F3451" w:rsidP="00D00DFE">
            <w:pPr>
              <w:pStyle w:val="TAC"/>
            </w:pPr>
          </w:p>
        </w:tc>
        <w:tc>
          <w:tcPr>
            <w:tcW w:w="1417" w:type="dxa"/>
            <w:tcBorders>
              <w:bottom w:val="single" w:sz="4" w:space="0" w:color="auto"/>
            </w:tcBorders>
            <w:vAlign w:val="center"/>
          </w:tcPr>
          <w:p w14:paraId="35845B7E"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31B6BD0D" w14:textId="77777777" w:rsidR="009F3451" w:rsidRPr="007275DF" w:rsidRDefault="009F3451" w:rsidP="00D00DFE">
            <w:pPr>
              <w:pStyle w:val="TAC"/>
            </w:pPr>
            <w:r w:rsidRPr="007275DF">
              <w:t>SR.1.1 TDD</w:t>
            </w:r>
          </w:p>
        </w:tc>
        <w:tc>
          <w:tcPr>
            <w:tcW w:w="1843" w:type="dxa"/>
            <w:gridSpan w:val="2"/>
          </w:tcPr>
          <w:p w14:paraId="4A7F721D" w14:textId="77777777" w:rsidR="009F3451" w:rsidRPr="007275DF" w:rsidRDefault="009F3451" w:rsidP="00D00DFE">
            <w:pPr>
              <w:pStyle w:val="TAC"/>
            </w:pPr>
            <w:r w:rsidRPr="007275DF">
              <w:rPr>
                <w:rFonts w:cs="v4.2.0"/>
                <w:bCs/>
                <w:lang w:eastAsia="zh-CN"/>
              </w:rPr>
              <w:t>SR.1.1 CCA</w:t>
            </w:r>
          </w:p>
        </w:tc>
        <w:tc>
          <w:tcPr>
            <w:tcW w:w="1701" w:type="dxa"/>
            <w:gridSpan w:val="2"/>
          </w:tcPr>
          <w:p w14:paraId="1649ACF0" w14:textId="77777777" w:rsidR="009F3451" w:rsidRPr="007275DF" w:rsidRDefault="009F3451" w:rsidP="00D00DFE">
            <w:pPr>
              <w:pStyle w:val="TAC"/>
            </w:pPr>
          </w:p>
        </w:tc>
      </w:tr>
      <w:tr w:rsidR="009F3451" w:rsidRPr="007275DF" w14:paraId="1A7A557E" w14:textId="77777777" w:rsidTr="00D00DFE">
        <w:trPr>
          <w:cantSplit/>
          <w:trHeight w:val="259"/>
        </w:trPr>
        <w:tc>
          <w:tcPr>
            <w:tcW w:w="1838" w:type="dxa"/>
            <w:gridSpan w:val="3"/>
            <w:vMerge/>
          </w:tcPr>
          <w:p w14:paraId="6C7C9E15" w14:textId="77777777" w:rsidR="009F3451" w:rsidRPr="007275DF" w:rsidRDefault="009F3451" w:rsidP="00D00DFE">
            <w:pPr>
              <w:pStyle w:val="TAL"/>
              <w:rPr>
                <w:lang w:val="en-US"/>
              </w:rPr>
            </w:pPr>
          </w:p>
        </w:tc>
        <w:tc>
          <w:tcPr>
            <w:tcW w:w="709" w:type="dxa"/>
            <w:vMerge/>
          </w:tcPr>
          <w:p w14:paraId="03C9864A" w14:textId="77777777" w:rsidR="009F3451" w:rsidRPr="007275DF" w:rsidRDefault="009F3451" w:rsidP="00D00DFE">
            <w:pPr>
              <w:pStyle w:val="TAC"/>
            </w:pPr>
          </w:p>
        </w:tc>
        <w:tc>
          <w:tcPr>
            <w:tcW w:w="1417" w:type="dxa"/>
            <w:tcBorders>
              <w:bottom w:val="single" w:sz="4" w:space="0" w:color="auto"/>
            </w:tcBorders>
            <w:vAlign w:val="center"/>
          </w:tcPr>
          <w:p w14:paraId="653185B2"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7E2DC13" w14:textId="77777777" w:rsidR="009F3451" w:rsidRPr="007275DF" w:rsidRDefault="009F3451" w:rsidP="00D00DFE">
            <w:pPr>
              <w:pStyle w:val="TAC"/>
            </w:pPr>
            <w:r w:rsidRPr="007275DF">
              <w:t>SR2.1 TDD</w:t>
            </w:r>
          </w:p>
        </w:tc>
        <w:tc>
          <w:tcPr>
            <w:tcW w:w="1843" w:type="dxa"/>
            <w:gridSpan w:val="2"/>
          </w:tcPr>
          <w:p w14:paraId="152199A6" w14:textId="77777777" w:rsidR="009F3451" w:rsidRPr="007275DF" w:rsidRDefault="009F3451" w:rsidP="00D00DFE">
            <w:pPr>
              <w:pStyle w:val="TAC"/>
            </w:pPr>
            <w:r w:rsidRPr="007275DF">
              <w:rPr>
                <w:rFonts w:cs="v4.2.0"/>
                <w:bCs/>
                <w:lang w:eastAsia="zh-CN"/>
              </w:rPr>
              <w:t>SR.1.1 CCA</w:t>
            </w:r>
          </w:p>
        </w:tc>
        <w:tc>
          <w:tcPr>
            <w:tcW w:w="1701" w:type="dxa"/>
            <w:gridSpan w:val="2"/>
          </w:tcPr>
          <w:p w14:paraId="4510397D" w14:textId="77777777" w:rsidR="009F3451" w:rsidRPr="007275DF" w:rsidRDefault="009F3451" w:rsidP="00D00DFE">
            <w:pPr>
              <w:pStyle w:val="TAC"/>
            </w:pPr>
          </w:p>
        </w:tc>
      </w:tr>
      <w:tr w:rsidR="009F3451" w:rsidRPr="007275DF" w14:paraId="1E115720" w14:textId="77777777" w:rsidTr="00D00DFE">
        <w:trPr>
          <w:cantSplit/>
          <w:trHeight w:val="259"/>
        </w:trPr>
        <w:tc>
          <w:tcPr>
            <w:tcW w:w="1838" w:type="dxa"/>
            <w:gridSpan w:val="3"/>
            <w:vMerge w:val="restart"/>
            <w:tcBorders>
              <w:left w:val="single" w:sz="4" w:space="0" w:color="auto"/>
            </w:tcBorders>
          </w:tcPr>
          <w:p w14:paraId="622E7785" w14:textId="77777777" w:rsidR="009F3451" w:rsidRPr="007275DF" w:rsidRDefault="009F3451" w:rsidP="00D00DFE">
            <w:pPr>
              <w:pStyle w:val="TAL"/>
              <w:rPr>
                <w:lang w:val="en-US"/>
              </w:rPr>
            </w:pPr>
            <w:r w:rsidRPr="007275DF">
              <w:rPr>
                <w:rFonts w:cs="v5.0.0"/>
              </w:rPr>
              <w:t>CORESET Reference Channel</w:t>
            </w:r>
          </w:p>
        </w:tc>
        <w:tc>
          <w:tcPr>
            <w:tcW w:w="709" w:type="dxa"/>
            <w:vMerge w:val="restart"/>
          </w:tcPr>
          <w:p w14:paraId="2BAC24BA" w14:textId="77777777" w:rsidR="009F3451" w:rsidRPr="007275DF" w:rsidRDefault="009F3451" w:rsidP="00D00DFE">
            <w:pPr>
              <w:pStyle w:val="TAC"/>
            </w:pPr>
          </w:p>
        </w:tc>
        <w:tc>
          <w:tcPr>
            <w:tcW w:w="1417" w:type="dxa"/>
            <w:tcBorders>
              <w:bottom w:val="single" w:sz="4" w:space="0" w:color="auto"/>
            </w:tcBorders>
            <w:vAlign w:val="center"/>
          </w:tcPr>
          <w:p w14:paraId="0609AD45"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3C48DE4C" w14:textId="77777777" w:rsidR="009F3451" w:rsidRPr="007275DF" w:rsidRDefault="009F3451" w:rsidP="00D00DFE">
            <w:pPr>
              <w:pStyle w:val="TAC"/>
            </w:pPr>
            <w:r w:rsidRPr="007275DF">
              <w:t>CR.1.1 FDD</w:t>
            </w:r>
            <w:r w:rsidRPr="007275DF">
              <w:rPr>
                <w:lang w:val="en-US"/>
              </w:rPr>
              <w:t xml:space="preserve">  </w:t>
            </w:r>
          </w:p>
        </w:tc>
        <w:tc>
          <w:tcPr>
            <w:tcW w:w="1843" w:type="dxa"/>
            <w:gridSpan w:val="2"/>
          </w:tcPr>
          <w:p w14:paraId="5284E638" w14:textId="77777777" w:rsidR="009F3451" w:rsidRPr="007275DF" w:rsidRDefault="009F3451" w:rsidP="00D00DFE">
            <w:pPr>
              <w:pStyle w:val="TAC"/>
            </w:pPr>
            <w:r w:rsidRPr="007275DF">
              <w:rPr>
                <w:rFonts w:cs="v4.2.0"/>
                <w:bCs/>
                <w:lang w:eastAsia="zh-CN"/>
              </w:rPr>
              <w:t>CR.1.1 CCA</w:t>
            </w:r>
          </w:p>
        </w:tc>
        <w:tc>
          <w:tcPr>
            <w:tcW w:w="1701" w:type="dxa"/>
            <w:gridSpan w:val="2"/>
          </w:tcPr>
          <w:p w14:paraId="4F80DFAA" w14:textId="77777777" w:rsidR="009F3451" w:rsidRPr="007275DF" w:rsidRDefault="009F3451" w:rsidP="00D00DFE">
            <w:pPr>
              <w:pStyle w:val="TAC"/>
            </w:pPr>
          </w:p>
        </w:tc>
      </w:tr>
      <w:tr w:rsidR="009F3451" w:rsidRPr="007275DF" w14:paraId="0603396C" w14:textId="77777777" w:rsidTr="00D00DFE">
        <w:trPr>
          <w:cantSplit/>
          <w:trHeight w:val="259"/>
        </w:trPr>
        <w:tc>
          <w:tcPr>
            <w:tcW w:w="1838" w:type="dxa"/>
            <w:gridSpan w:val="3"/>
            <w:vMerge/>
          </w:tcPr>
          <w:p w14:paraId="1A481C5A" w14:textId="77777777" w:rsidR="009F3451" w:rsidRPr="007275DF" w:rsidRDefault="009F3451" w:rsidP="00D00DFE">
            <w:pPr>
              <w:pStyle w:val="TAL"/>
              <w:rPr>
                <w:lang w:val="en-US"/>
              </w:rPr>
            </w:pPr>
          </w:p>
        </w:tc>
        <w:tc>
          <w:tcPr>
            <w:tcW w:w="709" w:type="dxa"/>
            <w:vMerge/>
          </w:tcPr>
          <w:p w14:paraId="5B74653C" w14:textId="77777777" w:rsidR="009F3451" w:rsidRPr="007275DF" w:rsidRDefault="009F3451" w:rsidP="00D00DFE">
            <w:pPr>
              <w:pStyle w:val="TAC"/>
            </w:pPr>
          </w:p>
        </w:tc>
        <w:tc>
          <w:tcPr>
            <w:tcW w:w="1417" w:type="dxa"/>
            <w:tcBorders>
              <w:bottom w:val="single" w:sz="4" w:space="0" w:color="auto"/>
            </w:tcBorders>
            <w:vAlign w:val="center"/>
          </w:tcPr>
          <w:p w14:paraId="1B5CA603"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4C597431" w14:textId="77777777" w:rsidR="009F3451" w:rsidRPr="007275DF" w:rsidRDefault="009F3451" w:rsidP="00D00DFE">
            <w:pPr>
              <w:pStyle w:val="TAC"/>
            </w:pPr>
            <w:r w:rsidRPr="007275DF">
              <w:t>CR.1.1 TDD</w:t>
            </w:r>
          </w:p>
        </w:tc>
        <w:tc>
          <w:tcPr>
            <w:tcW w:w="1843" w:type="dxa"/>
            <w:gridSpan w:val="2"/>
          </w:tcPr>
          <w:p w14:paraId="1ECB50FF" w14:textId="77777777" w:rsidR="009F3451" w:rsidRPr="007275DF" w:rsidRDefault="009F3451" w:rsidP="00D00DFE">
            <w:pPr>
              <w:pStyle w:val="TAC"/>
            </w:pPr>
            <w:r w:rsidRPr="007275DF">
              <w:rPr>
                <w:rFonts w:cs="v4.2.0"/>
                <w:bCs/>
                <w:lang w:eastAsia="zh-CN"/>
              </w:rPr>
              <w:t>CR.1.1 CCA</w:t>
            </w:r>
          </w:p>
        </w:tc>
        <w:tc>
          <w:tcPr>
            <w:tcW w:w="1701" w:type="dxa"/>
            <w:gridSpan w:val="2"/>
          </w:tcPr>
          <w:p w14:paraId="78EF0E44" w14:textId="77777777" w:rsidR="009F3451" w:rsidRPr="007275DF" w:rsidRDefault="009F3451" w:rsidP="00D00DFE">
            <w:pPr>
              <w:pStyle w:val="TAC"/>
            </w:pPr>
          </w:p>
        </w:tc>
      </w:tr>
      <w:tr w:rsidR="009F3451" w:rsidRPr="007275DF" w14:paraId="2B25C06F" w14:textId="77777777" w:rsidTr="00D00DFE">
        <w:trPr>
          <w:cantSplit/>
          <w:trHeight w:val="259"/>
        </w:trPr>
        <w:tc>
          <w:tcPr>
            <w:tcW w:w="1838" w:type="dxa"/>
            <w:gridSpan w:val="3"/>
            <w:vMerge/>
          </w:tcPr>
          <w:p w14:paraId="44BE9B4F" w14:textId="77777777" w:rsidR="009F3451" w:rsidRPr="007275DF" w:rsidRDefault="009F3451" w:rsidP="00D00DFE">
            <w:pPr>
              <w:pStyle w:val="TAL"/>
              <w:rPr>
                <w:lang w:val="en-US"/>
              </w:rPr>
            </w:pPr>
          </w:p>
        </w:tc>
        <w:tc>
          <w:tcPr>
            <w:tcW w:w="709" w:type="dxa"/>
            <w:vMerge/>
          </w:tcPr>
          <w:p w14:paraId="5F58EC94" w14:textId="77777777" w:rsidR="009F3451" w:rsidRPr="007275DF" w:rsidRDefault="009F3451" w:rsidP="00D00DFE">
            <w:pPr>
              <w:pStyle w:val="TAC"/>
            </w:pPr>
          </w:p>
        </w:tc>
        <w:tc>
          <w:tcPr>
            <w:tcW w:w="1417" w:type="dxa"/>
            <w:tcBorders>
              <w:bottom w:val="single" w:sz="4" w:space="0" w:color="auto"/>
            </w:tcBorders>
            <w:vAlign w:val="center"/>
          </w:tcPr>
          <w:p w14:paraId="7178E385"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5BD6BE3" w14:textId="77777777" w:rsidR="009F3451" w:rsidRPr="007275DF" w:rsidRDefault="009F3451" w:rsidP="00D00DFE">
            <w:pPr>
              <w:pStyle w:val="TAC"/>
            </w:pPr>
            <w:r w:rsidRPr="007275DF">
              <w:t>CR2.1 TDD</w:t>
            </w:r>
          </w:p>
        </w:tc>
        <w:tc>
          <w:tcPr>
            <w:tcW w:w="1843" w:type="dxa"/>
            <w:gridSpan w:val="2"/>
          </w:tcPr>
          <w:p w14:paraId="0EE0C600" w14:textId="77777777" w:rsidR="009F3451" w:rsidRPr="007275DF" w:rsidRDefault="009F3451" w:rsidP="00D00DFE">
            <w:pPr>
              <w:pStyle w:val="TAC"/>
            </w:pPr>
            <w:r w:rsidRPr="007275DF">
              <w:rPr>
                <w:rFonts w:cs="v4.2.0"/>
                <w:bCs/>
                <w:lang w:eastAsia="zh-CN"/>
              </w:rPr>
              <w:t>CR.1.1 CCA</w:t>
            </w:r>
          </w:p>
        </w:tc>
        <w:tc>
          <w:tcPr>
            <w:tcW w:w="1701" w:type="dxa"/>
            <w:gridSpan w:val="2"/>
          </w:tcPr>
          <w:p w14:paraId="60189C01" w14:textId="77777777" w:rsidR="009F3451" w:rsidRPr="007275DF" w:rsidRDefault="009F3451" w:rsidP="00D00DFE">
            <w:pPr>
              <w:pStyle w:val="TAC"/>
            </w:pPr>
          </w:p>
        </w:tc>
      </w:tr>
      <w:tr w:rsidR="009F3451" w:rsidRPr="007275DF" w14:paraId="3B1BDAE5" w14:textId="77777777" w:rsidTr="00D00DFE">
        <w:trPr>
          <w:cantSplit/>
          <w:trHeight w:val="259"/>
        </w:trPr>
        <w:tc>
          <w:tcPr>
            <w:tcW w:w="919" w:type="dxa"/>
            <w:gridSpan w:val="2"/>
            <w:tcBorders>
              <w:left w:val="single" w:sz="4" w:space="0" w:color="auto"/>
              <w:bottom w:val="nil"/>
            </w:tcBorders>
          </w:tcPr>
          <w:p w14:paraId="625435A5" w14:textId="77777777" w:rsidR="009F3451" w:rsidRPr="007275DF" w:rsidRDefault="009F3451" w:rsidP="00D00DFE">
            <w:pPr>
              <w:pStyle w:val="TAL"/>
            </w:pPr>
            <w:r w:rsidRPr="007275DF">
              <w:t xml:space="preserve">SSB </w:t>
            </w:r>
          </w:p>
        </w:tc>
        <w:tc>
          <w:tcPr>
            <w:tcW w:w="919" w:type="dxa"/>
            <w:tcBorders>
              <w:left w:val="single" w:sz="4" w:space="0" w:color="auto"/>
              <w:bottom w:val="nil"/>
            </w:tcBorders>
          </w:tcPr>
          <w:p w14:paraId="539AD42E" w14:textId="77777777" w:rsidR="009F3451" w:rsidRPr="007275DF" w:rsidRDefault="009F3451" w:rsidP="00D00DFE">
            <w:pPr>
              <w:pStyle w:val="TAL"/>
            </w:pPr>
            <w:r w:rsidRPr="007275DF">
              <w:t xml:space="preserve">Semi- </w:t>
            </w:r>
          </w:p>
        </w:tc>
        <w:tc>
          <w:tcPr>
            <w:tcW w:w="709" w:type="dxa"/>
            <w:tcBorders>
              <w:bottom w:val="nil"/>
            </w:tcBorders>
          </w:tcPr>
          <w:p w14:paraId="75CACF5C" w14:textId="77777777" w:rsidR="009F3451" w:rsidRPr="007275DF" w:rsidRDefault="009F3451" w:rsidP="00D00DFE">
            <w:pPr>
              <w:pStyle w:val="TAC"/>
            </w:pPr>
          </w:p>
        </w:tc>
        <w:tc>
          <w:tcPr>
            <w:tcW w:w="1417" w:type="dxa"/>
            <w:tcBorders>
              <w:bottom w:val="single" w:sz="4" w:space="0" w:color="auto"/>
            </w:tcBorders>
            <w:vAlign w:val="center"/>
          </w:tcPr>
          <w:p w14:paraId="0081F6C9" w14:textId="77777777" w:rsidR="009F3451" w:rsidRPr="007275DF" w:rsidRDefault="009F3451" w:rsidP="00D00DF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14E521F6" w14:textId="77777777" w:rsidR="009F3451" w:rsidRPr="007275DF" w:rsidRDefault="009F3451" w:rsidP="00D00DFE">
            <w:pPr>
              <w:pStyle w:val="TAC"/>
              <w:rPr>
                <w:lang w:val="en-US"/>
              </w:rPr>
            </w:pPr>
            <w:r w:rsidRPr="007275DF">
              <w:rPr>
                <w:lang w:eastAsia="zh-CN"/>
              </w:rPr>
              <w:t>SSB.1 FR1</w:t>
            </w:r>
          </w:p>
        </w:tc>
        <w:tc>
          <w:tcPr>
            <w:tcW w:w="1843" w:type="dxa"/>
            <w:gridSpan w:val="2"/>
          </w:tcPr>
          <w:p w14:paraId="3554A2E6" w14:textId="77777777" w:rsidR="009F3451" w:rsidRPr="007275DF" w:rsidRDefault="009F3451" w:rsidP="00D00DFE">
            <w:pPr>
              <w:pStyle w:val="TAC"/>
            </w:pPr>
            <w:r w:rsidRPr="007275DF">
              <w:rPr>
                <w:rFonts w:cs="v4.2.0"/>
                <w:bCs/>
                <w:lang w:eastAsia="zh-CN"/>
              </w:rPr>
              <w:t>SSB.1 CCA</w:t>
            </w:r>
          </w:p>
        </w:tc>
        <w:tc>
          <w:tcPr>
            <w:tcW w:w="1701" w:type="dxa"/>
            <w:gridSpan w:val="2"/>
          </w:tcPr>
          <w:p w14:paraId="0AFA304E"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2467AE36" w14:textId="77777777" w:rsidTr="00D00DFE">
        <w:trPr>
          <w:cantSplit/>
          <w:trHeight w:val="232"/>
        </w:trPr>
        <w:tc>
          <w:tcPr>
            <w:tcW w:w="919" w:type="dxa"/>
            <w:gridSpan w:val="2"/>
            <w:tcBorders>
              <w:top w:val="nil"/>
              <w:left w:val="single" w:sz="4" w:space="0" w:color="auto"/>
              <w:bottom w:val="nil"/>
            </w:tcBorders>
          </w:tcPr>
          <w:p w14:paraId="36A94804" w14:textId="77777777" w:rsidR="009F3451" w:rsidRPr="007275DF" w:rsidRDefault="009F3451" w:rsidP="00D00DFE">
            <w:pPr>
              <w:pStyle w:val="TAL"/>
            </w:pPr>
            <w:r w:rsidRPr="007275DF">
              <w:t>parameters</w:t>
            </w:r>
          </w:p>
        </w:tc>
        <w:tc>
          <w:tcPr>
            <w:tcW w:w="919" w:type="dxa"/>
            <w:tcBorders>
              <w:top w:val="nil"/>
              <w:left w:val="single" w:sz="4" w:space="0" w:color="auto"/>
              <w:bottom w:val="nil"/>
            </w:tcBorders>
          </w:tcPr>
          <w:p w14:paraId="173C81E5" w14:textId="77777777" w:rsidR="009F3451" w:rsidRPr="007275DF" w:rsidRDefault="009F3451" w:rsidP="00D00DFE">
            <w:pPr>
              <w:pStyle w:val="TAL"/>
              <w:rPr>
                <w:vertAlign w:val="superscript"/>
              </w:rPr>
            </w:pPr>
            <w:r w:rsidRPr="007275DF">
              <w:t xml:space="preserve">static channel </w:t>
            </w:r>
            <w:r w:rsidRPr="007275DF">
              <w:rPr>
                <w:vertAlign w:val="superscript"/>
              </w:rPr>
              <w:t>Note 5,7</w:t>
            </w:r>
          </w:p>
        </w:tc>
        <w:tc>
          <w:tcPr>
            <w:tcW w:w="709" w:type="dxa"/>
            <w:tcBorders>
              <w:top w:val="nil"/>
              <w:bottom w:val="nil"/>
            </w:tcBorders>
          </w:tcPr>
          <w:p w14:paraId="074FE9C3" w14:textId="77777777" w:rsidR="009F3451" w:rsidRPr="007275DF" w:rsidRDefault="009F3451" w:rsidP="00D00DFE">
            <w:pPr>
              <w:pStyle w:val="TAC"/>
            </w:pPr>
          </w:p>
        </w:tc>
        <w:tc>
          <w:tcPr>
            <w:tcW w:w="1417" w:type="dxa"/>
            <w:tcBorders>
              <w:bottom w:val="single" w:sz="4" w:space="0" w:color="auto"/>
            </w:tcBorders>
            <w:vAlign w:val="center"/>
          </w:tcPr>
          <w:p w14:paraId="1FC7A0D4" w14:textId="77777777" w:rsidR="009F3451" w:rsidRPr="007275DF" w:rsidRDefault="009F3451" w:rsidP="00D00DF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4871A754" w14:textId="77777777" w:rsidR="009F3451" w:rsidRPr="007275DF" w:rsidRDefault="009F3451" w:rsidP="00D00DFE">
            <w:pPr>
              <w:pStyle w:val="TAC"/>
            </w:pPr>
            <w:r w:rsidRPr="007275DF">
              <w:rPr>
                <w:lang w:eastAsia="zh-CN"/>
              </w:rPr>
              <w:t>SSB.1 FR1</w:t>
            </w:r>
          </w:p>
        </w:tc>
        <w:tc>
          <w:tcPr>
            <w:tcW w:w="1843" w:type="dxa"/>
            <w:gridSpan w:val="2"/>
            <w:vAlign w:val="center"/>
          </w:tcPr>
          <w:p w14:paraId="4B2D11D7" w14:textId="77777777" w:rsidR="009F3451" w:rsidRPr="007275DF" w:rsidRDefault="009F3451" w:rsidP="00D00DFE">
            <w:pPr>
              <w:pStyle w:val="TAC"/>
            </w:pPr>
            <w:r w:rsidRPr="007275DF">
              <w:rPr>
                <w:rFonts w:cs="v4.2.0"/>
                <w:bCs/>
                <w:lang w:eastAsia="zh-CN"/>
              </w:rPr>
              <w:t>SSB.1 CCA</w:t>
            </w:r>
          </w:p>
        </w:tc>
        <w:tc>
          <w:tcPr>
            <w:tcW w:w="1701" w:type="dxa"/>
            <w:gridSpan w:val="2"/>
            <w:vAlign w:val="center"/>
          </w:tcPr>
          <w:p w14:paraId="1B123428"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624D739E" w14:textId="77777777" w:rsidTr="00D00DFE">
        <w:trPr>
          <w:cantSplit/>
          <w:trHeight w:val="232"/>
        </w:trPr>
        <w:tc>
          <w:tcPr>
            <w:tcW w:w="919" w:type="dxa"/>
            <w:gridSpan w:val="2"/>
            <w:tcBorders>
              <w:top w:val="nil"/>
              <w:left w:val="single" w:sz="4" w:space="0" w:color="auto"/>
              <w:bottom w:val="nil"/>
            </w:tcBorders>
          </w:tcPr>
          <w:p w14:paraId="389312A0" w14:textId="77777777" w:rsidR="009F3451" w:rsidRPr="007275DF" w:rsidRDefault="009F3451" w:rsidP="00D00DFE">
            <w:pPr>
              <w:pStyle w:val="TAL"/>
            </w:pPr>
          </w:p>
        </w:tc>
        <w:tc>
          <w:tcPr>
            <w:tcW w:w="919" w:type="dxa"/>
            <w:tcBorders>
              <w:top w:val="nil"/>
              <w:left w:val="single" w:sz="4" w:space="0" w:color="auto"/>
              <w:bottom w:val="single" w:sz="4" w:space="0" w:color="auto"/>
            </w:tcBorders>
          </w:tcPr>
          <w:p w14:paraId="7D3E6920" w14:textId="77777777" w:rsidR="009F3451" w:rsidRPr="007275DF" w:rsidRDefault="009F3451" w:rsidP="00D00DFE">
            <w:pPr>
              <w:pStyle w:val="TAL"/>
            </w:pPr>
          </w:p>
        </w:tc>
        <w:tc>
          <w:tcPr>
            <w:tcW w:w="709" w:type="dxa"/>
            <w:tcBorders>
              <w:top w:val="nil"/>
            </w:tcBorders>
          </w:tcPr>
          <w:p w14:paraId="5E53EB22" w14:textId="77777777" w:rsidR="009F3451" w:rsidRPr="007275DF" w:rsidRDefault="009F3451" w:rsidP="00D00DFE">
            <w:pPr>
              <w:pStyle w:val="TAC"/>
            </w:pPr>
          </w:p>
        </w:tc>
        <w:tc>
          <w:tcPr>
            <w:tcW w:w="1417" w:type="dxa"/>
            <w:tcBorders>
              <w:bottom w:val="single" w:sz="4" w:space="0" w:color="auto"/>
            </w:tcBorders>
            <w:vAlign w:val="center"/>
          </w:tcPr>
          <w:p w14:paraId="54705097" w14:textId="77777777" w:rsidR="009F3451" w:rsidRPr="007275DF" w:rsidRDefault="009F3451" w:rsidP="00D00DF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3D09781"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24512A39" w14:textId="77777777" w:rsidR="009F3451" w:rsidRPr="007275DF" w:rsidDel="008E3263" w:rsidRDefault="009F3451" w:rsidP="00D00DFE">
            <w:pPr>
              <w:pStyle w:val="TAC"/>
              <w:rPr>
                <w:lang w:eastAsia="zh-CN"/>
              </w:rPr>
            </w:pPr>
            <w:r w:rsidRPr="007275DF">
              <w:rPr>
                <w:rFonts w:cs="v4.2.0"/>
                <w:bCs/>
                <w:lang w:eastAsia="zh-CN"/>
              </w:rPr>
              <w:t>SSB.1 CCA</w:t>
            </w:r>
          </w:p>
        </w:tc>
        <w:tc>
          <w:tcPr>
            <w:tcW w:w="1701" w:type="dxa"/>
            <w:gridSpan w:val="2"/>
          </w:tcPr>
          <w:p w14:paraId="58CD9802"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24253CB3" w14:textId="77777777" w:rsidTr="00D00DFE">
        <w:trPr>
          <w:cantSplit/>
          <w:trHeight w:val="232"/>
        </w:trPr>
        <w:tc>
          <w:tcPr>
            <w:tcW w:w="919" w:type="dxa"/>
            <w:gridSpan w:val="2"/>
            <w:tcBorders>
              <w:top w:val="nil"/>
              <w:left w:val="single" w:sz="4" w:space="0" w:color="auto"/>
              <w:bottom w:val="nil"/>
            </w:tcBorders>
          </w:tcPr>
          <w:p w14:paraId="50596E02" w14:textId="77777777" w:rsidR="009F3451" w:rsidRPr="007275DF" w:rsidRDefault="009F3451" w:rsidP="00D00DFE">
            <w:pPr>
              <w:pStyle w:val="TAL"/>
            </w:pPr>
          </w:p>
        </w:tc>
        <w:tc>
          <w:tcPr>
            <w:tcW w:w="919" w:type="dxa"/>
            <w:tcBorders>
              <w:top w:val="single" w:sz="4" w:space="0" w:color="auto"/>
              <w:left w:val="single" w:sz="4" w:space="0" w:color="auto"/>
              <w:bottom w:val="nil"/>
            </w:tcBorders>
          </w:tcPr>
          <w:p w14:paraId="11DE1500" w14:textId="77777777" w:rsidR="009F3451" w:rsidRPr="007275DF" w:rsidRDefault="009F3451" w:rsidP="00D00DFE">
            <w:pPr>
              <w:pStyle w:val="TAL"/>
            </w:pPr>
            <w:r w:rsidRPr="007275DF">
              <w:t xml:space="preserve">Dynamic </w:t>
            </w:r>
          </w:p>
        </w:tc>
        <w:tc>
          <w:tcPr>
            <w:tcW w:w="709" w:type="dxa"/>
            <w:tcBorders>
              <w:bottom w:val="nil"/>
            </w:tcBorders>
          </w:tcPr>
          <w:p w14:paraId="0FD8656A" w14:textId="77777777" w:rsidR="009F3451" w:rsidRPr="007275DF" w:rsidRDefault="009F3451" w:rsidP="00D00DFE">
            <w:pPr>
              <w:pStyle w:val="TAC"/>
            </w:pPr>
          </w:p>
        </w:tc>
        <w:tc>
          <w:tcPr>
            <w:tcW w:w="1417" w:type="dxa"/>
            <w:tcBorders>
              <w:bottom w:val="single" w:sz="4" w:space="0" w:color="auto"/>
            </w:tcBorders>
            <w:vAlign w:val="center"/>
          </w:tcPr>
          <w:p w14:paraId="7BB740C3"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403C6DF4"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6952FFE2"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302F5D90"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0DA9579A" w14:textId="77777777" w:rsidTr="00D00DFE">
        <w:trPr>
          <w:cantSplit/>
          <w:trHeight w:val="232"/>
        </w:trPr>
        <w:tc>
          <w:tcPr>
            <w:tcW w:w="919" w:type="dxa"/>
            <w:gridSpan w:val="2"/>
            <w:tcBorders>
              <w:top w:val="nil"/>
              <w:left w:val="single" w:sz="4" w:space="0" w:color="auto"/>
              <w:bottom w:val="nil"/>
            </w:tcBorders>
          </w:tcPr>
          <w:p w14:paraId="43965B45" w14:textId="77777777" w:rsidR="009F3451" w:rsidRPr="007275DF" w:rsidRDefault="009F3451" w:rsidP="00D00DFE">
            <w:pPr>
              <w:pStyle w:val="TAL"/>
            </w:pPr>
          </w:p>
        </w:tc>
        <w:tc>
          <w:tcPr>
            <w:tcW w:w="919" w:type="dxa"/>
            <w:tcBorders>
              <w:top w:val="nil"/>
              <w:left w:val="single" w:sz="4" w:space="0" w:color="auto"/>
              <w:bottom w:val="nil"/>
            </w:tcBorders>
          </w:tcPr>
          <w:p w14:paraId="7A384167" w14:textId="77777777" w:rsidR="009F3451" w:rsidRPr="007275DF" w:rsidRDefault="009F3451" w:rsidP="00D00DFE">
            <w:pPr>
              <w:pStyle w:val="TAL"/>
            </w:pPr>
            <w:r w:rsidRPr="007275DF">
              <w:t>channel</w:t>
            </w:r>
          </w:p>
        </w:tc>
        <w:tc>
          <w:tcPr>
            <w:tcW w:w="709" w:type="dxa"/>
            <w:tcBorders>
              <w:top w:val="nil"/>
              <w:bottom w:val="nil"/>
            </w:tcBorders>
          </w:tcPr>
          <w:p w14:paraId="5B31F65E" w14:textId="77777777" w:rsidR="009F3451" w:rsidRPr="007275DF" w:rsidRDefault="009F3451" w:rsidP="00D00DFE">
            <w:pPr>
              <w:pStyle w:val="TAC"/>
            </w:pPr>
          </w:p>
        </w:tc>
        <w:tc>
          <w:tcPr>
            <w:tcW w:w="1417" w:type="dxa"/>
            <w:tcBorders>
              <w:bottom w:val="single" w:sz="4" w:space="0" w:color="auto"/>
            </w:tcBorders>
            <w:vAlign w:val="center"/>
          </w:tcPr>
          <w:p w14:paraId="26C547FF"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7967BEED"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1C147A45"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58A35965"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0DD9461B" w14:textId="77777777" w:rsidTr="00D00DFE">
        <w:trPr>
          <w:cantSplit/>
          <w:trHeight w:val="232"/>
        </w:trPr>
        <w:tc>
          <w:tcPr>
            <w:tcW w:w="919" w:type="dxa"/>
            <w:gridSpan w:val="2"/>
            <w:tcBorders>
              <w:top w:val="nil"/>
              <w:left w:val="single" w:sz="4" w:space="0" w:color="auto"/>
            </w:tcBorders>
          </w:tcPr>
          <w:p w14:paraId="3492759B" w14:textId="77777777" w:rsidR="009F3451" w:rsidRPr="007275DF" w:rsidRDefault="009F3451" w:rsidP="00D00DFE">
            <w:pPr>
              <w:pStyle w:val="TAL"/>
            </w:pPr>
          </w:p>
        </w:tc>
        <w:tc>
          <w:tcPr>
            <w:tcW w:w="919" w:type="dxa"/>
            <w:tcBorders>
              <w:top w:val="nil"/>
              <w:left w:val="single" w:sz="4" w:space="0" w:color="auto"/>
            </w:tcBorders>
          </w:tcPr>
          <w:p w14:paraId="71B679CC" w14:textId="77777777" w:rsidR="009F3451" w:rsidRPr="007275DF" w:rsidRDefault="009F3451" w:rsidP="00D00DFE">
            <w:pPr>
              <w:pStyle w:val="TAL"/>
              <w:rPr>
                <w:vertAlign w:val="superscript"/>
              </w:rPr>
            </w:pPr>
            <w:r w:rsidRPr="007275DF">
              <w:t xml:space="preserve">Access </w:t>
            </w:r>
            <w:r w:rsidRPr="007275DF">
              <w:rPr>
                <w:vertAlign w:val="superscript"/>
              </w:rPr>
              <w:t>Note 6,7</w:t>
            </w:r>
          </w:p>
        </w:tc>
        <w:tc>
          <w:tcPr>
            <w:tcW w:w="709" w:type="dxa"/>
            <w:tcBorders>
              <w:top w:val="nil"/>
            </w:tcBorders>
          </w:tcPr>
          <w:p w14:paraId="006B73AF" w14:textId="77777777" w:rsidR="009F3451" w:rsidRPr="007275DF" w:rsidRDefault="009F3451" w:rsidP="00D00DFE">
            <w:pPr>
              <w:pStyle w:val="TAC"/>
            </w:pPr>
          </w:p>
        </w:tc>
        <w:tc>
          <w:tcPr>
            <w:tcW w:w="1417" w:type="dxa"/>
            <w:tcBorders>
              <w:bottom w:val="single" w:sz="4" w:space="0" w:color="auto"/>
            </w:tcBorders>
            <w:vAlign w:val="center"/>
          </w:tcPr>
          <w:p w14:paraId="3541BBB2"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5CA5B35"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2F19C06E"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09F818BA"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17C07EC4" w14:textId="77777777" w:rsidTr="00D00DFE">
        <w:trPr>
          <w:cantSplit/>
          <w:trHeight w:val="232"/>
        </w:trPr>
        <w:tc>
          <w:tcPr>
            <w:tcW w:w="1838" w:type="dxa"/>
            <w:gridSpan w:val="3"/>
            <w:tcBorders>
              <w:left w:val="single" w:sz="4" w:space="0" w:color="auto"/>
            </w:tcBorders>
          </w:tcPr>
          <w:p w14:paraId="63632591" w14:textId="77777777" w:rsidR="009F3451" w:rsidRPr="007275DF" w:rsidRDefault="009F3451" w:rsidP="00D00DFE">
            <w:pPr>
              <w:pStyle w:val="TAL"/>
            </w:pPr>
            <w:r w:rsidRPr="007275DF">
              <w:t>DBT window configuration</w:t>
            </w:r>
          </w:p>
        </w:tc>
        <w:tc>
          <w:tcPr>
            <w:tcW w:w="709" w:type="dxa"/>
          </w:tcPr>
          <w:p w14:paraId="6DA50882" w14:textId="77777777" w:rsidR="009F3451" w:rsidRPr="007275DF" w:rsidRDefault="009F3451" w:rsidP="00D00DFE">
            <w:pPr>
              <w:pStyle w:val="TAC"/>
            </w:pPr>
          </w:p>
        </w:tc>
        <w:tc>
          <w:tcPr>
            <w:tcW w:w="1417" w:type="dxa"/>
            <w:tcBorders>
              <w:bottom w:val="single" w:sz="4" w:space="0" w:color="auto"/>
            </w:tcBorders>
            <w:vAlign w:val="center"/>
          </w:tcPr>
          <w:p w14:paraId="6F446573" w14:textId="77777777" w:rsidR="009F3451" w:rsidRPr="007275DF" w:rsidRDefault="009F3451" w:rsidP="00D00DFE">
            <w:pPr>
              <w:pStyle w:val="TAC"/>
            </w:pPr>
            <w:r w:rsidRPr="007275DF">
              <w:t>Config 1,2,3</w:t>
            </w:r>
          </w:p>
        </w:tc>
        <w:tc>
          <w:tcPr>
            <w:tcW w:w="1843" w:type="dxa"/>
            <w:gridSpan w:val="2"/>
            <w:tcBorders>
              <w:bottom w:val="single" w:sz="4" w:space="0" w:color="auto"/>
            </w:tcBorders>
            <w:vAlign w:val="center"/>
          </w:tcPr>
          <w:p w14:paraId="2DF4E14B" w14:textId="77777777" w:rsidR="009F3451" w:rsidRPr="007275DF" w:rsidRDefault="009F3451" w:rsidP="00D00DFE">
            <w:pPr>
              <w:pStyle w:val="TAC"/>
              <w:rPr>
                <w:lang w:eastAsia="zh-CN"/>
              </w:rPr>
            </w:pPr>
            <w:r w:rsidRPr="007275DF">
              <w:rPr>
                <w:lang w:val="en-US"/>
              </w:rPr>
              <w:t>Not Applicable</w:t>
            </w:r>
          </w:p>
        </w:tc>
        <w:tc>
          <w:tcPr>
            <w:tcW w:w="1843" w:type="dxa"/>
            <w:gridSpan w:val="2"/>
          </w:tcPr>
          <w:p w14:paraId="2673BF1B"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417745E0"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1C3CEEB6" w14:textId="77777777" w:rsidTr="00D00DFE">
        <w:trPr>
          <w:cantSplit/>
          <w:trHeight w:val="213"/>
        </w:trPr>
        <w:tc>
          <w:tcPr>
            <w:tcW w:w="1838" w:type="dxa"/>
            <w:gridSpan w:val="3"/>
            <w:tcBorders>
              <w:left w:val="single" w:sz="4" w:space="0" w:color="auto"/>
            </w:tcBorders>
          </w:tcPr>
          <w:p w14:paraId="4ECBD741" w14:textId="77777777" w:rsidR="009F3451" w:rsidRPr="007275DF" w:rsidRDefault="009F3451" w:rsidP="00D00DFE">
            <w:pPr>
              <w:pStyle w:val="TAL"/>
              <w:rPr>
                <w:bCs/>
              </w:rPr>
            </w:pPr>
            <w:r w:rsidRPr="007275DF">
              <w:t>SMTC configuration defined in A.3.11</w:t>
            </w:r>
          </w:p>
        </w:tc>
        <w:tc>
          <w:tcPr>
            <w:tcW w:w="709" w:type="dxa"/>
            <w:tcBorders>
              <w:bottom w:val="single" w:sz="4" w:space="0" w:color="auto"/>
            </w:tcBorders>
          </w:tcPr>
          <w:p w14:paraId="7D0DBF56" w14:textId="77777777" w:rsidR="009F3451" w:rsidRPr="007275DF" w:rsidRDefault="009F3451" w:rsidP="00D00DFE">
            <w:pPr>
              <w:pStyle w:val="TAC"/>
            </w:pPr>
          </w:p>
        </w:tc>
        <w:tc>
          <w:tcPr>
            <w:tcW w:w="1417" w:type="dxa"/>
            <w:tcBorders>
              <w:bottom w:val="single" w:sz="4" w:space="0" w:color="auto"/>
            </w:tcBorders>
            <w:vAlign w:val="center"/>
          </w:tcPr>
          <w:p w14:paraId="13724792"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2230734C" w14:textId="77777777" w:rsidR="009F3451" w:rsidRPr="007275DF" w:rsidRDefault="009F3451" w:rsidP="00D00DFE">
            <w:pPr>
              <w:pStyle w:val="TAC"/>
            </w:pPr>
            <w:r w:rsidRPr="007275DF">
              <w:t>SMTC.1</w:t>
            </w:r>
          </w:p>
        </w:tc>
        <w:tc>
          <w:tcPr>
            <w:tcW w:w="1843" w:type="dxa"/>
            <w:gridSpan w:val="2"/>
            <w:tcBorders>
              <w:bottom w:val="single" w:sz="4" w:space="0" w:color="auto"/>
            </w:tcBorders>
            <w:vAlign w:val="center"/>
          </w:tcPr>
          <w:p w14:paraId="37C3FA7C" w14:textId="77777777" w:rsidR="009F3451" w:rsidRPr="007275DF" w:rsidRDefault="009F3451" w:rsidP="00D00DFE">
            <w:pPr>
              <w:pStyle w:val="TAC"/>
            </w:pPr>
            <w:r w:rsidRPr="007275DF">
              <w:t>SMTC.1</w:t>
            </w:r>
          </w:p>
        </w:tc>
        <w:tc>
          <w:tcPr>
            <w:tcW w:w="1701" w:type="dxa"/>
            <w:gridSpan w:val="2"/>
            <w:tcBorders>
              <w:bottom w:val="single" w:sz="4" w:space="0" w:color="auto"/>
            </w:tcBorders>
            <w:vAlign w:val="center"/>
          </w:tcPr>
          <w:p w14:paraId="746D32A6" w14:textId="77777777" w:rsidR="009F3451" w:rsidRPr="007275DF" w:rsidRDefault="009F3451" w:rsidP="00D00DFE">
            <w:pPr>
              <w:pStyle w:val="TAC"/>
            </w:pPr>
            <w:r w:rsidRPr="007275DF">
              <w:t>SMTC.4</w:t>
            </w:r>
          </w:p>
        </w:tc>
      </w:tr>
      <w:tr w:rsidR="009F3451" w:rsidRPr="007275DF" w14:paraId="4C788D99" w14:textId="77777777" w:rsidTr="00D00DFE">
        <w:trPr>
          <w:cantSplit/>
          <w:trHeight w:val="193"/>
        </w:trPr>
        <w:tc>
          <w:tcPr>
            <w:tcW w:w="1838" w:type="dxa"/>
            <w:gridSpan w:val="3"/>
            <w:vMerge w:val="restart"/>
            <w:tcBorders>
              <w:left w:val="single" w:sz="4" w:space="0" w:color="auto"/>
            </w:tcBorders>
          </w:tcPr>
          <w:p w14:paraId="689E7EE0" w14:textId="77777777" w:rsidR="009F3451" w:rsidRPr="007275DF" w:rsidRDefault="009F3451" w:rsidP="00D00DFE">
            <w:pPr>
              <w:pStyle w:val="TAL"/>
              <w:rPr>
                <w:lang w:val="da-DK"/>
              </w:rPr>
            </w:pPr>
            <w:r w:rsidRPr="007275DF">
              <w:rPr>
                <w:lang w:val="da-DK"/>
              </w:rPr>
              <w:t>PDSCH/PDCCH subcarrier spacing</w:t>
            </w:r>
          </w:p>
        </w:tc>
        <w:tc>
          <w:tcPr>
            <w:tcW w:w="709" w:type="dxa"/>
            <w:vMerge w:val="restart"/>
          </w:tcPr>
          <w:p w14:paraId="23765183" w14:textId="77777777" w:rsidR="009F3451" w:rsidRPr="007275DF" w:rsidRDefault="009F3451" w:rsidP="00D00DFE">
            <w:pPr>
              <w:pStyle w:val="TAC"/>
              <w:rPr>
                <w:lang w:val="it-IT"/>
              </w:rPr>
            </w:pPr>
            <w:r w:rsidRPr="007275DF">
              <w:rPr>
                <w:lang w:val="it-IT"/>
              </w:rPr>
              <w:t>kHz</w:t>
            </w:r>
          </w:p>
        </w:tc>
        <w:tc>
          <w:tcPr>
            <w:tcW w:w="1417" w:type="dxa"/>
            <w:tcBorders>
              <w:bottom w:val="single" w:sz="4" w:space="0" w:color="auto"/>
            </w:tcBorders>
            <w:vAlign w:val="center"/>
          </w:tcPr>
          <w:p w14:paraId="0D21C4EB" w14:textId="77777777" w:rsidR="009F3451" w:rsidRPr="007275DF" w:rsidRDefault="009F3451" w:rsidP="00D00DF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638C12EE"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0FBF3112"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34CA35A3" w14:textId="77777777" w:rsidR="009F3451" w:rsidRPr="007275DF" w:rsidRDefault="009F3451" w:rsidP="00D00DFE">
            <w:pPr>
              <w:pStyle w:val="TAC"/>
              <w:rPr>
                <w:lang w:val="en-US"/>
              </w:rPr>
            </w:pPr>
            <w:r w:rsidRPr="007275DF">
              <w:rPr>
                <w:lang w:val="en-US"/>
              </w:rPr>
              <w:t>30</w:t>
            </w:r>
          </w:p>
        </w:tc>
      </w:tr>
      <w:tr w:rsidR="009F3451" w:rsidRPr="007275DF" w14:paraId="4957A4DD" w14:textId="77777777" w:rsidTr="00D00DFE">
        <w:trPr>
          <w:cantSplit/>
          <w:trHeight w:val="127"/>
        </w:trPr>
        <w:tc>
          <w:tcPr>
            <w:tcW w:w="1838" w:type="dxa"/>
            <w:gridSpan w:val="3"/>
            <w:vMerge/>
          </w:tcPr>
          <w:p w14:paraId="47DD0930" w14:textId="77777777" w:rsidR="009F3451" w:rsidRPr="007275DF" w:rsidRDefault="009F3451" w:rsidP="00D00DFE">
            <w:pPr>
              <w:pStyle w:val="TAL"/>
            </w:pPr>
          </w:p>
        </w:tc>
        <w:tc>
          <w:tcPr>
            <w:tcW w:w="709" w:type="dxa"/>
            <w:vMerge/>
          </w:tcPr>
          <w:p w14:paraId="05B651C7" w14:textId="77777777" w:rsidR="009F3451" w:rsidRPr="007275DF" w:rsidRDefault="009F3451" w:rsidP="00D00DFE">
            <w:pPr>
              <w:pStyle w:val="TAC"/>
              <w:rPr>
                <w:lang w:val="it-IT"/>
              </w:rPr>
            </w:pPr>
          </w:p>
        </w:tc>
        <w:tc>
          <w:tcPr>
            <w:tcW w:w="1417" w:type="dxa"/>
            <w:tcBorders>
              <w:bottom w:val="single" w:sz="4" w:space="0" w:color="auto"/>
            </w:tcBorders>
            <w:vAlign w:val="center"/>
          </w:tcPr>
          <w:p w14:paraId="3E6C02E1" w14:textId="77777777" w:rsidR="009F3451" w:rsidRPr="007275DF" w:rsidRDefault="009F3451" w:rsidP="00D00DF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50B7456F"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21EF890B"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7D693D0A" w14:textId="77777777" w:rsidR="009F3451" w:rsidRPr="007275DF" w:rsidRDefault="009F3451" w:rsidP="00D00DFE">
            <w:pPr>
              <w:pStyle w:val="TAC"/>
              <w:rPr>
                <w:lang w:val="en-US"/>
              </w:rPr>
            </w:pPr>
            <w:r w:rsidRPr="007275DF">
              <w:rPr>
                <w:lang w:val="en-US"/>
              </w:rPr>
              <w:t>30</w:t>
            </w:r>
          </w:p>
        </w:tc>
      </w:tr>
      <w:tr w:rsidR="009F3451" w:rsidRPr="007275DF" w14:paraId="0B722B8E" w14:textId="77777777" w:rsidTr="00D00DFE">
        <w:trPr>
          <w:cantSplit/>
          <w:trHeight w:val="127"/>
        </w:trPr>
        <w:tc>
          <w:tcPr>
            <w:tcW w:w="1838" w:type="dxa"/>
            <w:gridSpan w:val="3"/>
            <w:vMerge/>
          </w:tcPr>
          <w:p w14:paraId="425C926B" w14:textId="77777777" w:rsidR="009F3451" w:rsidRPr="007275DF" w:rsidRDefault="009F3451" w:rsidP="00D00DFE">
            <w:pPr>
              <w:pStyle w:val="TAL"/>
            </w:pPr>
          </w:p>
        </w:tc>
        <w:tc>
          <w:tcPr>
            <w:tcW w:w="709" w:type="dxa"/>
            <w:vMerge/>
          </w:tcPr>
          <w:p w14:paraId="7469EE6E" w14:textId="77777777" w:rsidR="009F3451" w:rsidRPr="007275DF" w:rsidRDefault="009F3451" w:rsidP="00D00DFE">
            <w:pPr>
              <w:pStyle w:val="TAC"/>
              <w:rPr>
                <w:lang w:val="it-IT"/>
              </w:rPr>
            </w:pPr>
          </w:p>
        </w:tc>
        <w:tc>
          <w:tcPr>
            <w:tcW w:w="1417" w:type="dxa"/>
            <w:tcBorders>
              <w:bottom w:val="single" w:sz="4" w:space="0" w:color="auto"/>
            </w:tcBorders>
            <w:vAlign w:val="center"/>
          </w:tcPr>
          <w:p w14:paraId="1EECF0D1"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02DF4956" w14:textId="77777777" w:rsidR="009F3451" w:rsidRPr="007275DF" w:rsidRDefault="009F3451" w:rsidP="00D00DFE">
            <w:pPr>
              <w:pStyle w:val="TAC"/>
              <w:rPr>
                <w:lang w:val="en-US"/>
              </w:rPr>
            </w:pPr>
            <w:r w:rsidRPr="007275DF">
              <w:rPr>
                <w:lang w:val="en-US"/>
              </w:rPr>
              <w:t>30</w:t>
            </w:r>
          </w:p>
        </w:tc>
        <w:tc>
          <w:tcPr>
            <w:tcW w:w="1843" w:type="dxa"/>
            <w:gridSpan w:val="2"/>
            <w:tcBorders>
              <w:bottom w:val="single" w:sz="4" w:space="0" w:color="auto"/>
            </w:tcBorders>
            <w:vAlign w:val="center"/>
          </w:tcPr>
          <w:p w14:paraId="4B0D1FB0"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1858CAA" w14:textId="77777777" w:rsidR="009F3451" w:rsidRPr="007275DF" w:rsidRDefault="009F3451" w:rsidP="00D00DFE">
            <w:pPr>
              <w:pStyle w:val="TAC"/>
              <w:rPr>
                <w:lang w:val="en-US"/>
              </w:rPr>
            </w:pPr>
            <w:r w:rsidRPr="007275DF">
              <w:rPr>
                <w:lang w:val="en-US"/>
              </w:rPr>
              <w:t>30</w:t>
            </w:r>
          </w:p>
        </w:tc>
      </w:tr>
      <w:tr w:rsidR="009F3451" w:rsidRPr="007275DF" w14:paraId="6D763BFF" w14:textId="77777777" w:rsidTr="00D00DFE">
        <w:trPr>
          <w:cantSplit/>
          <w:trHeight w:val="292"/>
        </w:trPr>
        <w:tc>
          <w:tcPr>
            <w:tcW w:w="1838" w:type="dxa"/>
            <w:gridSpan w:val="3"/>
            <w:tcBorders>
              <w:left w:val="single" w:sz="4" w:space="0" w:color="auto"/>
              <w:bottom w:val="single" w:sz="4" w:space="0" w:color="auto"/>
            </w:tcBorders>
          </w:tcPr>
          <w:p w14:paraId="35FD993D" w14:textId="77777777" w:rsidR="009F3451" w:rsidRPr="007275DF" w:rsidRDefault="009F3451" w:rsidP="00D00DFE">
            <w:pPr>
              <w:pStyle w:val="TAL"/>
              <w:rPr>
                <w:lang w:val="en-US"/>
              </w:rPr>
            </w:pPr>
            <w:r w:rsidRPr="007275DF">
              <w:rPr>
                <w:szCs w:val="16"/>
                <w:lang w:eastAsia="ja-JP"/>
              </w:rPr>
              <w:t>EPRE ratio of PSS to SSS</w:t>
            </w:r>
          </w:p>
        </w:tc>
        <w:tc>
          <w:tcPr>
            <w:tcW w:w="709" w:type="dxa"/>
            <w:tcBorders>
              <w:bottom w:val="single" w:sz="4" w:space="0" w:color="auto"/>
            </w:tcBorders>
          </w:tcPr>
          <w:p w14:paraId="5CEC8AE8" w14:textId="77777777" w:rsidR="009F3451" w:rsidRPr="007275DF" w:rsidRDefault="009F3451" w:rsidP="00D00DFE">
            <w:pPr>
              <w:pStyle w:val="TAC"/>
            </w:pPr>
          </w:p>
        </w:tc>
        <w:tc>
          <w:tcPr>
            <w:tcW w:w="1417" w:type="dxa"/>
            <w:vMerge w:val="restart"/>
            <w:vAlign w:val="center"/>
          </w:tcPr>
          <w:p w14:paraId="7999C6A3" w14:textId="77777777" w:rsidR="009F3451" w:rsidRPr="007275DF" w:rsidRDefault="009F3451" w:rsidP="00D00DFE">
            <w:pPr>
              <w:pStyle w:val="TAC"/>
            </w:pPr>
            <w:r w:rsidRPr="007275DF">
              <w:t>Config 1,2,3</w:t>
            </w:r>
          </w:p>
        </w:tc>
        <w:tc>
          <w:tcPr>
            <w:tcW w:w="1843" w:type="dxa"/>
            <w:gridSpan w:val="2"/>
            <w:vMerge w:val="restart"/>
            <w:vAlign w:val="center"/>
          </w:tcPr>
          <w:p w14:paraId="1B664BAF" w14:textId="77777777" w:rsidR="009F3451" w:rsidRPr="007275DF" w:rsidRDefault="009F3451" w:rsidP="00D00DFE">
            <w:pPr>
              <w:pStyle w:val="TAC"/>
              <w:rPr>
                <w:rFonts w:cs="v4.2.0"/>
              </w:rPr>
            </w:pPr>
            <w:r w:rsidRPr="007275DF">
              <w:rPr>
                <w:rFonts w:cs="v4.2.0"/>
              </w:rPr>
              <w:t>0</w:t>
            </w:r>
          </w:p>
        </w:tc>
        <w:tc>
          <w:tcPr>
            <w:tcW w:w="1843" w:type="dxa"/>
            <w:gridSpan w:val="2"/>
            <w:vMerge w:val="restart"/>
            <w:vAlign w:val="center"/>
          </w:tcPr>
          <w:p w14:paraId="3E7244C7" w14:textId="77777777" w:rsidR="009F3451" w:rsidRPr="007275DF" w:rsidRDefault="009F3451" w:rsidP="00D00DFE">
            <w:pPr>
              <w:pStyle w:val="TAC"/>
            </w:pPr>
            <w:r w:rsidRPr="007275DF">
              <w:t>0</w:t>
            </w:r>
          </w:p>
        </w:tc>
        <w:tc>
          <w:tcPr>
            <w:tcW w:w="1701" w:type="dxa"/>
            <w:gridSpan w:val="2"/>
            <w:vMerge w:val="restart"/>
            <w:vAlign w:val="center"/>
          </w:tcPr>
          <w:p w14:paraId="40C555B8" w14:textId="77777777" w:rsidR="009F3451" w:rsidRPr="007275DF" w:rsidRDefault="009F3451" w:rsidP="00D00DFE">
            <w:pPr>
              <w:pStyle w:val="TAC"/>
            </w:pPr>
            <w:r w:rsidRPr="007275DF">
              <w:t>0</w:t>
            </w:r>
          </w:p>
        </w:tc>
      </w:tr>
      <w:tr w:rsidR="009F3451" w:rsidRPr="007275DF" w14:paraId="1A178118" w14:textId="77777777" w:rsidTr="00D00DFE">
        <w:trPr>
          <w:cantSplit/>
          <w:trHeight w:val="292"/>
        </w:trPr>
        <w:tc>
          <w:tcPr>
            <w:tcW w:w="1838" w:type="dxa"/>
            <w:gridSpan w:val="3"/>
            <w:tcBorders>
              <w:left w:val="single" w:sz="4" w:space="0" w:color="auto"/>
              <w:bottom w:val="single" w:sz="4" w:space="0" w:color="auto"/>
            </w:tcBorders>
          </w:tcPr>
          <w:p w14:paraId="6BE8A2C4" w14:textId="77777777" w:rsidR="009F3451" w:rsidRPr="007275DF" w:rsidRDefault="009F3451" w:rsidP="00D00DFE">
            <w:pPr>
              <w:pStyle w:val="TAL"/>
              <w:rPr>
                <w:lang w:val="en-US"/>
              </w:rPr>
            </w:pPr>
            <w:r w:rsidRPr="007275DF">
              <w:rPr>
                <w:szCs w:val="16"/>
                <w:lang w:eastAsia="ja-JP"/>
              </w:rPr>
              <w:t>EPRE ratio of PBCH DMRS to SSS</w:t>
            </w:r>
          </w:p>
        </w:tc>
        <w:tc>
          <w:tcPr>
            <w:tcW w:w="709" w:type="dxa"/>
            <w:tcBorders>
              <w:bottom w:val="single" w:sz="4" w:space="0" w:color="auto"/>
            </w:tcBorders>
          </w:tcPr>
          <w:p w14:paraId="56B9203A" w14:textId="77777777" w:rsidR="009F3451" w:rsidRPr="007275DF" w:rsidRDefault="009F3451" w:rsidP="00D00DFE">
            <w:pPr>
              <w:pStyle w:val="TAC"/>
            </w:pPr>
          </w:p>
        </w:tc>
        <w:tc>
          <w:tcPr>
            <w:tcW w:w="1417" w:type="dxa"/>
            <w:vMerge/>
          </w:tcPr>
          <w:p w14:paraId="171647FC" w14:textId="77777777" w:rsidR="009F3451" w:rsidRPr="007275DF" w:rsidRDefault="009F3451" w:rsidP="00D00DFE">
            <w:pPr>
              <w:pStyle w:val="TAC"/>
            </w:pPr>
          </w:p>
        </w:tc>
        <w:tc>
          <w:tcPr>
            <w:tcW w:w="1843" w:type="dxa"/>
            <w:gridSpan w:val="2"/>
            <w:vMerge/>
          </w:tcPr>
          <w:p w14:paraId="4CD44C23" w14:textId="77777777" w:rsidR="009F3451" w:rsidRPr="007275DF" w:rsidRDefault="009F3451" w:rsidP="00D00DFE">
            <w:pPr>
              <w:pStyle w:val="TAC"/>
              <w:rPr>
                <w:rFonts w:cs="v4.2.0"/>
              </w:rPr>
            </w:pPr>
          </w:p>
        </w:tc>
        <w:tc>
          <w:tcPr>
            <w:tcW w:w="1843" w:type="dxa"/>
            <w:gridSpan w:val="2"/>
            <w:vMerge/>
          </w:tcPr>
          <w:p w14:paraId="0779C065" w14:textId="77777777" w:rsidR="009F3451" w:rsidRPr="007275DF" w:rsidRDefault="009F3451" w:rsidP="00D00DFE">
            <w:pPr>
              <w:pStyle w:val="TAC"/>
            </w:pPr>
          </w:p>
        </w:tc>
        <w:tc>
          <w:tcPr>
            <w:tcW w:w="1701" w:type="dxa"/>
            <w:gridSpan w:val="2"/>
            <w:vMerge/>
          </w:tcPr>
          <w:p w14:paraId="64D6A8D3" w14:textId="77777777" w:rsidR="009F3451" w:rsidRPr="007275DF" w:rsidRDefault="009F3451" w:rsidP="00D00DFE">
            <w:pPr>
              <w:pStyle w:val="TAC"/>
            </w:pPr>
          </w:p>
        </w:tc>
      </w:tr>
      <w:tr w:rsidR="009F3451" w:rsidRPr="007275DF" w14:paraId="04020121" w14:textId="77777777" w:rsidTr="00D00DFE">
        <w:trPr>
          <w:cantSplit/>
          <w:trHeight w:val="292"/>
        </w:trPr>
        <w:tc>
          <w:tcPr>
            <w:tcW w:w="1838" w:type="dxa"/>
            <w:gridSpan w:val="3"/>
            <w:tcBorders>
              <w:left w:val="single" w:sz="4" w:space="0" w:color="auto"/>
              <w:bottom w:val="single" w:sz="4" w:space="0" w:color="auto"/>
            </w:tcBorders>
          </w:tcPr>
          <w:p w14:paraId="12C0326A" w14:textId="77777777" w:rsidR="009F3451" w:rsidRPr="007275DF" w:rsidRDefault="009F3451" w:rsidP="00D00DFE">
            <w:pPr>
              <w:pStyle w:val="TAL"/>
              <w:rPr>
                <w:lang w:val="en-US"/>
              </w:rPr>
            </w:pPr>
            <w:r w:rsidRPr="007275DF">
              <w:rPr>
                <w:szCs w:val="16"/>
                <w:lang w:eastAsia="ja-JP"/>
              </w:rPr>
              <w:t>EPRE ratio of PBCH to PBCH DMRS</w:t>
            </w:r>
          </w:p>
        </w:tc>
        <w:tc>
          <w:tcPr>
            <w:tcW w:w="709" w:type="dxa"/>
            <w:tcBorders>
              <w:bottom w:val="single" w:sz="4" w:space="0" w:color="auto"/>
            </w:tcBorders>
          </w:tcPr>
          <w:p w14:paraId="725AC4ED" w14:textId="77777777" w:rsidR="009F3451" w:rsidRPr="007275DF" w:rsidRDefault="009F3451" w:rsidP="00D00DFE">
            <w:pPr>
              <w:pStyle w:val="TAC"/>
            </w:pPr>
          </w:p>
        </w:tc>
        <w:tc>
          <w:tcPr>
            <w:tcW w:w="1417" w:type="dxa"/>
            <w:vMerge/>
          </w:tcPr>
          <w:p w14:paraId="1F41AFAF" w14:textId="77777777" w:rsidR="009F3451" w:rsidRPr="007275DF" w:rsidRDefault="009F3451" w:rsidP="00D00DFE">
            <w:pPr>
              <w:pStyle w:val="TAC"/>
            </w:pPr>
          </w:p>
        </w:tc>
        <w:tc>
          <w:tcPr>
            <w:tcW w:w="1843" w:type="dxa"/>
            <w:gridSpan w:val="2"/>
            <w:vMerge/>
          </w:tcPr>
          <w:p w14:paraId="35FDA285" w14:textId="77777777" w:rsidR="009F3451" w:rsidRPr="007275DF" w:rsidRDefault="009F3451" w:rsidP="00D00DFE">
            <w:pPr>
              <w:pStyle w:val="TAC"/>
              <w:rPr>
                <w:rFonts w:cs="v4.2.0"/>
              </w:rPr>
            </w:pPr>
          </w:p>
        </w:tc>
        <w:tc>
          <w:tcPr>
            <w:tcW w:w="1843" w:type="dxa"/>
            <w:gridSpan w:val="2"/>
            <w:vMerge/>
          </w:tcPr>
          <w:p w14:paraId="5E5088E7" w14:textId="77777777" w:rsidR="009F3451" w:rsidRPr="007275DF" w:rsidRDefault="009F3451" w:rsidP="00D00DFE">
            <w:pPr>
              <w:pStyle w:val="TAC"/>
            </w:pPr>
          </w:p>
        </w:tc>
        <w:tc>
          <w:tcPr>
            <w:tcW w:w="1701" w:type="dxa"/>
            <w:gridSpan w:val="2"/>
            <w:vMerge/>
          </w:tcPr>
          <w:p w14:paraId="52A0F5C9" w14:textId="77777777" w:rsidR="009F3451" w:rsidRPr="007275DF" w:rsidRDefault="009F3451" w:rsidP="00D00DFE">
            <w:pPr>
              <w:pStyle w:val="TAC"/>
            </w:pPr>
          </w:p>
        </w:tc>
      </w:tr>
      <w:tr w:rsidR="009F3451" w:rsidRPr="007275DF" w14:paraId="56BAAFF5" w14:textId="77777777" w:rsidTr="00D00DFE">
        <w:trPr>
          <w:cantSplit/>
          <w:trHeight w:val="292"/>
        </w:trPr>
        <w:tc>
          <w:tcPr>
            <w:tcW w:w="1838" w:type="dxa"/>
            <w:gridSpan w:val="3"/>
            <w:tcBorders>
              <w:left w:val="single" w:sz="4" w:space="0" w:color="auto"/>
              <w:bottom w:val="single" w:sz="4" w:space="0" w:color="auto"/>
            </w:tcBorders>
          </w:tcPr>
          <w:p w14:paraId="5BF2120C" w14:textId="77777777" w:rsidR="009F3451" w:rsidRPr="007275DF" w:rsidRDefault="009F3451" w:rsidP="00D00DFE">
            <w:pPr>
              <w:pStyle w:val="TAL"/>
              <w:rPr>
                <w:lang w:val="en-US"/>
              </w:rPr>
            </w:pPr>
            <w:r w:rsidRPr="007275DF">
              <w:rPr>
                <w:szCs w:val="16"/>
                <w:lang w:eastAsia="ja-JP"/>
              </w:rPr>
              <w:t>EPRE ratio of PDCCH DMRS to SSS</w:t>
            </w:r>
          </w:p>
        </w:tc>
        <w:tc>
          <w:tcPr>
            <w:tcW w:w="709" w:type="dxa"/>
            <w:tcBorders>
              <w:bottom w:val="single" w:sz="4" w:space="0" w:color="auto"/>
            </w:tcBorders>
          </w:tcPr>
          <w:p w14:paraId="70AB4600" w14:textId="77777777" w:rsidR="009F3451" w:rsidRPr="007275DF" w:rsidRDefault="009F3451" w:rsidP="00D00DFE">
            <w:pPr>
              <w:pStyle w:val="TAC"/>
            </w:pPr>
          </w:p>
        </w:tc>
        <w:tc>
          <w:tcPr>
            <w:tcW w:w="1417" w:type="dxa"/>
            <w:vMerge/>
          </w:tcPr>
          <w:p w14:paraId="75A96090" w14:textId="77777777" w:rsidR="009F3451" w:rsidRPr="007275DF" w:rsidRDefault="009F3451" w:rsidP="00D00DFE">
            <w:pPr>
              <w:pStyle w:val="TAC"/>
            </w:pPr>
          </w:p>
        </w:tc>
        <w:tc>
          <w:tcPr>
            <w:tcW w:w="1843" w:type="dxa"/>
            <w:gridSpan w:val="2"/>
            <w:vMerge/>
          </w:tcPr>
          <w:p w14:paraId="7DEA6A2C" w14:textId="77777777" w:rsidR="009F3451" w:rsidRPr="007275DF" w:rsidRDefault="009F3451" w:rsidP="00D00DFE">
            <w:pPr>
              <w:pStyle w:val="TAC"/>
              <w:rPr>
                <w:rFonts w:cs="v4.2.0"/>
              </w:rPr>
            </w:pPr>
          </w:p>
        </w:tc>
        <w:tc>
          <w:tcPr>
            <w:tcW w:w="1843" w:type="dxa"/>
            <w:gridSpan w:val="2"/>
            <w:vMerge/>
          </w:tcPr>
          <w:p w14:paraId="24F80F8D" w14:textId="77777777" w:rsidR="009F3451" w:rsidRPr="007275DF" w:rsidRDefault="009F3451" w:rsidP="00D00DFE">
            <w:pPr>
              <w:pStyle w:val="TAC"/>
            </w:pPr>
          </w:p>
        </w:tc>
        <w:tc>
          <w:tcPr>
            <w:tcW w:w="1701" w:type="dxa"/>
            <w:gridSpan w:val="2"/>
            <w:vMerge/>
          </w:tcPr>
          <w:p w14:paraId="5B79478C" w14:textId="77777777" w:rsidR="009F3451" w:rsidRPr="007275DF" w:rsidRDefault="009F3451" w:rsidP="00D00DFE">
            <w:pPr>
              <w:pStyle w:val="TAC"/>
            </w:pPr>
          </w:p>
        </w:tc>
      </w:tr>
      <w:tr w:rsidR="009F3451" w:rsidRPr="007275DF" w14:paraId="33511867" w14:textId="77777777" w:rsidTr="00D00DFE">
        <w:trPr>
          <w:cantSplit/>
          <w:trHeight w:val="292"/>
        </w:trPr>
        <w:tc>
          <w:tcPr>
            <w:tcW w:w="1838" w:type="dxa"/>
            <w:gridSpan w:val="3"/>
            <w:tcBorders>
              <w:left w:val="single" w:sz="4" w:space="0" w:color="auto"/>
              <w:bottom w:val="single" w:sz="4" w:space="0" w:color="auto"/>
            </w:tcBorders>
          </w:tcPr>
          <w:p w14:paraId="52FD2BA2" w14:textId="77777777" w:rsidR="009F3451" w:rsidRPr="007275DF" w:rsidRDefault="009F3451" w:rsidP="00D00DFE">
            <w:pPr>
              <w:pStyle w:val="TAL"/>
              <w:rPr>
                <w:lang w:val="en-US"/>
              </w:rPr>
            </w:pPr>
            <w:r w:rsidRPr="007275DF">
              <w:rPr>
                <w:szCs w:val="16"/>
                <w:lang w:eastAsia="ja-JP"/>
              </w:rPr>
              <w:t>EPRE ratio of PDCCH to PDCCH DMRS</w:t>
            </w:r>
          </w:p>
        </w:tc>
        <w:tc>
          <w:tcPr>
            <w:tcW w:w="709" w:type="dxa"/>
            <w:tcBorders>
              <w:bottom w:val="single" w:sz="4" w:space="0" w:color="auto"/>
            </w:tcBorders>
          </w:tcPr>
          <w:p w14:paraId="557FD9B1" w14:textId="77777777" w:rsidR="009F3451" w:rsidRPr="007275DF" w:rsidRDefault="009F3451" w:rsidP="00D00DFE">
            <w:pPr>
              <w:pStyle w:val="TAC"/>
            </w:pPr>
          </w:p>
        </w:tc>
        <w:tc>
          <w:tcPr>
            <w:tcW w:w="1417" w:type="dxa"/>
            <w:vMerge/>
          </w:tcPr>
          <w:p w14:paraId="24CF2E19" w14:textId="77777777" w:rsidR="009F3451" w:rsidRPr="007275DF" w:rsidRDefault="009F3451" w:rsidP="00D00DFE">
            <w:pPr>
              <w:pStyle w:val="TAC"/>
            </w:pPr>
          </w:p>
        </w:tc>
        <w:tc>
          <w:tcPr>
            <w:tcW w:w="1843" w:type="dxa"/>
            <w:gridSpan w:val="2"/>
            <w:vMerge/>
          </w:tcPr>
          <w:p w14:paraId="3B2843E8" w14:textId="77777777" w:rsidR="009F3451" w:rsidRPr="007275DF" w:rsidRDefault="009F3451" w:rsidP="00D00DFE">
            <w:pPr>
              <w:pStyle w:val="TAC"/>
              <w:rPr>
                <w:rFonts w:cs="v4.2.0"/>
              </w:rPr>
            </w:pPr>
          </w:p>
        </w:tc>
        <w:tc>
          <w:tcPr>
            <w:tcW w:w="1843" w:type="dxa"/>
            <w:gridSpan w:val="2"/>
            <w:vMerge/>
          </w:tcPr>
          <w:p w14:paraId="12C1F86C" w14:textId="77777777" w:rsidR="009F3451" w:rsidRPr="007275DF" w:rsidRDefault="009F3451" w:rsidP="00D00DFE">
            <w:pPr>
              <w:pStyle w:val="TAC"/>
            </w:pPr>
          </w:p>
        </w:tc>
        <w:tc>
          <w:tcPr>
            <w:tcW w:w="1701" w:type="dxa"/>
            <w:gridSpan w:val="2"/>
            <w:vMerge/>
          </w:tcPr>
          <w:p w14:paraId="3663F23E" w14:textId="77777777" w:rsidR="009F3451" w:rsidRPr="007275DF" w:rsidRDefault="009F3451" w:rsidP="00D00DFE">
            <w:pPr>
              <w:pStyle w:val="TAC"/>
            </w:pPr>
          </w:p>
        </w:tc>
      </w:tr>
      <w:tr w:rsidR="009F3451" w:rsidRPr="007275DF" w14:paraId="70B991BA" w14:textId="77777777" w:rsidTr="00D00DFE">
        <w:trPr>
          <w:cantSplit/>
          <w:trHeight w:val="292"/>
        </w:trPr>
        <w:tc>
          <w:tcPr>
            <w:tcW w:w="1838" w:type="dxa"/>
            <w:gridSpan w:val="3"/>
            <w:tcBorders>
              <w:left w:val="single" w:sz="4" w:space="0" w:color="auto"/>
              <w:bottom w:val="single" w:sz="4" w:space="0" w:color="auto"/>
            </w:tcBorders>
          </w:tcPr>
          <w:p w14:paraId="49220621"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3951EA3E" w14:textId="77777777" w:rsidR="009F3451" w:rsidRPr="007275DF" w:rsidRDefault="009F3451" w:rsidP="00D00DFE">
            <w:pPr>
              <w:pStyle w:val="TAC"/>
            </w:pPr>
          </w:p>
        </w:tc>
        <w:tc>
          <w:tcPr>
            <w:tcW w:w="1417" w:type="dxa"/>
            <w:vMerge/>
          </w:tcPr>
          <w:p w14:paraId="16942697" w14:textId="77777777" w:rsidR="009F3451" w:rsidRPr="007275DF" w:rsidRDefault="009F3451" w:rsidP="00D00DFE">
            <w:pPr>
              <w:pStyle w:val="TAC"/>
            </w:pPr>
          </w:p>
        </w:tc>
        <w:tc>
          <w:tcPr>
            <w:tcW w:w="1843" w:type="dxa"/>
            <w:gridSpan w:val="2"/>
            <w:vMerge/>
          </w:tcPr>
          <w:p w14:paraId="4C992F12" w14:textId="77777777" w:rsidR="009F3451" w:rsidRPr="007275DF" w:rsidRDefault="009F3451" w:rsidP="00D00DFE">
            <w:pPr>
              <w:pStyle w:val="TAC"/>
              <w:rPr>
                <w:rFonts w:cs="v4.2.0"/>
              </w:rPr>
            </w:pPr>
          </w:p>
        </w:tc>
        <w:tc>
          <w:tcPr>
            <w:tcW w:w="1843" w:type="dxa"/>
            <w:gridSpan w:val="2"/>
            <w:vMerge/>
          </w:tcPr>
          <w:p w14:paraId="2BAF9291" w14:textId="77777777" w:rsidR="009F3451" w:rsidRPr="007275DF" w:rsidRDefault="009F3451" w:rsidP="00D00DFE">
            <w:pPr>
              <w:pStyle w:val="TAC"/>
            </w:pPr>
          </w:p>
        </w:tc>
        <w:tc>
          <w:tcPr>
            <w:tcW w:w="1701" w:type="dxa"/>
            <w:gridSpan w:val="2"/>
            <w:vMerge/>
          </w:tcPr>
          <w:p w14:paraId="09969407" w14:textId="77777777" w:rsidR="009F3451" w:rsidRPr="007275DF" w:rsidRDefault="009F3451" w:rsidP="00D00DFE">
            <w:pPr>
              <w:pStyle w:val="TAC"/>
            </w:pPr>
          </w:p>
        </w:tc>
      </w:tr>
      <w:tr w:rsidR="009F3451" w:rsidRPr="007275DF" w14:paraId="19062C65" w14:textId="77777777" w:rsidTr="00D00DFE">
        <w:trPr>
          <w:cantSplit/>
          <w:trHeight w:val="292"/>
        </w:trPr>
        <w:tc>
          <w:tcPr>
            <w:tcW w:w="1838" w:type="dxa"/>
            <w:gridSpan w:val="3"/>
            <w:tcBorders>
              <w:left w:val="single" w:sz="4" w:space="0" w:color="auto"/>
              <w:bottom w:val="single" w:sz="4" w:space="0" w:color="auto"/>
            </w:tcBorders>
          </w:tcPr>
          <w:p w14:paraId="1A188DD3"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3B0597DE" w14:textId="77777777" w:rsidR="009F3451" w:rsidRPr="007275DF" w:rsidRDefault="009F3451" w:rsidP="00D00DFE">
            <w:pPr>
              <w:pStyle w:val="TAC"/>
            </w:pPr>
          </w:p>
        </w:tc>
        <w:tc>
          <w:tcPr>
            <w:tcW w:w="1417" w:type="dxa"/>
            <w:vMerge/>
          </w:tcPr>
          <w:p w14:paraId="609FECAC" w14:textId="77777777" w:rsidR="009F3451" w:rsidRPr="007275DF" w:rsidRDefault="009F3451" w:rsidP="00D00DFE">
            <w:pPr>
              <w:pStyle w:val="TAC"/>
            </w:pPr>
          </w:p>
        </w:tc>
        <w:tc>
          <w:tcPr>
            <w:tcW w:w="1843" w:type="dxa"/>
            <w:gridSpan w:val="2"/>
            <w:vMerge/>
          </w:tcPr>
          <w:p w14:paraId="72477832" w14:textId="77777777" w:rsidR="009F3451" w:rsidRPr="007275DF" w:rsidRDefault="009F3451" w:rsidP="00D00DFE">
            <w:pPr>
              <w:pStyle w:val="TAC"/>
              <w:rPr>
                <w:rFonts w:cs="v4.2.0"/>
              </w:rPr>
            </w:pPr>
          </w:p>
        </w:tc>
        <w:tc>
          <w:tcPr>
            <w:tcW w:w="1843" w:type="dxa"/>
            <w:gridSpan w:val="2"/>
            <w:vMerge/>
          </w:tcPr>
          <w:p w14:paraId="3ADAFDB7" w14:textId="77777777" w:rsidR="009F3451" w:rsidRPr="007275DF" w:rsidRDefault="009F3451" w:rsidP="00D00DFE">
            <w:pPr>
              <w:pStyle w:val="TAC"/>
            </w:pPr>
          </w:p>
        </w:tc>
        <w:tc>
          <w:tcPr>
            <w:tcW w:w="1701" w:type="dxa"/>
            <w:gridSpan w:val="2"/>
            <w:vMerge/>
          </w:tcPr>
          <w:p w14:paraId="7E443084" w14:textId="77777777" w:rsidR="009F3451" w:rsidRPr="007275DF" w:rsidRDefault="009F3451" w:rsidP="00D00DFE">
            <w:pPr>
              <w:pStyle w:val="TAC"/>
            </w:pPr>
          </w:p>
        </w:tc>
      </w:tr>
      <w:tr w:rsidR="009F3451" w:rsidRPr="007275DF" w14:paraId="3C539412" w14:textId="77777777" w:rsidTr="00D00DFE">
        <w:trPr>
          <w:cantSplit/>
          <w:trHeight w:val="43"/>
        </w:trPr>
        <w:tc>
          <w:tcPr>
            <w:tcW w:w="1838" w:type="dxa"/>
            <w:gridSpan w:val="3"/>
            <w:tcBorders>
              <w:left w:val="single" w:sz="4" w:space="0" w:color="auto"/>
              <w:bottom w:val="single" w:sz="4" w:space="0" w:color="auto"/>
            </w:tcBorders>
          </w:tcPr>
          <w:p w14:paraId="1CE1DCA9" w14:textId="77777777" w:rsidR="009F3451" w:rsidRPr="007275DF" w:rsidRDefault="009F3451" w:rsidP="00D00DF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1FDAFB31" w14:textId="77777777" w:rsidR="009F3451" w:rsidRPr="007275DF" w:rsidRDefault="009F3451" w:rsidP="00D00DFE">
            <w:pPr>
              <w:pStyle w:val="TAC"/>
            </w:pPr>
          </w:p>
        </w:tc>
        <w:tc>
          <w:tcPr>
            <w:tcW w:w="1417" w:type="dxa"/>
            <w:vMerge/>
          </w:tcPr>
          <w:p w14:paraId="2EE33854" w14:textId="77777777" w:rsidR="009F3451" w:rsidRPr="007275DF" w:rsidRDefault="009F3451" w:rsidP="00D00DFE">
            <w:pPr>
              <w:pStyle w:val="TAC"/>
            </w:pPr>
          </w:p>
        </w:tc>
        <w:tc>
          <w:tcPr>
            <w:tcW w:w="1843" w:type="dxa"/>
            <w:gridSpan w:val="2"/>
            <w:vMerge/>
          </w:tcPr>
          <w:p w14:paraId="5DF4CAD3" w14:textId="77777777" w:rsidR="009F3451" w:rsidRPr="007275DF" w:rsidRDefault="009F3451" w:rsidP="00D00DFE">
            <w:pPr>
              <w:pStyle w:val="TAC"/>
              <w:rPr>
                <w:rFonts w:cs="v4.2.0"/>
              </w:rPr>
            </w:pPr>
          </w:p>
        </w:tc>
        <w:tc>
          <w:tcPr>
            <w:tcW w:w="1843" w:type="dxa"/>
            <w:gridSpan w:val="2"/>
            <w:vMerge/>
          </w:tcPr>
          <w:p w14:paraId="1315F877" w14:textId="77777777" w:rsidR="009F3451" w:rsidRPr="007275DF" w:rsidRDefault="009F3451" w:rsidP="00D00DFE">
            <w:pPr>
              <w:pStyle w:val="TAC"/>
            </w:pPr>
          </w:p>
        </w:tc>
        <w:tc>
          <w:tcPr>
            <w:tcW w:w="1701" w:type="dxa"/>
            <w:gridSpan w:val="2"/>
            <w:vMerge/>
          </w:tcPr>
          <w:p w14:paraId="4CE9B1B7" w14:textId="77777777" w:rsidR="009F3451" w:rsidRPr="007275DF" w:rsidRDefault="009F3451" w:rsidP="00D00DFE">
            <w:pPr>
              <w:pStyle w:val="TAC"/>
            </w:pPr>
          </w:p>
        </w:tc>
      </w:tr>
      <w:tr w:rsidR="009F3451" w:rsidRPr="007275DF" w14:paraId="577F29BB" w14:textId="77777777" w:rsidTr="00D00DFE">
        <w:trPr>
          <w:cantSplit/>
          <w:trHeight w:val="292"/>
        </w:trPr>
        <w:tc>
          <w:tcPr>
            <w:tcW w:w="1838" w:type="dxa"/>
            <w:gridSpan w:val="3"/>
            <w:tcBorders>
              <w:left w:val="single" w:sz="4" w:space="0" w:color="auto"/>
              <w:bottom w:val="single" w:sz="4" w:space="0" w:color="auto"/>
            </w:tcBorders>
          </w:tcPr>
          <w:p w14:paraId="6D64412A" w14:textId="77777777" w:rsidR="009F3451" w:rsidRPr="007275DF" w:rsidRDefault="009F3451" w:rsidP="00D00DFE">
            <w:pPr>
              <w:pStyle w:val="TAL"/>
              <w:rPr>
                <w:bCs/>
              </w:rPr>
            </w:pPr>
            <w:r w:rsidRPr="007275DF">
              <w:rPr>
                <w:bCs/>
              </w:rPr>
              <w:t>EPRE ratio of OCNG to OCNG DMRS (Note 1)</w:t>
            </w:r>
          </w:p>
        </w:tc>
        <w:tc>
          <w:tcPr>
            <w:tcW w:w="709" w:type="dxa"/>
            <w:tcBorders>
              <w:bottom w:val="single" w:sz="4" w:space="0" w:color="auto"/>
            </w:tcBorders>
          </w:tcPr>
          <w:p w14:paraId="3A24E52A" w14:textId="77777777" w:rsidR="009F3451" w:rsidRPr="007275DF" w:rsidRDefault="009F3451" w:rsidP="00D00DFE">
            <w:pPr>
              <w:pStyle w:val="TAC"/>
            </w:pPr>
          </w:p>
        </w:tc>
        <w:tc>
          <w:tcPr>
            <w:tcW w:w="1417" w:type="dxa"/>
            <w:vMerge/>
          </w:tcPr>
          <w:p w14:paraId="34784E4E" w14:textId="77777777" w:rsidR="009F3451" w:rsidRPr="007275DF" w:rsidRDefault="009F3451" w:rsidP="00D00DFE">
            <w:pPr>
              <w:pStyle w:val="TAC"/>
            </w:pPr>
          </w:p>
        </w:tc>
        <w:tc>
          <w:tcPr>
            <w:tcW w:w="1843" w:type="dxa"/>
            <w:gridSpan w:val="2"/>
            <w:vMerge/>
          </w:tcPr>
          <w:p w14:paraId="0660DC35" w14:textId="77777777" w:rsidR="009F3451" w:rsidRPr="007275DF" w:rsidRDefault="009F3451" w:rsidP="00D00DFE">
            <w:pPr>
              <w:pStyle w:val="TAC"/>
              <w:rPr>
                <w:rFonts w:cs="v4.2.0"/>
              </w:rPr>
            </w:pPr>
          </w:p>
        </w:tc>
        <w:tc>
          <w:tcPr>
            <w:tcW w:w="1843" w:type="dxa"/>
            <w:gridSpan w:val="2"/>
            <w:vMerge/>
          </w:tcPr>
          <w:p w14:paraId="4CEC96E0" w14:textId="77777777" w:rsidR="009F3451" w:rsidRPr="007275DF" w:rsidRDefault="009F3451" w:rsidP="00D00DFE">
            <w:pPr>
              <w:pStyle w:val="TAC"/>
            </w:pPr>
          </w:p>
        </w:tc>
        <w:tc>
          <w:tcPr>
            <w:tcW w:w="1701" w:type="dxa"/>
            <w:gridSpan w:val="2"/>
            <w:vMerge/>
          </w:tcPr>
          <w:p w14:paraId="2B64DD01" w14:textId="77777777" w:rsidR="009F3451" w:rsidRPr="007275DF" w:rsidRDefault="009F3451" w:rsidP="00D00DFE">
            <w:pPr>
              <w:pStyle w:val="TAC"/>
            </w:pPr>
          </w:p>
        </w:tc>
      </w:tr>
      <w:tr w:rsidR="009F3451" w:rsidRPr="007275DF" w14:paraId="174086F9" w14:textId="77777777" w:rsidTr="00D00DFE">
        <w:trPr>
          <w:cantSplit/>
          <w:trHeight w:val="150"/>
        </w:trPr>
        <w:tc>
          <w:tcPr>
            <w:tcW w:w="1838" w:type="dxa"/>
            <w:gridSpan w:val="3"/>
          </w:tcPr>
          <w:p w14:paraId="4470D7E1" w14:textId="77777777" w:rsidR="009F3451" w:rsidRPr="007275DF" w:rsidRDefault="009F3451" w:rsidP="00D00DFE">
            <w:pPr>
              <w:pStyle w:val="TAL"/>
            </w:pPr>
            <w:r w:rsidRPr="00E42453">
              <w:rPr>
                <w:rFonts w:eastAsia="Calibri"/>
                <w:position w:val="-12"/>
                <w:szCs w:val="22"/>
                <w:lang w:val="en-US"/>
              </w:rPr>
              <w:object w:dxaOrig="405" w:dyaOrig="345" w14:anchorId="42BCF140">
                <v:shape id="_x0000_i1105" type="#_x0000_t75" style="width:21.75pt;height:14.25pt" o:ole="" fillcolor="window">
                  <v:imagedata r:id="rId23" o:title=""/>
                </v:shape>
                <o:OLEObject Type="Embed" ProgID="Equation.3" ShapeID="_x0000_i1105" DrawAspect="Content" ObjectID="_1706336251" r:id="rId106"/>
              </w:object>
            </w:r>
            <w:r w:rsidRPr="007275DF">
              <w:rPr>
                <w:vertAlign w:val="superscript"/>
                <w:lang w:val="en-US"/>
              </w:rPr>
              <w:t>Note2</w:t>
            </w:r>
          </w:p>
        </w:tc>
        <w:tc>
          <w:tcPr>
            <w:tcW w:w="709" w:type="dxa"/>
          </w:tcPr>
          <w:p w14:paraId="3816B0A0" w14:textId="77777777" w:rsidR="009F3451" w:rsidRPr="007275DF" w:rsidRDefault="009F3451" w:rsidP="00D00DFE">
            <w:pPr>
              <w:pStyle w:val="TAC"/>
            </w:pPr>
            <w:r w:rsidRPr="007275DF">
              <w:t>dBm/15kHz</w:t>
            </w:r>
          </w:p>
        </w:tc>
        <w:tc>
          <w:tcPr>
            <w:tcW w:w="1417" w:type="dxa"/>
          </w:tcPr>
          <w:p w14:paraId="5982B474" w14:textId="77777777" w:rsidR="009F3451" w:rsidRPr="007275DF" w:rsidRDefault="009F3451" w:rsidP="00D00DFE">
            <w:pPr>
              <w:pStyle w:val="TAC"/>
            </w:pPr>
            <w:r w:rsidRPr="007275DF">
              <w:t>Config 1,2,3</w:t>
            </w:r>
          </w:p>
        </w:tc>
        <w:tc>
          <w:tcPr>
            <w:tcW w:w="1843" w:type="dxa"/>
            <w:gridSpan w:val="2"/>
          </w:tcPr>
          <w:p w14:paraId="0651A72D" w14:textId="77777777" w:rsidR="009F3451" w:rsidRPr="007275DF" w:rsidRDefault="009F3451" w:rsidP="00D00DFE">
            <w:pPr>
              <w:pStyle w:val="TAC"/>
            </w:pPr>
            <w:r w:rsidRPr="007275DF">
              <w:t>-98</w:t>
            </w:r>
          </w:p>
        </w:tc>
        <w:tc>
          <w:tcPr>
            <w:tcW w:w="1843" w:type="dxa"/>
            <w:gridSpan w:val="2"/>
          </w:tcPr>
          <w:p w14:paraId="05872572" w14:textId="77777777" w:rsidR="009F3451" w:rsidRPr="007275DF" w:rsidRDefault="009F3451" w:rsidP="00D00DFE">
            <w:pPr>
              <w:pStyle w:val="TAC"/>
            </w:pPr>
            <w:del w:id="1191" w:author="Author">
              <w:r w:rsidRPr="007275DF" w:rsidDel="00366442">
                <w:delText>[</w:delText>
              </w:r>
            </w:del>
            <w:r w:rsidRPr="007275DF">
              <w:t>-104</w:t>
            </w:r>
            <w:del w:id="1192" w:author="Author">
              <w:r w:rsidRPr="007275DF" w:rsidDel="00366442">
                <w:delText>]</w:delText>
              </w:r>
            </w:del>
          </w:p>
        </w:tc>
        <w:tc>
          <w:tcPr>
            <w:tcW w:w="1701" w:type="dxa"/>
            <w:gridSpan w:val="2"/>
          </w:tcPr>
          <w:p w14:paraId="2CB42D74" w14:textId="77777777" w:rsidR="009F3451" w:rsidRPr="007275DF" w:rsidRDefault="009F3451" w:rsidP="00D00DFE">
            <w:pPr>
              <w:pStyle w:val="TAC"/>
            </w:pPr>
            <w:del w:id="1193" w:author="Author">
              <w:r w:rsidRPr="007275DF" w:rsidDel="00366442">
                <w:delText>[</w:delText>
              </w:r>
            </w:del>
            <w:r w:rsidRPr="007275DF">
              <w:t>-104</w:t>
            </w:r>
            <w:del w:id="1194" w:author="Author">
              <w:r w:rsidRPr="007275DF" w:rsidDel="00366442">
                <w:delText>]</w:delText>
              </w:r>
            </w:del>
          </w:p>
        </w:tc>
      </w:tr>
      <w:tr w:rsidR="009F3451" w:rsidRPr="007275DF" w14:paraId="0C428A87" w14:textId="77777777" w:rsidTr="00D00DFE">
        <w:trPr>
          <w:cantSplit/>
          <w:trHeight w:val="150"/>
        </w:trPr>
        <w:tc>
          <w:tcPr>
            <w:tcW w:w="1838" w:type="dxa"/>
            <w:gridSpan w:val="3"/>
            <w:vMerge w:val="restart"/>
          </w:tcPr>
          <w:p w14:paraId="2186AB0B" w14:textId="77777777" w:rsidR="009F3451" w:rsidRPr="007275DF" w:rsidRDefault="009F3451" w:rsidP="00D00DFE">
            <w:pPr>
              <w:pStyle w:val="TAL"/>
            </w:pPr>
            <w:r w:rsidRPr="00E42453">
              <w:rPr>
                <w:rFonts w:eastAsia="Calibri"/>
                <w:position w:val="-12"/>
                <w:szCs w:val="22"/>
                <w:lang w:val="en-US"/>
              </w:rPr>
              <w:object w:dxaOrig="405" w:dyaOrig="345" w14:anchorId="657FEC54">
                <v:shape id="_x0000_i1106" type="#_x0000_t75" style="width:21.75pt;height:14.25pt" o:ole="" fillcolor="window">
                  <v:imagedata r:id="rId23" o:title=""/>
                </v:shape>
                <o:OLEObject Type="Embed" ProgID="Equation.3" ShapeID="_x0000_i1106" DrawAspect="Content" ObjectID="_1706336252" r:id="rId107"/>
              </w:object>
            </w:r>
            <w:r w:rsidRPr="007275DF">
              <w:rPr>
                <w:vertAlign w:val="superscript"/>
                <w:lang w:val="en-US"/>
              </w:rPr>
              <w:t>Note2</w:t>
            </w:r>
          </w:p>
        </w:tc>
        <w:tc>
          <w:tcPr>
            <w:tcW w:w="709" w:type="dxa"/>
            <w:vMerge w:val="restart"/>
          </w:tcPr>
          <w:p w14:paraId="465C7B65" w14:textId="77777777" w:rsidR="009F3451" w:rsidRPr="007275DF" w:rsidRDefault="009F3451" w:rsidP="00D00DFE">
            <w:pPr>
              <w:pStyle w:val="TAC"/>
            </w:pPr>
            <w:r w:rsidRPr="007275DF">
              <w:t>dBm/SCS</w:t>
            </w:r>
          </w:p>
        </w:tc>
        <w:tc>
          <w:tcPr>
            <w:tcW w:w="1417" w:type="dxa"/>
          </w:tcPr>
          <w:p w14:paraId="64F6A695"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1843" w:type="dxa"/>
            <w:gridSpan w:val="2"/>
          </w:tcPr>
          <w:p w14:paraId="65619A9D" w14:textId="77777777" w:rsidR="009F3451" w:rsidRPr="007275DF" w:rsidRDefault="009F3451" w:rsidP="00D00DFE">
            <w:pPr>
              <w:pStyle w:val="TAC"/>
            </w:pPr>
            <w:r w:rsidRPr="007275DF">
              <w:t>-98</w:t>
            </w:r>
          </w:p>
        </w:tc>
        <w:tc>
          <w:tcPr>
            <w:tcW w:w="1843" w:type="dxa"/>
            <w:gridSpan w:val="2"/>
          </w:tcPr>
          <w:p w14:paraId="6C7555DE" w14:textId="77777777" w:rsidR="009F3451" w:rsidRPr="007275DF" w:rsidRDefault="009F3451" w:rsidP="00D00DFE">
            <w:pPr>
              <w:pStyle w:val="TAC"/>
            </w:pPr>
            <w:del w:id="1195" w:author="Author">
              <w:r w:rsidRPr="007275DF" w:rsidDel="00366442">
                <w:delText>[</w:delText>
              </w:r>
            </w:del>
            <w:r w:rsidRPr="007275DF">
              <w:t>-101</w:t>
            </w:r>
            <w:del w:id="1196" w:author="Author">
              <w:r w:rsidRPr="007275DF" w:rsidDel="00366442">
                <w:delText>]</w:delText>
              </w:r>
            </w:del>
          </w:p>
        </w:tc>
        <w:tc>
          <w:tcPr>
            <w:tcW w:w="1701" w:type="dxa"/>
            <w:gridSpan w:val="2"/>
          </w:tcPr>
          <w:p w14:paraId="6C6C27DF" w14:textId="77777777" w:rsidR="009F3451" w:rsidRPr="007275DF" w:rsidRDefault="009F3451" w:rsidP="00D00DFE">
            <w:pPr>
              <w:pStyle w:val="TAC"/>
            </w:pPr>
            <w:del w:id="1197" w:author="Author">
              <w:r w:rsidRPr="007275DF" w:rsidDel="00366442">
                <w:delText>[</w:delText>
              </w:r>
            </w:del>
            <w:r w:rsidRPr="007275DF">
              <w:t>-101</w:t>
            </w:r>
            <w:del w:id="1198" w:author="Author">
              <w:r w:rsidRPr="007275DF" w:rsidDel="00366442">
                <w:delText>]</w:delText>
              </w:r>
            </w:del>
          </w:p>
        </w:tc>
      </w:tr>
      <w:tr w:rsidR="009F3451" w:rsidRPr="007275DF" w14:paraId="1D0D67C1" w14:textId="77777777" w:rsidTr="00D00DFE">
        <w:trPr>
          <w:cantSplit/>
          <w:trHeight w:val="150"/>
        </w:trPr>
        <w:tc>
          <w:tcPr>
            <w:tcW w:w="1838" w:type="dxa"/>
            <w:gridSpan w:val="3"/>
            <w:vMerge/>
          </w:tcPr>
          <w:p w14:paraId="6FC921E6" w14:textId="77777777" w:rsidR="009F3451" w:rsidRPr="007275DF" w:rsidRDefault="009F3451" w:rsidP="00D00DFE">
            <w:pPr>
              <w:pStyle w:val="TAL"/>
            </w:pPr>
          </w:p>
        </w:tc>
        <w:tc>
          <w:tcPr>
            <w:tcW w:w="709" w:type="dxa"/>
            <w:vMerge/>
          </w:tcPr>
          <w:p w14:paraId="122671FD" w14:textId="77777777" w:rsidR="009F3451" w:rsidRPr="007275DF" w:rsidRDefault="009F3451" w:rsidP="00D00DFE">
            <w:pPr>
              <w:pStyle w:val="TAC"/>
            </w:pPr>
          </w:p>
        </w:tc>
        <w:tc>
          <w:tcPr>
            <w:tcW w:w="1417" w:type="dxa"/>
          </w:tcPr>
          <w:p w14:paraId="67EFAD15"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1843" w:type="dxa"/>
            <w:gridSpan w:val="2"/>
          </w:tcPr>
          <w:p w14:paraId="70CFE4FA" w14:textId="77777777" w:rsidR="009F3451" w:rsidRPr="007275DF" w:rsidRDefault="009F3451" w:rsidP="00D00DFE">
            <w:pPr>
              <w:pStyle w:val="TAC"/>
            </w:pPr>
            <w:r w:rsidRPr="007275DF">
              <w:t>-95</w:t>
            </w:r>
          </w:p>
        </w:tc>
        <w:tc>
          <w:tcPr>
            <w:tcW w:w="1843" w:type="dxa"/>
            <w:gridSpan w:val="2"/>
          </w:tcPr>
          <w:p w14:paraId="72904FAA" w14:textId="77777777" w:rsidR="009F3451" w:rsidRPr="007275DF" w:rsidRDefault="009F3451" w:rsidP="00D00DFE">
            <w:pPr>
              <w:pStyle w:val="TAC"/>
            </w:pPr>
            <w:del w:id="1199" w:author="Author">
              <w:r w:rsidRPr="007275DF" w:rsidDel="00366442">
                <w:delText>[</w:delText>
              </w:r>
            </w:del>
            <w:r w:rsidRPr="007275DF">
              <w:t>-101</w:t>
            </w:r>
            <w:del w:id="1200" w:author="Author">
              <w:r w:rsidRPr="007275DF" w:rsidDel="00366442">
                <w:delText>]</w:delText>
              </w:r>
            </w:del>
          </w:p>
        </w:tc>
        <w:tc>
          <w:tcPr>
            <w:tcW w:w="1701" w:type="dxa"/>
            <w:gridSpan w:val="2"/>
          </w:tcPr>
          <w:p w14:paraId="254D2EE9" w14:textId="77777777" w:rsidR="009F3451" w:rsidRPr="007275DF" w:rsidRDefault="009F3451" w:rsidP="00D00DFE">
            <w:pPr>
              <w:pStyle w:val="TAC"/>
            </w:pPr>
            <w:del w:id="1201" w:author="Author">
              <w:r w:rsidRPr="007275DF" w:rsidDel="00366442">
                <w:delText>[</w:delText>
              </w:r>
            </w:del>
            <w:r w:rsidRPr="007275DF">
              <w:t>-101</w:t>
            </w:r>
            <w:del w:id="1202" w:author="Author">
              <w:r w:rsidRPr="007275DF" w:rsidDel="00366442">
                <w:delText>]</w:delText>
              </w:r>
            </w:del>
          </w:p>
        </w:tc>
      </w:tr>
      <w:tr w:rsidR="009F3451" w:rsidRPr="007275DF" w14:paraId="76F06A6F" w14:textId="77777777" w:rsidTr="00D00DFE">
        <w:trPr>
          <w:cantSplit/>
          <w:trHeight w:val="92"/>
        </w:trPr>
        <w:tc>
          <w:tcPr>
            <w:tcW w:w="1838" w:type="dxa"/>
            <w:gridSpan w:val="3"/>
            <w:vMerge w:val="restart"/>
          </w:tcPr>
          <w:p w14:paraId="2652190D"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09" w:type="dxa"/>
            <w:vMerge w:val="restart"/>
          </w:tcPr>
          <w:p w14:paraId="3697DB91" w14:textId="77777777" w:rsidR="009F3451" w:rsidRPr="007275DF" w:rsidRDefault="009F3451" w:rsidP="00D00DFE">
            <w:pPr>
              <w:pStyle w:val="TAC"/>
            </w:pPr>
            <w:r w:rsidRPr="007275DF">
              <w:t>dBm/SCS</w:t>
            </w:r>
          </w:p>
        </w:tc>
        <w:tc>
          <w:tcPr>
            <w:tcW w:w="1417" w:type="dxa"/>
          </w:tcPr>
          <w:p w14:paraId="7ACF2D54"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851" w:type="dxa"/>
          </w:tcPr>
          <w:p w14:paraId="790ADFAE" w14:textId="77777777" w:rsidR="009F3451" w:rsidRPr="007275DF" w:rsidRDefault="009F3451" w:rsidP="00D00DFE">
            <w:pPr>
              <w:pStyle w:val="TAC"/>
            </w:pPr>
            <w:r w:rsidRPr="007275DF">
              <w:t>-94</w:t>
            </w:r>
          </w:p>
        </w:tc>
        <w:tc>
          <w:tcPr>
            <w:tcW w:w="992" w:type="dxa"/>
          </w:tcPr>
          <w:p w14:paraId="31341344" w14:textId="77777777" w:rsidR="009F3451" w:rsidRPr="007275DF" w:rsidRDefault="009F3451" w:rsidP="00D00DFE">
            <w:pPr>
              <w:pStyle w:val="TAC"/>
            </w:pPr>
            <w:r w:rsidRPr="007275DF">
              <w:t>-94</w:t>
            </w:r>
          </w:p>
        </w:tc>
        <w:tc>
          <w:tcPr>
            <w:tcW w:w="851" w:type="dxa"/>
          </w:tcPr>
          <w:p w14:paraId="35D3F7B0" w14:textId="77777777" w:rsidR="009F3451" w:rsidRPr="007275DF" w:rsidRDefault="009F3451" w:rsidP="00D00DFE">
            <w:pPr>
              <w:pStyle w:val="TAC"/>
            </w:pPr>
            <w:r w:rsidRPr="007275DF">
              <w:t>-91</w:t>
            </w:r>
          </w:p>
        </w:tc>
        <w:tc>
          <w:tcPr>
            <w:tcW w:w="992" w:type="dxa"/>
          </w:tcPr>
          <w:p w14:paraId="1FD1E891" w14:textId="77777777" w:rsidR="009F3451" w:rsidRPr="007275DF" w:rsidRDefault="009F3451" w:rsidP="00D00DFE">
            <w:pPr>
              <w:pStyle w:val="TAC"/>
            </w:pPr>
            <w:r w:rsidRPr="007275DF">
              <w:t>-91</w:t>
            </w:r>
          </w:p>
        </w:tc>
        <w:tc>
          <w:tcPr>
            <w:tcW w:w="850" w:type="dxa"/>
          </w:tcPr>
          <w:p w14:paraId="52D3BD0B" w14:textId="77777777" w:rsidR="009F3451" w:rsidRPr="007275DF" w:rsidRDefault="009F3451" w:rsidP="00D00DFE">
            <w:pPr>
              <w:pStyle w:val="TAC"/>
            </w:pPr>
            <w:r w:rsidRPr="007275DF">
              <w:t>-Infinity</w:t>
            </w:r>
          </w:p>
        </w:tc>
        <w:tc>
          <w:tcPr>
            <w:tcW w:w="851" w:type="dxa"/>
          </w:tcPr>
          <w:p w14:paraId="20083BF2" w14:textId="77777777" w:rsidR="009F3451" w:rsidRPr="007275DF" w:rsidRDefault="009F3451" w:rsidP="00D00DFE">
            <w:pPr>
              <w:pStyle w:val="TAC"/>
            </w:pPr>
            <w:r w:rsidRPr="007275DF">
              <w:t>-88</w:t>
            </w:r>
          </w:p>
        </w:tc>
      </w:tr>
      <w:tr w:rsidR="009F3451" w:rsidRPr="007275DF" w14:paraId="323319D7" w14:textId="77777777" w:rsidTr="00D00DFE">
        <w:trPr>
          <w:cantSplit/>
          <w:trHeight w:val="92"/>
        </w:trPr>
        <w:tc>
          <w:tcPr>
            <w:tcW w:w="1838" w:type="dxa"/>
            <w:gridSpan w:val="3"/>
            <w:vMerge/>
          </w:tcPr>
          <w:p w14:paraId="00301505" w14:textId="77777777" w:rsidR="009F3451" w:rsidRPr="007275DF" w:rsidRDefault="009F3451" w:rsidP="00D00DFE">
            <w:pPr>
              <w:pStyle w:val="TAL"/>
            </w:pPr>
          </w:p>
        </w:tc>
        <w:tc>
          <w:tcPr>
            <w:tcW w:w="709" w:type="dxa"/>
            <w:vMerge/>
          </w:tcPr>
          <w:p w14:paraId="4FA31B7C" w14:textId="77777777" w:rsidR="009F3451" w:rsidRPr="007275DF" w:rsidRDefault="009F3451" w:rsidP="00D00DFE">
            <w:pPr>
              <w:pStyle w:val="TAC"/>
            </w:pPr>
          </w:p>
        </w:tc>
        <w:tc>
          <w:tcPr>
            <w:tcW w:w="1417" w:type="dxa"/>
          </w:tcPr>
          <w:p w14:paraId="3F624681"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851" w:type="dxa"/>
          </w:tcPr>
          <w:p w14:paraId="38379EA7" w14:textId="77777777" w:rsidR="009F3451" w:rsidRPr="007275DF" w:rsidRDefault="009F3451" w:rsidP="00D00DFE">
            <w:pPr>
              <w:pStyle w:val="TAC"/>
            </w:pPr>
            <w:r w:rsidRPr="007275DF">
              <w:t>-91</w:t>
            </w:r>
          </w:p>
        </w:tc>
        <w:tc>
          <w:tcPr>
            <w:tcW w:w="992" w:type="dxa"/>
          </w:tcPr>
          <w:p w14:paraId="48CE33B3" w14:textId="77777777" w:rsidR="009F3451" w:rsidRPr="007275DF" w:rsidRDefault="009F3451" w:rsidP="00D00DFE">
            <w:pPr>
              <w:pStyle w:val="TAC"/>
            </w:pPr>
            <w:r w:rsidRPr="007275DF">
              <w:t>-91</w:t>
            </w:r>
          </w:p>
        </w:tc>
        <w:tc>
          <w:tcPr>
            <w:tcW w:w="851" w:type="dxa"/>
          </w:tcPr>
          <w:p w14:paraId="29A23B5C" w14:textId="77777777" w:rsidR="009F3451" w:rsidRPr="007275DF" w:rsidRDefault="009F3451" w:rsidP="00D00DFE">
            <w:pPr>
              <w:pStyle w:val="TAC"/>
            </w:pPr>
            <w:r w:rsidRPr="007275DF">
              <w:t>-91</w:t>
            </w:r>
          </w:p>
        </w:tc>
        <w:tc>
          <w:tcPr>
            <w:tcW w:w="992" w:type="dxa"/>
          </w:tcPr>
          <w:p w14:paraId="4FCC1063" w14:textId="77777777" w:rsidR="009F3451" w:rsidRPr="007275DF" w:rsidRDefault="009F3451" w:rsidP="00D00DFE">
            <w:pPr>
              <w:pStyle w:val="TAC"/>
            </w:pPr>
            <w:r w:rsidRPr="007275DF">
              <w:t>-91</w:t>
            </w:r>
          </w:p>
        </w:tc>
        <w:tc>
          <w:tcPr>
            <w:tcW w:w="850" w:type="dxa"/>
          </w:tcPr>
          <w:p w14:paraId="629D893E" w14:textId="77777777" w:rsidR="009F3451" w:rsidRPr="007275DF" w:rsidRDefault="009F3451" w:rsidP="00D00DFE">
            <w:pPr>
              <w:pStyle w:val="TAC"/>
            </w:pPr>
            <w:r w:rsidRPr="007275DF">
              <w:t>-Infinity</w:t>
            </w:r>
          </w:p>
        </w:tc>
        <w:tc>
          <w:tcPr>
            <w:tcW w:w="851" w:type="dxa"/>
          </w:tcPr>
          <w:p w14:paraId="50A70336" w14:textId="77777777" w:rsidR="009F3451" w:rsidRPr="007275DF" w:rsidRDefault="009F3451" w:rsidP="00D00DFE">
            <w:pPr>
              <w:pStyle w:val="TAC"/>
            </w:pPr>
            <w:r w:rsidRPr="007275DF">
              <w:t>-88</w:t>
            </w:r>
          </w:p>
        </w:tc>
      </w:tr>
      <w:tr w:rsidR="009F3451" w:rsidRPr="007275DF" w14:paraId="59BDE853" w14:textId="77777777" w:rsidTr="00D00DFE">
        <w:trPr>
          <w:cantSplit/>
          <w:trHeight w:val="94"/>
        </w:trPr>
        <w:tc>
          <w:tcPr>
            <w:tcW w:w="1838" w:type="dxa"/>
            <w:gridSpan w:val="3"/>
          </w:tcPr>
          <w:p w14:paraId="6D73242B" w14:textId="77777777" w:rsidR="009F3451" w:rsidRPr="007275DF" w:rsidRDefault="009F3451" w:rsidP="00D00DFE">
            <w:pPr>
              <w:pStyle w:val="TAL"/>
            </w:pPr>
            <w:r w:rsidRPr="00E42453">
              <w:rPr>
                <w:position w:val="-12"/>
              </w:rPr>
              <w:object w:dxaOrig="620" w:dyaOrig="380" w14:anchorId="779A48AD">
                <v:shape id="_x0000_i1107" type="#_x0000_t75" style="width:21.75pt;height:14.25pt" o:ole="" fillcolor="window">
                  <v:imagedata r:id="rId26" o:title=""/>
                </v:shape>
                <o:OLEObject Type="Embed" ProgID="Equation.3" ShapeID="_x0000_i1107" DrawAspect="Content" ObjectID="_1706336253" r:id="rId108"/>
              </w:object>
            </w:r>
          </w:p>
        </w:tc>
        <w:tc>
          <w:tcPr>
            <w:tcW w:w="709" w:type="dxa"/>
          </w:tcPr>
          <w:p w14:paraId="753F885E" w14:textId="77777777" w:rsidR="009F3451" w:rsidRPr="007275DF" w:rsidRDefault="009F3451" w:rsidP="00D00DFE">
            <w:pPr>
              <w:pStyle w:val="TAC"/>
            </w:pPr>
            <w:r w:rsidRPr="007275DF">
              <w:t>dB</w:t>
            </w:r>
          </w:p>
        </w:tc>
        <w:tc>
          <w:tcPr>
            <w:tcW w:w="1417" w:type="dxa"/>
          </w:tcPr>
          <w:p w14:paraId="215F7D01" w14:textId="77777777" w:rsidR="009F3451" w:rsidRPr="007275DF" w:rsidRDefault="009F3451" w:rsidP="00D00DFE">
            <w:pPr>
              <w:pStyle w:val="TAC"/>
            </w:pPr>
            <w:r w:rsidRPr="007275DF">
              <w:t>Config 1,2</w:t>
            </w:r>
          </w:p>
        </w:tc>
        <w:tc>
          <w:tcPr>
            <w:tcW w:w="851" w:type="dxa"/>
          </w:tcPr>
          <w:p w14:paraId="674B56C5" w14:textId="77777777" w:rsidR="009F3451" w:rsidRPr="007275DF" w:rsidDel="004B51DC" w:rsidRDefault="009F3451" w:rsidP="00D00DFE">
            <w:pPr>
              <w:pStyle w:val="TAC"/>
            </w:pPr>
            <w:r w:rsidRPr="007275DF">
              <w:t>4</w:t>
            </w:r>
          </w:p>
        </w:tc>
        <w:tc>
          <w:tcPr>
            <w:tcW w:w="992" w:type="dxa"/>
          </w:tcPr>
          <w:p w14:paraId="504CA160" w14:textId="77777777" w:rsidR="009F3451" w:rsidRPr="007275DF" w:rsidDel="004B51DC" w:rsidRDefault="009F3451" w:rsidP="00D00DFE">
            <w:pPr>
              <w:pStyle w:val="TAC"/>
            </w:pPr>
            <w:r w:rsidRPr="007275DF">
              <w:t>4</w:t>
            </w:r>
          </w:p>
        </w:tc>
        <w:tc>
          <w:tcPr>
            <w:tcW w:w="851" w:type="dxa"/>
          </w:tcPr>
          <w:p w14:paraId="26D7C99A" w14:textId="77777777" w:rsidR="009F3451" w:rsidRPr="007275DF" w:rsidDel="00B36E6D" w:rsidRDefault="009F3451" w:rsidP="00D00DFE">
            <w:pPr>
              <w:pStyle w:val="TAC"/>
            </w:pPr>
            <w:r w:rsidRPr="007275DF">
              <w:t>4</w:t>
            </w:r>
          </w:p>
        </w:tc>
        <w:tc>
          <w:tcPr>
            <w:tcW w:w="992" w:type="dxa"/>
          </w:tcPr>
          <w:p w14:paraId="3F5DD7BC" w14:textId="77777777" w:rsidR="009F3451" w:rsidRPr="007275DF" w:rsidDel="004B51DC" w:rsidRDefault="009F3451" w:rsidP="00D00DFE">
            <w:pPr>
              <w:pStyle w:val="TAC"/>
            </w:pPr>
            <w:r w:rsidRPr="007275DF">
              <w:t>4</w:t>
            </w:r>
          </w:p>
        </w:tc>
        <w:tc>
          <w:tcPr>
            <w:tcW w:w="850" w:type="dxa"/>
          </w:tcPr>
          <w:p w14:paraId="0E2A2962" w14:textId="77777777" w:rsidR="009F3451" w:rsidRPr="007275DF" w:rsidRDefault="009F3451" w:rsidP="00D00DFE">
            <w:pPr>
              <w:pStyle w:val="TAC"/>
            </w:pPr>
            <w:r w:rsidRPr="007275DF">
              <w:t>-Infinity</w:t>
            </w:r>
          </w:p>
        </w:tc>
        <w:tc>
          <w:tcPr>
            <w:tcW w:w="851" w:type="dxa"/>
          </w:tcPr>
          <w:p w14:paraId="02823F2A" w14:textId="77777777" w:rsidR="009F3451" w:rsidRPr="007275DF" w:rsidRDefault="009F3451" w:rsidP="00D00DFE">
            <w:pPr>
              <w:pStyle w:val="TAC"/>
            </w:pPr>
            <w:r w:rsidRPr="007275DF">
              <w:t>7</w:t>
            </w:r>
          </w:p>
        </w:tc>
      </w:tr>
      <w:tr w:rsidR="009F3451" w:rsidRPr="007275DF" w14:paraId="3739EE5F" w14:textId="77777777" w:rsidTr="00D00DFE">
        <w:trPr>
          <w:cantSplit/>
          <w:trHeight w:val="94"/>
        </w:trPr>
        <w:tc>
          <w:tcPr>
            <w:tcW w:w="1838" w:type="dxa"/>
            <w:gridSpan w:val="3"/>
          </w:tcPr>
          <w:p w14:paraId="6586AF97" w14:textId="77777777" w:rsidR="009F3451" w:rsidRPr="007275DF" w:rsidRDefault="009F3451" w:rsidP="00D00DFE">
            <w:pPr>
              <w:pStyle w:val="TAL"/>
            </w:pPr>
            <w:r w:rsidRPr="00E42453">
              <w:rPr>
                <w:position w:val="-12"/>
              </w:rPr>
              <w:object w:dxaOrig="800" w:dyaOrig="380" w14:anchorId="74E2FFD8">
                <v:shape id="_x0000_i1108" type="#_x0000_t75" style="width:28.5pt;height:14.25pt" o:ole="" fillcolor="window">
                  <v:imagedata r:id="rId28" o:title=""/>
                </v:shape>
                <o:OLEObject Type="Embed" ProgID="Equation.3" ShapeID="_x0000_i1108" DrawAspect="Content" ObjectID="_1706336254" r:id="rId109"/>
              </w:object>
            </w:r>
          </w:p>
        </w:tc>
        <w:tc>
          <w:tcPr>
            <w:tcW w:w="709" w:type="dxa"/>
          </w:tcPr>
          <w:p w14:paraId="7B0B12DC" w14:textId="77777777" w:rsidR="009F3451" w:rsidRPr="007275DF" w:rsidRDefault="009F3451" w:rsidP="00D00DFE">
            <w:pPr>
              <w:pStyle w:val="TAC"/>
            </w:pPr>
            <w:r w:rsidRPr="007275DF">
              <w:t>dB</w:t>
            </w:r>
          </w:p>
        </w:tc>
        <w:tc>
          <w:tcPr>
            <w:tcW w:w="1417" w:type="dxa"/>
          </w:tcPr>
          <w:p w14:paraId="72DF8E69" w14:textId="77777777" w:rsidR="009F3451" w:rsidRPr="007275DF" w:rsidRDefault="009F3451" w:rsidP="00D00DFE">
            <w:pPr>
              <w:pStyle w:val="TAC"/>
            </w:pPr>
            <w:r w:rsidRPr="007275DF">
              <w:t>Config 1,2</w:t>
            </w:r>
          </w:p>
        </w:tc>
        <w:tc>
          <w:tcPr>
            <w:tcW w:w="851" w:type="dxa"/>
          </w:tcPr>
          <w:p w14:paraId="0567422B" w14:textId="77777777" w:rsidR="009F3451" w:rsidRPr="007275DF" w:rsidDel="004B51DC" w:rsidRDefault="009F3451" w:rsidP="00D00DFE">
            <w:pPr>
              <w:pStyle w:val="TAC"/>
            </w:pPr>
            <w:r w:rsidRPr="007275DF">
              <w:t>4</w:t>
            </w:r>
          </w:p>
        </w:tc>
        <w:tc>
          <w:tcPr>
            <w:tcW w:w="992" w:type="dxa"/>
          </w:tcPr>
          <w:p w14:paraId="65620E03" w14:textId="77777777" w:rsidR="009F3451" w:rsidRPr="007275DF" w:rsidDel="004B51DC" w:rsidRDefault="009F3451" w:rsidP="00D00DFE">
            <w:pPr>
              <w:pStyle w:val="TAC"/>
            </w:pPr>
            <w:r w:rsidRPr="007275DF">
              <w:t>4</w:t>
            </w:r>
          </w:p>
        </w:tc>
        <w:tc>
          <w:tcPr>
            <w:tcW w:w="851" w:type="dxa"/>
          </w:tcPr>
          <w:p w14:paraId="7DC0713D" w14:textId="77777777" w:rsidR="009F3451" w:rsidRPr="007275DF" w:rsidDel="00B36E6D" w:rsidRDefault="009F3451" w:rsidP="00D00DFE">
            <w:pPr>
              <w:pStyle w:val="TAC"/>
            </w:pPr>
            <w:r w:rsidRPr="007275DF">
              <w:t>4</w:t>
            </w:r>
          </w:p>
        </w:tc>
        <w:tc>
          <w:tcPr>
            <w:tcW w:w="992" w:type="dxa"/>
          </w:tcPr>
          <w:p w14:paraId="5AC51D6E" w14:textId="77777777" w:rsidR="009F3451" w:rsidRPr="007275DF" w:rsidDel="004B51DC" w:rsidRDefault="009F3451" w:rsidP="00D00DFE">
            <w:pPr>
              <w:pStyle w:val="TAC"/>
            </w:pPr>
            <w:r w:rsidRPr="007275DF">
              <w:t>4</w:t>
            </w:r>
          </w:p>
        </w:tc>
        <w:tc>
          <w:tcPr>
            <w:tcW w:w="850" w:type="dxa"/>
          </w:tcPr>
          <w:p w14:paraId="5706F0EE" w14:textId="77777777" w:rsidR="009F3451" w:rsidRPr="007275DF" w:rsidRDefault="009F3451" w:rsidP="00D00DFE">
            <w:pPr>
              <w:pStyle w:val="TAC"/>
            </w:pPr>
            <w:r w:rsidRPr="007275DF">
              <w:t>-Infinity</w:t>
            </w:r>
          </w:p>
        </w:tc>
        <w:tc>
          <w:tcPr>
            <w:tcW w:w="851" w:type="dxa"/>
          </w:tcPr>
          <w:p w14:paraId="4055D0D9" w14:textId="77777777" w:rsidR="009F3451" w:rsidRPr="007275DF" w:rsidRDefault="009F3451" w:rsidP="00D00DFE">
            <w:pPr>
              <w:pStyle w:val="TAC"/>
            </w:pPr>
            <w:r w:rsidRPr="007275DF">
              <w:t>7</w:t>
            </w:r>
          </w:p>
        </w:tc>
      </w:tr>
      <w:tr w:rsidR="009F3451" w:rsidRPr="007275DF" w14:paraId="0E48EF4F" w14:textId="77777777" w:rsidTr="00D00DFE">
        <w:trPr>
          <w:cantSplit/>
          <w:trHeight w:val="94"/>
        </w:trPr>
        <w:tc>
          <w:tcPr>
            <w:tcW w:w="1838" w:type="dxa"/>
            <w:gridSpan w:val="3"/>
            <w:vMerge w:val="restart"/>
          </w:tcPr>
          <w:p w14:paraId="447A8EAC"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2CC0465C" w14:textId="77777777" w:rsidR="009F3451" w:rsidRPr="007275DF" w:rsidRDefault="009F3451" w:rsidP="00D00DFE">
            <w:pPr>
              <w:pStyle w:val="TAC"/>
              <w:rPr>
                <w:rFonts w:cs="Arial"/>
                <w:szCs w:val="18"/>
              </w:rPr>
            </w:pPr>
            <w:r w:rsidRPr="007275DF">
              <w:rPr>
                <w:rFonts w:cs="Arial"/>
                <w:szCs w:val="18"/>
              </w:rPr>
              <w:t>dBm/9.36MHz</w:t>
            </w:r>
          </w:p>
        </w:tc>
        <w:tc>
          <w:tcPr>
            <w:tcW w:w="1417" w:type="dxa"/>
          </w:tcPr>
          <w:p w14:paraId="67580425" w14:textId="77777777" w:rsidR="009F3451" w:rsidRPr="007275DF" w:rsidRDefault="009F3451" w:rsidP="00D00DFE">
            <w:pPr>
              <w:pStyle w:val="TAC"/>
              <w:rPr>
                <w:rFonts w:cs="Arial"/>
                <w:szCs w:val="18"/>
              </w:rPr>
            </w:pPr>
            <w:r w:rsidRPr="007275DF">
              <w:rPr>
                <w:rFonts w:cs="Arial"/>
                <w:szCs w:val="18"/>
              </w:rPr>
              <w:t>Config 1,2</w:t>
            </w:r>
          </w:p>
        </w:tc>
        <w:tc>
          <w:tcPr>
            <w:tcW w:w="851" w:type="dxa"/>
          </w:tcPr>
          <w:p w14:paraId="36A3FFA5" w14:textId="77777777" w:rsidR="009F3451" w:rsidRPr="007275DF" w:rsidRDefault="009F3451" w:rsidP="00D00DFE">
            <w:pPr>
              <w:pStyle w:val="TAC"/>
              <w:rPr>
                <w:rFonts w:cs="Arial"/>
                <w:szCs w:val="18"/>
              </w:rPr>
            </w:pPr>
            <w:r w:rsidRPr="007275DF">
              <w:rPr>
                <w:rFonts w:cs="Arial"/>
                <w:szCs w:val="18"/>
              </w:rPr>
              <w:t>-64.59</w:t>
            </w:r>
          </w:p>
        </w:tc>
        <w:tc>
          <w:tcPr>
            <w:tcW w:w="992" w:type="dxa"/>
          </w:tcPr>
          <w:p w14:paraId="4C932E9D" w14:textId="77777777" w:rsidR="009F3451" w:rsidRPr="007275DF" w:rsidRDefault="009F3451" w:rsidP="00D00DFE">
            <w:pPr>
              <w:pStyle w:val="TAC"/>
              <w:rPr>
                <w:rFonts w:cs="Arial"/>
                <w:szCs w:val="18"/>
              </w:rPr>
            </w:pPr>
            <w:r w:rsidRPr="007275DF">
              <w:rPr>
                <w:rFonts w:cs="Arial"/>
                <w:szCs w:val="18"/>
              </w:rPr>
              <w:t>-64.59</w:t>
            </w:r>
          </w:p>
        </w:tc>
        <w:tc>
          <w:tcPr>
            <w:tcW w:w="851" w:type="dxa"/>
          </w:tcPr>
          <w:p w14:paraId="4570166D"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781921D2"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77336767"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0A12CCD6"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7E86DEB2" w14:textId="77777777" w:rsidTr="00D00DFE">
        <w:trPr>
          <w:cantSplit/>
          <w:trHeight w:val="94"/>
        </w:trPr>
        <w:tc>
          <w:tcPr>
            <w:tcW w:w="1838" w:type="dxa"/>
            <w:gridSpan w:val="3"/>
            <w:vMerge/>
          </w:tcPr>
          <w:p w14:paraId="1F115AB4" w14:textId="77777777" w:rsidR="009F3451" w:rsidRPr="007275DF" w:rsidRDefault="009F3451" w:rsidP="00D00DFE">
            <w:pPr>
              <w:pStyle w:val="TAL"/>
              <w:rPr>
                <w:rFonts w:cs="Arial"/>
                <w:szCs w:val="18"/>
              </w:rPr>
            </w:pPr>
          </w:p>
        </w:tc>
        <w:tc>
          <w:tcPr>
            <w:tcW w:w="709" w:type="dxa"/>
          </w:tcPr>
          <w:p w14:paraId="77D17D49" w14:textId="77777777" w:rsidR="009F3451" w:rsidRPr="007275DF" w:rsidRDefault="009F3451" w:rsidP="00D00DFE">
            <w:pPr>
              <w:pStyle w:val="TAC"/>
              <w:rPr>
                <w:rFonts w:cs="Arial"/>
                <w:szCs w:val="18"/>
              </w:rPr>
            </w:pPr>
            <w:r w:rsidRPr="007275DF">
              <w:rPr>
                <w:rFonts w:cs="Arial"/>
                <w:szCs w:val="18"/>
              </w:rPr>
              <w:t>dBm/38.16MHz</w:t>
            </w:r>
          </w:p>
        </w:tc>
        <w:tc>
          <w:tcPr>
            <w:tcW w:w="1417" w:type="dxa"/>
          </w:tcPr>
          <w:p w14:paraId="3AC047D1" w14:textId="77777777" w:rsidR="009F3451" w:rsidRPr="007275DF" w:rsidRDefault="009F3451" w:rsidP="00D00DFE">
            <w:pPr>
              <w:pStyle w:val="TAC"/>
              <w:rPr>
                <w:rFonts w:cs="Arial"/>
                <w:szCs w:val="18"/>
              </w:rPr>
            </w:pPr>
            <w:r w:rsidRPr="007275DF">
              <w:rPr>
                <w:rFonts w:cs="Arial"/>
                <w:szCs w:val="18"/>
              </w:rPr>
              <w:t>Config 3</w:t>
            </w:r>
          </w:p>
        </w:tc>
        <w:tc>
          <w:tcPr>
            <w:tcW w:w="851" w:type="dxa"/>
          </w:tcPr>
          <w:p w14:paraId="7D8FDEC9"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1362B843" w14:textId="77777777" w:rsidR="009F3451" w:rsidRPr="007275DF" w:rsidRDefault="009F3451" w:rsidP="00D00DFE">
            <w:pPr>
              <w:pStyle w:val="TAC"/>
              <w:rPr>
                <w:rFonts w:cs="Arial"/>
                <w:szCs w:val="18"/>
              </w:rPr>
            </w:pPr>
            <w:r w:rsidRPr="007275DF">
              <w:rPr>
                <w:rFonts w:cs="Arial"/>
                <w:szCs w:val="18"/>
              </w:rPr>
              <w:t>-58.49</w:t>
            </w:r>
          </w:p>
        </w:tc>
        <w:tc>
          <w:tcPr>
            <w:tcW w:w="851" w:type="dxa"/>
          </w:tcPr>
          <w:p w14:paraId="4D43A3E7"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36F3AC49"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3D253E6B"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58D856CD"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29D62B05" w14:textId="77777777" w:rsidTr="00D00DFE">
        <w:trPr>
          <w:cantSplit/>
          <w:trHeight w:val="150"/>
        </w:trPr>
        <w:tc>
          <w:tcPr>
            <w:tcW w:w="1838" w:type="dxa"/>
            <w:gridSpan w:val="3"/>
          </w:tcPr>
          <w:p w14:paraId="171A45E8" w14:textId="77777777" w:rsidR="009F3451" w:rsidRPr="007275DF" w:rsidRDefault="009F3451" w:rsidP="00D00DFE">
            <w:pPr>
              <w:pStyle w:val="TAL"/>
            </w:pPr>
            <w:r w:rsidRPr="007275DF">
              <w:t xml:space="preserve">Propagation Condition </w:t>
            </w:r>
          </w:p>
        </w:tc>
        <w:tc>
          <w:tcPr>
            <w:tcW w:w="709" w:type="dxa"/>
          </w:tcPr>
          <w:p w14:paraId="65F896D7" w14:textId="77777777" w:rsidR="009F3451" w:rsidRPr="007275DF" w:rsidRDefault="009F3451" w:rsidP="00D00DFE">
            <w:pPr>
              <w:pStyle w:val="TAC"/>
            </w:pPr>
          </w:p>
        </w:tc>
        <w:tc>
          <w:tcPr>
            <w:tcW w:w="1417" w:type="dxa"/>
          </w:tcPr>
          <w:p w14:paraId="0CBFB3D7" w14:textId="77777777" w:rsidR="009F3451" w:rsidRPr="007275DF" w:rsidRDefault="009F3451" w:rsidP="00D00DFE">
            <w:pPr>
              <w:pStyle w:val="TAC"/>
              <w:rPr>
                <w:rFonts w:cs="v4.2.0"/>
              </w:rPr>
            </w:pPr>
            <w:r w:rsidRPr="007275DF">
              <w:t>Config 1,2,3</w:t>
            </w:r>
          </w:p>
        </w:tc>
        <w:tc>
          <w:tcPr>
            <w:tcW w:w="1843" w:type="dxa"/>
            <w:gridSpan w:val="2"/>
          </w:tcPr>
          <w:p w14:paraId="3162EAA4" w14:textId="77777777" w:rsidR="009F3451" w:rsidRPr="007275DF" w:rsidRDefault="009F3451" w:rsidP="00D00DFE">
            <w:pPr>
              <w:pStyle w:val="TAC"/>
            </w:pPr>
            <w:r w:rsidRPr="007275DF">
              <w:rPr>
                <w:rFonts w:cs="v4.2.0"/>
              </w:rPr>
              <w:t>AWGN</w:t>
            </w:r>
          </w:p>
        </w:tc>
        <w:tc>
          <w:tcPr>
            <w:tcW w:w="1843" w:type="dxa"/>
            <w:gridSpan w:val="2"/>
          </w:tcPr>
          <w:p w14:paraId="3AD05D83" w14:textId="77777777" w:rsidR="009F3451" w:rsidRPr="007275DF" w:rsidRDefault="009F3451" w:rsidP="00D00DFE">
            <w:pPr>
              <w:pStyle w:val="TAC"/>
            </w:pPr>
            <w:r w:rsidRPr="007275DF">
              <w:t>AWGN</w:t>
            </w:r>
          </w:p>
        </w:tc>
        <w:tc>
          <w:tcPr>
            <w:tcW w:w="1701" w:type="dxa"/>
            <w:gridSpan w:val="2"/>
          </w:tcPr>
          <w:p w14:paraId="66A02C73" w14:textId="77777777" w:rsidR="009F3451" w:rsidRPr="007275DF" w:rsidRDefault="009F3451" w:rsidP="00D00DFE">
            <w:pPr>
              <w:pStyle w:val="TAC"/>
            </w:pPr>
            <w:r w:rsidRPr="007275DF">
              <w:t>AWGN</w:t>
            </w:r>
          </w:p>
        </w:tc>
      </w:tr>
      <w:tr w:rsidR="009F3451" w:rsidRPr="007275DF" w14:paraId="6B8EC5EB" w14:textId="77777777" w:rsidTr="00D00DFE">
        <w:trPr>
          <w:cantSplit/>
          <w:trHeight w:val="1023"/>
        </w:trPr>
        <w:tc>
          <w:tcPr>
            <w:tcW w:w="9351" w:type="dxa"/>
            <w:gridSpan w:val="11"/>
          </w:tcPr>
          <w:p w14:paraId="183D203B"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C0A40DC"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437DE9FE">
                <v:shape id="_x0000_i1109" type="#_x0000_t75" style="width:21.75pt;height:14.25pt" o:ole="" fillcolor="window">
                  <v:imagedata r:id="rId23" o:title=""/>
                </v:shape>
                <o:OLEObject Type="Embed" ProgID="Equation.3" ShapeID="_x0000_i1109" DrawAspect="Content" ObjectID="_1706336255" r:id="rId110"/>
              </w:object>
            </w:r>
            <w:r w:rsidRPr="007275DF">
              <w:rPr>
                <w:lang w:val="en-US"/>
              </w:rPr>
              <w:t xml:space="preserve"> to be fulfilled.</w:t>
            </w:r>
          </w:p>
          <w:p w14:paraId="3067386D"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EC74DC"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44BC56F"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29E1FEEE"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5DFDC581" w14:textId="77777777" w:rsidR="009F3451" w:rsidRPr="007275DF" w:rsidRDefault="009F3451" w:rsidP="00D00DFE">
            <w:pPr>
              <w:pStyle w:val="TAN"/>
              <w:rPr>
                <w:lang w:val="en-US"/>
              </w:rPr>
            </w:pPr>
            <w:r w:rsidRPr="007275DF">
              <w:t>Note 7:</w:t>
            </w:r>
            <w:r w:rsidRPr="007275DF">
              <w:tab/>
              <w:t>For UE supporting both semi-static and dynamic channel access, the UE must be tested under dynamic channel access configuration.</w:t>
            </w:r>
          </w:p>
        </w:tc>
      </w:tr>
    </w:tbl>
    <w:p w14:paraId="5F4BC354" w14:textId="77777777" w:rsidR="009F3451" w:rsidRPr="007275DF" w:rsidRDefault="009F3451" w:rsidP="009F3451"/>
    <w:p w14:paraId="78914A33" w14:textId="77777777" w:rsidR="009F3451" w:rsidRPr="007275DF" w:rsidRDefault="009F3451" w:rsidP="009F3451">
      <w:pPr>
        <w:pStyle w:val="Heading5"/>
      </w:pPr>
      <w:r w:rsidRPr="007275DF">
        <w:t>A.13.3.2.3.2</w:t>
      </w:r>
      <w:r w:rsidRPr="007275DF">
        <w:tab/>
        <w:t>Test Requirements</w:t>
      </w:r>
    </w:p>
    <w:p w14:paraId="78D87AD0"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3EC7A2C" w14:textId="77777777" w:rsidR="009F3451" w:rsidRPr="007275DF" w:rsidRDefault="009F3451" w:rsidP="009F3451">
      <w:pPr>
        <w:rPr>
          <w:rFonts w:cs="v4.2.0"/>
        </w:rPr>
      </w:pPr>
      <w:r w:rsidRPr="007275DF">
        <w:rPr>
          <w:rFonts w:cs="v4.2.0"/>
        </w:rPr>
        <w:t>In test 1 and 2 UE is not required to report SSB time index.</w:t>
      </w:r>
    </w:p>
    <w:p w14:paraId="4217A028"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1F6804E3"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74903095"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AA4C634" w14:textId="77777777" w:rsidR="009F3451" w:rsidRPr="007275DF" w:rsidRDefault="009F3451" w:rsidP="009F3451">
      <w:pPr>
        <w:pStyle w:val="B10"/>
        <w:ind w:left="284" w:firstLine="0"/>
      </w:pPr>
      <w:r w:rsidRPr="007275DF">
        <w:t>For test 1, MGRP = 40 ms and for test 2 MGRP = 20 ms.</w:t>
      </w:r>
    </w:p>
    <w:p w14:paraId="7E549F50" w14:textId="77777777" w:rsidR="009F3451" w:rsidRPr="007275DF" w:rsidRDefault="009F3451" w:rsidP="009F3451">
      <w:pPr>
        <w:pStyle w:val="NO"/>
      </w:pPr>
      <w:r w:rsidRPr="007275DF">
        <w:t xml:space="preserve">SMTC period = 20 ms. </w:t>
      </w:r>
    </w:p>
    <w:p w14:paraId="0F70CBE2"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54A4E7A" w14:textId="77777777" w:rsidR="009F3451" w:rsidRPr="007275DF" w:rsidRDefault="009F3451" w:rsidP="009F3451">
      <w:pPr>
        <w:pStyle w:val="Heading4"/>
      </w:pPr>
      <w:r w:rsidRPr="007275DF">
        <w:t>A.13.3.2.4</w:t>
      </w:r>
      <w:r w:rsidRPr="007275DF">
        <w:tab/>
        <w:t>Event triggered reporting tests for FR1 with CCA without SSB time index detection when DRX is used</w:t>
      </w:r>
    </w:p>
    <w:p w14:paraId="3EB1930F" w14:textId="77777777" w:rsidR="009F3451" w:rsidRPr="007275DF" w:rsidRDefault="009F3451" w:rsidP="009F3451">
      <w:pPr>
        <w:pStyle w:val="Heading5"/>
      </w:pPr>
      <w:r w:rsidRPr="007275DF">
        <w:t>A.13.3.2.4.1</w:t>
      </w:r>
      <w:r w:rsidRPr="007275DF">
        <w:tab/>
        <w:t>Test Purpose and Environment</w:t>
      </w:r>
    </w:p>
    <w:p w14:paraId="3D63804A"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203" w:author="Author">
        <w:r>
          <w:rPr>
            <w:rFonts w:cs="v4.2.0"/>
          </w:rPr>
          <w:t xml:space="preserve"> and 9.3A.5</w:t>
        </w:r>
      </w:ins>
      <w:r w:rsidRPr="007275DF">
        <w:rPr>
          <w:rFonts w:cs="v4.2.0"/>
        </w:rPr>
        <w:t>.</w:t>
      </w:r>
    </w:p>
    <w:p w14:paraId="2D3D688E" w14:textId="77777777" w:rsidR="009F3451" w:rsidRPr="007275DF" w:rsidRDefault="009F3451" w:rsidP="009F345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A.13.3.2.4.1-1, A.13.3.2.4.1-2 and A.13.3.2.4.1-3.</w:t>
      </w:r>
    </w:p>
    <w:p w14:paraId="27E0E8FA" w14:textId="77777777" w:rsidR="009F3451" w:rsidRPr="007275DF" w:rsidRDefault="009F3451" w:rsidP="009F3451">
      <w:pPr>
        <w:rPr>
          <w:rFonts w:cs="v4.2.0"/>
        </w:rPr>
      </w:pPr>
      <w:r w:rsidRPr="007275DF">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7A568D0B"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6DD11C" w14:textId="77777777" w:rsidR="009F3451" w:rsidRPr="007275DF" w:rsidRDefault="009F3451" w:rsidP="009F3451">
      <w:pPr>
        <w:rPr>
          <w:rFonts w:cs="v4.2.0"/>
        </w:rPr>
      </w:pPr>
      <w:r w:rsidRPr="007275DF">
        <w:rPr>
          <w:rFonts w:cs="v4.2.0"/>
        </w:rPr>
        <w:t xml:space="preserve">UE needs to be provided at least once every 500ms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40FC1196" w14:textId="77777777" w:rsidR="009F3451" w:rsidRPr="007275DF" w:rsidRDefault="009F3451" w:rsidP="009F3451">
      <w:pPr>
        <w:pStyle w:val="TH"/>
      </w:pPr>
      <w:r w:rsidRPr="007275DF">
        <w:t xml:space="preserve">Table A.13.3.2.4.1-1: </w:t>
      </w:r>
      <w:r w:rsidRPr="007275DF">
        <w:rPr>
          <w:lang w:eastAsia="zh-CN"/>
        </w:rPr>
        <w:t xml:space="preserve">SA </w:t>
      </w:r>
      <w:r w:rsidRPr="007275DF">
        <w:t>event triggered reporting</w:t>
      </w:r>
      <w:r w:rsidRPr="007275DF">
        <w:rPr>
          <w:lang w:eastAsia="zh-CN"/>
        </w:rPr>
        <w:t xml:space="preserve"> tests</w:t>
      </w:r>
      <w:r w:rsidRPr="007275DF">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10E3332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213B8F58"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04F6F35F" w14:textId="77777777" w:rsidR="009F3451" w:rsidRPr="007275DF" w:rsidRDefault="009F3451" w:rsidP="00D00DFE">
            <w:pPr>
              <w:pStyle w:val="TAH"/>
            </w:pPr>
            <w:r w:rsidRPr="007275DF">
              <w:t>Description</w:t>
            </w:r>
          </w:p>
        </w:tc>
      </w:tr>
      <w:tr w:rsidR="009F3451" w:rsidRPr="007275DF" w14:paraId="190ED62D"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72EC02D"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78F6A18" w14:textId="77777777" w:rsidR="009F3451" w:rsidRPr="007275DF" w:rsidRDefault="009F3451" w:rsidP="00D00DFE">
            <w:pPr>
              <w:pStyle w:val="TAL"/>
            </w:pPr>
            <w:r w:rsidRPr="007275DF">
              <w:t xml:space="preserve">NR cell with CCA: 30 kHz SSB SCS, 40 MHz bandwidth, TDD duplex mode </w:t>
            </w:r>
          </w:p>
          <w:p w14:paraId="33E5FC5A" w14:textId="77777777" w:rsidR="009F3451" w:rsidRPr="007275DF" w:rsidRDefault="009F3451" w:rsidP="00D00DFE">
            <w:pPr>
              <w:pStyle w:val="TAL"/>
            </w:pPr>
            <w:r w:rsidRPr="007275DF">
              <w:t>NR cell without CCA: 15 kHz SSB SCS, 10 MHz bandwidth, FDD duplex mode</w:t>
            </w:r>
          </w:p>
        </w:tc>
      </w:tr>
      <w:tr w:rsidR="009F3451" w:rsidRPr="007275DF" w14:paraId="3A958FA9"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93B28C7"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1D984F7C" w14:textId="77777777" w:rsidR="009F3451" w:rsidRPr="007275DF" w:rsidRDefault="009F3451" w:rsidP="00D00DFE">
            <w:pPr>
              <w:pStyle w:val="TAL"/>
            </w:pPr>
            <w:r w:rsidRPr="007275DF">
              <w:t xml:space="preserve">NR cell with CCA: 30 kHz SSB SCS, 40 MHz bandwidth, TDD duplex mode </w:t>
            </w:r>
          </w:p>
          <w:p w14:paraId="772DFED1" w14:textId="77777777" w:rsidR="009F3451" w:rsidRPr="007275DF" w:rsidRDefault="009F3451" w:rsidP="00D00DFE">
            <w:pPr>
              <w:pStyle w:val="TAL"/>
            </w:pPr>
            <w:r w:rsidRPr="007275DF">
              <w:t>NR cell without CCA:  15 kHz SSB SCS, 10 MHz bandwidth, TDD duplex mode</w:t>
            </w:r>
          </w:p>
        </w:tc>
      </w:tr>
      <w:tr w:rsidR="009F3451" w:rsidRPr="007275DF" w14:paraId="6AE45859"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6B52A6D"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3F295DE1" w14:textId="77777777" w:rsidR="009F3451" w:rsidRPr="007275DF" w:rsidRDefault="009F3451" w:rsidP="00D00DFE">
            <w:pPr>
              <w:pStyle w:val="TAL"/>
            </w:pPr>
            <w:r w:rsidRPr="007275DF">
              <w:t>NR cell with CCA: 30 kHz SSB SCS, 40 MHz bandwidth, TDD duplex mode,</w:t>
            </w:r>
          </w:p>
          <w:p w14:paraId="3103691D" w14:textId="77777777" w:rsidR="009F3451" w:rsidRPr="007275DF" w:rsidRDefault="009F3451" w:rsidP="00D00DFE">
            <w:pPr>
              <w:pStyle w:val="TAL"/>
            </w:pPr>
            <w:r w:rsidRPr="007275DF">
              <w:t>NR cell without CCA: NR 30</w:t>
            </w:r>
            <w:ins w:id="1204" w:author="Author">
              <w:r>
                <w:t xml:space="preserve"> </w:t>
              </w:r>
            </w:ins>
            <w:r w:rsidRPr="007275DF">
              <w:t>kHz SSB SCS, 40 MHz bandwidth, TDD duplex mode</w:t>
            </w:r>
          </w:p>
        </w:tc>
      </w:tr>
      <w:tr w:rsidR="009F3451" w:rsidRPr="007275DF" w14:paraId="01D267E8"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51E2DDD"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7FE8E2FA" w14:textId="77777777" w:rsidR="009F3451" w:rsidRPr="007275DF" w:rsidRDefault="009F3451" w:rsidP="009F3451">
      <w:pPr>
        <w:rPr>
          <w:i/>
          <w:iCs/>
          <w:color w:val="FF0000"/>
        </w:rPr>
      </w:pPr>
    </w:p>
    <w:p w14:paraId="24589DC4" w14:textId="77777777" w:rsidR="009F3451" w:rsidRPr="007275DF" w:rsidRDefault="009F3451" w:rsidP="009F3451">
      <w:pPr>
        <w:pStyle w:val="TH"/>
      </w:pPr>
      <w:r w:rsidRPr="007275DF">
        <w:t>Table A.13.3.2.4.1-2: General test parameters for SA inter-frequency event triggered reporting for FR1 with CCA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63744896" w14:textId="77777777" w:rsidTr="00D00DFE">
        <w:trPr>
          <w:cantSplit/>
          <w:trHeight w:val="80"/>
        </w:trPr>
        <w:tc>
          <w:tcPr>
            <w:tcW w:w="2117" w:type="dxa"/>
            <w:vMerge w:val="restart"/>
          </w:tcPr>
          <w:p w14:paraId="76A925DE" w14:textId="77777777" w:rsidR="009F3451" w:rsidRPr="007275DF" w:rsidRDefault="009F3451" w:rsidP="00D00DFE">
            <w:pPr>
              <w:pStyle w:val="TAH"/>
            </w:pPr>
            <w:r w:rsidRPr="007275DF">
              <w:t>Parameter</w:t>
            </w:r>
          </w:p>
        </w:tc>
        <w:tc>
          <w:tcPr>
            <w:tcW w:w="596" w:type="dxa"/>
            <w:vMerge w:val="restart"/>
          </w:tcPr>
          <w:p w14:paraId="521EA24B" w14:textId="77777777" w:rsidR="009F3451" w:rsidRPr="007275DF" w:rsidRDefault="009F3451" w:rsidP="00D00DFE">
            <w:pPr>
              <w:pStyle w:val="TAH"/>
            </w:pPr>
            <w:r w:rsidRPr="007275DF">
              <w:t>Unit</w:t>
            </w:r>
          </w:p>
        </w:tc>
        <w:tc>
          <w:tcPr>
            <w:tcW w:w="1251" w:type="dxa"/>
            <w:vMerge w:val="restart"/>
          </w:tcPr>
          <w:p w14:paraId="7C44FFC5" w14:textId="77777777" w:rsidR="009F3451" w:rsidRPr="007275DF" w:rsidRDefault="009F3451" w:rsidP="00D00DFE">
            <w:pPr>
              <w:pStyle w:val="TAH"/>
            </w:pPr>
            <w:r w:rsidRPr="007275DF">
              <w:t>Test configuration</w:t>
            </w:r>
          </w:p>
        </w:tc>
        <w:tc>
          <w:tcPr>
            <w:tcW w:w="2505" w:type="dxa"/>
            <w:gridSpan w:val="4"/>
          </w:tcPr>
          <w:p w14:paraId="7E151150" w14:textId="77777777" w:rsidR="009F3451" w:rsidRPr="007275DF" w:rsidRDefault="009F3451" w:rsidP="00D00DFE">
            <w:pPr>
              <w:pStyle w:val="TAH"/>
            </w:pPr>
            <w:r w:rsidRPr="007275DF">
              <w:t>Value</w:t>
            </w:r>
          </w:p>
        </w:tc>
        <w:tc>
          <w:tcPr>
            <w:tcW w:w="3072" w:type="dxa"/>
            <w:vMerge w:val="restart"/>
          </w:tcPr>
          <w:p w14:paraId="094627DF" w14:textId="77777777" w:rsidR="009F3451" w:rsidRPr="007275DF" w:rsidRDefault="009F3451" w:rsidP="00D00DFE">
            <w:pPr>
              <w:pStyle w:val="TAH"/>
            </w:pPr>
            <w:r w:rsidRPr="007275DF">
              <w:t>Comment</w:t>
            </w:r>
          </w:p>
        </w:tc>
      </w:tr>
      <w:tr w:rsidR="009F3451" w:rsidRPr="007275DF" w14:paraId="34BAE95D" w14:textId="77777777" w:rsidTr="00D00DFE">
        <w:trPr>
          <w:cantSplit/>
          <w:trHeight w:val="79"/>
        </w:trPr>
        <w:tc>
          <w:tcPr>
            <w:tcW w:w="2117" w:type="dxa"/>
            <w:vMerge/>
          </w:tcPr>
          <w:p w14:paraId="7F1193A1" w14:textId="77777777" w:rsidR="009F3451" w:rsidRPr="007275DF" w:rsidRDefault="009F3451" w:rsidP="00D00DFE">
            <w:pPr>
              <w:pStyle w:val="TAH"/>
            </w:pPr>
          </w:p>
        </w:tc>
        <w:tc>
          <w:tcPr>
            <w:tcW w:w="596" w:type="dxa"/>
            <w:vMerge/>
          </w:tcPr>
          <w:p w14:paraId="60599254" w14:textId="77777777" w:rsidR="009F3451" w:rsidRPr="007275DF" w:rsidRDefault="009F3451" w:rsidP="00D00DFE">
            <w:pPr>
              <w:pStyle w:val="TAH"/>
            </w:pPr>
          </w:p>
        </w:tc>
        <w:tc>
          <w:tcPr>
            <w:tcW w:w="1251" w:type="dxa"/>
            <w:vMerge/>
          </w:tcPr>
          <w:p w14:paraId="674F90AE" w14:textId="77777777" w:rsidR="009F3451" w:rsidRPr="007275DF" w:rsidRDefault="009F3451" w:rsidP="00D00DFE">
            <w:pPr>
              <w:pStyle w:val="TAH"/>
            </w:pPr>
          </w:p>
        </w:tc>
        <w:tc>
          <w:tcPr>
            <w:tcW w:w="626" w:type="dxa"/>
          </w:tcPr>
          <w:p w14:paraId="726E6030" w14:textId="77777777" w:rsidR="009F3451" w:rsidRPr="007275DF" w:rsidRDefault="009F3451" w:rsidP="00D00DFE">
            <w:pPr>
              <w:pStyle w:val="TAH"/>
            </w:pPr>
            <w:r w:rsidRPr="007275DF">
              <w:t>Test 1</w:t>
            </w:r>
          </w:p>
        </w:tc>
        <w:tc>
          <w:tcPr>
            <w:tcW w:w="626" w:type="dxa"/>
          </w:tcPr>
          <w:p w14:paraId="0F6D10BE" w14:textId="77777777" w:rsidR="009F3451" w:rsidRPr="007275DF" w:rsidRDefault="009F3451" w:rsidP="00D00DFE">
            <w:pPr>
              <w:pStyle w:val="TAH"/>
            </w:pPr>
            <w:r w:rsidRPr="007275DF">
              <w:t>Test 2</w:t>
            </w:r>
          </w:p>
        </w:tc>
        <w:tc>
          <w:tcPr>
            <w:tcW w:w="626" w:type="dxa"/>
          </w:tcPr>
          <w:p w14:paraId="662813E0" w14:textId="77777777" w:rsidR="009F3451" w:rsidRPr="007275DF" w:rsidRDefault="009F3451" w:rsidP="00D00DFE">
            <w:pPr>
              <w:pStyle w:val="TAH"/>
            </w:pPr>
            <w:r w:rsidRPr="007275DF">
              <w:t>Test 3</w:t>
            </w:r>
          </w:p>
        </w:tc>
        <w:tc>
          <w:tcPr>
            <w:tcW w:w="627" w:type="dxa"/>
          </w:tcPr>
          <w:p w14:paraId="2A8F63D3" w14:textId="77777777" w:rsidR="009F3451" w:rsidRPr="007275DF" w:rsidRDefault="009F3451" w:rsidP="00D00DFE">
            <w:pPr>
              <w:pStyle w:val="TAH"/>
            </w:pPr>
            <w:r w:rsidRPr="007275DF">
              <w:t>Test 4</w:t>
            </w:r>
          </w:p>
        </w:tc>
        <w:tc>
          <w:tcPr>
            <w:tcW w:w="3072" w:type="dxa"/>
            <w:vMerge/>
          </w:tcPr>
          <w:p w14:paraId="59F55B42" w14:textId="77777777" w:rsidR="009F3451" w:rsidRPr="007275DF" w:rsidRDefault="009F3451" w:rsidP="00D00DFE">
            <w:pPr>
              <w:pStyle w:val="TAH"/>
            </w:pPr>
          </w:p>
        </w:tc>
      </w:tr>
      <w:tr w:rsidR="009F3451" w:rsidRPr="007275DF" w14:paraId="6D6AB76E" w14:textId="77777777" w:rsidTr="00D00DFE">
        <w:trPr>
          <w:cantSplit/>
          <w:trHeight w:val="614"/>
        </w:trPr>
        <w:tc>
          <w:tcPr>
            <w:tcW w:w="2117" w:type="dxa"/>
          </w:tcPr>
          <w:p w14:paraId="01976E54" w14:textId="77777777" w:rsidR="009F3451" w:rsidRPr="007275DF" w:rsidRDefault="009F3451" w:rsidP="00D00DFE">
            <w:pPr>
              <w:pStyle w:val="TAL"/>
              <w:rPr>
                <w:lang w:val="it-IT"/>
              </w:rPr>
            </w:pPr>
            <w:r w:rsidRPr="007275DF">
              <w:rPr>
                <w:lang w:val="it-IT"/>
              </w:rPr>
              <w:t>NR RF Channel Number</w:t>
            </w:r>
          </w:p>
        </w:tc>
        <w:tc>
          <w:tcPr>
            <w:tcW w:w="596" w:type="dxa"/>
          </w:tcPr>
          <w:p w14:paraId="29704251" w14:textId="77777777" w:rsidR="009F3451" w:rsidRPr="007275DF" w:rsidRDefault="009F3451" w:rsidP="00D00DFE">
            <w:pPr>
              <w:pStyle w:val="TAC"/>
              <w:rPr>
                <w:lang w:val="it-IT"/>
              </w:rPr>
            </w:pPr>
          </w:p>
        </w:tc>
        <w:tc>
          <w:tcPr>
            <w:tcW w:w="1251" w:type="dxa"/>
          </w:tcPr>
          <w:p w14:paraId="52ACE0F0" w14:textId="77777777" w:rsidR="009F3451" w:rsidRPr="007275DF" w:rsidRDefault="009F3451" w:rsidP="00D00DFE">
            <w:pPr>
              <w:pStyle w:val="TAC"/>
            </w:pPr>
            <w:r w:rsidRPr="007275DF">
              <w:t>Config 1,2,3</w:t>
            </w:r>
          </w:p>
        </w:tc>
        <w:tc>
          <w:tcPr>
            <w:tcW w:w="2505" w:type="dxa"/>
            <w:gridSpan w:val="4"/>
          </w:tcPr>
          <w:p w14:paraId="4D3E2F6A" w14:textId="77777777" w:rsidR="009F3451" w:rsidRPr="007275DF" w:rsidRDefault="009F3451" w:rsidP="00D00DFE">
            <w:pPr>
              <w:pStyle w:val="TAC"/>
              <w:rPr>
                <w:bCs/>
              </w:rPr>
            </w:pPr>
            <w:r w:rsidRPr="007275DF">
              <w:rPr>
                <w:bCs/>
              </w:rPr>
              <w:t>1, 2, 3</w:t>
            </w:r>
          </w:p>
        </w:tc>
        <w:tc>
          <w:tcPr>
            <w:tcW w:w="3072" w:type="dxa"/>
          </w:tcPr>
          <w:p w14:paraId="65ADDDF5" w14:textId="77777777" w:rsidR="009F3451" w:rsidRPr="007275DF" w:rsidRDefault="009F3451" w:rsidP="00D00DFE">
            <w:pPr>
              <w:pStyle w:val="TAL"/>
              <w:rPr>
                <w:bCs/>
              </w:rPr>
            </w:pPr>
            <w:r w:rsidRPr="007275DF">
              <w:rPr>
                <w:bCs/>
              </w:rPr>
              <w:t>Three FR1 NR carrier frequencies are used. Channels 2 and 3 are with CCA.</w:t>
            </w:r>
          </w:p>
          <w:p w14:paraId="5A28E1C9" w14:textId="77777777" w:rsidR="009F3451" w:rsidRPr="007275DF" w:rsidRDefault="009F3451" w:rsidP="00D00DFE">
            <w:pPr>
              <w:pStyle w:val="TAL"/>
              <w:rPr>
                <w:bCs/>
              </w:rPr>
            </w:pPr>
          </w:p>
        </w:tc>
      </w:tr>
      <w:tr w:rsidR="009F3451" w:rsidRPr="007275DF" w14:paraId="79A22557" w14:textId="77777777" w:rsidTr="00D00DFE">
        <w:trPr>
          <w:cantSplit/>
          <w:trHeight w:val="823"/>
        </w:trPr>
        <w:tc>
          <w:tcPr>
            <w:tcW w:w="2117" w:type="dxa"/>
          </w:tcPr>
          <w:p w14:paraId="320BE7E1" w14:textId="77777777" w:rsidR="009F3451" w:rsidRPr="007275DF" w:rsidRDefault="009F3451" w:rsidP="00D00DFE">
            <w:pPr>
              <w:pStyle w:val="TAL"/>
              <w:rPr>
                <w:rFonts w:cs="Arial"/>
              </w:rPr>
            </w:pPr>
            <w:r w:rsidRPr="007275DF">
              <w:rPr>
                <w:rFonts w:cs="Arial"/>
              </w:rPr>
              <w:t>Active cells</w:t>
            </w:r>
          </w:p>
        </w:tc>
        <w:tc>
          <w:tcPr>
            <w:tcW w:w="596" w:type="dxa"/>
          </w:tcPr>
          <w:p w14:paraId="0DCB7264" w14:textId="77777777" w:rsidR="009F3451" w:rsidRPr="007275DF" w:rsidRDefault="009F3451" w:rsidP="00D00DFE">
            <w:pPr>
              <w:pStyle w:val="TAC"/>
            </w:pPr>
          </w:p>
        </w:tc>
        <w:tc>
          <w:tcPr>
            <w:tcW w:w="1251" w:type="dxa"/>
          </w:tcPr>
          <w:p w14:paraId="50F01D06" w14:textId="77777777" w:rsidR="009F3451" w:rsidRPr="007275DF" w:rsidRDefault="009F3451" w:rsidP="00D00DFE">
            <w:pPr>
              <w:pStyle w:val="TAC"/>
            </w:pPr>
            <w:r w:rsidRPr="007275DF">
              <w:t>Config 1,2,3</w:t>
            </w:r>
          </w:p>
        </w:tc>
        <w:tc>
          <w:tcPr>
            <w:tcW w:w="2505" w:type="dxa"/>
            <w:gridSpan w:val="4"/>
          </w:tcPr>
          <w:p w14:paraId="26965FF3" w14:textId="77777777" w:rsidR="009F3451" w:rsidRPr="007275DF" w:rsidRDefault="009F3451" w:rsidP="00D00DFE">
            <w:pPr>
              <w:pStyle w:val="TAC"/>
            </w:pPr>
            <w:r w:rsidRPr="007275DF">
              <w:t>NR cell 1 (PCell), NR cell 2 with CCA (SCell)</w:t>
            </w:r>
          </w:p>
        </w:tc>
        <w:tc>
          <w:tcPr>
            <w:tcW w:w="3072" w:type="dxa"/>
          </w:tcPr>
          <w:p w14:paraId="71EBAEE9"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9F3451" w:rsidRPr="007275DF" w14:paraId="6BF9B0FA" w14:textId="77777777" w:rsidTr="00D00DFE">
        <w:trPr>
          <w:cantSplit/>
          <w:trHeight w:val="406"/>
        </w:trPr>
        <w:tc>
          <w:tcPr>
            <w:tcW w:w="2117" w:type="dxa"/>
          </w:tcPr>
          <w:p w14:paraId="5C7F6ED1" w14:textId="77777777" w:rsidR="009F3451" w:rsidRPr="007275DF" w:rsidRDefault="009F3451" w:rsidP="00D00DFE">
            <w:pPr>
              <w:pStyle w:val="TAL"/>
              <w:rPr>
                <w:rFonts w:cs="Arial"/>
              </w:rPr>
            </w:pPr>
            <w:r w:rsidRPr="007275DF">
              <w:rPr>
                <w:rFonts w:cs="Arial"/>
              </w:rPr>
              <w:t>Neighbour cell</w:t>
            </w:r>
          </w:p>
        </w:tc>
        <w:tc>
          <w:tcPr>
            <w:tcW w:w="596" w:type="dxa"/>
          </w:tcPr>
          <w:p w14:paraId="1FCB3DA4" w14:textId="77777777" w:rsidR="009F3451" w:rsidRPr="007275DF" w:rsidRDefault="009F3451" w:rsidP="00D00DFE">
            <w:pPr>
              <w:pStyle w:val="TAC"/>
            </w:pPr>
          </w:p>
        </w:tc>
        <w:tc>
          <w:tcPr>
            <w:tcW w:w="1251" w:type="dxa"/>
          </w:tcPr>
          <w:p w14:paraId="53087DC4" w14:textId="77777777" w:rsidR="009F3451" w:rsidRPr="007275DF" w:rsidRDefault="009F3451" w:rsidP="00D00DFE">
            <w:pPr>
              <w:pStyle w:val="TAC"/>
            </w:pPr>
            <w:r w:rsidRPr="007275DF">
              <w:t>Config 1,2,3</w:t>
            </w:r>
          </w:p>
        </w:tc>
        <w:tc>
          <w:tcPr>
            <w:tcW w:w="2505" w:type="dxa"/>
            <w:gridSpan w:val="4"/>
          </w:tcPr>
          <w:p w14:paraId="07CDA318" w14:textId="77777777" w:rsidR="009F3451" w:rsidRPr="007275DF" w:rsidRDefault="009F3451" w:rsidP="00D00DFE">
            <w:pPr>
              <w:pStyle w:val="TAC"/>
            </w:pPr>
            <w:r w:rsidRPr="007275DF">
              <w:t>NR cell 3 with CCA</w:t>
            </w:r>
          </w:p>
        </w:tc>
        <w:tc>
          <w:tcPr>
            <w:tcW w:w="3072" w:type="dxa"/>
          </w:tcPr>
          <w:p w14:paraId="76F68FDB" w14:textId="77777777" w:rsidR="009F3451" w:rsidRPr="007275DF" w:rsidRDefault="009F3451" w:rsidP="00D00DF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9F3451" w:rsidRPr="007275DF" w14:paraId="260880A9" w14:textId="77777777" w:rsidTr="00D00DFE">
        <w:trPr>
          <w:cantSplit/>
          <w:trHeight w:val="416"/>
        </w:trPr>
        <w:tc>
          <w:tcPr>
            <w:tcW w:w="2117" w:type="dxa"/>
          </w:tcPr>
          <w:p w14:paraId="650760BA" w14:textId="77777777" w:rsidR="009F3451" w:rsidRPr="007275DF" w:rsidRDefault="009F3451" w:rsidP="00D00DFE">
            <w:pPr>
              <w:pStyle w:val="TAL"/>
              <w:rPr>
                <w:rFonts w:cs="Arial"/>
                <w:lang w:eastAsia="zh-CN"/>
              </w:rPr>
            </w:pPr>
            <w:r w:rsidRPr="007275DF">
              <w:rPr>
                <w:noProof/>
                <w:lang w:val="it-IT"/>
              </w:rPr>
              <w:t>DL CCA model</w:t>
            </w:r>
          </w:p>
        </w:tc>
        <w:tc>
          <w:tcPr>
            <w:tcW w:w="596" w:type="dxa"/>
          </w:tcPr>
          <w:p w14:paraId="6716ADCA" w14:textId="77777777" w:rsidR="009F3451" w:rsidRPr="007275DF" w:rsidRDefault="009F3451" w:rsidP="00D00DFE">
            <w:pPr>
              <w:pStyle w:val="TAC"/>
            </w:pPr>
          </w:p>
        </w:tc>
        <w:tc>
          <w:tcPr>
            <w:tcW w:w="1251" w:type="dxa"/>
          </w:tcPr>
          <w:p w14:paraId="6C15FFA3" w14:textId="77777777" w:rsidR="009F3451" w:rsidRPr="007275DF" w:rsidRDefault="009F3451" w:rsidP="00D00DFE">
            <w:pPr>
              <w:pStyle w:val="TAC"/>
            </w:pPr>
            <w:r w:rsidRPr="007275DF">
              <w:t>Config 1,2,3</w:t>
            </w:r>
          </w:p>
        </w:tc>
        <w:tc>
          <w:tcPr>
            <w:tcW w:w="2505" w:type="dxa"/>
            <w:gridSpan w:val="4"/>
          </w:tcPr>
          <w:p w14:paraId="22FD0794" w14:textId="77777777" w:rsidR="009F3451" w:rsidRPr="007275DF" w:rsidRDefault="009F3451" w:rsidP="00D00DFE">
            <w:pPr>
              <w:pStyle w:val="TAC"/>
              <w:rPr>
                <w:lang w:eastAsia="zh-CN"/>
              </w:rPr>
            </w:pPr>
            <w:r w:rsidRPr="007275DF">
              <w:rPr>
                <w:noProof/>
              </w:rPr>
              <w:t xml:space="preserve">As specified in clause </w:t>
            </w:r>
            <w:del w:id="1205" w:author="Author">
              <w:r w:rsidRPr="007275DF" w:rsidDel="005F261E">
                <w:rPr>
                  <w:noProof/>
                </w:rPr>
                <w:delText>A.3.20</w:delText>
              </w:r>
            </w:del>
            <w:ins w:id="1206" w:author="Author">
              <w:r>
                <w:rPr>
                  <w:noProof/>
                </w:rPr>
                <w:t>A.3.26</w:t>
              </w:r>
            </w:ins>
            <w:r w:rsidRPr="007275DF">
              <w:rPr>
                <w:noProof/>
              </w:rPr>
              <w:t>.2.1</w:t>
            </w:r>
          </w:p>
        </w:tc>
        <w:tc>
          <w:tcPr>
            <w:tcW w:w="3072" w:type="dxa"/>
          </w:tcPr>
          <w:p w14:paraId="601879E0" w14:textId="77777777" w:rsidR="009F3451" w:rsidRPr="007275DF" w:rsidRDefault="009F3451" w:rsidP="00D00DFE">
            <w:pPr>
              <w:pStyle w:val="TAL"/>
              <w:rPr>
                <w:rFonts w:cs="Arial"/>
              </w:rPr>
            </w:pPr>
          </w:p>
        </w:tc>
      </w:tr>
      <w:tr w:rsidR="009F3451" w:rsidRPr="007275DF" w14:paraId="2F7D207F" w14:textId="77777777" w:rsidTr="00D00DFE">
        <w:trPr>
          <w:cantSplit/>
          <w:trHeight w:val="416"/>
        </w:trPr>
        <w:tc>
          <w:tcPr>
            <w:tcW w:w="2117" w:type="dxa"/>
          </w:tcPr>
          <w:p w14:paraId="2F3C97A8" w14:textId="77777777" w:rsidR="009F3451" w:rsidRPr="007275DF" w:rsidRDefault="009F3451" w:rsidP="00D00DFE">
            <w:pPr>
              <w:pStyle w:val="TAL"/>
              <w:rPr>
                <w:rFonts w:cs="Arial"/>
                <w:lang w:eastAsia="zh-CN"/>
              </w:rPr>
            </w:pPr>
            <w:r w:rsidRPr="007275DF">
              <w:rPr>
                <w:noProof/>
                <w:lang w:val="it-IT"/>
              </w:rPr>
              <w:t>UL CCA model</w:t>
            </w:r>
          </w:p>
        </w:tc>
        <w:tc>
          <w:tcPr>
            <w:tcW w:w="596" w:type="dxa"/>
          </w:tcPr>
          <w:p w14:paraId="4292CDB7" w14:textId="77777777" w:rsidR="009F3451" w:rsidRPr="007275DF" w:rsidRDefault="009F3451" w:rsidP="00D00DFE">
            <w:pPr>
              <w:pStyle w:val="TAC"/>
            </w:pPr>
          </w:p>
        </w:tc>
        <w:tc>
          <w:tcPr>
            <w:tcW w:w="1251" w:type="dxa"/>
          </w:tcPr>
          <w:p w14:paraId="14EABC7A" w14:textId="77777777" w:rsidR="009F3451" w:rsidRPr="007275DF" w:rsidRDefault="009F3451" w:rsidP="00D00DFE">
            <w:pPr>
              <w:pStyle w:val="TAC"/>
            </w:pPr>
            <w:r w:rsidRPr="007275DF">
              <w:t>Config 1,2,3</w:t>
            </w:r>
          </w:p>
        </w:tc>
        <w:tc>
          <w:tcPr>
            <w:tcW w:w="2505" w:type="dxa"/>
            <w:gridSpan w:val="4"/>
          </w:tcPr>
          <w:p w14:paraId="0C4D4361" w14:textId="77777777" w:rsidR="009F3451" w:rsidRPr="007275DF" w:rsidRDefault="009F3451" w:rsidP="00D00DFE">
            <w:pPr>
              <w:pStyle w:val="TAC"/>
              <w:rPr>
                <w:lang w:eastAsia="zh-CN"/>
              </w:rPr>
            </w:pPr>
            <w:r w:rsidRPr="007275DF">
              <w:rPr>
                <w:noProof/>
              </w:rPr>
              <w:t xml:space="preserve">As specified in clause </w:t>
            </w:r>
            <w:del w:id="1207" w:author="Author">
              <w:r w:rsidRPr="007275DF" w:rsidDel="005F261E">
                <w:rPr>
                  <w:noProof/>
                </w:rPr>
                <w:delText>A.3.20</w:delText>
              </w:r>
            </w:del>
            <w:ins w:id="1208" w:author="Author">
              <w:r>
                <w:rPr>
                  <w:noProof/>
                </w:rPr>
                <w:t>A.3.26</w:t>
              </w:r>
            </w:ins>
            <w:r w:rsidRPr="007275DF">
              <w:rPr>
                <w:noProof/>
              </w:rPr>
              <w:t>.2.2</w:t>
            </w:r>
          </w:p>
        </w:tc>
        <w:tc>
          <w:tcPr>
            <w:tcW w:w="3072" w:type="dxa"/>
          </w:tcPr>
          <w:p w14:paraId="0B1E966A" w14:textId="77777777" w:rsidR="009F3451" w:rsidRPr="007275DF" w:rsidRDefault="009F3451" w:rsidP="00D00DFE">
            <w:pPr>
              <w:pStyle w:val="TAL"/>
              <w:rPr>
                <w:rFonts w:cs="Arial"/>
              </w:rPr>
            </w:pPr>
          </w:p>
        </w:tc>
      </w:tr>
      <w:tr w:rsidR="009F3451" w:rsidRPr="007275DF" w14:paraId="2FC6DE39" w14:textId="77777777" w:rsidTr="00D00DFE">
        <w:trPr>
          <w:cantSplit/>
          <w:trHeight w:val="416"/>
        </w:trPr>
        <w:tc>
          <w:tcPr>
            <w:tcW w:w="2117" w:type="dxa"/>
          </w:tcPr>
          <w:p w14:paraId="6E54869E"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3BBD5D79" w14:textId="77777777" w:rsidR="009F3451" w:rsidRPr="007275DF" w:rsidRDefault="009F3451" w:rsidP="00D00DFE">
            <w:pPr>
              <w:pStyle w:val="TAC"/>
            </w:pPr>
          </w:p>
        </w:tc>
        <w:tc>
          <w:tcPr>
            <w:tcW w:w="1251" w:type="dxa"/>
          </w:tcPr>
          <w:p w14:paraId="6AB7D162" w14:textId="77777777" w:rsidR="009F3451" w:rsidRPr="007275DF" w:rsidRDefault="009F3451" w:rsidP="00D00DFE">
            <w:pPr>
              <w:pStyle w:val="TAC"/>
              <w:rPr>
                <w:lang w:eastAsia="zh-CN"/>
              </w:rPr>
            </w:pPr>
            <w:r w:rsidRPr="007275DF">
              <w:t>Config 1,2,3</w:t>
            </w:r>
          </w:p>
        </w:tc>
        <w:tc>
          <w:tcPr>
            <w:tcW w:w="1252" w:type="dxa"/>
            <w:gridSpan w:val="2"/>
          </w:tcPr>
          <w:p w14:paraId="28E8820E" w14:textId="77777777" w:rsidR="009F3451" w:rsidRPr="007275DF" w:rsidRDefault="009F3451" w:rsidP="00D00DFE">
            <w:pPr>
              <w:pStyle w:val="TAC"/>
              <w:rPr>
                <w:lang w:eastAsia="zh-CN"/>
              </w:rPr>
            </w:pPr>
            <w:r w:rsidRPr="007275DF">
              <w:rPr>
                <w:lang w:eastAsia="zh-CN"/>
              </w:rPr>
              <w:t>0</w:t>
            </w:r>
          </w:p>
        </w:tc>
        <w:tc>
          <w:tcPr>
            <w:tcW w:w="1253" w:type="dxa"/>
            <w:gridSpan w:val="2"/>
          </w:tcPr>
          <w:p w14:paraId="7AD22AAD" w14:textId="77777777" w:rsidR="009F3451" w:rsidRPr="007275DF" w:rsidRDefault="009F3451" w:rsidP="00D00DFE">
            <w:pPr>
              <w:pStyle w:val="TAC"/>
            </w:pPr>
            <w:r w:rsidRPr="007275DF">
              <w:rPr>
                <w:lang w:eastAsia="zh-CN"/>
              </w:rPr>
              <w:t>4</w:t>
            </w:r>
          </w:p>
        </w:tc>
        <w:tc>
          <w:tcPr>
            <w:tcW w:w="3072" w:type="dxa"/>
          </w:tcPr>
          <w:p w14:paraId="6BBC15A6" w14:textId="77777777" w:rsidR="009F3451" w:rsidRPr="007275DF" w:rsidRDefault="009F3451" w:rsidP="00D00DFE">
            <w:pPr>
              <w:pStyle w:val="TAL"/>
              <w:rPr>
                <w:rFonts w:cs="Arial"/>
              </w:rPr>
            </w:pPr>
            <w:r w:rsidRPr="007275DF">
              <w:rPr>
                <w:rFonts w:cs="Arial"/>
              </w:rPr>
              <w:t>As specified in clause 9.1.2-1.</w:t>
            </w:r>
          </w:p>
          <w:p w14:paraId="2997633D" w14:textId="77777777" w:rsidR="009F3451" w:rsidRPr="007275DF" w:rsidRDefault="009F3451" w:rsidP="00D00DFE">
            <w:pPr>
              <w:pStyle w:val="TAL"/>
              <w:rPr>
                <w:rFonts w:cs="Arial"/>
              </w:rPr>
            </w:pPr>
          </w:p>
        </w:tc>
      </w:tr>
      <w:tr w:rsidR="009F3451" w:rsidRPr="007275DF" w14:paraId="0EE3A507" w14:textId="77777777" w:rsidTr="00D00DFE">
        <w:trPr>
          <w:cantSplit/>
          <w:trHeight w:val="416"/>
        </w:trPr>
        <w:tc>
          <w:tcPr>
            <w:tcW w:w="2117" w:type="dxa"/>
          </w:tcPr>
          <w:p w14:paraId="7B47F9FC"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134E2B1E" w14:textId="77777777" w:rsidR="009F3451" w:rsidRPr="007275DF" w:rsidRDefault="009F3451" w:rsidP="00D00DFE">
            <w:pPr>
              <w:pStyle w:val="TAC"/>
            </w:pPr>
          </w:p>
        </w:tc>
        <w:tc>
          <w:tcPr>
            <w:tcW w:w="1251" w:type="dxa"/>
          </w:tcPr>
          <w:p w14:paraId="38D8C709" w14:textId="77777777" w:rsidR="009F3451" w:rsidRPr="007275DF" w:rsidRDefault="009F3451" w:rsidP="00D00DFE">
            <w:pPr>
              <w:pStyle w:val="TAC"/>
              <w:rPr>
                <w:lang w:eastAsia="zh-CN"/>
              </w:rPr>
            </w:pPr>
            <w:r w:rsidRPr="007275DF">
              <w:t>Config 1,2,3</w:t>
            </w:r>
          </w:p>
        </w:tc>
        <w:tc>
          <w:tcPr>
            <w:tcW w:w="1252" w:type="dxa"/>
            <w:gridSpan w:val="2"/>
          </w:tcPr>
          <w:p w14:paraId="6F587364"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2F4FBC57" w14:textId="77777777" w:rsidR="009F3451" w:rsidRPr="007275DF" w:rsidRDefault="009F3451" w:rsidP="00D00DFE">
            <w:pPr>
              <w:pStyle w:val="TAC"/>
              <w:rPr>
                <w:lang w:eastAsia="zh-CN"/>
              </w:rPr>
            </w:pPr>
            <w:r w:rsidRPr="007275DF">
              <w:rPr>
                <w:lang w:eastAsia="zh-CN"/>
              </w:rPr>
              <w:t>9</w:t>
            </w:r>
          </w:p>
        </w:tc>
        <w:tc>
          <w:tcPr>
            <w:tcW w:w="3072" w:type="dxa"/>
          </w:tcPr>
          <w:p w14:paraId="20F91692" w14:textId="77777777" w:rsidR="009F3451" w:rsidRPr="007275DF" w:rsidRDefault="009F3451" w:rsidP="00D00DFE">
            <w:pPr>
              <w:pStyle w:val="TAL"/>
              <w:rPr>
                <w:rFonts w:cs="Arial"/>
              </w:rPr>
            </w:pPr>
          </w:p>
        </w:tc>
      </w:tr>
      <w:tr w:rsidR="009F3451" w:rsidRPr="007275DF" w14:paraId="16B0FD4A" w14:textId="77777777" w:rsidTr="00D00DFE">
        <w:trPr>
          <w:cantSplit/>
          <w:trHeight w:val="198"/>
        </w:trPr>
        <w:tc>
          <w:tcPr>
            <w:tcW w:w="2117" w:type="dxa"/>
          </w:tcPr>
          <w:p w14:paraId="4E3EA3AE" w14:textId="77777777" w:rsidR="009F3451" w:rsidRPr="007275DF" w:rsidRDefault="009F3451" w:rsidP="00D00DFE">
            <w:pPr>
              <w:pStyle w:val="TAL"/>
              <w:rPr>
                <w:rFonts w:cs="Arial"/>
              </w:rPr>
            </w:pPr>
            <w:r w:rsidRPr="007275DF">
              <w:rPr>
                <w:rFonts w:cs="Arial"/>
              </w:rPr>
              <w:t>A3-Offset</w:t>
            </w:r>
          </w:p>
        </w:tc>
        <w:tc>
          <w:tcPr>
            <w:tcW w:w="596" w:type="dxa"/>
          </w:tcPr>
          <w:p w14:paraId="541A3582" w14:textId="77777777" w:rsidR="009F3451" w:rsidRPr="007275DF" w:rsidRDefault="009F3451" w:rsidP="00D00DFE">
            <w:pPr>
              <w:pStyle w:val="TAC"/>
            </w:pPr>
            <w:r w:rsidRPr="007275DF">
              <w:t>dB</w:t>
            </w:r>
          </w:p>
        </w:tc>
        <w:tc>
          <w:tcPr>
            <w:tcW w:w="1251" w:type="dxa"/>
          </w:tcPr>
          <w:p w14:paraId="0C839A44" w14:textId="77777777" w:rsidR="009F3451" w:rsidRPr="007275DF" w:rsidRDefault="009F3451" w:rsidP="00D00DFE">
            <w:pPr>
              <w:pStyle w:val="TAC"/>
            </w:pPr>
            <w:r w:rsidRPr="007275DF">
              <w:t>Config 1,2,3</w:t>
            </w:r>
          </w:p>
        </w:tc>
        <w:tc>
          <w:tcPr>
            <w:tcW w:w="2505" w:type="dxa"/>
            <w:gridSpan w:val="4"/>
          </w:tcPr>
          <w:p w14:paraId="2FC1D49B" w14:textId="77777777" w:rsidR="009F3451" w:rsidRPr="007275DF" w:rsidRDefault="009F3451" w:rsidP="00D00DFE">
            <w:pPr>
              <w:pStyle w:val="TAC"/>
            </w:pPr>
            <w:r w:rsidRPr="007275DF">
              <w:t>-6</w:t>
            </w:r>
          </w:p>
        </w:tc>
        <w:tc>
          <w:tcPr>
            <w:tcW w:w="3072" w:type="dxa"/>
          </w:tcPr>
          <w:p w14:paraId="3A061719" w14:textId="77777777" w:rsidR="009F3451" w:rsidRPr="007275DF" w:rsidRDefault="009F3451" w:rsidP="00D00DFE">
            <w:pPr>
              <w:pStyle w:val="TAL"/>
              <w:rPr>
                <w:rFonts w:cs="Arial"/>
              </w:rPr>
            </w:pPr>
          </w:p>
        </w:tc>
      </w:tr>
      <w:tr w:rsidR="009F3451" w:rsidRPr="007275DF" w14:paraId="0C086D9A" w14:textId="77777777" w:rsidTr="00D00DFE">
        <w:trPr>
          <w:cantSplit/>
          <w:trHeight w:val="208"/>
        </w:trPr>
        <w:tc>
          <w:tcPr>
            <w:tcW w:w="2117" w:type="dxa"/>
          </w:tcPr>
          <w:p w14:paraId="1EF1C63E" w14:textId="77777777" w:rsidR="009F3451" w:rsidRPr="007275DF" w:rsidRDefault="009F3451" w:rsidP="00D00DFE">
            <w:pPr>
              <w:pStyle w:val="TAL"/>
              <w:rPr>
                <w:rFonts w:cs="Arial"/>
              </w:rPr>
            </w:pPr>
            <w:r w:rsidRPr="007275DF">
              <w:rPr>
                <w:rFonts w:cs="Arial"/>
              </w:rPr>
              <w:t>Hysteresis</w:t>
            </w:r>
          </w:p>
        </w:tc>
        <w:tc>
          <w:tcPr>
            <w:tcW w:w="596" w:type="dxa"/>
          </w:tcPr>
          <w:p w14:paraId="3C4F0181" w14:textId="77777777" w:rsidR="009F3451" w:rsidRPr="007275DF" w:rsidRDefault="009F3451" w:rsidP="00D00DFE">
            <w:pPr>
              <w:pStyle w:val="TAC"/>
            </w:pPr>
            <w:r w:rsidRPr="007275DF">
              <w:t>dB</w:t>
            </w:r>
          </w:p>
        </w:tc>
        <w:tc>
          <w:tcPr>
            <w:tcW w:w="1251" w:type="dxa"/>
          </w:tcPr>
          <w:p w14:paraId="3DF9888E" w14:textId="77777777" w:rsidR="009F3451" w:rsidRPr="007275DF" w:rsidRDefault="009F3451" w:rsidP="00D00DFE">
            <w:pPr>
              <w:pStyle w:val="TAC"/>
            </w:pPr>
            <w:r w:rsidRPr="007275DF">
              <w:t>Config 1,2,3</w:t>
            </w:r>
          </w:p>
        </w:tc>
        <w:tc>
          <w:tcPr>
            <w:tcW w:w="2505" w:type="dxa"/>
            <w:gridSpan w:val="4"/>
          </w:tcPr>
          <w:p w14:paraId="28F88F7F" w14:textId="77777777" w:rsidR="009F3451" w:rsidRPr="007275DF" w:rsidRDefault="009F3451" w:rsidP="00D00DFE">
            <w:pPr>
              <w:pStyle w:val="TAC"/>
            </w:pPr>
            <w:r w:rsidRPr="007275DF">
              <w:t>0</w:t>
            </w:r>
          </w:p>
        </w:tc>
        <w:tc>
          <w:tcPr>
            <w:tcW w:w="3072" w:type="dxa"/>
          </w:tcPr>
          <w:p w14:paraId="62A5C1CB" w14:textId="77777777" w:rsidR="009F3451" w:rsidRPr="007275DF" w:rsidRDefault="009F3451" w:rsidP="00D00DFE">
            <w:pPr>
              <w:pStyle w:val="TAL"/>
              <w:rPr>
                <w:rFonts w:cs="Arial"/>
              </w:rPr>
            </w:pPr>
          </w:p>
        </w:tc>
      </w:tr>
      <w:tr w:rsidR="009F3451" w:rsidRPr="007275DF" w14:paraId="1596DF9A" w14:textId="77777777" w:rsidTr="00D00DFE">
        <w:trPr>
          <w:cantSplit/>
          <w:trHeight w:val="208"/>
        </w:trPr>
        <w:tc>
          <w:tcPr>
            <w:tcW w:w="2117" w:type="dxa"/>
          </w:tcPr>
          <w:p w14:paraId="3A617327" w14:textId="77777777" w:rsidR="009F3451" w:rsidRPr="007275DF" w:rsidRDefault="009F3451" w:rsidP="00D00DFE">
            <w:pPr>
              <w:pStyle w:val="TAL"/>
              <w:rPr>
                <w:rFonts w:cs="Arial"/>
              </w:rPr>
            </w:pPr>
            <w:r w:rsidRPr="007275DF">
              <w:rPr>
                <w:rFonts w:cs="Arial"/>
              </w:rPr>
              <w:t>CP length</w:t>
            </w:r>
          </w:p>
        </w:tc>
        <w:tc>
          <w:tcPr>
            <w:tcW w:w="596" w:type="dxa"/>
          </w:tcPr>
          <w:p w14:paraId="478B8093" w14:textId="77777777" w:rsidR="009F3451" w:rsidRPr="007275DF" w:rsidRDefault="009F3451" w:rsidP="00D00DFE">
            <w:pPr>
              <w:pStyle w:val="TAC"/>
            </w:pPr>
          </w:p>
        </w:tc>
        <w:tc>
          <w:tcPr>
            <w:tcW w:w="1251" w:type="dxa"/>
          </w:tcPr>
          <w:p w14:paraId="4DD06656" w14:textId="77777777" w:rsidR="009F3451" w:rsidRPr="007275DF" w:rsidRDefault="009F3451" w:rsidP="00D00DFE">
            <w:pPr>
              <w:pStyle w:val="TAC"/>
            </w:pPr>
            <w:r w:rsidRPr="007275DF">
              <w:t>Config 1,2,3</w:t>
            </w:r>
          </w:p>
        </w:tc>
        <w:tc>
          <w:tcPr>
            <w:tcW w:w="2505" w:type="dxa"/>
            <w:gridSpan w:val="4"/>
          </w:tcPr>
          <w:p w14:paraId="4EF2D067" w14:textId="77777777" w:rsidR="009F3451" w:rsidRPr="007275DF" w:rsidRDefault="009F3451" w:rsidP="00D00DFE">
            <w:pPr>
              <w:pStyle w:val="TAC"/>
            </w:pPr>
            <w:r w:rsidRPr="007275DF">
              <w:t>Normal</w:t>
            </w:r>
          </w:p>
        </w:tc>
        <w:tc>
          <w:tcPr>
            <w:tcW w:w="3072" w:type="dxa"/>
          </w:tcPr>
          <w:p w14:paraId="5431CD1E" w14:textId="77777777" w:rsidR="009F3451" w:rsidRPr="007275DF" w:rsidRDefault="009F3451" w:rsidP="00D00DFE">
            <w:pPr>
              <w:pStyle w:val="TAL"/>
              <w:rPr>
                <w:rFonts w:cs="Arial"/>
              </w:rPr>
            </w:pPr>
          </w:p>
        </w:tc>
      </w:tr>
      <w:tr w:rsidR="009F3451" w:rsidRPr="007275DF" w14:paraId="456D5A2B" w14:textId="77777777" w:rsidTr="00D00DFE">
        <w:trPr>
          <w:cantSplit/>
          <w:trHeight w:val="198"/>
        </w:trPr>
        <w:tc>
          <w:tcPr>
            <w:tcW w:w="2117" w:type="dxa"/>
          </w:tcPr>
          <w:p w14:paraId="580CD968" w14:textId="77777777" w:rsidR="009F3451" w:rsidRPr="007275DF" w:rsidRDefault="009F3451" w:rsidP="00D00DFE">
            <w:pPr>
              <w:pStyle w:val="TAL"/>
              <w:rPr>
                <w:rFonts w:cs="Arial"/>
              </w:rPr>
            </w:pPr>
            <w:r w:rsidRPr="007275DF">
              <w:rPr>
                <w:rFonts w:cs="Arial"/>
              </w:rPr>
              <w:t>TimeToTrigger</w:t>
            </w:r>
          </w:p>
        </w:tc>
        <w:tc>
          <w:tcPr>
            <w:tcW w:w="596" w:type="dxa"/>
          </w:tcPr>
          <w:p w14:paraId="7FFD490A" w14:textId="77777777" w:rsidR="009F3451" w:rsidRPr="007275DF" w:rsidRDefault="009F3451" w:rsidP="00D00DFE">
            <w:pPr>
              <w:pStyle w:val="TAC"/>
            </w:pPr>
            <w:r w:rsidRPr="007275DF">
              <w:t>s</w:t>
            </w:r>
          </w:p>
        </w:tc>
        <w:tc>
          <w:tcPr>
            <w:tcW w:w="1251" w:type="dxa"/>
          </w:tcPr>
          <w:p w14:paraId="32E7F1CE" w14:textId="77777777" w:rsidR="009F3451" w:rsidRPr="007275DF" w:rsidRDefault="009F3451" w:rsidP="00D00DFE">
            <w:pPr>
              <w:pStyle w:val="TAC"/>
            </w:pPr>
            <w:r w:rsidRPr="007275DF">
              <w:t>Config 1,2,3</w:t>
            </w:r>
          </w:p>
        </w:tc>
        <w:tc>
          <w:tcPr>
            <w:tcW w:w="2505" w:type="dxa"/>
            <w:gridSpan w:val="4"/>
          </w:tcPr>
          <w:p w14:paraId="07343857" w14:textId="77777777" w:rsidR="009F3451" w:rsidRPr="007275DF" w:rsidRDefault="009F3451" w:rsidP="00D00DFE">
            <w:pPr>
              <w:pStyle w:val="TAC"/>
            </w:pPr>
            <w:r w:rsidRPr="007275DF">
              <w:t>0</w:t>
            </w:r>
          </w:p>
        </w:tc>
        <w:tc>
          <w:tcPr>
            <w:tcW w:w="3072" w:type="dxa"/>
          </w:tcPr>
          <w:p w14:paraId="79622689" w14:textId="77777777" w:rsidR="009F3451" w:rsidRPr="007275DF" w:rsidRDefault="009F3451" w:rsidP="00D00DFE">
            <w:pPr>
              <w:pStyle w:val="TAL"/>
              <w:rPr>
                <w:rFonts w:cs="Arial"/>
              </w:rPr>
            </w:pPr>
          </w:p>
        </w:tc>
      </w:tr>
      <w:tr w:rsidR="009F3451" w:rsidRPr="007275DF" w14:paraId="14A8091F" w14:textId="77777777" w:rsidTr="00D00DFE">
        <w:trPr>
          <w:cantSplit/>
          <w:trHeight w:val="208"/>
        </w:trPr>
        <w:tc>
          <w:tcPr>
            <w:tcW w:w="2117" w:type="dxa"/>
          </w:tcPr>
          <w:p w14:paraId="0F28FBF7" w14:textId="77777777" w:rsidR="009F3451" w:rsidRPr="007275DF" w:rsidRDefault="009F3451" w:rsidP="00D00DFE">
            <w:pPr>
              <w:pStyle w:val="TAL"/>
              <w:rPr>
                <w:rFonts w:cs="Arial"/>
              </w:rPr>
            </w:pPr>
            <w:r w:rsidRPr="007275DF">
              <w:rPr>
                <w:rFonts w:cs="Arial"/>
              </w:rPr>
              <w:t>Filter coefficient</w:t>
            </w:r>
          </w:p>
        </w:tc>
        <w:tc>
          <w:tcPr>
            <w:tcW w:w="596" w:type="dxa"/>
          </w:tcPr>
          <w:p w14:paraId="3256EC20" w14:textId="77777777" w:rsidR="009F3451" w:rsidRPr="007275DF" w:rsidRDefault="009F3451" w:rsidP="00D00DFE">
            <w:pPr>
              <w:pStyle w:val="TAC"/>
            </w:pPr>
          </w:p>
        </w:tc>
        <w:tc>
          <w:tcPr>
            <w:tcW w:w="1251" w:type="dxa"/>
          </w:tcPr>
          <w:p w14:paraId="4BAD66B5" w14:textId="77777777" w:rsidR="009F3451" w:rsidRPr="007275DF" w:rsidRDefault="009F3451" w:rsidP="00D00DFE">
            <w:pPr>
              <w:pStyle w:val="TAC"/>
            </w:pPr>
            <w:r w:rsidRPr="007275DF">
              <w:t>Config 1,2,3</w:t>
            </w:r>
          </w:p>
        </w:tc>
        <w:tc>
          <w:tcPr>
            <w:tcW w:w="2505" w:type="dxa"/>
            <w:gridSpan w:val="4"/>
          </w:tcPr>
          <w:p w14:paraId="564A1AD9" w14:textId="77777777" w:rsidR="009F3451" w:rsidRPr="007275DF" w:rsidRDefault="009F3451" w:rsidP="00D00DFE">
            <w:pPr>
              <w:pStyle w:val="TAC"/>
            </w:pPr>
            <w:r w:rsidRPr="007275DF">
              <w:t>0</w:t>
            </w:r>
          </w:p>
        </w:tc>
        <w:tc>
          <w:tcPr>
            <w:tcW w:w="3072" w:type="dxa"/>
          </w:tcPr>
          <w:p w14:paraId="73F4E2A7" w14:textId="77777777" w:rsidR="009F3451" w:rsidRPr="007275DF" w:rsidRDefault="009F3451" w:rsidP="00D00DFE">
            <w:pPr>
              <w:pStyle w:val="TAL"/>
              <w:rPr>
                <w:rFonts w:cs="Arial"/>
              </w:rPr>
            </w:pPr>
            <w:r w:rsidRPr="007275DF">
              <w:rPr>
                <w:rFonts w:cs="Arial"/>
              </w:rPr>
              <w:t>L3 filtering is not used</w:t>
            </w:r>
          </w:p>
        </w:tc>
      </w:tr>
      <w:tr w:rsidR="009F3451" w:rsidRPr="007275DF" w14:paraId="0BFFA8BD" w14:textId="77777777" w:rsidTr="00D00DFE">
        <w:trPr>
          <w:cantSplit/>
          <w:trHeight w:val="208"/>
        </w:trPr>
        <w:tc>
          <w:tcPr>
            <w:tcW w:w="2117" w:type="dxa"/>
          </w:tcPr>
          <w:p w14:paraId="0D72A5D5" w14:textId="77777777" w:rsidR="009F3451" w:rsidRPr="007275DF" w:rsidRDefault="009F3451" w:rsidP="00D00DFE">
            <w:pPr>
              <w:pStyle w:val="TAL"/>
              <w:rPr>
                <w:rFonts w:cs="Arial"/>
              </w:rPr>
            </w:pPr>
            <w:r w:rsidRPr="007275DF">
              <w:rPr>
                <w:rFonts w:cs="Arial"/>
              </w:rPr>
              <w:t>DRX</w:t>
            </w:r>
          </w:p>
        </w:tc>
        <w:tc>
          <w:tcPr>
            <w:tcW w:w="596" w:type="dxa"/>
          </w:tcPr>
          <w:p w14:paraId="02509F5E" w14:textId="77777777" w:rsidR="009F3451" w:rsidRPr="007275DF" w:rsidRDefault="009F3451" w:rsidP="00D00DFE">
            <w:pPr>
              <w:pStyle w:val="TAC"/>
            </w:pPr>
          </w:p>
        </w:tc>
        <w:tc>
          <w:tcPr>
            <w:tcW w:w="1251" w:type="dxa"/>
          </w:tcPr>
          <w:p w14:paraId="69FE9B75" w14:textId="77777777" w:rsidR="009F3451" w:rsidRPr="007275DF" w:rsidRDefault="009F3451" w:rsidP="00D00DFE">
            <w:pPr>
              <w:pStyle w:val="TAC"/>
            </w:pPr>
            <w:r w:rsidRPr="007275DF">
              <w:t>Config 1,2,3</w:t>
            </w:r>
          </w:p>
        </w:tc>
        <w:tc>
          <w:tcPr>
            <w:tcW w:w="626" w:type="dxa"/>
          </w:tcPr>
          <w:p w14:paraId="679ECE31" w14:textId="77777777" w:rsidR="009F3451" w:rsidRPr="007275DF" w:rsidRDefault="009F3451" w:rsidP="00D00DFE">
            <w:pPr>
              <w:pStyle w:val="TAC"/>
            </w:pPr>
            <w:r w:rsidRPr="007275DF">
              <w:t>DRX.1</w:t>
            </w:r>
          </w:p>
        </w:tc>
        <w:tc>
          <w:tcPr>
            <w:tcW w:w="626" w:type="dxa"/>
          </w:tcPr>
          <w:p w14:paraId="525913DA" w14:textId="77777777" w:rsidR="009F3451" w:rsidRPr="007275DF" w:rsidRDefault="009F3451" w:rsidP="00D00DFE">
            <w:pPr>
              <w:pStyle w:val="TAC"/>
            </w:pPr>
            <w:r w:rsidRPr="007275DF">
              <w:t>DRX.2</w:t>
            </w:r>
          </w:p>
        </w:tc>
        <w:tc>
          <w:tcPr>
            <w:tcW w:w="626" w:type="dxa"/>
          </w:tcPr>
          <w:p w14:paraId="3E5B7B2C" w14:textId="77777777" w:rsidR="009F3451" w:rsidRPr="007275DF" w:rsidRDefault="009F3451" w:rsidP="00D00DFE">
            <w:pPr>
              <w:pStyle w:val="TAC"/>
            </w:pPr>
            <w:r w:rsidRPr="007275DF">
              <w:t>DRX.1</w:t>
            </w:r>
          </w:p>
        </w:tc>
        <w:tc>
          <w:tcPr>
            <w:tcW w:w="627" w:type="dxa"/>
          </w:tcPr>
          <w:p w14:paraId="56910CD1" w14:textId="77777777" w:rsidR="009F3451" w:rsidRPr="007275DF" w:rsidRDefault="009F3451" w:rsidP="00D00DFE">
            <w:pPr>
              <w:pStyle w:val="TAC"/>
            </w:pPr>
            <w:r w:rsidRPr="007275DF">
              <w:t>DRX.2</w:t>
            </w:r>
          </w:p>
        </w:tc>
        <w:tc>
          <w:tcPr>
            <w:tcW w:w="3072" w:type="dxa"/>
          </w:tcPr>
          <w:p w14:paraId="15A592DB" w14:textId="77777777" w:rsidR="009F3451" w:rsidRPr="007275DF" w:rsidRDefault="009F3451" w:rsidP="00D00DFE">
            <w:pPr>
              <w:pStyle w:val="TAL"/>
              <w:rPr>
                <w:rFonts w:cs="Arial"/>
              </w:rPr>
            </w:pPr>
            <w:r w:rsidRPr="007275DF">
              <w:rPr>
                <w:rFonts w:cs="Arial"/>
              </w:rPr>
              <w:t>As specified in clause A.3.3</w:t>
            </w:r>
          </w:p>
        </w:tc>
      </w:tr>
      <w:tr w:rsidR="009F3451" w:rsidRPr="007275DF" w14:paraId="1718348D" w14:textId="77777777" w:rsidTr="00D00DFE">
        <w:trPr>
          <w:cantSplit/>
          <w:trHeight w:val="614"/>
        </w:trPr>
        <w:tc>
          <w:tcPr>
            <w:tcW w:w="2117" w:type="dxa"/>
          </w:tcPr>
          <w:p w14:paraId="69F91195"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13246071" w14:textId="77777777" w:rsidR="009F3451" w:rsidRPr="007275DF" w:rsidRDefault="009F3451" w:rsidP="00D00DFE">
            <w:pPr>
              <w:pStyle w:val="TAC"/>
            </w:pPr>
          </w:p>
        </w:tc>
        <w:tc>
          <w:tcPr>
            <w:tcW w:w="1251" w:type="dxa"/>
          </w:tcPr>
          <w:p w14:paraId="75948452" w14:textId="77777777" w:rsidR="009F3451" w:rsidRPr="007275DF" w:rsidRDefault="009F3451" w:rsidP="00D00DFE">
            <w:pPr>
              <w:pStyle w:val="TAC"/>
            </w:pPr>
            <w:r w:rsidRPr="007275DF">
              <w:t>Config 1,2,3</w:t>
            </w:r>
          </w:p>
        </w:tc>
        <w:tc>
          <w:tcPr>
            <w:tcW w:w="2505" w:type="dxa"/>
            <w:gridSpan w:val="4"/>
          </w:tcPr>
          <w:p w14:paraId="5DA5439C"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281FA166" w14:textId="77777777" w:rsidR="009F3451" w:rsidRPr="007275DF" w:rsidRDefault="009F3451" w:rsidP="00D00DFE">
            <w:pPr>
              <w:pStyle w:val="TAL"/>
            </w:pPr>
            <w:r w:rsidRPr="007275DF">
              <w:t>Synchronous cells.</w:t>
            </w:r>
          </w:p>
          <w:p w14:paraId="607F84D8" w14:textId="77777777" w:rsidR="009F3451" w:rsidRPr="007275DF" w:rsidRDefault="009F3451" w:rsidP="00D00DFE">
            <w:pPr>
              <w:pStyle w:val="TAL"/>
              <w:rPr>
                <w:lang w:eastAsia="zh-CN"/>
              </w:rPr>
            </w:pPr>
          </w:p>
        </w:tc>
      </w:tr>
      <w:tr w:rsidR="009F3451" w:rsidRPr="007275DF" w14:paraId="6D251CF3" w14:textId="77777777" w:rsidTr="00D00DFE">
        <w:trPr>
          <w:cantSplit/>
          <w:trHeight w:val="208"/>
        </w:trPr>
        <w:tc>
          <w:tcPr>
            <w:tcW w:w="2117" w:type="dxa"/>
          </w:tcPr>
          <w:p w14:paraId="16A4D626" w14:textId="77777777" w:rsidR="009F3451" w:rsidRPr="007275DF" w:rsidRDefault="009F3451" w:rsidP="00D00DFE">
            <w:pPr>
              <w:pStyle w:val="TAL"/>
              <w:rPr>
                <w:rFonts w:cs="Arial"/>
              </w:rPr>
            </w:pPr>
            <w:r w:rsidRPr="007275DF">
              <w:rPr>
                <w:rFonts w:cs="Arial"/>
              </w:rPr>
              <w:t>T1</w:t>
            </w:r>
          </w:p>
        </w:tc>
        <w:tc>
          <w:tcPr>
            <w:tcW w:w="596" w:type="dxa"/>
          </w:tcPr>
          <w:p w14:paraId="4CB829E0" w14:textId="77777777" w:rsidR="009F3451" w:rsidRPr="007275DF" w:rsidRDefault="009F3451" w:rsidP="00D00DFE">
            <w:pPr>
              <w:pStyle w:val="TAC"/>
            </w:pPr>
            <w:r w:rsidRPr="007275DF">
              <w:t>s</w:t>
            </w:r>
          </w:p>
        </w:tc>
        <w:tc>
          <w:tcPr>
            <w:tcW w:w="1251" w:type="dxa"/>
          </w:tcPr>
          <w:p w14:paraId="502B4772" w14:textId="77777777" w:rsidR="009F3451" w:rsidRPr="007275DF" w:rsidRDefault="009F3451" w:rsidP="00D00DFE">
            <w:pPr>
              <w:pStyle w:val="TAC"/>
            </w:pPr>
            <w:r w:rsidRPr="007275DF">
              <w:t>Config 1,2,3</w:t>
            </w:r>
          </w:p>
        </w:tc>
        <w:tc>
          <w:tcPr>
            <w:tcW w:w="2505" w:type="dxa"/>
            <w:gridSpan w:val="4"/>
          </w:tcPr>
          <w:p w14:paraId="2760CEC9" w14:textId="77777777" w:rsidR="009F3451" w:rsidRPr="007275DF" w:rsidRDefault="009F3451" w:rsidP="00D00DFE">
            <w:pPr>
              <w:pStyle w:val="TAC"/>
            </w:pPr>
            <w:del w:id="1209" w:author="Author">
              <w:r w:rsidRPr="007275DF" w:rsidDel="009C1F18">
                <w:delText>[</w:delText>
              </w:r>
            </w:del>
            <w:r w:rsidRPr="007275DF">
              <w:t>5</w:t>
            </w:r>
            <w:del w:id="1210" w:author="Author">
              <w:r w:rsidRPr="007275DF" w:rsidDel="009C1F18">
                <w:delText>]</w:delText>
              </w:r>
            </w:del>
          </w:p>
        </w:tc>
        <w:tc>
          <w:tcPr>
            <w:tcW w:w="3072" w:type="dxa"/>
          </w:tcPr>
          <w:p w14:paraId="47E9BDDA" w14:textId="77777777" w:rsidR="009F3451" w:rsidRPr="007275DF" w:rsidRDefault="009F3451" w:rsidP="00D00DFE">
            <w:pPr>
              <w:pStyle w:val="TAL"/>
              <w:rPr>
                <w:rFonts w:cs="Arial"/>
              </w:rPr>
            </w:pPr>
          </w:p>
        </w:tc>
      </w:tr>
      <w:tr w:rsidR="009F3451" w:rsidRPr="007275DF" w14:paraId="3BBC3BE4" w14:textId="77777777" w:rsidTr="00D00DFE">
        <w:trPr>
          <w:cantSplit/>
          <w:trHeight w:val="208"/>
        </w:trPr>
        <w:tc>
          <w:tcPr>
            <w:tcW w:w="2117" w:type="dxa"/>
          </w:tcPr>
          <w:p w14:paraId="43D47E6E" w14:textId="77777777" w:rsidR="009F3451" w:rsidRPr="007275DF" w:rsidRDefault="009F3451" w:rsidP="00D00DFE">
            <w:pPr>
              <w:pStyle w:val="TAL"/>
              <w:rPr>
                <w:rFonts w:cs="Arial"/>
              </w:rPr>
            </w:pPr>
            <w:r w:rsidRPr="007275DF">
              <w:rPr>
                <w:rFonts w:cs="Arial"/>
              </w:rPr>
              <w:t>T2</w:t>
            </w:r>
          </w:p>
        </w:tc>
        <w:tc>
          <w:tcPr>
            <w:tcW w:w="596" w:type="dxa"/>
          </w:tcPr>
          <w:p w14:paraId="4A030805" w14:textId="77777777" w:rsidR="009F3451" w:rsidRPr="007275DF" w:rsidRDefault="009F3451" w:rsidP="00D00DFE">
            <w:pPr>
              <w:pStyle w:val="TAC"/>
            </w:pPr>
            <w:r w:rsidRPr="007275DF">
              <w:t>s</w:t>
            </w:r>
          </w:p>
        </w:tc>
        <w:tc>
          <w:tcPr>
            <w:tcW w:w="1251" w:type="dxa"/>
          </w:tcPr>
          <w:p w14:paraId="71577B49" w14:textId="77777777" w:rsidR="009F3451" w:rsidRPr="007275DF" w:rsidRDefault="009F3451" w:rsidP="00D00DFE">
            <w:pPr>
              <w:pStyle w:val="TAC"/>
            </w:pPr>
            <w:r w:rsidRPr="007275DF">
              <w:t>Config 1,2,3</w:t>
            </w:r>
          </w:p>
        </w:tc>
        <w:tc>
          <w:tcPr>
            <w:tcW w:w="626" w:type="dxa"/>
          </w:tcPr>
          <w:p w14:paraId="442186B2" w14:textId="77777777" w:rsidR="009F3451" w:rsidRPr="007275DF" w:rsidRDefault="009F3451" w:rsidP="00D00DFE">
            <w:pPr>
              <w:pStyle w:val="TAC"/>
            </w:pPr>
            <w:del w:id="1211" w:author="Author">
              <w:r w:rsidRPr="007275DF" w:rsidDel="009C1F18">
                <w:delText>[</w:delText>
              </w:r>
              <w:r w:rsidRPr="007275DF" w:rsidDel="00F60824">
                <w:delText>1.1</w:delText>
              </w:r>
              <w:r w:rsidRPr="007275DF" w:rsidDel="009C1F18">
                <w:delText>]</w:delText>
              </w:r>
            </w:del>
            <w:ins w:id="1212" w:author="Author">
              <w:r>
                <w:t>2.5</w:t>
              </w:r>
            </w:ins>
          </w:p>
        </w:tc>
        <w:tc>
          <w:tcPr>
            <w:tcW w:w="626" w:type="dxa"/>
          </w:tcPr>
          <w:p w14:paraId="55393926" w14:textId="77777777" w:rsidR="009F3451" w:rsidRPr="007275DF" w:rsidRDefault="009F3451" w:rsidP="00D00DFE">
            <w:pPr>
              <w:pStyle w:val="TAC"/>
            </w:pPr>
            <w:del w:id="1213" w:author="Author">
              <w:r w:rsidRPr="007275DF" w:rsidDel="009C1F18">
                <w:delText>[</w:delText>
              </w:r>
              <w:r w:rsidRPr="007275DF" w:rsidDel="00F60824">
                <w:delText>11</w:delText>
              </w:r>
              <w:r w:rsidRPr="007275DF" w:rsidDel="009C1F18">
                <w:delText>]</w:delText>
              </w:r>
            </w:del>
            <w:ins w:id="1214" w:author="Author">
              <w:r>
                <w:t>17</w:t>
              </w:r>
            </w:ins>
          </w:p>
        </w:tc>
        <w:tc>
          <w:tcPr>
            <w:tcW w:w="626" w:type="dxa"/>
          </w:tcPr>
          <w:p w14:paraId="0F524285" w14:textId="77777777" w:rsidR="009F3451" w:rsidRPr="007275DF" w:rsidRDefault="009F3451" w:rsidP="00D00DFE">
            <w:pPr>
              <w:pStyle w:val="TAC"/>
            </w:pPr>
            <w:del w:id="1215" w:author="Author">
              <w:r w:rsidRPr="007275DF" w:rsidDel="009C1F18">
                <w:delText>[</w:delText>
              </w:r>
              <w:r w:rsidRPr="007275DF" w:rsidDel="00F60824">
                <w:delText>1.1</w:delText>
              </w:r>
              <w:r w:rsidRPr="007275DF" w:rsidDel="009C1F18">
                <w:delText>]</w:delText>
              </w:r>
            </w:del>
            <w:ins w:id="1216" w:author="Author">
              <w:r>
                <w:t>2.5</w:t>
              </w:r>
            </w:ins>
          </w:p>
        </w:tc>
        <w:tc>
          <w:tcPr>
            <w:tcW w:w="627" w:type="dxa"/>
          </w:tcPr>
          <w:p w14:paraId="61CEA861" w14:textId="77777777" w:rsidR="009F3451" w:rsidRPr="007275DF" w:rsidRDefault="009F3451" w:rsidP="00D00DFE">
            <w:pPr>
              <w:pStyle w:val="TAC"/>
            </w:pPr>
            <w:del w:id="1217" w:author="Author">
              <w:r w:rsidRPr="007275DF" w:rsidDel="00EA755A">
                <w:delText>[</w:delText>
              </w:r>
            </w:del>
            <w:ins w:id="1218" w:author="Author">
              <w:r>
                <w:t>17</w:t>
              </w:r>
            </w:ins>
            <w:del w:id="1219" w:author="Author">
              <w:r w:rsidRPr="007275DF" w:rsidDel="009C1F18">
                <w:delText>1</w:delText>
              </w:r>
              <w:r w:rsidRPr="007275DF" w:rsidDel="00F60824">
                <w:delText>1</w:delText>
              </w:r>
              <w:r w:rsidRPr="007275DF" w:rsidDel="009C1F18">
                <w:delText>]</w:delText>
              </w:r>
            </w:del>
          </w:p>
        </w:tc>
        <w:tc>
          <w:tcPr>
            <w:tcW w:w="3072" w:type="dxa"/>
          </w:tcPr>
          <w:p w14:paraId="501E76B1" w14:textId="77777777" w:rsidR="009F3451" w:rsidRPr="007275DF" w:rsidRDefault="009F3451" w:rsidP="00D00DFE">
            <w:pPr>
              <w:pStyle w:val="TAL"/>
              <w:rPr>
                <w:rFonts w:cs="Arial"/>
              </w:rPr>
            </w:pPr>
          </w:p>
        </w:tc>
      </w:tr>
    </w:tbl>
    <w:p w14:paraId="3F5280A1" w14:textId="77777777" w:rsidR="009F3451" w:rsidRPr="007275DF" w:rsidRDefault="009F3451" w:rsidP="009F3451">
      <w:pPr>
        <w:pStyle w:val="TH"/>
        <w:rPr>
          <w:rFonts w:cs="v4.2.0"/>
        </w:rPr>
      </w:pPr>
    </w:p>
    <w:p w14:paraId="5B1D826B" w14:textId="77777777" w:rsidR="009F3451" w:rsidRPr="007275DF" w:rsidRDefault="009F3451" w:rsidP="009F3451">
      <w:pPr>
        <w:pStyle w:val="TH"/>
        <w:rPr>
          <w:rFonts w:cs="v4.2.0"/>
        </w:rPr>
      </w:pPr>
      <w:r w:rsidRPr="007275DF">
        <w:rPr>
          <w:rFonts w:cs="v4.2.0"/>
        </w:rPr>
        <w:t>Table A.13.3.2.4.1-3: Cell specific test parameters for SA inter-frequency event triggered reporting for FR1 with CCA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9F3451" w:rsidRPr="007275DF" w14:paraId="34BDD5BC" w14:textId="77777777" w:rsidTr="00D00DFE">
        <w:trPr>
          <w:cantSplit/>
          <w:trHeight w:val="150"/>
        </w:trPr>
        <w:tc>
          <w:tcPr>
            <w:tcW w:w="1838" w:type="dxa"/>
            <w:gridSpan w:val="3"/>
            <w:vMerge w:val="restart"/>
            <w:tcBorders>
              <w:top w:val="single" w:sz="4" w:space="0" w:color="auto"/>
              <w:left w:val="single" w:sz="4" w:space="0" w:color="auto"/>
            </w:tcBorders>
          </w:tcPr>
          <w:p w14:paraId="16212C39" w14:textId="77777777" w:rsidR="009F3451" w:rsidRPr="007275DF" w:rsidRDefault="009F3451" w:rsidP="00D00DFE">
            <w:pPr>
              <w:pStyle w:val="TAH"/>
              <w:rPr>
                <w:rFonts w:cs="Arial"/>
              </w:rPr>
            </w:pPr>
            <w:r w:rsidRPr="007275DF">
              <w:t>Parameter</w:t>
            </w:r>
          </w:p>
        </w:tc>
        <w:tc>
          <w:tcPr>
            <w:tcW w:w="709" w:type="dxa"/>
            <w:vMerge w:val="restart"/>
            <w:tcBorders>
              <w:top w:val="single" w:sz="4" w:space="0" w:color="auto"/>
            </w:tcBorders>
          </w:tcPr>
          <w:p w14:paraId="11AA4906" w14:textId="77777777" w:rsidR="009F3451" w:rsidRPr="007275DF" w:rsidRDefault="009F3451" w:rsidP="00D00DFE">
            <w:pPr>
              <w:pStyle w:val="TAH"/>
              <w:rPr>
                <w:rFonts w:cs="Arial"/>
              </w:rPr>
            </w:pPr>
            <w:r w:rsidRPr="007275DF">
              <w:t>Unit</w:t>
            </w:r>
          </w:p>
        </w:tc>
        <w:tc>
          <w:tcPr>
            <w:tcW w:w="1417" w:type="dxa"/>
            <w:vMerge w:val="restart"/>
            <w:tcBorders>
              <w:top w:val="single" w:sz="4" w:space="0" w:color="auto"/>
            </w:tcBorders>
          </w:tcPr>
          <w:p w14:paraId="4CC01524" w14:textId="77777777" w:rsidR="009F3451" w:rsidRPr="007275DF" w:rsidRDefault="009F3451" w:rsidP="00D00DFE">
            <w:pPr>
              <w:pStyle w:val="TAH"/>
            </w:pPr>
            <w:r w:rsidRPr="007275DF">
              <w:rPr>
                <w:rFonts w:cs="Arial"/>
              </w:rPr>
              <w:t>Test configuration</w:t>
            </w:r>
          </w:p>
        </w:tc>
        <w:tc>
          <w:tcPr>
            <w:tcW w:w="1843" w:type="dxa"/>
            <w:gridSpan w:val="2"/>
            <w:tcBorders>
              <w:top w:val="single" w:sz="4" w:space="0" w:color="auto"/>
            </w:tcBorders>
          </w:tcPr>
          <w:p w14:paraId="7FF7D520" w14:textId="77777777" w:rsidR="009F3451" w:rsidRPr="007275DF" w:rsidRDefault="009F3451" w:rsidP="00D00DFE">
            <w:pPr>
              <w:pStyle w:val="TAH"/>
              <w:rPr>
                <w:rFonts w:cs="Arial"/>
              </w:rPr>
            </w:pPr>
            <w:r w:rsidRPr="007275DF">
              <w:t>Cell 1</w:t>
            </w:r>
          </w:p>
        </w:tc>
        <w:tc>
          <w:tcPr>
            <w:tcW w:w="1843" w:type="dxa"/>
            <w:gridSpan w:val="2"/>
            <w:tcBorders>
              <w:top w:val="single" w:sz="4" w:space="0" w:color="auto"/>
              <w:right w:val="single" w:sz="4" w:space="0" w:color="auto"/>
            </w:tcBorders>
          </w:tcPr>
          <w:p w14:paraId="61B81EAA" w14:textId="77777777" w:rsidR="009F3451" w:rsidRPr="007275DF" w:rsidRDefault="009F3451" w:rsidP="00D00DFE">
            <w:pPr>
              <w:pStyle w:val="TAH"/>
              <w:rPr>
                <w:rFonts w:cs="Arial"/>
              </w:rPr>
            </w:pPr>
            <w:r w:rsidRPr="007275DF">
              <w:t>Cell 2</w:t>
            </w:r>
          </w:p>
        </w:tc>
        <w:tc>
          <w:tcPr>
            <w:tcW w:w="1701" w:type="dxa"/>
            <w:gridSpan w:val="2"/>
            <w:tcBorders>
              <w:top w:val="single" w:sz="4" w:space="0" w:color="auto"/>
              <w:right w:val="single" w:sz="4" w:space="0" w:color="auto"/>
            </w:tcBorders>
          </w:tcPr>
          <w:p w14:paraId="6F7D4B47" w14:textId="77777777" w:rsidR="009F3451" w:rsidRPr="007275DF" w:rsidRDefault="009F3451" w:rsidP="00D00DFE">
            <w:pPr>
              <w:pStyle w:val="TAH"/>
            </w:pPr>
            <w:r w:rsidRPr="007275DF">
              <w:t>Cell 3</w:t>
            </w:r>
          </w:p>
        </w:tc>
      </w:tr>
      <w:tr w:rsidR="009F3451" w:rsidRPr="007275DF" w14:paraId="10BBDB37" w14:textId="77777777" w:rsidTr="00D00DFE">
        <w:trPr>
          <w:cantSplit/>
          <w:trHeight w:val="150"/>
        </w:trPr>
        <w:tc>
          <w:tcPr>
            <w:tcW w:w="1838" w:type="dxa"/>
            <w:gridSpan w:val="3"/>
            <w:vMerge/>
            <w:tcBorders>
              <w:left w:val="single" w:sz="4" w:space="0" w:color="auto"/>
              <w:bottom w:val="single" w:sz="4" w:space="0" w:color="auto"/>
            </w:tcBorders>
          </w:tcPr>
          <w:p w14:paraId="71BD5959" w14:textId="77777777" w:rsidR="009F3451" w:rsidRPr="007275DF" w:rsidRDefault="009F3451" w:rsidP="00D00DFE">
            <w:pPr>
              <w:pStyle w:val="TAH"/>
              <w:rPr>
                <w:rFonts w:cs="Arial"/>
              </w:rPr>
            </w:pPr>
          </w:p>
        </w:tc>
        <w:tc>
          <w:tcPr>
            <w:tcW w:w="709" w:type="dxa"/>
            <w:vMerge/>
            <w:tcBorders>
              <w:bottom w:val="single" w:sz="4" w:space="0" w:color="auto"/>
            </w:tcBorders>
          </w:tcPr>
          <w:p w14:paraId="08199330" w14:textId="77777777" w:rsidR="009F3451" w:rsidRPr="007275DF" w:rsidRDefault="009F3451" w:rsidP="00D00DFE">
            <w:pPr>
              <w:pStyle w:val="TAH"/>
              <w:rPr>
                <w:rFonts w:cs="Arial"/>
              </w:rPr>
            </w:pPr>
          </w:p>
        </w:tc>
        <w:tc>
          <w:tcPr>
            <w:tcW w:w="1417" w:type="dxa"/>
            <w:vMerge/>
            <w:tcBorders>
              <w:bottom w:val="single" w:sz="4" w:space="0" w:color="auto"/>
            </w:tcBorders>
          </w:tcPr>
          <w:p w14:paraId="5830429F" w14:textId="77777777" w:rsidR="009F3451" w:rsidRPr="007275DF" w:rsidRDefault="009F3451" w:rsidP="00D00DFE">
            <w:pPr>
              <w:pStyle w:val="TAH"/>
            </w:pPr>
          </w:p>
        </w:tc>
        <w:tc>
          <w:tcPr>
            <w:tcW w:w="851" w:type="dxa"/>
            <w:tcBorders>
              <w:bottom w:val="single" w:sz="4" w:space="0" w:color="auto"/>
            </w:tcBorders>
          </w:tcPr>
          <w:p w14:paraId="4E78B1B7"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07469F29" w14:textId="77777777" w:rsidR="009F3451" w:rsidRPr="007275DF" w:rsidRDefault="009F3451" w:rsidP="00D00DFE">
            <w:pPr>
              <w:pStyle w:val="TAH"/>
              <w:rPr>
                <w:rFonts w:cs="Arial"/>
              </w:rPr>
            </w:pPr>
            <w:r w:rsidRPr="007275DF">
              <w:t>T2</w:t>
            </w:r>
          </w:p>
        </w:tc>
        <w:tc>
          <w:tcPr>
            <w:tcW w:w="851" w:type="dxa"/>
            <w:tcBorders>
              <w:bottom w:val="single" w:sz="4" w:space="0" w:color="auto"/>
            </w:tcBorders>
          </w:tcPr>
          <w:p w14:paraId="3B54AE07"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3AA51CFB" w14:textId="77777777" w:rsidR="009F3451" w:rsidRPr="007275DF" w:rsidRDefault="009F3451" w:rsidP="00D00DFE">
            <w:pPr>
              <w:pStyle w:val="TAH"/>
              <w:rPr>
                <w:rFonts w:cs="Arial"/>
              </w:rPr>
            </w:pPr>
            <w:r w:rsidRPr="007275DF">
              <w:t>T2</w:t>
            </w:r>
          </w:p>
        </w:tc>
        <w:tc>
          <w:tcPr>
            <w:tcW w:w="850" w:type="dxa"/>
            <w:tcBorders>
              <w:bottom w:val="single" w:sz="4" w:space="0" w:color="auto"/>
            </w:tcBorders>
          </w:tcPr>
          <w:p w14:paraId="6B55AC3D" w14:textId="77777777" w:rsidR="009F3451" w:rsidRPr="007275DF" w:rsidRDefault="009F3451" w:rsidP="00D00DFE">
            <w:pPr>
              <w:pStyle w:val="TAH"/>
            </w:pPr>
            <w:r w:rsidRPr="007275DF">
              <w:t>T1</w:t>
            </w:r>
          </w:p>
        </w:tc>
        <w:tc>
          <w:tcPr>
            <w:tcW w:w="851" w:type="dxa"/>
            <w:tcBorders>
              <w:bottom w:val="single" w:sz="4" w:space="0" w:color="auto"/>
            </w:tcBorders>
          </w:tcPr>
          <w:p w14:paraId="50BD7EF2" w14:textId="77777777" w:rsidR="009F3451" w:rsidRPr="007275DF" w:rsidRDefault="009F3451" w:rsidP="00D00DFE">
            <w:pPr>
              <w:pStyle w:val="TAH"/>
            </w:pPr>
            <w:r w:rsidRPr="007275DF">
              <w:t>T2</w:t>
            </w:r>
          </w:p>
        </w:tc>
      </w:tr>
      <w:tr w:rsidR="009F3451" w:rsidRPr="007275DF" w14:paraId="11276A02" w14:textId="77777777" w:rsidTr="00D00DFE">
        <w:trPr>
          <w:cantSplit/>
          <w:trHeight w:val="292"/>
        </w:trPr>
        <w:tc>
          <w:tcPr>
            <w:tcW w:w="1838" w:type="dxa"/>
            <w:gridSpan w:val="3"/>
            <w:tcBorders>
              <w:left w:val="single" w:sz="4" w:space="0" w:color="auto"/>
              <w:bottom w:val="single" w:sz="4" w:space="0" w:color="auto"/>
            </w:tcBorders>
          </w:tcPr>
          <w:p w14:paraId="11D58388" w14:textId="77777777" w:rsidR="009F3451" w:rsidRPr="007275DF" w:rsidRDefault="009F3451" w:rsidP="00D00DFE">
            <w:pPr>
              <w:pStyle w:val="TAL"/>
              <w:rPr>
                <w:lang w:val="it-IT"/>
              </w:rPr>
            </w:pPr>
            <w:r w:rsidRPr="007275DF">
              <w:rPr>
                <w:lang w:val="it-IT"/>
              </w:rPr>
              <w:t>NR RF Channel Number</w:t>
            </w:r>
          </w:p>
        </w:tc>
        <w:tc>
          <w:tcPr>
            <w:tcW w:w="709" w:type="dxa"/>
            <w:tcBorders>
              <w:bottom w:val="single" w:sz="4" w:space="0" w:color="auto"/>
            </w:tcBorders>
          </w:tcPr>
          <w:p w14:paraId="4723B4E0" w14:textId="77777777" w:rsidR="009F3451" w:rsidRPr="007275DF" w:rsidRDefault="009F3451" w:rsidP="00D00DFE">
            <w:pPr>
              <w:pStyle w:val="TAC"/>
              <w:rPr>
                <w:lang w:val="it-IT"/>
              </w:rPr>
            </w:pPr>
          </w:p>
        </w:tc>
        <w:tc>
          <w:tcPr>
            <w:tcW w:w="1417" w:type="dxa"/>
            <w:tcBorders>
              <w:bottom w:val="single" w:sz="4" w:space="0" w:color="auto"/>
            </w:tcBorders>
            <w:vAlign w:val="center"/>
          </w:tcPr>
          <w:p w14:paraId="3FDEBF41" w14:textId="77777777" w:rsidR="009F3451" w:rsidRPr="007275DF" w:rsidRDefault="009F3451" w:rsidP="00D00DFE">
            <w:pPr>
              <w:pStyle w:val="TAC"/>
              <w:rPr>
                <w:rFonts w:cs="v4.2.0"/>
              </w:rPr>
            </w:pPr>
            <w:r w:rsidRPr="007275DF">
              <w:t>Config 1,2,3</w:t>
            </w:r>
          </w:p>
        </w:tc>
        <w:tc>
          <w:tcPr>
            <w:tcW w:w="1843" w:type="dxa"/>
            <w:gridSpan w:val="2"/>
            <w:tcBorders>
              <w:bottom w:val="single" w:sz="4" w:space="0" w:color="auto"/>
            </w:tcBorders>
          </w:tcPr>
          <w:p w14:paraId="5F5BFE32" w14:textId="77777777" w:rsidR="009F3451" w:rsidRPr="007275DF" w:rsidRDefault="009F3451" w:rsidP="00D00DFE">
            <w:pPr>
              <w:pStyle w:val="TAC"/>
            </w:pPr>
            <w:r w:rsidRPr="007275DF">
              <w:rPr>
                <w:lang w:val="en-US"/>
              </w:rPr>
              <w:t>1</w:t>
            </w:r>
          </w:p>
        </w:tc>
        <w:tc>
          <w:tcPr>
            <w:tcW w:w="1843" w:type="dxa"/>
            <w:gridSpan w:val="2"/>
            <w:tcBorders>
              <w:bottom w:val="single" w:sz="4" w:space="0" w:color="auto"/>
            </w:tcBorders>
          </w:tcPr>
          <w:p w14:paraId="6733BF58" w14:textId="77777777" w:rsidR="009F3451" w:rsidRPr="007275DF" w:rsidRDefault="009F3451" w:rsidP="00D00DFE">
            <w:pPr>
              <w:pStyle w:val="TAC"/>
            </w:pPr>
            <w:r w:rsidRPr="007275DF">
              <w:rPr>
                <w:lang w:val="en-US"/>
              </w:rPr>
              <w:t>2</w:t>
            </w:r>
          </w:p>
        </w:tc>
        <w:tc>
          <w:tcPr>
            <w:tcW w:w="1701" w:type="dxa"/>
            <w:gridSpan w:val="2"/>
            <w:tcBorders>
              <w:bottom w:val="single" w:sz="4" w:space="0" w:color="auto"/>
            </w:tcBorders>
          </w:tcPr>
          <w:p w14:paraId="4740847C" w14:textId="77777777" w:rsidR="009F3451" w:rsidRPr="007275DF" w:rsidRDefault="009F3451" w:rsidP="00D00DFE">
            <w:pPr>
              <w:pStyle w:val="TAC"/>
              <w:rPr>
                <w:rFonts w:cs="v4.2.0"/>
              </w:rPr>
            </w:pPr>
            <w:r w:rsidRPr="007275DF">
              <w:rPr>
                <w:lang w:val="en-US"/>
              </w:rPr>
              <w:t>3</w:t>
            </w:r>
          </w:p>
        </w:tc>
      </w:tr>
      <w:tr w:rsidR="009F3451" w:rsidRPr="007275DF" w14:paraId="110082BA" w14:textId="77777777" w:rsidTr="00D00DFE">
        <w:trPr>
          <w:cantSplit/>
          <w:trHeight w:val="150"/>
        </w:trPr>
        <w:tc>
          <w:tcPr>
            <w:tcW w:w="1838" w:type="dxa"/>
            <w:gridSpan w:val="3"/>
            <w:vMerge w:val="restart"/>
            <w:tcBorders>
              <w:left w:val="single" w:sz="4" w:space="0" w:color="auto"/>
            </w:tcBorders>
          </w:tcPr>
          <w:p w14:paraId="301A83DA" w14:textId="77777777" w:rsidR="009F3451" w:rsidRPr="007275DF" w:rsidRDefault="009F3451" w:rsidP="00D00DFE">
            <w:pPr>
              <w:pStyle w:val="TAL"/>
              <w:rPr>
                <w:bCs/>
              </w:rPr>
            </w:pPr>
            <w:r w:rsidRPr="007275DF">
              <w:rPr>
                <w:bCs/>
              </w:rPr>
              <w:t>Duplex mode</w:t>
            </w:r>
          </w:p>
        </w:tc>
        <w:tc>
          <w:tcPr>
            <w:tcW w:w="709" w:type="dxa"/>
          </w:tcPr>
          <w:p w14:paraId="044113B9"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4F9E454C" w14:textId="77777777" w:rsidR="009F3451" w:rsidRPr="007275DF" w:rsidRDefault="009F3451" w:rsidP="00D00DFE">
            <w:pPr>
              <w:pStyle w:val="TAC"/>
              <w:rPr>
                <w:lang w:val="en-US"/>
              </w:rPr>
            </w:pPr>
            <w:r w:rsidRPr="007275DF">
              <w:t>Config 1</w:t>
            </w:r>
          </w:p>
        </w:tc>
        <w:tc>
          <w:tcPr>
            <w:tcW w:w="1843" w:type="dxa"/>
            <w:gridSpan w:val="2"/>
            <w:tcBorders>
              <w:bottom w:val="single" w:sz="4" w:space="0" w:color="auto"/>
            </w:tcBorders>
          </w:tcPr>
          <w:p w14:paraId="05D54B15" w14:textId="77777777" w:rsidR="009F3451" w:rsidRPr="007275DF" w:rsidRDefault="009F3451" w:rsidP="00D00DFE">
            <w:pPr>
              <w:pStyle w:val="TAC"/>
              <w:rPr>
                <w:lang w:val="en-US"/>
              </w:rPr>
            </w:pPr>
            <w:ins w:id="1220" w:author="Author">
              <w:r>
                <w:rPr>
                  <w:lang w:val="en-US"/>
                </w:rPr>
                <w:t>F</w:t>
              </w:r>
            </w:ins>
            <w:del w:id="1221" w:author="Author">
              <w:r w:rsidRPr="007275DF" w:rsidDel="004267DD">
                <w:rPr>
                  <w:lang w:val="en-US"/>
                </w:rPr>
                <w:delText>T</w:delText>
              </w:r>
            </w:del>
            <w:r w:rsidRPr="007275DF">
              <w:rPr>
                <w:lang w:val="en-US"/>
              </w:rPr>
              <w:t>DD</w:t>
            </w:r>
          </w:p>
        </w:tc>
        <w:tc>
          <w:tcPr>
            <w:tcW w:w="1843" w:type="dxa"/>
            <w:gridSpan w:val="2"/>
            <w:tcBorders>
              <w:bottom w:val="single" w:sz="4" w:space="0" w:color="auto"/>
            </w:tcBorders>
          </w:tcPr>
          <w:p w14:paraId="62AE0944"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49A66F16" w14:textId="77777777" w:rsidR="009F3451" w:rsidRPr="007275DF" w:rsidRDefault="009F3451" w:rsidP="00D00DFE">
            <w:pPr>
              <w:pStyle w:val="TAC"/>
              <w:rPr>
                <w:lang w:val="en-US"/>
              </w:rPr>
            </w:pPr>
            <w:del w:id="1222" w:author="Author">
              <w:r w:rsidRPr="007275DF" w:rsidDel="004267DD">
                <w:rPr>
                  <w:lang w:val="en-US"/>
                </w:rPr>
                <w:delText>FDD</w:delText>
              </w:r>
            </w:del>
            <w:ins w:id="1223" w:author="Author">
              <w:r>
                <w:rPr>
                  <w:lang w:val="en-US"/>
                </w:rPr>
                <w:t>TDD</w:t>
              </w:r>
            </w:ins>
          </w:p>
        </w:tc>
      </w:tr>
      <w:tr w:rsidR="009F3451" w:rsidRPr="007275DF" w14:paraId="1FD8FBCE" w14:textId="77777777" w:rsidTr="00D00DFE">
        <w:trPr>
          <w:cantSplit/>
          <w:trHeight w:val="150"/>
        </w:trPr>
        <w:tc>
          <w:tcPr>
            <w:tcW w:w="1838" w:type="dxa"/>
            <w:gridSpan w:val="3"/>
            <w:vMerge/>
            <w:tcBorders>
              <w:left w:val="single" w:sz="4" w:space="0" w:color="auto"/>
            </w:tcBorders>
          </w:tcPr>
          <w:p w14:paraId="5BA3C3FA" w14:textId="77777777" w:rsidR="009F3451" w:rsidRPr="007275DF" w:rsidRDefault="009F3451" w:rsidP="00D00DFE">
            <w:pPr>
              <w:pStyle w:val="TAL"/>
              <w:rPr>
                <w:bCs/>
              </w:rPr>
            </w:pPr>
          </w:p>
        </w:tc>
        <w:tc>
          <w:tcPr>
            <w:tcW w:w="709" w:type="dxa"/>
          </w:tcPr>
          <w:p w14:paraId="34A246AE"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07E5A86" w14:textId="77777777" w:rsidR="009F3451" w:rsidRPr="007275DF" w:rsidRDefault="009F3451" w:rsidP="00D00DFE">
            <w:pPr>
              <w:pStyle w:val="TAC"/>
            </w:pPr>
            <w:r w:rsidRPr="007275DF">
              <w:t>Config 2,3</w:t>
            </w:r>
          </w:p>
        </w:tc>
        <w:tc>
          <w:tcPr>
            <w:tcW w:w="1843" w:type="dxa"/>
            <w:gridSpan w:val="2"/>
            <w:tcBorders>
              <w:bottom w:val="single" w:sz="4" w:space="0" w:color="auto"/>
            </w:tcBorders>
          </w:tcPr>
          <w:p w14:paraId="1A63B44D" w14:textId="77777777" w:rsidR="009F3451" w:rsidRPr="007275DF" w:rsidRDefault="009F3451" w:rsidP="00D00DFE">
            <w:pPr>
              <w:pStyle w:val="TAC"/>
              <w:rPr>
                <w:lang w:val="en-US"/>
              </w:rPr>
            </w:pPr>
            <w:r w:rsidRPr="007275DF">
              <w:rPr>
                <w:lang w:val="en-US"/>
              </w:rPr>
              <w:t>TDD</w:t>
            </w:r>
          </w:p>
        </w:tc>
        <w:tc>
          <w:tcPr>
            <w:tcW w:w="1843" w:type="dxa"/>
            <w:gridSpan w:val="2"/>
            <w:tcBorders>
              <w:bottom w:val="single" w:sz="4" w:space="0" w:color="auto"/>
            </w:tcBorders>
          </w:tcPr>
          <w:p w14:paraId="7E08BDD8"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3067F970" w14:textId="77777777" w:rsidR="009F3451" w:rsidRPr="007275DF" w:rsidRDefault="009F3451" w:rsidP="00D00DFE">
            <w:pPr>
              <w:pStyle w:val="TAC"/>
              <w:rPr>
                <w:lang w:val="en-US"/>
              </w:rPr>
            </w:pPr>
            <w:r w:rsidRPr="007275DF">
              <w:rPr>
                <w:lang w:val="en-US"/>
              </w:rPr>
              <w:t>TDD</w:t>
            </w:r>
          </w:p>
        </w:tc>
      </w:tr>
      <w:tr w:rsidR="009F3451" w:rsidRPr="007275DF" w14:paraId="61727756" w14:textId="77777777" w:rsidTr="00D00DFE">
        <w:trPr>
          <w:cantSplit/>
          <w:trHeight w:val="150"/>
        </w:trPr>
        <w:tc>
          <w:tcPr>
            <w:tcW w:w="1838" w:type="dxa"/>
            <w:gridSpan w:val="3"/>
            <w:vMerge w:val="restart"/>
            <w:tcBorders>
              <w:left w:val="single" w:sz="4" w:space="0" w:color="auto"/>
            </w:tcBorders>
          </w:tcPr>
          <w:p w14:paraId="6240D790" w14:textId="77777777" w:rsidR="009F3451" w:rsidRPr="007275DF" w:rsidRDefault="009F3451" w:rsidP="00D00DFE">
            <w:pPr>
              <w:pStyle w:val="TAL"/>
              <w:rPr>
                <w:bCs/>
              </w:rPr>
            </w:pPr>
            <w:r w:rsidRPr="007275DF">
              <w:rPr>
                <w:bCs/>
              </w:rPr>
              <w:t>TDD configuration</w:t>
            </w:r>
          </w:p>
        </w:tc>
        <w:tc>
          <w:tcPr>
            <w:tcW w:w="709" w:type="dxa"/>
          </w:tcPr>
          <w:p w14:paraId="6C9AA552"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03C53E38" w14:textId="77777777" w:rsidR="009F3451" w:rsidRPr="007275DF" w:rsidRDefault="009F3451" w:rsidP="00D00DFE">
            <w:pPr>
              <w:pStyle w:val="TAC"/>
            </w:pPr>
            <w:r w:rsidRPr="007275DF">
              <w:t>Config 1</w:t>
            </w:r>
          </w:p>
        </w:tc>
        <w:tc>
          <w:tcPr>
            <w:tcW w:w="1843" w:type="dxa"/>
            <w:gridSpan w:val="2"/>
            <w:tcBorders>
              <w:bottom w:val="single" w:sz="4" w:space="0" w:color="auto"/>
            </w:tcBorders>
          </w:tcPr>
          <w:p w14:paraId="40F08E89"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6798ED57"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70D61F0F" w14:textId="77777777" w:rsidR="009F3451" w:rsidRPr="007275DF" w:rsidRDefault="009F3451" w:rsidP="00D00DFE">
            <w:pPr>
              <w:pStyle w:val="TAC"/>
              <w:rPr>
                <w:lang w:val="en-US"/>
              </w:rPr>
            </w:pPr>
            <w:r w:rsidRPr="007275DF">
              <w:rPr>
                <w:rFonts w:cs="Arial"/>
              </w:rPr>
              <w:t>TDDConf.1.1 CCA</w:t>
            </w:r>
          </w:p>
        </w:tc>
      </w:tr>
      <w:tr w:rsidR="009F3451" w:rsidRPr="007275DF" w14:paraId="08291D75" w14:textId="77777777" w:rsidTr="00D00DFE">
        <w:trPr>
          <w:cantSplit/>
          <w:trHeight w:val="150"/>
        </w:trPr>
        <w:tc>
          <w:tcPr>
            <w:tcW w:w="1838" w:type="dxa"/>
            <w:gridSpan w:val="3"/>
            <w:vMerge/>
            <w:tcBorders>
              <w:left w:val="single" w:sz="4" w:space="0" w:color="auto"/>
            </w:tcBorders>
          </w:tcPr>
          <w:p w14:paraId="7F5905DD" w14:textId="77777777" w:rsidR="009F3451" w:rsidRPr="007275DF" w:rsidRDefault="009F3451" w:rsidP="00D00DFE">
            <w:pPr>
              <w:pStyle w:val="TAL"/>
              <w:rPr>
                <w:bCs/>
              </w:rPr>
            </w:pPr>
          </w:p>
        </w:tc>
        <w:tc>
          <w:tcPr>
            <w:tcW w:w="709" w:type="dxa"/>
          </w:tcPr>
          <w:p w14:paraId="1542F782"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451DF265" w14:textId="77777777" w:rsidR="009F3451" w:rsidRPr="007275DF" w:rsidRDefault="009F3451" w:rsidP="00D00DFE">
            <w:pPr>
              <w:pStyle w:val="TAC"/>
            </w:pPr>
            <w:r w:rsidRPr="007275DF">
              <w:t>Config 2</w:t>
            </w:r>
          </w:p>
        </w:tc>
        <w:tc>
          <w:tcPr>
            <w:tcW w:w="1843" w:type="dxa"/>
            <w:gridSpan w:val="2"/>
            <w:tcBorders>
              <w:bottom w:val="single" w:sz="4" w:space="0" w:color="auto"/>
            </w:tcBorders>
          </w:tcPr>
          <w:p w14:paraId="28E8E110" w14:textId="77777777" w:rsidR="009F3451" w:rsidRPr="007275DF" w:rsidRDefault="009F3451" w:rsidP="00D00DFE">
            <w:pPr>
              <w:pStyle w:val="TAC"/>
              <w:rPr>
                <w:lang w:val="en-US"/>
              </w:rPr>
            </w:pPr>
            <w:r w:rsidRPr="007275DF">
              <w:rPr>
                <w:lang w:val="en-US"/>
              </w:rPr>
              <w:t>TDDConf.1.1</w:t>
            </w:r>
          </w:p>
        </w:tc>
        <w:tc>
          <w:tcPr>
            <w:tcW w:w="1843" w:type="dxa"/>
            <w:gridSpan w:val="2"/>
            <w:tcBorders>
              <w:bottom w:val="single" w:sz="4" w:space="0" w:color="auto"/>
            </w:tcBorders>
          </w:tcPr>
          <w:p w14:paraId="090EEA86"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1C47C3A4" w14:textId="77777777" w:rsidR="009F3451" w:rsidRPr="007275DF" w:rsidRDefault="009F3451" w:rsidP="00D00DFE">
            <w:pPr>
              <w:pStyle w:val="TAC"/>
              <w:rPr>
                <w:lang w:val="en-US"/>
              </w:rPr>
            </w:pPr>
            <w:r w:rsidRPr="007275DF">
              <w:rPr>
                <w:rFonts w:cs="Arial"/>
              </w:rPr>
              <w:t>TDDConf.1.1 CCA</w:t>
            </w:r>
          </w:p>
        </w:tc>
      </w:tr>
      <w:tr w:rsidR="009F3451" w:rsidRPr="007275DF" w14:paraId="105EF910" w14:textId="77777777" w:rsidTr="00D00DFE">
        <w:trPr>
          <w:cantSplit/>
          <w:trHeight w:val="150"/>
        </w:trPr>
        <w:tc>
          <w:tcPr>
            <w:tcW w:w="1838" w:type="dxa"/>
            <w:gridSpan w:val="3"/>
            <w:vMerge/>
            <w:tcBorders>
              <w:left w:val="single" w:sz="4" w:space="0" w:color="auto"/>
            </w:tcBorders>
          </w:tcPr>
          <w:p w14:paraId="2C5BD1CB" w14:textId="77777777" w:rsidR="009F3451" w:rsidRPr="007275DF" w:rsidRDefault="009F3451" w:rsidP="00D00DFE">
            <w:pPr>
              <w:pStyle w:val="TAL"/>
              <w:rPr>
                <w:bCs/>
              </w:rPr>
            </w:pPr>
          </w:p>
        </w:tc>
        <w:tc>
          <w:tcPr>
            <w:tcW w:w="709" w:type="dxa"/>
          </w:tcPr>
          <w:p w14:paraId="598C2CBD"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719D4040" w14:textId="77777777" w:rsidR="009F3451" w:rsidRPr="007275DF" w:rsidRDefault="009F3451" w:rsidP="00D00DFE">
            <w:pPr>
              <w:pStyle w:val="TAC"/>
            </w:pPr>
            <w:r w:rsidRPr="007275DF">
              <w:t>Config 3</w:t>
            </w:r>
          </w:p>
        </w:tc>
        <w:tc>
          <w:tcPr>
            <w:tcW w:w="1843" w:type="dxa"/>
            <w:gridSpan w:val="2"/>
            <w:tcBorders>
              <w:bottom w:val="single" w:sz="4" w:space="0" w:color="auto"/>
            </w:tcBorders>
          </w:tcPr>
          <w:p w14:paraId="38B6BF2D" w14:textId="77777777" w:rsidR="009F3451" w:rsidRPr="007275DF" w:rsidRDefault="009F3451" w:rsidP="00D00DFE">
            <w:pPr>
              <w:pStyle w:val="TAC"/>
              <w:rPr>
                <w:lang w:val="en-US"/>
              </w:rPr>
            </w:pPr>
            <w:r w:rsidRPr="007275DF">
              <w:rPr>
                <w:lang w:val="en-US"/>
              </w:rPr>
              <w:t>TDDConf.2.1</w:t>
            </w:r>
          </w:p>
        </w:tc>
        <w:tc>
          <w:tcPr>
            <w:tcW w:w="1843" w:type="dxa"/>
            <w:gridSpan w:val="2"/>
            <w:tcBorders>
              <w:bottom w:val="single" w:sz="4" w:space="0" w:color="auto"/>
            </w:tcBorders>
          </w:tcPr>
          <w:p w14:paraId="55D0F8CA"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4CE5363F" w14:textId="77777777" w:rsidR="009F3451" w:rsidRPr="007275DF" w:rsidRDefault="009F3451" w:rsidP="00D00DFE">
            <w:pPr>
              <w:pStyle w:val="TAC"/>
              <w:rPr>
                <w:lang w:val="en-US"/>
              </w:rPr>
            </w:pPr>
            <w:r w:rsidRPr="007275DF">
              <w:rPr>
                <w:rFonts w:cs="Arial"/>
              </w:rPr>
              <w:t>TDDConf.1.1 CCA</w:t>
            </w:r>
          </w:p>
        </w:tc>
      </w:tr>
      <w:tr w:rsidR="009F3451" w:rsidRPr="007275DF" w14:paraId="091F7012" w14:textId="77777777" w:rsidTr="00D00DFE">
        <w:trPr>
          <w:cantSplit/>
          <w:trHeight w:val="150"/>
        </w:trPr>
        <w:tc>
          <w:tcPr>
            <w:tcW w:w="919" w:type="dxa"/>
            <w:gridSpan w:val="2"/>
            <w:tcBorders>
              <w:left w:val="single" w:sz="4" w:space="0" w:color="auto"/>
              <w:bottom w:val="nil"/>
            </w:tcBorders>
          </w:tcPr>
          <w:p w14:paraId="26859D0D" w14:textId="77777777" w:rsidR="009F3451" w:rsidRPr="007275DF" w:rsidRDefault="009F3451" w:rsidP="00D00DF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EE6C513"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26236370" w14:textId="77777777" w:rsidR="009F3451" w:rsidRPr="007275DF" w:rsidRDefault="009F3451" w:rsidP="00D00DFE">
            <w:pPr>
              <w:pStyle w:val="TAC"/>
              <w:rPr>
                <w:rFonts w:cs="v4.2.0"/>
              </w:rPr>
            </w:pPr>
          </w:p>
        </w:tc>
        <w:tc>
          <w:tcPr>
            <w:tcW w:w="1417" w:type="dxa"/>
            <w:tcBorders>
              <w:bottom w:val="single" w:sz="4" w:space="0" w:color="auto"/>
            </w:tcBorders>
          </w:tcPr>
          <w:p w14:paraId="36AA8B24"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47A8BA8C"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2F0957DD" w14:textId="77777777" w:rsidR="009F3451" w:rsidRPr="007275DF" w:rsidRDefault="009F3451" w:rsidP="00D00DFE">
            <w:pPr>
              <w:pStyle w:val="TAC"/>
              <w:rPr>
                <w:rFonts w:cs="v4.2.0"/>
                <w:bCs/>
                <w:lang w:eastAsia="zh-CN"/>
              </w:rPr>
            </w:pPr>
            <w:ins w:id="1224" w:author="Author">
              <w:r>
                <w:rPr>
                  <w:lang w:val="en-US"/>
                </w:rPr>
                <w:t>P</w:t>
              </w:r>
              <w:r w:rsidRPr="00091D48">
                <w:rPr>
                  <w:vertAlign w:val="subscript"/>
                  <w:lang w:val="en-US"/>
                </w:rPr>
                <w:t>CCA_DL</w:t>
              </w:r>
              <w:r>
                <w:rPr>
                  <w:lang w:val="en-US"/>
                </w:rPr>
                <w:t>=0.9375</w:t>
              </w:r>
            </w:ins>
            <w:del w:id="1225" w:author="Author">
              <w:r w:rsidRPr="007275DF" w:rsidDel="00DD6880">
                <w:rPr>
                  <w:rFonts w:cs="v4.2.0"/>
                  <w:bCs/>
                  <w:lang w:eastAsia="zh-CN"/>
                </w:rPr>
                <w:delText>TBD</w:delText>
              </w:r>
            </w:del>
          </w:p>
        </w:tc>
        <w:tc>
          <w:tcPr>
            <w:tcW w:w="1701" w:type="dxa"/>
            <w:gridSpan w:val="2"/>
            <w:tcBorders>
              <w:bottom w:val="single" w:sz="4" w:space="0" w:color="auto"/>
            </w:tcBorders>
          </w:tcPr>
          <w:p w14:paraId="147C8C4F" w14:textId="77777777" w:rsidR="009F3451" w:rsidRPr="007275DF" w:rsidRDefault="009F3451" w:rsidP="00D00DFE">
            <w:pPr>
              <w:pStyle w:val="TAC"/>
              <w:rPr>
                <w:rFonts w:cs="v4.2.0"/>
                <w:bCs/>
                <w:lang w:eastAsia="zh-CN"/>
              </w:rPr>
            </w:pPr>
            <w:ins w:id="1226" w:author="Author">
              <w:r>
                <w:rPr>
                  <w:lang w:val="en-US"/>
                </w:rPr>
                <w:t>P</w:t>
              </w:r>
              <w:r w:rsidRPr="00091D48">
                <w:rPr>
                  <w:vertAlign w:val="subscript"/>
                  <w:lang w:val="en-US"/>
                </w:rPr>
                <w:t>CCA_DL</w:t>
              </w:r>
              <w:r>
                <w:rPr>
                  <w:lang w:val="en-US"/>
                </w:rPr>
                <w:t>=0.9375</w:t>
              </w:r>
            </w:ins>
            <w:del w:id="1227" w:author="Author">
              <w:r w:rsidRPr="007275DF" w:rsidDel="00DC3D15">
                <w:rPr>
                  <w:rFonts w:cs="v4.2.0"/>
                  <w:bCs/>
                  <w:lang w:eastAsia="zh-CN"/>
                </w:rPr>
                <w:delText>TBD</w:delText>
              </w:r>
            </w:del>
          </w:p>
        </w:tc>
      </w:tr>
      <w:tr w:rsidR="009F3451" w:rsidRPr="007275DF" w14:paraId="04B55E8B" w14:textId="77777777" w:rsidTr="00D00DFE">
        <w:trPr>
          <w:cantSplit/>
          <w:trHeight w:val="150"/>
        </w:trPr>
        <w:tc>
          <w:tcPr>
            <w:tcW w:w="919" w:type="dxa"/>
            <w:gridSpan w:val="2"/>
            <w:tcBorders>
              <w:top w:val="nil"/>
              <w:left w:val="single" w:sz="4" w:space="0" w:color="auto"/>
              <w:bottom w:val="single" w:sz="4" w:space="0" w:color="auto"/>
            </w:tcBorders>
          </w:tcPr>
          <w:p w14:paraId="161B0CF4" w14:textId="77777777" w:rsidR="009F3451" w:rsidRPr="007275DF" w:rsidRDefault="009F3451" w:rsidP="00D00DFE">
            <w:pPr>
              <w:pStyle w:val="TAL"/>
              <w:rPr>
                <w:lang w:eastAsia="ja-JP"/>
              </w:rPr>
            </w:pPr>
          </w:p>
        </w:tc>
        <w:tc>
          <w:tcPr>
            <w:tcW w:w="919" w:type="dxa"/>
            <w:tcBorders>
              <w:left w:val="single" w:sz="4" w:space="0" w:color="auto"/>
            </w:tcBorders>
          </w:tcPr>
          <w:p w14:paraId="26CC98C6"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120DBD3F" w14:textId="77777777" w:rsidR="009F3451" w:rsidRPr="007275DF" w:rsidRDefault="009F3451" w:rsidP="00D00DFE">
            <w:pPr>
              <w:pStyle w:val="TAC"/>
              <w:rPr>
                <w:rFonts w:cs="v4.2.0"/>
              </w:rPr>
            </w:pPr>
          </w:p>
        </w:tc>
        <w:tc>
          <w:tcPr>
            <w:tcW w:w="1417" w:type="dxa"/>
            <w:tcBorders>
              <w:bottom w:val="single" w:sz="4" w:space="0" w:color="auto"/>
            </w:tcBorders>
          </w:tcPr>
          <w:p w14:paraId="3421E125"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12C71851"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7AFCA706" w14:textId="77777777" w:rsidR="009F3451" w:rsidRDefault="009F3451" w:rsidP="00D00DFE">
            <w:pPr>
              <w:pStyle w:val="TAC"/>
              <w:rPr>
                <w:ins w:id="1228" w:author="Author"/>
                <w:lang w:val="en-US"/>
              </w:rPr>
            </w:pPr>
            <w:ins w:id="1229" w:author="Author">
              <w:r>
                <w:rPr>
                  <w:lang w:val="en-US"/>
                </w:rPr>
                <w:t>P</w:t>
              </w:r>
              <w:r w:rsidRPr="00091D48">
                <w:rPr>
                  <w:vertAlign w:val="subscript"/>
                  <w:lang w:val="en-US"/>
                </w:rPr>
                <w:t>CCA_DL</w:t>
              </w:r>
              <w:r>
                <w:rPr>
                  <w:vertAlign w:val="subscript"/>
                  <w:lang w:val="en-US"/>
                </w:rPr>
                <w:t>_1</w:t>
              </w:r>
              <w:r>
                <w:rPr>
                  <w:lang w:val="en-US"/>
                </w:rPr>
                <w:t>=0.75</w:t>
              </w:r>
            </w:ins>
          </w:p>
          <w:p w14:paraId="49A09BF2" w14:textId="77777777" w:rsidR="009F3451" w:rsidRDefault="009F3451" w:rsidP="00D00DFE">
            <w:pPr>
              <w:pStyle w:val="TAC"/>
              <w:rPr>
                <w:ins w:id="1230" w:author="Author"/>
                <w:lang w:val="en-US"/>
              </w:rPr>
            </w:pPr>
            <w:ins w:id="1231" w:author="Author">
              <w:r>
                <w:rPr>
                  <w:lang w:val="en-US"/>
                </w:rPr>
                <w:t>P</w:t>
              </w:r>
              <w:r w:rsidRPr="00091D48">
                <w:rPr>
                  <w:vertAlign w:val="subscript"/>
                  <w:lang w:val="en-US"/>
                </w:rPr>
                <w:t>CCA_DL</w:t>
              </w:r>
              <w:r>
                <w:rPr>
                  <w:vertAlign w:val="subscript"/>
                  <w:lang w:val="en-US"/>
                </w:rPr>
                <w:t>_2</w:t>
              </w:r>
              <w:r>
                <w:rPr>
                  <w:lang w:val="en-US"/>
                </w:rPr>
                <w:t>=0.75</w:t>
              </w:r>
            </w:ins>
          </w:p>
          <w:p w14:paraId="318B7C0A" w14:textId="77777777" w:rsidR="009F3451" w:rsidRPr="007275DF" w:rsidRDefault="009F3451" w:rsidP="00D00DFE">
            <w:pPr>
              <w:pStyle w:val="TAC"/>
              <w:rPr>
                <w:rFonts w:cs="v4.2.0"/>
                <w:bCs/>
                <w:lang w:eastAsia="zh-CN"/>
              </w:rPr>
            </w:pPr>
            <w:del w:id="1232" w:author="Author">
              <w:r w:rsidRPr="007275DF" w:rsidDel="00DD6880">
                <w:rPr>
                  <w:rFonts w:cs="v4.2.0"/>
                  <w:bCs/>
                  <w:lang w:eastAsia="zh-CN"/>
                </w:rPr>
                <w:delText>TBD</w:delText>
              </w:r>
            </w:del>
          </w:p>
        </w:tc>
        <w:tc>
          <w:tcPr>
            <w:tcW w:w="1701" w:type="dxa"/>
            <w:gridSpan w:val="2"/>
            <w:tcBorders>
              <w:bottom w:val="single" w:sz="4" w:space="0" w:color="auto"/>
            </w:tcBorders>
          </w:tcPr>
          <w:p w14:paraId="4F225F67" w14:textId="77777777" w:rsidR="009F3451" w:rsidRDefault="009F3451" w:rsidP="00D00DFE">
            <w:pPr>
              <w:pStyle w:val="TAC"/>
              <w:rPr>
                <w:ins w:id="1233" w:author="Author"/>
                <w:lang w:val="en-US"/>
              </w:rPr>
            </w:pPr>
            <w:ins w:id="1234" w:author="Author">
              <w:r>
                <w:rPr>
                  <w:lang w:val="en-US"/>
                </w:rPr>
                <w:t>P</w:t>
              </w:r>
              <w:r w:rsidRPr="00091D48">
                <w:rPr>
                  <w:vertAlign w:val="subscript"/>
                  <w:lang w:val="en-US"/>
                </w:rPr>
                <w:t>CCA_DL</w:t>
              </w:r>
              <w:r>
                <w:rPr>
                  <w:vertAlign w:val="subscript"/>
                  <w:lang w:val="en-US"/>
                </w:rPr>
                <w:t>_1</w:t>
              </w:r>
              <w:r>
                <w:rPr>
                  <w:lang w:val="en-US"/>
                </w:rPr>
                <w:t>=0.75</w:t>
              </w:r>
            </w:ins>
          </w:p>
          <w:p w14:paraId="74B2CF1A" w14:textId="77777777" w:rsidR="009F3451" w:rsidRDefault="009F3451" w:rsidP="00D00DFE">
            <w:pPr>
              <w:pStyle w:val="TAC"/>
              <w:rPr>
                <w:ins w:id="1235" w:author="Author"/>
                <w:lang w:val="en-US"/>
              </w:rPr>
            </w:pPr>
            <w:ins w:id="1236" w:author="Author">
              <w:r>
                <w:rPr>
                  <w:lang w:val="en-US"/>
                </w:rPr>
                <w:t>P</w:t>
              </w:r>
              <w:r w:rsidRPr="00091D48">
                <w:rPr>
                  <w:vertAlign w:val="subscript"/>
                  <w:lang w:val="en-US"/>
                </w:rPr>
                <w:t>CCA_DL</w:t>
              </w:r>
              <w:r>
                <w:rPr>
                  <w:vertAlign w:val="subscript"/>
                  <w:lang w:val="en-US"/>
                </w:rPr>
                <w:t>_2</w:t>
              </w:r>
              <w:r>
                <w:rPr>
                  <w:lang w:val="en-US"/>
                </w:rPr>
                <w:t>=0.75</w:t>
              </w:r>
            </w:ins>
          </w:p>
          <w:p w14:paraId="0AC00CBD" w14:textId="77777777" w:rsidR="009F3451" w:rsidRPr="007275DF" w:rsidRDefault="009F3451" w:rsidP="00D00DFE">
            <w:pPr>
              <w:pStyle w:val="TAC"/>
              <w:rPr>
                <w:rFonts w:cs="v4.2.0"/>
                <w:bCs/>
                <w:lang w:eastAsia="zh-CN"/>
              </w:rPr>
            </w:pPr>
            <w:del w:id="1237" w:author="Author">
              <w:r w:rsidRPr="007275DF" w:rsidDel="00DC3D15">
                <w:rPr>
                  <w:rFonts w:cs="v4.2.0"/>
                  <w:bCs/>
                  <w:lang w:eastAsia="zh-CN"/>
                </w:rPr>
                <w:delText>TBD</w:delText>
              </w:r>
            </w:del>
          </w:p>
        </w:tc>
      </w:tr>
      <w:tr w:rsidR="009F3451" w:rsidRPr="007275DF" w14:paraId="38ADCE03" w14:textId="77777777" w:rsidTr="00D00DFE">
        <w:trPr>
          <w:cantSplit/>
          <w:trHeight w:val="150"/>
        </w:trPr>
        <w:tc>
          <w:tcPr>
            <w:tcW w:w="919" w:type="dxa"/>
            <w:gridSpan w:val="2"/>
            <w:tcBorders>
              <w:left w:val="single" w:sz="4" w:space="0" w:color="auto"/>
              <w:bottom w:val="nil"/>
            </w:tcBorders>
          </w:tcPr>
          <w:p w14:paraId="3CF8B098" w14:textId="77777777" w:rsidR="009F3451" w:rsidRPr="007275DF" w:rsidRDefault="009F3451" w:rsidP="00D00DF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2B9B969B"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0AED748E" w14:textId="77777777" w:rsidR="009F3451" w:rsidRPr="007275DF" w:rsidRDefault="009F3451" w:rsidP="00D00DFE">
            <w:pPr>
              <w:pStyle w:val="TAC"/>
              <w:rPr>
                <w:rFonts w:cs="v4.2.0"/>
              </w:rPr>
            </w:pPr>
          </w:p>
        </w:tc>
        <w:tc>
          <w:tcPr>
            <w:tcW w:w="1417" w:type="dxa"/>
            <w:tcBorders>
              <w:bottom w:val="single" w:sz="4" w:space="0" w:color="auto"/>
            </w:tcBorders>
          </w:tcPr>
          <w:p w14:paraId="529D208F"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70F6F7E5"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4D910640" w14:textId="77777777" w:rsidR="009F3451" w:rsidRPr="007275DF" w:rsidRDefault="009F3451" w:rsidP="00D00DFE">
            <w:pPr>
              <w:pStyle w:val="TAC"/>
              <w:rPr>
                <w:rFonts w:cs="v4.2.0"/>
                <w:bCs/>
                <w:lang w:eastAsia="zh-CN"/>
              </w:rPr>
            </w:pPr>
            <w:ins w:id="1238"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39" w:author="Author">
              <w:r w:rsidRPr="007275DF" w:rsidDel="00DD6880">
                <w:rPr>
                  <w:rFonts w:cs="v4.2.0"/>
                  <w:bCs/>
                  <w:lang w:eastAsia="zh-CN"/>
                </w:rPr>
                <w:delText>TBD</w:delText>
              </w:r>
            </w:del>
          </w:p>
        </w:tc>
        <w:tc>
          <w:tcPr>
            <w:tcW w:w="1701" w:type="dxa"/>
            <w:gridSpan w:val="2"/>
            <w:tcBorders>
              <w:bottom w:val="single" w:sz="4" w:space="0" w:color="auto"/>
            </w:tcBorders>
          </w:tcPr>
          <w:p w14:paraId="4FA99B0B" w14:textId="77777777" w:rsidR="009F3451" w:rsidRPr="007275DF" w:rsidRDefault="009F3451" w:rsidP="00D00DFE">
            <w:pPr>
              <w:pStyle w:val="TAC"/>
              <w:rPr>
                <w:rFonts w:cs="v4.2.0"/>
                <w:bCs/>
                <w:lang w:eastAsia="zh-CN"/>
              </w:rPr>
            </w:pPr>
            <w:ins w:id="124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1" w:author="Author">
              <w:r w:rsidRPr="007275DF" w:rsidDel="00DC3D15">
                <w:rPr>
                  <w:rFonts w:cs="v4.2.0"/>
                  <w:bCs/>
                  <w:lang w:eastAsia="zh-CN"/>
                </w:rPr>
                <w:delText>TBD</w:delText>
              </w:r>
            </w:del>
          </w:p>
        </w:tc>
      </w:tr>
      <w:tr w:rsidR="009F3451" w:rsidRPr="007275DF" w14:paraId="11130F0D" w14:textId="77777777" w:rsidTr="00D00DFE">
        <w:trPr>
          <w:cantSplit/>
          <w:trHeight w:val="150"/>
        </w:trPr>
        <w:tc>
          <w:tcPr>
            <w:tcW w:w="919" w:type="dxa"/>
            <w:gridSpan w:val="2"/>
            <w:tcBorders>
              <w:top w:val="nil"/>
              <w:left w:val="single" w:sz="4" w:space="0" w:color="auto"/>
            </w:tcBorders>
          </w:tcPr>
          <w:p w14:paraId="7EC51AD5" w14:textId="77777777" w:rsidR="009F3451" w:rsidRPr="007275DF" w:rsidRDefault="009F3451" w:rsidP="00D00DFE">
            <w:pPr>
              <w:pStyle w:val="TAL"/>
              <w:rPr>
                <w:lang w:eastAsia="ja-JP"/>
              </w:rPr>
            </w:pPr>
          </w:p>
        </w:tc>
        <w:tc>
          <w:tcPr>
            <w:tcW w:w="919" w:type="dxa"/>
            <w:tcBorders>
              <w:left w:val="single" w:sz="4" w:space="0" w:color="auto"/>
            </w:tcBorders>
          </w:tcPr>
          <w:p w14:paraId="6AA36419"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194403B4" w14:textId="77777777" w:rsidR="009F3451" w:rsidRPr="007275DF" w:rsidRDefault="009F3451" w:rsidP="00D00DFE">
            <w:pPr>
              <w:pStyle w:val="TAC"/>
              <w:rPr>
                <w:rFonts w:cs="v4.2.0"/>
              </w:rPr>
            </w:pPr>
          </w:p>
        </w:tc>
        <w:tc>
          <w:tcPr>
            <w:tcW w:w="1417" w:type="dxa"/>
            <w:tcBorders>
              <w:bottom w:val="single" w:sz="4" w:space="0" w:color="auto"/>
            </w:tcBorders>
          </w:tcPr>
          <w:p w14:paraId="614EC417"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25C58CEF"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26BC79DA" w14:textId="77777777" w:rsidR="009F3451" w:rsidRPr="007275DF" w:rsidRDefault="009F3451" w:rsidP="00D00DFE">
            <w:pPr>
              <w:pStyle w:val="TAC"/>
              <w:rPr>
                <w:rFonts w:cs="v4.2.0"/>
                <w:bCs/>
                <w:lang w:eastAsia="zh-CN"/>
              </w:rPr>
            </w:pPr>
            <w:ins w:id="124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3" w:author="Author">
              <w:r w:rsidRPr="007275DF" w:rsidDel="00DD6880">
                <w:rPr>
                  <w:rFonts w:cs="v4.2.0"/>
                  <w:bCs/>
                  <w:lang w:eastAsia="zh-CN"/>
                </w:rPr>
                <w:delText>TBD</w:delText>
              </w:r>
            </w:del>
          </w:p>
        </w:tc>
        <w:tc>
          <w:tcPr>
            <w:tcW w:w="1701" w:type="dxa"/>
            <w:gridSpan w:val="2"/>
            <w:tcBorders>
              <w:bottom w:val="single" w:sz="4" w:space="0" w:color="auto"/>
            </w:tcBorders>
          </w:tcPr>
          <w:p w14:paraId="279B6F8C" w14:textId="77777777" w:rsidR="009F3451" w:rsidRPr="007275DF" w:rsidRDefault="009F3451" w:rsidP="00D00DFE">
            <w:pPr>
              <w:pStyle w:val="TAC"/>
              <w:rPr>
                <w:rFonts w:cs="v4.2.0"/>
                <w:bCs/>
                <w:lang w:eastAsia="zh-CN"/>
              </w:rPr>
            </w:pPr>
            <w:ins w:id="124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45" w:author="Author">
              <w:r w:rsidRPr="007275DF" w:rsidDel="00DC3D15">
                <w:rPr>
                  <w:rFonts w:cs="v4.2.0"/>
                  <w:bCs/>
                  <w:lang w:eastAsia="zh-CN"/>
                </w:rPr>
                <w:delText>TBD</w:delText>
              </w:r>
            </w:del>
          </w:p>
        </w:tc>
      </w:tr>
      <w:tr w:rsidR="009F3451" w:rsidRPr="007275DF" w14:paraId="3A8FE8B0" w14:textId="77777777" w:rsidTr="00D00DFE">
        <w:trPr>
          <w:cantSplit/>
          <w:trHeight w:val="150"/>
        </w:trPr>
        <w:tc>
          <w:tcPr>
            <w:tcW w:w="1838" w:type="dxa"/>
            <w:gridSpan w:val="3"/>
            <w:vMerge w:val="restart"/>
            <w:tcBorders>
              <w:left w:val="single" w:sz="4" w:space="0" w:color="auto"/>
            </w:tcBorders>
          </w:tcPr>
          <w:p w14:paraId="23351A40" w14:textId="77777777" w:rsidR="009F3451" w:rsidRPr="007275DF" w:rsidRDefault="009F3451" w:rsidP="00D00DFE">
            <w:pPr>
              <w:pStyle w:val="TAL"/>
            </w:pPr>
            <w:r w:rsidRPr="007275DF">
              <w:rPr>
                <w:bCs/>
              </w:rPr>
              <w:t>BW</w:t>
            </w:r>
            <w:r w:rsidRPr="007275DF">
              <w:rPr>
                <w:vertAlign w:val="subscript"/>
              </w:rPr>
              <w:t>channel</w:t>
            </w:r>
          </w:p>
        </w:tc>
        <w:tc>
          <w:tcPr>
            <w:tcW w:w="709" w:type="dxa"/>
            <w:vMerge w:val="restart"/>
          </w:tcPr>
          <w:p w14:paraId="473CC963" w14:textId="77777777" w:rsidR="009F3451" w:rsidRPr="007275DF" w:rsidRDefault="009F3451" w:rsidP="00D00DFE">
            <w:pPr>
              <w:pStyle w:val="TAC"/>
            </w:pPr>
            <w:r w:rsidRPr="007275DF">
              <w:rPr>
                <w:rFonts w:cs="v4.2.0"/>
              </w:rPr>
              <w:t>MHz</w:t>
            </w:r>
          </w:p>
        </w:tc>
        <w:tc>
          <w:tcPr>
            <w:tcW w:w="1417" w:type="dxa"/>
            <w:tcBorders>
              <w:bottom w:val="single" w:sz="4" w:space="0" w:color="auto"/>
            </w:tcBorders>
            <w:vAlign w:val="center"/>
          </w:tcPr>
          <w:p w14:paraId="0206C764"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91BF46F"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207D2D81"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D477CE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5175B258" w14:textId="77777777" w:rsidTr="00D00DFE">
        <w:trPr>
          <w:cantSplit/>
          <w:trHeight w:val="150"/>
        </w:trPr>
        <w:tc>
          <w:tcPr>
            <w:tcW w:w="1838" w:type="dxa"/>
            <w:gridSpan w:val="3"/>
            <w:vMerge/>
            <w:tcBorders>
              <w:left w:val="single" w:sz="4" w:space="0" w:color="auto"/>
              <w:bottom w:val="single" w:sz="4" w:space="0" w:color="auto"/>
            </w:tcBorders>
          </w:tcPr>
          <w:p w14:paraId="3DDE6D19" w14:textId="77777777" w:rsidR="009F3451" w:rsidRPr="007275DF" w:rsidRDefault="009F3451" w:rsidP="00D00DFE">
            <w:pPr>
              <w:pStyle w:val="TAL"/>
              <w:rPr>
                <w:bCs/>
              </w:rPr>
            </w:pPr>
          </w:p>
        </w:tc>
        <w:tc>
          <w:tcPr>
            <w:tcW w:w="709" w:type="dxa"/>
            <w:vMerge/>
            <w:tcBorders>
              <w:bottom w:val="single" w:sz="4" w:space="0" w:color="auto"/>
            </w:tcBorders>
          </w:tcPr>
          <w:p w14:paraId="190C24A9"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01E7334D"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1DA7C48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82B215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9AA3310"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048DBC73" w14:textId="77777777" w:rsidTr="00D00DFE">
        <w:trPr>
          <w:cantSplit/>
          <w:trHeight w:val="81"/>
        </w:trPr>
        <w:tc>
          <w:tcPr>
            <w:tcW w:w="1838" w:type="dxa"/>
            <w:gridSpan w:val="3"/>
            <w:vMerge w:val="restart"/>
            <w:tcBorders>
              <w:left w:val="single" w:sz="4" w:space="0" w:color="auto"/>
            </w:tcBorders>
          </w:tcPr>
          <w:p w14:paraId="2B47C964" w14:textId="77777777" w:rsidR="009F3451" w:rsidRPr="007275DF" w:rsidRDefault="009F3451" w:rsidP="00D00DFE">
            <w:pPr>
              <w:pStyle w:val="TAL"/>
              <w:rPr>
                <w:bCs/>
              </w:rPr>
            </w:pPr>
            <w:r w:rsidRPr="007275DF">
              <w:rPr>
                <w:lang w:val="en-US"/>
              </w:rPr>
              <w:t>BWP BW</w:t>
            </w:r>
          </w:p>
        </w:tc>
        <w:tc>
          <w:tcPr>
            <w:tcW w:w="709" w:type="dxa"/>
            <w:vMerge w:val="restart"/>
          </w:tcPr>
          <w:p w14:paraId="7C05B89F" w14:textId="77777777" w:rsidR="009F3451" w:rsidRPr="007275DF" w:rsidRDefault="009F3451" w:rsidP="00D00DFE">
            <w:pPr>
              <w:pStyle w:val="TAC"/>
            </w:pPr>
            <w:r w:rsidRPr="007275DF">
              <w:t>MHz</w:t>
            </w:r>
          </w:p>
        </w:tc>
        <w:tc>
          <w:tcPr>
            <w:tcW w:w="1417" w:type="dxa"/>
            <w:tcBorders>
              <w:bottom w:val="single" w:sz="4" w:space="0" w:color="auto"/>
            </w:tcBorders>
            <w:vAlign w:val="center"/>
          </w:tcPr>
          <w:p w14:paraId="0288ADEB"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084B11D"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0D8B8DD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DCD359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4019423D" w14:textId="77777777" w:rsidTr="00D00DFE">
        <w:trPr>
          <w:cantSplit/>
          <w:trHeight w:val="36"/>
        </w:trPr>
        <w:tc>
          <w:tcPr>
            <w:tcW w:w="1838" w:type="dxa"/>
            <w:gridSpan w:val="3"/>
            <w:vMerge/>
            <w:tcBorders>
              <w:left w:val="single" w:sz="4" w:space="0" w:color="auto"/>
              <w:bottom w:val="single" w:sz="4" w:space="0" w:color="auto"/>
            </w:tcBorders>
          </w:tcPr>
          <w:p w14:paraId="4C832C0B" w14:textId="77777777" w:rsidR="009F3451" w:rsidRPr="007275DF" w:rsidRDefault="009F3451" w:rsidP="00D00DFE">
            <w:pPr>
              <w:pStyle w:val="TAL"/>
              <w:rPr>
                <w:bCs/>
              </w:rPr>
            </w:pPr>
          </w:p>
        </w:tc>
        <w:tc>
          <w:tcPr>
            <w:tcW w:w="709" w:type="dxa"/>
            <w:vMerge/>
            <w:tcBorders>
              <w:bottom w:val="single" w:sz="4" w:space="0" w:color="auto"/>
            </w:tcBorders>
          </w:tcPr>
          <w:p w14:paraId="5F3D7889" w14:textId="77777777" w:rsidR="009F3451" w:rsidRPr="007275DF" w:rsidRDefault="009F3451" w:rsidP="00D00DFE">
            <w:pPr>
              <w:pStyle w:val="TAC"/>
            </w:pPr>
          </w:p>
        </w:tc>
        <w:tc>
          <w:tcPr>
            <w:tcW w:w="1417" w:type="dxa"/>
            <w:tcBorders>
              <w:bottom w:val="single" w:sz="4" w:space="0" w:color="auto"/>
            </w:tcBorders>
            <w:vAlign w:val="center"/>
          </w:tcPr>
          <w:p w14:paraId="5446181A"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201792B6"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3640DDC"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70747E2C"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518CDF3C" w14:textId="77777777" w:rsidTr="00D00DFE">
        <w:trPr>
          <w:cantSplit/>
          <w:trHeight w:val="36"/>
        </w:trPr>
        <w:tc>
          <w:tcPr>
            <w:tcW w:w="846" w:type="dxa"/>
            <w:vMerge w:val="restart"/>
            <w:tcBorders>
              <w:left w:val="single" w:sz="4" w:space="0" w:color="auto"/>
            </w:tcBorders>
          </w:tcPr>
          <w:p w14:paraId="240EF980" w14:textId="77777777" w:rsidR="009F3451" w:rsidRPr="007275DF" w:rsidRDefault="009F3451" w:rsidP="00D00DFE">
            <w:pPr>
              <w:pStyle w:val="TAL"/>
              <w:rPr>
                <w:bCs/>
              </w:rPr>
            </w:pPr>
            <w:r w:rsidRPr="007275DF">
              <w:rPr>
                <w:lang w:val="en-US"/>
              </w:rPr>
              <w:t>BWP configuration</w:t>
            </w:r>
          </w:p>
        </w:tc>
        <w:tc>
          <w:tcPr>
            <w:tcW w:w="992" w:type="dxa"/>
            <w:gridSpan w:val="2"/>
            <w:tcBorders>
              <w:left w:val="single" w:sz="4" w:space="0" w:color="auto"/>
            </w:tcBorders>
          </w:tcPr>
          <w:p w14:paraId="6D866715" w14:textId="77777777" w:rsidR="009F3451" w:rsidRPr="007275DF" w:rsidRDefault="009F3451" w:rsidP="00D00DFE">
            <w:pPr>
              <w:pStyle w:val="TAL"/>
              <w:rPr>
                <w:bCs/>
              </w:rPr>
            </w:pPr>
            <w:r w:rsidRPr="007275DF">
              <w:t>Initial DL BWP</w:t>
            </w:r>
          </w:p>
        </w:tc>
        <w:tc>
          <w:tcPr>
            <w:tcW w:w="709" w:type="dxa"/>
            <w:tcBorders>
              <w:bottom w:val="single" w:sz="4" w:space="0" w:color="auto"/>
            </w:tcBorders>
          </w:tcPr>
          <w:p w14:paraId="582D8AB0" w14:textId="77777777" w:rsidR="009F3451" w:rsidRPr="007275DF" w:rsidRDefault="009F3451" w:rsidP="00D00DFE">
            <w:pPr>
              <w:pStyle w:val="TAC"/>
            </w:pPr>
          </w:p>
        </w:tc>
        <w:tc>
          <w:tcPr>
            <w:tcW w:w="1417" w:type="dxa"/>
            <w:vMerge w:val="restart"/>
            <w:vAlign w:val="center"/>
          </w:tcPr>
          <w:p w14:paraId="662E57BA"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tcPr>
          <w:p w14:paraId="1AE879F3" w14:textId="77777777" w:rsidR="009F3451" w:rsidRPr="007275DF" w:rsidRDefault="009F3451" w:rsidP="00D00DFE">
            <w:pPr>
              <w:pStyle w:val="TAC"/>
              <w:rPr>
                <w:szCs w:val="18"/>
              </w:rPr>
            </w:pPr>
            <w:r w:rsidRPr="007275DF">
              <w:t>DLBWP.0.1</w:t>
            </w:r>
          </w:p>
        </w:tc>
        <w:tc>
          <w:tcPr>
            <w:tcW w:w="1843" w:type="dxa"/>
            <w:gridSpan w:val="2"/>
            <w:tcBorders>
              <w:bottom w:val="single" w:sz="4" w:space="0" w:color="auto"/>
            </w:tcBorders>
          </w:tcPr>
          <w:p w14:paraId="639B3106" w14:textId="77777777" w:rsidR="009F3451" w:rsidRPr="007275DF" w:rsidRDefault="009F3451" w:rsidP="00D00DFE">
            <w:pPr>
              <w:pStyle w:val="TAC"/>
              <w:rPr>
                <w:szCs w:val="18"/>
              </w:rPr>
            </w:pPr>
            <w:r w:rsidRPr="007275DF">
              <w:t>DLBWP.0.1</w:t>
            </w:r>
          </w:p>
        </w:tc>
        <w:tc>
          <w:tcPr>
            <w:tcW w:w="1701" w:type="dxa"/>
            <w:gridSpan w:val="2"/>
            <w:tcBorders>
              <w:bottom w:val="single" w:sz="4" w:space="0" w:color="auto"/>
            </w:tcBorders>
          </w:tcPr>
          <w:p w14:paraId="53B49389" w14:textId="77777777" w:rsidR="009F3451" w:rsidRPr="007275DF" w:rsidRDefault="009F3451" w:rsidP="00D00DFE">
            <w:pPr>
              <w:pStyle w:val="TAC"/>
              <w:rPr>
                <w:szCs w:val="18"/>
              </w:rPr>
            </w:pPr>
          </w:p>
        </w:tc>
      </w:tr>
      <w:tr w:rsidR="009F3451" w:rsidRPr="007275DF" w14:paraId="63F7F5AE" w14:textId="77777777" w:rsidTr="00D00DFE">
        <w:trPr>
          <w:cantSplit/>
          <w:trHeight w:val="36"/>
        </w:trPr>
        <w:tc>
          <w:tcPr>
            <w:tcW w:w="846" w:type="dxa"/>
            <w:vMerge/>
            <w:tcBorders>
              <w:left w:val="single" w:sz="4" w:space="0" w:color="auto"/>
            </w:tcBorders>
          </w:tcPr>
          <w:p w14:paraId="245CF34A" w14:textId="77777777" w:rsidR="009F3451" w:rsidRPr="007275DF" w:rsidRDefault="009F3451" w:rsidP="00D00DFE">
            <w:pPr>
              <w:pStyle w:val="TAL"/>
              <w:rPr>
                <w:lang w:val="en-US"/>
              </w:rPr>
            </w:pPr>
          </w:p>
        </w:tc>
        <w:tc>
          <w:tcPr>
            <w:tcW w:w="992" w:type="dxa"/>
            <w:gridSpan w:val="2"/>
            <w:tcBorders>
              <w:left w:val="single" w:sz="4" w:space="0" w:color="auto"/>
            </w:tcBorders>
          </w:tcPr>
          <w:p w14:paraId="1CEE2657" w14:textId="77777777" w:rsidR="009F3451" w:rsidRPr="007275DF" w:rsidRDefault="009F3451" w:rsidP="00D00DFE">
            <w:pPr>
              <w:pStyle w:val="TAL"/>
            </w:pPr>
            <w:r w:rsidRPr="007275DF">
              <w:t>Initial UL BWP</w:t>
            </w:r>
          </w:p>
        </w:tc>
        <w:tc>
          <w:tcPr>
            <w:tcW w:w="709" w:type="dxa"/>
            <w:tcBorders>
              <w:bottom w:val="single" w:sz="4" w:space="0" w:color="auto"/>
            </w:tcBorders>
          </w:tcPr>
          <w:p w14:paraId="7741A3E1" w14:textId="77777777" w:rsidR="009F3451" w:rsidRPr="007275DF" w:rsidRDefault="009F3451" w:rsidP="00D00DFE">
            <w:pPr>
              <w:pStyle w:val="TAC"/>
            </w:pPr>
          </w:p>
        </w:tc>
        <w:tc>
          <w:tcPr>
            <w:tcW w:w="1417" w:type="dxa"/>
            <w:vMerge/>
            <w:vAlign w:val="center"/>
          </w:tcPr>
          <w:p w14:paraId="2C38EB7F" w14:textId="77777777" w:rsidR="009F3451" w:rsidRPr="007275DF" w:rsidRDefault="009F3451" w:rsidP="00D00DFE">
            <w:pPr>
              <w:pStyle w:val="TAC"/>
            </w:pPr>
          </w:p>
        </w:tc>
        <w:tc>
          <w:tcPr>
            <w:tcW w:w="1843" w:type="dxa"/>
            <w:gridSpan w:val="2"/>
            <w:tcBorders>
              <w:bottom w:val="single" w:sz="4" w:space="0" w:color="auto"/>
            </w:tcBorders>
          </w:tcPr>
          <w:p w14:paraId="1EAF2B40" w14:textId="77777777" w:rsidR="009F3451" w:rsidRPr="007275DF" w:rsidRDefault="009F3451" w:rsidP="00D00DFE">
            <w:pPr>
              <w:pStyle w:val="TAC"/>
            </w:pPr>
            <w:r w:rsidRPr="007275DF">
              <w:rPr>
                <w:bCs/>
              </w:rPr>
              <w:t>ULBWP.0.1</w:t>
            </w:r>
          </w:p>
        </w:tc>
        <w:tc>
          <w:tcPr>
            <w:tcW w:w="1843" w:type="dxa"/>
            <w:gridSpan w:val="2"/>
            <w:tcBorders>
              <w:bottom w:val="single" w:sz="4" w:space="0" w:color="auto"/>
            </w:tcBorders>
          </w:tcPr>
          <w:p w14:paraId="411AEDFF" w14:textId="77777777" w:rsidR="009F3451" w:rsidRPr="007275DF" w:rsidRDefault="009F3451" w:rsidP="00D00DFE">
            <w:pPr>
              <w:pStyle w:val="TAC"/>
            </w:pPr>
            <w:r w:rsidRPr="007275DF">
              <w:rPr>
                <w:bCs/>
              </w:rPr>
              <w:t>ULBWP.0.1</w:t>
            </w:r>
          </w:p>
        </w:tc>
        <w:tc>
          <w:tcPr>
            <w:tcW w:w="1701" w:type="dxa"/>
            <w:gridSpan w:val="2"/>
            <w:tcBorders>
              <w:bottom w:val="single" w:sz="4" w:space="0" w:color="auto"/>
            </w:tcBorders>
          </w:tcPr>
          <w:p w14:paraId="41292EDF" w14:textId="77777777" w:rsidR="009F3451" w:rsidRPr="007275DF" w:rsidRDefault="009F3451" w:rsidP="00D00DFE">
            <w:pPr>
              <w:pStyle w:val="TAC"/>
            </w:pPr>
          </w:p>
        </w:tc>
      </w:tr>
      <w:tr w:rsidR="009F3451" w:rsidRPr="007275DF" w14:paraId="01ADF15F" w14:textId="77777777" w:rsidTr="00D00DFE">
        <w:trPr>
          <w:cantSplit/>
          <w:trHeight w:val="36"/>
        </w:trPr>
        <w:tc>
          <w:tcPr>
            <w:tcW w:w="846" w:type="dxa"/>
            <w:vMerge/>
            <w:tcBorders>
              <w:left w:val="single" w:sz="4" w:space="0" w:color="auto"/>
            </w:tcBorders>
          </w:tcPr>
          <w:p w14:paraId="3A98F7CB" w14:textId="77777777" w:rsidR="009F3451" w:rsidRPr="007275DF" w:rsidRDefault="009F3451" w:rsidP="00D00DFE">
            <w:pPr>
              <w:pStyle w:val="TAL"/>
              <w:rPr>
                <w:bCs/>
              </w:rPr>
            </w:pPr>
          </w:p>
        </w:tc>
        <w:tc>
          <w:tcPr>
            <w:tcW w:w="992" w:type="dxa"/>
            <w:gridSpan w:val="2"/>
            <w:tcBorders>
              <w:left w:val="single" w:sz="4" w:space="0" w:color="auto"/>
            </w:tcBorders>
          </w:tcPr>
          <w:p w14:paraId="1966E996" w14:textId="77777777" w:rsidR="009F3451" w:rsidRPr="007275DF" w:rsidRDefault="009F3451" w:rsidP="00D00DFE">
            <w:pPr>
              <w:pStyle w:val="TAL"/>
              <w:rPr>
                <w:bCs/>
              </w:rPr>
            </w:pPr>
            <w:r w:rsidRPr="007275DF">
              <w:t>Dedicated DL BWP</w:t>
            </w:r>
          </w:p>
        </w:tc>
        <w:tc>
          <w:tcPr>
            <w:tcW w:w="709" w:type="dxa"/>
            <w:tcBorders>
              <w:bottom w:val="single" w:sz="4" w:space="0" w:color="auto"/>
            </w:tcBorders>
          </w:tcPr>
          <w:p w14:paraId="1C1BD3DF" w14:textId="77777777" w:rsidR="009F3451" w:rsidRPr="007275DF" w:rsidRDefault="009F3451" w:rsidP="00D00DFE">
            <w:pPr>
              <w:pStyle w:val="TAC"/>
            </w:pPr>
          </w:p>
        </w:tc>
        <w:tc>
          <w:tcPr>
            <w:tcW w:w="1417" w:type="dxa"/>
            <w:vMerge/>
            <w:vAlign w:val="center"/>
          </w:tcPr>
          <w:p w14:paraId="729BC436" w14:textId="77777777" w:rsidR="009F3451" w:rsidRPr="007275DF" w:rsidRDefault="009F3451" w:rsidP="00D00DFE">
            <w:pPr>
              <w:pStyle w:val="TAC"/>
            </w:pPr>
          </w:p>
        </w:tc>
        <w:tc>
          <w:tcPr>
            <w:tcW w:w="1843" w:type="dxa"/>
            <w:gridSpan w:val="2"/>
            <w:tcBorders>
              <w:bottom w:val="single" w:sz="4" w:space="0" w:color="auto"/>
            </w:tcBorders>
          </w:tcPr>
          <w:p w14:paraId="5CC34047" w14:textId="77777777" w:rsidR="009F3451" w:rsidRPr="007275DF" w:rsidRDefault="009F3451" w:rsidP="00D00DFE">
            <w:pPr>
              <w:pStyle w:val="TAC"/>
              <w:rPr>
                <w:szCs w:val="18"/>
              </w:rPr>
            </w:pPr>
            <w:r w:rsidRPr="007275DF">
              <w:t>DLBWP.1.1</w:t>
            </w:r>
          </w:p>
        </w:tc>
        <w:tc>
          <w:tcPr>
            <w:tcW w:w="1843" w:type="dxa"/>
            <w:gridSpan w:val="2"/>
            <w:tcBorders>
              <w:bottom w:val="single" w:sz="4" w:space="0" w:color="auto"/>
            </w:tcBorders>
          </w:tcPr>
          <w:p w14:paraId="4985DCF4" w14:textId="77777777" w:rsidR="009F3451" w:rsidRPr="007275DF" w:rsidRDefault="009F3451" w:rsidP="00D00DFE">
            <w:pPr>
              <w:pStyle w:val="TAC"/>
              <w:rPr>
                <w:szCs w:val="18"/>
              </w:rPr>
            </w:pPr>
            <w:r w:rsidRPr="007275DF">
              <w:t>DLBWP.1.1</w:t>
            </w:r>
          </w:p>
        </w:tc>
        <w:tc>
          <w:tcPr>
            <w:tcW w:w="1701" w:type="dxa"/>
            <w:gridSpan w:val="2"/>
            <w:tcBorders>
              <w:bottom w:val="single" w:sz="4" w:space="0" w:color="auto"/>
            </w:tcBorders>
          </w:tcPr>
          <w:p w14:paraId="2F7A4B77" w14:textId="77777777" w:rsidR="009F3451" w:rsidRPr="007275DF" w:rsidRDefault="009F3451" w:rsidP="00D00DFE">
            <w:pPr>
              <w:pStyle w:val="TAC"/>
              <w:rPr>
                <w:szCs w:val="18"/>
              </w:rPr>
            </w:pPr>
          </w:p>
        </w:tc>
      </w:tr>
      <w:tr w:rsidR="009F3451" w:rsidRPr="007275DF" w14:paraId="6D40275E" w14:textId="77777777" w:rsidTr="00D00DFE">
        <w:trPr>
          <w:cantSplit/>
          <w:trHeight w:val="36"/>
        </w:trPr>
        <w:tc>
          <w:tcPr>
            <w:tcW w:w="846" w:type="dxa"/>
            <w:vMerge/>
            <w:tcBorders>
              <w:left w:val="single" w:sz="4" w:space="0" w:color="auto"/>
              <w:bottom w:val="single" w:sz="4" w:space="0" w:color="auto"/>
            </w:tcBorders>
          </w:tcPr>
          <w:p w14:paraId="09117486" w14:textId="77777777" w:rsidR="009F3451" w:rsidRPr="007275DF" w:rsidRDefault="009F3451" w:rsidP="00D00DFE">
            <w:pPr>
              <w:pStyle w:val="TAL"/>
              <w:rPr>
                <w:bCs/>
              </w:rPr>
            </w:pPr>
          </w:p>
        </w:tc>
        <w:tc>
          <w:tcPr>
            <w:tcW w:w="992" w:type="dxa"/>
            <w:gridSpan w:val="2"/>
            <w:tcBorders>
              <w:left w:val="single" w:sz="4" w:space="0" w:color="auto"/>
              <w:bottom w:val="single" w:sz="4" w:space="0" w:color="auto"/>
            </w:tcBorders>
          </w:tcPr>
          <w:p w14:paraId="7DAFF632" w14:textId="77777777" w:rsidR="009F3451" w:rsidRPr="007275DF" w:rsidRDefault="009F3451" w:rsidP="00D00DFE">
            <w:pPr>
              <w:pStyle w:val="TAL"/>
              <w:rPr>
                <w:bCs/>
              </w:rPr>
            </w:pPr>
            <w:r w:rsidRPr="007275DF">
              <w:rPr>
                <w:bCs/>
              </w:rPr>
              <w:t>Dedicated UL BWP</w:t>
            </w:r>
          </w:p>
        </w:tc>
        <w:tc>
          <w:tcPr>
            <w:tcW w:w="709" w:type="dxa"/>
            <w:tcBorders>
              <w:bottom w:val="single" w:sz="4" w:space="0" w:color="auto"/>
            </w:tcBorders>
          </w:tcPr>
          <w:p w14:paraId="6284D1DE" w14:textId="77777777" w:rsidR="009F3451" w:rsidRPr="007275DF" w:rsidRDefault="009F3451" w:rsidP="00D00DFE">
            <w:pPr>
              <w:pStyle w:val="TAC"/>
            </w:pPr>
          </w:p>
        </w:tc>
        <w:tc>
          <w:tcPr>
            <w:tcW w:w="1417" w:type="dxa"/>
            <w:vMerge/>
            <w:tcBorders>
              <w:bottom w:val="single" w:sz="4" w:space="0" w:color="auto"/>
            </w:tcBorders>
            <w:vAlign w:val="center"/>
          </w:tcPr>
          <w:p w14:paraId="1C7409FE" w14:textId="77777777" w:rsidR="009F3451" w:rsidRPr="007275DF" w:rsidRDefault="009F3451" w:rsidP="00D00DFE">
            <w:pPr>
              <w:pStyle w:val="TAC"/>
            </w:pPr>
          </w:p>
        </w:tc>
        <w:tc>
          <w:tcPr>
            <w:tcW w:w="1843" w:type="dxa"/>
            <w:gridSpan w:val="2"/>
            <w:tcBorders>
              <w:bottom w:val="single" w:sz="4" w:space="0" w:color="auto"/>
            </w:tcBorders>
            <w:vAlign w:val="center"/>
          </w:tcPr>
          <w:p w14:paraId="2AB00EAC" w14:textId="77777777" w:rsidR="009F3451" w:rsidRPr="007275DF" w:rsidRDefault="009F3451" w:rsidP="00D00DFE">
            <w:pPr>
              <w:pStyle w:val="TAC"/>
              <w:rPr>
                <w:szCs w:val="18"/>
              </w:rPr>
            </w:pPr>
            <w:r w:rsidRPr="007275DF">
              <w:t>ULBWP.1.1</w:t>
            </w:r>
          </w:p>
        </w:tc>
        <w:tc>
          <w:tcPr>
            <w:tcW w:w="1843" w:type="dxa"/>
            <w:gridSpan w:val="2"/>
            <w:tcBorders>
              <w:bottom w:val="single" w:sz="4" w:space="0" w:color="auto"/>
            </w:tcBorders>
            <w:vAlign w:val="center"/>
          </w:tcPr>
          <w:p w14:paraId="3F2F9535" w14:textId="77777777" w:rsidR="009F3451" w:rsidRPr="007275DF" w:rsidRDefault="009F3451" w:rsidP="00D00DFE">
            <w:pPr>
              <w:pStyle w:val="TAC"/>
              <w:rPr>
                <w:szCs w:val="18"/>
              </w:rPr>
            </w:pPr>
            <w:r w:rsidRPr="007275DF">
              <w:t>ULBWP.1.1</w:t>
            </w:r>
          </w:p>
        </w:tc>
        <w:tc>
          <w:tcPr>
            <w:tcW w:w="1701" w:type="dxa"/>
            <w:gridSpan w:val="2"/>
            <w:tcBorders>
              <w:bottom w:val="single" w:sz="4" w:space="0" w:color="auto"/>
            </w:tcBorders>
          </w:tcPr>
          <w:p w14:paraId="1F7BD8FD" w14:textId="77777777" w:rsidR="009F3451" w:rsidRPr="007275DF" w:rsidRDefault="009F3451" w:rsidP="00D00DFE">
            <w:pPr>
              <w:pStyle w:val="TAC"/>
              <w:rPr>
                <w:szCs w:val="18"/>
              </w:rPr>
            </w:pPr>
          </w:p>
        </w:tc>
      </w:tr>
      <w:tr w:rsidR="009F3451" w:rsidRPr="007275DF" w14:paraId="12CA1EE3" w14:textId="77777777" w:rsidTr="00D00DFE">
        <w:trPr>
          <w:cantSplit/>
          <w:trHeight w:val="443"/>
        </w:trPr>
        <w:tc>
          <w:tcPr>
            <w:tcW w:w="1838" w:type="dxa"/>
            <w:gridSpan w:val="3"/>
            <w:vMerge w:val="restart"/>
            <w:tcBorders>
              <w:left w:val="single" w:sz="4" w:space="0" w:color="auto"/>
            </w:tcBorders>
          </w:tcPr>
          <w:p w14:paraId="51332999" w14:textId="77777777" w:rsidR="009F3451" w:rsidRPr="007275DF" w:rsidRDefault="009F3451" w:rsidP="00D00DFE">
            <w:pPr>
              <w:pStyle w:val="TAL"/>
              <w:rPr>
                <w:bCs/>
              </w:rPr>
            </w:pPr>
            <w:r w:rsidRPr="007275DF">
              <w:rPr>
                <w:bCs/>
              </w:rPr>
              <w:t>TRS configuration</w:t>
            </w:r>
          </w:p>
        </w:tc>
        <w:tc>
          <w:tcPr>
            <w:tcW w:w="709" w:type="dxa"/>
            <w:vMerge w:val="restart"/>
          </w:tcPr>
          <w:p w14:paraId="32CFB484" w14:textId="77777777" w:rsidR="009F3451" w:rsidRPr="007275DF" w:rsidRDefault="009F3451" w:rsidP="00D00DFE">
            <w:pPr>
              <w:pStyle w:val="TAC"/>
            </w:pPr>
          </w:p>
        </w:tc>
        <w:tc>
          <w:tcPr>
            <w:tcW w:w="1417" w:type="dxa"/>
            <w:tcBorders>
              <w:bottom w:val="single" w:sz="4" w:space="0" w:color="auto"/>
            </w:tcBorders>
            <w:vAlign w:val="center"/>
          </w:tcPr>
          <w:p w14:paraId="654CEEF0"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tcPr>
          <w:p w14:paraId="537755DD" w14:textId="77777777" w:rsidR="009F3451" w:rsidRPr="007275DF" w:rsidRDefault="009F3451" w:rsidP="00D00DFE">
            <w:pPr>
              <w:pStyle w:val="TAC"/>
            </w:pPr>
            <w:r w:rsidRPr="007275DF">
              <w:rPr>
                <w:bCs/>
              </w:rPr>
              <w:t>TRS.1.1 FDD</w:t>
            </w:r>
          </w:p>
        </w:tc>
        <w:tc>
          <w:tcPr>
            <w:tcW w:w="1843" w:type="dxa"/>
            <w:gridSpan w:val="2"/>
            <w:tcBorders>
              <w:bottom w:val="single" w:sz="4" w:space="0" w:color="auto"/>
            </w:tcBorders>
          </w:tcPr>
          <w:p w14:paraId="2425CF9C"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599A62B8" w14:textId="77777777" w:rsidR="009F3451" w:rsidRPr="007275DF" w:rsidRDefault="009F3451" w:rsidP="00D00DFE">
            <w:pPr>
              <w:pStyle w:val="TAC"/>
              <w:rPr>
                <w:bCs/>
              </w:rPr>
            </w:pPr>
          </w:p>
        </w:tc>
      </w:tr>
      <w:tr w:rsidR="009F3451" w:rsidRPr="007275DF" w14:paraId="4FD9E8EC" w14:textId="77777777" w:rsidTr="00D00DFE">
        <w:trPr>
          <w:cantSplit/>
          <w:trHeight w:val="443"/>
        </w:trPr>
        <w:tc>
          <w:tcPr>
            <w:tcW w:w="1838" w:type="dxa"/>
            <w:gridSpan w:val="3"/>
            <w:vMerge/>
            <w:tcBorders>
              <w:left w:val="single" w:sz="4" w:space="0" w:color="auto"/>
            </w:tcBorders>
          </w:tcPr>
          <w:p w14:paraId="6F0FAF79" w14:textId="77777777" w:rsidR="009F3451" w:rsidRPr="007275DF" w:rsidRDefault="009F3451" w:rsidP="00D00DFE">
            <w:pPr>
              <w:pStyle w:val="TAL"/>
              <w:rPr>
                <w:bCs/>
              </w:rPr>
            </w:pPr>
          </w:p>
        </w:tc>
        <w:tc>
          <w:tcPr>
            <w:tcW w:w="709" w:type="dxa"/>
            <w:vMerge/>
          </w:tcPr>
          <w:p w14:paraId="47CB99F6" w14:textId="77777777" w:rsidR="009F3451" w:rsidRPr="007275DF" w:rsidRDefault="009F3451" w:rsidP="00D00DFE">
            <w:pPr>
              <w:pStyle w:val="TAC"/>
            </w:pPr>
          </w:p>
        </w:tc>
        <w:tc>
          <w:tcPr>
            <w:tcW w:w="1417" w:type="dxa"/>
            <w:tcBorders>
              <w:bottom w:val="single" w:sz="4" w:space="0" w:color="auto"/>
            </w:tcBorders>
            <w:vAlign w:val="center"/>
          </w:tcPr>
          <w:p w14:paraId="68DE4682"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tcPr>
          <w:p w14:paraId="3243E8C1" w14:textId="77777777" w:rsidR="009F3451" w:rsidRPr="007275DF" w:rsidRDefault="009F3451" w:rsidP="00D00DFE">
            <w:pPr>
              <w:pStyle w:val="TAC"/>
            </w:pPr>
            <w:r w:rsidRPr="007275DF">
              <w:rPr>
                <w:bCs/>
              </w:rPr>
              <w:t>TRS.1.1 TDD</w:t>
            </w:r>
          </w:p>
        </w:tc>
        <w:tc>
          <w:tcPr>
            <w:tcW w:w="1843" w:type="dxa"/>
            <w:gridSpan w:val="2"/>
            <w:tcBorders>
              <w:bottom w:val="single" w:sz="4" w:space="0" w:color="auto"/>
            </w:tcBorders>
          </w:tcPr>
          <w:p w14:paraId="724513CB"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5F155139" w14:textId="77777777" w:rsidR="009F3451" w:rsidRPr="007275DF" w:rsidRDefault="009F3451" w:rsidP="00D00DFE">
            <w:pPr>
              <w:pStyle w:val="TAC"/>
              <w:rPr>
                <w:bCs/>
              </w:rPr>
            </w:pPr>
          </w:p>
        </w:tc>
      </w:tr>
      <w:tr w:rsidR="009F3451" w:rsidRPr="007275DF" w14:paraId="52342944" w14:textId="77777777" w:rsidTr="00D00DFE">
        <w:trPr>
          <w:cantSplit/>
          <w:trHeight w:val="443"/>
        </w:trPr>
        <w:tc>
          <w:tcPr>
            <w:tcW w:w="1838" w:type="dxa"/>
            <w:gridSpan w:val="3"/>
            <w:vMerge/>
            <w:tcBorders>
              <w:left w:val="single" w:sz="4" w:space="0" w:color="auto"/>
            </w:tcBorders>
          </w:tcPr>
          <w:p w14:paraId="75C9912E" w14:textId="77777777" w:rsidR="009F3451" w:rsidRPr="007275DF" w:rsidRDefault="009F3451" w:rsidP="00D00DFE">
            <w:pPr>
              <w:pStyle w:val="TAL"/>
              <w:rPr>
                <w:bCs/>
              </w:rPr>
            </w:pPr>
          </w:p>
        </w:tc>
        <w:tc>
          <w:tcPr>
            <w:tcW w:w="709" w:type="dxa"/>
            <w:vMerge/>
          </w:tcPr>
          <w:p w14:paraId="50D37DAF" w14:textId="77777777" w:rsidR="009F3451" w:rsidRPr="007275DF" w:rsidRDefault="009F3451" w:rsidP="00D00DFE">
            <w:pPr>
              <w:pStyle w:val="TAC"/>
            </w:pPr>
          </w:p>
        </w:tc>
        <w:tc>
          <w:tcPr>
            <w:tcW w:w="1417" w:type="dxa"/>
            <w:tcBorders>
              <w:bottom w:val="single" w:sz="4" w:space="0" w:color="auto"/>
            </w:tcBorders>
            <w:vAlign w:val="center"/>
          </w:tcPr>
          <w:p w14:paraId="5C8972AC"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tcPr>
          <w:p w14:paraId="200110FF" w14:textId="77777777" w:rsidR="009F3451" w:rsidRPr="007275DF" w:rsidRDefault="009F3451" w:rsidP="00D00DFE">
            <w:pPr>
              <w:pStyle w:val="TAC"/>
              <w:rPr>
                <w:bCs/>
              </w:rPr>
            </w:pPr>
            <w:r w:rsidRPr="007275DF">
              <w:rPr>
                <w:bCs/>
              </w:rPr>
              <w:t>TRS.1.2 TDD</w:t>
            </w:r>
          </w:p>
        </w:tc>
        <w:tc>
          <w:tcPr>
            <w:tcW w:w="1843" w:type="dxa"/>
            <w:gridSpan w:val="2"/>
            <w:tcBorders>
              <w:bottom w:val="single" w:sz="4" w:space="0" w:color="auto"/>
            </w:tcBorders>
          </w:tcPr>
          <w:p w14:paraId="63F5B850" w14:textId="77777777" w:rsidR="009F3451" w:rsidRPr="007275DF" w:rsidRDefault="009F3451" w:rsidP="00D00DFE">
            <w:pPr>
              <w:pStyle w:val="TAC"/>
              <w:rPr>
                <w:bCs/>
              </w:rPr>
            </w:pPr>
            <w:r w:rsidRPr="007275DF">
              <w:rPr>
                <w:bCs/>
              </w:rPr>
              <w:t>TRS.1.2 TDD</w:t>
            </w:r>
          </w:p>
        </w:tc>
        <w:tc>
          <w:tcPr>
            <w:tcW w:w="1701" w:type="dxa"/>
            <w:gridSpan w:val="2"/>
            <w:tcBorders>
              <w:bottom w:val="single" w:sz="4" w:space="0" w:color="auto"/>
            </w:tcBorders>
          </w:tcPr>
          <w:p w14:paraId="64ACBF4F" w14:textId="77777777" w:rsidR="009F3451" w:rsidRPr="007275DF" w:rsidRDefault="009F3451" w:rsidP="00D00DFE">
            <w:pPr>
              <w:pStyle w:val="TAC"/>
              <w:rPr>
                <w:bCs/>
              </w:rPr>
            </w:pPr>
          </w:p>
        </w:tc>
      </w:tr>
      <w:tr w:rsidR="009F3451" w:rsidRPr="007275DF" w14:paraId="7F45AB50" w14:textId="77777777" w:rsidTr="00D00DFE">
        <w:trPr>
          <w:cantSplit/>
          <w:trHeight w:val="443"/>
        </w:trPr>
        <w:tc>
          <w:tcPr>
            <w:tcW w:w="1838" w:type="dxa"/>
            <w:gridSpan w:val="3"/>
            <w:tcBorders>
              <w:left w:val="single" w:sz="4" w:space="0" w:color="auto"/>
              <w:bottom w:val="single" w:sz="4" w:space="0" w:color="auto"/>
            </w:tcBorders>
          </w:tcPr>
          <w:p w14:paraId="3620014D" w14:textId="77777777" w:rsidR="009F3451" w:rsidRPr="007275DF" w:rsidRDefault="009F3451" w:rsidP="00D00DFE">
            <w:pPr>
              <w:pStyle w:val="TAL"/>
            </w:pPr>
            <w:r w:rsidRPr="007275DF">
              <w:rPr>
                <w:bCs/>
              </w:rPr>
              <w:t xml:space="preserve">OCNG Patterns defined in A.3.2.1.1 (OP.1) </w:t>
            </w:r>
          </w:p>
        </w:tc>
        <w:tc>
          <w:tcPr>
            <w:tcW w:w="709" w:type="dxa"/>
            <w:tcBorders>
              <w:bottom w:val="single" w:sz="4" w:space="0" w:color="auto"/>
            </w:tcBorders>
          </w:tcPr>
          <w:p w14:paraId="04DEBA86" w14:textId="77777777" w:rsidR="009F3451" w:rsidRPr="007275DF" w:rsidRDefault="009F3451" w:rsidP="00D00DFE">
            <w:pPr>
              <w:pStyle w:val="TAC"/>
            </w:pPr>
          </w:p>
        </w:tc>
        <w:tc>
          <w:tcPr>
            <w:tcW w:w="1417" w:type="dxa"/>
            <w:tcBorders>
              <w:bottom w:val="single" w:sz="4" w:space="0" w:color="auto"/>
            </w:tcBorders>
          </w:tcPr>
          <w:p w14:paraId="6FA64818"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5928C15F" w14:textId="77777777" w:rsidR="009F3451" w:rsidRPr="007275DF" w:rsidRDefault="009F3451" w:rsidP="00D00DFE">
            <w:pPr>
              <w:pStyle w:val="TAC"/>
              <w:rPr>
                <w:rFonts w:cs="v4.2.0"/>
              </w:rPr>
            </w:pPr>
            <w:r w:rsidRPr="007275DF">
              <w:t xml:space="preserve">OP.1 </w:t>
            </w:r>
          </w:p>
        </w:tc>
        <w:tc>
          <w:tcPr>
            <w:tcW w:w="1843" w:type="dxa"/>
            <w:gridSpan w:val="2"/>
            <w:tcBorders>
              <w:bottom w:val="single" w:sz="4" w:space="0" w:color="auto"/>
            </w:tcBorders>
          </w:tcPr>
          <w:p w14:paraId="0B8F2EB5" w14:textId="77777777" w:rsidR="009F3451" w:rsidRPr="007275DF" w:rsidRDefault="009F3451" w:rsidP="00D00DFE">
            <w:pPr>
              <w:pStyle w:val="TAC"/>
              <w:rPr>
                <w:rFonts w:cs="v4.2.0"/>
              </w:rPr>
            </w:pPr>
            <w:r w:rsidRPr="007275DF">
              <w:t>OP.1</w:t>
            </w:r>
          </w:p>
        </w:tc>
        <w:tc>
          <w:tcPr>
            <w:tcW w:w="1701" w:type="dxa"/>
            <w:gridSpan w:val="2"/>
            <w:tcBorders>
              <w:bottom w:val="single" w:sz="4" w:space="0" w:color="auto"/>
            </w:tcBorders>
          </w:tcPr>
          <w:p w14:paraId="0EFF9D64" w14:textId="77777777" w:rsidR="009F3451" w:rsidRPr="007275DF" w:rsidRDefault="009F3451" w:rsidP="00D00DFE">
            <w:pPr>
              <w:pStyle w:val="TAC"/>
            </w:pPr>
            <w:r w:rsidRPr="007275DF">
              <w:t>OP.1</w:t>
            </w:r>
          </w:p>
        </w:tc>
      </w:tr>
      <w:tr w:rsidR="009F3451" w:rsidRPr="007275DF" w14:paraId="6BBD41D9" w14:textId="77777777" w:rsidTr="00D00DFE">
        <w:trPr>
          <w:cantSplit/>
          <w:trHeight w:val="259"/>
        </w:trPr>
        <w:tc>
          <w:tcPr>
            <w:tcW w:w="1838" w:type="dxa"/>
            <w:gridSpan w:val="3"/>
            <w:vMerge w:val="restart"/>
            <w:tcBorders>
              <w:left w:val="single" w:sz="4" w:space="0" w:color="auto"/>
            </w:tcBorders>
          </w:tcPr>
          <w:p w14:paraId="2ECA1FCA" w14:textId="77777777" w:rsidR="009F3451" w:rsidRPr="007275DF" w:rsidRDefault="009F3451" w:rsidP="00D00DFE">
            <w:pPr>
              <w:pStyle w:val="TAL"/>
              <w:rPr>
                <w:lang w:val="en-US"/>
              </w:rPr>
            </w:pPr>
            <w:r w:rsidRPr="007275DF">
              <w:rPr>
                <w:lang w:val="en-US"/>
              </w:rPr>
              <w:t>PDSCH Reference measurement channel</w:t>
            </w:r>
          </w:p>
        </w:tc>
        <w:tc>
          <w:tcPr>
            <w:tcW w:w="709" w:type="dxa"/>
            <w:vMerge w:val="restart"/>
          </w:tcPr>
          <w:p w14:paraId="1B324873" w14:textId="77777777" w:rsidR="009F3451" w:rsidRPr="007275DF" w:rsidRDefault="009F3451" w:rsidP="00D00DFE">
            <w:pPr>
              <w:pStyle w:val="TAC"/>
            </w:pPr>
          </w:p>
        </w:tc>
        <w:tc>
          <w:tcPr>
            <w:tcW w:w="1417" w:type="dxa"/>
            <w:tcBorders>
              <w:bottom w:val="single" w:sz="4" w:space="0" w:color="auto"/>
            </w:tcBorders>
            <w:vAlign w:val="center"/>
          </w:tcPr>
          <w:p w14:paraId="731222DD"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9D0763E" w14:textId="77777777" w:rsidR="009F3451" w:rsidRPr="007275DF" w:rsidRDefault="009F3451" w:rsidP="00D00DFE">
            <w:pPr>
              <w:pStyle w:val="TAC"/>
            </w:pPr>
            <w:r w:rsidRPr="007275DF">
              <w:t>SR.1.1 FDD</w:t>
            </w:r>
            <w:r w:rsidRPr="007275DF">
              <w:rPr>
                <w:lang w:val="en-US"/>
              </w:rPr>
              <w:t xml:space="preserve"> </w:t>
            </w:r>
          </w:p>
        </w:tc>
        <w:tc>
          <w:tcPr>
            <w:tcW w:w="1843" w:type="dxa"/>
            <w:gridSpan w:val="2"/>
          </w:tcPr>
          <w:p w14:paraId="6D54E909" w14:textId="77777777" w:rsidR="009F3451" w:rsidRPr="007275DF" w:rsidRDefault="009F3451" w:rsidP="00D00DFE">
            <w:pPr>
              <w:pStyle w:val="TAC"/>
            </w:pPr>
            <w:r w:rsidRPr="007275DF">
              <w:rPr>
                <w:rFonts w:cs="v4.2.0"/>
                <w:bCs/>
                <w:lang w:eastAsia="zh-CN"/>
              </w:rPr>
              <w:t>SR.1.1 CCA</w:t>
            </w:r>
          </w:p>
        </w:tc>
        <w:tc>
          <w:tcPr>
            <w:tcW w:w="1701" w:type="dxa"/>
            <w:gridSpan w:val="2"/>
          </w:tcPr>
          <w:p w14:paraId="6D7CE72B" w14:textId="77777777" w:rsidR="009F3451" w:rsidRPr="007275DF" w:rsidRDefault="009F3451" w:rsidP="00D00DFE">
            <w:pPr>
              <w:pStyle w:val="TAC"/>
            </w:pPr>
          </w:p>
        </w:tc>
      </w:tr>
      <w:tr w:rsidR="009F3451" w:rsidRPr="007275DF" w14:paraId="0A0DBE76" w14:textId="77777777" w:rsidTr="00D00DFE">
        <w:trPr>
          <w:cantSplit/>
          <w:trHeight w:val="259"/>
        </w:trPr>
        <w:tc>
          <w:tcPr>
            <w:tcW w:w="1838" w:type="dxa"/>
            <w:gridSpan w:val="3"/>
            <w:vMerge/>
            <w:tcBorders>
              <w:left w:val="single" w:sz="4" w:space="0" w:color="auto"/>
            </w:tcBorders>
          </w:tcPr>
          <w:p w14:paraId="56940AF5" w14:textId="77777777" w:rsidR="009F3451" w:rsidRPr="007275DF" w:rsidRDefault="009F3451" w:rsidP="00D00DFE">
            <w:pPr>
              <w:pStyle w:val="TAL"/>
              <w:rPr>
                <w:lang w:val="en-US"/>
              </w:rPr>
            </w:pPr>
          </w:p>
        </w:tc>
        <w:tc>
          <w:tcPr>
            <w:tcW w:w="709" w:type="dxa"/>
            <w:vMerge/>
          </w:tcPr>
          <w:p w14:paraId="08752CDA" w14:textId="77777777" w:rsidR="009F3451" w:rsidRPr="007275DF" w:rsidRDefault="009F3451" w:rsidP="00D00DFE">
            <w:pPr>
              <w:pStyle w:val="TAC"/>
            </w:pPr>
          </w:p>
        </w:tc>
        <w:tc>
          <w:tcPr>
            <w:tcW w:w="1417" w:type="dxa"/>
            <w:tcBorders>
              <w:bottom w:val="single" w:sz="4" w:space="0" w:color="auto"/>
            </w:tcBorders>
            <w:vAlign w:val="center"/>
          </w:tcPr>
          <w:p w14:paraId="1246647D"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3189D937" w14:textId="77777777" w:rsidR="009F3451" w:rsidRPr="007275DF" w:rsidRDefault="009F3451" w:rsidP="00D00DFE">
            <w:pPr>
              <w:pStyle w:val="TAC"/>
            </w:pPr>
            <w:r w:rsidRPr="007275DF">
              <w:t>SR.1.1 TDD</w:t>
            </w:r>
          </w:p>
        </w:tc>
        <w:tc>
          <w:tcPr>
            <w:tcW w:w="1843" w:type="dxa"/>
            <w:gridSpan w:val="2"/>
          </w:tcPr>
          <w:p w14:paraId="105EE99A" w14:textId="77777777" w:rsidR="009F3451" w:rsidRPr="007275DF" w:rsidRDefault="009F3451" w:rsidP="00D00DFE">
            <w:pPr>
              <w:pStyle w:val="TAC"/>
            </w:pPr>
            <w:r w:rsidRPr="007275DF">
              <w:rPr>
                <w:rFonts w:cs="v4.2.0"/>
                <w:bCs/>
                <w:lang w:eastAsia="zh-CN"/>
              </w:rPr>
              <w:t>SR.1.1 CCA</w:t>
            </w:r>
          </w:p>
        </w:tc>
        <w:tc>
          <w:tcPr>
            <w:tcW w:w="1701" w:type="dxa"/>
            <w:gridSpan w:val="2"/>
          </w:tcPr>
          <w:p w14:paraId="24346B86" w14:textId="77777777" w:rsidR="009F3451" w:rsidRPr="007275DF" w:rsidRDefault="009F3451" w:rsidP="00D00DFE">
            <w:pPr>
              <w:pStyle w:val="TAC"/>
            </w:pPr>
          </w:p>
        </w:tc>
      </w:tr>
      <w:tr w:rsidR="009F3451" w:rsidRPr="007275DF" w14:paraId="0FAF4EC7" w14:textId="77777777" w:rsidTr="00D00DFE">
        <w:trPr>
          <w:cantSplit/>
          <w:trHeight w:val="259"/>
        </w:trPr>
        <w:tc>
          <w:tcPr>
            <w:tcW w:w="1838" w:type="dxa"/>
            <w:gridSpan w:val="3"/>
            <w:vMerge/>
            <w:tcBorders>
              <w:left w:val="single" w:sz="4" w:space="0" w:color="auto"/>
            </w:tcBorders>
          </w:tcPr>
          <w:p w14:paraId="4C5072FB" w14:textId="77777777" w:rsidR="009F3451" w:rsidRPr="007275DF" w:rsidRDefault="009F3451" w:rsidP="00D00DFE">
            <w:pPr>
              <w:pStyle w:val="TAL"/>
              <w:rPr>
                <w:lang w:val="en-US"/>
              </w:rPr>
            </w:pPr>
          </w:p>
        </w:tc>
        <w:tc>
          <w:tcPr>
            <w:tcW w:w="709" w:type="dxa"/>
            <w:vMerge/>
          </w:tcPr>
          <w:p w14:paraId="4557F747" w14:textId="77777777" w:rsidR="009F3451" w:rsidRPr="007275DF" w:rsidRDefault="009F3451" w:rsidP="00D00DFE">
            <w:pPr>
              <w:pStyle w:val="TAC"/>
            </w:pPr>
          </w:p>
        </w:tc>
        <w:tc>
          <w:tcPr>
            <w:tcW w:w="1417" w:type="dxa"/>
            <w:tcBorders>
              <w:bottom w:val="single" w:sz="4" w:space="0" w:color="auto"/>
            </w:tcBorders>
            <w:vAlign w:val="center"/>
          </w:tcPr>
          <w:p w14:paraId="5AB62E71"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1A20821D" w14:textId="77777777" w:rsidR="009F3451" w:rsidRPr="007275DF" w:rsidRDefault="009F3451" w:rsidP="00D00DFE">
            <w:pPr>
              <w:pStyle w:val="TAC"/>
            </w:pPr>
            <w:r w:rsidRPr="007275DF">
              <w:t>SR2.1 TDD</w:t>
            </w:r>
          </w:p>
        </w:tc>
        <w:tc>
          <w:tcPr>
            <w:tcW w:w="1843" w:type="dxa"/>
            <w:gridSpan w:val="2"/>
          </w:tcPr>
          <w:p w14:paraId="6C2C5CF0" w14:textId="77777777" w:rsidR="009F3451" w:rsidRPr="007275DF" w:rsidRDefault="009F3451" w:rsidP="00D00DFE">
            <w:pPr>
              <w:pStyle w:val="TAC"/>
            </w:pPr>
            <w:r w:rsidRPr="007275DF">
              <w:rPr>
                <w:rFonts w:cs="v4.2.0"/>
                <w:bCs/>
                <w:lang w:eastAsia="zh-CN"/>
              </w:rPr>
              <w:t>SR.1.1 CCA</w:t>
            </w:r>
          </w:p>
        </w:tc>
        <w:tc>
          <w:tcPr>
            <w:tcW w:w="1701" w:type="dxa"/>
            <w:gridSpan w:val="2"/>
          </w:tcPr>
          <w:p w14:paraId="7CF64B2F" w14:textId="77777777" w:rsidR="009F3451" w:rsidRPr="007275DF" w:rsidRDefault="009F3451" w:rsidP="00D00DFE">
            <w:pPr>
              <w:pStyle w:val="TAC"/>
            </w:pPr>
          </w:p>
        </w:tc>
      </w:tr>
      <w:tr w:rsidR="009F3451" w:rsidRPr="007275DF" w14:paraId="507E75C5" w14:textId="77777777" w:rsidTr="00D00DFE">
        <w:trPr>
          <w:cantSplit/>
          <w:trHeight w:val="259"/>
        </w:trPr>
        <w:tc>
          <w:tcPr>
            <w:tcW w:w="1838" w:type="dxa"/>
            <w:gridSpan w:val="3"/>
            <w:vMerge w:val="restart"/>
            <w:tcBorders>
              <w:left w:val="single" w:sz="4" w:space="0" w:color="auto"/>
            </w:tcBorders>
          </w:tcPr>
          <w:p w14:paraId="536DCFC8" w14:textId="77777777" w:rsidR="009F3451" w:rsidRPr="007275DF" w:rsidRDefault="009F3451" w:rsidP="00D00DFE">
            <w:pPr>
              <w:pStyle w:val="TAL"/>
              <w:rPr>
                <w:lang w:val="en-US"/>
              </w:rPr>
            </w:pPr>
            <w:r w:rsidRPr="007275DF">
              <w:rPr>
                <w:rFonts w:cs="v5.0.0"/>
              </w:rPr>
              <w:t>CORESET Reference Channel</w:t>
            </w:r>
          </w:p>
        </w:tc>
        <w:tc>
          <w:tcPr>
            <w:tcW w:w="709" w:type="dxa"/>
            <w:vMerge w:val="restart"/>
          </w:tcPr>
          <w:p w14:paraId="36C8FAEE" w14:textId="77777777" w:rsidR="009F3451" w:rsidRPr="007275DF" w:rsidRDefault="009F3451" w:rsidP="00D00DFE">
            <w:pPr>
              <w:pStyle w:val="TAC"/>
            </w:pPr>
          </w:p>
        </w:tc>
        <w:tc>
          <w:tcPr>
            <w:tcW w:w="1417" w:type="dxa"/>
            <w:tcBorders>
              <w:bottom w:val="single" w:sz="4" w:space="0" w:color="auto"/>
            </w:tcBorders>
            <w:vAlign w:val="center"/>
          </w:tcPr>
          <w:p w14:paraId="574F5D0B"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1AB14E02" w14:textId="77777777" w:rsidR="009F3451" w:rsidRPr="007275DF" w:rsidRDefault="009F3451" w:rsidP="00D00DFE">
            <w:pPr>
              <w:pStyle w:val="TAC"/>
            </w:pPr>
            <w:r w:rsidRPr="007275DF">
              <w:t>CR.1.1 FDD</w:t>
            </w:r>
            <w:r w:rsidRPr="007275DF">
              <w:rPr>
                <w:lang w:val="en-US"/>
              </w:rPr>
              <w:t xml:space="preserve">  </w:t>
            </w:r>
          </w:p>
        </w:tc>
        <w:tc>
          <w:tcPr>
            <w:tcW w:w="1843" w:type="dxa"/>
            <w:gridSpan w:val="2"/>
          </w:tcPr>
          <w:p w14:paraId="1F0A627E" w14:textId="77777777" w:rsidR="009F3451" w:rsidRPr="007275DF" w:rsidRDefault="009F3451" w:rsidP="00D00DFE">
            <w:pPr>
              <w:pStyle w:val="TAC"/>
            </w:pPr>
            <w:r w:rsidRPr="007275DF">
              <w:rPr>
                <w:rFonts w:cs="v4.2.0"/>
                <w:bCs/>
                <w:lang w:eastAsia="zh-CN"/>
              </w:rPr>
              <w:t>CR.1.1 CCA</w:t>
            </w:r>
          </w:p>
        </w:tc>
        <w:tc>
          <w:tcPr>
            <w:tcW w:w="1701" w:type="dxa"/>
            <w:gridSpan w:val="2"/>
          </w:tcPr>
          <w:p w14:paraId="6C71455A" w14:textId="77777777" w:rsidR="009F3451" w:rsidRPr="007275DF" w:rsidRDefault="009F3451" w:rsidP="00D00DFE">
            <w:pPr>
              <w:pStyle w:val="TAC"/>
            </w:pPr>
          </w:p>
        </w:tc>
      </w:tr>
      <w:tr w:rsidR="009F3451" w:rsidRPr="007275DF" w14:paraId="5C790A30" w14:textId="77777777" w:rsidTr="00D00DFE">
        <w:trPr>
          <w:cantSplit/>
          <w:trHeight w:val="259"/>
        </w:trPr>
        <w:tc>
          <w:tcPr>
            <w:tcW w:w="1838" w:type="dxa"/>
            <w:gridSpan w:val="3"/>
            <w:vMerge/>
            <w:tcBorders>
              <w:left w:val="single" w:sz="4" w:space="0" w:color="auto"/>
            </w:tcBorders>
          </w:tcPr>
          <w:p w14:paraId="1E78EBF2" w14:textId="77777777" w:rsidR="009F3451" w:rsidRPr="007275DF" w:rsidRDefault="009F3451" w:rsidP="00D00DFE">
            <w:pPr>
              <w:pStyle w:val="TAL"/>
              <w:rPr>
                <w:lang w:val="en-US"/>
              </w:rPr>
            </w:pPr>
          </w:p>
        </w:tc>
        <w:tc>
          <w:tcPr>
            <w:tcW w:w="709" w:type="dxa"/>
            <w:vMerge/>
          </w:tcPr>
          <w:p w14:paraId="2000738A" w14:textId="77777777" w:rsidR="009F3451" w:rsidRPr="007275DF" w:rsidRDefault="009F3451" w:rsidP="00D00DFE">
            <w:pPr>
              <w:pStyle w:val="TAC"/>
            </w:pPr>
          </w:p>
        </w:tc>
        <w:tc>
          <w:tcPr>
            <w:tcW w:w="1417" w:type="dxa"/>
            <w:tcBorders>
              <w:bottom w:val="single" w:sz="4" w:space="0" w:color="auto"/>
            </w:tcBorders>
            <w:vAlign w:val="center"/>
          </w:tcPr>
          <w:p w14:paraId="4C5D39B1"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2F7B1CDC" w14:textId="77777777" w:rsidR="009F3451" w:rsidRPr="007275DF" w:rsidRDefault="009F3451" w:rsidP="00D00DFE">
            <w:pPr>
              <w:pStyle w:val="TAC"/>
            </w:pPr>
            <w:r w:rsidRPr="007275DF">
              <w:t>CR.1.1 TDD</w:t>
            </w:r>
          </w:p>
        </w:tc>
        <w:tc>
          <w:tcPr>
            <w:tcW w:w="1843" w:type="dxa"/>
            <w:gridSpan w:val="2"/>
          </w:tcPr>
          <w:p w14:paraId="210EEA6E" w14:textId="77777777" w:rsidR="009F3451" w:rsidRPr="007275DF" w:rsidRDefault="009F3451" w:rsidP="00D00DFE">
            <w:pPr>
              <w:pStyle w:val="TAC"/>
            </w:pPr>
            <w:r w:rsidRPr="007275DF">
              <w:rPr>
                <w:rFonts w:cs="v4.2.0"/>
                <w:bCs/>
                <w:lang w:eastAsia="zh-CN"/>
              </w:rPr>
              <w:t>CR.1.1 CCA</w:t>
            </w:r>
          </w:p>
        </w:tc>
        <w:tc>
          <w:tcPr>
            <w:tcW w:w="1701" w:type="dxa"/>
            <w:gridSpan w:val="2"/>
          </w:tcPr>
          <w:p w14:paraId="544454E0" w14:textId="77777777" w:rsidR="009F3451" w:rsidRPr="007275DF" w:rsidRDefault="009F3451" w:rsidP="00D00DFE">
            <w:pPr>
              <w:pStyle w:val="TAC"/>
            </w:pPr>
          </w:p>
        </w:tc>
      </w:tr>
      <w:tr w:rsidR="009F3451" w:rsidRPr="007275DF" w14:paraId="3BF0BE73" w14:textId="77777777" w:rsidTr="00D00DFE">
        <w:trPr>
          <w:cantSplit/>
          <w:trHeight w:val="259"/>
        </w:trPr>
        <w:tc>
          <w:tcPr>
            <w:tcW w:w="1838" w:type="dxa"/>
            <w:gridSpan w:val="3"/>
            <w:vMerge/>
            <w:tcBorders>
              <w:left w:val="single" w:sz="4" w:space="0" w:color="auto"/>
            </w:tcBorders>
          </w:tcPr>
          <w:p w14:paraId="2A88B419" w14:textId="77777777" w:rsidR="009F3451" w:rsidRPr="007275DF" w:rsidRDefault="009F3451" w:rsidP="00D00DFE">
            <w:pPr>
              <w:pStyle w:val="TAL"/>
              <w:rPr>
                <w:lang w:val="en-US"/>
              </w:rPr>
            </w:pPr>
          </w:p>
        </w:tc>
        <w:tc>
          <w:tcPr>
            <w:tcW w:w="709" w:type="dxa"/>
            <w:vMerge/>
          </w:tcPr>
          <w:p w14:paraId="5971E2B2" w14:textId="77777777" w:rsidR="009F3451" w:rsidRPr="007275DF" w:rsidRDefault="009F3451" w:rsidP="00D00DFE">
            <w:pPr>
              <w:pStyle w:val="TAC"/>
            </w:pPr>
          </w:p>
        </w:tc>
        <w:tc>
          <w:tcPr>
            <w:tcW w:w="1417" w:type="dxa"/>
            <w:tcBorders>
              <w:bottom w:val="single" w:sz="4" w:space="0" w:color="auto"/>
            </w:tcBorders>
            <w:vAlign w:val="center"/>
          </w:tcPr>
          <w:p w14:paraId="0112A8AD"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3DD9870" w14:textId="77777777" w:rsidR="009F3451" w:rsidRPr="007275DF" w:rsidRDefault="009F3451" w:rsidP="00D00DFE">
            <w:pPr>
              <w:pStyle w:val="TAC"/>
            </w:pPr>
            <w:r w:rsidRPr="007275DF">
              <w:t>CR2.1 TDD</w:t>
            </w:r>
          </w:p>
        </w:tc>
        <w:tc>
          <w:tcPr>
            <w:tcW w:w="1843" w:type="dxa"/>
            <w:gridSpan w:val="2"/>
          </w:tcPr>
          <w:p w14:paraId="272DE53F" w14:textId="77777777" w:rsidR="009F3451" w:rsidRPr="007275DF" w:rsidRDefault="009F3451" w:rsidP="00D00DFE">
            <w:pPr>
              <w:pStyle w:val="TAC"/>
            </w:pPr>
            <w:r w:rsidRPr="007275DF">
              <w:rPr>
                <w:rFonts w:cs="v4.2.0"/>
                <w:bCs/>
                <w:lang w:eastAsia="zh-CN"/>
              </w:rPr>
              <w:t>CR.1.1 CCA</w:t>
            </w:r>
          </w:p>
        </w:tc>
        <w:tc>
          <w:tcPr>
            <w:tcW w:w="1701" w:type="dxa"/>
            <w:gridSpan w:val="2"/>
          </w:tcPr>
          <w:p w14:paraId="26C057B0" w14:textId="77777777" w:rsidR="009F3451" w:rsidRPr="007275DF" w:rsidRDefault="009F3451" w:rsidP="00D00DFE">
            <w:pPr>
              <w:pStyle w:val="TAC"/>
            </w:pPr>
          </w:p>
        </w:tc>
      </w:tr>
      <w:tr w:rsidR="009F3451" w:rsidRPr="007275DF" w14:paraId="1755AC91" w14:textId="77777777" w:rsidTr="00D00DFE">
        <w:trPr>
          <w:cantSplit/>
          <w:trHeight w:val="259"/>
        </w:trPr>
        <w:tc>
          <w:tcPr>
            <w:tcW w:w="919" w:type="dxa"/>
            <w:gridSpan w:val="2"/>
            <w:tcBorders>
              <w:left w:val="single" w:sz="4" w:space="0" w:color="auto"/>
              <w:bottom w:val="nil"/>
            </w:tcBorders>
          </w:tcPr>
          <w:p w14:paraId="1DC70E82" w14:textId="77777777" w:rsidR="009F3451" w:rsidRPr="007275DF" w:rsidRDefault="009F3451" w:rsidP="00D00DFE">
            <w:pPr>
              <w:pStyle w:val="TAL"/>
            </w:pPr>
            <w:r w:rsidRPr="007275DF">
              <w:t xml:space="preserve">SSB </w:t>
            </w:r>
          </w:p>
        </w:tc>
        <w:tc>
          <w:tcPr>
            <w:tcW w:w="919" w:type="dxa"/>
            <w:tcBorders>
              <w:left w:val="single" w:sz="4" w:space="0" w:color="auto"/>
              <w:bottom w:val="nil"/>
            </w:tcBorders>
          </w:tcPr>
          <w:p w14:paraId="788444B3" w14:textId="77777777" w:rsidR="009F3451" w:rsidRPr="007275DF" w:rsidRDefault="009F3451" w:rsidP="00D00DFE">
            <w:pPr>
              <w:pStyle w:val="TAL"/>
            </w:pPr>
            <w:r w:rsidRPr="007275DF">
              <w:t xml:space="preserve">Semi- </w:t>
            </w:r>
          </w:p>
        </w:tc>
        <w:tc>
          <w:tcPr>
            <w:tcW w:w="709" w:type="dxa"/>
            <w:tcBorders>
              <w:bottom w:val="nil"/>
            </w:tcBorders>
          </w:tcPr>
          <w:p w14:paraId="054C7F11" w14:textId="77777777" w:rsidR="009F3451" w:rsidRPr="007275DF" w:rsidRDefault="009F3451" w:rsidP="00D00DFE">
            <w:pPr>
              <w:pStyle w:val="TAC"/>
            </w:pPr>
          </w:p>
        </w:tc>
        <w:tc>
          <w:tcPr>
            <w:tcW w:w="1417" w:type="dxa"/>
            <w:tcBorders>
              <w:bottom w:val="single" w:sz="4" w:space="0" w:color="auto"/>
            </w:tcBorders>
            <w:vAlign w:val="center"/>
          </w:tcPr>
          <w:p w14:paraId="62B3625A" w14:textId="77777777" w:rsidR="009F3451" w:rsidRPr="007275DF" w:rsidRDefault="009F3451" w:rsidP="00D00DF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16D0F2DC" w14:textId="77777777" w:rsidR="009F3451" w:rsidRPr="007275DF" w:rsidRDefault="009F3451" w:rsidP="00D00DFE">
            <w:pPr>
              <w:pStyle w:val="TAC"/>
              <w:rPr>
                <w:lang w:val="en-US"/>
              </w:rPr>
            </w:pPr>
            <w:r w:rsidRPr="007275DF">
              <w:rPr>
                <w:lang w:eastAsia="zh-CN"/>
              </w:rPr>
              <w:t>SSB.1 FR1</w:t>
            </w:r>
          </w:p>
        </w:tc>
        <w:tc>
          <w:tcPr>
            <w:tcW w:w="1843" w:type="dxa"/>
            <w:gridSpan w:val="2"/>
          </w:tcPr>
          <w:p w14:paraId="6901A56E" w14:textId="77777777" w:rsidR="009F3451" w:rsidRPr="007275DF" w:rsidRDefault="009F3451" w:rsidP="00D00DFE">
            <w:pPr>
              <w:pStyle w:val="TAC"/>
            </w:pPr>
            <w:r w:rsidRPr="007275DF">
              <w:rPr>
                <w:rFonts w:cs="v4.2.0"/>
                <w:bCs/>
                <w:lang w:eastAsia="zh-CN"/>
              </w:rPr>
              <w:t>SSB.1 CCA</w:t>
            </w:r>
          </w:p>
        </w:tc>
        <w:tc>
          <w:tcPr>
            <w:tcW w:w="1701" w:type="dxa"/>
            <w:gridSpan w:val="2"/>
          </w:tcPr>
          <w:p w14:paraId="7F34600C"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27B8C794" w14:textId="77777777" w:rsidTr="00D00DFE">
        <w:trPr>
          <w:cantSplit/>
          <w:trHeight w:val="232"/>
        </w:trPr>
        <w:tc>
          <w:tcPr>
            <w:tcW w:w="919" w:type="dxa"/>
            <w:gridSpan w:val="2"/>
            <w:tcBorders>
              <w:top w:val="nil"/>
              <w:left w:val="single" w:sz="4" w:space="0" w:color="auto"/>
              <w:bottom w:val="nil"/>
            </w:tcBorders>
          </w:tcPr>
          <w:p w14:paraId="4CC9E20F" w14:textId="77777777" w:rsidR="009F3451" w:rsidRPr="007275DF" w:rsidRDefault="009F3451" w:rsidP="00D00DFE">
            <w:pPr>
              <w:pStyle w:val="TAL"/>
            </w:pPr>
            <w:r w:rsidRPr="007275DF">
              <w:t>parameters</w:t>
            </w:r>
          </w:p>
        </w:tc>
        <w:tc>
          <w:tcPr>
            <w:tcW w:w="919" w:type="dxa"/>
            <w:tcBorders>
              <w:top w:val="nil"/>
              <w:left w:val="single" w:sz="4" w:space="0" w:color="auto"/>
              <w:bottom w:val="nil"/>
            </w:tcBorders>
          </w:tcPr>
          <w:p w14:paraId="77F239CE" w14:textId="77777777" w:rsidR="009F3451" w:rsidRPr="007275DF" w:rsidRDefault="009F3451" w:rsidP="00D00DFE">
            <w:pPr>
              <w:pStyle w:val="TAL"/>
            </w:pPr>
            <w:r w:rsidRPr="007275DF">
              <w:t xml:space="preserve">static channel </w:t>
            </w:r>
            <w:r w:rsidRPr="007275DF">
              <w:rPr>
                <w:vertAlign w:val="superscript"/>
              </w:rPr>
              <w:t>Note 5,7</w:t>
            </w:r>
          </w:p>
        </w:tc>
        <w:tc>
          <w:tcPr>
            <w:tcW w:w="709" w:type="dxa"/>
            <w:tcBorders>
              <w:top w:val="nil"/>
              <w:bottom w:val="nil"/>
            </w:tcBorders>
          </w:tcPr>
          <w:p w14:paraId="22A0844E" w14:textId="77777777" w:rsidR="009F3451" w:rsidRPr="007275DF" w:rsidRDefault="009F3451" w:rsidP="00D00DFE">
            <w:pPr>
              <w:pStyle w:val="TAC"/>
            </w:pPr>
          </w:p>
        </w:tc>
        <w:tc>
          <w:tcPr>
            <w:tcW w:w="1417" w:type="dxa"/>
            <w:tcBorders>
              <w:bottom w:val="single" w:sz="4" w:space="0" w:color="auto"/>
            </w:tcBorders>
            <w:vAlign w:val="center"/>
          </w:tcPr>
          <w:p w14:paraId="0300708B" w14:textId="77777777" w:rsidR="009F3451" w:rsidRPr="007275DF" w:rsidRDefault="009F3451" w:rsidP="00D00DF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42EA2D8F" w14:textId="77777777" w:rsidR="009F3451" w:rsidRPr="007275DF" w:rsidRDefault="009F3451" w:rsidP="00D00DFE">
            <w:pPr>
              <w:pStyle w:val="TAC"/>
            </w:pPr>
            <w:r w:rsidRPr="007275DF">
              <w:rPr>
                <w:lang w:eastAsia="zh-CN"/>
              </w:rPr>
              <w:t>SSB.1 FR1</w:t>
            </w:r>
          </w:p>
        </w:tc>
        <w:tc>
          <w:tcPr>
            <w:tcW w:w="1843" w:type="dxa"/>
            <w:gridSpan w:val="2"/>
            <w:vAlign w:val="center"/>
          </w:tcPr>
          <w:p w14:paraId="2CE28F1C" w14:textId="77777777" w:rsidR="009F3451" w:rsidRPr="007275DF" w:rsidRDefault="009F3451" w:rsidP="00D00DFE">
            <w:pPr>
              <w:pStyle w:val="TAC"/>
            </w:pPr>
            <w:r w:rsidRPr="007275DF">
              <w:rPr>
                <w:rFonts w:cs="v4.2.0"/>
                <w:bCs/>
                <w:lang w:eastAsia="zh-CN"/>
              </w:rPr>
              <w:t>SSB.1 CCA</w:t>
            </w:r>
          </w:p>
        </w:tc>
        <w:tc>
          <w:tcPr>
            <w:tcW w:w="1701" w:type="dxa"/>
            <w:gridSpan w:val="2"/>
            <w:vAlign w:val="center"/>
          </w:tcPr>
          <w:p w14:paraId="0A98EC95"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3033AA01" w14:textId="77777777" w:rsidTr="00D00DFE">
        <w:trPr>
          <w:cantSplit/>
          <w:trHeight w:val="232"/>
        </w:trPr>
        <w:tc>
          <w:tcPr>
            <w:tcW w:w="919" w:type="dxa"/>
            <w:gridSpan w:val="2"/>
            <w:tcBorders>
              <w:top w:val="nil"/>
              <w:left w:val="single" w:sz="4" w:space="0" w:color="auto"/>
              <w:bottom w:val="nil"/>
            </w:tcBorders>
          </w:tcPr>
          <w:p w14:paraId="76CD3C20" w14:textId="77777777" w:rsidR="009F3451" w:rsidRPr="007275DF" w:rsidRDefault="009F3451" w:rsidP="00D00DFE">
            <w:pPr>
              <w:pStyle w:val="TAL"/>
            </w:pPr>
          </w:p>
        </w:tc>
        <w:tc>
          <w:tcPr>
            <w:tcW w:w="919" w:type="dxa"/>
            <w:tcBorders>
              <w:top w:val="nil"/>
              <w:left w:val="single" w:sz="4" w:space="0" w:color="auto"/>
            </w:tcBorders>
          </w:tcPr>
          <w:p w14:paraId="3A887CC7" w14:textId="77777777" w:rsidR="009F3451" w:rsidRPr="007275DF" w:rsidRDefault="009F3451" w:rsidP="00D00DFE">
            <w:pPr>
              <w:pStyle w:val="TAL"/>
            </w:pPr>
          </w:p>
        </w:tc>
        <w:tc>
          <w:tcPr>
            <w:tcW w:w="709" w:type="dxa"/>
            <w:tcBorders>
              <w:top w:val="nil"/>
            </w:tcBorders>
          </w:tcPr>
          <w:p w14:paraId="2127C087" w14:textId="77777777" w:rsidR="009F3451" w:rsidRPr="007275DF" w:rsidRDefault="009F3451" w:rsidP="00D00DFE">
            <w:pPr>
              <w:pStyle w:val="TAC"/>
            </w:pPr>
          </w:p>
        </w:tc>
        <w:tc>
          <w:tcPr>
            <w:tcW w:w="1417" w:type="dxa"/>
            <w:tcBorders>
              <w:bottom w:val="single" w:sz="4" w:space="0" w:color="auto"/>
            </w:tcBorders>
            <w:vAlign w:val="center"/>
          </w:tcPr>
          <w:p w14:paraId="0D11B38B" w14:textId="77777777" w:rsidR="009F3451" w:rsidRPr="007275DF" w:rsidRDefault="009F3451" w:rsidP="00D00DF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7B218D52"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51377AF9" w14:textId="77777777" w:rsidR="009F3451" w:rsidRPr="007275DF" w:rsidDel="008E3263" w:rsidRDefault="009F3451" w:rsidP="00D00DFE">
            <w:pPr>
              <w:pStyle w:val="TAC"/>
              <w:rPr>
                <w:lang w:eastAsia="zh-CN"/>
              </w:rPr>
            </w:pPr>
            <w:r w:rsidRPr="007275DF">
              <w:rPr>
                <w:rFonts w:cs="v4.2.0"/>
                <w:bCs/>
                <w:lang w:eastAsia="zh-CN"/>
              </w:rPr>
              <w:t>SSB.1 CCA</w:t>
            </w:r>
          </w:p>
        </w:tc>
        <w:tc>
          <w:tcPr>
            <w:tcW w:w="1701" w:type="dxa"/>
            <w:gridSpan w:val="2"/>
          </w:tcPr>
          <w:p w14:paraId="587589C8"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5418EB6F" w14:textId="77777777" w:rsidTr="00D00DFE">
        <w:trPr>
          <w:cantSplit/>
          <w:trHeight w:val="232"/>
        </w:trPr>
        <w:tc>
          <w:tcPr>
            <w:tcW w:w="919" w:type="dxa"/>
            <w:gridSpan w:val="2"/>
            <w:tcBorders>
              <w:top w:val="nil"/>
              <w:left w:val="single" w:sz="4" w:space="0" w:color="auto"/>
              <w:bottom w:val="nil"/>
            </w:tcBorders>
          </w:tcPr>
          <w:p w14:paraId="490DB4DD" w14:textId="77777777" w:rsidR="009F3451" w:rsidRPr="007275DF" w:rsidRDefault="009F3451" w:rsidP="00D00DFE">
            <w:pPr>
              <w:pStyle w:val="TAL"/>
            </w:pPr>
          </w:p>
        </w:tc>
        <w:tc>
          <w:tcPr>
            <w:tcW w:w="919" w:type="dxa"/>
            <w:tcBorders>
              <w:left w:val="single" w:sz="4" w:space="0" w:color="auto"/>
              <w:bottom w:val="nil"/>
            </w:tcBorders>
          </w:tcPr>
          <w:p w14:paraId="2DE06D95" w14:textId="77777777" w:rsidR="009F3451" w:rsidRPr="007275DF" w:rsidRDefault="009F3451" w:rsidP="00D00DFE">
            <w:pPr>
              <w:pStyle w:val="TAL"/>
            </w:pPr>
            <w:r w:rsidRPr="007275DF">
              <w:t xml:space="preserve">Dynamic </w:t>
            </w:r>
          </w:p>
        </w:tc>
        <w:tc>
          <w:tcPr>
            <w:tcW w:w="709" w:type="dxa"/>
            <w:tcBorders>
              <w:bottom w:val="nil"/>
            </w:tcBorders>
          </w:tcPr>
          <w:p w14:paraId="15D8CB2B" w14:textId="77777777" w:rsidR="009F3451" w:rsidRPr="007275DF" w:rsidRDefault="009F3451" w:rsidP="00D00DFE">
            <w:pPr>
              <w:pStyle w:val="TAC"/>
            </w:pPr>
          </w:p>
        </w:tc>
        <w:tc>
          <w:tcPr>
            <w:tcW w:w="1417" w:type="dxa"/>
            <w:tcBorders>
              <w:bottom w:val="single" w:sz="4" w:space="0" w:color="auto"/>
            </w:tcBorders>
            <w:vAlign w:val="center"/>
          </w:tcPr>
          <w:p w14:paraId="38F6E286"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725D0778"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75F469CC"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3C8BA3D5"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694C64B5" w14:textId="77777777" w:rsidTr="00D00DFE">
        <w:trPr>
          <w:cantSplit/>
          <w:trHeight w:val="232"/>
        </w:trPr>
        <w:tc>
          <w:tcPr>
            <w:tcW w:w="919" w:type="dxa"/>
            <w:gridSpan w:val="2"/>
            <w:tcBorders>
              <w:top w:val="nil"/>
              <w:left w:val="single" w:sz="4" w:space="0" w:color="auto"/>
              <w:bottom w:val="nil"/>
            </w:tcBorders>
          </w:tcPr>
          <w:p w14:paraId="5B0CDEFC" w14:textId="77777777" w:rsidR="009F3451" w:rsidRPr="007275DF" w:rsidRDefault="009F3451" w:rsidP="00D00DFE">
            <w:pPr>
              <w:pStyle w:val="TAL"/>
            </w:pPr>
          </w:p>
        </w:tc>
        <w:tc>
          <w:tcPr>
            <w:tcW w:w="919" w:type="dxa"/>
            <w:tcBorders>
              <w:top w:val="nil"/>
              <w:left w:val="single" w:sz="4" w:space="0" w:color="auto"/>
              <w:bottom w:val="nil"/>
            </w:tcBorders>
          </w:tcPr>
          <w:p w14:paraId="17D34556" w14:textId="77777777" w:rsidR="009F3451" w:rsidRPr="007275DF" w:rsidRDefault="009F3451" w:rsidP="00D00DFE">
            <w:pPr>
              <w:pStyle w:val="TAL"/>
            </w:pPr>
            <w:r w:rsidRPr="007275DF">
              <w:t>channel</w:t>
            </w:r>
          </w:p>
        </w:tc>
        <w:tc>
          <w:tcPr>
            <w:tcW w:w="709" w:type="dxa"/>
            <w:tcBorders>
              <w:top w:val="nil"/>
              <w:bottom w:val="nil"/>
            </w:tcBorders>
          </w:tcPr>
          <w:p w14:paraId="1F17BB47" w14:textId="77777777" w:rsidR="009F3451" w:rsidRPr="007275DF" w:rsidRDefault="009F3451" w:rsidP="00D00DFE">
            <w:pPr>
              <w:pStyle w:val="TAC"/>
            </w:pPr>
          </w:p>
        </w:tc>
        <w:tc>
          <w:tcPr>
            <w:tcW w:w="1417" w:type="dxa"/>
            <w:tcBorders>
              <w:bottom w:val="single" w:sz="4" w:space="0" w:color="auto"/>
            </w:tcBorders>
            <w:vAlign w:val="center"/>
          </w:tcPr>
          <w:p w14:paraId="6C784DC2"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E4C09CE"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26210745"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5C2096F7"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37A75EC9" w14:textId="77777777" w:rsidTr="00D00DFE">
        <w:trPr>
          <w:cantSplit/>
          <w:trHeight w:val="232"/>
        </w:trPr>
        <w:tc>
          <w:tcPr>
            <w:tcW w:w="919" w:type="dxa"/>
            <w:gridSpan w:val="2"/>
            <w:tcBorders>
              <w:top w:val="nil"/>
              <w:left w:val="single" w:sz="4" w:space="0" w:color="auto"/>
            </w:tcBorders>
          </w:tcPr>
          <w:p w14:paraId="32C071EF" w14:textId="77777777" w:rsidR="009F3451" w:rsidRPr="007275DF" w:rsidRDefault="009F3451" w:rsidP="00D00DFE">
            <w:pPr>
              <w:pStyle w:val="TAL"/>
            </w:pPr>
          </w:p>
        </w:tc>
        <w:tc>
          <w:tcPr>
            <w:tcW w:w="919" w:type="dxa"/>
            <w:tcBorders>
              <w:top w:val="nil"/>
              <w:left w:val="single" w:sz="4" w:space="0" w:color="auto"/>
            </w:tcBorders>
          </w:tcPr>
          <w:p w14:paraId="1BDFB32C" w14:textId="77777777" w:rsidR="009F3451" w:rsidRPr="007275DF" w:rsidRDefault="009F3451" w:rsidP="00D00DFE">
            <w:pPr>
              <w:pStyle w:val="TAL"/>
            </w:pPr>
            <w:r w:rsidRPr="007275DF">
              <w:t xml:space="preserve">Access </w:t>
            </w:r>
            <w:r w:rsidRPr="007275DF">
              <w:rPr>
                <w:vertAlign w:val="superscript"/>
              </w:rPr>
              <w:t>Note 6,7</w:t>
            </w:r>
          </w:p>
        </w:tc>
        <w:tc>
          <w:tcPr>
            <w:tcW w:w="709" w:type="dxa"/>
            <w:tcBorders>
              <w:top w:val="nil"/>
            </w:tcBorders>
          </w:tcPr>
          <w:p w14:paraId="6FE94E30" w14:textId="77777777" w:rsidR="009F3451" w:rsidRPr="007275DF" w:rsidRDefault="009F3451" w:rsidP="00D00DFE">
            <w:pPr>
              <w:pStyle w:val="TAC"/>
            </w:pPr>
          </w:p>
        </w:tc>
        <w:tc>
          <w:tcPr>
            <w:tcW w:w="1417" w:type="dxa"/>
            <w:tcBorders>
              <w:bottom w:val="single" w:sz="4" w:space="0" w:color="auto"/>
            </w:tcBorders>
            <w:vAlign w:val="center"/>
          </w:tcPr>
          <w:p w14:paraId="646971E9"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3C43D5D4"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116F0C39"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6C3490E4"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51B89583" w14:textId="77777777" w:rsidTr="00D00DFE">
        <w:trPr>
          <w:cantSplit/>
          <w:trHeight w:val="232"/>
        </w:trPr>
        <w:tc>
          <w:tcPr>
            <w:tcW w:w="1838" w:type="dxa"/>
            <w:gridSpan w:val="3"/>
            <w:tcBorders>
              <w:left w:val="single" w:sz="4" w:space="0" w:color="auto"/>
            </w:tcBorders>
          </w:tcPr>
          <w:p w14:paraId="2AEC047C" w14:textId="77777777" w:rsidR="009F3451" w:rsidRPr="007275DF" w:rsidRDefault="009F3451" w:rsidP="00D00DFE">
            <w:pPr>
              <w:pStyle w:val="TAL"/>
            </w:pPr>
            <w:r w:rsidRPr="007275DF">
              <w:t>DBT window configuration</w:t>
            </w:r>
          </w:p>
        </w:tc>
        <w:tc>
          <w:tcPr>
            <w:tcW w:w="709" w:type="dxa"/>
          </w:tcPr>
          <w:p w14:paraId="3B74DD1E" w14:textId="77777777" w:rsidR="009F3451" w:rsidRPr="007275DF" w:rsidRDefault="009F3451" w:rsidP="00D00DFE">
            <w:pPr>
              <w:pStyle w:val="TAC"/>
            </w:pPr>
          </w:p>
        </w:tc>
        <w:tc>
          <w:tcPr>
            <w:tcW w:w="1417" w:type="dxa"/>
            <w:tcBorders>
              <w:bottom w:val="single" w:sz="4" w:space="0" w:color="auto"/>
            </w:tcBorders>
            <w:vAlign w:val="center"/>
          </w:tcPr>
          <w:p w14:paraId="0D539A19" w14:textId="77777777" w:rsidR="009F3451" w:rsidRPr="007275DF" w:rsidRDefault="009F3451" w:rsidP="00D00DFE">
            <w:pPr>
              <w:pStyle w:val="TAC"/>
            </w:pPr>
            <w:r w:rsidRPr="007275DF">
              <w:t>Config 1,2,3</w:t>
            </w:r>
          </w:p>
        </w:tc>
        <w:tc>
          <w:tcPr>
            <w:tcW w:w="1843" w:type="dxa"/>
            <w:gridSpan w:val="2"/>
            <w:tcBorders>
              <w:bottom w:val="single" w:sz="4" w:space="0" w:color="auto"/>
            </w:tcBorders>
            <w:vAlign w:val="center"/>
          </w:tcPr>
          <w:p w14:paraId="5B4B6E86" w14:textId="77777777" w:rsidR="009F3451" w:rsidRPr="007275DF" w:rsidRDefault="009F3451" w:rsidP="00D00DFE">
            <w:pPr>
              <w:pStyle w:val="TAC"/>
              <w:rPr>
                <w:lang w:eastAsia="zh-CN"/>
              </w:rPr>
            </w:pPr>
            <w:r w:rsidRPr="007275DF">
              <w:rPr>
                <w:lang w:val="en-US"/>
              </w:rPr>
              <w:t>Not Applicable</w:t>
            </w:r>
          </w:p>
        </w:tc>
        <w:tc>
          <w:tcPr>
            <w:tcW w:w="1843" w:type="dxa"/>
            <w:gridSpan w:val="2"/>
          </w:tcPr>
          <w:p w14:paraId="77DBE26B"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498A179C"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442A5673" w14:textId="77777777" w:rsidTr="00D00DFE">
        <w:trPr>
          <w:cantSplit/>
          <w:trHeight w:val="213"/>
        </w:trPr>
        <w:tc>
          <w:tcPr>
            <w:tcW w:w="1838" w:type="dxa"/>
            <w:gridSpan w:val="3"/>
            <w:tcBorders>
              <w:left w:val="single" w:sz="4" w:space="0" w:color="auto"/>
            </w:tcBorders>
          </w:tcPr>
          <w:p w14:paraId="314C9443" w14:textId="77777777" w:rsidR="009F3451" w:rsidRPr="007275DF" w:rsidRDefault="009F3451" w:rsidP="00D00DFE">
            <w:pPr>
              <w:pStyle w:val="TAL"/>
              <w:rPr>
                <w:bCs/>
              </w:rPr>
            </w:pPr>
            <w:r w:rsidRPr="007275DF">
              <w:t>SMTC configuration defined in A.3.11</w:t>
            </w:r>
          </w:p>
        </w:tc>
        <w:tc>
          <w:tcPr>
            <w:tcW w:w="709" w:type="dxa"/>
            <w:tcBorders>
              <w:bottom w:val="single" w:sz="4" w:space="0" w:color="auto"/>
            </w:tcBorders>
          </w:tcPr>
          <w:p w14:paraId="61E0A7BA" w14:textId="77777777" w:rsidR="009F3451" w:rsidRPr="007275DF" w:rsidRDefault="009F3451" w:rsidP="00D00DFE">
            <w:pPr>
              <w:pStyle w:val="TAC"/>
            </w:pPr>
          </w:p>
        </w:tc>
        <w:tc>
          <w:tcPr>
            <w:tcW w:w="1417" w:type="dxa"/>
            <w:tcBorders>
              <w:bottom w:val="single" w:sz="4" w:space="0" w:color="auto"/>
            </w:tcBorders>
            <w:vAlign w:val="center"/>
          </w:tcPr>
          <w:p w14:paraId="028F7F2A"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560E13A5" w14:textId="77777777" w:rsidR="009F3451" w:rsidRPr="007275DF" w:rsidRDefault="009F3451" w:rsidP="00D00DFE">
            <w:pPr>
              <w:pStyle w:val="TAC"/>
            </w:pPr>
            <w:r w:rsidRPr="007275DF">
              <w:t>SMTC.1</w:t>
            </w:r>
          </w:p>
        </w:tc>
        <w:tc>
          <w:tcPr>
            <w:tcW w:w="1843" w:type="dxa"/>
            <w:gridSpan w:val="2"/>
            <w:tcBorders>
              <w:bottom w:val="single" w:sz="4" w:space="0" w:color="auto"/>
            </w:tcBorders>
            <w:vAlign w:val="center"/>
          </w:tcPr>
          <w:p w14:paraId="75149348" w14:textId="77777777" w:rsidR="009F3451" w:rsidRPr="007275DF" w:rsidRDefault="009F3451" w:rsidP="00D00DFE">
            <w:pPr>
              <w:pStyle w:val="TAC"/>
            </w:pPr>
            <w:r w:rsidRPr="007275DF">
              <w:t>SMTC.1</w:t>
            </w:r>
          </w:p>
        </w:tc>
        <w:tc>
          <w:tcPr>
            <w:tcW w:w="1701" w:type="dxa"/>
            <w:gridSpan w:val="2"/>
            <w:tcBorders>
              <w:bottom w:val="single" w:sz="4" w:space="0" w:color="auto"/>
            </w:tcBorders>
            <w:vAlign w:val="center"/>
          </w:tcPr>
          <w:p w14:paraId="3163290B" w14:textId="77777777" w:rsidR="009F3451" w:rsidRPr="007275DF" w:rsidRDefault="009F3451" w:rsidP="00D00DFE">
            <w:pPr>
              <w:pStyle w:val="TAC"/>
            </w:pPr>
            <w:r w:rsidRPr="007275DF">
              <w:t>SMTC.4</w:t>
            </w:r>
          </w:p>
        </w:tc>
      </w:tr>
      <w:tr w:rsidR="009F3451" w:rsidRPr="007275DF" w14:paraId="5A10157C" w14:textId="77777777" w:rsidTr="00D00DFE">
        <w:trPr>
          <w:cantSplit/>
          <w:trHeight w:val="193"/>
        </w:trPr>
        <w:tc>
          <w:tcPr>
            <w:tcW w:w="1838" w:type="dxa"/>
            <w:gridSpan w:val="3"/>
            <w:vMerge w:val="restart"/>
            <w:tcBorders>
              <w:left w:val="single" w:sz="4" w:space="0" w:color="auto"/>
            </w:tcBorders>
          </w:tcPr>
          <w:p w14:paraId="2743503F" w14:textId="77777777" w:rsidR="009F3451" w:rsidRPr="007275DF" w:rsidRDefault="009F3451" w:rsidP="00D00DFE">
            <w:pPr>
              <w:pStyle w:val="TAL"/>
              <w:rPr>
                <w:lang w:val="da-DK"/>
              </w:rPr>
            </w:pPr>
            <w:r w:rsidRPr="007275DF">
              <w:rPr>
                <w:lang w:val="da-DK"/>
              </w:rPr>
              <w:t>PDSCH/PDCCH subcarrier spacing</w:t>
            </w:r>
          </w:p>
        </w:tc>
        <w:tc>
          <w:tcPr>
            <w:tcW w:w="709" w:type="dxa"/>
            <w:vMerge w:val="restart"/>
          </w:tcPr>
          <w:p w14:paraId="5C6A4BE3" w14:textId="77777777" w:rsidR="009F3451" w:rsidRPr="007275DF" w:rsidRDefault="009F3451" w:rsidP="00D00DFE">
            <w:pPr>
              <w:pStyle w:val="TAC"/>
              <w:rPr>
                <w:lang w:val="it-IT"/>
              </w:rPr>
            </w:pPr>
            <w:r w:rsidRPr="007275DF">
              <w:rPr>
                <w:lang w:val="it-IT"/>
              </w:rPr>
              <w:t>kHz</w:t>
            </w:r>
          </w:p>
        </w:tc>
        <w:tc>
          <w:tcPr>
            <w:tcW w:w="1417" w:type="dxa"/>
            <w:tcBorders>
              <w:bottom w:val="single" w:sz="4" w:space="0" w:color="auto"/>
            </w:tcBorders>
            <w:vAlign w:val="center"/>
          </w:tcPr>
          <w:p w14:paraId="74EE3CD9" w14:textId="77777777" w:rsidR="009F3451" w:rsidRPr="007275DF" w:rsidRDefault="009F3451" w:rsidP="00D00DF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72A1348F"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2D6A4929"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6185836F" w14:textId="77777777" w:rsidR="009F3451" w:rsidRPr="007275DF" w:rsidRDefault="009F3451" w:rsidP="00D00DFE">
            <w:pPr>
              <w:pStyle w:val="TAC"/>
              <w:rPr>
                <w:lang w:val="en-US"/>
              </w:rPr>
            </w:pPr>
            <w:r w:rsidRPr="007275DF">
              <w:rPr>
                <w:lang w:val="en-US"/>
              </w:rPr>
              <w:t>30</w:t>
            </w:r>
          </w:p>
        </w:tc>
      </w:tr>
      <w:tr w:rsidR="009F3451" w:rsidRPr="007275DF" w14:paraId="1911A679" w14:textId="77777777" w:rsidTr="00D00DFE">
        <w:trPr>
          <w:cantSplit/>
          <w:trHeight w:val="127"/>
        </w:trPr>
        <w:tc>
          <w:tcPr>
            <w:tcW w:w="1838" w:type="dxa"/>
            <w:gridSpan w:val="3"/>
            <w:vMerge/>
            <w:tcBorders>
              <w:left w:val="single" w:sz="4" w:space="0" w:color="auto"/>
            </w:tcBorders>
          </w:tcPr>
          <w:p w14:paraId="36151FEC" w14:textId="77777777" w:rsidR="009F3451" w:rsidRPr="007275DF" w:rsidRDefault="009F3451" w:rsidP="00D00DFE">
            <w:pPr>
              <w:pStyle w:val="TAL"/>
            </w:pPr>
          </w:p>
        </w:tc>
        <w:tc>
          <w:tcPr>
            <w:tcW w:w="709" w:type="dxa"/>
            <w:vMerge/>
          </w:tcPr>
          <w:p w14:paraId="63766D76" w14:textId="77777777" w:rsidR="009F3451" w:rsidRPr="007275DF" w:rsidRDefault="009F3451" w:rsidP="00D00DFE">
            <w:pPr>
              <w:pStyle w:val="TAC"/>
              <w:rPr>
                <w:lang w:val="it-IT"/>
              </w:rPr>
            </w:pPr>
          </w:p>
        </w:tc>
        <w:tc>
          <w:tcPr>
            <w:tcW w:w="1417" w:type="dxa"/>
            <w:tcBorders>
              <w:bottom w:val="single" w:sz="4" w:space="0" w:color="auto"/>
            </w:tcBorders>
            <w:vAlign w:val="center"/>
          </w:tcPr>
          <w:p w14:paraId="515221B5" w14:textId="77777777" w:rsidR="009F3451" w:rsidRPr="007275DF" w:rsidRDefault="009F3451" w:rsidP="00D00DF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56E3EE6D"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013EA4FE"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B4C4C22" w14:textId="77777777" w:rsidR="009F3451" w:rsidRPr="007275DF" w:rsidRDefault="009F3451" w:rsidP="00D00DFE">
            <w:pPr>
              <w:pStyle w:val="TAC"/>
              <w:rPr>
                <w:lang w:val="en-US"/>
              </w:rPr>
            </w:pPr>
            <w:r w:rsidRPr="007275DF">
              <w:rPr>
                <w:lang w:val="en-US"/>
              </w:rPr>
              <w:t>30</w:t>
            </w:r>
          </w:p>
        </w:tc>
      </w:tr>
      <w:tr w:rsidR="009F3451" w:rsidRPr="007275DF" w14:paraId="54028903" w14:textId="77777777" w:rsidTr="00D00DFE">
        <w:trPr>
          <w:cantSplit/>
          <w:trHeight w:val="127"/>
        </w:trPr>
        <w:tc>
          <w:tcPr>
            <w:tcW w:w="1838" w:type="dxa"/>
            <w:gridSpan w:val="3"/>
            <w:vMerge/>
            <w:tcBorders>
              <w:left w:val="single" w:sz="4" w:space="0" w:color="auto"/>
            </w:tcBorders>
          </w:tcPr>
          <w:p w14:paraId="552C2109" w14:textId="77777777" w:rsidR="009F3451" w:rsidRPr="007275DF" w:rsidRDefault="009F3451" w:rsidP="00D00DFE">
            <w:pPr>
              <w:pStyle w:val="TAL"/>
            </w:pPr>
          </w:p>
        </w:tc>
        <w:tc>
          <w:tcPr>
            <w:tcW w:w="709" w:type="dxa"/>
            <w:vMerge/>
          </w:tcPr>
          <w:p w14:paraId="18FC2F23" w14:textId="77777777" w:rsidR="009F3451" w:rsidRPr="007275DF" w:rsidRDefault="009F3451" w:rsidP="00D00DFE">
            <w:pPr>
              <w:pStyle w:val="TAC"/>
              <w:rPr>
                <w:lang w:val="it-IT"/>
              </w:rPr>
            </w:pPr>
          </w:p>
        </w:tc>
        <w:tc>
          <w:tcPr>
            <w:tcW w:w="1417" w:type="dxa"/>
            <w:tcBorders>
              <w:bottom w:val="single" w:sz="4" w:space="0" w:color="auto"/>
            </w:tcBorders>
            <w:vAlign w:val="center"/>
          </w:tcPr>
          <w:p w14:paraId="1DA91587"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7AAB9E47" w14:textId="77777777" w:rsidR="009F3451" w:rsidRPr="007275DF" w:rsidRDefault="009F3451" w:rsidP="00D00DFE">
            <w:pPr>
              <w:pStyle w:val="TAC"/>
              <w:rPr>
                <w:lang w:val="en-US"/>
              </w:rPr>
            </w:pPr>
            <w:r w:rsidRPr="007275DF">
              <w:rPr>
                <w:lang w:val="en-US"/>
              </w:rPr>
              <w:t>30</w:t>
            </w:r>
          </w:p>
        </w:tc>
        <w:tc>
          <w:tcPr>
            <w:tcW w:w="1843" w:type="dxa"/>
            <w:gridSpan w:val="2"/>
            <w:tcBorders>
              <w:bottom w:val="single" w:sz="4" w:space="0" w:color="auto"/>
            </w:tcBorders>
            <w:vAlign w:val="center"/>
          </w:tcPr>
          <w:p w14:paraId="24E3F983"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8E7E9D5" w14:textId="77777777" w:rsidR="009F3451" w:rsidRPr="007275DF" w:rsidRDefault="009F3451" w:rsidP="00D00DFE">
            <w:pPr>
              <w:pStyle w:val="TAC"/>
              <w:rPr>
                <w:lang w:val="en-US"/>
              </w:rPr>
            </w:pPr>
            <w:r w:rsidRPr="007275DF">
              <w:rPr>
                <w:lang w:val="en-US"/>
              </w:rPr>
              <w:t>30</w:t>
            </w:r>
          </w:p>
        </w:tc>
      </w:tr>
      <w:tr w:rsidR="009F3451" w:rsidRPr="007275DF" w14:paraId="0FA30246" w14:textId="77777777" w:rsidTr="00D00DFE">
        <w:trPr>
          <w:cantSplit/>
          <w:trHeight w:val="292"/>
        </w:trPr>
        <w:tc>
          <w:tcPr>
            <w:tcW w:w="1838" w:type="dxa"/>
            <w:gridSpan w:val="3"/>
            <w:tcBorders>
              <w:left w:val="single" w:sz="4" w:space="0" w:color="auto"/>
              <w:bottom w:val="single" w:sz="4" w:space="0" w:color="auto"/>
            </w:tcBorders>
          </w:tcPr>
          <w:p w14:paraId="004F22DE" w14:textId="77777777" w:rsidR="009F3451" w:rsidRPr="007275DF" w:rsidRDefault="009F3451" w:rsidP="00D00DFE">
            <w:pPr>
              <w:pStyle w:val="TAL"/>
              <w:rPr>
                <w:lang w:val="en-US"/>
              </w:rPr>
            </w:pPr>
            <w:r w:rsidRPr="007275DF">
              <w:rPr>
                <w:szCs w:val="16"/>
                <w:lang w:eastAsia="ja-JP"/>
              </w:rPr>
              <w:t>EPRE ratio of PSS to SSS</w:t>
            </w:r>
          </w:p>
        </w:tc>
        <w:tc>
          <w:tcPr>
            <w:tcW w:w="709" w:type="dxa"/>
            <w:tcBorders>
              <w:bottom w:val="single" w:sz="4" w:space="0" w:color="auto"/>
            </w:tcBorders>
          </w:tcPr>
          <w:p w14:paraId="76F94BE7" w14:textId="77777777" w:rsidR="009F3451" w:rsidRPr="007275DF" w:rsidRDefault="009F3451" w:rsidP="00D00DFE">
            <w:pPr>
              <w:pStyle w:val="TAC"/>
            </w:pPr>
          </w:p>
        </w:tc>
        <w:tc>
          <w:tcPr>
            <w:tcW w:w="1417" w:type="dxa"/>
            <w:vMerge w:val="restart"/>
            <w:vAlign w:val="center"/>
          </w:tcPr>
          <w:p w14:paraId="54E1D208" w14:textId="77777777" w:rsidR="009F3451" w:rsidRPr="007275DF" w:rsidRDefault="009F3451" w:rsidP="00D00DFE">
            <w:pPr>
              <w:pStyle w:val="TAC"/>
            </w:pPr>
            <w:r w:rsidRPr="007275DF">
              <w:t>Config 1,2,3</w:t>
            </w:r>
          </w:p>
        </w:tc>
        <w:tc>
          <w:tcPr>
            <w:tcW w:w="1843" w:type="dxa"/>
            <w:gridSpan w:val="2"/>
            <w:vMerge w:val="restart"/>
            <w:vAlign w:val="center"/>
          </w:tcPr>
          <w:p w14:paraId="76436188" w14:textId="77777777" w:rsidR="009F3451" w:rsidRPr="007275DF" w:rsidRDefault="009F3451" w:rsidP="00D00DFE">
            <w:pPr>
              <w:pStyle w:val="TAC"/>
              <w:rPr>
                <w:rFonts w:cs="v4.2.0"/>
              </w:rPr>
            </w:pPr>
            <w:r w:rsidRPr="007275DF">
              <w:rPr>
                <w:rFonts w:cs="v4.2.0"/>
              </w:rPr>
              <w:t>0</w:t>
            </w:r>
          </w:p>
        </w:tc>
        <w:tc>
          <w:tcPr>
            <w:tcW w:w="1843" w:type="dxa"/>
            <w:gridSpan w:val="2"/>
            <w:vMerge w:val="restart"/>
            <w:vAlign w:val="center"/>
          </w:tcPr>
          <w:p w14:paraId="12019C70" w14:textId="77777777" w:rsidR="009F3451" w:rsidRPr="007275DF" w:rsidRDefault="009F3451" w:rsidP="00D00DFE">
            <w:pPr>
              <w:pStyle w:val="TAC"/>
            </w:pPr>
            <w:r w:rsidRPr="007275DF">
              <w:t>0</w:t>
            </w:r>
          </w:p>
        </w:tc>
        <w:tc>
          <w:tcPr>
            <w:tcW w:w="1701" w:type="dxa"/>
            <w:gridSpan w:val="2"/>
            <w:vMerge w:val="restart"/>
            <w:vAlign w:val="center"/>
          </w:tcPr>
          <w:p w14:paraId="62DB3C3E" w14:textId="77777777" w:rsidR="009F3451" w:rsidRPr="007275DF" w:rsidRDefault="009F3451" w:rsidP="00D00DFE">
            <w:pPr>
              <w:pStyle w:val="TAC"/>
            </w:pPr>
            <w:r w:rsidRPr="007275DF">
              <w:t>0</w:t>
            </w:r>
          </w:p>
        </w:tc>
      </w:tr>
      <w:tr w:rsidR="009F3451" w:rsidRPr="007275DF" w14:paraId="3E546EFB" w14:textId="77777777" w:rsidTr="00D00DFE">
        <w:trPr>
          <w:cantSplit/>
          <w:trHeight w:val="292"/>
        </w:trPr>
        <w:tc>
          <w:tcPr>
            <w:tcW w:w="1838" w:type="dxa"/>
            <w:gridSpan w:val="3"/>
            <w:tcBorders>
              <w:left w:val="single" w:sz="4" w:space="0" w:color="auto"/>
              <w:bottom w:val="single" w:sz="4" w:space="0" w:color="auto"/>
            </w:tcBorders>
          </w:tcPr>
          <w:p w14:paraId="7B9AF28B" w14:textId="77777777" w:rsidR="009F3451" w:rsidRPr="007275DF" w:rsidRDefault="009F3451" w:rsidP="00D00DFE">
            <w:pPr>
              <w:pStyle w:val="TAL"/>
              <w:rPr>
                <w:lang w:val="en-US"/>
              </w:rPr>
            </w:pPr>
            <w:r w:rsidRPr="007275DF">
              <w:rPr>
                <w:szCs w:val="16"/>
                <w:lang w:eastAsia="ja-JP"/>
              </w:rPr>
              <w:t>EPRE ratio of PBCH DMRS to SSS</w:t>
            </w:r>
          </w:p>
        </w:tc>
        <w:tc>
          <w:tcPr>
            <w:tcW w:w="709" w:type="dxa"/>
            <w:tcBorders>
              <w:bottom w:val="single" w:sz="4" w:space="0" w:color="auto"/>
            </w:tcBorders>
          </w:tcPr>
          <w:p w14:paraId="0257CAC4" w14:textId="77777777" w:rsidR="009F3451" w:rsidRPr="007275DF" w:rsidRDefault="009F3451" w:rsidP="00D00DFE">
            <w:pPr>
              <w:pStyle w:val="TAC"/>
            </w:pPr>
          </w:p>
        </w:tc>
        <w:tc>
          <w:tcPr>
            <w:tcW w:w="1417" w:type="dxa"/>
            <w:vMerge/>
          </w:tcPr>
          <w:p w14:paraId="7D0A75E0" w14:textId="77777777" w:rsidR="009F3451" w:rsidRPr="007275DF" w:rsidRDefault="009F3451" w:rsidP="00D00DFE">
            <w:pPr>
              <w:pStyle w:val="TAC"/>
            </w:pPr>
          </w:p>
        </w:tc>
        <w:tc>
          <w:tcPr>
            <w:tcW w:w="1843" w:type="dxa"/>
            <w:gridSpan w:val="2"/>
            <w:vMerge/>
          </w:tcPr>
          <w:p w14:paraId="155906D2" w14:textId="77777777" w:rsidR="009F3451" w:rsidRPr="007275DF" w:rsidRDefault="009F3451" w:rsidP="00D00DFE">
            <w:pPr>
              <w:pStyle w:val="TAC"/>
              <w:rPr>
                <w:rFonts w:cs="v4.2.0"/>
              </w:rPr>
            </w:pPr>
          </w:p>
        </w:tc>
        <w:tc>
          <w:tcPr>
            <w:tcW w:w="1843" w:type="dxa"/>
            <w:gridSpan w:val="2"/>
            <w:vMerge/>
          </w:tcPr>
          <w:p w14:paraId="136754D3" w14:textId="77777777" w:rsidR="009F3451" w:rsidRPr="007275DF" w:rsidRDefault="009F3451" w:rsidP="00D00DFE">
            <w:pPr>
              <w:pStyle w:val="TAC"/>
            </w:pPr>
          </w:p>
        </w:tc>
        <w:tc>
          <w:tcPr>
            <w:tcW w:w="1701" w:type="dxa"/>
            <w:gridSpan w:val="2"/>
            <w:vMerge/>
          </w:tcPr>
          <w:p w14:paraId="7E2DCE68" w14:textId="77777777" w:rsidR="009F3451" w:rsidRPr="007275DF" w:rsidRDefault="009F3451" w:rsidP="00D00DFE">
            <w:pPr>
              <w:pStyle w:val="TAC"/>
            </w:pPr>
          </w:p>
        </w:tc>
      </w:tr>
      <w:tr w:rsidR="009F3451" w:rsidRPr="007275DF" w14:paraId="13B79229" w14:textId="77777777" w:rsidTr="00D00DFE">
        <w:trPr>
          <w:cantSplit/>
          <w:trHeight w:val="292"/>
        </w:trPr>
        <w:tc>
          <w:tcPr>
            <w:tcW w:w="1838" w:type="dxa"/>
            <w:gridSpan w:val="3"/>
            <w:tcBorders>
              <w:left w:val="single" w:sz="4" w:space="0" w:color="auto"/>
              <w:bottom w:val="single" w:sz="4" w:space="0" w:color="auto"/>
            </w:tcBorders>
          </w:tcPr>
          <w:p w14:paraId="48326F1F" w14:textId="77777777" w:rsidR="009F3451" w:rsidRPr="007275DF" w:rsidRDefault="009F3451" w:rsidP="00D00DFE">
            <w:pPr>
              <w:pStyle w:val="TAL"/>
              <w:rPr>
                <w:lang w:val="en-US"/>
              </w:rPr>
            </w:pPr>
            <w:r w:rsidRPr="007275DF">
              <w:rPr>
                <w:szCs w:val="16"/>
                <w:lang w:eastAsia="ja-JP"/>
              </w:rPr>
              <w:t>EPRE ratio of PBCH to PBCH DMRS</w:t>
            </w:r>
          </w:p>
        </w:tc>
        <w:tc>
          <w:tcPr>
            <w:tcW w:w="709" w:type="dxa"/>
            <w:tcBorders>
              <w:bottom w:val="single" w:sz="4" w:space="0" w:color="auto"/>
            </w:tcBorders>
          </w:tcPr>
          <w:p w14:paraId="51DDCD3B" w14:textId="77777777" w:rsidR="009F3451" w:rsidRPr="007275DF" w:rsidRDefault="009F3451" w:rsidP="00D00DFE">
            <w:pPr>
              <w:pStyle w:val="TAC"/>
            </w:pPr>
          </w:p>
        </w:tc>
        <w:tc>
          <w:tcPr>
            <w:tcW w:w="1417" w:type="dxa"/>
            <w:vMerge/>
          </w:tcPr>
          <w:p w14:paraId="45172986" w14:textId="77777777" w:rsidR="009F3451" w:rsidRPr="007275DF" w:rsidRDefault="009F3451" w:rsidP="00D00DFE">
            <w:pPr>
              <w:pStyle w:val="TAC"/>
            </w:pPr>
          </w:p>
        </w:tc>
        <w:tc>
          <w:tcPr>
            <w:tcW w:w="1843" w:type="dxa"/>
            <w:gridSpan w:val="2"/>
            <w:vMerge/>
          </w:tcPr>
          <w:p w14:paraId="24A0D266" w14:textId="77777777" w:rsidR="009F3451" w:rsidRPr="007275DF" w:rsidRDefault="009F3451" w:rsidP="00D00DFE">
            <w:pPr>
              <w:pStyle w:val="TAC"/>
              <w:rPr>
                <w:rFonts w:cs="v4.2.0"/>
              </w:rPr>
            </w:pPr>
          </w:p>
        </w:tc>
        <w:tc>
          <w:tcPr>
            <w:tcW w:w="1843" w:type="dxa"/>
            <w:gridSpan w:val="2"/>
            <w:vMerge/>
          </w:tcPr>
          <w:p w14:paraId="48B448EE" w14:textId="77777777" w:rsidR="009F3451" w:rsidRPr="007275DF" w:rsidRDefault="009F3451" w:rsidP="00D00DFE">
            <w:pPr>
              <w:pStyle w:val="TAC"/>
            </w:pPr>
          </w:p>
        </w:tc>
        <w:tc>
          <w:tcPr>
            <w:tcW w:w="1701" w:type="dxa"/>
            <w:gridSpan w:val="2"/>
            <w:vMerge/>
          </w:tcPr>
          <w:p w14:paraId="475E9CF1" w14:textId="77777777" w:rsidR="009F3451" w:rsidRPr="007275DF" w:rsidRDefault="009F3451" w:rsidP="00D00DFE">
            <w:pPr>
              <w:pStyle w:val="TAC"/>
            </w:pPr>
          </w:p>
        </w:tc>
      </w:tr>
      <w:tr w:rsidR="009F3451" w:rsidRPr="007275DF" w14:paraId="6957144B" w14:textId="77777777" w:rsidTr="00D00DFE">
        <w:trPr>
          <w:cantSplit/>
          <w:trHeight w:val="292"/>
        </w:trPr>
        <w:tc>
          <w:tcPr>
            <w:tcW w:w="1838" w:type="dxa"/>
            <w:gridSpan w:val="3"/>
            <w:tcBorders>
              <w:left w:val="single" w:sz="4" w:space="0" w:color="auto"/>
              <w:bottom w:val="single" w:sz="4" w:space="0" w:color="auto"/>
            </w:tcBorders>
          </w:tcPr>
          <w:p w14:paraId="046EE2C0" w14:textId="77777777" w:rsidR="009F3451" w:rsidRPr="007275DF" w:rsidRDefault="009F3451" w:rsidP="00D00DFE">
            <w:pPr>
              <w:pStyle w:val="TAL"/>
              <w:rPr>
                <w:lang w:val="en-US"/>
              </w:rPr>
            </w:pPr>
            <w:r w:rsidRPr="007275DF">
              <w:rPr>
                <w:szCs w:val="16"/>
                <w:lang w:eastAsia="ja-JP"/>
              </w:rPr>
              <w:t>EPRE ratio of PDCCH DMRS to SSS</w:t>
            </w:r>
          </w:p>
        </w:tc>
        <w:tc>
          <w:tcPr>
            <w:tcW w:w="709" w:type="dxa"/>
            <w:tcBorders>
              <w:bottom w:val="single" w:sz="4" w:space="0" w:color="auto"/>
            </w:tcBorders>
          </w:tcPr>
          <w:p w14:paraId="2CFD878A" w14:textId="77777777" w:rsidR="009F3451" w:rsidRPr="007275DF" w:rsidRDefault="009F3451" w:rsidP="00D00DFE">
            <w:pPr>
              <w:pStyle w:val="TAC"/>
            </w:pPr>
          </w:p>
        </w:tc>
        <w:tc>
          <w:tcPr>
            <w:tcW w:w="1417" w:type="dxa"/>
            <w:vMerge/>
          </w:tcPr>
          <w:p w14:paraId="15457DEB" w14:textId="77777777" w:rsidR="009F3451" w:rsidRPr="007275DF" w:rsidRDefault="009F3451" w:rsidP="00D00DFE">
            <w:pPr>
              <w:pStyle w:val="TAC"/>
            </w:pPr>
          </w:p>
        </w:tc>
        <w:tc>
          <w:tcPr>
            <w:tcW w:w="1843" w:type="dxa"/>
            <w:gridSpan w:val="2"/>
            <w:vMerge/>
          </w:tcPr>
          <w:p w14:paraId="25FC7079" w14:textId="77777777" w:rsidR="009F3451" w:rsidRPr="007275DF" w:rsidRDefault="009F3451" w:rsidP="00D00DFE">
            <w:pPr>
              <w:pStyle w:val="TAC"/>
              <w:rPr>
                <w:rFonts w:cs="v4.2.0"/>
              </w:rPr>
            </w:pPr>
          </w:p>
        </w:tc>
        <w:tc>
          <w:tcPr>
            <w:tcW w:w="1843" w:type="dxa"/>
            <w:gridSpan w:val="2"/>
            <w:vMerge/>
          </w:tcPr>
          <w:p w14:paraId="60738C1A" w14:textId="77777777" w:rsidR="009F3451" w:rsidRPr="007275DF" w:rsidRDefault="009F3451" w:rsidP="00D00DFE">
            <w:pPr>
              <w:pStyle w:val="TAC"/>
            </w:pPr>
          </w:p>
        </w:tc>
        <w:tc>
          <w:tcPr>
            <w:tcW w:w="1701" w:type="dxa"/>
            <w:gridSpan w:val="2"/>
            <w:vMerge/>
          </w:tcPr>
          <w:p w14:paraId="4BD2997C" w14:textId="77777777" w:rsidR="009F3451" w:rsidRPr="007275DF" w:rsidRDefault="009F3451" w:rsidP="00D00DFE">
            <w:pPr>
              <w:pStyle w:val="TAC"/>
            </w:pPr>
          </w:p>
        </w:tc>
      </w:tr>
      <w:tr w:rsidR="009F3451" w:rsidRPr="007275DF" w14:paraId="5E7BCA64" w14:textId="77777777" w:rsidTr="00D00DFE">
        <w:trPr>
          <w:cantSplit/>
          <w:trHeight w:val="292"/>
        </w:trPr>
        <w:tc>
          <w:tcPr>
            <w:tcW w:w="1838" w:type="dxa"/>
            <w:gridSpan w:val="3"/>
            <w:tcBorders>
              <w:left w:val="single" w:sz="4" w:space="0" w:color="auto"/>
              <w:bottom w:val="single" w:sz="4" w:space="0" w:color="auto"/>
            </w:tcBorders>
          </w:tcPr>
          <w:p w14:paraId="4CB270D0" w14:textId="77777777" w:rsidR="009F3451" w:rsidRPr="007275DF" w:rsidRDefault="009F3451" w:rsidP="00D00DFE">
            <w:pPr>
              <w:pStyle w:val="TAL"/>
              <w:rPr>
                <w:lang w:val="en-US"/>
              </w:rPr>
            </w:pPr>
            <w:r w:rsidRPr="007275DF">
              <w:rPr>
                <w:szCs w:val="16"/>
                <w:lang w:eastAsia="ja-JP"/>
              </w:rPr>
              <w:t>EPRE ratio of PDCCH to PDCCH DMRS</w:t>
            </w:r>
          </w:p>
        </w:tc>
        <w:tc>
          <w:tcPr>
            <w:tcW w:w="709" w:type="dxa"/>
            <w:tcBorders>
              <w:bottom w:val="single" w:sz="4" w:space="0" w:color="auto"/>
            </w:tcBorders>
          </w:tcPr>
          <w:p w14:paraId="749EC728" w14:textId="77777777" w:rsidR="009F3451" w:rsidRPr="007275DF" w:rsidRDefault="009F3451" w:rsidP="00D00DFE">
            <w:pPr>
              <w:pStyle w:val="TAC"/>
            </w:pPr>
          </w:p>
        </w:tc>
        <w:tc>
          <w:tcPr>
            <w:tcW w:w="1417" w:type="dxa"/>
            <w:vMerge/>
          </w:tcPr>
          <w:p w14:paraId="0A4B4371" w14:textId="77777777" w:rsidR="009F3451" w:rsidRPr="007275DF" w:rsidRDefault="009F3451" w:rsidP="00D00DFE">
            <w:pPr>
              <w:pStyle w:val="TAC"/>
            </w:pPr>
          </w:p>
        </w:tc>
        <w:tc>
          <w:tcPr>
            <w:tcW w:w="1843" w:type="dxa"/>
            <w:gridSpan w:val="2"/>
            <w:vMerge/>
          </w:tcPr>
          <w:p w14:paraId="04670DE9" w14:textId="77777777" w:rsidR="009F3451" w:rsidRPr="007275DF" w:rsidRDefault="009F3451" w:rsidP="00D00DFE">
            <w:pPr>
              <w:pStyle w:val="TAC"/>
              <w:rPr>
                <w:rFonts w:cs="v4.2.0"/>
              </w:rPr>
            </w:pPr>
          </w:p>
        </w:tc>
        <w:tc>
          <w:tcPr>
            <w:tcW w:w="1843" w:type="dxa"/>
            <w:gridSpan w:val="2"/>
            <w:vMerge/>
          </w:tcPr>
          <w:p w14:paraId="008D5E8B" w14:textId="77777777" w:rsidR="009F3451" w:rsidRPr="007275DF" w:rsidRDefault="009F3451" w:rsidP="00D00DFE">
            <w:pPr>
              <w:pStyle w:val="TAC"/>
            </w:pPr>
          </w:p>
        </w:tc>
        <w:tc>
          <w:tcPr>
            <w:tcW w:w="1701" w:type="dxa"/>
            <w:gridSpan w:val="2"/>
            <w:vMerge/>
          </w:tcPr>
          <w:p w14:paraId="4A70A521" w14:textId="77777777" w:rsidR="009F3451" w:rsidRPr="007275DF" w:rsidRDefault="009F3451" w:rsidP="00D00DFE">
            <w:pPr>
              <w:pStyle w:val="TAC"/>
            </w:pPr>
          </w:p>
        </w:tc>
      </w:tr>
      <w:tr w:rsidR="009F3451" w:rsidRPr="007275DF" w14:paraId="48D83183" w14:textId="77777777" w:rsidTr="00D00DFE">
        <w:trPr>
          <w:cantSplit/>
          <w:trHeight w:val="292"/>
        </w:trPr>
        <w:tc>
          <w:tcPr>
            <w:tcW w:w="1838" w:type="dxa"/>
            <w:gridSpan w:val="3"/>
            <w:tcBorders>
              <w:left w:val="single" w:sz="4" w:space="0" w:color="auto"/>
              <w:bottom w:val="single" w:sz="4" w:space="0" w:color="auto"/>
            </w:tcBorders>
          </w:tcPr>
          <w:p w14:paraId="4E1036BE"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F10FDC0" w14:textId="77777777" w:rsidR="009F3451" w:rsidRPr="007275DF" w:rsidRDefault="009F3451" w:rsidP="00D00DFE">
            <w:pPr>
              <w:pStyle w:val="TAC"/>
            </w:pPr>
          </w:p>
        </w:tc>
        <w:tc>
          <w:tcPr>
            <w:tcW w:w="1417" w:type="dxa"/>
            <w:vMerge/>
          </w:tcPr>
          <w:p w14:paraId="29E389B7" w14:textId="77777777" w:rsidR="009F3451" w:rsidRPr="007275DF" w:rsidRDefault="009F3451" w:rsidP="00D00DFE">
            <w:pPr>
              <w:pStyle w:val="TAC"/>
            </w:pPr>
          </w:p>
        </w:tc>
        <w:tc>
          <w:tcPr>
            <w:tcW w:w="1843" w:type="dxa"/>
            <w:gridSpan w:val="2"/>
            <w:vMerge/>
          </w:tcPr>
          <w:p w14:paraId="1926F897" w14:textId="77777777" w:rsidR="009F3451" w:rsidRPr="007275DF" w:rsidRDefault="009F3451" w:rsidP="00D00DFE">
            <w:pPr>
              <w:pStyle w:val="TAC"/>
              <w:rPr>
                <w:rFonts w:cs="v4.2.0"/>
              </w:rPr>
            </w:pPr>
          </w:p>
        </w:tc>
        <w:tc>
          <w:tcPr>
            <w:tcW w:w="1843" w:type="dxa"/>
            <w:gridSpan w:val="2"/>
            <w:vMerge/>
          </w:tcPr>
          <w:p w14:paraId="071B7ACC" w14:textId="77777777" w:rsidR="009F3451" w:rsidRPr="007275DF" w:rsidRDefault="009F3451" w:rsidP="00D00DFE">
            <w:pPr>
              <w:pStyle w:val="TAC"/>
            </w:pPr>
          </w:p>
        </w:tc>
        <w:tc>
          <w:tcPr>
            <w:tcW w:w="1701" w:type="dxa"/>
            <w:gridSpan w:val="2"/>
            <w:vMerge/>
          </w:tcPr>
          <w:p w14:paraId="44429197" w14:textId="77777777" w:rsidR="009F3451" w:rsidRPr="007275DF" w:rsidRDefault="009F3451" w:rsidP="00D00DFE">
            <w:pPr>
              <w:pStyle w:val="TAC"/>
            </w:pPr>
          </w:p>
        </w:tc>
      </w:tr>
      <w:tr w:rsidR="009F3451" w:rsidRPr="007275DF" w14:paraId="4BF3B9CE" w14:textId="77777777" w:rsidTr="00D00DFE">
        <w:trPr>
          <w:cantSplit/>
          <w:trHeight w:val="292"/>
        </w:trPr>
        <w:tc>
          <w:tcPr>
            <w:tcW w:w="1838" w:type="dxa"/>
            <w:gridSpan w:val="3"/>
            <w:tcBorders>
              <w:left w:val="single" w:sz="4" w:space="0" w:color="auto"/>
              <w:bottom w:val="single" w:sz="4" w:space="0" w:color="auto"/>
            </w:tcBorders>
          </w:tcPr>
          <w:p w14:paraId="28F03865"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22B05150" w14:textId="77777777" w:rsidR="009F3451" w:rsidRPr="007275DF" w:rsidRDefault="009F3451" w:rsidP="00D00DFE">
            <w:pPr>
              <w:pStyle w:val="TAC"/>
            </w:pPr>
          </w:p>
        </w:tc>
        <w:tc>
          <w:tcPr>
            <w:tcW w:w="1417" w:type="dxa"/>
            <w:vMerge/>
          </w:tcPr>
          <w:p w14:paraId="612C1CA3" w14:textId="77777777" w:rsidR="009F3451" w:rsidRPr="007275DF" w:rsidRDefault="009F3451" w:rsidP="00D00DFE">
            <w:pPr>
              <w:pStyle w:val="TAC"/>
            </w:pPr>
          </w:p>
        </w:tc>
        <w:tc>
          <w:tcPr>
            <w:tcW w:w="1843" w:type="dxa"/>
            <w:gridSpan w:val="2"/>
            <w:vMerge/>
          </w:tcPr>
          <w:p w14:paraId="74538A5B" w14:textId="77777777" w:rsidR="009F3451" w:rsidRPr="007275DF" w:rsidRDefault="009F3451" w:rsidP="00D00DFE">
            <w:pPr>
              <w:pStyle w:val="TAC"/>
              <w:rPr>
                <w:rFonts w:cs="v4.2.0"/>
              </w:rPr>
            </w:pPr>
          </w:p>
        </w:tc>
        <w:tc>
          <w:tcPr>
            <w:tcW w:w="1843" w:type="dxa"/>
            <w:gridSpan w:val="2"/>
            <w:vMerge/>
          </w:tcPr>
          <w:p w14:paraId="43EFA98A" w14:textId="77777777" w:rsidR="009F3451" w:rsidRPr="007275DF" w:rsidRDefault="009F3451" w:rsidP="00D00DFE">
            <w:pPr>
              <w:pStyle w:val="TAC"/>
            </w:pPr>
          </w:p>
        </w:tc>
        <w:tc>
          <w:tcPr>
            <w:tcW w:w="1701" w:type="dxa"/>
            <w:gridSpan w:val="2"/>
            <w:vMerge/>
          </w:tcPr>
          <w:p w14:paraId="5C47DCF0" w14:textId="77777777" w:rsidR="009F3451" w:rsidRPr="007275DF" w:rsidRDefault="009F3451" w:rsidP="00D00DFE">
            <w:pPr>
              <w:pStyle w:val="TAC"/>
            </w:pPr>
          </w:p>
        </w:tc>
      </w:tr>
      <w:tr w:rsidR="009F3451" w:rsidRPr="007275DF" w14:paraId="5321CC49" w14:textId="77777777" w:rsidTr="00D00DFE">
        <w:trPr>
          <w:cantSplit/>
          <w:trHeight w:val="43"/>
        </w:trPr>
        <w:tc>
          <w:tcPr>
            <w:tcW w:w="1838" w:type="dxa"/>
            <w:gridSpan w:val="3"/>
            <w:tcBorders>
              <w:left w:val="single" w:sz="4" w:space="0" w:color="auto"/>
              <w:bottom w:val="single" w:sz="4" w:space="0" w:color="auto"/>
            </w:tcBorders>
          </w:tcPr>
          <w:p w14:paraId="602BECC6" w14:textId="77777777" w:rsidR="009F3451" w:rsidRPr="007275DF" w:rsidRDefault="009F3451" w:rsidP="00D00DF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10275913" w14:textId="77777777" w:rsidR="009F3451" w:rsidRPr="007275DF" w:rsidRDefault="009F3451" w:rsidP="00D00DFE">
            <w:pPr>
              <w:pStyle w:val="TAC"/>
            </w:pPr>
          </w:p>
        </w:tc>
        <w:tc>
          <w:tcPr>
            <w:tcW w:w="1417" w:type="dxa"/>
            <w:vMerge/>
          </w:tcPr>
          <w:p w14:paraId="5090EC04" w14:textId="77777777" w:rsidR="009F3451" w:rsidRPr="007275DF" w:rsidRDefault="009F3451" w:rsidP="00D00DFE">
            <w:pPr>
              <w:pStyle w:val="TAC"/>
            </w:pPr>
          </w:p>
        </w:tc>
        <w:tc>
          <w:tcPr>
            <w:tcW w:w="1843" w:type="dxa"/>
            <w:gridSpan w:val="2"/>
            <w:vMerge/>
          </w:tcPr>
          <w:p w14:paraId="62BB458B" w14:textId="77777777" w:rsidR="009F3451" w:rsidRPr="007275DF" w:rsidRDefault="009F3451" w:rsidP="00D00DFE">
            <w:pPr>
              <w:pStyle w:val="TAC"/>
              <w:rPr>
                <w:rFonts w:cs="v4.2.0"/>
              </w:rPr>
            </w:pPr>
          </w:p>
        </w:tc>
        <w:tc>
          <w:tcPr>
            <w:tcW w:w="1843" w:type="dxa"/>
            <w:gridSpan w:val="2"/>
            <w:vMerge/>
          </w:tcPr>
          <w:p w14:paraId="4567DB82" w14:textId="77777777" w:rsidR="009F3451" w:rsidRPr="007275DF" w:rsidRDefault="009F3451" w:rsidP="00D00DFE">
            <w:pPr>
              <w:pStyle w:val="TAC"/>
            </w:pPr>
          </w:p>
        </w:tc>
        <w:tc>
          <w:tcPr>
            <w:tcW w:w="1701" w:type="dxa"/>
            <w:gridSpan w:val="2"/>
            <w:vMerge/>
          </w:tcPr>
          <w:p w14:paraId="3C5CE74A" w14:textId="77777777" w:rsidR="009F3451" w:rsidRPr="007275DF" w:rsidRDefault="009F3451" w:rsidP="00D00DFE">
            <w:pPr>
              <w:pStyle w:val="TAC"/>
            </w:pPr>
          </w:p>
        </w:tc>
      </w:tr>
      <w:tr w:rsidR="009F3451" w:rsidRPr="007275DF" w14:paraId="3568246C" w14:textId="77777777" w:rsidTr="00D00DFE">
        <w:trPr>
          <w:cantSplit/>
          <w:trHeight w:val="292"/>
        </w:trPr>
        <w:tc>
          <w:tcPr>
            <w:tcW w:w="1838" w:type="dxa"/>
            <w:gridSpan w:val="3"/>
            <w:tcBorders>
              <w:left w:val="single" w:sz="4" w:space="0" w:color="auto"/>
              <w:bottom w:val="single" w:sz="4" w:space="0" w:color="auto"/>
            </w:tcBorders>
          </w:tcPr>
          <w:p w14:paraId="52A6F485" w14:textId="77777777" w:rsidR="009F3451" w:rsidRPr="007275DF" w:rsidRDefault="009F3451" w:rsidP="00D00DFE">
            <w:pPr>
              <w:pStyle w:val="TAL"/>
              <w:rPr>
                <w:bCs/>
              </w:rPr>
            </w:pPr>
            <w:r w:rsidRPr="007275DF">
              <w:rPr>
                <w:bCs/>
              </w:rPr>
              <w:t>EPRE ratio of OCNG to OCNG DMRS (Note 1)</w:t>
            </w:r>
          </w:p>
        </w:tc>
        <w:tc>
          <w:tcPr>
            <w:tcW w:w="709" w:type="dxa"/>
            <w:tcBorders>
              <w:bottom w:val="single" w:sz="4" w:space="0" w:color="auto"/>
            </w:tcBorders>
          </w:tcPr>
          <w:p w14:paraId="69FF70A6" w14:textId="77777777" w:rsidR="009F3451" w:rsidRPr="007275DF" w:rsidRDefault="009F3451" w:rsidP="00D00DFE">
            <w:pPr>
              <w:pStyle w:val="TAC"/>
            </w:pPr>
          </w:p>
        </w:tc>
        <w:tc>
          <w:tcPr>
            <w:tcW w:w="1417" w:type="dxa"/>
            <w:vMerge/>
            <w:tcBorders>
              <w:bottom w:val="single" w:sz="4" w:space="0" w:color="auto"/>
            </w:tcBorders>
          </w:tcPr>
          <w:p w14:paraId="07918473" w14:textId="77777777" w:rsidR="009F3451" w:rsidRPr="007275DF" w:rsidRDefault="009F3451" w:rsidP="00D00DFE">
            <w:pPr>
              <w:pStyle w:val="TAC"/>
            </w:pPr>
          </w:p>
        </w:tc>
        <w:tc>
          <w:tcPr>
            <w:tcW w:w="1843" w:type="dxa"/>
            <w:gridSpan w:val="2"/>
            <w:vMerge/>
            <w:tcBorders>
              <w:bottom w:val="single" w:sz="4" w:space="0" w:color="auto"/>
            </w:tcBorders>
          </w:tcPr>
          <w:p w14:paraId="7492D1B8" w14:textId="77777777" w:rsidR="009F3451" w:rsidRPr="007275DF" w:rsidRDefault="009F3451" w:rsidP="00D00DFE">
            <w:pPr>
              <w:pStyle w:val="TAC"/>
              <w:rPr>
                <w:rFonts w:cs="v4.2.0"/>
              </w:rPr>
            </w:pPr>
          </w:p>
        </w:tc>
        <w:tc>
          <w:tcPr>
            <w:tcW w:w="1843" w:type="dxa"/>
            <w:gridSpan w:val="2"/>
            <w:vMerge/>
            <w:tcBorders>
              <w:bottom w:val="single" w:sz="4" w:space="0" w:color="auto"/>
            </w:tcBorders>
          </w:tcPr>
          <w:p w14:paraId="3F84648C" w14:textId="77777777" w:rsidR="009F3451" w:rsidRPr="007275DF" w:rsidRDefault="009F3451" w:rsidP="00D00DFE">
            <w:pPr>
              <w:pStyle w:val="TAC"/>
            </w:pPr>
          </w:p>
        </w:tc>
        <w:tc>
          <w:tcPr>
            <w:tcW w:w="1701" w:type="dxa"/>
            <w:gridSpan w:val="2"/>
            <w:vMerge/>
            <w:tcBorders>
              <w:bottom w:val="single" w:sz="4" w:space="0" w:color="auto"/>
            </w:tcBorders>
          </w:tcPr>
          <w:p w14:paraId="55122D7E" w14:textId="77777777" w:rsidR="009F3451" w:rsidRPr="007275DF" w:rsidRDefault="009F3451" w:rsidP="00D00DFE">
            <w:pPr>
              <w:pStyle w:val="TAC"/>
            </w:pPr>
          </w:p>
        </w:tc>
      </w:tr>
      <w:tr w:rsidR="009F3451" w:rsidRPr="007275DF" w14:paraId="2E8E2844" w14:textId="77777777" w:rsidTr="00D00DFE">
        <w:trPr>
          <w:cantSplit/>
          <w:trHeight w:val="150"/>
        </w:trPr>
        <w:tc>
          <w:tcPr>
            <w:tcW w:w="1838" w:type="dxa"/>
            <w:gridSpan w:val="3"/>
          </w:tcPr>
          <w:p w14:paraId="774A216B" w14:textId="77777777" w:rsidR="009F3451" w:rsidRPr="007275DF" w:rsidRDefault="009F3451" w:rsidP="00D00DFE">
            <w:pPr>
              <w:pStyle w:val="TAL"/>
            </w:pPr>
            <w:r w:rsidRPr="00E42453">
              <w:rPr>
                <w:rFonts w:eastAsia="Calibri"/>
                <w:position w:val="-12"/>
                <w:szCs w:val="22"/>
                <w:lang w:val="en-US"/>
              </w:rPr>
              <w:object w:dxaOrig="405" w:dyaOrig="345" w14:anchorId="50869E19">
                <v:shape id="_x0000_i1110" type="#_x0000_t75" style="width:21.75pt;height:14.25pt" o:ole="" fillcolor="window">
                  <v:imagedata r:id="rId23" o:title=""/>
                </v:shape>
                <o:OLEObject Type="Embed" ProgID="Equation.3" ShapeID="_x0000_i1110" DrawAspect="Content" ObjectID="_1706336256" r:id="rId111"/>
              </w:object>
            </w:r>
            <w:r w:rsidRPr="007275DF">
              <w:rPr>
                <w:vertAlign w:val="superscript"/>
                <w:lang w:val="en-US"/>
              </w:rPr>
              <w:t>Note2</w:t>
            </w:r>
          </w:p>
        </w:tc>
        <w:tc>
          <w:tcPr>
            <w:tcW w:w="709" w:type="dxa"/>
          </w:tcPr>
          <w:p w14:paraId="71F0EC12" w14:textId="77777777" w:rsidR="009F3451" w:rsidRPr="007275DF" w:rsidRDefault="009F3451" w:rsidP="00D00DFE">
            <w:pPr>
              <w:pStyle w:val="TAC"/>
            </w:pPr>
            <w:r w:rsidRPr="007275DF">
              <w:t>dBm/15kHz</w:t>
            </w:r>
          </w:p>
        </w:tc>
        <w:tc>
          <w:tcPr>
            <w:tcW w:w="1417" w:type="dxa"/>
          </w:tcPr>
          <w:p w14:paraId="429D6573" w14:textId="77777777" w:rsidR="009F3451" w:rsidRPr="007275DF" w:rsidRDefault="009F3451" w:rsidP="00D00DFE">
            <w:pPr>
              <w:pStyle w:val="TAC"/>
            </w:pPr>
            <w:r w:rsidRPr="007275DF">
              <w:t>Config 1,2,3</w:t>
            </w:r>
          </w:p>
        </w:tc>
        <w:tc>
          <w:tcPr>
            <w:tcW w:w="1843" w:type="dxa"/>
            <w:gridSpan w:val="2"/>
          </w:tcPr>
          <w:p w14:paraId="2B49D0CF" w14:textId="77777777" w:rsidR="009F3451" w:rsidRPr="007275DF" w:rsidRDefault="009F3451" w:rsidP="00D00DFE">
            <w:pPr>
              <w:pStyle w:val="TAC"/>
            </w:pPr>
            <w:r w:rsidRPr="007275DF">
              <w:t>-98</w:t>
            </w:r>
          </w:p>
        </w:tc>
        <w:tc>
          <w:tcPr>
            <w:tcW w:w="1843" w:type="dxa"/>
            <w:gridSpan w:val="2"/>
          </w:tcPr>
          <w:p w14:paraId="49DC5B7B" w14:textId="77777777" w:rsidR="009F3451" w:rsidRPr="007275DF" w:rsidRDefault="009F3451" w:rsidP="00D00DFE">
            <w:pPr>
              <w:pStyle w:val="TAC"/>
            </w:pPr>
            <w:del w:id="1246" w:author="Author">
              <w:r w:rsidRPr="007275DF" w:rsidDel="00B853E1">
                <w:delText>[</w:delText>
              </w:r>
            </w:del>
            <w:r w:rsidRPr="007275DF">
              <w:t>-104</w:t>
            </w:r>
            <w:del w:id="1247" w:author="Author">
              <w:r w:rsidRPr="007275DF" w:rsidDel="00B853E1">
                <w:delText>]</w:delText>
              </w:r>
            </w:del>
          </w:p>
        </w:tc>
        <w:tc>
          <w:tcPr>
            <w:tcW w:w="1701" w:type="dxa"/>
            <w:gridSpan w:val="2"/>
          </w:tcPr>
          <w:p w14:paraId="25AE6610" w14:textId="77777777" w:rsidR="009F3451" w:rsidRPr="007275DF" w:rsidRDefault="009F3451" w:rsidP="00D00DFE">
            <w:pPr>
              <w:pStyle w:val="TAC"/>
            </w:pPr>
            <w:del w:id="1248" w:author="Author">
              <w:r w:rsidRPr="007275DF" w:rsidDel="00B853E1">
                <w:delText>[</w:delText>
              </w:r>
            </w:del>
            <w:r w:rsidRPr="007275DF">
              <w:t>-104</w:t>
            </w:r>
            <w:del w:id="1249" w:author="Author">
              <w:r w:rsidRPr="007275DF" w:rsidDel="007914A4">
                <w:delText>]</w:delText>
              </w:r>
            </w:del>
          </w:p>
        </w:tc>
      </w:tr>
      <w:tr w:rsidR="009F3451" w:rsidRPr="007275DF" w14:paraId="5885047A" w14:textId="77777777" w:rsidTr="00D00DFE">
        <w:trPr>
          <w:cantSplit/>
          <w:trHeight w:val="150"/>
        </w:trPr>
        <w:tc>
          <w:tcPr>
            <w:tcW w:w="1838" w:type="dxa"/>
            <w:gridSpan w:val="3"/>
            <w:vMerge w:val="restart"/>
          </w:tcPr>
          <w:p w14:paraId="1EAB71E0" w14:textId="77777777" w:rsidR="009F3451" w:rsidRPr="007275DF" w:rsidRDefault="009F3451" w:rsidP="00D00DFE">
            <w:pPr>
              <w:pStyle w:val="TAL"/>
            </w:pPr>
            <w:r w:rsidRPr="00E42453">
              <w:rPr>
                <w:rFonts w:eastAsia="Calibri"/>
                <w:position w:val="-12"/>
                <w:szCs w:val="22"/>
                <w:lang w:val="en-US"/>
              </w:rPr>
              <w:object w:dxaOrig="405" w:dyaOrig="345" w14:anchorId="576C0357">
                <v:shape id="_x0000_i1111" type="#_x0000_t75" style="width:21.75pt;height:14.25pt" o:ole="" fillcolor="window">
                  <v:imagedata r:id="rId23" o:title=""/>
                </v:shape>
                <o:OLEObject Type="Embed" ProgID="Equation.3" ShapeID="_x0000_i1111" DrawAspect="Content" ObjectID="_1706336257" r:id="rId112"/>
              </w:object>
            </w:r>
            <w:r w:rsidRPr="007275DF">
              <w:rPr>
                <w:vertAlign w:val="superscript"/>
                <w:lang w:val="en-US"/>
              </w:rPr>
              <w:t>Note2</w:t>
            </w:r>
          </w:p>
        </w:tc>
        <w:tc>
          <w:tcPr>
            <w:tcW w:w="709" w:type="dxa"/>
            <w:vMerge w:val="restart"/>
          </w:tcPr>
          <w:p w14:paraId="323C688E" w14:textId="77777777" w:rsidR="009F3451" w:rsidRPr="007275DF" w:rsidRDefault="009F3451" w:rsidP="00D00DFE">
            <w:pPr>
              <w:pStyle w:val="TAC"/>
            </w:pPr>
            <w:r w:rsidRPr="007275DF">
              <w:t>dBm/SCS</w:t>
            </w:r>
          </w:p>
        </w:tc>
        <w:tc>
          <w:tcPr>
            <w:tcW w:w="1417" w:type="dxa"/>
          </w:tcPr>
          <w:p w14:paraId="5283E2AE"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1843" w:type="dxa"/>
            <w:gridSpan w:val="2"/>
          </w:tcPr>
          <w:p w14:paraId="289C17E9" w14:textId="77777777" w:rsidR="009F3451" w:rsidRPr="007275DF" w:rsidRDefault="009F3451" w:rsidP="00D00DFE">
            <w:pPr>
              <w:pStyle w:val="TAC"/>
            </w:pPr>
            <w:r w:rsidRPr="007275DF">
              <w:t>-98</w:t>
            </w:r>
          </w:p>
        </w:tc>
        <w:tc>
          <w:tcPr>
            <w:tcW w:w="1843" w:type="dxa"/>
            <w:gridSpan w:val="2"/>
          </w:tcPr>
          <w:p w14:paraId="074E124D" w14:textId="77777777" w:rsidR="009F3451" w:rsidRPr="007275DF" w:rsidRDefault="009F3451" w:rsidP="00D00DFE">
            <w:pPr>
              <w:pStyle w:val="TAC"/>
            </w:pPr>
            <w:del w:id="1250" w:author="Author">
              <w:r w:rsidRPr="007275DF" w:rsidDel="00B853E1">
                <w:delText>[</w:delText>
              </w:r>
            </w:del>
            <w:r w:rsidRPr="007275DF">
              <w:t>-101</w:t>
            </w:r>
            <w:del w:id="1251" w:author="Author">
              <w:r w:rsidRPr="007275DF" w:rsidDel="00B853E1">
                <w:delText>]</w:delText>
              </w:r>
            </w:del>
          </w:p>
        </w:tc>
        <w:tc>
          <w:tcPr>
            <w:tcW w:w="1701" w:type="dxa"/>
            <w:gridSpan w:val="2"/>
          </w:tcPr>
          <w:p w14:paraId="5920C07B" w14:textId="77777777" w:rsidR="009F3451" w:rsidRPr="007275DF" w:rsidRDefault="009F3451" w:rsidP="00D00DFE">
            <w:pPr>
              <w:pStyle w:val="TAC"/>
            </w:pPr>
            <w:del w:id="1252" w:author="Author">
              <w:r w:rsidRPr="007275DF" w:rsidDel="00B853E1">
                <w:delText>[-</w:delText>
              </w:r>
            </w:del>
            <w:ins w:id="1253" w:author="Author">
              <w:r>
                <w:t>-</w:t>
              </w:r>
            </w:ins>
            <w:r w:rsidRPr="007275DF">
              <w:t>101</w:t>
            </w:r>
            <w:del w:id="1254" w:author="Author">
              <w:r w:rsidRPr="007275DF" w:rsidDel="00B853E1">
                <w:delText>]</w:delText>
              </w:r>
            </w:del>
          </w:p>
        </w:tc>
      </w:tr>
      <w:tr w:rsidR="009F3451" w:rsidRPr="007275DF" w14:paraId="02B0EECE" w14:textId="77777777" w:rsidTr="00D00DFE">
        <w:trPr>
          <w:cantSplit/>
          <w:trHeight w:val="150"/>
        </w:trPr>
        <w:tc>
          <w:tcPr>
            <w:tcW w:w="1838" w:type="dxa"/>
            <w:gridSpan w:val="3"/>
            <w:vMerge/>
          </w:tcPr>
          <w:p w14:paraId="02099557" w14:textId="77777777" w:rsidR="009F3451" w:rsidRPr="007275DF" w:rsidRDefault="009F3451" w:rsidP="00D00DFE">
            <w:pPr>
              <w:pStyle w:val="TAL"/>
            </w:pPr>
          </w:p>
        </w:tc>
        <w:tc>
          <w:tcPr>
            <w:tcW w:w="709" w:type="dxa"/>
            <w:vMerge/>
          </w:tcPr>
          <w:p w14:paraId="44B2D5FD" w14:textId="77777777" w:rsidR="009F3451" w:rsidRPr="007275DF" w:rsidRDefault="009F3451" w:rsidP="00D00DFE">
            <w:pPr>
              <w:pStyle w:val="TAC"/>
            </w:pPr>
          </w:p>
        </w:tc>
        <w:tc>
          <w:tcPr>
            <w:tcW w:w="1417" w:type="dxa"/>
          </w:tcPr>
          <w:p w14:paraId="1BC82B46"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1843" w:type="dxa"/>
            <w:gridSpan w:val="2"/>
          </w:tcPr>
          <w:p w14:paraId="6930D72C" w14:textId="77777777" w:rsidR="009F3451" w:rsidRPr="007275DF" w:rsidRDefault="009F3451" w:rsidP="00D00DFE">
            <w:pPr>
              <w:pStyle w:val="TAC"/>
            </w:pPr>
            <w:r w:rsidRPr="007275DF">
              <w:t>-95</w:t>
            </w:r>
          </w:p>
        </w:tc>
        <w:tc>
          <w:tcPr>
            <w:tcW w:w="1843" w:type="dxa"/>
            <w:gridSpan w:val="2"/>
          </w:tcPr>
          <w:p w14:paraId="11BB9C69" w14:textId="77777777" w:rsidR="009F3451" w:rsidRPr="007275DF" w:rsidRDefault="009F3451" w:rsidP="00D00DFE">
            <w:pPr>
              <w:pStyle w:val="TAC"/>
            </w:pPr>
            <w:del w:id="1255" w:author="Author">
              <w:r w:rsidRPr="007275DF" w:rsidDel="00B853E1">
                <w:delText>[</w:delText>
              </w:r>
            </w:del>
            <w:r w:rsidRPr="007275DF">
              <w:t>-101</w:t>
            </w:r>
            <w:del w:id="1256" w:author="Author">
              <w:r w:rsidRPr="007275DF" w:rsidDel="00B853E1">
                <w:delText>]</w:delText>
              </w:r>
            </w:del>
          </w:p>
        </w:tc>
        <w:tc>
          <w:tcPr>
            <w:tcW w:w="1701" w:type="dxa"/>
            <w:gridSpan w:val="2"/>
          </w:tcPr>
          <w:p w14:paraId="656C316C" w14:textId="77777777" w:rsidR="009F3451" w:rsidRPr="007275DF" w:rsidRDefault="009F3451" w:rsidP="00D00DFE">
            <w:pPr>
              <w:pStyle w:val="TAC"/>
            </w:pPr>
            <w:del w:id="1257" w:author="Author">
              <w:r w:rsidRPr="007275DF" w:rsidDel="00B853E1">
                <w:delText>[</w:delText>
              </w:r>
            </w:del>
            <w:r w:rsidRPr="007275DF">
              <w:t>-101</w:t>
            </w:r>
            <w:del w:id="1258" w:author="Author">
              <w:r w:rsidRPr="007275DF" w:rsidDel="00B853E1">
                <w:delText>]</w:delText>
              </w:r>
            </w:del>
          </w:p>
        </w:tc>
      </w:tr>
      <w:tr w:rsidR="009F3451" w:rsidRPr="007275DF" w14:paraId="0EA43D0D" w14:textId="77777777" w:rsidTr="00D00DFE">
        <w:trPr>
          <w:cantSplit/>
          <w:trHeight w:val="92"/>
        </w:trPr>
        <w:tc>
          <w:tcPr>
            <w:tcW w:w="1838" w:type="dxa"/>
            <w:gridSpan w:val="3"/>
            <w:vMerge w:val="restart"/>
          </w:tcPr>
          <w:p w14:paraId="58C5FDE5"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09" w:type="dxa"/>
            <w:vMerge w:val="restart"/>
          </w:tcPr>
          <w:p w14:paraId="3EAA28B7" w14:textId="77777777" w:rsidR="009F3451" w:rsidRPr="007275DF" w:rsidRDefault="009F3451" w:rsidP="00D00DFE">
            <w:pPr>
              <w:pStyle w:val="TAC"/>
            </w:pPr>
            <w:r w:rsidRPr="007275DF">
              <w:t>dBm/SCS</w:t>
            </w:r>
          </w:p>
        </w:tc>
        <w:tc>
          <w:tcPr>
            <w:tcW w:w="1417" w:type="dxa"/>
          </w:tcPr>
          <w:p w14:paraId="20E8BBE4"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851" w:type="dxa"/>
          </w:tcPr>
          <w:p w14:paraId="1B7CD147" w14:textId="77777777" w:rsidR="009F3451" w:rsidRPr="007275DF" w:rsidRDefault="009F3451" w:rsidP="00D00DFE">
            <w:pPr>
              <w:pStyle w:val="TAC"/>
            </w:pPr>
            <w:r w:rsidRPr="007275DF">
              <w:t>-94</w:t>
            </w:r>
          </w:p>
        </w:tc>
        <w:tc>
          <w:tcPr>
            <w:tcW w:w="992" w:type="dxa"/>
          </w:tcPr>
          <w:p w14:paraId="1E755428" w14:textId="77777777" w:rsidR="009F3451" w:rsidRPr="007275DF" w:rsidRDefault="009F3451" w:rsidP="00D00DFE">
            <w:pPr>
              <w:pStyle w:val="TAC"/>
            </w:pPr>
            <w:r w:rsidRPr="007275DF">
              <w:t>-94</w:t>
            </w:r>
          </w:p>
        </w:tc>
        <w:tc>
          <w:tcPr>
            <w:tcW w:w="851" w:type="dxa"/>
          </w:tcPr>
          <w:p w14:paraId="162A4153" w14:textId="77777777" w:rsidR="009F3451" w:rsidRPr="007275DF" w:rsidRDefault="009F3451" w:rsidP="00D00DFE">
            <w:pPr>
              <w:pStyle w:val="TAC"/>
            </w:pPr>
            <w:r w:rsidRPr="007275DF">
              <w:t>-91</w:t>
            </w:r>
          </w:p>
        </w:tc>
        <w:tc>
          <w:tcPr>
            <w:tcW w:w="992" w:type="dxa"/>
          </w:tcPr>
          <w:p w14:paraId="6E18C8DE" w14:textId="77777777" w:rsidR="009F3451" w:rsidRPr="007275DF" w:rsidRDefault="009F3451" w:rsidP="00D00DFE">
            <w:pPr>
              <w:pStyle w:val="TAC"/>
            </w:pPr>
            <w:r w:rsidRPr="007275DF">
              <w:t>-91</w:t>
            </w:r>
          </w:p>
        </w:tc>
        <w:tc>
          <w:tcPr>
            <w:tcW w:w="850" w:type="dxa"/>
          </w:tcPr>
          <w:p w14:paraId="47DEE3EF" w14:textId="77777777" w:rsidR="009F3451" w:rsidRPr="007275DF" w:rsidRDefault="009F3451" w:rsidP="00D00DFE">
            <w:pPr>
              <w:pStyle w:val="TAC"/>
            </w:pPr>
            <w:r w:rsidRPr="007275DF">
              <w:t>-Infinity</w:t>
            </w:r>
          </w:p>
        </w:tc>
        <w:tc>
          <w:tcPr>
            <w:tcW w:w="851" w:type="dxa"/>
          </w:tcPr>
          <w:p w14:paraId="4CDB2842" w14:textId="77777777" w:rsidR="009F3451" w:rsidRPr="007275DF" w:rsidRDefault="009F3451" w:rsidP="00D00DFE">
            <w:pPr>
              <w:pStyle w:val="TAC"/>
            </w:pPr>
            <w:r w:rsidRPr="007275DF">
              <w:t>-88</w:t>
            </w:r>
          </w:p>
        </w:tc>
      </w:tr>
      <w:tr w:rsidR="009F3451" w:rsidRPr="007275DF" w14:paraId="3CE9A2D7" w14:textId="77777777" w:rsidTr="00D00DFE">
        <w:trPr>
          <w:cantSplit/>
          <w:trHeight w:val="92"/>
        </w:trPr>
        <w:tc>
          <w:tcPr>
            <w:tcW w:w="1838" w:type="dxa"/>
            <w:gridSpan w:val="3"/>
            <w:vMerge/>
          </w:tcPr>
          <w:p w14:paraId="4DC6E3BA" w14:textId="77777777" w:rsidR="009F3451" w:rsidRPr="007275DF" w:rsidRDefault="009F3451" w:rsidP="00D00DFE">
            <w:pPr>
              <w:pStyle w:val="TAL"/>
            </w:pPr>
          </w:p>
        </w:tc>
        <w:tc>
          <w:tcPr>
            <w:tcW w:w="709" w:type="dxa"/>
            <w:vMerge/>
          </w:tcPr>
          <w:p w14:paraId="621B45C3" w14:textId="77777777" w:rsidR="009F3451" w:rsidRPr="007275DF" w:rsidRDefault="009F3451" w:rsidP="00D00DFE">
            <w:pPr>
              <w:pStyle w:val="TAC"/>
            </w:pPr>
          </w:p>
        </w:tc>
        <w:tc>
          <w:tcPr>
            <w:tcW w:w="1417" w:type="dxa"/>
          </w:tcPr>
          <w:p w14:paraId="4B5038F5"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851" w:type="dxa"/>
          </w:tcPr>
          <w:p w14:paraId="5FA5F727" w14:textId="77777777" w:rsidR="009F3451" w:rsidRPr="007275DF" w:rsidRDefault="009F3451" w:rsidP="00D00DFE">
            <w:pPr>
              <w:pStyle w:val="TAC"/>
            </w:pPr>
            <w:r w:rsidRPr="007275DF">
              <w:t>-91</w:t>
            </w:r>
          </w:p>
        </w:tc>
        <w:tc>
          <w:tcPr>
            <w:tcW w:w="992" w:type="dxa"/>
          </w:tcPr>
          <w:p w14:paraId="7D077F70" w14:textId="77777777" w:rsidR="009F3451" w:rsidRPr="007275DF" w:rsidRDefault="009F3451" w:rsidP="00D00DFE">
            <w:pPr>
              <w:pStyle w:val="TAC"/>
            </w:pPr>
            <w:r w:rsidRPr="007275DF">
              <w:t>-91</w:t>
            </w:r>
          </w:p>
        </w:tc>
        <w:tc>
          <w:tcPr>
            <w:tcW w:w="851" w:type="dxa"/>
          </w:tcPr>
          <w:p w14:paraId="23B0D796" w14:textId="77777777" w:rsidR="009F3451" w:rsidRPr="007275DF" w:rsidRDefault="009F3451" w:rsidP="00D00DFE">
            <w:pPr>
              <w:pStyle w:val="TAC"/>
            </w:pPr>
            <w:r w:rsidRPr="007275DF">
              <w:t>-91</w:t>
            </w:r>
          </w:p>
        </w:tc>
        <w:tc>
          <w:tcPr>
            <w:tcW w:w="992" w:type="dxa"/>
          </w:tcPr>
          <w:p w14:paraId="524B5E8C" w14:textId="77777777" w:rsidR="009F3451" w:rsidRPr="007275DF" w:rsidRDefault="009F3451" w:rsidP="00D00DFE">
            <w:pPr>
              <w:pStyle w:val="TAC"/>
            </w:pPr>
            <w:r w:rsidRPr="007275DF">
              <w:t>-91</w:t>
            </w:r>
          </w:p>
        </w:tc>
        <w:tc>
          <w:tcPr>
            <w:tcW w:w="850" w:type="dxa"/>
          </w:tcPr>
          <w:p w14:paraId="3076FE85" w14:textId="77777777" w:rsidR="009F3451" w:rsidRPr="007275DF" w:rsidRDefault="009F3451" w:rsidP="00D00DFE">
            <w:pPr>
              <w:pStyle w:val="TAC"/>
            </w:pPr>
            <w:r w:rsidRPr="007275DF">
              <w:t>-Infinity</w:t>
            </w:r>
          </w:p>
        </w:tc>
        <w:tc>
          <w:tcPr>
            <w:tcW w:w="851" w:type="dxa"/>
          </w:tcPr>
          <w:p w14:paraId="600F101A" w14:textId="77777777" w:rsidR="009F3451" w:rsidRPr="007275DF" w:rsidRDefault="009F3451" w:rsidP="00D00DFE">
            <w:pPr>
              <w:pStyle w:val="TAC"/>
            </w:pPr>
            <w:r w:rsidRPr="007275DF">
              <w:t>-88</w:t>
            </w:r>
          </w:p>
        </w:tc>
      </w:tr>
      <w:tr w:rsidR="009F3451" w:rsidRPr="007275DF" w14:paraId="2850C488" w14:textId="77777777" w:rsidTr="00D00DFE">
        <w:trPr>
          <w:cantSplit/>
          <w:trHeight w:val="94"/>
        </w:trPr>
        <w:tc>
          <w:tcPr>
            <w:tcW w:w="1838" w:type="dxa"/>
            <w:gridSpan w:val="3"/>
          </w:tcPr>
          <w:p w14:paraId="6A18F36F" w14:textId="77777777" w:rsidR="009F3451" w:rsidRPr="007275DF" w:rsidRDefault="009F3451" w:rsidP="00D00DFE">
            <w:pPr>
              <w:pStyle w:val="TAL"/>
            </w:pPr>
            <w:r w:rsidRPr="00E42453">
              <w:rPr>
                <w:position w:val="-12"/>
              </w:rPr>
              <w:object w:dxaOrig="620" w:dyaOrig="380" w14:anchorId="65C90DC6">
                <v:shape id="_x0000_i1112" type="#_x0000_t75" style="width:21.75pt;height:14.25pt" o:ole="" fillcolor="window">
                  <v:imagedata r:id="rId26" o:title=""/>
                </v:shape>
                <o:OLEObject Type="Embed" ProgID="Equation.3" ShapeID="_x0000_i1112" DrawAspect="Content" ObjectID="_1706336258" r:id="rId113"/>
              </w:object>
            </w:r>
          </w:p>
        </w:tc>
        <w:tc>
          <w:tcPr>
            <w:tcW w:w="709" w:type="dxa"/>
          </w:tcPr>
          <w:p w14:paraId="5A3FE7A7" w14:textId="77777777" w:rsidR="009F3451" w:rsidRPr="007275DF" w:rsidRDefault="009F3451" w:rsidP="00D00DFE">
            <w:pPr>
              <w:pStyle w:val="TAC"/>
            </w:pPr>
            <w:r w:rsidRPr="007275DF">
              <w:t>dB</w:t>
            </w:r>
          </w:p>
        </w:tc>
        <w:tc>
          <w:tcPr>
            <w:tcW w:w="1417" w:type="dxa"/>
          </w:tcPr>
          <w:p w14:paraId="60A6D4F2" w14:textId="77777777" w:rsidR="009F3451" w:rsidRPr="007275DF" w:rsidRDefault="009F3451" w:rsidP="00D00DFE">
            <w:pPr>
              <w:pStyle w:val="TAC"/>
            </w:pPr>
            <w:r w:rsidRPr="007275DF">
              <w:t>Config 1,2</w:t>
            </w:r>
          </w:p>
        </w:tc>
        <w:tc>
          <w:tcPr>
            <w:tcW w:w="851" w:type="dxa"/>
          </w:tcPr>
          <w:p w14:paraId="7B443B9A" w14:textId="77777777" w:rsidR="009F3451" w:rsidRPr="007275DF" w:rsidDel="004B51DC" w:rsidRDefault="009F3451" w:rsidP="00D00DFE">
            <w:pPr>
              <w:pStyle w:val="TAC"/>
            </w:pPr>
            <w:r w:rsidRPr="007275DF">
              <w:t>4</w:t>
            </w:r>
          </w:p>
        </w:tc>
        <w:tc>
          <w:tcPr>
            <w:tcW w:w="992" w:type="dxa"/>
          </w:tcPr>
          <w:p w14:paraId="03AF6E2C" w14:textId="77777777" w:rsidR="009F3451" w:rsidRPr="007275DF" w:rsidDel="004B51DC" w:rsidRDefault="009F3451" w:rsidP="00D00DFE">
            <w:pPr>
              <w:pStyle w:val="TAC"/>
            </w:pPr>
            <w:r w:rsidRPr="007275DF">
              <w:t>4</w:t>
            </w:r>
          </w:p>
        </w:tc>
        <w:tc>
          <w:tcPr>
            <w:tcW w:w="851" w:type="dxa"/>
          </w:tcPr>
          <w:p w14:paraId="7C223EC2" w14:textId="77777777" w:rsidR="009F3451" w:rsidRPr="007275DF" w:rsidDel="00B36E6D" w:rsidRDefault="009F3451" w:rsidP="00D00DFE">
            <w:pPr>
              <w:pStyle w:val="TAC"/>
            </w:pPr>
            <w:r w:rsidRPr="007275DF">
              <w:t>4</w:t>
            </w:r>
          </w:p>
        </w:tc>
        <w:tc>
          <w:tcPr>
            <w:tcW w:w="992" w:type="dxa"/>
          </w:tcPr>
          <w:p w14:paraId="48CEA232" w14:textId="77777777" w:rsidR="009F3451" w:rsidRPr="007275DF" w:rsidDel="004B51DC" w:rsidRDefault="009F3451" w:rsidP="00D00DFE">
            <w:pPr>
              <w:pStyle w:val="TAC"/>
            </w:pPr>
            <w:r w:rsidRPr="007275DF">
              <w:t>4</w:t>
            </w:r>
          </w:p>
        </w:tc>
        <w:tc>
          <w:tcPr>
            <w:tcW w:w="850" w:type="dxa"/>
          </w:tcPr>
          <w:p w14:paraId="3A312C9C" w14:textId="77777777" w:rsidR="009F3451" w:rsidRPr="007275DF" w:rsidRDefault="009F3451" w:rsidP="00D00DFE">
            <w:pPr>
              <w:pStyle w:val="TAC"/>
            </w:pPr>
            <w:r w:rsidRPr="007275DF">
              <w:t>-Infinity</w:t>
            </w:r>
          </w:p>
        </w:tc>
        <w:tc>
          <w:tcPr>
            <w:tcW w:w="851" w:type="dxa"/>
          </w:tcPr>
          <w:p w14:paraId="0B892B5A" w14:textId="77777777" w:rsidR="009F3451" w:rsidRPr="007275DF" w:rsidRDefault="009F3451" w:rsidP="00D00DFE">
            <w:pPr>
              <w:pStyle w:val="TAC"/>
            </w:pPr>
            <w:r w:rsidRPr="007275DF">
              <w:t>7</w:t>
            </w:r>
          </w:p>
        </w:tc>
      </w:tr>
      <w:tr w:rsidR="009F3451" w:rsidRPr="007275DF" w14:paraId="5213A903" w14:textId="77777777" w:rsidTr="00D00DFE">
        <w:trPr>
          <w:cantSplit/>
          <w:trHeight w:val="94"/>
        </w:trPr>
        <w:tc>
          <w:tcPr>
            <w:tcW w:w="1838" w:type="dxa"/>
            <w:gridSpan w:val="3"/>
          </w:tcPr>
          <w:p w14:paraId="3D906F05" w14:textId="77777777" w:rsidR="009F3451" w:rsidRPr="007275DF" w:rsidRDefault="009F3451" w:rsidP="00D00DFE">
            <w:pPr>
              <w:pStyle w:val="TAL"/>
            </w:pPr>
            <w:r w:rsidRPr="00E42453">
              <w:rPr>
                <w:position w:val="-12"/>
              </w:rPr>
              <w:object w:dxaOrig="800" w:dyaOrig="380" w14:anchorId="6D2257B8">
                <v:shape id="_x0000_i1113" type="#_x0000_t75" style="width:28.5pt;height:14.25pt" o:ole="" fillcolor="window">
                  <v:imagedata r:id="rId28" o:title=""/>
                </v:shape>
                <o:OLEObject Type="Embed" ProgID="Equation.3" ShapeID="_x0000_i1113" DrawAspect="Content" ObjectID="_1706336259" r:id="rId114"/>
              </w:object>
            </w:r>
          </w:p>
        </w:tc>
        <w:tc>
          <w:tcPr>
            <w:tcW w:w="709" w:type="dxa"/>
          </w:tcPr>
          <w:p w14:paraId="68FFF5F2" w14:textId="77777777" w:rsidR="009F3451" w:rsidRPr="007275DF" w:rsidRDefault="009F3451" w:rsidP="00D00DFE">
            <w:pPr>
              <w:pStyle w:val="TAC"/>
            </w:pPr>
            <w:r w:rsidRPr="007275DF">
              <w:t>dB</w:t>
            </w:r>
          </w:p>
        </w:tc>
        <w:tc>
          <w:tcPr>
            <w:tcW w:w="1417" w:type="dxa"/>
          </w:tcPr>
          <w:p w14:paraId="3E8B2AAB" w14:textId="77777777" w:rsidR="009F3451" w:rsidRPr="007275DF" w:rsidRDefault="009F3451" w:rsidP="00D00DFE">
            <w:pPr>
              <w:pStyle w:val="TAC"/>
            </w:pPr>
            <w:r w:rsidRPr="007275DF">
              <w:t>Config 1,2</w:t>
            </w:r>
          </w:p>
        </w:tc>
        <w:tc>
          <w:tcPr>
            <w:tcW w:w="851" w:type="dxa"/>
          </w:tcPr>
          <w:p w14:paraId="7BF0AF38" w14:textId="77777777" w:rsidR="009F3451" w:rsidRPr="007275DF" w:rsidDel="004B51DC" w:rsidRDefault="009F3451" w:rsidP="00D00DFE">
            <w:pPr>
              <w:pStyle w:val="TAC"/>
            </w:pPr>
            <w:r w:rsidRPr="007275DF">
              <w:t>4</w:t>
            </w:r>
          </w:p>
        </w:tc>
        <w:tc>
          <w:tcPr>
            <w:tcW w:w="992" w:type="dxa"/>
          </w:tcPr>
          <w:p w14:paraId="5B7EF406" w14:textId="77777777" w:rsidR="009F3451" w:rsidRPr="007275DF" w:rsidDel="004B51DC" w:rsidRDefault="009F3451" w:rsidP="00D00DFE">
            <w:pPr>
              <w:pStyle w:val="TAC"/>
            </w:pPr>
            <w:r w:rsidRPr="007275DF">
              <w:t>4</w:t>
            </w:r>
          </w:p>
        </w:tc>
        <w:tc>
          <w:tcPr>
            <w:tcW w:w="851" w:type="dxa"/>
          </w:tcPr>
          <w:p w14:paraId="30646D9C" w14:textId="77777777" w:rsidR="009F3451" w:rsidRPr="007275DF" w:rsidDel="00B36E6D" w:rsidRDefault="009F3451" w:rsidP="00D00DFE">
            <w:pPr>
              <w:pStyle w:val="TAC"/>
            </w:pPr>
            <w:r w:rsidRPr="007275DF">
              <w:t>4</w:t>
            </w:r>
          </w:p>
        </w:tc>
        <w:tc>
          <w:tcPr>
            <w:tcW w:w="992" w:type="dxa"/>
          </w:tcPr>
          <w:p w14:paraId="17CDD4F0" w14:textId="77777777" w:rsidR="009F3451" w:rsidRPr="007275DF" w:rsidDel="004B51DC" w:rsidRDefault="009F3451" w:rsidP="00D00DFE">
            <w:pPr>
              <w:pStyle w:val="TAC"/>
            </w:pPr>
            <w:r w:rsidRPr="007275DF">
              <w:t>4</w:t>
            </w:r>
          </w:p>
        </w:tc>
        <w:tc>
          <w:tcPr>
            <w:tcW w:w="850" w:type="dxa"/>
          </w:tcPr>
          <w:p w14:paraId="4E6EB7CE" w14:textId="77777777" w:rsidR="009F3451" w:rsidRPr="007275DF" w:rsidRDefault="009F3451" w:rsidP="00D00DFE">
            <w:pPr>
              <w:pStyle w:val="TAC"/>
            </w:pPr>
            <w:r w:rsidRPr="007275DF">
              <w:t>-Infinity</w:t>
            </w:r>
          </w:p>
        </w:tc>
        <w:tc>
          <w:tcPr>
            <w:tcW w:w="851" w:type="dxa"/>
          </w:tcPr>
          <w:p w14:paraId="088E31A8" w14:textId="77777777" w:rsidR="009F3451" w:rsidRPr="007275DF" w:rsidRDefault="009F3451" w:rsidP="00D00DFE">
            <w:pPr>
              <w:pStyle w:val="TAC"/>
            </w:pPr>
            <w:r w:rsidRPr="007275DF">
              <w:t>7</w:t>
            </w:r>
          </w:p>
        </w:tc>
      </w:tr>
      <w:tr w:rsidR="009F3451" w:rsidRPr="007275DF" w14:paraId="778EFEC9" w14:textId="77777777" w:rsidTr="00D00DFE">
        <w:trPr>
          <w:cantSplit/>
          <w:trHeight w:val="94"/>
        </w:trPr>
        <w:tc>
          <w:tcPr>
            <w:tcW w:w="1838" w:type="dxa"/>
            <w:gridSpan w:val="3"/>
            <w:vMerge w:val="restart"/>
          </w:tcPr>
          <w:p w14:paraId="5747ADA8"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73DDF080" w14:textId="77777777" w:rsidR="009F3451" w:rsidRPr="007275DF" w:rsidRDefault="009F3451" w:rsidP="00D00DFE">
            <w:pPr>
              <w:pStyle w:val="TAC"/>
              <w:rPr>
                <w:rFonts w:cs="Arial"/>
                <w:szCs w:val="18"/>
              </w:rPr>
            </w:pPr>
            <w:r w:rsidRPr="007275DF">
              <w:rPr>
                <w:rFonts w:cs="Arial"/>
                <w:szCs w:val="18"/>
              </w:rPr>
              <w:t>dBm/9.36MHz</w:t>
            </w:r>
          </w:p>
        </w:tc>
        <w:tc>
          <w:tcPr>
            <w:tcW w:w="1417" w:type="dxa"/>
          </w:tcPr>
          <w:p w14:paraId="246062FA" w14:textId="77777777" w:rsidR="009F3451" w:rsidRPr="007275DF" w:rsidRDefault="009F3451" w:rsidP="00D00DFE">
            <w:pPr>
              <w:pStyle w:val="TAC"/>
              <w:rPr>
                <w:rFonts w:cs="Arial"/>
                <w:szCs w:val="18"/>
              </w:rPr>
            </w:pPr>
            <w:r w:rsidRPr="007275DF">
              <w:rPr>
                <w:rFonts w:cs="Arial"/>
                <w:szCs w:val="18"/>
              </w:rPr>
              <w:t>Config 1,2</w:t>
            </w:r>
          </w:p>
        </w:tc>
        <w:tc>
          <w:tcPr>
            <w:tcW w:w="851" w:type="dxa"/>
          </w:tcPr>
          <w:p w14:paraId="20C1C9B1" w14:textId="77777777" w:rsidR="009F3451" w:rsidRPr="007275DF" w:rsidRDefault="009F3451" w:rsidP="00D00DFE">
            <w:pPr>
              <w:pStyle w:val="TAC"/>
              <w:rPr>
                <w:rFonts w:cs="Arial"/>
                <w:szCs w:val="18"/>
              </w:rPr>
            </w:pPr>
            <w:r w:rsidRPr="007275DF">
              <w:rPr>
                <w:rFonts w:cs="Arial"/>
                <w:szCs w:val="18"/>
              </w:rPr>
              <w:t>-64.59</w:t>
            </w:r>
          </w:p>
        </w:tc>
        <w:tc>
          <w:tcPr>
            <w:tcW w:w="992" w:type="dxa"/>
          </w:tcPr>
          <w:p w14:paraId="45635FF8" w14:textId="77777777" w:rsidR="009F3451" w:rsidRPr="007275DF" w:rsidRDefault="009F3451" w:rsidP="00D00DFE">
            <w:pPr>
              <w:pStyle w:val="TAC"/>
              <w:rPr>
                <w:rFonts w:cs="Arial"/>
                <w:szCs w:val="18"/>
              </w:rPr>
            </w:pPr>
            <w:r w:rsidRPr="007275DF">
              <w:rPr>
                <w:rFonts w:cs="Arial"/>
                <w:szCs w:val="18"/>
              </w:rPr>
              <w:t>-64.59</w:t>
            </w:r>
          </w:p>
        </w:tc>
        <w:tc>
          <w:tcPr>
            <w:tcW w:w="851" w:type="dxa"/>
          </w:tcPr>
          <w:p w14:paraId="106590AD"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236BFFB0"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013CB751"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115150A2"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05748C81" w14:textId="77777777" w:rsidTr="00D00DFE">
        <w:trPr>
          <w:cantSplit/>
          <w:trHeight w:val="94"/>
        </w:trPr>
        <w:tc>
          <w:tcPr>
            <w:tcW w:w="1838" w:type="dxa"/>
            <w:gridSpan w:val="3"/>
            <w:vMerge/>
          </w:tcPr>
          <w:p w14:paraId="43D1699B" w14:textId="77777777" w:rsidR="009F3451" w:rsidRPr="007275DF" w:rsidRDefault="009F3451" w:rsidP="00D00DFE">
            <w:pPr>
              <w:pStyle w:val="TAL"/>
              <w:rPr>
                <w:rFonts w:cs="Arial"/>
                <w:szCs w:val="18"/>
              </w:rPr>
            </w:pPr>
          </w:p>
        </w:tc>
        <w:tc>
          <w:tcPr>
            <w:tcW w:w="709" w:type="dxa"/>
          </w:tcPr>
          <w:p w14:paraId="53CD35DA" w14:textId="77777777" w:rsidR="009F3451" w:rsidRPr="007275DF" w:rsidRDefault="009F3451" w:rsidP="00D00DFE">
            <w:pPr>
              <w:pStyle w:val="TAC"/>
              <w:rPr>
                <w:rFonts w:cs="Arial"/>
                <w:szCs w:val="18"/>
              </w:rPr>
            </w:pPr>
            <w:r w:rsidRPr="007275DF">
              <w:rPr>
                <w:rFonts w:cs="Arial"/>
                <w:szCs w:val="18"/>
              </w:rPr>
              <w:t>dBm/38.16MHz</w:t>
            </w:r>
          </w:p>
        </w:tc>
        <w:tc>
          <w:tcPr>
            <w:tcW w:w="1417" w:type="dxa"/>
          </w:tcPr>
          <w:p w14:paraId="0297BE2C" w14:textId="77777777" w:rsidR="009F3451" w:rsidRPr="007275DF" w:rsidRDefault="009F3451" w:rsidP="00D00DFE">
            <w:pPr>
              <w:pStyle w:val="TAC"/>
              <w:rPr>
                <w:rFonts w:cs="Arial"/>
                <w:szCs w:val="18"/>
              </w:rPr>
            </w:pPr>
            <w:r w:rsidRPr="007275DF">
              <w:rPr>
                <w:rFonts w:cs="Arial"/>
                <w:szCs w:val="18"/>
              </w:rPr>
              <w:t>Config 3</w:t>
            </w:r>
          </w:p>
        </w:tc>
        <w:tc>
          <w:tcPr>
            <w:tcW w:w="851" w:type="dxa"/>
          </w:tcPr>
          <w:p w14:paraId="12674686"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1F09406D" w14:textId="77777777" w:rsidR="009F3451" w:rsidRPr="007275DF" w:rsidRDefault="009F3451" w:rsidP="00D00DFE">
            <w:pPr>
              <w:pStyle w:val="TAC"/>
              <w:rPr>
                <w:rFonts w:cs="Arial"/>
                <w:szCs w:val="18"/>
              </w:rPr>
            </w:pPr>
            <w:r w:rsidRPr="007275DF">
              <w:rPr>
                <w:rFonts w:cs="Arial"/>
                <w:szCs w:val="18"/>
              </w:rPr>
              <w:t>-58.49</w:t>
            </w:r>
          </w:p>
        </w:tc>
        <w:tc>
          <w:tcPr>
            <w:tcW w:w="851" w:type="dxa"/>
          </w:tcPr>
          <w:p w14:paraId="40F9537D"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3804BD99"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28EA7299"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453B0D28"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0E743D4B" w14:textId="77777777" w:rsidTr="00D00DFE">
        <w:trPr>
          <w:cantSplit/>
          <w:trHeight w:val="150"/>
        </w:trPr>
        <w:tc>
          <w:tcPr>
            <w:tcW w:w="1838" w:type="dxa"/>
            <w:gridSpan w:val="3"/>
          </w:tcPr>
          <w:p w14:paraId="633EE397" w14:textId="77777777" w:rsidR="009F3451" w:rsidRPr="007275DF" w:rsidRDefault="009F3451" w:rsidP="00D00DFE">
            <w:pPr>
              <w:pStyle w:val="TAL"/>
            </w:pPr>
            <w:r w:rsidRPr="007275DF">
              <w:t xml:space="preserve">Propagation Condition </w:t>
            </w:r>
          </w:p>
        </w:tc>
        <w:tc>
          <w:tcPr>
            <w:tcW w:w="709" w:type="dxa"/>
          </w:tcPr>
          <w:p w14:paraId="7EADF091" w14:textId="77777777" w:rsidR="009F3451" w:rsidRPr="007275DF" w:rsidRDefault="009F3451" w:rsidP="00D00DFE">
            <w:pPr>
              <w:pStyle w:val="TAC"/>
            </w:pPr>
          </w:p>
        </w:tc>
        <w:tc>
          <w:tcPr>
            <w:tcW w:w="1417" w:type="dxa"/>
          </w:tcPr>
          <w:p w14:paraId="71F2ED46" w14:textId="77777777" w:rsidR="009F3451" w:rsidRPr="007275DF" w:rsidRDefault="009F3451" w:rsidP="00D00DFE">
            <w:pPr>
              <w:pStyle w:val="TAC"/>
              <w:rPr>
                <w:rFonts w:cs="v4.2.0"/>
              </w:rPr>
            </w:pPr>
            <w:r w:rsidRPr="007275DF">
              <w:t>Config 1,2,3</w:t>
            </w:r>
          </w:p>
        </w:tc>
        <w:tc>
          <w:tcPr>
            <w:tcW w:w="1843" w:type="dxa"/>
            <w:gridSpan w:val="2"/>
          </w:tcPr>
          <w:p w14:paraId="0F85875A" w14:textId="77777777" w:rsidR="009F3451" w:rsidRPr="007275DF" w:rsidRDefault="009F3451" w:rsidP="00D00DFE">
            <w:pPr>
              <w:pStyle w:val="TAC"/>
            </w:pPr>
            <w:r w:rsidRPr="007275DF">
              <w:rPr>
                <w:rFonts w:cs="v4.2.0"/>
              </w:rPr>
              <w:t>AWGN</w:t>
            </w:r>
          </w:p>
        </w:tc>
        <w:tc>
          <w:tcPr>
            <w:tcW w:w="1843" w:type="dxa"/>
            <w:gridSpan w:val="2"/>
          </w:tcPr>
          <w:p w14:paraId="10A630FC" w14:textId="77777777" w:rsidR="009F3451" w:rsidRPr="007275DF" w:rsidRDefault="009F3451" w:rsidP="00D00DFE">
            <w:pPr>
              <w:pStyle w:val="TAC"/>
            </w:pPr>
            <w:r w:rsidRPr="007275DF">
              <w:t>AWGN</w:t>
            </w:r>
          </w:p>
        </w:tc>
        <w:tc>
          <w:tcPr>
            <w:tcW w:w="1701" w:type="dxa"/>
            <w:gridSpan w:val="2"/>
          </w:tcPr>
          <w:p w14:paraId="52B1EA3E" w14:textId="77777777" w:rsidR="009F3451" w:rsidRPr="007275DF" w:rsidRDefault="009F3451" w:rsidP="00D00DFE">
            <w:pPr>
              <w:pStyle w:val="TAC"/>
            </w:pPr>
            <w:r w:rsidRPr="007275DF">
              <w:t>AWGN</w:t>
            </w:r>
          </w:p>
        </w:tc>
      </w:tr>
      <w:tr w:rsidR="009F3451" w:rsidRPr="007275DF" w14:paraId="3DD50B0C" w14:textId="77777777" w:rsidTr="00D00DFE">
        <w:trPr>
          <w:cantSplit/>
          <w:trHeight w:val="1023"/>
        </w:trPr>
        <w:tc>
          <w:tcPr>
            <w:tcW w:w="9351" w:type="dxa"/>
            <w:gridSpan w:val="11"/>
          </w:tcPr>
          <w:p w14:paraId="1C6027E3"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FE6E770"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98C122C">
                <v:shape id="_x0000_i1114" type="#_x0000_t75" style="width:21.75pt;height:14.25pt" o:ole="" fillcolor="window">
                  <v:imagedata r:id="rId23" o:title=""/>
                </v:shape>
                <o:OLEObject Type="Embed" ProgID="Equation.3" ShapeID="_x0000_i1114" DrawAspect="Content" ObjectID="_1706336260" r:id="rId115"/>
              </w:object>
            </w:r>
            <w:r w:rsidRPr="007275DF">
              <w:rPr>
                <w:lang w:val="en-US"/>
              </w:rPr>
              <w:t xml:space="preserve"> to be fulfilled.</w:t>
            </w:r>
          </w:p>
          <w:p w14:paraId="48498176"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46F87A89"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4581BE79"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1D750698"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2D8AB881" w14:textId="77777777" w:rsidR="009F3451" w:rsidRPr="007275DF" w:rsidRDefault="009F3451" w:rsidP="00D00DFE">
            <w:pPr>
              <w:pStyle w:val="TAN"/>
              <w:rPr>
                <w:lang w:val="en-US"/>
              </w:rPr>
            </w:pPr>
            <w:r w:rsidRPr="007275DF">
              <w:t>Note 7:</w:t>
            </w:r>
            <w:r w:rsidRPr="007275DF">
              <w:tab/>
              <w:t>For UE supporting both semi-static and dynamic channel access, the UE must be tested under dynamic channel access configuration.</w:t>
            </w:r>
          </w:p>
        </w:tc>
      </w:tr>
    </w:tbl>
    <w:p w14:paraId="3115B190" w14:textId="77777777" w:rsidR="009F3451" w:rsidRPr="007275DF" w:rsidRDefault="009F3451" w:rsidP="009F3451">
      <w:pPr>
        <w:pStyle w:val="TH"/>
      </w:pPr>
    </w:p>
    <w:p w14:paraId="2849B1DD" w14:textId="77777777" w:rsidR="009F3451" w:rsidRPr="007275DF" w:rsidRDefault="009F3451" w:rsidP="009F3451">
      <w:pPr>
        <w:pStyle w:val="TH"/>
      </w:pPr>
      <w:r w:rsidRPr="007275DF">
        <w:t xml:space="preserve">Table A.13.3.2.4.1-4: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590873B6"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E3928E1"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61E1FF0D"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6028238"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94A78C9" w14:textId="77777777" w:rsidR="009F3451" w:rsidRPr="007275DF" w:rsidRDefault="009F3451" w:rsidP="00D00DFE">
            <w:pPr>
              <w:pStyle w:val="TAH"/>
            </w:pPr>
            <w:r w:rsidRPr="007275DF">
              <w:t>Comment</w:t>
            </w:r>
          </w:p>
        </w:tc>
      </w:tr>
      <w:tr w:rsidR="009F3451" w:rsidRPr="007275DF" w14:paraId="62CFF638"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344BEBE7"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FA5CE23"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6E21105"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9B3D3C4" w14:textId="77777777" w:rsidR="009F3451" w:rsidRPr="007275DF" w:rsidRDefault="009F3451" w:rsidP="00D00DFE">
            <w:pPr>
              <w:pStyle w:val="TAH"/>
            </w:pPr>
          </w:p>
        </w:tc>
      </w:tr>
      <w:tr w:rsidR="009F3451" w:rsidRPr="007275DF" w14:paraId="490DCF7F"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25B163"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4130426"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92EFD6"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807A9E7"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6C778A2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DE070A"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DC0E48C"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C0CA780"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C82AEC4" w14:textId="77777777" w:rsidR="009F3451" w:rsidRPr="007275DF" w:rsidRDefault="009F3451" w:rsidP="00D00DFE">
            <w:pPr>
              <w:pStyle w:val="TAC"/>
              <w:rPr>
                <w:rFonts w:cs="Arial"/>
              </w:rPr>
            </w:pPr>
          </w:p>
        </w:tc>
      </w:tr>
      <w:tr w:rsidR="009F3451" w:rsidRPr="007275DF" w14:paraId="2C7B99E5"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0FC5BED"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C5F77E1"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86B1FA"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66A958" w14:textId="77777777" w:rsidR="009F3451" w:rsidRPr="007275DF" w:rsidRDefault="009F3451" w:rsidP="00D00DFE">
            <w:pPr>
              <w:pStyle w:val="TAC"/>
              <w:rPr>
                <w:rFonts w:cs="Arial"/>
              </w:rPr>
            </w:pPr>
          </w:p>
        </w:tc>
      </w:tr>
      <w:tr w:rsidR="009F3451" w:rsidRPr="007275DF" w14:paraId="3BA58495"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CCBA2A9"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B2BF746"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0BA1603"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DEB6C46" w14:textId="77777777" w:rsidR="009F3451" w:rsidRPr="007275DF" w:rsidRDefault="009F3451" w:rsidP="00D00DFE">
            <w:pPr>
              <w:pStyle w:val="TAC"/>
              <w:rPr>
                <w:rFonts w:cs="Arial"/>
              </w:rPr>
            </w:pPr>
          </w:p>
        </w:tc>
      </w:tr>
      <w:tr w:rsidR="009F3451" w:rsidRPr="007275DF" w14:paraId="5D66BE4B"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7DC2916"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4210C7B"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2E89C34"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0BD68B4" w14:textId="77777777" w:rsidR="009F3451" w:rsidRPr="007275DF" w:rsidRDefault="009F3451" w:rsidP="00D00DFE">
            <w:pPr>
              <w:pStyle w:val="TAC"/>
              <w:rPr>
                <w:rFonts w:cs="Arial"/>
              </w:rPr>
            </w:pPr>
          </w:p>
        </w:tc>
      </w:tr>
      <w:tr w:rsidR="009F3451" w:rsidRPr="007275DF" w14:paraId="07654ED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499F3B95"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CBD9206"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F97FAA7"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4777F8E" w14:textId="77777777" w:rsidR="009F3451" w:rsidRPr="007275DF" w:rsidRDefault="009F3451" w:rsidP="00D00DFE">
            <w:pPr>
              <w:pStyle w:val="TAC"/>
              <w:rPr>
                <w:rFonts w:cs="Arial"/>
              </w:rPr>
            </w:pPr>
          </w:p>
        </w:tc>
      </w:tr>
    </w:tbl>
    <w:p w14:paraId="548E694B" w14:textId="77777777" w:rsidR="009F3451" w:rsidRPr="007275DF" w:rsidRDefault="009F3451" w:rsidP="009F3451"/>
    <w:p w14:paraId="766A3E41" w14:textId="77777777" w:rsidR="009F3451" w:rsidRPr="007275DF" w:rsidRDefault="009F3451" w:rsidP="009F3451">
      <w:pPr>
        <w:pStyle w:val="TH"/>
      </w:pPr>
      <w:r w:rsidRPr="007275DF">
        <w:t xml:space="preserve">Table A.13.3.2.4.1-5: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577B0666"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E345E9"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7DFDF70C"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12FB8DC9" w14:textId="77777777" w:rsidR="009F3451" w:rsidRPr="007275DF" w:rsidRDefault="009F3451" w:rsidP="00D00DFE">
            <w:pPr>
              <w:pStyle w:val="TAH"/>
            </w:pPr>
            <w:r w:rsidRPr="007275DF">
              <w:t>Comment</w:t>
            </w:r>
          </w:p>
        </w:tc>
      </w:tr>
      <w:tr w:rsidR="009F3451" w:rsidRPr="007275DF" w14:paraId="620F954A"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5B1619B"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0FA3607"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9F75F4B" w14:textId="77777777" w:rsidR="009F3451" w:rsidRPr="007275DF" w:rsidRDefault="009F3451" w:rsidP="00D00DFE">
            <w:pPr>
              <w:pStyle w:val="TAC"/>
            </w:pPr>
            <w:r w:rsidRPr="007275DF">
              <w:t>As specified in clause 6.3.2 in TS 38.331 [2]</w:t>
            </w:r>
          </w:p>
        </w:tc>
      </w:tr>
    </w:tbl>
    <w:p w14:paraId="0ADF17F2" w14:textId="77777777" w:rsidR="009F3451" w:rsidRPr="007275DF" w:rsidRDefault="009F3451" w:rsidP="009F3451"/>
    <w:p w14:paraId="2BA64D25" w14:textId="77777777" w:rsidR="009F3451" w:rsidRPr="007275DF" w:rsidRDefault="009F3451" w:rsidP="009F3451">
      <w:pPr>
        <w:pStyle w:val="Heading5"/>
      </w:pPr>
      <w:r w:rsidRPr="007275DF">
        <w:t>A.13.3.2.4.2</w:t>
      </w:r>
      <w:r w:rsidRPr="007275DF">
        <w:tab/>
        <w:t>Test Requirements</w:t>
      </w:r>
    </w:p>
    <w:p w14:paraId="25EA610E"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9A1D0B"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59095C"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CC8EA82"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2D96023" w14:textId="77777777" w:rsidR="009F3451" w:rsidRPr="007275DF" w:rsidRDefault="009F3451" w:rsidP="009F3451">
      <w:pPr>
        <w:rPr>
          <w:rFonts w:cs="v4.2.0"/>
        </w:rPr>
      </w:pPr>
      <w:r w:rsidRPr="007275DF">
        <w:rPr>
          <w:rFonts w:cs="v4.2.0"/>
        </w:rPr>
        <w:t>In test 1, 2, 3 and 4 UE is not required to report SSB time index.</w:t>
      </w:r>
    </w:p>
    <w:p w14:paraId="6849C932" w14:textId="77777777" w:rsidR="009F3451" w:rsidRPr="007275DF" w:rsidRDefault="009F3451" w:rsidP="009F345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71B882FE"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4E863678"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0DE47E87" w14:textId="77777777" w:rsidR="009F3451" w:rsidRPr="007275DF" w:rsidRDefault="009F3451" w:rsidP="009F3451">
      <w:pPr>
        <w:pStyle w:val="B10"/>
        <w:ind w:left="284" w:firstLine="0"/>
      </w:pPr>
      <w:r w:rsidRPr="007275DF">
        <w:t>For tests 1 and 2, MGRP = 40 ms and for tests 3 and 4 MGRP = 20 ms.</w:t>
      </w:r>
    </w:p>
    <w:p w14:paraId="11D6A7DC" w14:textId="77777777" w:rsidR="009F3451" w:rsidRPr="007275DF" w:rsidRDefault="009F3451" w:rsidP="009F3451">
      <w:pPr>
        <w:pStyle w:val="B10"/>
        <w:ind w:left="284" w:firstLine="0"/>
      </w:pPr>
      <w:r w:rsidRPr="007275DF">
        <w:t>For tests 1 and 3, DRX cycle = 40 ms and for tests 2 and 4 DRX cycle = 640 ms.</w:t>
      </w:r>
    </w:p>
    <w:p w14:paraId="72F259D7" w14:textId="77777777" w:rsidR="009F3451" w:rsidRPr="007275DF" w:rsidRDefault="009F3451" w:rsidP="009F3451">
      <w:pPr>
        <w:pStyle w:val="B10"/>
        <w:ind w:left="284" w:firstLine="0"/>
      </w:pPr>
      <w:r w:rsidRPr="007275DF">
        <w:t>SMTC period = 20 ms.</w:t>
      </w:r>
    </w:p>
    <w:p w14:paraId="566D92C7"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4A4B7EE" w14:textId="77777777" w:rsidR="009F3451" w:rsidRPr="007275DF" w:rsidRDefault="009F3451" w:rsidP="009F3451">
      <w:pPr>
        <w:pStyle w:val="Heading4"/>
      </w:pPr>
      <w:r w:rsidRPr="007275DF">
        <w:t>A.13.3.2.5</w:t>
      </w:r>
      <w:r w:rsidRPr="007275DF">
        <w:tab/>
        <w:t>Event triggered reporting tests for FR1 with CCA with SSB time index detection when DRX is not used</w:t>
      </w:r>
    </w:p>
    <w:p w14:paraId="7E3104EB" w14:textId="77777777" w:rsidR="009F3451" w:rsidRPr="007275DF" w:rsidRDefault="009F3451" w:rsidP="009F3451">
      <w:pPr>
        <w:pStyle w:val="Heading5"/>
      </w:pPr>
      <w:r w:rsidRPr="007275DF">
        <w:t>A.13.3.2.5.1</w:t>
      </w:r>
      <w:r w:rsidRPr="007275DF">
        <w:tab/>
        <w:t>Test Purpose and Environment</w:t>
      </w:r>
    </w:p>
    <w:p w14:paraId="399694F2"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259" w:author="Author">
        <w:r>
          <w:rPr>
            <w:rFonts w:cs="v4.2.0"/>
          </w:rPr>
          <w:t xml:space="preserve"> and 9.3A.5</w:t>
        </w:r>
      </w:ins>
      <w:r w:rsidRPr="007275DF">
        <w:rPr>
          <w:rFonts w:cs="v4.2.0"/>
        </w:rPr>
        <w:t>.</w:t>
      </w:r>
    </w:p>
    <w:p w14:paraId="60DCDF34" w14:textId="77777777" w:rsidR="009F3451" w:rsidRPr="007275DF" w:rsidRDefault="009F3451" w:rsidP="009F345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 xml:space="preserve"> The test parameters are given in Tables A.13.3.2.5.1-1, A.13.3.2.5.1-2 and A.13.3.2.5.1-3.</w:t>
      </w:r>
    </w:p>
    <w:p w14:paraId="146BBF2F" w14:textId="77777777" w:rsidR="009F3451" w:rsidRPr="007275DF" w:rsidRDefault="009F3451" w:rsidP="009F3451">
      <w:pPr>
        <w:rPr>
          <w:rFonts w:cs="v4.2.0"/>
        </w:rPr>
      </w:pPr>
      <w:r w:rsidRPr="007275DF">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04923A21"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CCC579" w14:textId="77777777" w:rsidR="009F3451" w:rsidRPr="007275DF" w:rsidRDefault="009F3451" w:rsidP="009F3451">
      <w:pPr>
        <w:pStyle w:val="TH"/>
      </w:pPr>
      <w:r w:rsidRPr="007275DF">
        <w:t xml:space="preserve">Table A.13.3.2.5.1-1: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55583EB6"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2C0A9B7"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143BCDF0" w14:textId="77777777" w:rsidR="009F3451" w:rsidRPr="007275DF" w:rsidRDefault="009F3451" w:rsidP="00D00DFE">
            <w:pPr>
              <w:pStyle w:val="TAH"/>
            </w:pPr>
            <w:r w:rsidRPr="007275DF">
              <w:t>Description</w:t>
            </w:r>
          </w:p>
        </w:tc>
      </w:tr>
      <w:tr w:rsidR="009F3451" w:rsidRPr="007275DF" w14:paraId="56B286B1"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356AB3BE"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597E61E1" w14:textId="77777777" w:rsidR="009F3451" w:rsidRPr="007275DF" w:rsidRDefault="009F3451" w:rsidP="00D00DFE">
            <w:pPr>
              <w:pStyle w:val="TAL"/>
            </w:pPr>
            <w:r w:rsidRPr="007275DF">
              <w:t xml:space="preserve">NR cell with CCA: 30 kHz SSB SCS, 40 MHz bandwidth, TDD duplex mode </w:t>
            </w:r>
          </w:p>
          <w:p w14:paraId="607DD71E" w14:textId="77777777" w:rsidR="009F3451" w:rsidRPr="007275DF" w:rsidRDefault="009F3451" w:rsidP="00D00DFE">
            <w:pPr>
              <w:pStyle w:val="TAL"/>
            </w:pPr>
            <w:r w:rsidRPr="007275DF">
              <w:t>NR cell without CCA: 15 kHz SSB SCS, 10 MHz bandwidth, FDD duplex mode</w:t>
            </w:r>
          </w:p>
        </w:tc>
      </w:tr>
      <w:tr w:rsidR="009F3451" w:rsidRPr="007275DF" w14:paraId="4FAAAF5B"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19E62A9D"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2DFD9B9C" w14:textId="77777777" w:rsidR="009F3451" w:rsidRPr="007275DF" w:rsidRDefault="009F3451" w:rsidP="00D00DFE">
            <w:pPr>
              <w:pStyle w:val="TAL"/>
            </w:pPr>
            <w:r w:rsidRPr="007275DF">
              <w:t xml:space="preserve">NR cell with CCA: 30 kHz SSB SCS, 40 MHz bandwidth, TDD duplex mode </w:t>
            </w:r>
          </w:p>
          <w:p w14:paraId="75476997" w14:textId="77777777" w:rsidR="009F3451" w:rsidRPr="007275DF" w:rsidRDefault="009F3451" w:rsidP="00D00DFE">
            <w:pPr>
              <w:pStyle w:val="TAL"/>
            </w:pPr>
            <w:r w:rsidRPr="007275DF">
              <w:t>NR cell without CCA:  15 kHz SSB SCS, 10 MHz bandwidth, TDD duplex mode</w:t>
            </w:r>
          </w:p>
        </w:tc>
      </w:tr>
      <w:tr w:rsidR="009F3451" w:rsidRPr="007275DF" w14:paraId="39712124"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216064E"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01FCCCC9" w14:textId="77777777" w:rsidR="009F3451" w:rsidRPr="007275DF" w:rsidRDefault="009F3451" w:rsidP="00D00DFE">
            <w:pPr>
              <w:pStyle w:val="TAL"/>
            </w:pPr>
            <w:r w:rsidRPr="007275DF">
              <w:t>NR cell with CCA: 30 kHz SSB SCS, 40 MHz bandwidth, TDD duplex mode,</w:t>
            </w:r>
          </w:p>
          <w:p w14:paraId="5A48E474" w14:textId="77777777" w:rsidR="009F3451" w:rsidRPr="007275DF" w:rsidRDefault="009F3451" w:rsidP="00D00DFE">
            <w:pPr>
              <w:pStyle w:val="TAL"/>
            </w:pPr>
            <w:r w:rsidRPr="007275DF">
              <w:t>NR cell without CCA: NR 30</w:t>
            </w:r>
            <w:ins w:id="1260" w:author="Author">
              <w:r>
                <w:t xml:space="preserve"> </w:t>
              </w:r>
            </w:ins>
            <w:r w:rsidRPr="007275DF">
              <w:t>kHz SSB SCS, 40 MHz bandwidth, TDD duplex mode</w:t>
            </w:r>
          </w:p>
        </w:tc>
      </w:tr>
      <w:tr w:rsidR="009F3451" w:rsidRPr="007275DF" w14:paraId="641A9934"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4113B3E"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6B745E5E" w14:textId="77777777" w:rsidR="009F3451" w:rsidRPr="007275DF" w:rsidRDefault="009F3451" w:rsidP="009F3451">
      <w:pPr>
        <w:rPr>
          <w:rFonts w:cs="v4.2.0"/>
        </w:rPr>
      </w:pPr>
      <w:r w:rsidRPr="007275DF">
        <w:rPr>
          <w:rFonts w:cs="v4.2.0"/>
        </w:rPr>
        <w:t xml:space="preserve"> </w:t>
      </w:r>
    </w:p>
    <w:p w14:paraId="6A552D5D" w14:textId="77777777" w:rsidR="009F3451" w:rsidRPr="007275DF" w:rsidRDefault="009F3451" w:rsidP="009F3451">
      <w:pPr>
        <w:pStyle w:val="TH"/>
      </w:pPr>
      <w:r w:rsidRPr="007275DF">
        <w:t>Table A.13.3.2.5.1-2: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F3451" w:rsidRPr="007275DF" w14:paraId="0221310E" w14:textId="77777777" w:rsidTr="00D00DFE">
        <w:trPr>
          <w:cantSplit/>
          <w:trHeight w:val="80"/>
        </w:trPr>
        <w:tc>
          <w:tcPr>
            <w:tcW w:w="2118" w:type="dxa"/>
            <w:vMerge w:val="restart"/>
          </w:tcPr>
          <w:p w14:paraId="60BA344E" w14:textId="77777777" w:rsidR="009F3451" w:rsidRPr="007275DF" w:rsidRDefault="009F3451" w:rsidP="00D00DFE">
            <w:pPr>
              <w:pStyle w:val="TAH"/>
            </w:pPr>
            <w:r w:rsidRPr="007275DF">
              <w:t>Parameter</w:t>
            </w:r>
          </w:p>
        </w:tc>
        <w:tc>
          <w:tcPr>
            <w:tcW w:w="596" w:type="dxa"/>
            <w:vMerge w:val="restart"/>
          </w:tcPr>
          <w:p w14:paraId="62758746" w14:textId="77777777" w:rsidR="009F3451" w:rsidRPr="007275DF" w:rsidRDefault="009F3451" w:rsidP="00D00DFE">
            <w:pPr>
              <w:pStyle w:val="TAH"/>
            </w:pPr>
            <w:r w:rsidRPr="007275DF">
              <w:t>Unit</w:t>
            </w:r>
          </w:p>
        </w:tc>
        <w:tc>
          <w:tcPr>
            <w:tcW w:w="1251" w:type="dxa"/>
            <w:vMerge w:val="restart"/>
          </w:tcPr>
          <w:p w14:paraId="51D37AB2" w14:textId="77777777" w:rsidR="009F3451" w:rsidRPr="007275DF" w:rsidRDefault="009F3451" w:rsidP="00D00DFE">
            <w:pPr>
              <w:pStyle w:val="TAH"/>
            </w:pPr>
            <w:r w:rsidRPr="007275DF">
              <w:t>Test configuration</w:t>
            </w:r>
          </w:p>
        </w:tc>
        <w:tc>
          <w:tcPr>
            <w:tcW w:w="2504" w:type="dxa"/>
            <w:gridSpan w:val="2"/>
          </w:tcPr>
          <w:p w14:paraId="3916D894" w14:textId="77777777" w:rsidR="009F3451" w:rsidRPr="007275DF" w:rsidRDefault="009F3451" w:rsidP="00D00DFE">
            <w:pPr>
              <w:pStyle w:val="TAH"/>
            </w:pPr>
            <w:r w:rsidRPr="007275DF">
              <w:t>Value</w:t>
            </w:r>
          </w:p>
        </w:tc>
        <w:tc>
          <w:tcPr>
            <w:tcW w:w="3072" w:type="dxa"/>
            <w:vMerge w:val="restart"/>
          </w:tcPr>
          <w:p w14:paraId="3C7F7E68" w14:textId="77777777" w:rsidR="009F3451" w:rsidRPr="007275DF" w:rsidRDefault="009F3451" w:rsidP="00D00DFE">
            <w:pPr>
              <w:pStyle w:val="TAH"/>
            </w:pPr>
            <w:r w:rsidRPr="007275DF">
              <w:t>Comment</w:t>
            </w:r>
          </w:p>
        </w:tc>
      </w:tr>
      <w:tr w:rsidR="009F3451" w:rsidRPr="007275DF" w14:paraId="1CDBB66C" w14:textId="77777777" w:rsidTr="00D00DFE">
        <w:trPr>
          <w:cantSplit/>
          <w:trHeight w:val="79"/>
        </w:trPr>
        <w:tc>
          <w:tcPr>
            <w:tcW w:w="2118" w:type="dxa"/>
            <w:vMerge/>
          </w:tcPr>
          <w:p w14:paraId="4E638E52" w14:textId="77777777" w:rsidR="009F3451" w:rsidRPr="007275DF" w:rsidRDefault="009F3451" w:rsidP="00D00DFE">
            <w:pPr>
              <w:pStyle w:val="TAH"/>
            </w:pPr>
          </w:p>
        </w:tc>
        <w:tc>
          <w:tcPr>
            <w:tcW w:w="596" w:type="dxa"/>
            <w:vMerge/>
          </w:tcPr>
          <w:p w14:paraId="5C57CE62" w14:textId="77777777" w:rsidR="009F3451" w:rsidRPr="007275DF" w:rsidRDefault="009F3451" w:rsidP="00D00DFE">
            <w:pPr>
              <w:pStyle w:val="TAH"/>
            </w:pPr>
          </w:p>
        </w:tc>
        <w:tc>
          <w:tcPr>
            <w:tcW w:w="1251" w:type="dxa"/>
            <w:vMerge/>
          </w:tcPr>
          <w:p w14:paraId="2F957A57" w14:textId="77777777" w:rsidR="009F3451" w:rsidRPr="007275DF" w:rsidRDefault="009F3451" w:rsidP="00D00DFE">
            <w:pPr>
              <w:pStyle w:val="TAH"/>
            </w:pPr>
          </w:p>
        </w:tc>
        <w:tc>
          <w:tcPr>
            <w:tcW w:w="1251" w:type="dxa"/>
          </w:tcPr>
          <w:p w14:paraId="1483354C" w14:textId="77777777" w:rsidR="009F3451" w:rsidRPr="007275DF" w:rsidRDefault="009F3451" w:rsidP="00D00DFE">
            <w:pPr>
              <w:pStyle w:val="TAH"/>
            </w:pPr>
            <w:r w:rsidRPr="007275DF">
              <w:t>Test 1</w:t>
            </w:r>
          </w:p>
        </w:tc>
        <w:tc>
          <w:tcPr>
            <w:tcW w:w="1253" w:type="dxa"/>
          </w:tcPr>
          <w:p w14:paraId="08A06859" w14:textId="77777777" w:rsidR="009F3451" w:rsidRPr="007275DF" w:rsidRDefault="009F3451" w:rsidP="00D00DFE">
            <w:pPr>
              <w:pStyle w:val="TAH"/>
            </w:pPr>
            <w:r w:rsidRPr="007275DF">
              <w:t>Test 2</w:t>
            </w:r>
          </w:p>
        </w:tc>
        <w:tc>
          <w:tcPr>
            <w:tcW w:w="3072" w:type="dxa"/>
            <w:vMerge/>
          </w:tcPr>
          <w:p w14:paraId="0CCFD99B" w14:textId="77777777" w:rsidR="009F3451" w:rsidRPr="007275DF" w:rsidRDefault="009F3451" w:rsidP="00D00DFE">
            <w:pPr>
              <w:pStyle w:val="TAH"/>
            </w:pPr>
          </w:p>
        </w:tc>
      </w:tr>
      <w:tr w:rsidR="009F3451" w:rsidRPr="007275DF" w14:paraId="1A086E3D" w14:textId="77777777" w:rsidTr="00D00DFE">
        <w:trPr>
          <w:cantSplit/>
          <w:trHeight w:val="614"/>
        </w:trPr>
        <w:tc>
          <w:tcPr>
            <w:tcW w:w="2118" w:type="dxa"/>
          </w:tcPr>
          <w:p w14:paraId="33F22008" w14:textId="77777777" w:rsidR="009F3451" w:rsidRPr="007275DF" w:rsidRDefault="009F3451" w:rsidP="00D00DFE">
            <w:pPr>
              <w:pStyle w:val="TAL"/>
              <w:rPr>
                <w:lang w:val="it-IT"/>
              </w:rPr>
            </w:pPr>
            <w:r w:rsidRPr="007275DF">
              <w:rPr>
                <w:lang w:val="it-IT"/>
              </w:rPr>
              <w:t>NR RF Channel Number</w:t>
            </w:r>
          </w:p>
        </w:tc>
        <w:tc>
          <w:tcPr>
            <w:tcW w:w="596" w:type="dxa"/>
          </w:tcPr>
          <w:p w14:paraId="6AC3A1BB" w14:textId="77777777" w:rsidR="009F3451" w:rsidRPr="007275DF" w:rsidRDefault="009F3451" w:rsidP="00D00DFE">
            <w:pPr>
              <w:pStyle w:val="TAC"/>
              <w:rPr>
                <w:lang w:val="it-IT"/>
              </w:rPr>
            </w:pPr>
          </w:p>
        </w:tc>
        <w:tc>
          <w:tcPr>
            <w:tcW w:w="1251" w:type="dxa"/>
          </w:tcPr>
          <w:p w14:paraId="6E206011" w14:textId="77777777" w:rsidR="009F3451" w:rsidRPr="007275DF" w:rsidRDefault="009F3451" w:rsidP="00D00DFE">
            <w:pPr>
              <w:pStyle w:val="TAC"/>
            </w:pPr>
            <w:r w:rsidRPr="007275DF">
              <w:t>Config 1,2,3</w:t>
            </w:r>
          </w:p>
        </w:tc>
        <w:tc>
          <w:tcPr>
            <w:tcW w:w="2504" w:type="dxa"/>
            <w:gridSpan w:val="2"/>
          </w:tcPr>
          <w:p w14:paraId="6B1263E9" w14:textId="77777777" w:rsidR="009F3451" w:rsidRPr="007275DF" w:rsidRDefault="009F3451" w:rsidP="00D00DFE">
            <w:pPr>
              <w:pStyle w:val="TAC"/>
              <w:rPr>
                <w:bCs/>
              </w:rPr>
            </w:pPr>
            <w:r w:rsidRPr="007275DF">
              <w:rPr>
                <w:bCs/>
              </w:rPr>
              <w:t>1, 2, 3</w:t>
            </w:r>
          </w:p>
        </w:tc>
        <w:tc>
          <w:tcPr>
            <w:tcW w:w="3072" w:type="dxa"/>
          </w:tcPr>
          <w:p w14:paraId="3B8FC5AD" w14:textId="77777777" w:rsidR="009F3451" w:rsidRPr="007275DF" w:rsidRDefault="009F3451" w:rsidP="00D00DFE">
            <w:pPr>
              <w:pStyle w:val="TAL"/>
              <w:rPr>
                <w:bCs/>
              </w:rPr>
            </w:pPr>
            <w:r w:rsidRPr="007275DF">
              <w:rPr>
                <w:bCs/>
              </w:rPr>
              <w:t>Three FR1 NR carrier frequencies are used. Channels 2 and 3 are with CCA.</w:t>
            </w:r>
          </w:p>
          <w:p w14:paraId="159F4435" w14:textId="77777777" w:rsidR="009F3451" w:rsidRPr="007275DF" w:rsidRDefault="009F3451" w:rsidP="00D00DFE">
            <w:pPr>
              <w:pStyle w:val="TAL"/>
              <w:rPr>
                <w:bCs/>
              </w:rPr>
            </w:pPr>
          </w:p>
        </w:tc>
      </w:tr>
      <w:tr w:rsidR="009F3451" w:rsidRPr="007275DF" w14:paraId="066F589A" w14:textId="77777777" w:rsidTr="00D00DFE">
        <w:trPr>
          <w:cantSplit/>
          <w:trHeight w:val="823"/>
        </w:trPr>
        <w:tc>
          <w:tcPr>
            <w:tcW w:w="2118" w:type="dxa"/>
          </w:tcPr>
          <w:p w14:paraId="5079CA7D" w14:textId="77777777" w:rsidR="009F3451" w:rsidRPr="007275DF" w:rsidRDefault="009F3451" w:rsidP="00D00DFE">
            <w:pPr>
              <w:pStyle w:val="TAL"/>
              <w:rPr>
                <w:rFonts w:cs="Arial"/>
              </w:rPr>
            </w:pPr>
            <w:r w:rsidRPr="007275DF">
              <w:rPr>
                <w:rFonts w:cs="Arial"/>
              </w:rPr>
              <w:t>Active cells</w:t>
            </w:r>
          </w:p>
        </w:tc>
        <w:tc>
          <w:tcPr>
            <w:tcW w:w="596" w:type="dxa"/>
          </w:tcPr>
          <w:p w14:paraId="6B59FD51" w14:textId="77777777" w:rsidR="009F3451" w:rsidRPr="007275DF" w:rsidRDefault="009F3451" w:rsidP="00D00DFE">
            <w:pPr>
              <w:pStyle w:val="TAC"/>
            </w:pPr>
          </w:p>
        </w:tc>
        <w:tc>
          <w:tcPr>
            <w:tcW w:w="1251" w:type="dxa"/>
          </w:tcPr>
          <w:p w14:paraId="7657F972" w14:textId="77777777" w:rsidR="009F3451" w:rsidRPr="007275DF" w:rsidRDefault="009F3451" w:rsidP="00D00DFE">
            <w:pPr>
              <w:pStyle w:val="TAC"/>
            </w:pPr>
            <w:r w:rsidRPr="007275DF">
              <w:t>Config 1,2,3</w:t>
            </w:r>
          </w:p>
        </w:tc>
        <w:tc>
          <w:tcPr>
            <w:tcW w:w="2504" w:type="dxa"/>
            <w:gridSpan w:val="2"/>
          </w:tcPr>
          <w:p w14:paraId="28096F58" w14:textId="77777777" w:rsidR="009F3451" w:rsidRPr="007275DF" w:rsidRDefault="009F3451" w:rsidP="00D00DFE">
            <w:pPr>
              <w:pStyle w:val="TAC"/>
            </w:pPr>
            <w:r w:rsidRPr="007275DF">
              <w:t>NR cell 1 (PCell), NR cell 2 with CCA (SCell)</w:t>
            </w:r>
          </w:p>
        </w:tc>
        <w:tc>
          <w:tcPr>
            <w:tcW w:w="3072" w:type="dxa"/>
          </w:tcPr>
          <w:p w14:paraId="0D015039"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9F3451" w:rsidRPr="007275DF" w14:paraId="22E7304F" w14:textId="77777777" w:rsidTr="00D00DFE">
        <w:trPr>
          <w:cantSplit/>
          <w:trHeight w:val="406"/>
        </w:trPr>
        <w:tc>
          <w:tcPr>
            <w:tcW w:w="2118" w:type="dxa"/>
          </w:tcPr>
          <w:p w14:paraId="78A6C0C4" w14:textId="77777777" w:rsidR="009F3451" w:rsidRPr="007275DF" w:rsidRDefault="009F3451" w:rsidP="00D00DFE">
            <w:pPr>
              <w:pStyle w:val="TAL"/>
              <w:rPr>
                <w:rFonts w:cs="Arial"/>
              </w:rPr>
            </w:pPr>
            <w:r w:rsidRPr="007275DF">
              <w:rPr>
                <w:rFonts w:cs="Arial"/>
              </w:rPr>
              <w:t>Neighbour cell</w:t>
            </w:r>
          </w:p>
        </w:tc>
        <w:tc>
          <w:tcPr>
            <w:tcW w:w="596" w:type="dxa"/>
          </w:tcPr>
          <w:p w14:paraId="303E2194" w14:textId="77777777" w:rsidR="009F3451" w:rsidRPr="007275DF" w:rsidRDefault="009F3451" w:rsidP="00D00DFE">
            <w:pPr>
              <w:pStyle w:val="TAC"/>
            </w:pPr>
          </w:p>
        </w:tc>
        <w:tc>
          <w:tcPr>
            <w:tcW w:w="1251" w:type="dxa"/>
          </w:tcPr>
          <w:p w14:paraId="5A9B06B4" w14:textId="77777777" w:rsidR="009F3451" w:rsidRPr="007275DF" w:rsidRDefault="009F3451" w:rsidP="00D00DFE">
            <w:pPr>
              <w:pStyle w:val="TAC"/>
            </w:pPr>
            <w:r w:rsidRPr="007275DF">
              <w:t>Config 1,2,3</w:t>
            </w:r>
          </w:p>
        </w:tc>
        <w:tc>
          <w:tcPr>
            <w:tcW w:w="2504" w:type="dxa"/>
            <w:gridSpan w:val="2"/>
          </w:tcPr>
          <w:p w14:paraId="085CFC5D" w14:textId="77777777" w:rsidR="009F3451" w:rsidRPr="007275DF" w:rsidRDefault="009F3451" w:rsidP="00D00DFE">
            <w:pPr>
              <w:pStyle w:val="TAC"/>
            </w:pPr>
            <w:r w:rsidRPr="007275DF">
              <w:t>NR cell 3 with CCA</w:t>
            </w:r>
          </w:p>
        </w:tc>
        <w:tc>
          <w:tcPr>
            <w:tcW w:w="3072" w:type="dxa"/>
          </w:tcPr>
          <w:p w14:paraId="724A2E82" w14:textId="77777777" w:rsidR="009F3451" w:rsidRPr="007275DF" w:rsidRDefault="009F3451" w:rsidP="00D00DF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9F3451" w:rsidRPr="007275DF" w14:paraId="7AC5638F" w14:textId="77777777" w:rsidTr="00D00DFE">
        <w:trPr>
          <w:cantSplit/>
          <w:trHeight w:val="416"/>
        </w:trPr>
        <w:tc>
          <w:tcPr>
            <w:tcW w:w="2118" w:type="dxa"/>
          </w:tcPr>
          <w:p w14:paraId="1A34FC93" w14:textId="77777777" w:rsidR="009F3451" w:rsidRPr="007275DF" w:rsidRDefault="009F3451" w:rsidP="00D00DFE">
            <w:pPr>
              <w:pStyle w:val="TAL"/>
              <w:rPr>
                <w:rFonts w:cs="Arial"/>
                <w:lang w:eastAsia="zh-CN"/>
              </w:rPr>
            </w:pPr>
            <w:r w:rsidRPr="007275DF">
              <w:rPr>
                <w:noProof/>
                <w:lang w:val="it-IT"/>
              </w:rPr>
              <w:t>DL CCA model</w:t>
            </w:r>
          </w:p>
        </w:tc>
        <w:tc>
          <w:tcPr>
            <w:tcW w:w="596" w:type="dxa"/>
          </w:tcPr>
          <w:p w14:paraId="7DCA5DE1" w14:textId="77777777" w:rsidR="009F3451" w:rsidRPr="007275DF" w:rsidRDefault="009F3451" w:rsidP="00D00DFE">
            <w:pPr>
              <w:pStyle w:val="TAC"/>
            </w:pPr>
          </w:p>
        </w:tc>
        <w:tc>
          <w:tcPr>
            <w:tcW w:w="1251" w:type="dxa"/>
          </w:tcPr>
          <w:p w14:paraId="57806FB5" w14:textId="77777777" w:rsidR="009F3451" w:rsidRPr="007275DF" w:rsidRDefault="009F3451" w:rsidP="00D00DFE">
            <w:pPr>
              <w:pStyle w:val="TAC"/>
            </w:pPr>
            <w:r w:rsidRPr="007275DF">
              <w:t>Config 1,2,3</w:t>
            </w:r>
          </w:p>
        </w:tc>
        <w:tc>
          <w:tcPr>
            <w:tcW w:w="2504" w:type="dxa"/>
            <w:gridSpan w:val="2"/>
          </w:tcPr>
          <w:p w14:paraId="754A4D0A" w14:textId="77777777" w:rsidR="009F3451" w:rsidRPr="007275DF" w:rsidRDefault="009F3451" w:rsidP="00D00DFE">
            <w:pPr>
              <w:pStyle w:val="TAC"/>
              <w:rPr>
                <w:lang w:eastAsia="zh-CN"/>
              </w:rPr>
            </w:pPr>
            <w:r w:rsidRPr="007275DF">
              <w:rPr>
                <w:noProof/>
              </w:rPr>
              <w:t xml:space="preserve">As specified in clause </w:t>
            </w:r>
            <w:del w:id="1261" w:author="Author">
              <w:r w:rsidRPr="007275DF" w:rsidDel="005F261E">
                <w:rPr>
                  <w:noProof/>
                </w:rPr>
                <w:delText>A.3.20</w:delText>
              </w:r>
            </w:del>
            <w:ins w:id="1262" w:author="Author">
              <w:r>
                <w:rPr>
                  <w:noProof/>
                </w:rPr>
                <w:t>A.3.26</w:t>
              </w:r>
            </w:ins>
            <w:r w:rsidRPr="007275DF">
              <w:rPr>
                <w:noProof/>
              </w:rPr>
              <w:t>.2.1</w:t>
            </w:r>
          </w:p>
        </w:tc>
        <w:tc>
          <w:tcPr>
            <w:tcW w:w="3072" w:type="dxa"/>
          </w:tcPr>
          <w:p w14:paraId="3E7A741D" w14:textId="77777777" w:rsidR="009F3451" w:rsidRPr="007275DF" w:rsidRDefault="009F3451" w:rsidP="00D00DFE">
            <w:pPr>
              <w:pStyle w:val="TAL"/>
              <w:rPr>
                <w:rFonts w:cs="Arial"/>
              </w:rPr>
            </w:pPr>
          </w:p>
        </w:tc>
      </w:tr>
      <w:tr w:rsidR="009F3451" w:rsidRPr="007275DF" w14:paraId="29E62FB2" w14:textId="77777777" w:rsidTr="00D00DFE">
        <w:trPr>
          <w:cantSplit/>
          <w:trHeight w:val="416"/>
        </w:trPr>
        <w:tc>
          <w:tcPr>
            <w:tcW w:w="2118" w:type="dxa"/>
          </w:tcPr>
          <w:p w14:paraId="01895BCA" w14:textId="77777777" w:rsidR="009F3451" w:rsidRPr="007275DF" w:rsidRDefault="009F3451" w:rsidP="00D00DFE">
            <w:pPr>
              <w:pStyle w:val="TAL"/>
              <w:rPr>
                <w:rFonts w:cs="Arial"/>
                <w:lang w:eastAsia="zh-CN"/>
              </w:rPr>
            </w:pPr>
            <w:r w:rsidRPr="007275DF">
              <w:rPr>
                <w:noProof/>
                <w:lang w:val="it-IT"/>
              </w:rPr>
              <w:t>UL CCA model</w:t>
            </w:r>
          </w:p>
        </w:tc>
        <w:tc>
          <w:tcPr>
            <w:tcW w:w="596" w:type="dxa"/>
          </w:tcPr>
          <w:p w14:paraId="0D930B29" w14:textId="77777777" w:rsidR="009F3451" w:rsidRPr="007275DF" w:rsidRDefault="009F3451" w:rsidP="00D00DFE">
            <w:pPr>
              <w:pStyle w:val="TAC"/>
            </w:pPr>
          </w:p>
        </w:tc>
        <w:tc>
          <w:tcPr>
            <w:tcW w:w="1251" w:type="dxa"/>
          </w:tcPr>
          <w:p w14:paraId="5D1FCEE7" w14:textId="77777777" w:rsidR="009F3451" w:rsidRPr="007275DF" w:rsidRDefault="009F3451" w:rsidP="00D00DFE">
            <w:pPr>
              <w:pStyle w:val="TAC"/>
            </w:pPr>
            <w:r w:rsidRPr="007275DF">
              <w:t>Config 1,2,3</w:t>
            </w:r>
          </w:p>
        </w:tc>
        <w:tc>
          <w:tcPr>
            <w:tcW w:w="2504" w:type="dxa"/>
            <w:gridSpan w:val="2"/>
          </w:tcPr>
          <w:p w14:paraId="2851634D" w14:textId="77777777" w:rsidR="009F3451" w:rsidRPr="007275DF" w:rsidRDefault="009F3451" w:rsidP="00D00DFE">
            <w:pPr>
              <w:pStyle w:val="TAC"/>
              <w:rPr>
                <w:lang w:eastAsia="zh-CN"/>
              </w:rPr>
            </w:pPr>
            <w:r w:rsidRPr="007275DF">
              <w:rPr>
                <w:noProof/>
              </w:rPr>
              <w:t xml:space="preserve">As specified in clause </w:t>
            </w:r>
            <w:del w:id="1263" w:author="Author">
              <w:r w:rsidRPr="007275DF" w:rsidDel="005F261E">
                <w:rPr>
                  <w:noProof/>
                </w:rPr>
                <w:delText>A.3.20</w:delText>
              </w:r>
            </w:del>
            <w:ins w:id="1264" w:author="Author">
              <w:r>
                <w:rPr>
                  <w:noProof/>
                </w:rPr>
                <w:t>A.3.26</w:t>
              </w:r>
            </w:ins>
            <w:r w:rsidRPr="007275DF">
              <w:rPr>
                <w:noProof/>
              </w:rPr>
              <w:t>.2.2</w:t>
            </w:r>
          </w:p>
        </w:tc>
        <w:tc>
          <w:tcPr>
            <w:tcW w:w="3072" w:type="dxa"/>
          </w:tcPr>
          <w:p w14:paraId="555B4801" w14:textId="77777777" w:rsidR="009F3451" w:rsidRPr="007275DF" w:rsidRDefault="009F3451" w:rsidP="00D00DFE">
            <w:pPr>
              <w:pStyle w:val="TAL"/>
              <w:rPr>
                <w:rFonts w:cs="Arial"/>
              </w:rPr>
            </w:pPr>
          </w:p>
        </w:tc>
      </w:tr>
      <w:tr w:rsidR="009F3451" w:rsidRPr="007275DF" w14:paraId="0C79F3D2" w14:textId="77777777" w:rsidTr="00D00DFE">
        <w:trPr>
          <w:cantSplit/>
          <w:trHeight w:val="416"/>
        </w:trPr>
        <w:tc>
          <w:tcPr>
            <w:tcW w:w="2118" w:type="dxa"/>
          </w:tcPr>
          <w:p w14:paraId="7EC097A0"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3D85DEC5" w14:textId="77777777" w:rsidR="009F3451" w:rsidRPr="007275DF" w:rsidRDefault="009F3451" w:rsidP="00D00DFE">
            <w:pPr>
              <w:pStyle w:val="TAC"/>
            </w:pPr>
          </w:p>
        </w:tc>
        <w:tc>
          <w:tcPr>
            <w:tcW w:w="1251" w:type="dxa"/>
          </w:tcPr>
          <w:p w14:paraId="53BFF8F7" w14:textId="77777777" w:rsidR="009F3451" w:rsidRPr="007275DF" w:rsidRDefault="009F3451" w:rsidP="00D00DFE">
            <w:pPr>
              <w:pStyle w:val="TAC"/>
              <w:rPr>
                <w:lang w:eastAsia="zh-CN"/>
              </w:rPr>
            </w:pPr>
            <w:r w:rsidRPr="007275DF">
              <w:t>Config 1,2,3</w:t>
            </w:r>
          </w:p>
        </w:tc>
        <w:tc>
          <w:tcPr>
            <w:tcW w:w="1251" w:type="dxa"/>
          </w:tcPr>
          <w:p w14:paraId="06BF0DED" w14:textId="77777777" w:rsidR="009F3451" w:rsidRPr="007275DF" w:rsidRDefault="009F3451" w:rsidP="00D00DFE">
            <w:pPr>
              <w:pStyle w:val="TAC"/>
              <w:rPr>
                <w:lang w:eastAsia="zh-CN"/>
              </w:rPr>
            </w:pPr>
            <w:r w:rsidRPr="007275DF">
              <w:rPr>
                <w:lang w:eastAsia="zh-CN"/>
              </w:rPr>
              <w:t>0</w:t>
            </w:r>
          </w:p>
        </w:tc>
        <w:tc>
          <w:tcPr>
            <w:tcW w:w="1253" w:type="dxa"/>
          </w:tcPr>
          <w:p w14:paraId="6A85E9AD" w14:textId="77777777" w:rsidR="009F3451" w:rsidRPr="007275DF" w:rsidRDefault="009F3451" w:rsidP="00D00DFE">
            <w:pPr>
              <w:pStyle w:val="TAC"/>
            </w:pPr>
            <w:r w:rsidRPr="007275DF">
              <w:rPr>
                <w:lang w:eastAsia="zh-CN"/>
              </w:rPr>
              <w:t>4</w:t>
            </w:r>
          </w:p>
        </w:tc>
        <w:tc>
          <w:tcPr>
            <w:tcW w:w="3072" w:type="dxa"/>
          </w:tcPr>
          <w:p w14:paraId="2E6294F9" w14:textId="77777777" w:rsidR="009F3451" w:rsidRPr="007275DF" w:rsidRDefault="009F3451" w:rsidP="00D00DFE">
            <w:pPr>
              <w:pStyle w:val="TAL"/>
              <w:rPr>
                <w:rFonts w:cs="Arial"/>
              </w:rPr>
            </w:pPr>
            <w:r w:rsidRPr="007275DF">
              <w:rPr>
                <w:rFonts w:cs="Arial"/>
              </w:rPr>
              <w:t>As specified in clause 9.1.2-1.</w:t>
            </w:r>
          </w:p>
          <w:p w14:paraId="16F9E95B" w14:textId="77777777" w:rsidR="009F3451" w:rsidRPr="007275DF" w:rsidRDefault="009F3451" w:rsidP="00D00DFE">
            <w:pPr>
              <w:pStyle w:val="TAL"/>
              <w:rPr>
                <w:rFonts w:cs="Arial"/>
              </w:rPr>
            </w:pPr>
          </w:p>
        </w:tc>
      </w:tr>
      <w:tr w:rsidR="009F3451" w:rsidRPr="007275DF" w14:paraId="06C28391" w14:textId="77777777" w:rsidTr="00D00DFE">
        <w:trPr>
          <w:cantSplit/>
          <w:trHeight w:val="416"/>
        </w:trPr>
        <w:tc>
          <w:tcPr>
            <w:tcW w:w="2118" w:type="dxa"/>
          </w:tcPr>
          <w:p w14:paraId="3D8B75C3"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2A3195B4" w14:textId="77777777" w:rsidR="009F3451" w:rsidRPr="007275DF" w:rsidRDefault="009F3451" w:rsidP="00D00DFE">
            <w:pPr>
              <w:pStyle w:val="TAC"/>
            </w:pPr>
          </w:p>
        </w:tc>
        <w:tc>
          <w:tcPr>
            <w:tcW w:w="1251" w:type="dxa"/>
          </w:tcPr>
          <w:p w14:paraId="4B48E864" w14:textId="77777777" w:rsidR="009F3451" w:rsidRPr="007275DF" w:rsidRDefault="009F3451" w:rsidP="00D00DFE">
            <w:pPr>
              <w:pStyle w:val="TAC"/>
              <w:rPr>
                <w:lang w:eastAsia="zh-CN"/>
              </w:rPr>
            </w:pPr>
            <w:r w:rsidRPr="007275DF">
              <w:t>Config 1,2,3</w:t>
            </w:r>
          </w:p>
        </w:tc>
        <w:tc>
          <w:tcPr>
            <w:tcW w:w="1251" w:type="dxa"/>
          </w:tcPr>
          <w:p w14:paraId="4708218A" w14:textId="77777777" w:rsidR="009F3451" w:rsidRPr="007275DF" w:rsidRDefault="009F3451" w:rsidP="00D00DFE">
            <w:pPr>
              <w:pStyle w:val="TAC"/>
              <w:rPr>
                <w:lang w:eastAsia="zh-CN"/>
              </w:rPr>
            </w:pPr>
            <w:r w:rsidRPr="007275DF">
              <w:rPr>
                <w:rFonts w:cs="Arial"/>
                <w:lang w:eastAsia="zh-CN"/>
              </w:rPr>
              <w:t>9</w:t>
            </w:r>
          </w:p>
        </w:tc>
        <w:tc>
          <w:tcPr>
            <w:tcW w:w="1253" w:type="dxa"/>
          </w:tcPr>
          <w:p w14:paraId="1DFB837A" w14:textId="77777777" w:rsidR="009F3451" w:rsidRPr="007275DF" w:rsidRDefault="009F3451" w:rsidP="00D00DFE">
            <w:pPr>
              <w:pStyle w:val="TAC"/>
              <w:rPr>
                <w:lang w:eastAsia="zh-CN"/>
              </w:rPr>
            </w:pPr>
            <w:r w:rsidRPr="007275DF">
              <w:rPr>
                <w:lang w:eastAsia="zh-CN"/>
              </w:rPr>
              <w:t>9</w:t>
            </w:r>
          </w:p>
        </w:tc>
        <w:tc>
          <w:tcPr>
            <w:tcW w:w="3072" w:type="dxa"/>
          </w:tcPr>
          <w:p w14:paraId="54EF98B7" w14:textId="77777777" w:rsidR="009F3451" w:rsidRPr="007275DF" w:rsidRDefault="009F3451" w:rsidP="00D00DFE">
            <w:pPr>
              <w:pStyle w:val="TAL"/>
              <w:rPr>
                <w:rFonts w:cs="Arial"/>
              </w:rPr>
            </w:pPr>
          </w:p>
        </w:tc>
      </w:tr>
      <w:tr w:rsidR="009F3451" w:rsidRPr="007275DF" w14:paraId="7F06D944" w14:textId="77777777" w:rsidTr="00D00DFE">
        <w:trPr>
          <w:cantSplit/>
          <w:trHeight w:val="198"/>
        </w:trPr>
        <w:tc>
          <w:tcPr>
            <w:tcW w:w="2118" w:type="dxa"/>
          </w:tcPr>
          <w:p w14:paraId="6F3E1868" w14:textId="77777777" w:rsidR="009F3451" w:rsidRPr="007275DF" w:rsidRDefault="009F3451" w:rsidP="00D00DFE">
            <w:pPr>
              <w:pStyle w:val="TAL"/>
              <w:rPr>
                <w:rFonts w:cs="Arial"/>
              </w:rPr>
            </w:pPr>
            <w:r w:rsidRPr="007275DF">
              <w:rPr>
                <w:rFonts w:cs="Arial"/>
              </w:rPr>
              <w:t>A3-Offset</w:t>
            </w:r>
          </w:p>
        </w:tc>
        <w:tc>
          <w:tcPr>
            <w:tcW w:w="596" w:type="dxa"/>
          </w:tcPr>
          <w:p w14:paraId="3C3B399B" w14:textId="77777777" w:rsidR="009F3451" w:rsidRPr="007275DF" w:rsidRDefault="009F3451" w:rsidP="00D00DFE">
            <w:pPr>
              <w:pStyle w:val="TAC"/>
            </w:pPr>
            <w:r w:rsidRPr="007275DF">
              <w:t>dB</w:t>
            </w:r>
          </w:p>
        </w:tc>
        <w:tc>
          <w:tcPr>
            <w:tcW w:w="1251" w:type="dxa"/>
          </w:tcPr>
          <w:p w14:paraId="471DB178" w14:textId="77777777" w:rsidR="009F3451" w:rsidRPr="007275DF" w:rsidRDefault="009F3451" w:rsidP="00D00DFE">
            <w:pPr>
              <w:pStyle w:val="TAC"/>
            </w:pPr>
            <w:r w:rsidRPr="007275DF">
              <w:t>Config 1,2,3</w:t>
            </w:r>
          </w:p>
        </w:tc>
        <w:tc>
          <w:tcPr>
            <w:tcW w:w="2504" w:type="dxa"/>
            <w:gridSpan w:val="2"/>
          </w:tcPr>
          <w:p w14:paraId="592E3158" w14:textId="77777777" w:rsidR="009F3451" w:rsidRPr="007275DF" w:rsidRDefault="009F3451" w:rsidP="00D00DFE">
            <w:pPr>
              <w:pStyle w:val="TAC"/>
            </w:pPr>
            <w:r w:rsidRPr="007275DF">
              <w:t>-6</w:t>
            </w:r>
          </w:p>
        </w:tc>
        <w:tc>
          <w:tcPr>
            <w:tcW w:w="3072" w:type="dxa"/>
          </w:tcPr>
          <w:p w14:paraId="5C27D442" w14:textId="77777777" w:rsidR="009F3451" w:rsidRPr="007275DF" w:rsidRDefault="009F3451" w:rsidP="00D00DFE">
            <w:pPr>
              <w:pStyle w:val="TAL"/>
              <w:rPr>
                <w:rFonts w:cs="Arial"/>
              </w:rPr>
            </w:pPr>
          </w:p>
        </w:tc>
      </w:tr>
      <w:tr w:rsidR="009F3451" w:rsidRPr="007275DF" w14:paraId="518A8D5E" w14:textId="77777777" w:rsidTr="00D00DFE">
        <w:trPr>
          <w:cantSplit/>
          <w:trHeight w:val="208"/>
        </w:trPr>
        <w:tc>
          <w:tcPr>
            <w:tcW w:w="2118" w:type="dxa"/>
          </w:tcPr>
          <w:p w14:paraId="44C9F81E" w14:textId="77777777" w:rsidR="009F3451" w:rsidRPr="007275DF" w:rsidRDefault="009F3451" w:rsidP="00D00DFE">
            <w:pPr>
              <w:pStyle w:val="TAL"/>
              <w:rPr>
                <w:rFonts w:cs="Arial"/>
              </w:rPr>
            </w:pPr>
            <w:r w:rsidRPr="007275DF">
              <w:rPr>
                <w:rFonts w:cs="Arial"/>
              </w:rPr>
              <w:t>Hysteresis</w:t>
            </w:r>
          </w:p>
        </w:tc>
        <w:tc>
          <w:tcPr>
            <w:tcW w:w="596" w:type="dxa"/>
          </w:tcPr>
          <w:p w14:paraId="13407ED4" w14:textId="77777777" w:rsidR="009F3451" w:rsidRPr="007275DF" w:rsidRDefault="009F3451" w:rsidP="00D00DFE">
            <w:pPr>
              <w:pStyle w:val="TAC"/>
            </w:pPr>
            <w:r w:rsidRPr="007275DF">
              <w:t>dB</w:t>
            </w:r>
          </w:p>
        </w:tc>
        <w:tc>
          <w:tcPr>
            <w:tcW w:w="1251" w:type="dxa"/>
          </w:tcPr>
          <w:p w14:paraId="2C4E3C05" w14:textId="77777777" w:rsidR="009F3451" w:rsidRPr="007275DF" w:rsidRDefault="009F3451" w:rsidP="00D00DFE">
            <w:pPr>
              <w:pStyle w:val="TAC"/>
            </w:pPr>
            <w:r w:rsidRPr="007275DF">
              <w:t>Config 1,2,3</w:t>
            </w:r>
          </w:p>
        </w:tc>
        <w:tc>
          <w:tcPr>
            <w:tcW w:w="2504" w:type="dxa"/>
            <w:gridSpan w:val="2"/>
          </w:tcPr>
          <w:p w14:paraId="50615DB6" w14:textId="77777777" w:rsidR="009F3451" w:rsidRPr="007275DF" w:rsidRDefault="009F3451" w:rsidP="00D00DFE">
            <w:pPr>
              <w:pStyle w:val="TAC"/>
            </w:pPr>
            <w:r w:rsidRPr="007275DF">
              <w:t>0</w:t>
            </w:r>
          </w:p>
        </w:tc>
        <w:tc>
          <w:tcPr>
            <w:tcW w:w="3072" w:type="dxa"/>
          </w:tcPr>
          <w:p w14:paraId="4254FD69" w14:textId="77777777" w:rsidR="009F3451" w:rsidRPr="007275DF" w:rsidRDefault="009F3451" w:rsidP="00D00DFE">
            <w:pPr>
              <w:pStyle w:val="TAL"/>
              <w:rPr>
                <w:rFonts w:cs="Arial"/>
              </w:rPr>
            </w:pPr>
          </w:p>
        </w:tc>
      </w:tr>
      <w:tr w:rsidR="009F3451" w:rsidRPr="007275DF" w14:paraId="42024C83" w14:textId="77777777" w:rsidTr="00D00DFE">
        <w:trPr>
          <w:cantSplit/>
          <w:trHeight w:val="208"/>
        </w:trPr>
        <w:tc>
          <w:tcPr>
            <w:tcW w:w="2118" w:type="dxa"/>
          </w:tcPr>
          <w:p w14:paraId="4B5E4263" w14:textId="77777777" w:rsidR="009F3451" w:rsidRPr="007275DF" w:rsidRDefault="009F3451" w:rsidP="00D00DFE">
            <w:pPr>
              <w:pStyle w:val="TAL"/>
              <w:rPr>
                <w:rFonts w:cs="Arial"/>
              </w:rPr>
            </w:pPr>
            <w:r w:rsidRPr="007275DF">
              <w:rPr>
                <w:rFonts w:cs="Arial"/>
              </w:rPr>
              <w:t>CP length</w:t>
            </w:r>
          </w:p>
        </w:tc>
        <w:tc>
          <w:tcPr>
            <w:tcW w:w="596" w:type="dxa"/>
          </w:tcPr>
          <w:p w14:paraId="7A25B7BD" w14:textId="77777777" w:rsidR="009F3451" w:rsidRPr="007275DF" w:rsidRDefault="009F3451" w:rsidP="00D00DFE">
            <w:pPr>
              <w:pStyle w:val="TAC"/>
            </w:pPr>
          </w:p>
        </w:tc>
        <w:tc>
          <w:tcPr>
            <w:tcW w:w="1251" w:type="dxa"/>
          </w:tcPr>
          <w:p w14:paraId="1406BD75" w14:textId="77777777" w:rsidR="009F3451" w:rsidRPr="007275DF" w:rsidRDefault="009F3451" w:rsidP="00D00DFE">
            <w:pPr>
              <w:pStyle w:val="TAC"/>
            </w:pPr>
            <w:r w:rsidRPr="007275DF">
              <w:t>Config 1,2,3</w:t>
            </w:r>
          </w:p>
        </w:tc>
        <w:tc>
          <w:tcPr>
            <w:tcW w:w="2504" w:type="dxa"/>
            <w:gridSpan w:val="2"/>
          </w:tcPr>
          <w:p w14:paraId="619EE547" w14:textId="77777777" w:rsidR="009F3451" w:rsidRPr="007275DF" w:rsidRDefault="009F3451" w:rsidP="00D00DFE">
            <w:pPr>
              <w:pStyle w:val="TAC"/>
            </w:pPr>
            <w:r w:rsidRPr="007275DF">
              <w:t>Normal</w:t>
            </w:r>
          </w:p>
        </w:tc>
        <w:tc>
          <w:tcPr>
            <w:tcW w:w="3072" w:type="dxa"/>
          </w:tcPr>
          <w:p w14:paraId="27CEC257" w14:textId="77777777" w:rsidR="009F3451" w:rsidRPr="007275DF" w:rsidRDefault="009F3451" w:rsidP="00D00DFE">
            <w:pPr>
              <w:pStyle w:val="TAL"/>
              <w:rPr>
                <w:rFonts w:cs="Arial"/>
              </w:rPr>
            </w:pPr>
          </w:p>
        </w:tc>
      </w:tr>
      <w:tr w:rsidR="009F3451" w:rsidRPr="007275DF" w14:paraId="4AEA21C2" w14:textId="77777777" w:rsidTr="00D00DFE">
        <w:trPr>
          <w:cantSplit/>
          <w:trHeight w:val="198"/>
        </w:trPr>
        <w:tc>
          <w:tcPr>
            <w:tcW w:w="2118" w:type="dxa"/>
          </w:tcPr>
          <w:p w14:paraId="6D3E0D50" w14:textId="77777777" w:rsidR="009F3451" w:rsidRPr="007275DF" w:rsidRDefault="009F3451" w:rsidP="00D00DFE">
            <w:pPr>
              <w:pStyle w:val="TAL"/>
              <w:rPr>
                <w:rFonts w:cs="Arial"/>
              </w:rPr>
            </w:pPr>
            <w:r w:rsidRPr="007275DF">
              <w:rPr>
                <w:rFonts w:cs="Arial"/>
              </w:rPr>
              <w:t>TimeToTrigger</w:t>
            </w:r>
          </w:p>
        </w:tc>
        <w:tc>
          <w:tcPr>
            <w:tcW w:w="596" w:type="dxa"/>
          </w:tcPr>
          <w:p w14:paraId="00919A19" w14:textId="77777777" w:rsidR="009F3451" w:rsidRPr="007275DF" w:rsidRDefault="009F3451" w:rsidP="00D00DFE">
            <w:pPr>
              <w:pStyle w:val="TAC"/>
            </w:pPr>
            <w:r w:rsidRPr="007275DF">
              <w:t>s</w:t>
            </w:r>
          </w:p>
        </w:tc>
        <w:tc>
          <w:tcPr>
            <w:tcW w:w="1251" w:type="dxa"/>
          </w:tcPr>
          <w:p w14:paraId="6CD15113" w14:textId="77777777" w:rsidR="009F3451" w:rsidRPr="007275DF" w:rsidRDefault="009F3451" w:rsidP="00D00DFE">
            <w:pPr>
              <w:pStyle w:val="TAC"/>
            </w:pPr>
            <w:r w:rsidRPr="007275DF">
              <w:t>Config 1,2,3</w:t>
            </w:r>
          </w:p>
        </w:tc>
        <w:tc>
          <w:tcPr>
            <w:tcW w:w="2504" w:type="dxa"/>
            <w:gridSpan w:val="2"/>
          </w:tcPr>
          <w:p w14:paraId="3520353F" w14:textId="77777777" w:rsidR="009F3451" w:rsidRPr="007275DF" w:rsidRDefault="009F3451" w:rsidP="00D00DFE">
            <w:pPr>
              <w:pStyle w:val="TAC"/>
            </w:pPr>
            <w:r w:rsidRPr="007275DF">
              <w:t>0</w:t>
            </w:r>
          </w:p>
        </w:tc>
        <w:tc>
          <w:tcPr>
            <w:tcW w:w="3072" w:type="dxa"/>
          </w:tcPr>
          <w:p w14:paraId="2FA7941E" w14:textId="77777777" w:rsidR="009F3451" w:rsidRPr="007275DF" w:rsidRDefault="009F3451" w:rsidP="00D00DFE">
            <w:pPr>
              <w:pStyle w:val="TAL"/>
              <w:rPr>
                <w:rFonts w:cs="Arial"/>
              </w:rPr>
            </w:pPr>
          </w:p>
        </w:tc>
      </w:tr>
      <w:tr w:rsidR="009F3451" w:rsidRPr="007275DF" w14:paraId="62EF1AF1" w14:textId="77777777" w:rsidTr="00D00DFE">
        <w:trPr>
          <w:cantSplit/>
          <w:trHeight w:val="208"/>
        </w:trPr>
        <w:tc>
          <w:tcPr>
            <w:tcW w:w="2118" w:type="dxa"/>
          </w:tcPr>
          <w:p w14:paraId="131DE7AC" w14:textId="77777777" w:rsidR="009F3451" w:rsidRPr="007275DF" w:rsidRDefault="009F3451" w:rsidP="00D00DFE">
            <w:pPr>
              <w:pStyle w:val="TAL"/>
              <w:rPr>
                <w:rFonts w:cs="Arial"/>
              </w:rPr>
            </w:pPr>
            <w:r w:rsidRPr="007275DF">
              <w:rPr>
                <w:rFonts w:cs="Arial"/>
              </w:rPr>
              <w:t>Filter coefficient</w:t>
            </w:r>
          </w:p>
        </w:tc>
        <w:tc>
          <w:tcPr>
            <w:tcW w:w="596" w:type="dxa"/>
          </w:tcPr>
          <w:p w14:paraId="7D4D5CF0" w14:textId="77777777" w:rsidR="009F3451" w:rsidRPr="007275DF" w:rsidRDefault="009F3451" w:rsidP="00D00DFE">
            <w:pPr>
              <w:pStyle w:val="TAC"/>
            </w:pPr>
          </w:p>
        </w:tc>
        <w:tc>
          <w:tcPr>
            <w:tcW w:w="1251" w:type="dxa"/>
          </w:tcPr>
          <w:p w14:paraId="1BF370E1" w14:textId="77777777" w:rsidR="009F3451" w:rsidRPr="007275DF" w:rsidRDefault="009F3451" w:rsidP="00D00DFE">
            <w:pPr>
              <w:pStyle w:val="TAC"/>
            </w:pPr>
            <w:r w:rsidRPr="007275DF">
              <w:t>Config 1,2,3</w:t>
            </w:r>
          </w:p>
        </w:tc>
        <w:tc>
          <w:tcPr>
            <w:tcW w:w="2504" w:type="dxa"/>
            <w:gridSpan w:val="2"/>
          </w:tcPr>
          <w:p w14:paraId="653E2DCB" w14:textId="77777777" w:rsidR="009F3451" w:rsidRPr="007275DF" w:rsidRDefault="009F3451" w:rsidP="00D00DFE">
            <w:pPr>
              <w:pStyle w:val="TAC"/>
            </w:pPr>
            <w:r w:rsidRPr="007275DF">
              <w:t>0</w:t>
            </w:r>
          </w:p>
        </w:tc>
        <w:tc>
          <w:tcPr>
            <w:tcW w:w="3072" w:type="dxa"/>
          </w:tcPr>
          <w:p w14:paraId="1D6FBE95" w14:textId="77777777" w:rsidR="009F3451" w:rsidRPr="007275DF" w:rsidRDefault="009F3451" w:rsidP="00D00DFE">
            <w:pPr>
              <w:pStyle w:val="TAL"/>
              <w:rPr>
                <w:rFonts w:cs="Arial"/>
              </w:rPr>
            </w:pPr>
            <w:r w:rsidRPr="007275DF">
              <w:rPr>
                <w:rFonts w:cs="Arial"/>
              </w:rPr>
              <w:t>L3 filtering is not used</w:t>
            </w:r>
          </w:p>
        </w:tc>
      </w:tr>
      <w:tr w:rsidR="009F3451" w:rsidRPr="007275DF" w14:paraId="3A2DE7E0" w14:textId="77777777" w:rsidTr="00D00DFE">
        <w:trPr>
          <w:cantSplit/>
          <w:trHeight w:val="208"/>
        </w:trPr>
        <w:tc>
          <w:tcPr>
            <w:tcW w:w="2118" w:type="dxa"/>
          </w:tcPr>
          <w:p w14:paraId="09E96DF7" w14:textId="77777777" w:rsidR="009F3451" w:rsidRPr="007275DF" w:rsidRDefault="009F3451" w:rsidP="00D00DFE">
            <w:pPr>
              <w:pStyle w:val="TAL"/>
              <w:rPr>
                <w:rFonts w:cs="Arial"/>
              </w:rPr>
            </w:pPr>
            <w:r w:rsidRPr="007275DF">
              <w:rPr>
                <w:rFonts w:cs="Arial"/>
              </w:rPr>
              <w:t>DRX</w:t>
            </w:r>
          </w:p>
        </w:tc>
        <w:tc>
          <w:tcPr>
            <w:tcW w:w="596" w:type="dxa"/>
          </w:tcPr>
          <w:p w14:paraId="5B2C4B1C" w14:textId="77777777" w:rsidR="009F3451" w:rsidRPr="007275DF" w:rsidRDefault="009F3451" w:rsidP="00D00DFE">
            <w:pPr>
              <w:pStyle w:val="TAC"/>
            </w:pPr>
          </w:p>
        </w:tc>
        <w:tc>
          <w:tcPr>
            <w:tcW w:w="1251" w:type="dxa"/>
          </w:tcPr>
          <w:p w14:paraId="4D4A5BB8" w14:textId="77777777" w:rsidR="009F3451" w:rsidRPr="007275DF" w:rsidRDefault="009F3451" w:rsidP="00D00DFE">
            <w:pPr>
              <w:pStyle w:val="TAC"/>
            </w:pPr>
            <w:r w:rsidRPr="007275DF">
              <w:t>Config 1,2,3</w:t>
            </w:r>
          </w:p>
        </w:tc>
        <w:tc>
          <w:tcPr>
            <w:tcW w:w="2504" w:type="dxa"/>
            <w:gridSpan w:val="2"/>
          </w:tcPr>
          <w:p w14:paraId="38AD86EC" w14:textId="77777777" w:rsidR="009F3451" w:rsidRPr="007275DF" w:rsidRDefault="009F3451" w:rsidP="00D00DFE">
            <w:pPr>
              <w:pStyle w:val="TAC"/>
            </w:pPr>
            <w:r w:rsidRPr="007275DF">
              <w:t>OFF</w:t>
            </w:r>
          </w:p>
        </w:tc>
        <w:tc>
          <w:tcPr>
            <w:tcW w:w="3072" w:type="dxa"/>
          </w:tcPr>
          <w:p w14:paraId="741DE6D8" w14:textId="77777777" w:rsidR="009F3451" w:rsidRPr="007275DF" w:rsidRDefault="009F3451" w:rsidP="00D00DFE">
            <w:pPr>
              <w:pStyle w:val="TAL"/>
              <w:rPr>
                <w:rFonts w:cs="Arial"/>
              </w:rPr>
            </w:pPr>
            <w:r w:rsidRPr="007275DF">
              <w:rPr>
                <w:rFonts w:cs="Arial"/>
              </w:rPr>
              <w:t>DRX is not used</w:t>
            </w:r>
          </w:p>
        </w:tc>
      </w:tr>
      <w:tr w:rsidR="009F3451" w:rsidRPr="007275DF" w14:paraId="64E73C0E" w14:textId="77777777" w:rsidTr="00D00DFE">
        <w:trPr>
          <w:cantSplit/>
          <w:trHeight w:val="614"/>
        </w:trPr>
        <w:tc>
          <w:tcPr>
            <w:tcW w:w="2118" w:type="dxa"/>
          </w:tcPr>
          <w:p w14:paraId="0E255C83"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4A5AC2CA" w14:textId="77777777" w:rsidR="009F3451" w:rsidRPr="007275DF" w:rsidRDefault="009F3451" w:rsidP="00D00DFE">
            <w:pPr>
              <w:pStyle w:val="TAC"/>
            </w:pPr>
          </w:p>
        </w:tc>
        <w:tc>
          <w:tcPr>
            <w:tcW w:w="1251" w:type="dxa"/>
          </w:tcPr>
          <w:p w14:paraId="16EF97E0" w14:textId="77777777" w:rsidR="009F3451" w:rsidRPr="007275DF" w:rsidRDefault="009F3451" w:rsidP="00D00DFE">
            <w:pPr>
              <w:pStyle w:val="TAC"/>
            </w:pPr>
            <w:r w:rsidRPr="007275DF">
              <w:t>Config 1,2,3</w:t>
            </w:r>
          </w:p>
        </w:tc>
        <w:tc>
          <w:tcPr>
            <w:tcW w:w="2504" w:type="dxa"/>
            <w:gridSpan w:val="2"/>
          </w:tcPr>
          <w:p w14:paraId="00A233B6"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69A67D98" w14:textId="77777777" w:rsidR="009F3451" w:rsidRPr="007275DF" w:rsidRDefault="009F3451" w:rsidP="00D00DFE">
            <w:pPr>
              <w:pStyle w:val="TAL"/>
            </w:pPr>
            <w:r w:rsidRPr="007275DF">
              <w:t>Synchronous cells.</w:t>
            </w:r>
          </w:p>
          <w:p w14:paraId="332D1E11" w14:textId="77777777" w:rsidR="009F3451" w:rsidRPr="007275DF" w:rsidRDefault="009F3451" w:rsidP="00D00DFE">
            <w:pPr>
              <w:pStyle w:val="TAL"/>
              <w:rPr>
                <w:lang w:eastAsia="zh-CN"/>
              </w:rPr>
            </w:pPr>
          </w:p>
        </w:tc>
      </w:tr>
      <w:tr w:rsidR="009F3451" w:rsidRPr="007275DF" w14:paraId="39FCD3D0" w14:textId="77777777" w:rsidTr="00D00DFE">
        <w:trPr>
          <w:cantSplit/>
          <w:trHeight w:val="208"/>
        </w:trPr>
        <w:tc>
          <w:tcPr>
            <w:tcW w:w="2118" w:type="dxa"/>
          </w:tcPr>
          <w:p w14:paraId="15F7C2AD" w14:textId="77777777" w:rsidR="009F3451" w:rsidRPr="007275DF" w:rsidRDefault="009F3451" w:rsidP="00D00DFE">
            <w:pPr>
              <w:pStyle w:val="TAL"/>
              <w:rPr>
                <w:rFonts w:cs="Arial"/>
              </w:rPr>
            </w:pPr>
            <w:r w:rsidRPr="007275DF">
              <w:rPr>
                <w:rFonts w:cs="Arial"/>
              </w:rPr>
              <w:t>T1</w:t>
            </w:r>
          </w:p>
        </w:tc>
        <w:tc>
          <w:tcPr>
            <w:tcW w:w="596" w:type="dxa"/>
          </w:tcPr>
          <w:p w14:paraId="5CF4154D" w14:textId="77777777" w:rsidR="009F3451" w:rsidRPr="007275DF" w:rsidRDefault="009F3451" w:rsidP="00D00DFE">
            <w:pPr>
              <w:pStyle w:val="TAC"/>
            </w:pPr>
            <w:r w:rsidRPr="007275DF">
              <w:t>s</w:t>
            </w:r>
          </w:p>
        </w:tc>
        <w:tc>
          <w:tcPr>
            <w:tcW w:w="1251" w:type="dxa"/>
          </w:tcPr>
          <w:p w14:paraId="1AE21C7E" w14:textId="77777777" w:rsidR="009F3451" w:rsidRPr="007275DF" w:rsidRDefault="009F3451" w:rsidP="00D00DFE">
            <w:pPr>
              <w:pStyle w:val="TAC"/>
            </w:pPr>
            <w:r w:rsidRPr="007275DF">
              <w:t>Config 1,2,3</w:t>
            </w:r>
          </w:p>
        </w:tc>
        <w:tc>
          <w:tcPr>
            <w:tcW w:w="2504" w:type="dxa"/>
            <w:gridSpan w:val="2"/>
          </w:tcPr>
          <w:p w14:paraId="6F6BC85D" w14:textId="77777777" w:rsidR="009F3451" w:rsidRPr="007275DF" w:rsidRDefault="009F3451" w:rsidP="00D00DFE">
            <w:pPr>
              <w:pStyle w:val="TAC"/>
            </w:pPr>
            <w:del w:id="1265" w:author="Author">
              <w:r w:rsidRPr="007275DF" w:rsidDel="005C6AF0">
                <w:delText>[</w:delText>
              </w:r>
            </w:del>
            <w:r w:rsidRPr="007275DF">
              <w:t>5</w:t>
            </w:r>
            <w:del w:id="1266" w:author="Author">
              <w:r w:rsidRPr="007275DF" w:rsidDel="005C6AF0">
                <w:delText>]</w:delText>
              </w:r>
            </w:del>
          </w:p>
        </w:tc>
        <w:tc>
          <w:tcPr>
            <w:tcW w:w="3072" w:type="dxa"/>
          </w:tcPr>
          <w:p w14:paraId="14F299A4" w14:textId="77777777" w:rsidR="009F3451" w:rsidRPr="007275DF" w:rsidRDefault="009F3451" w:rsidP="00D00DFE">
            <w:pPr>
              <w:pStyle w:val="TAL"/>
              <w:rPr>
                <w:rFonts w:cs="Arial"/>
              </w:rPr>
            </w:pPr>
          </w:p>
        </w:tc>
      </w:tr>
      <w:tr w:rsidR="009F3451" w:rsidRPr="007275DF" w14:paraId="27DA3F04" w14:textId="77777777" w:rsidTr="00D00DFE">
        <w:trPr>
          <w:cantSplit/>
          <w:trHeight w:val="208"/>
        </w:trPr>
        <w:tc>
          <w:tcPr>
            <w:tcW w:w="2118" w:type="dxa"/>
          </w:tcPr>
          <w:p w14:paraId="3356A4FC" w14:textId="77777777" w:rsidR="009F3451" w:rsidRPr="007275DF" w:rsidRDefault="009F3451" w:rsidP="00D00DFE">
            <w:pPr>
              <w:pStyle w:val="TAL"/>
              <w:rPr>
                <w:rFonts w:cs="Arial"/>
              </w:rPr>
            </w:pPr>
            <w:r w:rsidRPr="007275DF">
              <w:rPr>
                <w:rFonts w:cs="Arial"/>
              </w:rPr>
              <w:t>T2</w:t>
            </w:r>
          </w:p>
        </w:tc>
        <w:tc>
          <w:tcPr>
            <w:tcW w:w="596" w:type="dxa"/>
          </w:tcPr>
          <w:p w14:paraId="1E0429E5" w14:textId="77777777" w:rsidR="009F3451" w:rsidRPr="007275DF" w:rsidRDefault="009F3451" w:rsidP="00D00DFE">
            <w:pPr>
              <w:pStyle w:val="TAC"/>
            </w:pPr>
            <w:r w:rsidRPr="007275DF">
              <w:t>s</w:t>
            </w:r>
          </w:p>
        </w:tc>
        <w:tc>
          <w:tcPr>
            <w:tcW w:w="1251" w:type="dxa"/>
          </w:tcPr>
          <w:p w14:paraId="20C80192" w14:textId="77777777" w:rsidR="009F3451" w:rsidRPr="007275DF" w:rsidRDefault="009F3451" w:rsidP="00D00DFE">
            <w:pPr>
              <w:pStyle w:val="TAC"/>
            </w:pPr>
            <w:r w:rsidRPr="007275DF">
              <w:t>Config 1,2,3</w:t>
            </w:r>
          </w:p>
        </w:tc>
        <w:tc>
          <w:tcPr>
            <w:tcW w:w="1251" w:type="dxa"/>
          </w:tcPr>
          <w:p w14:paraId="33F10D8A" w14:textId="77777777" w:rsidR="009F3451" w:rsidRPr="007275DF" w:rsidRDefault="009F3451" w:rsidP="00D00DFE">
            <w:pPr>
              <w:pStyle w:val="TAC"/>
            </w:pPr>
            <w:del w:id="1267" w:author="Author">
              <w:r w:rsidDel="00DB5CBB">
                <w:delText>[1]</w:delText>
              </w:r>
            </w:del>
            <w:ins w:id="1268" w:author="Author">
              <w:r>
                <w:t>2</w:t>
              </w:r>
            </w:ins>
          </w:p>
        </w:tc>
        <w:tc>
          <w:tcPr>
            <w:tcW w:w="1253" w:type="dxa"/>
          </w:tcPr>
          <w:p w14:paraId="41A13642" w14:textId="77777777" w:rsidR="009F3451" w:rsidRPr="007275DF" w:rsidRDefault="009F3451" w:rsidP="00D00DFE">
            <w:pPr>
              <w:pStyle w:val="TAC"/>
            </w:pPr>
            <w:del w:id="1269" w:author="Author">
              <w:r w:rsidRPr="007275DF" w:rsidDel="005C6AF0">
                <w:delText>[</w:delText>
              </w:r>
              <w:r w:rsidRPr="007275DF" w:rsidDel="00F60824">
                <w:delText>1</w:delText>
              </w:r>
              <w:r w:rsidRPr="007275DF" w:rsidDel="005C6AF0">
                <w:delText>]</w:delText>
              </w:r>
            </w:del>
            <w:ins w:id="1270" w:author="Author">
              <w:r>
                <w:t>2</w:t>
              </w:r>
            </w:ins>
          </w:p>
        </w:tc>
        <w:tc>
          <w:tcPr>
            <w:tcW w:w="3072" w:type="dxa"/>
          </w:tcPr>
          <w:p w14:paraId="60AB549F" w14:textId="77777777" w:rsidR="009F3451" w:rsidRPr="007275DF" w:rsidRDefault="009F3451" w:rsidP="00D00DFE">
            <w:pPr>
              <w:pStyle w:val="TAL"/>
              <w:rPr>
                <w:rFonts w:cs="Arial"/>
              </w:rPr>
            </w:pPr>
          </w:p>
        </w:tc>
      </w:tr>
    </w:tbl>
    <w:p w14:paraId="7AB03B77" w14:textId="77777777" w:rsidR="009F3451" w:rsidRPr="007275DF" w:rsidRDefault="009F3451" w:rsidP="009F3451">
      <w:pPr>
        <w:rPr>
          <w:b/>
          <w:bCs/>
        </w:rPr>
      </w:pPr>
    </w:p>
    <w:p w14:paraId="55E63B37" w14:textId="77777777" w:rsidR="009F3451" w:rsidRPr="007275DF" w:rsidRDefault="009F3451" w:rsidP="009F3451">
      <w:pPr>
        <w:pStyle w:val="TH"/>
      </w:pPr>
      <w:r w:rsidRPr="007275DF">
        <w:t>Table A.13.3.2.5.1-3: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Change w:id="1271">
          <w:tblGrid>
            <w:gridCol w:w="846"/>
            <w:gridCol w:w="73"/>
            <w:gridCol w:w="919"/>
            <w:gridCol w:w="709"/>
            <w:gridCol w:w="1417"/>
            <w:gridCol w:w="851"/>
            <w:gridCol w:w="992"/>
            <w:gridCol w:w="851"/>
            <w:gridCol w:w="992"/>
            <w:gridCol w:w="850"/>
            <w:gridCol w:w="851"/>
          </w:tblGrid>
        </w:tblGridChange>
      </w:tblGrid>
      <w:tr w:rsidR="009F3451" w:rsidRPr="007275DF" w14:paraId="4CB8787D" w14:textId="77777777" w:rsidTr="00D00DFE">
        <w:trPr>
          <w:cantSplit/>
          <w:trHeight w:val="150"/>
        </w:trPr>
        <w:tc>
          <w:tcPr>
            <w:tcW w:w="1838" w:type="dxa"/>
            <w:gridSpan w:val="3"/>
            <w:vMerge w:val="restart"/>
            <w:tcBorders>
              <w:top w:val="single" w:sz="4" w:space="0" w:color="auto"/>
              <w:left w:val="single" w:sz="4" w:space="0" w:color="auto"/>
            </w:tcBorders>
          </w:tcPr>
          <w:p w14:paraId="7C7A97E6" w14:textId="77777777" w:rsidR="009F3451" w:rsidRPr="007275DF" w:rsidRDefault="009F3451" w:rsidP="00D00DFE">
            <w:pPr>
              <w:pStyle w:val="TAH"/>
              <w:rPr>
                <w:rFonts w:cs="Arial"/>
              </w:rPr>
            </w:pPr>
            <w:r w:rsidRPr="007275DF">
              <w:t>Parameter</w:t>
            </w:r>
          </w:p>
        </w:tc>
        <w:tc>
          <w:tcPr>
            <w:tcW w:w="709" w:type="dxa"/>
            <w:vMerge w:val="restart"/>
            <w:tcBorders>
              <w:top w:val="single" w:sz="4" w:space="0" w:color="auto"/>
            </w:tcBorders>
          </w:tcPr>
          <w:p w14:paraId="06225A7A" w14:textId="77777777" w:rsidR="009F3451" w:rsidRPr="007275DF" w:rsidRDefault="009F3451" w:rsidP="00D00DFE">
            <w:pPr>
              <w:pStyle w:val="TAH"/>
              <w:rPr>
                <w:rFonts w:cs="Arial"/>
              </w:rPr>
            </w:pPr>
            <w:r w:rsidRPr="007275DF">
              <w:t>Unit</w:t>
            </w:r>
          </w:p>
        </w:tc>
        <w:tc>
          <w:tcPr>
            <w:tcW w:w="1417" w:type="dxa"/>
            <w:vMerge w:val="restart"/>
            <w:tcBorders>
              <w:top w:val="single" w:sz="4" w:space="0" w:color="auto"/>
            </w:tcBorders>
          </w:tcPr>
          <w:p w14:paraId="6EF5C0FA" w14:textId="77777777" w:rsidR="009F3451" w:rsidRPr="007275DF" w:rsidRDefault="009F3451" w:rsidP="00D00DFE">
            <w:pPr>
              <w:pStyle w:val="TAH"/>
            </w:pPr>
            <w:r w:rsidRPr="007275DF">
              <w:rPr>
                <w:rFonts w:cs="Arial"/>
              </w:rPr>
              <w:t>Test configuration</w:t>
            </w:r>
          </w:p>
        </w:tc>
        <w:tc>
          <w:tcPr>
            <w:tcW w:w="1843" w:type="dxa"/>
            <w:gridSpan w:val="2"/>
            <w:tcBorders>
              <w:top w:val="single" w:sz="4" w:space="0" w:color="auto"/>
            </w:tcBorders>
          </w:tcPr>
          <w:p w14:paraId="64F91BAC" w14:textId="77777777" w:rsidR="009F3451" w:rsidRPr="007275DF" w:rsidRDefault="009F3451" w:rsidP="00D00DFE">
            <w:pPr>
              <w:pStyle w:val="TAH"/>
              <w:rPr>
                <w:rFonts w:cs="Arial"/>
              </w:rPr>
            </w:pPr>
            <w:r w:rsidRPr="007275DF">
              <w:t>Cell 1</w:t>
            </w:r>
          </w:p>
        </w:tc>
        <w:tc>
          <w:tcPr>
            <w:tcW w:w="1843" w:type="dxa"/>
            <w:gridSpan w:val="2"/>
            <w:tcBorders>
              <w:top w:val="single" w:sz="4" w:space="0" w:color="auto"/>
              <w:right w:val="single" w:sz="4" w:space="0" w:color="auto"/>
            </w:tcBorders>
          </w:tcPr>
          <w:p w14:paraId="43A78235" w14:textId="77777777" w:rsidR="009F3451" w:rsidRPr="007275DF" w:rsidRDefault="009F3451" w:rsidP="00D00DFE">
            <w:pPr>
              <w:pStyle w:val="TAH"/>
              <w:rPr>
                <w:rFonts w:cs="Arial"/>
              </w:rPr>
            </w:pPr>
            <w:r w:rsidRPr="007275DF">
              <w:t>Cell 2</w:t>
            </w:r>
          </w:p>
        </w:tc>
        <w:tc>
          <w:tcPr>
            <w:tcW w:w="1701" w:type="dxa"/>
            <w:gridSpan w:val="2"/>
            <w:tcBorders>
              <w:top w:val="single" w:sz="4" w:space="0" w:color="auto"/>
              <w:right w:val="single" w:sz="4" w:space="0" w:color="auto"/>
            </w:tcBorders>
          </w:tcPr>
          <w:p w14:paraId="0C3AF43D" w14:textId="77777777" w:rsidR="009F3451" w:rsidRPr="007275DF" w:rsidRDefault="009F3451" w:rsidP="00D00DFE">
            <w:pPr>
              <w:pStyle w:val="TAH"/>
            </w:pPr>
            <w:r w:rsidRPr="007275DF">
              <w:t>Cell 3</w:t>
            </w:r>
          </w:p>
        </w:tc>
      </w:tr>
      <w:tr w:rsidR="009F3451" w:rsidRPr="007275DF" w14:paraId="400C39B6" w14:textId="77777777" w:rsidTr="00D00DFE">
        <w:trPr>
          <w:cantSplit/>
          <w:trHeight w:val="150"/>
        </w:trPr>
        <w:tc>
          <w:tcPr>
            <w:tcW w:w="1838" w:type="dxa"/>
            <w:gridSpan w:val="3"/>
            <w:vMerge/>
            <w:tcBorders>
              <w:left w:val="single" w:sz="4" w:space="0" w:color="auto"/>
              <w:bottom w:val="single" w:sz="4" w:space="0" w:color="auto"/>
            </w:tcBorders>
          </w:tcPr>
          <w:p w14:paraId="5BF33351" w14:textId="77777777" w:rsidR="009F3451" w:rsidRPr="007275DF" w:rsidRDefault="009F3451" w:rsidP="00D00DFE">
            <w:pPr>
              <w:pStyle w:val="TAH"/>
              <w:rPr>
                <w:rFonts w:cs="Arial"/>
              </w:rPr>
            </w:pPr>
          </w:p>
        </w:tc>
        <w:tc>
          <w:tcPr>
            <w:tcW w:w="709" w:type="dxa"/>
            <w:vMerge/>
            <w:tcBorders>
              <w:bottom w:val="single" w:sz="4" w:space="0" w:color="auto"/>
            </w:tcBorders>
          </w:tcPr>
          <w:p w14:paraId="1C049773" w14:textId="77777777" w:rsidR="009F3451" w:rsidRPr="007275DF" w:rsidRDefault="009F3451" w:rsidP="00D00DFE">
            <w:pPr>
              <w:pStyle w:val="TAH"/>
              <w:rPr>
                <w:rFonts w:cs="Arial"/>
              </w:rPr>
            </w:pPr>
          </w:p>
        </w:tc>
        <w:tc>
          <w:tcPr>
            <w:tcW w:w="1417" w:type="dxa"/>
            <w:vMerge/>
            <w:tcBorders>
              <w:bottom w:val="single" w:sz="4" w:space="0" w:color="auto"/>
            </w:tcBorders>
          </w:tcPr>
          <w:p w14:paraId="7732D544" w14:textId="77777777" w:rsidR="009F3451" w:rsidRPr="007275DF" w:rsidRDefault="009F3451" w:rsidP="00D00DFE">
            <w:pPr>
              <w:pStyle w:val="TAH"/>
            </w:pPr>
          </w:p>
        </w:tc>
        <w:tc>
          <w:tcPr>
            <w:tcW w:w="851" w:type="dxa"/>
            <w:tcBorders>
              <w:bottom w:val="single" w:sz="4" w:space="0" w:color="auto"/>
            </w:tcBorders>
          </w:tcPr>
          <w:p w14:paraId="742C7E45"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69F524E9" w14:textId="77777777" w:rsidR="009F3451" w:rsidRPr="007275DF" w:rsidRDefault="009F3451" w:rsidP="00D00DFE">
            <w:pPr>
              <w:pStyle w:val="TAH"/>
              <w:rPr>
                <w:rFonts w:cs="Arial"/>
              </w:rPr>
            </w:pPr>
            <w:r w:rsidRPr="007275DF">
              <w:t>T2</w:t>
            </w:r>
          </w:p>
        </w:tc>
        <w:tc>
          <w:tcPr>
            <w:tcW w:w="851" w:type="dxa"/>
            <w:tcBorders>
              <w:bottom w:val="single" w:sz="4" w:space="0" w:color="auto"/>
            </w:tcBorders>
          </w:tcPr>
          <w:p w14:paraId="7C95E49E"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1D7089C5" w14:textId="77777777" w:rsidR="009F3451" w:rsidRPr="007275DF" w:rsidRDefault="009F3451" w:rsidP="00D00DFE">
            <w:pPr>
              <w:pStyle w:val="TAH"/>
              <w:rPr>
                <w:rFonts w:cs="Arial"/>
              </w:rPr>
            </w:pPr>
            <w:r w:rsidRPr="007275DF">
              <w:t>T2</w:t>
            </w:r>
          </w:p>
        </w:tc>
        <w:tc>
          <w:tcPr>
            <w:tcW w:w="850" w:type="dxa"/>
            <w:tcBorders>
              <w:bottom w:val="single" w:sz="4" w:space="0" w:color="auto"/>
            </w:tcBorders>
          </w:tcPr>
          <w:p w14:paraId="01621486" w14:textId="77777777" w:rsidR="009F3451" w:rsidRPr="007275DF" w:rsidRDefault="009F3451" w:rsidP="00D00DFE">
            <w:pPr>
              <w:pStyle w:val="TAH"/>
            </w:pPr>
            <w:r w:rsidRPr="007275DF">
              <w:t>T1</w:t>
            </w:r>
          </w:p>
        </w:tc>
        <w:tc>
          <w:tcPr>
            <w:tcW w:w="851" w:type="dxa"/>
            <w:tcBorders>
              <w:bottom w:val="single" w:sz="4" w:space="0" w:color="auto"/>
            </w:tcBorders>
          </w:tcPr>
          <w:p w14:paraId="2ABA16DF" w14:textId="77777777" w:rsidR="009F3451" w:rsidRPr="007275DF" w:rsidRDefault="009F3451" w:rsidP="00D00DFE">
            <w:pPr>
              <w:pStyle w:val="TAH"/>
            </w:pPr>
            <w:r w:rsidRPr="007275DF">
              <w:t>T2</w:t>
            </w:r>
          </w:p>
        </w:tc>
      </w:tr>
      <w:tr w:rsidR="009F3451" w:rsidRPr="007275DF" w14:paraId="1DDB7CCD" w14:textId="77777777" w:rsidTr="00D00DFE">
        <w:trPr>
          <w:cantSplit/>
          <w:trHeight w:val="292"/>
        </w:trPr>
        <w:tc>
          <w:tcPr>
            <w:tcW w:w="1838" w:type="dxa"/>
            <w:gridSpan w:val="3"/>
            <w:tcBorders>
              <w:left w:val="single" w:sz="4" w:space="0" w:color="auto"/>
              <w:bottom w:val="single" w:sz="4" w:space="0" w:color="auto"/>
            </w:tcBorders>
          </w:tcPr>
          <w:p w14:paraId="300ED226" w14:textId="77777777" w:rsidR="009F3451" w:rsidRPr="007275DF" w:rsidRDefault="009F3451" w:rsidP="00D00DFE">
            <w:pPr>
              <w:pStyle w:val="TAL"/>
              <w:rPr>
                <w:lang w:val="it-IT"/>
              </w:rPr>
            </w:pPr>
            <w:r w:rsidRPr="007275DF">
              <w:rPr>
                <w:lang w:val="it-IT"/>
              </w:rPr>
              <w:t>NR RF Channel Number</w:t>
            </w:r>
          </w:p>
        </w:tc>
        <w:tc>
          <w:tcPr>
            <w:tcW w:w="709" w:type="dxa"/>
            <w:tcBorders>
              <w:bottom w:val="single" w:sz="4" w:space="0" w:color="auto"/>
            </w:tcBorders>
          </w:tcPr>
          <w:p w14:paraId="43A0C17D" w14:textId="77777777" w:rsidR="009F3451" w:rsidRPr="007275DF" w:rsidRDefault="009F3451" w:rsidP="00D00DFE">
            <w:pPr>
              <w:pStyle w:val="TAC"/>
              <w:rPr>
                <w:lang w:val="it-IT"/>
              </w:rPr>
            </w:pPr>
          </w:p>
        </w:tc>
        <w:tc>
          <w:tcPr>
            <w:tcW w:w="1417" w:type="dxa"/>
            <w:tcBorders>
              <w:bottom w:val="single" w:sz="4" w:space="0" w:color="auto"/>
            </w:tcBorders>
            <w:vAlign w:val="center"/>
          </w:tcPr>
          <w:p w14:paraId="092BAF68" w14:textId="77777777" w:rsidR="009F3451" w:rsidRPr="007275DF" w:rsidRDefault="009F3451" w:rsidP="00D00DFE">
            <w:pPr>
              <w:pStyle w:val="TAC"/>
              <w:rPr>
                <w:rFonts w:cs="v4.2.0"/>
              </w:rPr>
            </w:pPr>
            <w:r w:rsidRPr="007275DF">
              <w:t>Config 1,2,3</w:t>
            </w:r>
          </w:p>
        </w:tc>
        <w:tc>
          <w:tcPr>
            <w:tcW w:w="1843" w:type="dxa"/>
            <w:gridSpan w:val="2"/>
            <w:tcBorders>
              <w:bottom w:val="single" w:sz="4" w:space="0" w:color="auto"/>
            </w:tcBorders>
          </w:tcPr>
          <w:p w14:paraId="6BF4D7D5" w14:textId="77777777" w:rsidR="009F3451" w:rsidRPr="007275DF" w:rsidRDefault="009F3451" w:rsidP="00D00DFE">
            <w:pPr>
              <w:pStyle w:val="TAC"/>
            </w:pPr>
            <w:r w:rsidRPr="007275DF">
              <w:rPr>
                <w:lang w:val="en-US"/>
              </w:rPr>
              <w:t>1</w:t>
            </w:r>
          </w:p>
        </w:tc>
        <w:tc>
          <w:tcPr>
            <w:tcW w:w="1843" w:type="dxa"/>
            <w:gridSpan w:val="2"/>
            <w:tcBorders>
              <w:bottom w:val="single" w:sz="4" w:space="0" w:color="auto"/>
            </w:tcBorders>
          </w:tcPr>
          <w:p w14:paraId="2B090948" w14:textId="77777777" w:rsidR="009F3451" w:rsidRPr="007275DF" w:rsidRDefault="009F3451" w:rsidP="00D00DFE">
            <w:pPr>
              <w:pStyle w:val="TAC"/>
            </w:pPr>
            <w:r w:rsidRPr="007275DF">
              <w:rPr>
                <w:lang w:val="en-US"/>
              </w:rPr>
              <w:t>2</w:t>
            </w:r>
          </w:p>
        </w:tc>
        <w:tc>
          <w:tcPr>
            <w:tcW w:w="1701" w:type="dxa"/>
            <w:gridSpan w:val="2"/>
            <w:tcBorders>
              <w:bottom w:val="single" w:sz="4" w:space="0" w:color="auto"/>
            </w:tcBorders>
          </w:tcPr>
          <w:p w14:paraId="14B5CF39" w14:textId="77777777" w:rsidR="009F3451" w:rsidRPr="007275DF" w:rsidRDefault="009F3451" w:rsidP="00D00DFE">
            <w:pPr>
              <w:pStyle w:val="TAC"/>
              <w:rPr>
                <w:rFonts w:cs="v4.2.0"/>
              </w:rPr>
            </w:pPr>
            <w:r w:rsidRPr="007275DF">
              <w:rPr>
                <w:lang w:val="en-US"/>
              </w:rPr>
              <w:t>3</w:t>
            </w:r>
          </w:p>
        </w:tc>
      </w:tr>
      <w:tr w:rsidR="009F3451" w:rsidRPr="007275DF" w14:paraId="192DBA4A" w14:textId="77777777" w:rsidTr="00D00DFE">
        <w:trPr>
          <w:cantSplit/>
          <w:trHeight w:val="150"/>
        </w:trPr>
        <w:tc>
          <w:tcPr>
            <w:tcW w:w="1838" w:type="dxa"/>
            <w:gridSpan w:val="3"/>
            <w:vMerge w:val="restart"/>
            <w:tcBorders>
              <w:left w:val="single" w:sz="4" w:space="0" w:color="auto"/>
            </w:tcBorders>
          </w:tcPr>
          <w:p w14:paraId="084F75B4" w14:textId="77777777" w:rsidR="009F3451" w:rsidRPr="007275DF" w:rsidRDefault="009F3451" w:rsidP="00D00DFE">
            <w:pPr>
              <w:pStyle w:val="TAL"/>
              <w:rPr>
                <w:bCs/>
              </w:rPr>
            </w:pPr>
            <w:r w:rsidRPr="007275DF">
              <w:rPr>
                <w:bCs/>
              </w:rPr>
              <w:t>Duplex mode</w:t>
            </w:r>
          </w:p>
        </w:tc>
        <w:tc>
          <w:tcPr>
            <w:tcW w:w="709" w:type="dxa"/>
          </w:tcPr>
          <w:p w14:paraId="6B633AD4"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8D4B8F2" w14:textId="77777777" w:rsidR="009F3451" w:rsidRPr="007275DF" w:rsidRDefault="009F3451" w:rsidP="00D00DFE">
            <w:pPr>
              <w:pStyle w:val="TAC"/>
              <w:rPr>
                <w:lang w:val="en-US"/>
              </w:rPr>
            </w:pPr>
            <w:r w:rsidRPr="007275DF">
              <w:t>Config 1</w:t>
            </w:r>
          </w:p>
        </w:tc>
        <w:tc>
          <w:tcPr>
            <w:tcW w:w="1843" w:type="dxa"/>
            <w:gridSpan w:val="2"/>
            <w:tcBorders>
              <w:bottom w:val="single" w:sz="4" w:space="0" w:color="auto"/>
            </w:tcBorders>
          </w:tcPr>
          <w:p w14:paraId="73C80556" w14:textId="77777777" w:rsidR="009F3451" w:rsidRPr="007275DF" w:rsidRDefault="009F3451" w:rsidP="00D00DFE">
            <w:pPr>
              <w:pStyle w:val="TAC"/>
              <w:rPr>
                <w:lang w:val="en-US"/>
              </w:rPr>
            </w:pPr>
            <w:ins w:id="1272" w:author="Author">
              <w:r>
                <w:rPr>
                  <w:lang w:val="en-US"/>
                </w:rPr>
                <w:t>F</w:t>
              </w:r>
            </w:ins>
            <w:del w:id="1273" w:author="Author">
              <w:r w:rsidRPr="007275DF" w:rsidDel="008E30E1">
                <w:rPr>
                  <w:lang w:val="en-US"/>
                </w:rPr>
                <w:delText>T</w:delText>
              </w:r>
            </w:del>
            <w:r w:rsidRPr="007275DF">
              <w:rPr>
                <w:lang w:val="en-US"/>
              </w:rPr>
              <w:t>DD</w:t>
            </w:r>
          </w:p>
        </w:tc>
        <w:tc>
          <w:tcPr>
            <w:tcW w:w="1843" w:type="dxa"/>
            <w:gridSpan w:val="2"/>
            <w:tcBorders>
              <w:bottom w:val="single" w:sz="4" w:space="0" w:color="auto"/>
            </w:tcBorders>
          </w:tcPr>
          <w:p w14:paraId="5B81A3E2"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177907D2" w14:textId="77777777" w:rsidR="009F3451" w:rsidRPr="007275DF" w:rsidRDefault="009F3451" w:rsidP="00D00DFE">
            <w:pPr>
              <w:pStyle w:val="TAC"/>
              <w:rPr>
                <w:lang w:val="en-US"/>
              </w:rPr>
            </w:pPr>
            <w:del w:id="1274" w:author="Author">
              <w:r w:rsidRPr="007275DF" w:rsidDel="008E30E1">
                <w:rPr>
                  <w:lang w:val="en-US"/>
                </w:rPr>
                <w:delText>FDD</w:delText>
              </w:r>
            </w:del>
            <w:ins w:id="1275" w:author="Author">
              <w:r>
                <w:rPr>
                  <w:lang w:val="en-US"/>
                </w:rPr>
                <w:t>TDD</w:t>
              </w:r>
            </w:ins>
          </w:p>
        </w:tc>
      </w:tr>
      <w:tr w:rsidR="009F3451" w:rsidRPr="007275DF" w14:paraId="70843AA6" w14:textId="77777777" w:rsidTr="00D00DFE">
        <w:trPr>
          <w:cantSplit/>
          <w:trHeight w:val="150"/>
        </w:trPr>
        <w:tc>
          <w:tcPr>
            <w:tcW w:w="1838" w:type="dxa"/>
            <w:gridSpan w:val="3"/>
            <w:vMerge/>
            <w:tcBorders>
              <w:left w:val="single" w:sz="4" w:space="0" w:color="auto"/>
            </w:tcBorders>
          </w:tcPr>
          <w:p w14:paraId="0A5068CD" w14:textId="77777777" w:rsidR="009F3451" w:rsidRPr="007275DF" w:rsidRDefault="009F3451" w:rsidP="00D00DFE">
            <w:pPr>
              <w:pStyle w:val="TAL"/>
              <w:rPr>
                <w:bCs/>
              </w:rPr>
            </w:pPr>
          </w:p>
        </w:tc>
        <w:tc>
          <w:tcPr>
            <w:tcW w:w="709" w:type="dxa"/>
          </w:tcPr>
          <w:p w14:paraId="49D131A0"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7969A6F5" w14:textId="77777777" w:rsidR="009F3451" w:rsidRPr="007275DF" w:rsidRDefault="009F3451" w:rsidP="00D00DFE">
            <w:pPr>
              <w:pStyle w:val="TAC"/>
            </w:pPr>
            <w:r w:rsidRPr="007275DF">
              <w:t>Config 2,3</w:t>
            </w:r>
          </w:p>
        </w:tc>
        <w:tc>
          <w:tcPr>
            <w:tcW w:w="1843" w:type="dxa"/>
            <w:gridSpan w:val="2"/>
            <w:tcBorders>
              <w:bottom w:val="single" w:sz="4" w:space="0" w:color="auto"/>
            </w:tcBorders>
          </w:tcPr>
          <w:p w14:paraId="6536EB0E" w14:textId="77777777" w:rsidR="009F3451" w:rsidRPr="007275DF" w:rsidRDefault="009F3451" w:rsidP="00D00DFE">
            <w:pPr>
              <w:pStyle w:val="TAC"/>
              <w:rPr>
                <w:lang w:val="en-US"/>
              </w:rPr>
            </w:pPr>
            <w:r w:rsidRPr="007275DF">
              <w:rPr>
                <w:lang w:val="en-US"/>
              </w:rPr>
              <w:t>TDD</w:t>
            </w:r>
          </w:p>
        </w:tc>
        <w:tc>
          <w:tcPr>
            <w:tcW w:w="1843" w:type="dxa"/>
            <w:gridSpan w:val="2"/>
            <w:tcBorders>
              <w:bottom w:val="single" w:sz="4" w:space="0" w:color="auto"/>
            </w:tcBorders>
          </w:tcPr>
          <w:p w14:paraId="06E46137"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02722864" w14:textId="77777777" w:rsidR="009F3451" w:rsidRPr="007275DF" w:rsidRDefault="009F3451" w:rsidP="00D00DFE">
            <w:pPr>
              <w:pStyle w:val="TAC"/>
              <w:rPr>
                <w:lang w:val="en-US"/>
              </w:rPr>
            </w:pPr>
            <w:r w:rsidRPr="007275DF">
              <w:rPr>
                <w:lang w:val="en-US"/>
              </w:rPr>
              <w:t>TDD</w:t>
            </w:r>
          </w:p>
        </w:tc>
      </w:tr>
      <w:tr w:rsidR="009F3451" w:rsidRPr="007275DF" w14:paraId="74A3E774" w14:textId="77777777" w:rsidTr="00D00DFE">
        <w:trPr>
          <w:cantSplit/>
          <w:trHeight w:val="150"/>
        </w:trPr>
        <w:tc>
          <w:tcPr>
            <w:tcW w:w="1838" w:type="dxa"/>
            <w:gridSpan w:val="3"/>
            <w:vMerge w:val="restart"/>
            <w:tcBorders>
              <w:left w:val="single" w:sz="4" w:space="0" w:color="auto"/>
            </w:tcBorders>
          </w:tcPr>
          <w:p w14:paraId="1BCAE699" w14:textId="77777777" w:rsidR="009F3451" w:rsidRPr="007275DF" w:rsidRDefault="009F3451" w:rsidP="00D00DFE">
            <w:pPr>
              <w:pStyle w:val="TAL"/>
              <w:rPr>
                <w:bCs/>
              </w:rPr>
            </w:pPr>
            <w:r w:rsidRPr="007275DF">
              <w:rPr>
                <w:bCs/>
              </w:rPr>
              <w:t>TDD configuration</w:t>
            </w:r>
          </w:p>
        </w:tc>
        <w:tc>
          <w:tcPr>
            <w:tcW w:w="709" w:type="dxa"/>
          </w:tcPr>
          <w:p w14:paraId="51FD428A"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7BEE827E" w14:textId="77777777" w:rsidR="009F3451" w:rsidRPr="007275DF" w:rsidRDefault="009F3451" w:rsidP="00D00DFE">
            <w:pPr>
              <w:pStyle w:val="TAC"/>
            </w:pPr>
            <w:r w:rsidRPr="007275DF">
              <w:t>Config 1</w:t>
            </w:r>
          </w:p>
        </w:tc>
        <w:tc>
          <w:tcPr>
            <w:tcW w:w="1843" w:type="dxa"/>
            <w:gridSpan w:val="2"/>
            <w:tcBorders>
              <w:bottom w:val="single" w:sz="4" w:space="0" w:color="auto"/>
            </w:tcBorders>
          </w:tcPr>
          <w:p w14:paraId="08111E3A"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13C153B1"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7AB45EC0" w14:textId="77777777" w:rsidR="009F3451" w:rsidRPr="007275DF" w:rsidRDefault="009F3451" w:rsidP="00D00DFE">
            <w:pPr>
              <w:pStyle w:val="TAC"/>
              <w:rPr>
                <w:lang w:val="en-US"/>
              </w:rPr>
            </w:pPr>
            <w:r w:rsidRPr="007275DF">
              <w:rPr>
                <w:rFonts w:cs="Arial"/>
              </w:rPr>
              <w:t>TDDConf.1.1 CCA</w:t>
            </w:r>
          </w:p>
        </w:tc>
      </w:tr>
      <w:tr w:rsidR="009F3451" w:rsidRPr="007275DF" w14:paraId="3B015019" w14:textId="77777777" w:rsidTr="00D00DFE">
        <w:trPr>
          <w:cantSplit/>
          <w:trHeight w:val="150"/>
        </w:trPr>
        <w:tc>
          <w:tcPr>
            <w:tcW w:w="1838" w:type="dxa"/>
            <w:gridSpan w:val="3"/>
            <w:vMerge/>
            <w:tcBorders>
              <w:left w:val="single" w:sz="4" w:space="0" w:color="auto"/>
            </w:tcBorders>
          </w:tcPr>
          <w:p w14:paraId="4EF34925" w14:textId="77777777" w:rsidR="009F3451" w:rsidRPr="007275DF" w:rsidRDefault="009F3451" w:rsidP="00D00DFE">
            <w:pPr>
              <w:pStyle w:val="TAL"/>
              <w:rPr>
                <w:bCs/>
              </w:rPr>
            </w:pPr>
          </w:p>
        </w:tc>
        <w:tc>
          <w:tcPr>
            <w:tcW w:w="709" w:type="dxa"/>
          </w:tcPr>
          <w:p w14:paraId="664A01F5"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4039F4F6" w14:textId="77777777" w:rsidR="009F3451" w:rsidRPr="007275DF" w:rsidRDefault="009F3451" w:rsidP="00D00DFE">
            <w:pPr>
              <w:pStyle w:val="TAC"/>
            </w:pPr>
            <w:r w:rsidRPr="007275DF">
              <w:t>Config 2</w:t>
            </w:r>
          </w:p>
        </w:tc>
        <w:tc>
          <w:tcPr>
            <w:tcW w:w="1843" w:type="dxa"/>
            <w:gridSpan w:val="2"/>
            <w:tcBorders>
              <w:bottom w:val="single" w:sz="4" w:space="0" w:color="auto"/>
            </w:tcBorders>
          </w:tcPr>
          <w:p w14:paraId="0A775CDC" w14:textId="77777777" w:rsidR="009F3451" w:rsidRPr="007275DF" w:rsidRDefault="009F3451" w:rsidP="00D00DFE">
            <w:pPr>
              <w:pStyle w:val="TAC"/>
              <w:rPr>
                <w:lang w:val="en-US"/>
              </w:rPr>
            </w:pPr>
            <w:r w:rsidRPr="007275DF">
              <w:rPr>
                <w:lang w:val="en-US"/>
              </w:rPr>
              <w:t>TDDConf.1.1</w:t>
            </w:r>
          </w:p>
        </w:tc>
        <w:tc>
          <w:tcPr>
            <w:tcW w:w="1843" w:type="dxa"/>
            <w:gridSpan w:val="2"/>
            <w:tcBorders>
              <w:bottom w:val="single" w:sz="4" w:space="0" w:color="auto"/>
            </w:tcBorders>
          </w:tcPr>
          <w:p w14:paraId="20320F15"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3B796415" w14:textId="77777777" w:rsidR="009F3451" w:rsidRPr="007275DF" w:rsidRDefault="009F3451" w:rsidP="00D00DFE">
            <w:pPr>
              <w:pStyle w:val="TAC"/>
              <w:rPr>
                <w:lang w:val="en-US"/>
              </w:rPr>
            </w:pPr>
            <w:r w:rsidRPr="007275DF">
              <w:rPr>
                <w:rFonts w:cs="Arial"/>
              </w:rPr>
              <w:t>TDDConf.1.1 CCA</w:t>
            </w:r>
          </w:p>
        </w:tc>
      </w:tr>
      <w:tr w:rsidR="009F3451" w:rsidRPr="007275DF" w14:paraId="5C0CA8B5" w14:textId="77777777" w:rsidTr="00D00DFE">
        <w:trPr>
          <w:cantSplit/>
          <w:trHeight w:val="150"/>
        </w:trPr>
        <w:tc>
          <w:tcPr>
            <w:tcW w:w="1838" w:type="dxa"/>
            <w:gridSpan w:val="3"/>
            <w:vMerge/>
            <w:tcBorders>
              <w:left w:val="single" w:sz="4" w:space="0" w:color="auto"/>
            </w:tcBorders>
          </w:tcPr>
          <w:p w14:paraId="3C6A9A16" w14:textId="77777777" w:rsidR="009F3451" w:rsidRPr="007275DF" w:rsidRDefault="009F3451" w:rsidP="00D00DFE">
            <w:pPr>
              <w:pStyle w:val="TAL"/>
              <w:rPr>
                <w:bCs/>
              </w:rPr>
            </w:pPr>
          </w:p>
        </w:tc>
        <w:tc>
          <w:tcPr>
            <w:tcW w:w="709" w:type="dxa"/>
          </w:tcPr>
          <w:p w14:paraId="60A61103"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DE783D1" w14:textId="77777777" w:rsidR="009F3451" w:rsidRPr="007275DF" w:rsidRDefault="009F3451" w:rsidP="00D00DFE">
            <w:pPr>
              <w:pStyle w:val="TAC"/>
            </w:pPr>
            <w:r w:rsidRPr="007275DF">
              <w:t>Config 3</w:t>
            </w:r>
          </w:p>
        </w:tc>
        <w:tc>
          <w:tcPr>
            <w:tcW w:w="1843" w:type="dxa"/>
            <w:gridSpan w:val="2"/>
            <w:tcBorders>
              <w:bottom w:val="single" w:sz="4" w:space="0" w:color="auto"/>
            </w:tcBorders>
          </w:tcPr>
          <w:p w14:paraId="15B8E011" w14:textId="77777777" w:rsidR="009F3451" w:rsidRPr="007275DF" w:rsidRDefault="009F3451" w:rsidP="00D00DFE">
            <w:pPr>
              <w:pStyle w:val="TAC"/>
              <w:rPr>
                <w:lang w:val="en-US"/>
              </w:rPr>
            </w:pPr>
            <w:r w:rsidRPr="007275DF">
              <w:rPr>
                <w:lang w:val="en-US"/>
              </w:rPr>
              <w:t>TDDConf.2.1</w:t>
            </w:r>
          </w:p>
        </w:tc>
        <w:tc>
          <w:tcPr>
            <w:tcW w:w="1843" w:type="dxa"/>
            <w:gridSpan w:val="2"/>
            <w:tcBorders>
              <w:bottom w:val="single" w:sz="4" w:space="0" w:color="auto"/>
            </w:tcBorders>
          </w:tcPr>
          <w:p w14:paraId="7078984E"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5D77E803" w14:textId="77777777" w:rsidR="009F3451" w:rsidRPr="007275DF" w:rsidRDefault="009F3451" w:rsidP="00D00DFE">
            <w:pPr>
              <w:pStyle w:val="TAC"/>
              <w:rPr>
                <w:lang w:val="en-US"/>
              </w:rPr>
            </w:pPr>
            <w:r w:rsidRPr="007275DF">
              <w:rPr>
                <w:rFonts w:cs="Arial"/>
              </w:rPr>
              <w:t>TDDConf.1.1 CCA</w:t>
            </w:r>
          </w:p>
        </w:tc>
      </w:tr>
      <w:tr w:rsidR="009F3451" w:rsidRPr="007275DF" w14:paraId="708E7BA2" w14:textId="77777777" w:rsidTr="00D00DFE">
        <w:trPr>
          <w:cantSplit/>
          <w:trHeight w:val="150"/>
        </w:trPr>
        <w:tc>
          <w:tcPr>
            <w:tcW w:w="919" w:type="dxa"/>
            <w:gridSpan w:val="2"/>
            <w:tcBorders>
              <w:left w:val="single" w:sz="4" w:space="0" w:color="auto"/>
              <w:bottom w:val="nil"/>
            </w:tcBorders>
          </w:tcPr>
          <w:p w14:paraId="6CB11DFD" w14:textId="77777777" w:rsidR="009F3451" w:rsidRPr="007275DF" w:rsidRDefault="009F3451" w:rsidP="00D00DF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61D864E0"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45A2C9DB" w14:textId="77777777" w:rsidR="009F3451" w:rsidRPr="007275DF" w:rsidRDefault="009F3451" w:rsidP="00D00DFE">
            <w:pPr>
              <w:pStyle w:val="TAC"/>
              <w:rPr>
                <w:rFonts w:cs="v4.2.0"/>
              </w:rPr>
            </w:pPr>
          </w:p>
        </w:tc>
        <w:tc>
          <w:tcPr>
            <w:tcW w:w="1417" w:type="dxa"/>
            <w:tcBorders>
              <w:bottom w:val="single" w:sz="4" w:space="0" w:color="auto"/>
            </w:tcBorders>
          </w:tcPr>
          <w:p w14:paraId="1126A04B"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11E00689"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5A676C77" w14:textId="77777777" w:rsidR="009F3451" w:rsidRPr="007275DF" w:rsidRDefault="009F3451" w:rsidP="00D00DFE">
            <w:pPr>
              <w:pStyle w:val="TAC"/>
              <w:rPr>
                <w:rFonts w:cs="v4.2.0"/>
                <w:bCs/>
                <w:lang w:eastAsia="zh-CN"/>
              </w:rPr>
            </w:pPr>
            <w:ins w:id="1276" w:author="Author">
              <w:r>
                <w:rPr>
                  <w:lang w:val="en-US"/>
                </w:rPr>
                <w:t>P</w:t>
              </w:r>
              <w:r w:rsidRPr="00091D48">
                <w:rPr>
                  <w:vertAlign w:val="subscript"/>
                  <w:lang w:val="en-US"/>
                </w:rPr>
                <w:t>CCA_DL</w:t>
              </w:r>
              <w:r>
                <w:rPr>
                  <w:lang w:val="en-US"/>
                </w:rPr>
                <w:t>=0.9375</w:t>
              </w:r>
            </w:ins>
            <w:del w:id="1277" w:author="Author">
              <w:r w:rsidRPr="007275DF" w:rsidDel="0013248A">
                <w:rPr>
                  <w:rFonts w:cs="v4.2.0"/>
                  <w:bCs/>
                  <w:lang w:eastAsia="zh-CN"/>
                </w:rPr>
                <w:delText>TBD</w:delText>
              </w:r>
            </w:del>
          </w:p>
        </w:tc>
        <w:tc>
          <w:tcPr>
            <w:tcW w:w="1701" w:type="dxa"/>
            <w:gridSpan w:val="2"/>
            <w:tcBorders>
              <w:bottom w:val="single" w:sz="4" w:space="0" w:color="auto"/>
            </w:tcBorders>
          </w:tcPr>
          <w:p w14:paraId="4CB901FF" w14:textId="77777777" w:rsidR="009F3451" w:rsidRPr="007275DF" w:rsidRDefault="009F3451" w:rsidP="00D00DFE">
            <w:pPr>
              <w:pStyle w:val="TAC"/>
              <w:rPr>
                <w:rFonts w:cs="v4.2.0"/>
                <w:bCs/>
                <w:lang w:eastAsia="zh-CN"/>
              </w:rPr>
            </w:pPr>
            <w:ins w:id="1278" w:author="Author">
              <w:r>
                <w:rPr>
                  <w:lang w:val="en-US"/>
                </w:rPr>
                <w:t>P</w:t>
              </w:r>
              <w:r w:rsidRPr="00091D48">
                <w:rPr>
                  <w:vertAlign w:val="subscript"/>
                  <w:lang w:val="en-US"/>
                </w:rPr>
                <w:t>CCA_DL</w:t>
              </w:r>
              <w:r>
                <w:rPr>
                  <w:lang w:val="en-US"/>
                </w:rPr>
                <w:t>=0.9375</w:t>
              </w:r>
            </w:ins>
            <w:del w:id="1279" w:author="Author">
              <w:r w:rsidRPr="007275DF" w:rsidDel="00E959C3">
                <w:rPr>
                  <w:rFonts w:cs="v4.2.0"/>
                  <w:bCs/>
                  <w:lang w:eastAsia="zh-CN"/>
                </w:rPr>
                <w:delText>TBD</w:delText>
              </w:r>
            </w:del>
          </w:p>
        </w:tc>
      </w:tr>
      <w:tr w:rsidR="009F3451" w:rsidRPr="007275DF" w14:paraId="5E28A534" w14:textId="77777777" w:rsidTr="00D00DFE">
        <w:trPr>
          <w:cantSplit/>
          <w:trHeight w:val="150"/>
        </w:trPr>
        <w:tc>
          <w:tcPr>
            <w:tcW w:w="919" w:type="dxa"/>
            <w:gridSpan w:val="2"/>
            <w:tcBorders>
              <w:top w:val="nil"/>
              <w:left w:val="single" w:sz="4" w:space="0" w:color="auto"/>
            </w:tcBorders>
          </w:tcPr>
          <w:p w14:paraId="2529FA8D" w14:textId="77777777" w:rsidR="009F3451" w:rsidRPr="007275DF" w:rsidRDefault="009F3451" w:rsidP="00D00DFE">
            <w:pPr>
              <w:pStyle w:val="TAL"/>
              <w:rPr>
                <w:lang w:eastAsia="ja-JP"/>
              </w:rPr>
            </w:pPr>
          </w:p>
        </w:tc>
        <w:tc>
          <w:tcPr>
            <w:tcW w:w="919" w:type="dxa"/>
            <w:tcBorders>
              <w:left w:val="single" w:sz="4" w:space="0" w:color="auto"/>
            </w:tcBorders>
          </w:tcPr>
          <w:p w14:paraId="567DC112"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3164C52D" w14:textId="77777777" w:rsidR="009F3451" w:rsidRPr="007275DF" w:rsidRDefault="009F3451" w:rsidP="00D00DFE">
            <w:pPr>
              <w:pStyle w:val="TAC"/>
              <w:rPr>
                <w:rFonts w:cs="v4.2.0"/>
              </w:rPr>
            </w:pPr>
          </w:p>
        </w:tc>
        <w:tc>
          <w:tcPr>
            <w:tcW w:w="1417" w:type="dxa"/>
            <w:tcBorders>
              <w:bottom w:val="single" w:sz="4" w:space="0" w:color="auto"/>
            </w:tcBorders>
          </w:tcPr>
          <w:p w14:paraId="01ED2FEF"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03549C79"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60038DB9" w14:textId="77777777" w:rsidR="009F3451" w:rsidRDefault="009F3451" w:rsidP="00D00DFE">
            <w:pPr>
              <w:pStyle w:val="TAC"/>
              <w:rPr>
                <w:ins w:id="1280" w:author="Author"/>
                <w:lang w:val="en-US"/>
              </w:rPr>
            </w:pPr>
            <w:ins w:id="1281" w:author="Author">
              <w:r>
                <w:rPr>
                  <w:lang w:val="en-US"/>
                </w:rPr>
                <w:t>P</w:t>
              </w:r>
              <w:r w:rsidRPr="00091D48">
                <w:rPr>
                  <w:vertAlign w:val="subscript"/>
                  <w:lang w:val="en-US"/>
                </w:rPr>
                <w:t>CCA_DL</w:t>
              </w:r>
              <w:r>
                <w:rPr>
                  <w:vertAlign w:val="subscript"/>
                  <w:lang w:val="en-US"/>
                </w:rPr>
                <w:t>_1</w:t>
              </w:r>
              <w:r>
                <w:rPr>
                  <w:lang w:val="en-US"/>
                </w:rPr>
                <w:t>=0.75</w:t>
              </w:r>
            </w:ins>
          </w:p>
          <w:p w14:paraId="0360D2CA" w14:textId="77777777" w:rsidR="009F3451" w:rsidRDefault="009F3451" w:rsidP="00D00DFE">
            <w:pPr>
              <w:pStyle w:val="TAC"/>
              <w:rPr>
                <w:ins w:id="1282" w:author="Author"/>
                <w:lang w:val="en-US"/>
              </w:rPr>
            </w:pPr>
            <w:ins w:id="1283" w:author="Author">
              <w:r>
                <w:rPr>
                  <w:lang w:val="en-US"/>
                </w:rPr>
                <w:t>P</w:t>
              </w:r>
              <w:r w:rsidRPr="00091D48">
                <w:rPr>
                  <w:vertAlign w:val="subscript"/>
                  <w:lang w:val="en-US"/>
                </w:rPr>
                <w:t>CCA_DL</w:t>
              </w:r>
              <w:r>
                <w:rPr>
                  <w:vertAlign w:val="subscript"/>
                  <w:lang w:val="en-US"/>
                </w:rPr>
                <w:t>_2</w:t>
              </w:r>
              <w:r>
                <w:rPr>
                  <w:lang w:val="en-US"/>
                </w:rPr>
                <w:t>=0.75</w:t>
              </w:r>
            </w:ins>
          </w:p>
          <w:p w14:paraId="34834063" w14:textId="77777777" w:rsidR="009F3451" w:rsidRPr="007275DF" w:rsidRDefault="009F3451" w:rsidP="00D00DFE">
            <w:pPr>
              <w:pStyle w:val="TAC"/>
              <w:rPr>
                <w:rFonts w:cs="v4.2.0"/>
                <w:bCs/>
                <w:lang w:eastAsia="zh-CN"/>
              </w:rPr>
            </w:pPr>
            <w:del w:id="1284" w:author="Author">
              <w:r w:rsidRPr="007275DF" w:rsidDel="0013248A">
                <w:rPr>
                  <w:rFonts w:cs="v4.2.0"/>
                  <w:bCs/>
                  <w:lang w:eastAsia="zh-CN"/>
                </w:rPr>
                <w:delText>TBD</w:delText>
              </w:r>
            </w:del>
          </w:p>
        </w:tc>
        <w:tc>
          <w:tcPr>
            <w:tcW w:w="1701" w:type="dxa"/>
            <w:gridSpan w:val="2"/>
            <w:tcBorders>
              <w:bottom w:val="single" w:sz="4" w:space="0" w:color="auto"/>
            </w:tcBorders>
          </w:tcPr>
          <w:p w14:paraId="2A49E7DD" w14:textId="77777777" w:rsidR="009F3451" w:rsidRDefault="009F3451" w:rsidP="00D00DFE">
            <w:pPr>
              <w:pStyle w:val="TAC"/>
              <w:rPr>
                <w:ins w:id="1285" w:author="Author"/>
                <w:lang w:val="en-US"/>
              </w:rPr>
            </w:pPr>
            <w:ins w:id="1286" w:author="Author">
              <w:r>
                <w:rPr>
                  <w:lang w:val="en-US"/>
                </w:rPr>
                <w:t>P</w:t>
              </w:r>
              <w:r w:rsidRPr="00091D48">
                <w:rPr>
                  <w:vertAlign w:val="subscript"/>
                  <w:lang w:val="en-US"/>
                </w:rPr>
                <w:t>CCA_DL</w:t>
              </w:r>
              <w:r>
                <w:rPr>
                  <w:vertAlign w:val="subscript"/>
                  <w:lang w:val="en-US"/>
                </w:rPr>
                <w:t>_1</w:t>
              </w:r>
              <w:r>
                <w:rPr>
                  <w:lang w:val="en-US"/>
                </w:rPr>
                <w:t>=0.75</w:t>
              </w:r>
            </w:ins>
          </w:p>
          <w:p w14:paraId="7050D137" w14:textId="77777777" w:rsidR="009F3451" w:rsidRDefault="009F3451" w:rsidP="00D00DFE">
            <w:pPr>
              <w:pStyle w:val="TAC"/>
              <w:rPr>
                <w:ins w:id="1287" w:author="Author"/>
                <w:lang w:val="en-US"/>
              </w:rPr>
            </w:pPr>
            <w:ins w:id="1288" w:author="Author">
              <w:r>
                <w:rPr>
                  <w:lang w:val="en-US"/>
                </w:rPr>
                <w:t>P</w:t>
              </w:r>
              <w:r w:rsidRPr="00091D48">
                <w:rPr>
                  <w:vertAlign w:val="subscript"/>
                  <w:lang w:val="en-US"/>
                </w:rPr>
                <w:t>CCA_DL</w:t>
              </w:r>
              <w:r>
                <w:rPr>
                  <w:vertAlign w:val="subscript"/>
                  <w:lang w:val="en-US"/>
                </w:rPr>
                <w:t>_2</w:t>
              </w:r>
              <w:r>
                <w:rPr>
                  <w:lang w:val="en-US"/>
                </w:rPr>
                <w:t>=0.75</w:t>
              </w:r>
            </w:ins>
          </w:p>
          <w:p w14:paraId="67771334" w14:textId="77777777" w:rsidR="009F3451" w:rsidRPr="007275DF" w:rsidRDefault="009F3451" w:rsidP="00D00DFE">
            <w:pPr>
              <w:pStyle w:val="TAC"/>
              <w:rPr>
                <w:rFonts w:cs="v4.2.0"/>
                <w:bCs/>
                <w:lang w:eastAsia="zh-CN"/>
              </w:rPr>
            </w:pPr>
            <w:del w:id="1289" w:author="Author">
              <w:r w:rsidRPr="007275DF" w:rsidDel="00E959C3">
                <w:rPr>
                  <w:rFonts w:cs="v4.2.0"/>
                  <w:bCs/>
                  <w:lang w:eastAsia="zh-CN"/>
                </w:rPr>
                <w:delText>TBD</w:delText>
              </w:r>
            </w:del>
          </w:p>
        </w:tc>
      </w:tr>
      <w:tr w:rsidR="009F3451" w:rsidRPr="007275DF" w14:paraId="4C6453F1" w14:textId="77777777" w:rsidTr="00D00DFE">
        <w:trPr>
          <w:cantSplit/>
          <w:trHeight w:val="150"/>
        </w:trPr>
        <w:tc>
          <w:tcPr>
            <w:tcW w:w="919" w:type="dxa"/>
            <w:gridSpan w:val="2"/>
            <w:tcBorders>
              <w:left w:val="single" w:sz="4" w:space="0" w:color="auto"/>
              <w:bottom w:val="nil"/>
            </w:tcBorders>
          </w:tcPr>
          <w:p w14:paraId="5856AAA2" w14:textId="77777777" w:rsidR="009F3451" w:rsidRPr="007275DF" w:rsidRDefault="009F3451" w:rsidP="00D00DF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0FDCF487"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2A9D9332" w14:textId="77777777" w:rsidR="009F3451" w:rsidRPr="007275DF" w:rsidRDefault="009F3451" w:rsidP="00D00DFE">
            <w:pPr>
              <w:pStyle w:val="TAC"/>
              <w:rPr>
                <w:rFonts w:cs="v4.2.0"/>
              </w:rPr>
            </w:pPr>
          </w:p>
        </w:tc>
        <w:tc>
          <w:tcPr>
            <w:tcW w:w="1417" w:type="dxa"/>
            <w:tcBorders>
              <w:bottom w:val="single" w:sz="4" w:space="0" w:color="auto"/>
            </w:tcBorders>
          </w:tcPr>
          <w:p w14:paraId="7A24A8D2"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6B6D8150"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6306D22C" w14:textId="77777777" w:rsidR="009F3451" w:rsidRPr="007275DF" w:rsidRDefault="009F3451" w:rsidP="00D00DFE">
            <w:pPr>
              <w:pStyle w:val="TAC"/>
              <w:rPr>
                <w:rFonts w:cs="v4.2.0"/>
                <w:bCs/>
                <w:lang w:eastAsia="zh-CN"/>
              </w:rPr>
            </w:pPr>
            <w:ins w:id="1290"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1" w:author="Author">
              <w:r w:rsidRPr="007275DF" w:rsidDel="0013248A">
                <w:rPr>
                  <w:rFonts w:cs="v4.2.0"/>
                  <w:bCs/>
                  <w:lang w:eastAsia="zh-CN"/>
                </w:rPr>
                <w:delText>TBD</w:delText>
              </w:r>
            </w:del>
          </w:p>
        </w:tc>
        <w:tc>
          <w:tcPr>
            <w:tcW w:w="1701" w:type="dxa"/>
            <w:gridSpan w:val="2"/>
            <w:tcBorders>
              <w:bottom w:val="single" w:sz="4" w:space="0" w:color="auto"/>
            </w:tcBorders>
          </w:tcPr>
          <w:p w14:paraId="17B9C26B" w14:textId="77777777" w:rsidR="009F3451" w:rsidRPr="007275DF" w:rsidRDefault="009F3451" w:rsidP="00D00DFE">
            <w:pPr>
              <w:pStyle w:val="TAC"/>
              <w:rPr>
                <w:rFonts w:cs="v4.2.0"/>
                <w:bCs/>
                <w:lang w:eastAsia="zh-CN"/>
              </w:rPr>
            </w:pPr>
            <w:ins w:id="1292"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3" w:author="Author">
              <w:r w:rsidRPr="007275DF" w:rsidDel="00E959C3">
                <w:rPr>
                  <w:rFonts w:cs="v4.2.0"/>
                  <w:bCs/>
                  <w:lang w:eastAsia="zh-CN"/>
                </w:rPr>
                <w:delText>TBD</w:delText>
              </w:r>
            </w:del>
          </w:p>
        </w:tc>
      </w:tr>
      <w:tr w:rsidR="009F3451" w:rsidRPr="007275DF" w14:paraId="4A339C8A" w14:textId="77777777" w:rsidTr="00D00DFE">
        <w:trPr>
          <w:cantSplit/>
          <w:trHeight w:val="150"/>
        </w:trPr>
        <w:tc>
          <w:tcPr>
            <w:tcW w:w="919" w:type="dxa"/>
            <w:gridSpan w:val="2"/>
            <w:tcBorders>
              <w:top w:val="nil"/>
              <w:left w:val="single" w:sz="4" w:space="0" w:color="auto"/>
            </w:tcBorders>
          </w:tcPr>
          <w:p w14:paraId="3FF532EC" w14:textId="77777777" w:rsidR="009F3451" w:rsidRPr="007275DF" w:rsidRDefault="009F3451" w:rsidP="00D00DFE">
            <w:pPr>
              <w:pStyle w:val="TAL"/>
              <w:rPr>
                <w:lang w:eastAsia="ja-JP"/>
              </w:rPr>
            </w:pPr>
          </w:p>
        </w:tc>
        <w:tc>
          <w:tcPr>
            <w:tcW w:w="919" w:type="dxa"/>
            <w:tcBorders>
              <w:left w:val="single" w:sz="4" w:space="0" w:color="auto"/>
            </w:tcBorders>
          </w:tcPr>
          <w:p w14:paraId="3CAF5091"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2CB2936F" w14:textId="77777777" w:rsidR="009F3451" w:rsidRPr="007275DF" w:rsidRDefault="009F3451" w:rsidP="00D00DFE">
            <w:pPr>
              <w:pStyle w:val="TAC"/>
              <w:rPr>
                <w:rFonts w:cs="v4.2.0"/>
              </w:rPr>
            </w:pPr>
          </w:p>
        </w:tc>
        <w:tc>
          <w:tcPr>
            <w:tcW w:w="1417" w:type="dxa"/>
            <w:tcBorders>
              <w:bottom w:val="single" w:sz="4" w:space="0" w:color="auto"/>
            </w:tcBorders>
          </w:tcPr>
          <w:p w14:paraId="59CECB1C"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6D52DD71"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1F0623F3" w14:textId="77777777" w:rsidR="009F3451" w:rsidRPr="007275DF" w:rsidRDefault="009F3451" w:rsidP="00D00DFE">
            <w:pPr>
              <w:pStyle w:val="TAC"/>
              <w:rPr>
                <w:rFonts w:cs="v4.2.0"/>
                <w:bCs/>
                <w:lang w:eastAsia="zh-CN"/>
              </w:rPr>
            </w:pPr>
            <w:ins w:id="1294"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5" w:author="Author">
              <w:r w:rsidRPr="007275DF" w:rsidDel="0013248A">
                <w:rPr>
                  <w:rFonts w:cs="v4.2.0"/>
                  <w:bCs/>
                  <w:lang w:eastAsia="zh-CN"/>
                </w:rPr>
                <w:delText>TBD</w:delText>
              </w:r>
            </w:del>
          </w:p>
        </w:tc>
        <w:tc>
          <w:tcPr>
            <w:tcW w:w="1701" w:type="dxa"/>
            <w:gridSpan w:val="2"/>
            <w:tcBorders>
              <w:bottom w:val="single" w:sz="4" w:space="0" w:color="auto"/>
            </w:tcBorders>
          </w:tcPr>
          <w:p w14:paraId="499DEA55" w14:textId="77777777" w:rsidR="009F3451" w:rsidRPr="007275DF" w:rsidRDefault="009F3451" w:rsidP="00D00DFE">
            <w:pPr>
              <w:pStyle w:val="TAC"/>
              <w:rPr>
                <w:rFonts w:cs="v4.2.0"/>
                <w:bCs/>
                <w:lang w:eastAsia="zh-CN"/>
              </w:rPr>
            </w:pPr>
            <w:ins w:id="1296"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297" w:author="Author">
              <w:r w:rsidRPr="007275DF" w:rsidDel="00E959C3">
                <w:rPr>
                  <w:rFonts w:cs="v4.2.0"/>
                  <w:bCs/>
                  <w:lang w:eastAsia="zh-CN"/>
                </w:rPr>
                <w:delText>TBD</w:delText>
              </w:r>
            </w:del>
          </w:p>
        </w:tc>
      </w:tr>
      <w:tr w:rsidR="009F3451" w:rsidRPr="007275DF" w14:paraId="246ECF73"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98"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299" w:author="Author"/>
          <w:trPrChange w:id="1300" w:author="Author">
            <w:trPr>
              <w:cantSplit/>
              <w:trHeight w:val="150"/>
            </w:trPr>
          </w:trPrChange>
        </w:trPr>
        <w:tc>
          <w:tcPr>
            <w:tcW w:w="1838" w:type="dxa"/>
            <w:gridSpan w:val="3"/>
            <w:tcBorders>
              <w:left w:val="single" w:sz="4" w:space="0" w:color="auto"/>
            </w:tcBorders>
            <w:tcPrChange w:id="1301" w:author="Author">
              <w:tcPr>
                <w:tcW w:w="1838" w:type="dxa"/>
                <w:gridSpan w:val="3"/>
                <w:tcBorders>
                  <w:left w:val="single" w:sz="4" w:space="0" w:color="auto"/>
                </w:tcBorders>
              </w:tcPr>
            </w:tcPrChange>
          </w:tcPr>
          <w:p w14:paraId="390935EC" w14:textId="77777777" w:rsidR="009F3451" w:rsidRPr="007275DF" w:rsidRDefault="009F3451" w:rsidP="00D00DFE">
            <w:pPr>
              <w:pStyle w:val="TAL"/>
              <w:rPr>
                <w:ins w:id="1302" w:author="Author"/>
                <w:bCs/>
              </w:rPr>
            </w:pPr>
            <w:ins w:id="1303" w:author="Author">
              <w:r>
                <w:rPr>
                  <w:lang w:val="en-US" w:eastAsia="zh-CN"/>
                </w:rPr>
                <w:t>L</w:t>
              </w:r>
              <w:r w:rsidRPr="00794C90">
                <w:rPr>
                  <w:vertAlign w:val="subscript"/>
                  <w:lang w:val="en-US" w:eastAsia="zh-CN"/>
                </w:rPr>
                <w:t>CCA_DL</w:t>
              </w:r>
            </w:ins>
          </w:p>
        </w:tc>
        <w:tc>
          <w:tcPr>
            <w:tcW w:w="709" w:type="dxa"/>
            <w:tcPrChange w:id="1304" w:author="Author">
              <w:tcPr>
                <w:tcW w:w="709" w:type="dxa"/>
              </w:tcPr>
            </w:tcPrChange>
          </w:tcPr>
          <w:p w14:paraId="316665C5" w14:textId="77777777" w:rsidR="009F3451" w:rsidRPr="007275DF" w:rsidRDefault="009F3451" w:rsidP="00D00DFE">
            <w:pPr>
              <w:pStyle w:val="TAC"/>
              <w:rPr>
                <w:ins w:id="1305" w:author="Author"/>
                <w:rFonts w:cs="v4.2.0"/>
              </w:rPr>
            </w:pPr>
          </w:p>
        </w:tc>
        <w:tc>
          <w:tcPr>
            <w:tcW w:w="1417" w:type="dxa"/>
            <w:tcBorders>
              <w:bottom w:val="single" w:sz="4" w:space="0" w:color="auto"/>
            </w:tcBorders>
            <w:tcPrChange w:id="1306" w:author="Author">
              <w:tcPr>
                <w:tcW w:w="1417" w:type="dxa"/>
                <w:tcBorders>
                  <w:bottom w:val="single" w:sz="4" w:space="0" w:color="auto"/>
                </w:tcBorders>
                <w:vAlign w:val="center"/>
              </w:tcPr>
            </w:tcPrChange>
          </w:tcPr>
          <w:p w14:paraId="405AF189" w14:textId="77777777" w:rsidR="009F3451" w:rsidRPr="007275DF" w:rsidRDefault="009F3451" w:rsidP="00D00DFE">
            <w:pPr>
              <w:pStyle w:val="TAC"/>
              <w:rPr>
                <w:ins w:id="1307" w:author="Author"/>
              </w:rPr>
            </w:pPr>
            <w:ins w:id="1308" w:author="Author">
              <w:r>
                <w:t>Config 1,2,3</w:t>
              </w:r>
            </w:ins>
          </w:p>
        </w:tc>
        <w:tc>
          <w:tcPr>
            <w:tcW w:w="1843" w:type="dxa"/>
            <w:gridSpan w:val="2"/>
            <w:tcBorders>
              <w:bottom w:val="single" w:sz="4" w:space="0" w:color="auto"/>
            </w:tcBorders>
            <w:tcPrChange w:id="1309" w:author="Author">
              <w:tcPr>
                <w:tcW w:w="1843" w:type="dxa"/>
                <w:gridSpan w:val="2"/>
                <w:tcBorders>
                  <w:bottom w:val="single" w:sz="4" w:space="0" w:color="auto"/>
                </w:tcBorders>
                <w:vAlign w:val="center"/>
              </w:tcPr>
            </w:tcPrChange>
          </w:tcPr>
          <w:p w14:paraId="7BF0ECBB" w14:textId="77777777" w:rsidR="009F3451" w:rsidRPr="007275DF" w:rsidRDefault="009F3451" w:rsidP="00D00DFE">
            <w:pPr>
              <w:pStyle w:val="TAC"/>
              <w:rPr>
                <w:ins w:id="1310" w:author="Author"/>
                <w:szCs w:val="18"/>
              </w:rPr>
            </w:pPr>
            <w:ins w:id="1311" w:author="Author">
              <w:r>
                <w:rPr>
                  <w:lang w:val="en-US"/>
                </w:rPr>
                <w:t>Not Applicable</w:t>
              </w:r>
            </w:ins>
          </w:p>
        </w:tc>
        <w:tc>
          <w:tcPr>
            <w:tcW w:w="1843" w:type="dxa"/>
            <w:gridSpan w:val="2"/>
            <w:tcBorders>
              <w:bottom w:val="single" w:sz="4" w:space="0" w:color="auto"/>
            </w:tcBorders>
            <w:tcPrChange w:id="1312" w:author="Author">
              <w:tcPr>
                <w:tcW w:w="1843" w:type="dxa"/>
                <w:gridSpan w:val="2"/>
                <w:tcBorders>
                  <w:bottom w:val="single" w:sz="4" w:space="0" w:color="auto"/>
                </w:tcBorders>
                <w:vAlign w:val="center"/>
              </w:tcPr>
            </w:tcPrChange>
          </w:tcPr>
          <w:p w14:paraId="64B6CB93" w14:textId="77777777" w:rsidR="009F3451" w:rsidRPr="007275DF" w:rsidRDefault="009F3451" w:rsidP="00D00DFE">
            <w:pPr>
              <w:pStyle w:val="TAC"/>
              <w:rPr>
                <w:ins w:id="1313" w:author="Author"/>
                <w:szCs w:val="18"/>
              </w:rPr>
            </w:pPr>
            <w:ins w:id="1314" w:author="Author">
              <w:r>
                <w:rPr>
                  <w:lang w:val="en-US"/>
                </w:rPr>
                <w:t>5</w:t>
              </w:r>
            </w:ins>
          </w:p>
        </w:tc>
        <w:tc>
          <w:tcPr>
            <w:tcW w:w="1701" w:type="dxa"/>
            <w:gridSpan w:val="2"/>
            <w:tcBorders>
              <w:bottom w:val="single" w:sz="4" w:space="0" w:color="auto"/>
            </w:tcBorders>
            <w:vAlign w:val="center"/>
            <w:tcPrChange w:id="1315" w:author="Author">
              <w:tcPr>
                <w:tcW w:w="1701" w:type="dxa"/>
                <w:gridSpan w:val="2"/>
                <w:tcBorders>
                  <w:bottom w:val="single" w:sz="4" w:space="0" w:color="auto"/>
                </w:tcBorders>
                <w:vAlign w:val="center"/>
              </w:tcPr>
            </w:tcPrChange>
          </w:tcPr>
          <w:p w14:paraId="53ACBA2A" w14:textId="77777777" w:rsidR="009F3451" w:rsidRPr="007275DF" w:rsidRDefault="009F3451" w:rsidP="00D00DFE">
            <w:pPr>
              <w:pStyle w:val="TAC"/>
              <w:rPr>
                <w:ins w:id="1316" w:author="Author"/>
                <w:szCs w:val="18"/>
              </w:rPr>
            </w:pPr>
            <w:ins w:id="1317" w:author="Author">
              <w:r>
                <w:rPr>
                  <w:szCs w:val="18"/>
                </w:rPr>
                <w:t>5</w:t>
              </w:r>
            </w:ins>
          </w:p>
        </w:tc>
      </w:tr>
      <w:tr w:rsidR="009F3451" w:rsidRPr="007275DF" w14:paraId="59EC7177" w14:textId="77777777" w:rsidTr="00D00DFE">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8" w:author="Author">
            <w:tblPrEx>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50"/>
          <w:ins w:id="1319" w:author="Author"/>
          <w:trPrChange w:id="1320" w:author="Author">
            <w:trPr>
              <w:cantSplit/>
              <w:trHeight w:val="150"/>
            </w:trPr>
          </w:trPrChange>
        </w:trPr>
        <w:tc>
          <w:tcPr>
            <w:tcW w:w="1838" w:type="dxa"/>
            <w:gridSpan w:val="3"/>
            <w:tcBorders>
              <w:left w:val="single" w:sz="4" w:space="0" w:color="auto"/>
            </w:tcBorders>
            <w:tcPrChange w:id="1321" w:author="Author">
              <w:tcPr>
                <w:tcW w:w="1838" w:type="dxa"/>
                <w:gridSpan w:val="3"/>
                <w:tcBorders>
                  <w:left w:val="single" w:sz="4" w:space="0" w:color="auto"/>
                </w:tcBorders>
              </w:tcPr>
            </w:tcPrChange>
          </w:tcPr>
          <w:p w14:paraId="4A1941B9" w14:textId="77777777" w:rsidR="009F3451" w:rsidRPr="007275DF" w:rsidRDefault="009F3451" w:rsidP="00D00DFE">
            <w:pPr>
              <w:pStyle w:val="TAL"/>
              <w:rPr>
                <w:ins w:id="1322" w:author="Author"/>
                <w:bCs/>
              </w:rPr>
            </w:pPr>
            <w:ins w:id="1323" w:author="Author">
              <w:r>
                <w:rPr>
                  <w:lang w:val="en-US" w:eastAsia="zh-CN"/>
                </w:rPr>
                <w:t>W</w:t>
              </w:r>
              <w:r w:rsidRPr="00552175">
                <w:rPr>
                  <w:vertAlign w:val="subscript"/>
                  <w:lang w:val="en-US" w:eastAsia="zh-CN"/>
                </w:rPr>
                <w:t>CCA_DL</w:t>
              </w:r>
            </w:ins>
          </w:p>
        </w:tc>
        <w:tc>
          <w:tcPr>
            <w:tcW w:w="709" w:type="dxa"/>
            <w:tcPrChange w:id="1324" w:author="Author">
              <w:tcPr>
                <w:tcW w:w="709" w:type="dxa"/>
              </w:tcPr>
            </w:tcPrChange>
          </w:tcPr>
          <w:p w14:paraId="45FB32F8" w14:textId="77777777" w:rsidR="009F3451" w:rsidRPr="007275DF" w:rsidRDefault="009F3451" w:rsidP="00D00DFE">
            <w:pPr>
              <w:pStyle w:val="TAC"/>
              <w:rPr>
                <w:ins w:id="1325" w:author="Author"/>
                <w:rFonts w:cs="v4.2.0"/>
              </w:rPr>
            </w:pPr>
            <w:ins w:id="1326" w:author="Author">
              <w:r>
                <w:rPr>
                  <w:lang w:val="it-IT"/>
                </w:rPr>
                <w:t>ms</w:t>
              </w:r>
            </w:ins>
          </w:p>
        </w:tc>
        <w:tc>
          <w:tcPr>
            <w:tcW w:w="1417" w:type="dxa"/>
            <w:tcBorders>
              <w:bottom w:val="single" w:sz="4" w:space="0" w:color="auto"/>
            </w:tcBorders>
            <w:tcPrChange w:id="1327" w:author="Author">
              <w:tcPr>
                <w:tcW w:w="1417" w:type="dxa"/>
                <w:tcBorders>
                  <w:bottom w:val="single" w:sz="4" w:space="0" w:color="auto"/>
                </w:tcBorders>
                <w:vAlign w:val="center"/>
              </w:tcPr>
            </w:tcPrChange>
          </w:tcPr>
          <w:p w14:paraId="50DF28FD" w14:textId="77777777" w:rsidR="009F3451" w:rsidRPr="007275DF" w:rsidRDefault="009F3451" w:rsidP="00D00DFE">
            <w:pPr>
              <w:pStyle w:val="TAC"/>
              <w:rPr>
                <w:ins w:id="1328" w:author="Author"/>
              </w:rPr>
            </w:pPr>
            <w:ins w:id="1329" w:author="Author">
              <w:r>
                <w:t>Config 1,2,3</w:t>
              </w:r>
            </w:ins>
          </w:p>
        </w:tc>
        <w:tc>
          <w:tcPr>
            <w:tcW w:w="1843" w:type="dxa"/>
            <w:gridSpan w:val="2"/>
            <w:tcBorders>
              <w:bottom w:val="single" w:sz="4" w:space="0" w:color="auto"/>
            </w:tcBorders>
            <w:tcPrChange w:id="1330" w:author="Author">
              <w:tcPr>
                <w:tcW w:w="1843" w:type="dxa"/>
                <w:gridSpan w:val="2"/>
                <w:tcBorders>
                  <w:bottom w:val="single" w:sz="4" w:space="0" w:color="auto"/>
                </w:tcBorders>
                <w:vAlign w:val="center"/>
              </w:tcPr>
            </w:tcPrChange>
          </w:tcPr>
          <w:p w14:paraId="1C344409" w14:textId="77777777" w:rsidR="009F3451" w:rsidRPr="007275DF" w:rsidRDefault="009F3451" w:rsidP="00D00DFE">
            <w:pPr>
              <w:pStyle w:val="TAC"/>
              <w:rPr>
                <w:ins w:id="1331" w:author="Author"/>
                <w:szCs w:val="18"/>
              </w:rPr>
            </w:pPr>
            <w:ins w:id="1332" w:author="Author">
              <w:r>
                <w:rPr>
                  <w:lang w:val="en-US"/>
                </w:rPr>
                <w:t>Not Applicable</w:t>
              </w:r>
            </w:ins>
          </w:p>
        </w:tc>
        <w:tc>
          <w:tcPr>
            <w:tcW w:w="1843" w:type="dxa"/>
            <w:gridSpan w:val="2"/>
            <w:tcBorders>
              <w:bottom w:val="single" w:sz="4" w:space="0" w:color="auto"/>
            </w:tcBorders>
            <w:tcPrChange w:id="1333" w:author="Author">
              <w:tcPr>
                <w:tcW w:w="1843" w:type="dxa"/>
                <w:gridSpan w:val="2"/>
                <w:tcBorders>
                  <w:bottom w:val="single" w:sz="4" w:space="0" w:color="auto"/>
                </w:tcBorders>
                <w:vAlign w:val="center"/>
              </w:tcPr>
            </w:tcPrChange>
          </w:tcPr>
          <w:p w14:paraId="1C22C3BF" w14:textId="77777777" w:rsidR="009F3451" w:rsidRPr="007275DF" w:rsidRDefault="009F3451" w:rsidP="00D00DFE">
            <w:pPr>
              <w:pStyle w:val="TAC"/>
              <w:rPr>
                <w:ins w:id="1334" w:author="Author"/>
                <w:szCs w:val="18"/>
              </w:rPr>
            </w:pPr>
            <w:ins w:id="1335" w:author="Author">
              <w:r w:rsidRPr="007275DF">
                <w:t>T</w:t>
              </w:r>
              <w:r w:rsidRPr="007275DF">
                <w:rPr>
                  <w:vertAlign w:val="subscript"/>
                </w:rPr>
                <w:t>PSS/SSS_sync_inter_cca</w:t>
              </w:r>
              <w:del w:id="1336" w:author="Author">
                <w:r w:rsidDel="002E52AA">
                  <w:rPr>
                    <w:lang w:val="en-US"/>
                  </w:rPr>
                  <w:delText>800</w:delText>
                </w:r>
              </w:del>
            </w:ins>
          </w:p>
        </w:tc>
        <w:tc>
          <w:tcPr>
            <w:tcW w:w="1701" w:type="dxa"/>
            <w:gridSpan w:val="2"/>
            <w:tcBorders>
              <w:bottom w:val="single" w:sz="4" w:space="0" w:color="auto"/>
            </w:tcBorders>
            <w:vAlign w:val="center"/>
            <w:tcPrChange w:id="1337" w:author="Author">
              <w:tcPr>
                <w:tcW w:w="1701" w:type="dxa"/>
                <w:gridSpan w:val="2"/>
                <w:tcBorders>
                  <w:bottom w:val="single" w:sz="4" w:space="0" w:color="auto"/>
                </w:tcBorders>
                <w:vAlign w:val="center"/>
              </w:tcPr>
            </w:tcPrChange>
          </w:tcPr>
          <w:p w14:paraId="7CBC2BE2" w14:textId="77777777" w:rsidR="009F3451" w:rsidRPr="007275DF" w:rsidRDefault="009F3451" w:rsidP="00D00DFE">
            <w:pPr>
              <w:pStyle w:val="TAC"/>
              <w:rPr>
                <w:ins w:id="1338" w:author="Author"/>
                <w:szCs w:val="18"/>
              </w:rPr>
            </w:pPr>
            <w:ins w:id="1339" w:author="Author">
              <w:r w:rsidRPr="007275DF">
                <w:t>T</w:t>
              </w:r>
              <w:r w:rsidRPr="007275DF">
                <w:rPr>
                  <w:vertAlign w:val="subscript"/>
                </w:rPr>
                <w:t>PSS/SSS_sync_inter_cca</w:t>
              </w:r>
              <w:del w:id="1340" w:author="Author">
                <w:r w:rsidDel="002E52AA">
                  <w:rPr>
                    <w:szCs w:val="18"/>
                  </w:rPr>
                  <w:delText>800</w:delText>
                </w:r>
              </w:del>
            </w:ins>
          </w:p>
        </w:tc>
      </w:tr>
      <w:tr w:rsidR="009F3451" w:rsidRPr="007275DF" w14:paraId="04B5DD51" w14:textId="77777777" w:rsidTr="00D00DFE">
        <w:trPr>
          <w:cantSplit/>
          <w:trHeight w:val="150"/>
        </w:trPr>
        <w:tc>
          <w:tcPr>
            <w:tcW w:w="1838" w:type="dxa"/>
            <w:gridSpan w:val="3"/>
            <w:vMerge w:val="restart"/>
            <w:tcBorders>
              <w:left w:val="single" w:sz="4" w:space="0" w:color="auto"/>
            </w:tcBorders>
          </w:tcPr>
          <w:p w14:paraId="5EC9BF84" w14:textId="77777777" w:rsidR="009F3451" w:rsidRPr="007275DF" w:rsidRDefault="009F3451" w:rsidP="00D00DFE">
            <w:pPr>
              <w:pStyle w:val="TAL"/>
            </w:pPr>
            <w:r w:rsidRPr="007275DF">
              <w:rPr>
                <w:bCs/>
              </w:rPr>
              <w:t>BW</w:t>
            </w:r>
            <w:r w:rsidRPr="007275DF">
              <w:rPr>
                <w:vertAlign w:val="subscript"/>
              </w:rPr>
              <w:t>channel</w:t>
            </w:r>
          </w:p>
        </w:tc>
        <w:tc>
          <w:tcPr>
            <w:tcW w:w="709" w:type="dxa"/>
            <w:vMerge w:val="restart"/>
          </w:tcPr>
          <w:p w14:paraId="7CC50A42" w14:textId="77777777" w:rsidR="009F3451" w:rsidRPr="007275DF" w:rsidRDefault="009F3451" w:rsidP="00D00DFE">
            <w:pPr>
              <w:pStyle w:val="TAC"/>
            </w:pPr>
            <w:r w:rsidRPr="007275DF">
              <w:rPr>
                <w:rFonts w:cs="v4.2.0"/>
              </w:rPr>
              <w:t>MHz</w:t>
            </w:r>
          </w:p>
        </w:tc>
        <w:tc>
          <w:tcPr>
            <w:tcW w:w="1417" w:type="dxa"/>
            <w:tcBorders>
              <w:bottom w:val="single" w:sz="4" w:space="0" w:color="auto"/>
            </w:tcBorders>
            <w:vAlign w:val="center"/>
          </w:tcPr>
          <w:p w14:paraId="2E2787FB"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3D98615B"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19DBAA3E"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B1EB94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1050AD3" w14:textId="77777777" w:rsidTr="00D00DFE">
        <w:trPr>
          <w:cantSplit/>
          <w:trHeight w:val="150"/>
        </w:trPr>
        <w:tc>
          <w:tcPr>
            <w:tcW w:w="1838" w:type="dxa"/>
            <w:gridSpan w:val="3"/>
            <w:vMerge/>
            <w:tcBorders>
              <w:left w:val="single" w:sz="4" w:space="0" w:color="auto"/>
              <w:bottom w:val="single" w:sz="4" w:space="0" w:color="auto"/>
            </w:tcBorders>
          </w:tcPr>
          <w:p w14:paraId="4FF812B7" w14:textId="77777777" w:rsidR="009F3451" w:rsidRPr="007275DF" w:rsidRDefault="009F3451" w:rsidP="00D00DFE">
            <w:pPr>
              <w:pStyle w:val="TAL"/>
              <w:rPr>
                <w:bCs/>
              </w:rPr>
            </w:pPr>
          </w:p>
        </w:tc>
        <w:tc>
          <w:tcPr>
            <w:tcW w:w="709" w:type="dxa"/>
            <w:vMerge/>
            <w:tcBorders>
              <w:bottom w:val="single" w:sz="4" w:space="0" w:color="auto"/>
            </w:tcBorders>
          </w:tcPr>
          <w:p w14:paraId="7AF2C959"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4F23577D"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19E02F81"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88B1A3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B798C3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5625B07" w14:textId="77777777" w:rsidTr="00D00DFE">
        <w:trPr>
          <w:cantSplit/>
          <w:trHeight w:val="81"/>
        </w:trPr>
        <w:tc>
          <w:tcPr>
            <w:tcW w:w="1838" w:type="dxa"/>
            <w:gridSpan w:val="3"/>
            <w:vMerge w:val="restart"/>
            <w:tcBorders>
              <w:left w:val="single" w:sz="4" w:space="0" w:color="auto"/>
            </w:tcBorders>
          </w:tcPr>
          <w:p w14:paraId="597D0942" w14:textId="77777777" w:rsidR="009F3451" w:rsidRPr="007275DF" w:rsidRDefault="009F3451" w:rsidP="00D00DFE">
            <w:pPr>
              <w:pStyle w:val="TAL"/>
              <w:rPr>
                <w:bCs/>
              </w:rPr>
            </w:pPr>
            <w:r w:rsidRPr="007275DF">
              <w:rPr>
                <w:lang w:val="en-US"/>
              </w:rPr>
              <w:t>BWP BW</w:t>
            </w:r>
          </w:p>
        </w:tc>
        <w:tc>
          <w:tcPr>
            <w:tcW w:w="709" w:type="dxa"/>
            <w:vMerge w:val="restart"/>
          </w:tcPr>
          <w:p w14:paraId="2CD90331" w14:textId="77777777" w:rsidR="009F3451" w:rsidRPr="007275DF" w:rsidRDefault="009F3451" w:rsidP="00D00DFE">
            <w:pPr>
              <w:pStyle w:val="TAC"/>
            </w:pPr>
            <w:r w:rsidRPr="007275DF">
              <w:t>MHz</w:t>
            </w:r>
          </w:p>
        </w:tc>
        <w:tc>
          <w:tcPr>
            <w:tcW w:w="1417" w:type="dxa"/>
            <w:tcBorders>
              <w:bottom w:val="single" w:sz="4" w:space="0" w:color="auto"/>
            </w:tcBorders>
            <w:vAlign w:val="center"/>
          </w:tcPr>
          <w:p w14:paraId="1C5C3CF4"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199B216D"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6F5E22B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965E72D"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2D698BA" w14:textId="77777777" w:rsidTr="00D00DFE">
        <w:trPr>
          <w:cantSplit/>
          <w:trHeight w:val="36"/>
        </w:trPr>
        <w:tc>
          <w:tcPr>
            <w:tcW w:w="1838" w:type="dxa"/>
            <w:gridSpan w:val="3"/>
            <w:vMerge/>
            <w:tcBorders>
              <w:left w:val="single" w:sz="4" w:space="0" w:color="auto"/>
              <w:bottom w:val="single" w:sz="4" w:space="0" w:color="auto"/>
            </w:tcBorders>
          </w:tcPr>
          <w:p w14:paraId="494ADF6E" w14:textId="77777777" w:rsidR="009F3451" w:rsidRPr="007275DF" w:rsidRDefault="009F3451" w:rsidP="00D00DFE">
            <w:pPr>
              <w:pStyle w:val="TAL"/>
              <w:rPr>
                <w:bCs/>
              </w:rPr>
            </w:pPr>
          </w:p>
        </w:tc>
        <w:tc>
          <w:tcPr>
            <w:tcW w:w="709" w:type="dxa"/>
            <w:vMerge/>
            <w:tcBorders>
              <w:bottom w:val="single" w:sz="4" w:space="0" w:color="auto"/>
            </w:tcBorders>
          </w:tcPr>
          <w:p w14:paraId="586A482A" w14:textId="77777777" w:rsidR="009F3451" w:rsidRPr="007275DF" w:rsidRDefault="009F3451" w:rsidP="00D00DFE">
            <w:pPr>
              <w:pStyle w:val="TAC"/>
            </w:pPr>
          </w:p>
        </w:tc>
        <w:tc>
          <w:tcPr>
            <w:tcW w:w="1417" w:type="dxa"/>
            <w:tcBorders>
              <w:bottom w:val="single" w:sz="4" w:space="0" w:color="auto"/>
            </w:tcBorders>
            <w:vAlign w:val="center"/>
          </w:tcPr>
          <w:p w14:paraId="005F5EDC"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65C6CB1A"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166A929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1869389"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2DD1B5E1" w14:textId="77777777" w:rsidTr="00D00DFE">
        <w:trPr>
          <w:cantSplit/>
          <w:trHeight w:val="36"/>
        </w:trPr>
        <w:tc>
          <w:tcPr>
            <w:tcW w:w="846" w:type="dxa"/>
            <w:vMerge w:val="restart"/>
            <w:tcBorders>
              <w:left w:val="single" w:sz="4" w:space="0" w:color="auto"/>
            </w:tcBorders>
          </w:tcPr>
          <w:p w14:paraId="2DAE0CFC" w14:textId="77777777" w:rsidR="009F3451" w:rsidRPr="007275DF" w:rsidRDefault="009F3451" w:rsidP="00D00DFE">
            <w:pPr>
              <w:pStyle w:val="TAL"/>
              <w:rPr>
                <w:bCs/>
              </w:rPr>
            </w:pPr>
            <w:r w:rsidRPr="007275DF">
              <w:rPr>
                <w:lang w:val="en-US"/>
              </w:rPr>
              <w:t>BWP configuration</w:t>
            </w:r>
          </w:p>
        </w:tc>
        <w:tc>
          <w:tcPr>
            <w:tcW w:w="992" w:type="dxa"/>
            <w:gridSpan w:val="2"/>
            <w:tcBorders>
              <w:left w:val="single" w:sz="4" w:space="0" w:color="auto"/>
            </w:tcBorders>
          </w:tcPr>
          <w:p w14:paraId="0934EB4E" w14:textId="77777777" w:rsidR="009F3451" w:rsidRPr="007275DF" w:rsidRDefault="009F3451" w:rsidP="00D00DFE">
            <w:pPr>
              <w:pStyle w:val="TAL"/>
              <w:rPr>
                <w:bCs/>
              </w:rPr>
            </w:pPr>
            <w:r w:rsidRPr="007275DF">
              <w:t>Initial DL BWP</w:t>
            </w:r>
          </w:p>
        </w:tc>
        <w:tc>
          <w:tcPr>
            <w:tcW w:w="709" w:type="dxa"/>
            <w:tcBorders>
              <w:bottom w:val="single" w:sz="4" w:space="0" w:color="auto"/>
            </w:tcBorders>
          </w:tcPr>
          <w:p w14:paraId="4E33B4F3" w14:textId="77777777" w:rsidR="009F3451" w:rsidRPr="007275DF" w:rsidRDefault="009F3451" w:rsidP="00D00DFE">
            <w:pPr>
              <w:pStyle w:val="TAC"/>
            </w:pPr>
          </w:p>
        </w:tc>
        <w:tc>
          <w:tcPr>
            <w:tcW w:w="1417" w:type="dxa"/>
            <w:vMerge w:val="restart"/>
            <w:vAlign w:val="center"/>
          </w:tcPr>
          <w:p w14:paraId="30B1AF29"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tcPr>
          <w:p w14:paraId="2B998C6A" w14:textId="77777777" w:rsidR="009F3451" w:rsidRPr="007275DF" w:rsidRDefault="009F3451" w:rsidP="00D00DFE">
            <w:pPr>
              <w:pStyle w:val="TAC"/>
              <w:rPr>
                <w:szCs w:val="18"/>
              </w:rPr>
            </w:pPr>
            <w:r w:rsidRPr="007275DF">
              <w:t>DLBWP.0.1</w:t>
            </w:r>
          </w:p>
        </w:tc>
        <w:tc>
          <w:tcPr>
            <w:tcW w:w="1843" w:type="dxa"/>
            <w:gridSpan w:val="2"/>
            <w:tcBorders>
              <w:bottom w:val="single" w:sz="4" w:space="0" w:color="auto"/>
            </w:tcBorders>
          </w:tcPr>
          <w:p w14:paraId="3CAC9427" w14:textId="77777777" w:rsidR="009F3451" w:rsidRPr="007275DF" w:rsidRDefault="009F3451" w:rsidP="00D00DFE">
            <w:pPr>
              <w:pStyle w:val="TAC"/>
              <w:rPr>
                <w:szCs w:val="18"/>
              </w:rPr>
            </w:pPr>
            <w:r w:rsidRPr="007275DF">
              <w:t>DLBWP.0.1</w:t>
            </w:r>
          </w:p>
        </w:tc>
        <w:tc>
          <w:tcPr>
            <w:tcW w:w="1701" w:type="dxa"/>
            <w:gridSpan w:val="2"/>
            <w:tcBorders>
              <w:bottom w:val="single" w:sz="4" w:space="0" w:color="auto"/>
            </w:tcBorders>
          </w:tcPr>
          <w:p w14:paraId="43BC673F" w14:textId="77777777" w:rsidR="009F3451" w:rsidRPr="007275DF" w:rsidRDefault="009F3451" w:rsidP="00D00DFE">
            <w:pPr>
              <w:pStyle w:val="TAC"/>
              <w:rPr>
                <w:szCs w:val="18"/>
              </w:rPr>
            </w:pPr>
          </w:p>
        </w:tc>
      </w:tr>
      <w:tr w:rsidR="009F3451" w:rsidRPr="007275DF" w14:paraId="14A6CA00" w14:textId="77777777" w:rsidTr="00D00DFE">
        <w:trPr>
          <w:cantSplit/>
          <w:trHeight w:val="36"/>
        </w:trPr>
        <w:tc>
          <w:tcPr>
            <w:tcW w:w="846" w:type="dxa"/>
            <w:vMerge/>
            <w:tcBorders>
              <w:left w:val="single" w:sz="4" w:space="0" w:color="auto"/>
            </w:tcBorders>
          </w:tcPr>
          <w:p w14:paraId="613B31FB" w14:textId="77777777" w:rsidR="009F3451" w:rsidRPr="007275DF" w:rsidRDefault="009F3451" w:rsidP="00D00DFE">
            <w:pPr>
              <w:pStyle w:val="TAL"/>
              <w:rPr>
                <w:lang w:val="en-US"/>
              </w:rPr>
            </w:pPr>
          </w:p>
        </w:tc>
        <w:tc>
          <w:tcPr>
            <w:tcW w:w="992" w:type="dxa"/>
            <w:gridSpan w:val="2"/>
            <w:tcBorders>
              <w:left w:val="single" w:sz="4" w:space="0" w:color="auto"/>
            </w:tcBorders>
          </w:tcPr>
          <w:p w14:paraId="36F961B2" w14:textId="77777777" w:rsidR="009F3451" w:rsidRPr="007275DF" w:rsidRDefault="009F3451" w:rsidP="00D00DFE">
            <w:pPr>
              <w:pStyle w:val="TAL"/>
            </w:pPr>
            <w:r w:rsidRPr="007275DF">
              <w:t>Initial UL BWP</w:t>
            </w:r>
          </w:p>
        </w:tc>
        <w:tc>
          <w:tcPr>
            <w:tcW w:w="709" w:type="dxa"/>
            <w:tcBorders>
              <w:bottom w:val="single" w:sz="4" w:space="0" w:color="auto"/>
            </w:tcBorders>
          </w:tcPr>
          <w:p w14:paraId="1825B8A4" w14:textId="77777777" w:rsidR="009F3451" w:rsidRPr="007275DF" w:rsidRDefault="009F3451" w:rsidP="00D00DFE">
            <w:pPr>
              <w:pStyle w:val="TAC"/>
            </w:pPr>
          </w:p>
        </w:tc>
        <w:tc>
          <w:tcPr>
            <w:tcW w:w="1417" w:type="dxa"/>
            <w:vMerge/>
            <w:vAlign w:val="center"/>
          </w:tcPr>
          <w:p w14:paraId="7A293049" w14:textId="77777777" w:rsidR="009F3451" w:rsidRPr="007275DF" w:rsidRDefault="009F3451" w:rsidP="00D00DFE">
            <w:pPr>
              <w:pStyle w:val="TAC"/>
            </w:pPr>
          </w:p>
        </w:tc>
        <w:tc>
          <w:tcPr>
            <w:tcW w:w="1843" w:type="dxa"/>
            <w:gridSpan w:val="2"/>
            <w:tcBorders>
              <w:bottom w:val="single" w:sz="4" w:space="0" w:color="auto"/>
            </w:tcBorders>
          </w:tcPr>
          <w:p w14:paraId="192E5004" w14:textId="77777777" w:rsidR="009F3451" w:rsidRPr="007275DF" w:rsidRDefault="009F3451" w:rsidP="00D00DFE">
            <w:pPr>
              <w:pStyle w:val="TAC"/>
            </w:pPr>
            <w:r w:rsidRPr="007275DF">
              <w:rPr>
                <w:bCs/>
              </w:rPr>
              <w:t>ULBWP.0.1</w:t>
            </w:r>
          </w:p>
        </w:tc>
        <w:tc>
          <w:tcPr>
            <w:tcW w:w="1843" w:type="dxa"/>
            <w:gridSpan w:val="2"/>
            <w:tcBorders>
              <w:bottom w:val="single" w:sz="4" w:space="0" w:color="auto"/>
            </w:tcBorders>
          </w:tcPr>
          <w:p w14:paraId="20C067B9" w14:textId="77777777" w:rsidR="009F3451" w:rsidRPr="007275DF" w:rsidRDefault="009F3451" w:rsidP="00D00DFE">
            <w:pPr>
              <w:pStyle w:val="TAC"/>
            </w:pPr>
            <w:r w:rsidRPr="007275DF">
              <w:rPr>
                <w:bCs/>
              </w:rPr>
              <w:t>ULBWP.0.1</w:t>
            </w:r>
          </w:p>
        </w:tc>
        <w:tc>
          <w:tcPr>
            <w:tcW w:w="1701" w:type="dxa"/>
            <w:gridSpan w:val="2"/>
            <w:tcBorders>
              <w:bottom w:val="single" w:sz="4" w:space="0" w:color="auto"/>
            </w:tcBorders>
          </w:tcPr>
          <w:p w14:paraId="1057D583" w14:textId="77777777" w:rsidR="009F3451" w:rsidRPr="007275DF" w:rsidRDefault="009F3451" w:rsidP="00D00DFE">
            <w:pPr>
              <w:pStyle w:val="TAC"/>
            </w:pPr>
          </w:p>
        </w:tc>
      </w:tr>
      <w:tr w:rsidR="009F3451" w:rsidRPr="007275DF" w14:paraId="3FF16357" w14:textId="77777777" w:rsidTr="00D00DFE">
        <w:trPr>
          <w:cantSplit/>
          <w:trHeight w:val="36"/>
        </w:trPr>
        <w:tc>
          <w:tcPr>
            <w:tcW w:w="846" w:type="dxa"/>
            <w:vMerge/>
            <w:tcBorders>
              <w:left w:val="single" w:sz="4" w:space="0" w:color="auto"/>
            </w:tcBorders>
          </w:tcPr>
          <w:p w14:paraId="5DA01972" w14:textId="77777777" w:rsidR="009F3451" w:rsidRPr="007275DF" w:rsidRDefault="009F3451" w:rsidP="00D00DFE">
            <w:pPr>
              <w:pStyle w:val="TAL"/>
              <w:rPr>
                <w:bCs/>
              </w:rPr>
            </w:pPr>
          </w:p>
        </w:tc>
        <w:tc>
          <w:tcPr>
            <w:tcW w:w="992" w:type="dxa"/>
            <w:gridSpan w:val="2"/>
            <w:tcBorders>
              <w:left w:val="single" w:sz="4" w:space="0" w:color="auto"/>
            </w:tcBorders>
          </w:tcPr>
          <w:p w14:paraId="61FD1423" w14:textId="77777777" w:rsidR="009F3451" w:rsidRPr="007275DF" w:rsidRDefault="009F3451" w:rsidP="00D00DFE">
            <w:pPr>
              <w:pStyle w:val="TAL"/>
              <w:rPr>
                <w:bCs/>
              </w:rPr>
            </w:pPr>
            <w:r w:rsidRPr="007275DF">
              <w:t>Dedicated DL BWP</w:t>
            </w:r>
          </w:p>
        </w:tc>
        <w:tc>
          <w:tcPr>
            <w:tcW w:w="709" w:type="dxa"/>
            <w:tcBorders>
              <w:bottom w:val="single" w:sz="4" w:space="0" w:color="auto"/>
            </w:tcBorders>
          </w:tcPr>
          <w:p w14:paraId="44FA67DE" w14:textId="77777777" w:rsidR="009F3451" w:rsidRPr="007275DF" w:rsidRDefault="009F3451" w:rsidP="00D00DFE">
            <w:pPr>
              <w:pStyle w:val="TAC"/>
            </w:pPr>
          </w:p>
        </w:tc>
        <w:tc>
          <w:tcPr>
            <w:tcW w:w="1417" w:type="dxa"/>
            <w:vMerge/>
            <w:vAlign w:val="center"/>
          </w:tcPr>
          <w:p w14:paraId="556F91BB" w14:textId="77777777" w:rsidR="009F3451" w:rsidRPr="007275DF" w:rsidRDefault="009F3451" w:rsidP="00D00DFE">
            <w:pPr>
              <w:pStyle w:val="TAC"/>
            </w:pPr>
          </w:p>
        </w:tc>
        <w:tc>
          <w:tcPr>
            <w:tcW w:w="1843" w:type="dxa"/>
            <w:gridSpan w:val="2"/>
            <w:tcBorders>
              <w:bottom w:val="single" w:sz="4" w:space="0" w:color="auto"/>
            </w:tcBorders>
          </w:tcPr>
          <w:p w14:paraId="343683DB" w14:textId="77777777" w:rsidR="009F3451" w:rsidRPr="007275DF" w:rsidRDefault="009F3451" w:rsidP="00D00DFE">
            <w:pPr>
              <w:pStyle w:val="TAC"/>
              <w:rPr>
                <w:szCs w:val="18"/>
              </w:rPr>
            </w:pPr>
            <w:r w:rsidRPr="007275DF">
              <w:t>DLBWP.1.1</w:t>
            </w:r>
          </w:p>
        </w:tc>
        <w:tc>
          <w:tcPr>
            <w:tcW w:w="1843" w:type="dxa"/>
            <w:gridSpan w:val="2"/>
            <w:tcBorders>
              <w:bottom w:val="single" w:sz="4" w:space="0" w:color="auto"/>
            </w:tcBorders>
          </w:tcPr>
          <w:p w14:paraId="2A6D48FE" w14:textId="77777777" w:rsidR="009F3451" w:rsidRPr="007275DF" w:rsidRDefault="009F3451" w:rsidP="00D00DFE">
            <w:pPr>
              <w:pStyle w:val="TAC"/>
              <w:rPr>
                <w:szCs w:val="18"/>
              </w:rPr>
            </w:pPr>
            <w:r w:rsidRPr="007275DF">
              <w:t>DLBWP.1.1</w:t>
            </w:r>
          </w:p>
        </w:tc>
        <w:tc>
          <w:tcPr>
            <w:tcW w:w="1701" w:type="dxa"/>
            <w:gridSpan w:val="2"/>
            <w:tcBorders>
              <w:bottom w:val="single" w:sz="4" w:space="0" w:color="auto"/>
            </w:tcBorders>
          </w:tcPr>
          <w:p w14:paraId="3D960959" w14:textId="77777777" w:rsidR="009F3451" w:rsidRPr="007275DF" w:rsidRDefault="009F3451" w:rsidP="00D00DFE">
            <w:pPr>
              <w:pStyle w:val="TAC"/>
              <w:rPr>
                <w:szCs w:val="18"/>
              </w:rPr>
            </w:pPr>
          </w:p>
        </w:tc>
      </w:tr>
      <w:tr w:rsidR="009F3451" w:rsidRPr="007275DF" w14:paraId="49B0F136" w14:textId="77777777" w:rsidTr="00D00DFE">
        <w:trPr>
          <w:cantSplit/>
          <w:trHeight w:val="36"/>
        </w:trPr>
        <w:tc>
          <w:tcPr>
            <w:tcW w:w="846" w:type="dxa"/>
            <w:vMerge/>
            <w:tcBorders>
              <w:left w:val="single" w:sz="4" w:space="0" w:color="auto"/>
              <w:bottom w:val="single" w:sz="4" w:space="0" w:color="auto"/>
            </w:tcBorders>
          </w:tcPr>
          <w:p w14:paraId="2A7CC970" w14:textId="77777777" w:rsidR="009F3451" w:rsidRPr="007275DF" w:rsidRDefault="009F3451" w:rsidP="00D00DFE">
            <w:pPr>
              <w:pStyle w:val="TAL"/>
              <w:rPr>
                <w:bCs/>
              </w:rPr>
            </w:pPr>
          </w:p>
        </w:tc>
        <w:tc>
          <w:tcPr>
            <w:tcW w:w="992" w:type="dxa"/>
            <w:gridSpan w:val="2"/>
            <w:tcBorders>
              <w:left w:val="single" w:sz="4" w:space="0" w:color="auto"/>
              <w:bottom w:val="single" w:sz="4" w:space="0" w:color="auto"/>
            </w:tcBorders>
          </w:tcPr>
          <w:p w14:paraId="10489672" w14:textId="77777777" w:rsidR="009F3451" w:rsidRPr="007275DF" w:rsidRDefault="009F3451" w:rsidP="00D00DFE">
            <w:pPr>
              <w:pStyle w:val="TAL"/>
              <w:rPr>
                <w:bCs/>
              </w:rPr>
            </w:pPr>
            <w:r w:rsidRPr="007275DF">
              <w:rPr>
                <w:bCs/>
              </w:rPr>
              <w:t>Dedicated UL BWP</w:t>
            </w:r>
          </w:p>
        </w:tc>
        <w:tc>
          <w:tcPr>
            <w:tcW w:w="709" w:type="dxa"/>
            <w:tcBorders>
              <w:bottom w:val="single" w:sz="4" w:space="0" w:color="auto"/>
            </w:tcBorders>
          </w:tcPr>
          <w:p w14:paraId="4BC05533" w14:textId="77777777" w:rsidR="009F3451" w:rsidRPr="007275DF" w:rsidRDefault="009F3451" w:rsidP="00D00DFE">
            <w:pPr>
              <w:pStyle w:val="TAC"/>
            </w:pPr>
          </w:p>
        </w:tc>
        <w:tc>
          <w:tcPr>
            <w:tcW w:w="1417" w:type="dxa"/>
            <w:vMerge/>
            <w:tcBorders>
              <w:bottom w:val="single" w:sz="4" w:space="0" w:color="auto"/>
            </w:tcBorders>
            <w:vAlign w:val="center"/>
          </w:tcPr>
          <w:p w14:paraId="2C9171CD" w14:textId="77777777" w:rsidR="009F3451" w:rsidRPr="007275DF" w:rsidRDefault="009F3451" w:rsidP="00D00DFE">
            <w:pPr>
              <w:pStyle w:val="TAC"/>
            </w:pPr>
          </w:p>
        </w:tc>
        <w:tc>
          <w:tcPr>
            <w:tcW w:w="1843" w:type="dxa"/>
            <w:gridSpan w:val="2"/>
            <w:tcBorders>
              <w:bottom w:val="single" w:sz="4" w:space="0" w:color="auto"/>
            </w:tcBorders>
            <w:vAlign w:val="center"/>
          </w:tcPr>
          <w:p w14:paraId="62C78B01" w14:textId="77777777" w:rsidR="009F3451" w:rsidRPr="007275DF" w:rsidRDefault="009F3451" w:rsidP="00D00DFE">
            <w:pPr>
              <w:pStyle w:val="TAC"/>
              <w:rPr>
                <w:szCs w:val="18"/>
              </w:rPr>
            </w:pPr>
            <w:r w:rsidRPr="007275DF">
              <w:t>ULBWP.1.1</w:t>
            </w:r>
          </w:p>
        </w:tc>
        <w:tc>
          <w:tcPr>
            <w:tcW w:w="1843" w:type="dxa"/>
            <w:gridSpan w:val="2"/>
            <w:tcBorders>
              <w:bottom w:val="single" w:sz="4" w:space="0" w:color="auto"/>
            </w:tcBorders>
            <w:vAlign w:val="center"/>
          </w:tcPr>
          <w:p w14:paraId="1C2C94C9" w14:textId="77777777" w:rsidR="009F3451" w:rsidRPr="007275DF" w:rsidRDefault="009F3451" w:rsidP="00D00DFE">
            <w:pPr>
              <w:pStyle w:val="TAC"/>
              <w:rPr>
                <w:szCs w:val="18"/>
              </w:rPr>
            </w:pPr>
            <w:r w:rsidRPr="007275DF">
              <w:t>ULBWP.1.1</w:t>
            </w:r>
          </w:p>
        </w:tc>
        <w:tc>
          <w:tcPr>
            <w:tcW w:w="1701" w:type="dxa"/>
            <w:gridSpan w:val="2"/>
            <w:tcBorders>
              <w:bottom w:val="single" w:sz="4" w:space="0" w:color="auto"/>
            </w:tcBorders>
          </w:tcPr>
          <w:p w14:paraId="75549A50" w14:textId="77777777" w:rsidR="009F3451" w:rsidRPr="007275DF" w:rsidRDefault="009F3451" w:rsidP="00D00DFE">
            <w:pPr>
              <w:pStyle w:val="TAC"/>
              <w:rPr>
                <w:szCs w:val="18"/>
              </w:rPr>
            </w:pPr>
          </w:p>
        </w:tc>
      </w:tr>
      <w:tr w:rsidR="009F3451" w:rsidRPr="007275DF" w14:paraId="1FF61A24" w14:textId="77777777" w:rsidTr="00D00DFE">
        <w:trPr>
          <w:cantSplit/>
          <w:trHeight w:val="443"/>
        </w:trPr>
        <w:tc>
          <w:tcPr>
            <w:tcW w:w="1838" w:type="dxa"/>
            <w:gridSpan w:val="3"/>
            <w:vMerge w:val="restart"/>
            <w:tcBorders>
              <w:left w:val="single" w:sz="4" w:space="0" w:color="auto"/>
            </w:tcBorders>
          </w:tcPr>
          <w:p w14:paraId="24229217" w14:textId="77777777" w:rsidR="009F3451" w:rsidRPr="007275DF" w:rsidRDefault="009F3451" w:rsidP="00D00DFE">
            <w:pPr>
              <w:pStyle w:val="TAL"/>
              <w:rPr>
                <w:bCs/>
              </w:rPr>
            </w:pPr>
            <w:r w:rsidRPr="007275DF">
              <w:rPr>
                <w:bCs/>
              </w:rPr>
              <w:t>TRS configuration</w:t>
            </w:r>
          </w:p>
        </w:tc>
        <w:tc>
          <w:tcPr>
            <w:tcW w:w="709" w:type="dxa"/>
            <w:vMerge w:val="restart"/>
          </w:tcPr>
          <w:p w14:paraId="5D4B3E4A" w14:textId="77777777" w:rsidR="009F3451" w:rsidRPr="007275DF" w:rsidRDefault="009F3451" w:rsidP="00D00DFE">
            <w:pPr>
              <w:pStyle w:val="TAC"/>
            </w:pPr>
          </w:p>
        </w:tc>
        <w:tc>
          <w:tcPr>
            <w:tcW w:w="1417" w:type="dxa"/>
            <w:tcBorders>
              <w:bottom w:val="single" w:sz="4" w:space="0" w:color="auto"/>
            </w:tcBorders>
            <w:vAlign w:val="center"/>
          </w:tcPr>
          <w:p w14:paraId="2AA19718"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tcPr>
          <w:p w14:paraId="142E3103" w14:textId="77777777" w:rsidR="009F3451" w:rsidRPr="007275DF" w:rsidRDefault="009F3451" w:rsidP="00D00DFE">
            <w:pPr>
              <w:pStyle w:val="TAC"/>
            </w:pPr>
            <w:r w:rsidRPr="007275DF">
              <w:rPr>
                <w:bCs/>
              </w:rPr>
              <w:t>TRS.1.1 FDD</w:t>
            </w:r>
          </w:p>
        </w:tc>
        <w:tc>
          <w:tcPr>
            <w:tcW w:w="1843" w:type="dxa"/>
            <w:gridSpan w:val="2"/>
            <w:tcBorders>
              <w:bottom w:val="single" w:sz="4" w:space="0" w:color="auto"/>
            </w:tcBorders>
          </w:tcPr>
          <w:p w14:paraId="4B1B09E5"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67576CCE" w14:textId="77777777" w:rsidR="009F3451" w:rsidRPr="007275DF" w:rsidRDefault="009F3451" w:rsidP="00D00DFE">
            <w:pPr>
              <w:pStyle w:val="TAC"/>
              <w:rPr>
                <w:bCs/>
              </w:rPr>
            </w:pPr>
          </w:p>
        </w:tc>
      </w:tr>
      <w:tr w:rsidR="009F3451" w:rsidRPr="007275DF" w14:paraId="05BC6027" w14:textId="77777777" w:rsidTr="00D00DFE">
        <w:trPr>
          <w:cantSplit/>
          <w:trHeight w:val="443"/>
        </w:trPr>
        <w:tc>
          <w:tcPr>
            <w:tcW w:w="1838" w:type="dxa"/>
            <w:gridSpan w:val="3"/>
            <w:vMerge/>
            <w:tcBorders>
              <w:left w:val="single" w:sz="4" w:space="0" w:color="auto"/>
            </w:tcBorders>
          </w:tcPr>
          <w:p w14:paraId="3F55A1DB" w14:textId="77777777" w:rsidR="009F3451" w:rsidRPr="007275DF" w:rsidRDefault="009F3451" w:rsidP="00D00DFE">
            <w:pPr>
              <w:pStyle w:val="TAL"/>
              <w:rPr>
                <w:bCs/>
              </w:rPr>
            </w:pPr>
          </w:p>
        </w:tc>
        <w:tc>
          <w:tcPr>
            <w:tcW w:w="709" w:type="dxa"/>
            <w:vMerge/>
          </w:tcPr>
          <w:p w14:paraId="532F3309" w14:textId="77777777" w:rsidR="009F3451" w:rsidRPr="007275DF" w:rsidRDefault="009F3451" w:rsidP="00D00DFE">
            <w:pPr>
              <w:pStyle w:val="TAC"/>
            </w:pPr>
          </w:p>
        </w:tc>
        <w:tc>
          <w:tcPr>
            <w:tcW w:w="1417" w:type="dxa"/>
            <w:tcBorders>
              <w:bottom w:val="single" w:sz="4" w:space="0" w:color="auto"/>
            </w:tcBorders>
            <w:vAlign w:val="center"/>
          </w:tcPr>
          <w:p w14:paraId="54C5D05C"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tcPr>
          <w:p w14:paraId="43D74F6F" w14:textId="77777777" w:rsidR="009F3451" w:rsidRPr="007275DF" w:rsidRDefault="009F3451" w:rsidP="00D00DFE">
            <w:pPr>
              <w:pStyle w:val="TAC"/>
            </w:pPr>
            <w:r w:rsidRPr="007275DF">
              <w:rPr>
                <w:bCs/>
              </w:rPr>
              <w:t>TRS.1.1 TDD</w:t>
            </w:r>
          </w:p>
        </w:tc>
        <w:tc>
          <w:tcPr>
            <w:tcW w:w="1843" w:type="dxa"/>
            <w:gridSpan w:val="2"/>
            <w:tcBorders>
              <w:bottom w:val="single" w:sz="4" w:space="0" w:color="auto"/>
            </w:tcBorders>
          </w:tcPr>
          <w:p w14:paraId="360F3263"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000CCA5F" w14:textId="77777777" w:rsidR="009F3451" w:rsidRPr="007275DF" w:rsidRDefault="009F3451" w:rsidP="00D00DFE">
            <w:pPr>
              <w:pStyle w:val="TAC"/>
              <w:rPr>
                <w:bCs/>
              </w:rPr>
            </w:pPr>
          </w:p>
        </w:tc>
      </w:tr>
      <w:tr w:rsidR="009F3451" w:rsidRPr="007275DF" w14:paraId="5530DA3E" w14:textId="77777777" w:rsidTr="00D00DFE">
        <w:trPr>
          <w:cantSplit/>
          <w:trHeight w:val="443"/>
        </w:trPr>
        <w:tc>
          <w:tcPr>
            <w:tcW w:w="1838" w:type="dxa"/>
            <w:gridSpan w:val="3"/>
            <w:vMerge/>
            <w:tcBorders>
              <w:left w:val="single" w:sz="4" w:space="0" w:color="auto"/>
            </w:tcBorders>
          </w:tcPr>
          <w:p w14:paraId="26C17025" w14:textId="77777777" w:rsidR="009F3451" w:rsidRPr="007275DF" w:rsidRDefault="009F3451" w:rsidP="00D00DFE">
            <w:pPr>
              <w:pStyle w:val="TAL"/>
              <w:rPr>
                <w:bCs/>
              </w:rPr>
            </w:pPr>
          </w:p>
        </w:tc>
        <w:tc>
          <w:tcPr>
            <w:tcW w:w="709" w:type="dxa"/>
            <w:vMerge/>
          </w:tcPr>
          <w:p w14:paraId="65F7F082" w14:textId="77777777" w:rsidR="009F3451" w:rsidRPr="007275DF" w:rsidRDefault="009F3451" w:rsidP="00D00DFE">
            <w:pPr>
              <w:pStyle w:val="TAC"/>
            </w:pPr>
          </w:p>
        </w:tc>
        <w:tc>
          <w:tcPr>
            <w:tcW w:w="1417" w:type="dxa"/>
            <w:tcBorders>
              <w:bottom w:val="single" w:sz="4" w:space="0" w:color="auto"/>
            </w:tcBorders>
            <w:vAlign w:val="center"/>
          </w:tcPr>
          <w:p w14:paraId="73D29446"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tcPr>
          <w:p w14:paraId="708F3498" w14:textId="77777777" w:rsidR="009F3451" w:rsidRPr="007275DF" w:rsidRDefault="009F3451" w:rsidP="00D00DFE">
            <w:pPr>
              <w:pStyle w:val="TAC"/>
              <w:rPr>
                <w:bCs/>
              </w:rPr>
            </w:pPr>
            <w:r w:rsidRPr="007275DF">
              <w:rPr>
                <w:bCs/>
              </w:rPr>
              <w:t>TRS.1.2 TDD</w:t>
            </w:r>
          </w:p>
        </w:tc>
        <w:tc>
          <w:tcPr>
            <w:tcW w:w="1843" w:type="dxa"/>
            <w:gridSpan w:val="2"/>
            <w:tcBorders>
              <w:bottom w:val="single" w:sz="4" w:space="0" w:color="auto"/>
            </w:tcBorders>
          </w:tcPr>
          <w:p w14:paraId="40E18C1A" w14:textId="77777777" w:rsidR="009F3451" w:rsidRPr="007275DF" w:rsidRDefault="009F3451" w:rsidP="00D00DFE">
            <w:pPr>
              <w:pStyle w:val="TAC"/>
              <w:rPr>
                <w:bCs/>
              </w:rPr>
            </w:pPr>
            <w:r w:rsidRPr="007275DF">
              <w:rPr>
                <w:bCs/>
              </w:rPr>
              <w:t>TRS.1.2 TDD</w:t>
            </w:r>
          </w:p>
        </w:tc>
        <w:tc>
          <w:tcPr>
            <w:tcW w:w="1701" w:type="dxa"/>
            <w:gridSpan w:val="2"/>
            <w:tcBorders>
              <w:bottom w:val="single" w:sz="4" w:space="0" w:color="auto"/>
            </w:tcBorders>
          </w:tcPr>
          <w:p w14:paraId="27C8960B" w14:textId="77777777" w:rsidR="009F3451" w:rsidRPr="007275DF" w:rsidRDefault="009F3451" w:rsidP="00D00DFE">
            <w:pPr>
              <w:pStyle w:val="TAC"/>
              <w:rPr>
                <w:bCs/>
              </w:rPr>
            </w:pPr>
          </w:p>
        </w:tc>
      </w:tr>
      <w:tr w:rsidR="009F3451" w:rsidRPr="007275DF" w14:paraId="60342F7C" w14:textId="77777777" w:rsidTr="00D00DFE">
        <w:trPr>
          <w:cantSplit/>
          <w:trHeight w:val="443"/>
        </w:trPr>
        <w:tc>
          <w:tcPr>
            <w:tcW w:w="1838" w:type="dxa"/>
            <w:gridSpan w:val="3"/>
            <w:tcBorders>
              <w:left w:val="single" w:sz="4" w:space="0" w:color="auto"/>
              <w:bottom w:val="single" w:sz="4" w:space="0" w:color="auto"/>
            </w:tcBorders>
          </w:tcPr>
          <w:p w14:paraId="4E3169D8" w14:textId="77777777" w:rsidR="009F3451" w:rsidRPr="007275DF" w:rsidRDefault="009F3451" w:rsidP="00D00DFE">
            <w:pPr>
              <w:pStyle w:val="TAL"/>
            </w:pPr>
            <w:r w:rsidRPr="007275DF">
              <w:rPr>
                <w:bCs/>
              </w:rPr>
              <w:t xml:space="preserve">OCNG Patterns defined in A.3.2.1.1 (OP.1) </w:t>
            </w:r>
          </w:p>
        </w:tc>
        <w:tc>
          <w:tcPr>
            <w:tcW w:w="709" w:type="dxa"/>
            <w:tcBorders>
              <w:bottom w:val="single" w:sz="4" w:space="0" w:color="auto"/>
            </w:tcBorders>
          </w:tcPr>
          <w:p w14:paraId="58B65DD5" w14:textId="77777777" w:rsidR="009F3451" w:rsidRPr="007275DF" w:rsidRDefault="009F3451" w:rsidP="00D00DFE">
            <w:pPr>
              <w:pStyle w:val="TAC"/>
            </w:pPr>
          </w:p>
        </w:tc>
        <w:tc>
          <w:tcPr>
            <w:tcW w:w="1417" w:type="dxa"/>
            <w:tcBorders>
              <w:bottom w:val="single" w:sz="4" w:space="0" w:color="auto"/>
            </w:tcBorders>
          </w:tcPr>
          <w:p w14:paraId="673A9077"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4CC50823" w14:textId="77777777" w:rsidR="009F3451" w:rsidRPr="007275DF" w:rsidRDefault="009F3451" w:rsidP="00D00DFE">
            <w:pPr>
              <w:pStyle w:val="TAC"/>
              <w:rPr>
                <w:rFonts w:cs="v4.2.0"/>
              </w:rPr>
            </w:pPr>
            <w:r w:rsidRPr="007275DF">
              <w:t xml:space="preserve">OP.1 </w:t>
            </w:r>
          </w:p>
        </w:tc>
        <w:tc>
          <w:tcPr>
            <w:tcW w:w="1843" w:type="dxa"/>
            <w:gridSpan w:val="2"/>
            <w:tcBorders>
              <w:bottom w:val="single" w:sz="4" w:space="0" w:color="auto"/>
            </w:tcBorders>
          </w:tcPr>
          <w:p w14:paraId="3DD5F790" w14:textId="77777777" w:rsidR="009F3451" w:rsidRPr="007275DF" w:rsidRDefault="009F3451" w:rsidP="00D00DFE">
            <w:pPr>
              <w:pStyle w:val="TAC"/>
              <w:rPr>
                <w:rFonts w:cs="v4.2.0"/>
              </w:rPr>
            </w:pPr>
            <w:r w:rsidRPr="007275DF">
              <w:t>OP.1</w:t>
            </w:r>
          </w:p>
        </w:tc>
        <w:tc>
          <w:tcPr>
            <w:tcW w:w="1701" w:type="dxa"/>
            <w:gridSpan w:val="2"/>
            <w:tcBorders>
              <w:bottom w:val="single" w:sz="4" w:space="0" w:color="auto"/>
            </w:tcBorders>
          </w:tcPr>
          <w:p w14:paraId="548728C7" w14:textId="77777777" w:rsidR="009F3451" w:rsidRPr="007275DF" w:rsidRDefault="009F3451" w:rsidP="00D00DFE">
            <w:pPr>
              <w:pStyle w:val="TAC"/>
            </w:pPr>
            <w:r w:rsidRPr="007275DF">
              <w:t>OP.1</w:t>
            </w:r>
          </w:p>
        </w:tc>
      </w:tr>
      <w:tr w:rsidR="009F3451" w:rsidRPr="007275DF" w14:paraId="2F8310F7" w14:textId="77777777" w:rsidTr="00D00DFE">
        <w:trPr>
          <w:cantSplit/>
          <w:trHeight w:val="259"/>
        </w:trPr>
        <w:tc>
          <w:tcPr>
            <w:tcW w:w="1838" w:type="dxa"/>
            <w:gridSpan w:val="3"/>
            <w:vMerge w:val="restart"/>
            <w:tcBorders>
              <w:left w:val="single" w:sz="4" w:space="0" w:color="auto"/>
            </w:tcBorders>
          </w:tcPr>
          <w:p w14:paraId="4D0E960B" w14:textId="77777777" w:rsidR="009F3451" w:rsidRPr="007275DF" w:rsidRDefault="009F3451" w:rsidP="00D00DFE">
            <w:pPr>
              <w:pStyle w:val="TAL"/>
              <w:rPr>
                <w:lang w:val="en-US"/>
              </w:rPr>
            </w:pPr>
            <w:r w:rsidRPr="007275DF">
              <w:rPr>
                <w:lang w:val="en-US"/>
              </w:rPr>
              <w:t>PDSCH Reference measurement channel</w:t>
            </w:r>
          </w:p>
        </w:tc>
        <w:tc>
          <w:tcPr>
            <w:tcW w:w="709" w:type="dxa"/>
            <w:vMerge w:val="restart"/>
          </w:tcPr>
          <w:p w14:paraId="439EF059" w14:textId="77777777" w:rsidR="009F3451" w:rsidRPr="007275DF" w:rsidRDefault="009F3451" w:rsidP="00D00DFE">
            <w:pPr>
              <w:pStyle w:val="TAC"/>
            </w:pPr>
          </w:p>
        </w:tc>
        <w:tc>
          <w:tcPr>
            <w:tcW w:w="1417" w:type="dxa"/>
            <w:tcBorders>
              <w:bottom w:val="single" w:sz="4" w:space="0" w:color="auto"/>
            </w:tcBorders>
            <w:vAlign w:val="center"/>
          </w:tcPr>
          <w:p w14:paraId="437763B1"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56386394" w14:textId="77777777" w:rsidR="009F3451" w:rsidRPr="007275DF" w:rsidRDefault="009F3451" w:rsidP="00D00DFE">
            <w:pPr>
              <w:pStyle w:val="TAC"/>
            </w:pPr>
            <w:r w:rsidRPr="007275DF">
              <w:t>SR.1.1 FDD</w:t>
            </w:r>
            <w:r w:rsidRPr="007275DF">
              <w:rPr>
                <w:lang w:val="en-US"/>
              </w:rPr>
              <w:t xml:space="preserve"> </w:t>
            </w:r>
          </w:p>
        </w:tc>
        <w:tc>
          <w:tcPr>
            <w:tcW w:w="1843" w:type="dxa"/>
            <w:gridSpan w:val="2"/>
          </w:tcPr>
          <w:p w14:paraId="4C50FC48" w14:textId="77777777" w:rsidR="009F3451" w:rsidRPr="007275DF" w:rsidRDefault="009F3451" w:rsidP="00D00DFE">
            <w:pPr>
              <w:pStyle w:val="TAC"/>
            </w:pPr>
            <w:r w:rsidRPr="007275DF">
              <w:rPr>
                <w:rFonts w:cs="v4.2.0"/>
                <w:bCs/>
                <w:lang w:eastAsia="zh-CN"/>
              </w:rPr>
              <w:t>SR.1.1 CCA</w:t>
            </w:r>
          </w:p>
        </w:tc>
        <w:tc>
          <w:tcPr>
            <w:tcW w:w="1701" w:type="dxa"/>
            <w:gridSpan w:val="2"/>
          </w:tcPr>
          <w:p w14:paraId="59EB35FD" w14:textId="77777777" w:rsidR="009F3451" w:rsidRPr="007275DF" w:rsidRDefault="009F3451" w:rsidP="00D00DFE">
            <w:pPr>
              <w:pStyle w:val="TAC"/>
            </w:pPr>
          </w:p>
        </w:tc>
      </w:tr>
      <w:tr w:rsidR="009F3451" w:rsidRPr="007275DF" w14:paraId="1921EBA0" w14:textId="77777777" w:rsidTr="00D00DFE">
        <w:trPr>
          <w:cantSplit/>
          <w:trHeight w:val="259"/>
        </w:trPr>
        <w:tc>
          <w:tcPr>
            <w:tcW w:w="1838" w:type="dxa"/>
            <w:gridSpan w:val="3"/>
            <w:vMerge/>
            <w:tcBorders>
              <w:left w:val="single" w:sz="4" w:space="0" w:color="auto"/>
            </w:tcBorders>
          </w:tcPr>
          <w:p w14:paraId="522E9657" w14:textId="77777777" w:rsidR="009F3451" w:rsidRPr="007275DF" w:rsidRDefault="009F3451" w:rsidP="00D00DFE">
            <w:pPr>
              <w:pStyle w:val="TAL"/>
              <w:rPr>
                <w:lang w:val="en-US"/>
              </w:rPr>
            </w:pPr>
          </w:p>
        </w:tc>
        <w:tc>
          <w:tcPr>
            <w:tcW w:w="709" w:type="dxa"/>
            <w:vMerge/>
          </w:tcPr>
          <w:p w14:paraId="604A73CD" w14:textId="77777777" w:rsidR="009F3451" w:rsidRPr="007275DF" w:rsidRDefault="009F3451" w:rsidP="00D00DFE">
            <w:pPr>
              <w:pStyle w:val="TAC"/>
            </w:pPr>
          </w:p>
        </w:tc>
        <w:tc>
          <w:tcPr>
            <w:tcW w:w="1417" w:type="dxa"/>
            <w:tcBorders>
              <w:bottom w:val="single" w:sz="4" w:space="0" w:color="auto"/>
            </w:tcBorders>
            <w:vAlign w:val="center"/>
          </w:tcPr>
          <w:p w14:paraId="23496467"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19D9098" w14:textId="77777777" w:rsidR="009F3451" w:rsidRPr="007275DF" w:rsidRDefault="009F3451" w:rsidP="00D00DFE">
            <w:pPr>
              <w:pStyle w:val="TAC"/>
            </w:pPr>
            <w:r w:rsidRPr="007275DF">
              <w:t>SR.1.1 TDD</w:t>
            </w:r>
          </w:p>
        </w:tc>
        <w:tc>
          <w:tcPr>
            <w:tcW w:w="1843" w:type="dxa"/>
            <w:gridSpan w:val="2"/>
          </w:tcPr>
          <w:p w14:paraId="24C0F482" w14:textId="77777777" w:rsidR="009F3451" w:rsidRPr="007275DF" w:rsidRDefault="009F3451" w:rsidP="00D00DFE">
            <w:pPr>
              <w:pStyle w:val="TAC"/>
            </w:pPr>
            <w:r w:rsidRPr="007275DF">
              <w:rPr>
                <w:rFonts w:cs="v4.2.0"/>
                <w:bCs/>
                <w:lang w:eastAsia="zh-CN"/>
              </w:rPr>
              <w:t>SR.1.1 CCA</w:t>
            </w:r>
          </w:p>
        </w:tc>
        <w:tc>
          <w:tcPr>
            <w:tcW w:w="1701" w:type="dxa"/>
            <w:gridSpan w:val="2"/>
          </w:tcPr>
          <w:p w14:paraId="1970D82D" w14:textId="77777777" w:rsidR="009F3451" w:rsidRPr="007275DF" w:rsidRDefault="009F3451" w:rsidP="00D00DFE">
            <w:pPr>
              <w:pStyle w:val="TAC"/>
            </w:pPr>
          </w:p>
        </w:tc>
      </w:tr>
      <w:tr w:rsidR="009F3451" w:rsidRPr="007275DF" w14:paraId="1ED8AEDF" w14:textId="77777777" w:rsidTr="00D00DFE">
        <w:trPr>
          <w:cantSplit/>
          <w:trHeight w:val="259"/>
        </w:trPr>
        <w:tc>
          <w:tcPr>
            <w:tcW w:w="1838" w:type="dxa"/>
            <w:gridSpan w:val="3"/>
            <w:vMerge/>
            <w:tcBorders>
              <w:left w:val="single" w:sz="4" w:space="0" w:color="auto"/>
            </w:tcBorders>
          </w:tcPr>
          <w:p w14:paraId="45591238" w14:textId="77777777" w:rsidR="009F3451" w:rsidRPr="007275DF" w:rsidRDefault="009F3451" w:rsidP="00D00DFE">
            <w:pPr>
              <w:pStyle w:val="TAL"/>
              <w:rPr>
                <w:lang w:val="en-US"/>
              </w:rPr>
            </w:pPr>
          </w:p>
        </w:tc>
        <w:tc>
          <w:tcPr>
            <w:tcW w:w="709" w:type="dxa"/>
            <w:vMerge/>
          </w:tcPr>
          <w:p w14:paraId="051CD7EC" w14:textId="77777777" w:rsidR="009F3451" w:rsidRPr="007275DF" w:rsidRDefault="009F3451" w:rsidP="00D00DFE">
            <w:pPr>
              <w:pStyle w:val="TAC"/>
            </w:pPr>
          </w:p>
        </w:tc>
        <w:tc>
          <w:tcPr>
            <w:tcW w:w="1417" w:type="dxa"/>
            <w:tcBorders>
              <w:bottom w:val="single" w:sz="4" w:space="0" w:color="auto"/>
            </w:tcBorders>
            <w:vAlign w:val="center"/>
          </w:tcPr>
          <w:p w14:paraId="3E942997"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550C49D1" w14:textId="77777777" w:rsidR="009F3451" w:rsidRPr="007275DF" w:rsidRDefault="009F3451" w:rsidP="00D00DFE">
            <w:pPr>
              <w:pStyle w:val="TAC"/>
            </w:pPr>
            <w:r w:rsidRPr="007275DF">
              <w:t>SR2.1 TDD</w:t>
            </w:r>
          </w:p>
        </w:tc>
        <w:tc>
          <w:tcPr>
            <w:tcW w:w="1843" w:type="dxa"/>
            <w:gridSpan w:val="2"/>
          </w:tcPr>
          <w:p w14:paraId="5378A719" w14:textId="77777777" w:rsidR="009F3451" w:rsidRPr="007275DF" w:rsidRDefault="009F3451" w:rsidP="00D00DFE">
            <w:pPr>
              <w:pStyle w:val="TAC"/>
            </w:pPr>
            <w:r w:rsidRPr="007275DF">
              <w:rPr>
                <w:rFonts w:cs="v4.2.0"/>
                <w:bCs/>
                <w:lang w:eastAsia="zh-CN"/>
              </w:rPr>
              <w:t>SR.1.1 CCA</w:t>
            </w:r>
          </w:p>
        </w:tc>
        <w:tc>
          <w:tcPr>
            <w:tcW w:w="1701" w:type="dxa"/>
            <w:gridSpan w:val="2"/>
          </w:tcPr>
          <w:p w14:paraId="56AF518F" w14:textId="77777777" w:rsidR="009F3451" w:rsidRPr="007275DF" w:rsidRDefault="009F3451" w:rsidP="00D00DFE">
            <w:pPr>
              <w:pStyle w:val="TAC"/>
            </w:pPr>
          </w:p>
        </w:tc>
      </w:tr>
      <w:tr w:rsidR="009F3451" w:rsidRPr="007275DF" w14:paraId="63ECA9C9" w14:textId="77777777" w:rsidTr="00D00DFE">
        <w:trPr>
          <w:cantSplit/>
          <w:trHeight w:val="259"/>
        </w:trPr>
        <w:tc>
          <w:tcPr>
            <w:tcW w:w="1838" w:type="dxa"/>
            <w:gridSpan w:val="3"/>
            <w:vMerge w:val="restart"/>
            <w:tcBorders>
              <w:left w:val="single" w:sz="4" w:space="0" w:color="auto"/>
            </w:tcBorders>
          </w:tcPr>
          <w:p w14:paraId="79B96545" w14:textId="77777777" w:rsidR="009F3451" w:rsidRPr="007275DF" w:rsidRDefault="009F3451" w:rsidP="00D00DFE">
            <w:pPr>
              <w:pStyle w:val="TAL"/>
              <w:rPr>
                <w:lang w:val="en-US"/>
              </w:rPr>
            </w:pPr>
            <w:r w:rsidRPr="007275DF">
              <w:rPr>
                <w:rFonts w:cs="v5.0.0"/>
              </w:rPr>
              <w:t>CORESET Reference Channel</w:t>
            </w:r>
          </w:p>
        </w:tc>
        <w:tc>
          <w:tcPr>
            <w:tcW w:w="709" w:type="dxa"/>
            <w:vMerge w:val="restart"/>
          </w:tcPr>
          <w:p w14:paraId="586EF41D" w14:textId="77777777" w:rsidR="009F3451" w:rsidRPr="007275DF" w:rsidRDefault="009F3451" w:rsidP="00D00DFE">
            <w:pPr>
              <w:pStyle w:val="TAC"/>
            </w:pPr>
          </w:p>
        </w:tc>
        <w:tc>
          <w:tcPr>
            <w:tcW w:w="1417" w:type="dxa"/>
            <w:tcBorders>
              <w:bottom w:val="single" w:sz="4" w:space="0" w:color="auto"/>
            </w:tcBorders>
            <w:vAlign w:val="center"/>
          </w:tcPr>
          <w:p w14:paraId="3397D3AE"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62A07733" w14:textId="77777777" w:rsidR="009F3451" w:rsidRPr="007275DF" w:rsidRDefault="009F3451" w:rsidP="00D00DFE">
            <w:pPr>
              <w:pStyle w:val="TAC"/>
            </w:pPr>
            <w:r w:rsidRPr="007275DF">
              <w:t>CR.1.1 FDD</w:t>
            </w:r>
            <w:r w:rsidRPr="007275DF">
              <w:rPr>
                <w:lang w:val="en-US"/>
              </w:rPr>
              <w:t xml:space="preserve">  </w:t>
            </w:r>
          </w:p>
        </w:tc>
        <w:tc>
          <w:tcPr>
            <w:tcW w:w="1843" w:type="dxa"/>
            <w:gridSpan w:val="2"/>
          </w:tcPr>
          <w:p w14:paraId="4109DA2F" w14:textId="77777777" w:rsidR="009F3451" w:rsidRPr="007275DF" w:rsidRDefault="009F3451" w:rsidP="00D00DFE">
            <w:pPr>
              <w:pStyle w:val="TAC"/>
            </w:pPr>
            <w:r w:rsidRPr="007275DF">
              <w:rPr>
                <w:rFonts w:cs="v4.2.0"/>
                <w:bCs/>
                <w:lang w:eastAsia="zh-CN"/>
              </w:rPr>
              <w:t>CR.1.1 CCA</w:t>
            </w:r>
          </w:p>
        </w:tc>
        <w:tc>
          <w:tcPr>
            <w:tcW w:w="1701" w:type="dxa"/>
            <w:gridSpan w:val="2"/>
          </w:tcPr>
          <w:p w14:paraId="3204242D" w14:textId="77777777" w:rsidR="009F3451" w:rsidRPr="007275DF" w:rsidRDefault="009F3451" w:rsidP="00D00DFE">
            <w:pPr>
              <w:pStyle w:val="TAC"/>
            </w:pPr>
          </w:p>
        </w:tc>
      </w:tr>
      <w:tr w:rsidR="009F3451" w:rsidRPr="007275DF" w14:paraId="69CDE9B1" w14:textId="77777777" w:rsidTr="00D00DFE">
        <w:trPr>
          <w:cantSplit/>
          <w:trHeight w:val="259"/>
        </w:trPr>
        <w:tc>
          <w:tcPr>
            <w:tcW w:w="1838" w:type="dxa"/>
            <w:gridSpan w:val="3"/>
            <w:vMerge/>
            <w:tcBorders>
              <w:left w:val="single" w:sz="4" w:space="0" w:color="auto"/>
            </w:tcBorders>
          </w:tcPr>
          <w:p w14:paraId="093A8340" w14:textId="77777777" w:rsidR="009F3451" w:rsidRPr="007275DF" w:rsidRDefault="009F3451" w:rsidP="00D00DFE">
            <w:pPr>
              <w:pStyle w:val="TAL"/>
              <w:rPr>
                <w:lang w:val="en-US"/>
              </w:rPr>
            </w:pPr>
          </w:p>
        </w:tc>
        <w:tc>
          <w:tcPr>
            <w:tcW w:w="709" w:type="dxa"/>
            <w:vMerge/>
          </w:tcPr>
          <w:p w14:paraId="24C9F210" w14:textId="77777777" w:rsidR="009F3451" w:rsidRPr="007275DF" w:rsidRDefault="009F3451" w:rsidP="00D00DFE">
            <w:pPr>
              <w:pStyle w:val="TAC"/>
            </w:pPr>
          </w:p>
        </w:tc>
        <w:tc>
          <w:tcPr>
            <w:tcW w:w="1417" w:type="dxa"/>
            <w:tcBorders>
              <w:bottom w:val="single" w:sz="4" w:space="0" w:color="auto"/>
            </w:tcBorders>
            <w:vAlign w:val="center"/>
          </w:tcPr>
          <w:p w14:paraId="7258120C"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37B94614" w14:textId="77777777" w:rsidR="009F3451" w:rsidRPr="007275DF" w:rsidRDefault="009F3451" w:rsidP="00D00DFE">
            <w:pPr>
              <w:pStyle w:val="TAC"/>
            </w:pPr>
            <w:r w:rsidRPr="007275DF">
              <w:t>CR.1.1 TDD</w:t>
            </w:r>
          </w:p>
        </w:tc>
        <w:tc>
          <w:tcPr>
            <w:tcW w:w="1843" w:type="dxa"/>
            <w:gridSpan w:val="2"/>
          </w:tcPr>
          <w:p w14:paraId="59C24082" w14:textId="77777777" w:rsidR="009F3451" w:rsidRPr="007275DF" w:rsidRDefault="009F3451" w:rsidP="00D00DFE">
            <w:pPr>
              <w:pStyle w:val="TAC"/>
            </w:pPr>
            <w:r w:rsidRPr="007275DF">
              <w:rPr>
                <w:rFonts w:cs="v4.2.0"/>
                <w:bCs/>
                <w:lang w:eastAsia="zh-CN"/>
              </w:rPr>
              <w:t>CR.1.1 CCA</w:t>
            </w:r>
          </w:p>
        </w:tc>
        <w:tc>
          <w:tcPr>
            <w:tcW w:w="1701" w:type="dxa"/>
            <w:gridSpan w:val="2"/>
          </w:tcPr>
          <w:p w14:paraId="0C31B3DD" w14:textId="77777777" w:rsidR="009F3451" w:rsidRPr="007275DF" w:rsidRDefault="009F3451" w:rsidP="00D00DFE">
            <w:pPr>
              <w:pStyle w:val="TAC"/>
            </w:pPr>
          </w:p>
        </w:tc>
      </w:tr>
      <w:tr w:rsidR="009F3451" w:rsidRPr="007275DF" w14:paraId="5C5714C9" w14:textId="77777777" w:rsidTr="00D00DFE">
        <w:trPr>
          <w:cantSplit/>
          <w:trHeight w:val="259"/>
        </w:trPr>
        <w:tc>
          <w:tcPr>
            <w:tcW w:w="1838" w:type="dxa"/>
            <w:gridSpan w:val="3"/>
            <w:vMerge/>
            <w:tcBorders>
              <w:left w:val="single" w:sz="4" w:space="0" w:color="auto"/>
            </w:tcBorders>
          </w:tcPr>
          <w:p w14:paraId="1B8B2549" w14:textId="77777777" w:rsidR="009F3451" w:rsidRPr="007275DF" w:rsidRDefault="009F3451" w:rsidP="00D00DFE">
            <w:pPr>
              <w:pStyle w:val="TAL"/>
              <w:rPr>
                <w:lang w:val="en-US"/>
              </w:rPr>
            </w:pPr>
          </w:p>
        </w:tc>
        <w:tc>
          <w:tcPr>
            <w:tcW w:w="709" w:type="dxa"/>
            <w:vMerge/>
          </w:tcPr>
          <w:p w14:paraId="44223045" w14:textId="77777777" w:rsidR="009F3451" w:rsidRPr="007275DF" w:rsidRDefault="009F3451" w:rsidP="00D00DFE">
            <w:pPr>
              <w:pStyle w:val="TAC"/>
            </w:pPr>
          </w:p>
        </w:tc>
        <w:tc>
          <w:tcPr>
            <w:tcW w:w="1417" w:type="dxa"/>
            <w:tcBorders>
              <w:bottom w:val="single" w:sz="4" w:space="0" w:color="auto"/>
            </w:tcBorders>
            <w:vAlign w:val="center"/>
          </w:tcPr>
          <w:p w14:paraId="6EA29D3B"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6F76DC4A" w14:textId="77777777" w:rsidR="009F3451" w:rsidRPr="007275DF" w:rsidRDefault="009F3451" w:rsidP="00D00DFE">
            <w:pPr>
              <w:pStyle w:val="TAC"/>
            </w:pPr>
            <w:r w:rsidRPr="007275DF">
              <w:t>CR2.1 TDD</w:t>
            </w:r>
          </w:p>
        </w:tc>
        <w:tc>
          <w:tcPr>
            <w:tcW w:w="1843" w:type="dxa"/>
            <w:gridSpan w:val="2"/>
          </w:tcPr>
          <w:p w14:paraId="3DEDE677" w14:textId="77777777" w:rsidR="009F3451" w:rsidRPr="007275DF" w:rsidRDefault="009F3451" w:rsidP="00D00DFE">
            <w:pPr>
              <w:pStyle w:val="TAC"/>
            </w:pPr>
            <w:r w:rsidRPr="007275DF">
              <w:rPr>
                <w:rFonts w:cs="v4.2.0"/>
                <w:bCs/>
                <w:lang w:eastAsia="zh-CN"/>
              </w:rPr>
              <w:t>CR.1.1 CCA</w:t>
            </w:r>
          </w:p>
        </w:tc>
        <w:tc>
          <w:tcPr>
            <w:tcW w:w="1701" w:type="dxa"/>
            <w:gridSpan w:val="2"/>
          </w:tcPr>
          <w:p w14:paraId="6AAF2624" w14:textId="77777777" w:rsidR="009F3451" w:rsidRPr="007275DF" w:rsidRDefault="009F3451" w:rsidP="00D00DFE">
            <w:pPr>
              <w:pStyle w:val="TAC"/>
            </w:pPr>
          </w:p>
        </w:tc>
      </w:tr>
      <w:tr w:rsidR="009F3451" w:rsidRPr="007275DF" w14:paraId="64832CBB" w14:textId="77777777" w:rsidTr="00D00DFE">
        <w:trPr>
          <w:cantSplit/>
          <w:trHeight w:val="259"/>
        </w:trPr>
        <w:tc>
          <w:tcPr>
            <w:tcW w:w="919" w:type="dxa"/>
            <w:gridSpan w:val="2"/>
            <w:tcBorders>
              <w:left w:val="single" w:sz="4" w:space="0" w:color="auto"/>
              <w:bottom w:val="nil"/>
            </w:tcBorders>
          </w:tcPr>
          <w:p w14:paraId="13C53777" w14:textId="77777777" w:rsidR="009F3451" w:rsidRPr="007275DF" w:rsidRDefault="009F3451" w:rsidP="00D00DFE">
            <w:pPr>
              <w:pStyle w:val="TAL"/>
            </w:pPr>
            <w:r w:rsidRPr="007275DF">
              <w:t xml:space="preserve">SSB </w:t>
            </w:r>
          </w:p>
        </w:tc>
        <w:tc>
          <w:tcPr>
            <w:tcW w:w="919" w:type="dxa"/>
            <w:tcBorders>
              <w:left w:val="single" w:sz="4" w:space="0" w:color="auto"/>
              <w:bottom w:val="nil"/>
            </w:tcBorders>
          </w:tcPr>
          <w:p w14:paraId="0FED9EE9" w14:textId="77777777" w:rsidR="009F3451" w:rsidRPr="007275DF" w:rsidRDefault="009F3451" w:rsidP="00D00DFE">
            <w:pPr>
              <w:pStyle w:val="TAL"/>
            </w:pPr>
            <w:r w:rsidRPr="007275DF">
              <w:t xml:space="preserve">Semi- </w:t>
            </w:r>
          </w:p>
        </w:tc>
        <w:tc>
          <w:tcPr>
            <w:tcW w:w="709" w:type="dxa"/>
            <w:tcBorders>
              <w:bottom w:val="nil"/>
            </w:tcBorders>
          </w:tcPr>
          <w:p w14:paraId="29F5F97B" w14:textId="77777777" w:rsidR="009F3451" w:rsidRPr="007275DF" w:rsidRDefault="009F3451" w:rsidP="00D00DFE">
            <w:pPr>
              <w:pStyle w:val="TAC"/>
            </w:pPr>
          </w:p>
        </w:tc>
        <w:tc>
          <w:tcPr>
            <w:tcW w:w="1417" w:type="dxa"/>
            <w:tcBorders>
              <w:bottom w:val="single" w:sz="4" w:space="0" w:color="auto"/>
            </w:tcBorders>
            <w:vAlign w:val="center"/>
          </w:tcPr>
          <w:p w14:paraId="5C70BD4C" w14:textId="77777777" w:rsidR="009F3451" w:rsidRPr="007275DF" w:rsidRDefault="009F3451" w:rsidP="00D00DF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6C1AEFBD" w14:textId="77777777" w:rsidR="009F3451" w:rsidRPr="007275DF" w:rsidRDefault="009F3451" w:rsidP="00D00DFE">
            <w:pPr>
              <w:pStyle w:val="TAC"/>
              <w:rPr>
                <w:lang w:val="en-US"/>
              </w:rPr>
            </w:pPr>
            <w:r w:rsidRPr="007275DF">
              <w:rPr>
                <w:lang w:eastAsia="zh-CN"/>
              </w:rPr>
              <w:t>SSB.1 FR1</w:t>
            </w:r>
          </w:p>
        </w:tc>
        <w:tc>
          <w:tcPr>
            <w:tcW w:w="1843" w:type="dxa"/>
            <w:gridSpan w:val="2"/>
          </w:tcPr>
          <w:p w14:paraId="606C0B69" w14:textId="77777777" w:rsidR="009F3451" w:rsidRPr="007275DF" w:rsidRDefault="009F3451" w:rsidP="00D00DFE">
            <w:pPr>
              <w:pStyle w:val="TAC"/>
            </w:pPr>
            <w:r w:rsidRPr="007275DF">
              <w:rPr>
                <w:rFonts w:cs="v4.2.0"/>
                <w:bCs/>
                <w:lang w:eastAsia="zh-CN"/>
              </w:rPr>
              <w:t>SSB.1 CCA</w:t>
            </w:r>
          </w:p>
        </w:tc>
        <w:tc>
          <w:tcPr>
            <w:tcW w:w="1701" w:type="dxa"/>
            <w:gridSpan w:val="2"/>
          </w:tcPr>
          <w:p w14:paraId="2BFEAEC3"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41117744" w14:textId="77777777" w:rsidTr="00D00DFE">
        <w:trPr>
          <w:cantSplit/>
          <w:trHeight w:val="232"/>
        </w:trPr>
        <w:tc>
          <w:tcPr>
            <w:tcW w:w="919" w:type="dxa"/>
            <w:gridSpan w:val="2"/>
            <w:tcBorders>
              <w:top w:val="nil"/>
              <w:left w:val="single" w:sz="4" w:space="0" w:color="auto"/>
              <w:bottom w:val="nil"/>
            </w:tcBorders>
          </w:tcPr>
          <w:p w14:paraId="1757DD20" w14:textId="77777777" w:rsidR="009F3451" w:rsidRPr="007275DF" w:rsidRDefault="009F3451" w:rsidP="00D00DFE">
            <w:pPr>
              <w:pStyle w:val="TAL"/>
            </w:pPr>
            <w:r w:rsidRPr="007275DF">
              <w:t>parameters</w:t>
            </w:r>
          </w:p>
        </w:tc>
        <w:tc>
          <w:tcPr>
            <w:tcW w:w="919" w:type="dxa"/>
            <w:tcBorders>
              <w:top w:val="nil"/>
              <w:left w:val="single" w:sz="4" w:space="0" w:color="auto"/>
              <w:bottom w:val="nil"/>
            </w:tcBorders>
          </w:tcPr>
          <w:p w14:paraId="20CACA47" w14:textId="77777777" w:rsidR="009F3451" w:rsidRPr="007275DF" w:rsidRDefault="009F3451" w:rsidP="00D00DFE">
            <w:pPr>
              <w:pStyle w:val="TAL"/>
            </w:pPr>
            <w:r w:rsidRPr="007275DF">
              <w:t xml:space="preserve">static channel </w:t>
            </w:r>
            <w:r w:rsidRPr="007275DF">
              <w:rPr>
                <w:vertAlign w:val="superscript"/>
              </w:rPr>
              <w:t>Note 5,7</w:t>
            </w:r>
          </w:p>
        </w:tc>
        <w:tc>
          <w:tcPr>
            <w:tcW w:w="709" w:type="dxa"/>
            <w:tcBorders>
              <w:top w:val="nil"/>
              <w:bottom w:val="nil"/>
            </w:tcBorders>
          </w:tcPr>
          <w:p w14:paraId="1EBEBB5E" w14:textId="77777777" w:rsidR="009F3451" w:rsidRPr="007275DF" w:rsidRDefault="009F3451" w:rsidP="00D00DFE">
            <w:pPr>
              <w:pStyle w:val="TAC"/>
            </w:pPr>
          </w:p>
        </w:tc>
        <w:tc>
          <w:tcPr>
            <w:tcW w:w="1417" w:type="dxa"/>
            <w:tcBorders>
              <w:bottom w:val="single" w:sz="4" w:space="0" w:color="auto"/>
            </w:tcBorders>
            <w:vAlign w:val="center"/>
          </w:tcPr>
          <w:p w14:paraId="1626DA1F" w14:textId="77777777" w:rsidR="009F3451" w:rsidRPr="007275DF" w:rsidRDefault="009F3451" w:rsidP="00D00DF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6B8A89FC" w14:textId="77777777" w:rsidR="009F3451" w:rsidRPr="007275DF" w:rsidRDefault="009F3451" w:rsidP="00D00DFE">
            <w:pPr>
              <w:pStyle w:val="TAC"/>
            </w:pPr>
            <w:r w:rsidRPr="007275DF">
              <w:rPr>
                <w:lang w:eastAsia="zh-CN"/>
              </w:rPr>
              <w:t>SSB.1 FR1</w:t>
            </w:r>
          </w:p>
        </w:tc>
        <w:tc>
          <w:tcPr>
            <w:tcW w:w="1843" w:type="dxa"/>
            <w:gridSpan w:val="2"/>
            <w:vAlign w:val="center"/>
          </w:tcPr>
          <w:p w14:paraId="3CDC87A0" w14:textId="77777777" w:rsidR="009F3451" w:rsidRPr="007275DF" w:rsidRDefault="009F3451" w:rsidP="00D00DFE">
            <w:pPr>
              <w:pStyle w:val="TAC"/>
            </w:pPr>
            <w:r w:rsidRPr="007275DF">
              <w:rPr>
                <w:rFonts w:cs="v4.2.0"/>
                <w:bCs/>
                <w:lang w:eastAsia="zh-CN"/>
              </w:rPr>
              <w:t>SSB.1 CCA</w:t>
            </w:r>
          </w:p>
        </w:tc>
        <w:tc>
          <w:tcPr>
            <w:tcW w:w="1701" w:type="dxa"/>
            <w:gridSpan w:val="2"/>
            <w:vAlign w:val="center"/>
          </w:tcPr>
          <w:p w14:paraId="734BE15C"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6502C457" w14:textId="77777777" w:rsidTr="00D00DFE">
        <w:trPr>
          <w:cantSplit/>
          <w:trHeight w:val="232"/>
        </w:trPr>
        <w:tc>
          <w:tcPr>
            <w:tcW w:w="919" w:type="dxa"/>
            <w:gridSpan w:val="2"/>
            <w:tcBorders>
              <w:top w:val="nil"/>
              <w:left w:val="single" w:sz="4" w:space="0" w:color="auto"/>
              <w:bottom w:val="nil"/>
            </w:tcBorders>
          </w:tcPr>
          <w:p w14:paraId="56193475" w14:textId="77777777" w:rsidR="009F3451" w:rsidRPr="007275DF" w:rsidRDefault="009F3451" w:rsidP="00D00DFE">
            <w:pPr>
              <w:pStyle w:val="TAL"/>
            </w:pPr>
          </w:p>
        </w:tc>
        <w:tc>
          <w:tcPr>
            <w:tcW w:w="919" w:type="dxa"/>
            <w:tcBorders>
              <w:top w:val="nil"/>
              <w:left w:val="single" w:sz="4" w:space="0" w:color="auto"/>
            </w:tcBorders>
          </w:tcPr>
          <w:p w14:paraId="1FFE54A8" w14:textId="77777777" w:rsidR="009F3451" w:rsidRPr="007275DF" w:rsidRDefault="009F3451" w:rsidP="00D00DFE">
            <w:pPr>
              <w:pStyle w:val="TAL"/>
            </w:pPr>
          </w:p>
        </w:tc>
        <w:tc>
          <w:tcPr>
            <w:tcW w:w="709" w:type="dxa"/>
            <w:tcBorders>
              <w:top w:val="nil"/>
            </w:tcBorders>
          </w:tcPr>
          <w:p w14:paraId="7B0276F0" w14:textId="77777777" w:rsidR="009F3451" w:rsidRPr="007275DF" w:rsidRDefault="009F3451" w:rsidP="00D00DFE">
            <w:pPr>
              <w:pStyle w:val="TAC"/>
            </w:pPr>
          </w:p>
        </w:tc>
        <w:tc>
          <w:tcPr>
            <w:tcW w:w="1417" w:type="dxa"/>
            <w:tcBorders>
              <w:bottom w:val="single" w:sz="4" w:space="0" w:color="auto"/>
            </w:tcBorders>
            <w:vAlign w:val="center"/>
          </w:tcPr>
          <w:p w14:paraId="2899C116" w14:textId="77777777" w:rsidR="009F3451" w:rsidRPr="007275DF" w:rsidRDefault="009F3451" w:rsidP="00D00DF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2D91320C"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3639D405" w14:textId="77777777" w:rsidR="009F3451" w:rsidRPr="007275DF" w:rsidDel="008E3263" w:rsidRDefault="009F3451" w:rsidP="00D00DFE">
            <w:pPr>
              <w:pStyle w:val="TAC"/>
              <w:rPr>
                <w:lang w:eastAsia="zh-CN"/>
              </w:rPr>
            </w:pPr>
            <w:r w:rsidRPr="007275DF">
              <w:rPr>
                <w:rFonts w:cs="v4.2.0"/>
                <w:bCs/>
                <w:lang w:eastAsia="zh-CN"/>
              </w:rPr>
              <w:t>SSB.1 CCA</w:t>
            </w:r>
          </w:p>
        </w:tc>
        <w:tc>
          <w:tcPr>
            <w:tcW w:w="1701" w:type="dxa"/>
            <w:gridSpan w:val="2"/>
          </w:tcPr>
          <w:p w14:paraId="63879F9A"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5D7CD411" w14:textId="77777777" w:rsidTr="00D00DFE">
        <w:trPr>
          <w:cantSplit/>
          <w:trHeight w:val="232"/>
        </w:trPr>
        <w:tc>
          <w:tcPr>
            <w:tcW w:w="919" w:type="dxa"/>
            <w:gridSpan w:val="2"/>
            <w:tcBorders>
              <w:top w:val="nil"/>
              <w:left w:val="single" w:sz="4" w:space="0" w:color="auto"/>
              <w:bottom w:val="nil"/>
            </w:tcBorders>
          </w:tcPr>
          <w:p w14:paraId="36331EF0" w14:textId="77777777" w:rsidR="009F3451" w:rsidRPr="007275DF" w:rsidRDefault="009F3451" w:rsidP="00D00DFE">
            <w:pPr>
              <w:pStyle w:val="TAL"/>
            </w:pPr>
          </w:p>
        </w:tc>
        <w:tc>
          <w:tcPr>
            <w:tcW w:w="919" w:type="dxa"/>
            <w:tcBorders>
              <w:left w:val="single" w:sz="4" w:space="0" w:color="auto"/>
              <w:bottom w:val="nil"/>
            </w:tcBorders>
          </w:tcPr>
          <w:p w14:paraId="6236B527" w14:textId="77777777" w:rsidR="009F3451" w:rsidRPr="007275DF" w:rsidRDefault="009F3451" w:rsidP="00D00DFE">
            <w:pPr>
              <w:pStyle w:val="TAL"/>
            </w:pPr>
            <w:r w:rsidRPr="007275DF">
              <w:t xml:space="preserve">Dynamic </w:t>
            </w:r>
          </w:p>
        </w:tc>
        <w:tc>
          <w:tcPr>
            <w:tcW w:w="709" w:type="dxa"/>
            <w:tcBorders>
              <w:bottom w:val="nil"/>
            </w:tcBorders>
          </w:tcPr>
          <w:p w14:paraId="67D07C72" w14:textId="77777777" w:rsidR="009F3451" w:rsidRPr="007275DF" w:rsidRDefault="009F3451" w:rsidP="00D00DFE">
            <w:pPr>
              <w:pStyle w:val="TAC"/>
            </w:pPr>
          </w:p>
        </w:tc>
        <w:tc>
          <w:tcPr>
            <w:tcW w:w="1417" w:type="dxa"/>
            <w:tcBorders>
              <w:bottom w:val="single" w:sz="4" w:space="0" w:color="auto"/>
            </w:tcBorders>
            <w:vAlign w:val="center"/>
          </w:tcPr>
          <w:p w14:paraId="4443151A"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5C8D71AB"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394E8430"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143201D4"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403921E1" w14:textId="77777777" w:rsidTr="00D00DFE">
        <w:trPr>
          <w:cantSplit/>
          <w:trHeight w:val="232"/>
        </w:trPr>
        <w:tc>
          <w:tcPr>
            <w:tcW w:w="919" w:type="dxa"/>
            <w:gridSpan w:val="2"/>
            <w:tcBorders>
              <w:top w:val="nil"/>
              <w:left w:val="single" w:sz="4" w:space="0" w:color="auto"/>
              <w:bottom w:val="nil"/>
            </w:tcBorders>
          </w:tcPr>
          <w:p w14:paraId="18E076E8" w14:textId="77777777" w:rsidR="009F3451" w:rsidRPr="007275DF" w:rsidRDefault="009F3451" w:rsidP="00D00DFE">
            <w:pPr>
              <w:pStyle w:val="TAL"/>
            </w:pPr>
          </w:p>
        </w:tc>
        <w:tc>
          <w:tcPr>
            <w:tcW w:w="919" w:type="dxa"/>
            <w:tcBorders>
              <w:top w:val="nil"/>
              <w:left w:val="single" w:sz="4" w:space="0" w:color="auto"/>
              <w:bottom w:val="nil"/>
            </w:tcBorders>
          </w:tcPr>
          <w:p w14:paraId="763E56E1" w14:textId="77777777" w:rsidR="009F3451" w:rsidRPr="007275DF" w:rsidRDefault="009F3451" w:rsidP="00D00DFE">
            <w:pPr>
              <w:pStyle w:val="TAL"/>
            </w:pPr>
            <w:r w:rsidRPr="007275DF">
              <w:t>channel</w:t>
            </w:r>
          </w:p>
        </w:tc>
        <w:tc>
          <w:tcPr>
            <w:tcW w:w="709" w:type="dxa"/>
            <w:tcBorders>
              <w:top w:val="nil"/>
              <w:bottom w:val="nil"/>
            </w:tcBorders>
          </w:tcPr>
          <w:p w14:paraId="5097E335" w14:textId="77777777" w:rsidR="009F3451" w:rsidRPr="007275DF" w:rsidRDefault="009F3451" w:rsidP="00D00DFE">
            <w:pPr>
              <w:pStyle w:val="TAC"/>
            </w:pPr>
          </w:p>
        </w:tc>
        <w:tc>
          <w:tcPr>
            <w:tcW w:w="1417" w:type="dxa"/>
            <w:tcBorders>
              <w:bottom w:val="single" w:sz="4" w:space="0" w:color="auto"/>
            </w:tcBorders>
            <w:vAlign w:val="center"/>
          </w:tcPr>
          <w:p w14:paraId="6DF450A0"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0C60B4D"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58AC6881"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69320D67"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2447F199" w14:textId="77777777" w:rsidTr="00D00DFE">
        <w:trPr>
          <w:cantSplit/>
          <w:trHeight w:val="232"/>
        </w:trPr>
        <w:tc>
          <w:tcPr>
            <w:tcW w:w="919" w:type="dxa"/>
            <w:gridSpan w:val="2"/>
            <w:tcBorders>
              <w:top w:val="nil"/>
              <w:left w:val="single" w:sz="4" w:space="0" w:color="auto"/>
            </w:tcBorders>
          </w:tcPr>
          <w:p w14:paraId="6AD57912" w14:textId="77777777" w:rsidR="009F3451" w:rsidRPr="007275DF" w:rsidRDefault="009F3451" w:rsidP="00D00DFE">
            <w:pPr>
              <w:pStyle w:val="TAL"/>
            </w:pPr>
          </w:p>
        </w:tc>
        <w:tc>
          <w:tcPr>
            <w:tcW w:w="919" w:type="dxa"/>
            <w:tcBorders>
              <w:top w:val="nil"/>
              <w:left w:val="single" w:sz="4" w:space="0" w:color="auto"/>
            </w:tcBorders>
          </w:tcPr>
          <w:p w14:paraId="1A929A8E" w14:textId="77777777" w:rsidR="009F3451" w:rsidRPr="007275DF" w:rsidRDefault="009F3451" w:rsidP="00D00DFE">
            <w:pPr>
              <w:pStyle w:val="TAL"/>
            </w:pPr>
            <w:r w:rsidRPr="007275DF">
              <w:t xml:space="preserve">Access </w:t>
            </w:r>
            <w:r w:rsidRPr="007275DF">
              <w:rPr>
                <w:vertAlign w:val="superscript"/>
              </w:rPr>
              <w:t>Note 6,7</w:t>
            </w:r>
          </w:p>
        </w:tc>
        <w:tc>
          <w:tcPr>
            <w:tcW w:w="709" w:type="dxa"/>
            <w:tcBorders>
              <w:top w:val="nil"/>
            </w:tcBorders>
          </w:tcPr>
          <w:p w14:paraId="05400C89" w14:textId="77777777" w:rsidR="009F3451" w:rsidRPr="007275DF" w:rsidRDefault="009F3451" w:rsidP="00D00DFE">
            <w:pPr>
              <w:pStyle w:val="TAC"/>
            </w:pPr>
          </w:p>
        </w:tc>
        <w:tc>
          <w:tcPr>
            <w:tcW w:w="1417" w:type="dxa"/>
            <w:tcBorders>
              <w:bottom w:val="single" w:sz="4" w:space="0" w:color="auto"/>
            </w:tcBorders>
            <w:vAlign w:val="center"/>
          </w:tcPr>
          <w:p w14:paraId="052D9A2C"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1803884"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6F04F212"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2BC79FBD"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04D0503D" w14:textId="77777777" w:rsidTr="00D00DFE">
        <w:trPr>
          <w:cantSplit/>
          <w:trHeight w:val="232"/>
        </w:trPr>
        <w:tc>
          <w:tcPr>
            <w:tcW w:w="1838" w:type="dxa"/>
            <w:gridSpan w:val="3"/>
            <w:tcBorders>
              <w:left w:val="single" w:sz="4" w:space="0" w:color="auto"/>
            </w:tcBorders>
          </w:tcPr>
          <w:p w14:paraId="770C4F8C" w14:textId="77777777" w:rsidR="009F3451" w:rsidRPr="007275DF" w:rsidRDefault="009F3451" w:rsidP="00D00DFE">
            <w:pPr>
              <w:pStyle w:val="TAL"/>
            </w:pPr>
            <w:r w:rsidRPr="007275DF">
              <w:t>DBT window configuration</w:t>
            </w:r>
          </w:p>
        </w:tc>
        <w:tc>
          <w:tcPr>
            <w:tcW w:w="709" w:type="dxa"/>
          </w:tcPr>
          <w:p w14:paraId="2E54AD50" w14:textId="77777777" w:rsidR="009F3451" w:rsidRPr="007275DF" w:rsidRDefault="009F3451" w:rsidP="00D00DFE">
            <w:pPr>
              <w:pStyle w:val="TAC"/>
            </w:pPr>
          </w:p>
        </w:tc>
        <w:tc>
          <w:tcPr>
            <w:tcW w:w="1417" w:type="dxa"/>
            <w:tcBorders>
              <w:bottom w:val="single" w:sz="4" w:space="0" w:color="auto"/>
            </w:tcBorders>
            <w:vAlign w:val="center"/>
          </w:tcPr>
          <w:p w14:paraId="0189AEDB" w14:textId="77777777" w:rsidR="009F3451" w:rsidRPr="007275DF" w:rsidRDefault="009F3451" w:rsidP="00D00DFE">
            <w:pPr>
              <w:pStyle w:val="TAC"/>
            </w:pPr>
            <w:r w:rsidRPr="007275DF">
              <w:t>Config 1,2,3</w:t>
            </w:r>
          </w:p>
        </w:tc>
        <w:tc>
          <w:tcPr>
            <w:tcW w:w="1843" w:type="dxa"/>
            <w:gridSpan w:val="2"/>
            <w:tcBorders>
              <w:bottom w:val="single" w:sz="4" w:space="0" w:color="auto"/>
            </w:tcBorders>
            <w:vAlign w:val="center"/>
          </w:tcPr>
          <w:p w14:paraId="1A05C467" w14:textId="77777777" w:rsidR="009F3451" w:rsidRPr="007275DF" w:rsidRDefault="009F3451" w:rsidP="00D00DFE">
            <w:pPr>
              <w:pStyle w:val="TAC"/>
              <w:rPr>
                <w:lang w:eastAsia="zh-CN"/>
              </w:rPr>
            </w:pPr>
            <w:r w:rsidRPr="007275DF">
              <w:rPr>
                <w:lang w:val="en-US"/>
              </w:rPr>
              <w:t>Not Applicable</w:t>
            </w:r>
          </w:p>
        </w:tc>
        <w:tc>
          <w:tcPr>
            <w:tcW w:w="1843" w:type="dxa"/>
            <w:gridSpan w:val="2"/>
          </w:tcPr>
          <w:p w14:paraId="6A4C69C6"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1082CBC7"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53694601" w14:textId="77777777" w:rsidTr="00D00DFE">
        <w:trPr>
          <w:cantSplit/>
          <w:trHeight w:val="213"/>
        </w:trPr>
        <w:tc>
          <w:tcPr>
            <w:tcW w:w="1838" w:type="dxa"/>
            <w:gridSpan w:val="3"/>
            <w:tcBorders>
              <w:left w:val="single" w:sz="4" w:space="0" w:color="auto"/>
            </w:tcBorders>
          </w:tcPr>
          <w:p w14:paraId="46A2D774" w14:textId="77777777" w:rsidR="009F3451" w:rsidRPr="007275DF" w:rsidRDefault="009F3451" w:rsidP="00D00DFE">
            <w:pPr>
              <w:pStyle w:val="TAL"/>
              <w:rPr>
                <w:bCs/>
              </w:rPr>
            </w:pPr>
            <w:r w:rsidRPr="007275DF">
              <w:t>SMTC configuration defined in A.3.11</w:t>
            </w:r>
          </w:p>
        </w:tc>
        <w:tc>
          <w:tcPr>
            <w:tcW w:w="709" w:type="dxa"/>
            <w:tcBorders>
              <w:bottom w:val="single" w:sz="4" w:space="0" w:color="auto"/>
            </w:tcBorders>
          </w:tcPr>
          <w:p w14:paraId="703045D2" w14:textId="77777777" w:rsidR="009F3451" w:rsidRPr="007275DF" w:rsidRDefault="009F3451" w:rsidP="00D00DFE">
            <w:pPr>
              <w:pStyle w:val="TAC"/>
            </w:pPr>
          </w:p>
        </w:tc>
        <w:tc>
          <w:tcPr>
            <w:tcW w:w="1417" w:type="dxa"/>
            <w:tcBorders>
              <w:bottom w:val="single" w:sz="4" w:space="0" w:color="auto"/>
            </w:tcBorders>
            <w:vAlign w:val="center"/>
          </w:tcPr>
          <w:p w14:paraId="06F36A7A"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43486E10" w14:textId="77777777" w:rsidR="009F3451" w:rsidRPr="007275DF" w:rsidRDefault="009F3451" w:rsidP="00D00DFE">
            <w:pPr>
              <w:pStyle w:val="TAC"/>
            </w:pPr>
            <w:r w:rsidRPr="007275DF">
              <w:t>SMTC.1</w:t>
            </w:r>
          </w:p>
        </w:tc>
        <w:tc>
          <w:tcPr>
            <w:tcW w:w="1843" w:type="dxa"/>
            <w:gridSpan w:val="2"/>
            <w:tcBorders>
              <w:bottom w:val="single" w:sz="4" w:space="0" w:color="auto"/>
            </w:tcBorders>
            <w:vAlign w:val="center"/>
          </w:tcPr>
          <w:p w14:paraId="4CB327F0" w14:textId="77777777" w:rsidR="009F3451" w:rsidRPr="007275DF" w:rsidRDefault="009F3451" w:rsidP="00D00DFE">
            <w:pPr>
              <w:pStyle w:val="TAC"/>
            </w:pPr>
            <w:r w:rsidRPr="007275DF">
              <w:t>SMTC.1</w:t>
            </w:r>
          </w:p>
        </w:tc>
        <w:tc>
          <w:tcPr>
            <w:tcW w:w="1701" w:type="dxa"/>
            <w:gridSpan w:val="2"/>
            <w:tcBorders>
              <w:bottom w:val="single" w:sz="4" w:space="0" w:color="auto"/>
            </w:tcBorders>
            <w:vAlign w:val="center"/>
          </w:tcPr>
          <w:p w14:paraId="10101102" w14:textId="77777777" w:rsidR="009F3451" w:rsidRPr="007275DF" w:rsidRDefault="009F3451" w:rsidP="00D00DFE">
            <w:pPr>
              <w:pStyle w:val="TAC"/>
            </w:pPr>
            <w:r w:rsidRPr="007275DF">
              <w:t>SMTC.4</w:t>
            </w:r>
          </w:p>
        </w:tc>
      </w:tr>
      <w:tr w:rsidR="009F3451" w:rsidRPr="007275DF" w14:paraId="21C88439" w14:textId="77777777" w:rsidTr="00D00DFE">
        <w:trPr>
          <w:cantSplit/>
          <w:trHeight w:val="193"/>
        </w:trPr>
        <w:tc>
          <w:tcPr>
            <w:tcW w:w="1838" w:type="dxa"/>
            <w:gridSpan w:val="3"/>
            <w:vMerge w:val="restart"/>
            <w:tcBorders>
              <w:left w:val="single" w:sz="4" w:space="0" w:color="auto"/>
            </w:tcBorders>
          </w:tcPr>
          <w:p w14:paraId="08AF6AC2" w14:textId="77777777" w:rsidR="009F3451" w:rsidRPr="007275DF" w:rsidRDefault="009F3451" w:rsidP="00D00DFE">
            <w:pPr>
              <w:pStyle w:val="TAL"/>
              <w:rPr>
                <w:lang w:val="da-DK"/>
              </w:rPr>
            </w:pPr>
            <w:r w:rsidRPr="007275DF">
              <w:rPr>
                <w:lang w:val="da-DK"/>
              </w:rPr>
              <w:t>PDSCH/PDCCH subcarrier spacing</w:t>
            </w:r>
          </w:p>
        </w:tc>
        <w:tc>
          <w:tcPr>
            <w:tcW w:w="709" w:type="dxa"/>
            <w:vMerge w:val="restart"/>
          </w:tcPr>
          <w:p w14:paraId="4C9F5883" w14:textId="77777777" w:rsidR="009F3451" w:rsidRPr="007275DF" w:rsidRDefault="009F3451" w:rsidP="00D00DFE">
            <w:pPr>
              <w:pStyle w:val="TAC"/>
              <w:rPr>
                <w:lang w:val="it-IT"/>
              </w:rPr>
            </w:pPr>
            <w:r w:rsidRPr="007275DF">
              <w:rPr>
                <w:lang w:val="it-IT"/>
              </w:rPr>
              <w:t>kHz</w:t>
            </w:r>
          </w:p>
        </w:tc>
        <w:tc>
          <w:tcPr>
            <w:tcW w:w="1417" w:type="dxa"/>
            <w:tcBorders>
              <w:bottom w:val="single" w:sz="4" w:space="0" w:color="auto"/>
            </w:tcBorders>
            <w:vAlign w:val="center"/>
          </w:tcPr>
          <w:p w14:paraId="181370BC" w14:textId="77777777" w:rsidR="009F3451" w:rsidRPr="007275DF" w:rsidRDefault="009F3451" w:rsidP="00D00DF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3CD8994A"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5C7D802D"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5AB2573" w14:textId="77777777" w:rsidR="009F3451" w:rsidRPr="007275DF" w:rsidRDefault="009F3451" w:rsidP="00D00DFE">
            <w:pPr>
              <w:pStyle w:val="TAC"/>
              <w:rPr>
                <w:lang w:val="en-US"/>
              </w:rPr>
            </w:pPr>
            <w:r w:rsidRPr="007275DF">
              <w:rPr>
                <w:lang w:val="en-US"/>
              </w:rPr>
              <w:t>30</w:t>
            </w:r>
          </w:p>
        </w:tc>
      </w:tr>
      <w:tr w:rsidR="009F3451" w:rsidRPr="007275DF" w14:paraId="3BF873D5" w14:textId="77777777" w:rsidTr="00D00DFE">
        <w:trPr>
          <w:cantSplit/>
          <w:trHeight w:val="127"/>
        </w:trPr>
        <w:tc>
          <w:tcPr>
            <w:tcW w:w="1838" w:type="dxa"/>
            <w:gridSpan w:val="3"/>
            <w:vMerge/>
            <w:tcBorders>
              <w:left w:val="single" w:sz="4" w:space="0" w:color="auto"/>
            </w:tcBorders>
          </w:tcPr>
          <w:p w14:paraId="24853136" w14:textId="77777777" w:rsidR="009F3451" w:rsidRPr="007275DF" w:rsidRDefault="009F3451" w:rsidP="00D00DFE">
            <w:pPr>
              <w:pStyle w:val="TAL"/>
            </w:pPr>
          </w:p>
        </w:tc>
        <w:tc>
          <w:tcPr>
            <w:tcW w:w="709" w:type="dxa"/>
            <w:vMerge/>
          </w:tcPr>
          <w:p w14:paraId="24BDA86E" w14:textId="77777777" w:rsidR="009F3451" w:rsidRPr="007275DF" w:rsidRDefault="009F3451" w:rsidP="00D00DFE">
            <w:pPr>
              <w:pStyle w:val="TAC"/>
              <w:rPr>
                <w:lang w:val="it-IT"/>
              </w:rPr>
            </w:pPr>
          </w:p>
        </w:tc>
        <w:tc>
          <w:tcPr>
            <w:tcW w:w="1417" w:type="dxa"/>
            <w:tcBorders>
              <w:bottom w:val="single" w:sz="4" w:space="0" w:color="auto"/>
            </w:tcBorders>
            <w:vAlign w:val="center"/>
          </w:tcPr>
          <w:p w14:paraId="1AF34633" w14:textId="77777777" w:rsidR="009F3451" w:rsidRPr="007275DF" w:rsidRDefault="009F3451" w:rsidP="00D00DF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01D8DBE3"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77784045"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B4688BC" w14:textId="77777777" w:rsidR="009F3451" w:rsidRPr="007275DF" w:rsidRDefault="009F3451" w:rsidP="00D00DFE">
            <w:pPr>
              <w:pStyle w:val="TAC"/>
              <w:rPr>
                <w:lang w:val="en-US"/>
              </w:rPr>
            </w:pPr>
            <w:r w:rsidRPr="007275DF">
              <w:rPr>
                <w:lang w:val="en-US"/>
              </w:rPr>
              <w:t>30</w:t>
            </w:r>
          </w:p>
        </w:tc>
      </w:tr>
      <w:tr w:rsidR="009F3451" w:rsidRPr="007275DF" w14:paraId="52BBC353" w14:textId="77777777" w:rsidTr="00D00DFE">
        <w:trPr>
          <w:cantSplit/>
          <w:trHeight w:val="127"/>
        </w:trPr>
        <w:tc>
          <w:tcPr>
            <w:tcW w:w="1838" w:type="dxa"/>
            <w:gridSpan w:val="3"/>
            <w:vMerge/>
            <w:tcBorders>
              <w:left w:val="single" w:sz="4" w:space="0" w:color="auto"/>
            </w:tcBorders>
          </w:tcPr>
          <w:p w14:paraId="45807C8F" w14:textId="77777777" w:rsidR="009F3451" w:rsidRPr="007275DF" w:rsidRDefault="009F3451" w:rsidP="00D00DFE">
            <w:pPr>
              <w:pStyle w:val="TAL"/>
            </w:pPr>
          </w:p>
        </w:tc>
        <w:tc>
          <w:tcPr>
            <w:tcW w:w="709" w:type="dxa"/>
            <w:vMerge/>
          </w:tcPr>
          <w:p w14:paraId="6D374D0B" w14:textId="77777777" w:rsidR="009F3451" w:rsidRPr="007275DF" w:rsidRDefault="009F3451" w:rsidP="00D00DFE">
            <w:pPr>
              <w:pStyle w:val="TAC"/>
              <w:rPr>
                <w:lang w:val="it-IT"/>
              </w:rPr>
            </w:pPr>
          </w:p>
        </w:tc>
        <w:tc>
          <w:tcPr>
            <w:tcW w:w="1417" w:type="dxa"/>
            <w:tcBorders>
              <w:bottom w:val="single" w:sz="4" w:space="0" w:color="auto"/>
            </w:tcBorders>
            <w:vAlign w:val="center"/>
          </w:tcPr>
          <w:p w14:paraId="7D9389B1"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0163E51" w14:textId="77777777" w:rsidR="009F3451" w:rsidRPr="007275DF" w:rsidRDefault="009F3451" w:rsidP="00D00DFE">
            <w:pPr>
              <w:pStyle w:val="TAC"/>
              <w:rPr>
                <w:lang w:val="en-US"/>
              </w:rPr>
            </w:pPr>
            <w:r w:rsidRPr="007275DF">
              <w:rPr>
                <w:lang w:val="en-US"/>
              </w:rPr>
              <w:t>30</w:t>
            </w:r>
          </w:p>
        </w:tc>
        <w:tc>
          <w:tcPr>
            <w:tcW w:w="1843" w:type="dxa"/>
            <w:gridSpan w:val="2"/>
            <w:tcBorders>
              <w:bottom w:val="single" w:sz="4" w:space="0" w:color="auto"/>
            </w:tcBorders>
            <w:vAlign w:val="center"/>
          </w:tcPr>
          <w:p w14:paraId="10617C60"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06ED2547" w14:textId="77777777" w:rsidR="009F3451" w:rsidRPr="007275DF" w:rsidRDefault="009F3451" w:rsidP="00D00DFE">
            <w:pPr>
              <w:pStyle w:val="TAC"/>
              <w:rPr>
                <w:lang w:val="en-US"/>
              </w:rPr>
            </w:pPr>
            <w:r w:rsidRPr="007275DF">
              <w:rPr>
                <w:lang w:val="en-US"/>
              </w:rPr>
              <w:t>30</w:t>
            </w:r>
          </w:p>
        </w:tc>
      </w:tr>
      <w:tr w:rsidR="009F3451" w:rsidRPr="007275DF" w14:paraId="6B9A5124" w14:textId="77777777" w:rsidTr="00D00DFE">
        <w:trPr>
          <w:cantSplit/>
          <w:trHeight w:val="292"/>
        </w:trPr>
        <w:tc>
          <w:tcPr>
            <w:tcW w:w="1838" w:type="dxa"/>
            <w:gridSpan w:val="3"/>
            <w:tcBorders>
              <w:left w:val="single" w:sz="4" w:space="0" w:color="auto"/>
              <w:bottom w:val="single" w:sz="4" w:space="0" w:color="auto"/>
            </w:tcBorders>
          </w:tcPr>
          <w:p w14:paraId="08411947" w14:textId="77777777" w:rsidR="009F3451" w:rsidRPr="007275DF" w:rsidRDefault="009F3451" w:rsidP="00D00DFE">
            <w:pPr>
              <w:pStyle w:val="TAL"/>
              <w:rPr>
                <w:lang w:val="en-US"/>
              </w:rPr>
            </w:pPr>
            <w:r w:rsidRPr="007275DF">
              <w:rPr>
                <w:szCs w:val="16"/>
                <w:lang w:eastAsia="ja-JP"/>
              </w:rPr>
              <w:t>EPRE ratio of PSS to SSS</w:t>
            </w:r>
          </w:p>
        </w:tc>
        <w:tc>
          <w:tcPr>
            <w:tcW w:w="709" w:type="dxa"/>
            <w:tcBorders>
              <w:bottom w:val="single" w:sz="4" w:space="0" w:color="auto"/>
            </w:tcBorders>
          </w:tcPr>
          <w:p w14:paraId="44736F44" w14:textId="77777777" w:rsidR="009F3451" w:rsidRPr="007275DF" w:rsidRDefault="009F3451" w:rsidP="00D00DFE">
            <w:pPr>
              <w:pStyle w:val="TAC"/>
            </w:pPr>
          </w:p>
        </w:tc>
        <w:tc>
          <w:tcPr>
            <w:tcW w:w="1417" w:type="dxa"/>
            <w:vMerge w:val="restart"/>
            <w:vAlign w:val="center"/>
          </w:tcPr>
          <w:p w14:paraId="1B805F91" w14:textId="77777777" w:rsidR="009F3451" w:rsidRPr="007275DF" w:rsidRDefault="009F3451" w:rsidP="00D00DFE">
            <w:pPr>
              <w:pStyle w:val="TAC"/>
            </w:pPr>
            <w:r w:rsidRPr="007275DF">
              <w:t>Config 1,2,3</w:t>
            </w:r>
          </w:p>
        </w:tc>
        <w:tc>
          <w:tcPr>
            <w:tcW w:w="1843" w:type="dxa"/>
            <w:gridSpan w:val="2"/>
            <w:vMerge w:val="restart"/>
            <w:vAlign w:val="center"/>
          </w:tcPr>
          <w:p w14:paraId="26DF0BAE" w14:textId="77777777" w:rsidR="009F3451" w:rsidRPr="007275DF" w:rsidRDefault="009F3451" w:rsidP="00D00DFE">
            <w:pPr>
              <w:pStyle w:val="TAC"/>
              <w:rPr>
                <w:rFonts w:cs="v4.2.0"/>
              </w:rPr>
            </w:pPr>
            <w:r w:rsidRPr="007275DF">
              <w:rPr>
                <w:rFonts w:cs="v4.2.0"/>
              </w:rPr>
              <w:t>0</w:t>
            </w:r>
          </w:p>
        </w:tc>
        <w:tc>
          <w:tcPr>
            <w:tcW w:w="1843" w:type="dxa"/>
            <w:gridSpan w:val="2"/>
            <w:vMerge w:val="restart"/>
            <w:vAlign w:val="center"/>
          </w:tcPr>
          <w:p w14:paraId="55CFC90F" w14:textId="77777777" w:rsidR="009F3451" w:rsidRPr="007275DF" w:rsidRDefault="009F3451" w:rsidP="00D00DFE">
            <w:pPr>
              <w:pStyle w:val="TAC"/>
            </w:pPr>
            <w:r w:rsidRPr="007275DF">
              <w:t>0</w:t>
            </w:r>
          </w:p>
        </w:tc>
        <w:tc>
          <w:tcPr>
            <w:tcW w:w="1701" w:type="dxa"/>
            <w:gridSpan w:val="2"/>
            <w:vMerge w:val="restart"/>
            <w:vAlign w:val="center"/>
          </w:tcPr>
          <w:p w14:paraId="1F611CCB" w14:textId="77777777" w:rsidR="009F3451" w:rsidRPr="007275DF" w:rsidRDefault="009F3451" w:rsidP="00D00DFE">
            <w:pPr>
              <w:pStyle w:val="TAC"/>
            </w:pPr>
            <w:r w:rsidRPr="007275DF">
              <w:t>0</w:t>
            </w:r>
          </w:p>
        </w:tc>
      </w:tr>
      <w:tr w:rsidR="009F3451" w:rsidRPr="007275DF" w14:paraId="7A8B8FE9" w14:textId="77777777" w:rsidTr="00D00DFE">
        <w:trPr>
          <w:cantSplit/>
          <w:trHeight w:val="292"/>
        </w:trPr>
        <w:tc>
          <w:tcPr>
            <w:tcW w:w="1838" w:type="dxa"/>
            <w:gridSpan w:val="3"/>
            <w:tcBorders>
              <w:left w:val="single" w:sz="4" w:space="0" w:color="auto"/>
              <w:bottom w:val="single" w:sz="4" w:space="0" w:color="auto"/>
            </w:tcBorders>
          </w:tcPr>
          <w:p w14:paraId="1A27B12A" w14:textId="77777777" w:rsidR="009F3451" w:rsidRPr="007275DF" w:rsidRDefault="009F3451" w:rsidP="00D00DFE">
            <w:pPr>
              <w:pStyle w:val="TAL"/>
              <w:rPr>
                <w:lang w:val="en-US"/>
              </w:rPr>
            </w:pPr>
            <w:r w:rsidRPr="007275DF">
              <w:rPr>
                <w:szCs w:val="16"/>
                <w:lang w:eastAsia="ja-JP"/>
              </w:rPr>
              <w:t>EPRE ratio of PBCH DMRS to SSS</w:t>
            </w:r>
          </w:p>
        </w:tc>
        <w:tc>
          <w:tcPr>
            <w:tcW w:w="709" w:type="dxa"/>
            <w:tcBorders>
              <w:bottom w:val="single" w:sz="4" w:space="0" w:color="auto"/>
            </w:tcBorders>
          </w:tcPr>
          <w:p w14:paraId="7FC45F10" w14:textId="77777777" w:rsidR="009F3451" w:rsidRPr="007275DF" w:rsidRDefault="009F3451" w:rsidP="00D00DFE">
            <w:pPr>
              <w:pStyle w:val="TAC"/>
            </w:pPr>
          </w:p>
        </w:tc>
        <w:tc>
          <w:tcPr>
            <w:tcW w:w="1417" w:type="dxa"/>
            <w:vMerge/>
          </w:tcPr>
          <w:p w14:paraId="2B7FDB9B" w14:textId="77777777" w:rsidR="009F3451" w:rsidRPr="007275DF" w:rsidRDefault="009F3451" w:rsidP="00D00DFE">
            <w:pPr>
              <w:pStyle w:val="TAC"/>
            </w:pPr>
          </w:p>
        </w:tc>
        <w:tc>
          <w:tcPr>
            <w:tcW w:w="1843" w:type="dxa"/>
            <w:gridSpan w:val="2"/>
            <w:vMerge/>
          </w:tcPr>
          <w:p w14:paraId="63188746" w14:textId="77777777" w:rsidR="009F3451" w:rsidRPr="007275DF" w:rsidRDefault="009F3451" w:rsidP="00D00DFE">
            <w:pPr>
              <w:pStyle w:val="TAC"/>
              <w:rPr>
                <w:rFonts w:cs="v4.2.0"/>
              </w:rPr>
            </w:pPr>
          </w:p>
        </w:tc>
        <w:tc>
          <w:tcPr>
            <w:tcW w:w="1843" w:type="dxa"/>
            <w:gridSpan w:val="2"/>
            <w:vMerge/>
          </w:tcPr>
          <w:p w14:paraId="3F0A6A96" w14:textId="77777777" w:rsidR="009F3451" w:rsidRPr="007275DF" w:rsidRDefault="009F3451" w:rsidP="00D00DFE">
            <w:pPr>
              <w:pStyle w:val="TAC"/>
            </w:pPr>
          </w:p>
        </w:tc>
        <w:tc>
          <w:tcPr>
            <w:tcW w:w="1701" w:type="dxa"/>
            <w:gridSpan w:val="2"/>
            <w:vMerge/>
          </w:tcPr>
          <w:p w14:paraId="0DA7D463" w14:textId="77777777" w:rsidR="009F3451" w:rsidRPr="007275DF" w:rsidRDefault="009F3451" w:rsidP="00D00DFE">
            <w:pPr>
              <w:pStyle w:val="TAC"/>
            </w:pPr>
          </w:p>
        </w:tc>
      </w:tr>
      <w:tr w:rsidR="009F3451" w:rsidRPr="007275DF" w14:paraId="3EF4341F" w14:textId="77777777" w:rsidTr="00D00DFE">
        <w:trPr>
          <w:cantSplit/>
          <w:trHeight w:val="292"/>
        </w:trPr>
        <w:tc>
          <w:tcPr>
            <w:tcW w:w="1838" w:type="dxa"/>
            <w:gridSpan w:val="3"/>
            <w:tcBorders>
              <w:left w:val="single" w:sz="4" w:space="0" w:color="auto"/>
              <w:bottom w:val="single" w:sz="4" w:space="0" w:color="auto"/>
            </w:tcBorders>
          </w:tcPr>
          <w:p w14:paraId="571CD574" w14:textId="77777777" w:rsidR="009F3451" w:rsidRPr="007275DF" w:rsidRDefault="009F3451" w:rsidP="00D00DFE">
            <w:pPr>
              <w:pStyle w:val="TAL"/>
              <w:rPr>
                <w:lang w:val="en-US"/>
              </w:rPr>
            </w:pPr>
            <w:r w:rsidRPr="007275DF">
              <w:rPr>
                <w:szCs w:val="16"/>
                <w:lang w:eastAsia="ja-JP"/>
              </w:rPr>
              <w:t>EPRE ratio of PBCH to PBCH DMRS</w:t>
            </w:r>
          </w:p>
        </w:tc>
        <w:tc>
          <w:tcPr>
            <w:tcW w:w="709" w:type="dxa"/>
            <w:tcBorders>
              <w:bottom w:val="single" w:sz="4" w:space="0" w:color="auto"/>
            </w:tcBorders>
          </w:tcPr>
          <w:p w14:paraId="0835AE11" w14:textId="77777777" w:rsidR="009F3451" w:rsidRPr="007275DF" w:rsidRDefault="009F3451" w:rsidP="00D00DFE">
            <w:pPr>
              <w:pStyle w:val="TAC"/>
            </w:pPr>
          </w:p>
        </w:tc>
        <w:tc>
          <w:tcPr>
            <w:tcW w:w="1417" w:type="dxa"/>
            <w:vMerge/>
          </w:tcPr>
          <w:p w14:paraId="0E637D5F" w14:textId="77777777" w:rsidR="009F3451" w:rsidRPr="007275DF" w:rsidRDefault="009F3451" w:rsidP="00D00DFE">
            <w:pPr>
              <w:pStyle w:val="TAC"/>
            </w:pPr>
          </w:p>
        </w:tc>
        <w:tc>
          <w:tcPr>
            <w:tcW w:w="1843" w:type="dxa"/>
            <w:gridSpan w:val="2"/>
            <w:vMerge/>
          </w:tcPr>
          <w:p w14:paraId="19CD6C06" w14:textId="77777777" w:rsidR="009F3451" w:rsidRPr="007275DF" w:rsidRDefault="009F3451" w:rsidP="00D00DFE">
            <w:pPr>
              <w:pStyle w:val="TAC"/>
              <w:rPr>
                <w:rFonts w:cs="v4.2.0"/>
              </w:rPr>
            </w:pPr>
          </w:p>
        </w:tc>
        <w:tc>
          <w:tcPr>
            <w:tcW w:w="1843" w:type="dxa"/>
            <w:gridSpan w:val="2"/>
            <w:vMerge/>
          </w:tcPr>
          <w:p w14:paraId="78B5D2BB" w14:textId="77777777" w:rsidR="009F3451" w:rsidRPr="007275DF" w:rsidRDefault="009F3451" w:rsidP="00D00DFE">
            <w:pPr>
              <w:pStyle w:val="TAC"/>
            </w:pPr>
          </w:p>
        </w:tc>
        <w:tc>
          <w:tcPr>
            <w:tcW w:w="1701" w:type="dxa"/>
            <w:gridSpan w:val="2"/>
            <w:vMerge/>
          </w:tcPr>
          <w:p w14:paraId="726244BE" w14:textId="77777777" w:rsidR="009F3451" w:rsidRPr="007275DF" w:rsidRDefault="009F3451" w:rsidP="00D00DFE">
            <w:pPr>
              <w:pStyle w:val="TAC"/>
            </w:pPr>
          </w:p>
        </w:tc>
      </w:tr>
      <w:tr w:rsidR="009F3451" w:rsidRPr="007275DF" w14:paraId="39A3AE65" w14:textId="77777777" w:rsidTr="00D00DFE">
        <w:trPr>
          <w:cantSplit/>
          <w:trHeight w:val="292"/>
        </w:trPr>
        <w:tc>
          <w:tcPr>
            <w:tcW w:w="1838" w:type="dxa"/>
            <w:gridSpan w:val="3"/>
            <w:tcBorders>
              <w:left w:val="single" w:sz="4" w:space="0" w:color="auto"/>
              <w:bottom w:val="single" w:sz="4" w:space="0" w:color="auto"/>
            </w:tcBorders>
          </w:tcPr>
          <w:p w14:paraId="39804FEB" w14:textId="77777777" w:rsidR="009F3451" w:rsidRPr="007275DF" w:rsidRDefault="009F3451" w:rsidP="00D00DFE">
            <w:pPr>
              <w:pStyle w:val="TAL"/>
              <w:rPr>
                <w:lang w:val="en-US"/>
              </w:rPr>
            </w:pPr>
            <w:r w:rsidRPr="007275DF">
              <w:rPr>
                <w:szCs w:val="16"/>
                <w:lang w:eastAsia="ja-JP"/>
              </w:rPr>
              <w:t>EPRE ratio of PDCCH DMRS to SSS</w:t>
            </w:r>
          </w:p>
        </w:tc>
        <w:tc>
          <w:tcPr>
            <w:tcW w:w="709" w:type="dxa"/>
            <w:tcBorders>
              <w:bottom w:val="single" w:sz="4" w:space="0" w:color="auto"/>
            </w:tcBorders>
          </w:tcPr>
          <w:p w14:paraId="0A86CF3A" w14:textId="77777777" w:rsidR="009F3451" w:rsidRPr="007275DF" w:rsidRDefault="009F3451" w:rsidP="00D00DFE">
            <w:pPr>
              <w:pStyle w:val="TAC"/>
            </w:pPr>
          </w:p>
        </w:tc>
        <w:tc>
          <w:tcPr>
            <w:tcW w:w="1417" w:type="dxa"/>
            <w:vMerge/>
          </w:tcPr>
          <w:p w14:paraId="70C8AA47" w14:textId="77777777" w:rsidR="009F3451" w:rsidRPr="007275DF" w:rsidRDefault="009F3451" w:rsidP="00D00DFE">
            <w:pPr>
              <w:pStyle w:val="TAC"/>
            </w:pPr>
          </w:p>
        </w:tc>
        <w:tc>
          <w:tcPr>
            <w:tcW w:w="1843" w:type="dxa"/>
            <w:gridSpan w:val="2"/>
            <w:vMerge/>
          </w:tcPr>
          <w:p w14:paraId="5D394733" w14:textId="77777777" w:rsidR="009F3451" w:rsidRPr="007275DF" w:rsidRDefault="009F3451" w:rsidP="00D00DFE">
            <w:pPr>
              <w:pStyle w:val="TAC"/>
              <w:rPr>
                <w:rFonts w:cs="v4.2.0"/>
              </w:rPr>
            </w:pPr>
          </w:p>
        </w:tc>
        <w:tc>
          <w:tcPr>
            <w:tcW w:w="1843" w:type="dxa"/>
            <w:gridSpan w:val="2"/>
            <w:vMerge/>
          </w:tcPr>
          <w:p w14:paraId="796D4E75" w14:textId="77777777" w:rsidR="009F3451" w:rsidRPr="007275DF" w:rsidRDefault="009F3451" w:rsidP="00D00DFE">
            <w:pPr>
              <w:pStyle w:val="TAC"/>
            </w:pPr>
          </w:p>
        </w:tc>
        <w:tc>
          <w:tcPr>
            <w:tcW w:w="1701" w:type="dxa"/>
            <w:gridSpan w:val="2"/>
            <w:vMerge/>
          </w:tcPr>
          <w:p w14:paraId="7167E406" w14:textId="77777777" w:rsidR="009F3451" w:rsidRPr="007275DF" w:rsidRDefault="009F3451" w:rsidP="00D00DFE">
            <w:pPr>
              <w:pStyle w:val="TAC"/>
            </w:pPr>
          </w:p>
        </w:tc>
      </w:tr>
      <w:tr w:rsidR="009F3451" w:rsidRPr="007275DF" w14:paraId="0F2B61E8" w14:textId="77777777" w:rsidTr="00D00DFE">
        <w:trPr>
          <w:cantSplit/>
          <w:trHeight w:val="292"/>
        </w:trPr>
        <w:tc>
          <w:tcPr>
            <w:tcW w:w="1838" w:type="dxa"/>
            <w:gridSpan w:val="3"/>
            <w:tcBorders>
              <w:left w:val="single" w:sz="4" w:space="0" w:color="auto"/>
              <w:bottom w:val="single" w:sz="4" w:space="0" w:color="auto"/>
            </w:tcBorders>
          </w:tcPr>
          <w:p w14:paraId="5766280A" w14:textId="77777777" w:rsidR="009F3451" w:rsidRPr="007275DF" w:rsidRDefault="009F3451" w:rsidP="00D00DFE">
            <w:pPr>
              <w:pStyle w:val="TAL"/>
              <w:rPr>
                <w:lang w:val="en-US"/>
              </w:rPr>
            </w:pPr>
            <w:r w:rsidRPr="007275DF">
              <w:rPr>
                <w:szCs w:val="16"/>
                <w:lang w:eastAsia="ja-JP"/>
              </w:rPr>
              <w:t>EPRE ratio of PDCCH to PDCCH DMRS</w:t>
            </w:r>
          </w:p>
        </w:tc>
        <w:tc>
          <w:tcPr>
            <w:tcW w:w="709" w:type="dxa"/>
            <w:tcBorders>
              <w:bottom w:val="single" w:sz="4" w:space="0" w:color="auto"/>
            </w:tcBorders>
          </w:tcPr>
          <w:p w14:paraId="051AEF30" w14:textId="77777777" w:rsidR="009F3451" w:rsidRPr="007275DF" w:rsidRDefault="009F3451" w:rsidP="00D00DFE">
            <w:pPr>
              <w:pStyle w:val="TAC"/>
            </w:pPr>
          </w:p>
        </w:tc>
        <w:tc>
          <w:tcPr>
            <w:tcW w:w="1417" w:type="dxa"/>
            <w:vMerge/>
          </w:tcPr>
          <w:p w14:paraId="7556B8F6" w14:textId="77777777" w:rsidR="009F3451" w:rsidRPr="007275DF" w:rsidRDefault="009F3451" w:rsidP="00D00DFE">
            <w:pPr>
              <w:pStyle w:val="TAC"/>
            </w:pPr>
          </w:p>
        </w:tc>
        <w:tc>
          <w:tcPr>
            <w:tcW w:w="1843" w:type="dxa"/>
            <w:gridSpan w:val="2"/>
            <w:vMerge/>
          </w:tcPr>
          <w:p w14:paraId="1B029BDF" w14:textId="77777777" w:rsidR="009F3451" w:rsidRPr="007275DF" w:rsidRDefault="009F3451" w:rsidP="00D00DFE">
            <w:pPr>
              <w:pStyle w:val="TAC"/>
              <w:rPr>
                <w:rFonts w:cs="v4.2.0"/>
              </w:rPr>
            </w:pPr>
          </w:p>
        </w:tc>
        <w:tc>
          <w:tcPr>
            <w:tcW w:w="1843" w:type="dxa"/>
            <w:gridSpan w:val="2"/>
            <w:vMerge/>
          </w:tcPr>
          <w:p w14:paraId="4E228012" w14:textId="77777777" w:rsidR="009F3451" w:rsidRPr="007275DF" w:rsidRDefault="009F3451" w:rsidP="00D00DFE">
            <w:pPr>
              <w:pStyle w:val="TAC"/>
            </w:pPr>
          </w:p>
        </w:tc>
        <w:tc>
          <w:tcPr>
            <w:tcW w:w="1701" w:type="dxa"/>
            <w:gridSpan w:val="2"/>
            <w:vMerge/>
          </w:tcPr>
          <w:p w14:paraId="1C980603" w14:textId="77777777" w:rsidR="009F3451" w:rsidRPr="007275DF" w:rsidRDefault="009F3451" w:rsidP="00D00DFE">
            <w:pPr>
              <w:pStyle w:val="TAC"/>
            </w:pPr>
          </w:p>
        </w:tc>
      </w:tr>
      <w:tr w:rsidR="009F3451" w:rsidRPr="007275DF" w14:paraId="29FD2700" w14:textId="77777777" w:rsidTr="00D00DFE">
        <w:trPr>
          <w:cantSplit/>
          <w:trHeight w:val="292"/>
        </w:trPr>
        <w:tc>
          <w:tcPr>
            <w:tcW w:w="1838" w:type="dxa"/>
            <w:gridSpan w:val="3"/>
            <w:tcBorders>
              <w:left w:val="single" w:sz="4" w:space="0" w:color="auto"/>
              <w:bottom w:val="single" w:sz="4" w:space="0" w:color="auto"/>
            </w:tcBorders>
          </w:tcPr>
          <w:p w14:paraId="0E57B955"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566DA042" w14:textId="77777777" w:rsidR="009F3451" w:rsidRPr="007275DF" w:rsidRDefault="009F3451" w:rsidP="00D00DFE">
            <w:pPr>
              <w:pStyle w:val="TAC"/>
            </w:pPr>
          </w:p>
        </w:tc>
        <w:tc>
          <w:tcPr>
            <w:tcW w:w="1417" w:type="dxa"/>
            <w:vMerge/>
          </w:tcPr>
          <w:p w14:paraId="46A9EE86" w14:textId="77777777" w:rsidR="009F3451" w:rsidRPr="007275DF" w:rsidRDefault="009F3451" w:rsidP="00D00DFE">
            <w:pPr>
              <w:pStyle w:val="TAC"/>
            </w:pPr>
          </w:p>
        </w:tc>
        <w:tc>
          <w:tcPr>
            <w:tcW w:w="1843" w:type="dxa"/>
            <w:gridSpan w:val="2"/>
            <w:vMerge/>
          </w:tcPr>
          <w:p w14:paraId="00306FC3" w14:textId="77777777" w:rsidR="009F3451" w:rsidRPr="007275DF" w:rsidRDefault="009F3451" w:rsidP="00D00DFE">
            <w:pPr>
              <w:pStyle w:val="TAC"/>
              <w:rPr>
                <w:rFonts w:cs="v4.2.0"/>
              </w:rPr>
            </w:pPr>
          </w:p>
        </w:tc>
        <w:tc>
          <w:tcPr>
            <w:tcW w:w="1843" w:type="dxa"/>
            <w:gridSpan w:val="2"/>
            <w:vMerge/>
          </w:tcPr>
          <w:p w14:paraId="5D3C4097" w14:textId="77777777" w:rsidR="009F3451" w:rsidRPr="007275DF" w:rsidRDefault="009F3451" w:rsidP="00D00DFE">
            <w:pPr>
              <w:pStyle w:val="TAC"/>
            </w:pPr>
          </w:p>
        </w:tc>
        <w:tc>
          <w:tcPr>
            <w:tcW w:w="1701" w:type="dxa"/>
            <w:gridSpan w:val="2"/>
            <w:vMerge/>
          </w:tcPr>
          <w:p w14:paraId="6B86B5E6" w14:textId="77777777" w:rsidR="009F3451" w:rsidRPr="007275DF" w:rsidRDefault="009F3451" w:rsidP="00D00DFE">
            <w:pPr>
              <w:pStyle w:val="TAC"/>
            </w:pPr>
          </w:p>
        </w:tc>
      </w:tr>
      <w:tr w:rsidR="009F3451" w:rsidRPr="007275DF" w14:paraId="6921CB97" w14:textId="77777777" w:rsidTr="00D00DFE">
        <w:trPr>
          <w:cantSplit/>
          <w:trHeight w:val="292"/>
        </w:trPr>
        <w:tc>
          <w:tcPr>
            <w:tcW w:w="1838" w:type="dxa"/>
            <w:gridSpan w:val="3"/>
            <w:tcBorders>
              <w:left w:val="single" w:sz="4" w:space="0" w:color="auto"/>
              <w:bottom w:val="single" w:sz="4" w:space="0" w:color="auto"/>
            </w:tcBorders>
          </w:tcPr>
          <w:p w14:paraId="6FCDFAF2"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4C210ED9" w14:textId="77777777" w:rsidR="009F3451" w:rsidRPr="007275DF" w:rsidRDefault="009F3451" w:rsidP="00D00DFE">
            <w:pPr>
              <w:pStyle w:val="TAC"/>
            </w:pPr>
          </w:p>
        </w:tc>
        <w:tc>
          <w:tcPr>
            <w:tcW w:w="1417" w:type="dxa"/>
            <w:vMerge/>
          </w:tcPr>
          <w:p w14:paraId="2B437B44" w14:textId="77777777" w:rsidR="009F3451" w:rsidRPr="007275DF" w:rsidRDefault="009F3451" w:rsidP="00D00DFE">
            <w:pPr>
              <w:pStyle w:val="TAC"/>
            </w:pPr>
          </w:p>
        </w:tc>
        <w:tc>
          <w:tcPr>
            <w:tcW w:w="1843" w:type="dxa"/>
            <w:gridSpan w:val="2"/>
            <w:vMerge/>
          </w:tcPr>
          <w:p w14:paraId="56DCB0C6" w14:textId="77777777" w:rsidR="009F3451" w:rsidRPr="007275DF" w:rsidRDefault="009F3451" w:rsidP="00D00DFE">
            <w:pPr>
              <w:pStyle w:val="TAC"/>
              <w:rPr>
                <w:rFonts w:cs="v4.2.0"/>
              </w:rPr>
            </w:pPr>
          </w:p>
        </w:tc>
        <w:tc>
          <w:tcPr>
            <w:tcW w:w="1843" w:type="dxa"/>
            <w:gridSpan w:val="2"/>
            <w:vMerge/>
          </w:tcPr>
          <w:p w14:paraId="6B768A4C" w14:textId="77777777" w:rsidR="009F3451" w:rsidRPr="007275DF" w:rsidRDefault="009F3451" w:rsidP="00D00DFE">
            <w:pPr>
              <w:pStyle w:val="TAC"/>
            </w:pPr>
          </w:p>
        </w:tc>
        <w:tc>
          <w:tcPr>
            <w:tcW w:w="1701" w:type="dxa"/>
            <w:gridSpan w:val="2"/>
            <w:vMerge/>
          </w:tcPr>
          <w:p w14:paraId="3DA474CE" w14:textId="77777777" w:rsidR="009F3451" w:rsidRPr="007275DF" w:rsidRDefault="009F3451" w:rsidP="00D00DFE">
            <w:pPr>
              <w:pStyle w:val="TAC"/>
            </w:pPr>
          </w:p>
        </w:tc>
      </w:tr>
      <w:tr w:rsidR="009F3451" w:rsidRPr="007275DF" w14:paraId="1E5AA835" w14:textId="77777777" w:rsidTr="00D00DFE">
        <w:trPr>
          <w:cantSplit/>
          <w:trHeight w:val="43"/>
        </w:trPr>
        <w:tc>
          <w:tcPr>
            <w:tcW w:w="1838" w:type="dxa"/>
            <w:gridSpan w:val="3"/>
            <w:tcBorders>
              <w:left w:val="single" w:sz="4" w:space="0" w:color="auto"/>
              <w:bottom w:val="single" w:sz="4" w:space="0" w:color="auto"/>
            </w:tcBorders>
          </w:tcPr>
          <w:p w14:paraId="508C4801" w14:textId="77777777" w:rsidR="009F3451" w:rsidRPr="007275DF" w:rsidRDefault="009F3451" w:rsidP="00D00DF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30B33AA3" w14:textId="77777777" w:rsidR="009F3451" w:rsidRPr="007275DF" w:rsidRDefault="009F3451" w:rsidP="00D00DFE">
            <w:pPr>
              <w:pStyle w:val="TAC"/>
            </w:pPr>
          </w:p>
        </w:tc>
        <w:tc>
          <w:tcPr>
            <w:tcW w:w="1417" w:type="dxa"/>
            <w:vMerge/>
          </w:tcPr>
          <w:p w14:paraId="66DD44BF" w14:textId="77777777" w:rsidR="009F3451" w:rsidRPr="007275DF" w:rsidRDefault="009F3451" w:rsidP="00D00DFE">
            <w:pPr>
              <w:pStyle w:val="TAC"/>
            </w:pPr>
          </w:p>
        </w:tc>
        <w:tc>
          <w:tcPr>
            <w:tcW w:w="1843" w:type="dxa"/>
            <w:gridSpan w:val="2"/>
            <w:vMerge/>
          </w:tcPr>
          <w:p w14:paraId="51A342CE" w14:textId="77777777" w:rsidR="009F3451" w:rsidRPr="007275DF" w:rsidRDefault="009F3451" w:rsidP="00D00DFE">
            <w:pPr>
              <w:pStyle w:val="TAC"/>
              <w:rPr>
                <w:rFonts w:cs="v4.2.0"/>
              </w:rPr>
            </w:pPr>
          </w:p>
        </w:tc>
        <w:tc>
          <w:tcPr>
            <w:tcW w:w="1843" w:type="dxa"/>
            <w:gridSpan w:val="2"/>
            <w:vMerge/>
          </w:tcPr>
          <w:p w14:paraId="7F46B67E" w14:textId="77777777" w:rsidR="009F3451" w:rsidRPr="007275DF" w:rsidRDefault="009F3451" w:rsidP="00D00DFE">
            <w:pPr>
              <w:pStyle w:val="TAC"/>
            </w:pPr>
          </w:p>
        </w:tc>
        <w:tc>
          <w:tcPr>
            <w:tcW w:w="1701" w:type="dxa"/>
            <w:gridSpan w:val="2"/>
            <w:vMerge/>
          </w:tcPr>
          <w:p w14:paraId="56D401EC" w14:textId="77777777" w:rsidR="009F3451" w:rsidRPr="007275DF" w:rsidRDefault="009F3451" w:rsidP="00D00DFE">
            <w:pPr>
              <w:pStyle w:val="TAC"/>
            </w:pPr>
          </w:p>
        </w:tc>
      </w:tr>
      <w:tr w:rsidR="009F3451" w:rsidRPr="007275DF" w14:paraId="60091E35" w14:textId="77777777" w:rsidTr="00D00DFE">
        <w:trPr>
          <w:cantSplit/>
          <w:trHeight w:val="292"/>
        </w:trPr>
        <w:tc>
          <w:tcPr>
            <w:tcW w:w="1838" w:type="dxa"/>
            <w:gridSpan w:val="3"/>
            <w:tcBorders>
              <w:left w:val="single" w:sz="4" w:space="0" w:color="auto"/>
              <w:bottom w:val="single" w:sz="4" w:space="0" w:color="auto"/>
            </w:tcBorders>
          </w:tcPr>
          <w:p w14:paraId="16F3BB32" w14:textId="77777777" w:rsidR="009F3451" w:rsidRPr="007275DF" w:rsidRDefault="009F3451" w:rsidP="00D00DFE">
            <w:pPr>
              <w:pStyle w:val="TAL"/>
              <w:rPr>
                <w:bCs/>
              </w:rPr>
            </w:pPr>
            <w:r w:rsidRPr="007275DF">
              <w:rPr>
                <w:bCs/>
              </w:rPr>
              <w:t>EPRE ratio of OCNG to OCNG DMRS (Note 1)</w:t>
            </w:r>
          </w:p>
        </w:tc>
        <w:tc>
          <w:tcPr>
            <w:tcW w:w="709" w:type="dxa"/>
            <w:tcBorders>
              <w:bottom w:val="single" w:sz="4" w:space="0" w:color="auto"/>
            </w:tcBorders>
          </w:tcPr>
          <w:p w14:paraId="1F611AA6" w14:textId="77777777" w:rsidR="009F3451" w:rsidRPr="007275DF" w:rsidRDefault="009F3451" w:rsidP="00D00DFE">
            <w:pPr>
              <w:pStyle w:val="TAC"/>
            </w:pPr>
          </w:p>
        </w:tc>
        <w:tc>
          <w:tcPr>
            <w:tcW w:w="1417" w:type="dxa"/>
            <w:vMerge/>
            <w:tcBorders>
              <w:bottom w:val="single" w:sz="4" w:space="0" w:color="auto"/>
            </w:tcBorders>
          </w:tcPr>
          <w:p w14:paraId="6B480F98" w14:textId="77777777" w:rsidR="009F3451" w:rsidRPr="007275DF" w:rsidRDefault="009F3451" w:rsidP="00D00DFE">
            <w:pPr>
              <w:pStyle w:val="TAC"/>
            </w:pPr>
          </w:p>
        </w:tc>
        <w:tc>
          <w:tcPr>
            <w:tcW w:w="1843" w:type="dxa"/>
            <w:gridSpan w:val="2"/>
            <w:vMerge/>
            <w:tcBorders>
              <w:bottom w:val="single" w:sz="4" w:space="0" w:color="auto"/>
            </w:tcBorders>
          </w:tcPr>
          <w:p w14:paraId="468B2A63" w14:textId="77777777" w:rsidR="009F3451" w:rsidRPr="007275DF" w:rsidRDefault="009F3451" w:rsidP="00D00DFE">
            <w:pPr>
              <w:pStyle w:val="TAC"/>
              <w:rPr>
                <w:rFonts w:cs="v4.2.0"/>
              </w:rPr>
            </w:pPr>
          </w:p>
        </w:tc>
        <w:tc>
          <w:tcPr>
            <w:tcW w:w="1843" w:type="dxa"/>
            <w:gridSpan w:val="2"/>
            <w:vMerge/>
            <w:tcBorders>
              <w:bottom w:val="single" w:sz="4" w:space="0" w:color="auto"/>
            </w:tcBorders>
          </w:tcPr>
          <w:p w14:paraId="63E5EEA8" w14:textId="77777777" w:rsidR="009F3451" w:rsidRPr="007275DF" w:rsidRDefault="009F3451" w:rsidP="00D00DFE">
            <w:pPr>
              <w:pStyle w:val="TAC"/>
            </w:pPr>
          </w:p>
        </w:tc>
        <w:tc>
          <w:tcPr>
            <w:tcW w:w="1701" w:type="dxa"/>
            <w:gridSpan w:val="2"/>
            <w:vMerge/>
            <w:tcBorders>
              <w:bottom w:val="single" w:sz="4" w:space="0" w:color="auto"/>
            </w:tcBorders>
          </w:tcPr>
          <w:p w14:paraId="070182F1" w14:textId="77777777" w:rsidR="009F3451" w:rsidRPr="007275DF" w:rsidRDefault="009F3451" w:rsidP="00D00DFE">
            <w:pPr>
              <w:pStyle w:val="TAC"/>
            </w:pPr>
          </w:p>
        </w:tc>
      </w:tr>
      <w:tr w:rsidR="009F3451" w:rsidRPr="007275DF" w14:paraId="25889430" w14:textId="77777777" w:rsidTr="00D00DFE">
        <w:trPr>
          <w:cantSplit/>
          <w:trHeight w:val="150"/>
        </w:trPr>
        <w:tc>
          <w:tcPr>
            <w:tcW w:w="1838" w:type="dxa"/>
            <w:gridSpan w:val="3"/>
          </w:tcPr>
          <w:p w14:paraId="58D8BC1B" w14:textId="77777777" w:rsidR="009F3451" w:rsidRPr="007275DF" w:rsidRDefault="009F3451" w:rsidP="00D00DFE">
            <w:pPr>
              <w:pStyle w:val="TAL"/>
            </w:pPr>
            <w:r w:rsidRPr="00E42453">
              <w:rPr>
                <w:rFonts w:eastAsia="Calibri"/>
                <w:position w:val="-12"/>
                <w:szCs w:val="22"/>
                <w:lang w:val="en-US"/>
              </w:rPr>
              <w:object w:dxaOrig="405" w:dyaOrig="345" w14:anchorId="6DA20437">
                <v:shape id="_x0000_i1115" type="#_x0000_t75" style="width:21.75pt;height:14.25pt" o:ole="" fillcolor="window">
                  <v:imagedata r:id="rId23" o:title=""/>
                </v:shape>
                <o:OLEObject Type="Embed" ProgID="Equation.3" ShapeID="_x0000_i1115" DrawAspect="Content" ObjectID="_1706336261" r:id="rId116"/>
              </w:object>
            </w:r>
            <w:r w:rsidRPr="007275DF">
              <w:rPr>
                <w:vertAlign w:val="superscript"/>
                <w:lang w:val="en-US"/>
              </w:rPr>
              <w:t>Note2</w:t>
            </w:r>
          </w:p>
        </w:tc>
        <w:tc>
          <w:tcPr>
            <w:tcW w:w="709" w:type="dxa"/>
          </w:tcPr>
          <w:p w14:paraId="0DB54462" w14:textId="77777777" w:rsidR="009F3451" w:rsidRPr="007275DF" w:rsidRDefault="009F3451" w:rsidP="00D00DFE">
            <w:pPr>
              <w:pStyle w:val="TAC"/>
            </w:pPr>
            <w:r w:rsidRPr="007275DF">
              <w:t>dBm/15kHz</w:t>
            </w:r>
          </w:p>
        </w:tc>
        <w:tc>
          <w:tcPr>
            <w:tcW w:w="1417" w:type="dxa"/>
          </w:tcPr>
          <w:p w14:paraId="7E0D1EA4" w14:textId="77777777" w:rsidR="009F3451" w:rsidRPr="007275DF" w:rsidRDefault="009F3451" w:rsidP="00D00DFE">
            <w:pPr>
              <w:pStyle w:val="TAC"/>
            </w:pPr>
            <w:r w:rsidRPr="007275DF">
              <w:t>Config 1,2,3</w:t>
            </w:r>
          </w:p>
        </w:tc>
        <w:tc>
          <w:tcPr>
            <w:tcW w:w="1843" w:type="dxa"/>
            <w:gridSpan w:val="2"/>
          </w:tcPr>
          <w:p w14:paraId="585D7EE0" w14:textId="77777777" w:rsidR="009F3451" w:rsidRPr="007275DF" w:rsidRDefault="009F3451" w:rsidP="00D00DFE">
            <w:pPr>
              <w:pStyle w:val="TAC"/>
            </w:pPr>
            <w:r w:rsidRPr="007275DF">
              <w:t>-98</w:t>
            </w:r>
          </w:p>
        </w:tc>
        <w:tc>
          <w:tcPr>
            <w:tcW w:w="1843" w:type="dxa"/>
            <w:gridSpan w:val="2"/>
          </w:tcPr>
          <w:p w14:paraId="15D9369D" w14:textId="77777777" w:rsidR="009F3451" w:rsidRPr="007275DF" w:rsidRDefault="009F3451" w:rsidP="00D00DFE">
            <w:pPr>
              <w:pStyle w:val="TAC"/>
            </w:pPr>
            <w:del w:id="1341" w:author="Author">
              <w:r w:rsidRPr="007275DF" w:rsidDel="004C646E">
                <w:delText>[</w:delText>
              </w:r>
            </w:del>
            <w:r w:rsidRPr="007275DF">
              <w:t>-104</w:t>
            </w:r>
            <w:del w:id="1342" w:author="Author">
              <w:r w:rsidRPr="007275DF" w:rsidDel="004C646E">
                <w:delText>]</w:delText>
              </w:r>
            </w:del>
          </w:p>
        </w:tc>
        <w:tc>
          <w:tcPr>
            <w:tcW w:w="1701" w:type="dxa"/>
            <w:gridSpan w:val="2"/>
          </w:tcPr>
          <w:p w14:paraId="4910D357" w14:textId="77777777" w:rsidR="009F3451" w:rsidRPr="007275DF" w:rsidRDefault="009F3451" w:rsidP="00D00DFE">
            <w:pPr>
              <w:pStyle w:val="TAC"/>
            </w:pPr>
            <w:del w:id="1343" w:author="Author">
              <w:r w:rsidRPr="007275DF" w:rsidDel="004C646E">
                <w:delText>[</w:delText>
              </w:r>
            </w:del>
            <w:r w:rsidRPr="007275DF">
              <w:t>-104</w:t>
            </w:r>
            <w:del w:id="1344" w:author="Author">
              <w:r w:rsidRPr="007275DF" w:rsidDel="004C646E">
                <w:delText>]</w:delText>
              </w:r>
            </w:del>
          </w:p>
        </w:tc>
      </w:tr>
      <w:tr w:rsidR="009F3451" w:rsidRPr="007275DF" w14:paraId="29D286C3" w14:textId="77777777" w:rsidTr="00D00DFE">
        <w:trPr>
          <w:cantSplit/>
          <w:trHeight w:val="150"/>
        </w:trPr>
        <w:tc>
          <w:tcPr>
            <w:tcW w:w="1838" w:type="dxa"/>
            <w:gridSpan w:val="3"/>
            <w:vMerge w:val="restart"/>
          </w:tcPr>
          <w:p w14:paraId="03A9B847" w14:textId="77777777" w:rsidR="009F3451" w:rsidRPr="007275DF" w:rsidRDefault="009F3451" w:rsidP="00D00DFE">
            <w:pPr>
              <w:pStyle w:val="TAL"/>
            </w:pPr>
            <w:r w:rsidRPr="00E42453">
              <w:rPr>
                <w:rFonts w:eastAsia="Calibri"/>
                <w:position w:val="-12"/>
                <w:szCs w:val="22"/>
                <w:lang w:val="en-US"/>
              </w:rPr>
              <w:object w:dxaOrig="405" w:dyaOrig="345" w14:anchorId="7B8890D6">
                <v:shape id="_x0000_i1116" type="#_x0000_t75" style="width:21.75pt;height:14.25pt" o:ole="" fillcolor="window">
                  <v:imagedata r:id="rId23" o:title=""/>
                </v:shape>
                <o:OLEObject Type="Embed" ProgID="Equation.3" ShapeID="_x0000_i1116" DrawAspect="Content" ObjectID="_1706336262" r:id="rId117"/>
              </w:object>
            </w:r>
            <w:r w:rsidRPr="007275DF">
              <w:rPr>
                <w:vertAlign w:val="superscript"/>
                <w:lang w:val="en-US"/>
              </w:rPr>
              <w:t>Note2</w:t>
            </w:r>
          </w:p>
        </w:tc>
        <w:tc>
          <w:tcPr>
            <w:tcW w:w="709" w:type="dxa"/>
            <w:vMerge w:val="restart"/>
          </w:tcPr>
          <w:p w14:paraId="210F302C" w14:textId="77777777" w:rsidR="009F3451" w:rsidRPr="007275DF" w:rsidRDefault="009F3451" w:rsidP="00D00DFE">
            <w:pPr>
              <w:pStyle w:val="TAC"/>
            </w:pPr>
            <w:r w:rsidRPr="007275DF">
              <w:t>dBm/SCS</w:t>
            </w:r>
          </w:p>
        </w:tc>
        <w:tc>
          <w:tcPr>
            <w:tcW w:w="1417" w:type="dxa"/>
          </w:tcPr>
          <w:p w14:paraId="5EB7BA2F"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1843" w:type="dxa"/>
            <w:gridSpan w:val="2"/>
          </w:tcPr>
          <w:p w14:paraId="496E91BD" w14:textId="77777777" w:rsidR="009F3451" w:rsidRPr="007275DF" w:rsidRDefault="009F3451" w:rsidP="00D00DFE">
            <w:pPr>
              <w:pStyle w:val="TAC"/>
            </w:pPr>
            <w:r w:rsidRPr="007275DF">
              <w:t>-98</w:t>
            </w:r>
          </w:p>
        </w:tc>
        <w:tc>
          <w:tcPr>
            <w:tcW w:w="1843" w:type="dxa"/>
            <w:gridSpan w:val="2"/>
          </w:tcPr>
          <w:p w14:paraId="31D9D262" w14:textId="77777777" w:rsidR="009F3451" w:rsidRPr="007275DF" w:rsidRDefault="009F3451" w:rsidP="00D00DFE">
            <w:pPr>
              <w:pStyle w:val="TAC"/>
            </w:pPr>
            <w:del w:id="1345" w:author="Author">
              <w:r w:rsidRPr="007275DF" w:rsidDel="004C646E">
                <w:delText>[</w:delText>
              </w:r>
            </w:del>
            <w:r w:rsidRPr="007275DF">
              <w:t>-101</w:t>
            </w:r>
            <w:del w:id="1346" w:author="Author">
              <w:r w:rsidRPr="007275DF" w:rsidDel="004C646E">
                <w:delText>]</w:delText>
              </w:r>
            </w:del>
          </w:p>
        </w:tc>
        <w:tc>
          <w:tcPr>
            <w:tcW w:w="1701" w:type="dxa"/>
            <w:gridSpan w:val="2"/>
          </w:tcPr>
          <w:p w14:paraId="0C68C176" w14:textId="77777777" w:rsidR="009F3451" w:rsidRPr="007275DF" w:rsidRDefault="009F3451" w:rsidP="00D00DFE">
            <w:pPr>
              <w:pStyle w:val="TAC"/>
            </w:pPr>
            <w:del w:id="1347" w:author="Author">
              <w:r w:rsidRPr="007275DF" w:rsidDel="004C646E">
                <w:delText>[</w:delText>
              </w:r>
            </w:del>
            <w:r w:rsidRPr="007275DF">
              <w:t>-101</w:t>
            </w:r>
            <w:del w:id="1348" w:author="Author">
              <w:r w:rsidRPr="007275DF" w:rsidDel="004C646E">
                <w:delText>]</w:delText>
              </w:r>
            </w:del>
          </w:p>
        </w:tc>
      </w:tr>
      <w:tr w:rsidR="009F3451" w:rsidRPr="007275DF" w14:paraId="7A23611A" w14:textId="77777777" w:rsidTr="00D00DFE">
        <w:trPr>
          <w:cantSplit/>
          <w:trHeight w:val="150"/>
        </w:trPr>
        <w:tc>
          <w:tcPr>
            <w:tcW w:w="1838" w:type="dxa"/>
            <w:gridSpan w:val="3"/>
            <w:vMerge/>
          </w:tcPr>
          <w:p w14:paraId="0C88B7D7" w14:textId="77777777" w:rsidR="009F3451" w:rsidRPr="007275DF" w:rsidRDefault="009F3451" w:rsidP="00D00DFE">
            <w:pPr>
              <w:pStyle w:val="TAL"/>
            </w:pPr>
          </w:p>
        </w:tc>
        <w:tc>
          <w:tcPr>
            <w:tcW w:w="709" w:type="dxa"/>
            <w:vMerge/>
          </w:tcPr>
          <w:p w14:paraId="74017424" w14:textId="77777777" w:rsidR="009F3451" w:rsidRPr="007275DF" w:rsidRDefault="009F3451" w:rsidP="00D00DFE">
            <w:pPr>
              <w:pStyle w:val="TAC"/>
            </w:pPr>
          </w:p>
        </w:tc>
        <w:tc>
          <w:tcPr>
            <w:tcW w:w="1417" w:type="dxa"/>
          </w:tcPr>
          <w:p w14:paraId="76D17C64"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1843" w:type="dxa"/>
            <w:gridSpan w:val="2"/>
          </w:tcPr>
          <w:p w14:paraId="5D9DF725" w14:textId="77777777" w:rsidR="009F3451" w:rsidRPr="007275DF" w:rsidRDefault="009F3451" w:rsidP="00D00DFE">
            <w:pPr>
              <w:pStyle w:val="TAC"/>
            </w:pPr>
            <w:r w:rsidRPr="007275DF">
              <w:t>-95</w:t>
            </w:r>
          </w:p>
        </w:tc>
        <w:tc>
          <w:tcPr>
            <w:tcW w:w="1843" w:type="dxa"/>
            <w:gridSpan w:val="2"/>
          </w:tcPr>
          <w:p w14:paraId="101F3929" w14:textId="77777777" w:rsidR="009F3451" w:rsidRPr="007275DF" w:rsidRDefault="009F3451" w:rsidP="00D00DFE">
            <w:pPr>
              <w:pStyle w:val="TAC"/>
            </w:pPr>
            <w:del w:id="1349" w:author="Author">
              <w:r w:rsidRPr="007275DF" w:rsidDel="004C646E">
                <w:delText>[</w:delText>
              </w:r>
            </w:del>
            <w:r w:rsidRPr="007275DF">
              <w:t>-101</w:t>
            </w:r>
            <w:del w:id="1350" w:author="Author">
              <w:r w:rsidRPr="007275DF" w:rsidDel="004C646E">
                <w:delText>]</w:delText>
              </w:r>
            </w:del>
          </w:p>
        </w:tc>
        <w:tc>
          <w:tcPr>
            <w:tcW w:w="1701" w:type="dxa"/>
            <w:gridSpan w:val="2"/>
          </w:tcPr>
          <w:p w14:paraId="18E090E5" w14:textId="77777777" w:rsidR="009F3451" w:rsidRPr="007275DF" w:rsidRDefault="009F3451" w:rsidP="00D00DFE">
            <w:pPr>
              <w:pStyle w:val="TAC"/>
            </w:pPr>
            <w:del w:id="1351" w:author="Author">
              <w:r w:rsidRPr="007275DF" w:rsidDel="004C646E">
                <w:delText>[</w:delText>
              </w:r>
            </w:del>
            <w:r w:rsidRPr="007275DF">
              <w:t>-101</w:t>
            </w:r>
            <w:del w:id="1352" w:author="Author">
              <w:r w:rsidRPr="007275DF" w:rsidDel="004C646E">
                <w:delText>]</w:delText>
              </w:r>
            </w:del>
          </w:p>
        </w:tc>
      </w:tr>
      <w:tr w:rsidR="009F3451" w:rsidRPr="007275DF" w14:paraId="6C530CFE" w14:textId="77777777" w:rsidTr="00D00DFE">
        <w:trPr>
          <w:cantSplit/>
          <w:trHeight w:val="92"/>
        </w:trPr>
        <w:tc>
          <w:tcPr>
            <w:tcW w:w="1838" w:type="dxa"/>
            <w:gridSpan w:val="3"/>
            <w:vMerge w:val="restart"/>
          </w:tcPr>
          <w:p w14:paraId="3A512053"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09" w:type="dxa"/>
            <w:vMerge w:val="restart"/>
          </w:tcPr>
          <w:p w14:paraId="5551EFFC" w14:textId="77777777" w:rsidR="009F3451" w:rsidRPr="007275DF" w:rsidRDefault="009F3451" w:rsidP="00D00DFE">
            <w:pPr>
              <w:pStyle w:val="TAC"/>
            </w:pPr>
            <w:r w:rsidRPr="007275DF">
              <w:t>dBm/SCS</w:t>
            </w:r>
          </w:p>
        </w:tc>
        <w:tc>
          <w:tcPr>
            <w:tcW w:w="1417" w:type="dxa"/>
          </w:tcPr>
          <w:p w14:paraId="43707C99"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851" w:type="dxa"/>
          </w:tcPr>
          <w:p w14:paraId="4D68E28E" w14:textId="77777777" w:rsidR="009F3451" w:rsidRPr="007275DF" w:rsidRDefault="009F3451" w:rsidP="00D00DFE">
            <w:pPr>
              <w:pStyle w:val="TAC"/>
            </w:pPr>
            <w:r w:rsidRPr="007275DF">
              <w:t>-94</w:t>
            </w:r>
          </w:p>
        </w:tc>
        <w:tc>
          <w:tcPr>
            <w:tcW w:w="992" w:type="dxa"/>
          </w:tcPr>
          <w:p w14:paraId="4BC84DC8" w14:textId="77777777" w:rsidR="009F3451" w:rsidRPr="007275DF" w:rsidRDefault="009F3451" w:rsidP="00D00DFE">
            <w:pPr>
              <w:pStyle w:val="TAC"/>
            </w:pPr>
            <w:r w:rsidRPr="007275DF">
              <w:t>-94</w:t>
            </w:r>
          </w:p>
        </w:tc>
        <w:tc>
          <w:tcPr>
            <w:tcW w:w="851" w:type="dxa"/>
          </w:tcPr>
          <w:p w14:paraId="5E5CD695" w14:textId="77777777" w:rsidR="009F3451" w:rsidRPr="007275DF" w:rsidRDefault="009F3451" w:rsidP="00D00DFE">
            <w:pPr>
              <w:pStyle w:val="TAC"/>
            </w:pPr>
            <w:r w:rsidRPr="007275DF">
              <w:t>-91</w:t>
            </w:r>
          </w:p>
        </w:tc>
        <w:tc>
          <w:tcPr>
            <w:tcW w:w="992" w:type="dxa"/>
          </w:tcPr>
          <w:p w14:paraId="2AA105AC" w14:textId="77777777" w:rsidR="009F3451" w:rsidRPr="007275DF" w:rsidRDefault="009F3451" w:rsidP="00D00DFE">
            <w:pPr>
              <w:pStyle w:val="TAC"/>
            </w:pPr>
            <w:r w:rsidRPr="007275DF">
              <w:t>-91</w:t>
            </w:r>
          </w:p>
        </w:tc>
        <w:tc>
          <w:tcPr>
            <w:tcW w:w="850" w:type="dxa"/>
          </w:tcPr>
          <w:p w14:paraId="7E634E67" w14:textId="77777777" w:rsidR="009F3451" w:rsidRPr="007275DF" w:rsidRDefault="009F3451" w:rsidP="00D00DFE">
            <w:pPr>
              <w:pStyle w:val="TAC"/>
            </w:pPr>
            <w:r w:rsidRPr="007275DF">
              <w:t>-Infinity</w:t>
            </w:r>
          </w:p>
        </w:tc>
        <w:tc>
          <w:tcPr>
            <w:tcW w:w="851" w:type="dxa"/>
          </w:tcPr>
          <w:p w14:paraId="42C3CB17" w14:textId="77777777" w:rsidR="009F3451" w:rsidRPr="007275DF" w:rsidRDefault="009F3451" w:rsidP="00D00DFE">
            <w:pPr>
              <w:pStyle w:val="TAC"/>
            </w:pPr>
            <w:r w:rsidRPr="007275DF">
              <w:t>-88</w:t>
            </w:r>
          </w:p>
        </w:tc>
      </w:tr>
      <w:tr w:rsidR="009F3451" w:rsidRPr="007275DF" w14:paraId="3C1A4FDF" w14:textId="77777777" w:rsidTr="00D00DFE">
        <w:trPr>
          <w:cantSplit/>
          <w:trHeight w:val="92"/>
        </w:trPr>
        <w:tc>
          <w:tcPr>
            <w:tcW w:w="1838" w:type="dxa"/>
            <w:gridSpan w:val="3"/>
            <w:vMerge/>
          </w:tcPr>
          <w:p w14:paraId="49264BBB" w14:textId="77777777" w:rsidR="009F3451" w:rsidRPr="007275DF" w:rsidRDefault="009F3451" w:rsidP="00D00DFE">
            <w:pPr>
              <w:pStyle w:val="TAL"/>
            </w:pPr>
          </w:p>
        </w:tc>
        <w:tc>
          <w:tcPr>
            <w:tcW w:w="709" w:type="dxa"/>
            <w:vMerge/>
          </w:tcPr>
          <w:p w14:paraId="5D342EA8" w14:textId="77777777" w:rsidR="009F3451" w:rsidRPr="007275DF" w:rsidRDefault="009F3451" w:rsidP="00D00DFE">
            <w:pPr>
              <w:pStyle w:val="TAC"/>
            </w:pPr>
          </w:p>
        </w:tc>
        <w:tc>
          <w:tcPr>
            <w:tcW w:w="1417" w:type="dxa"/>
          </w:tcPr>
          <w:p w14:paraId="35EEC82F"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851" w:type="dxa"/>
          </w:tcPr>
          <w:p w14:paraId="24829528" w14:textId="77777777" w:rsidR="009F3451" w:rsidRPr="007275DF" w:rsidRDefault="009F3451" w:rsidP="00D00DFE">
            <w:pPr>
              <w:pStyle w:val="TAC"/>
            </w:pPr>
            <w:r w:rsidRPr="007275DF">
              <w:t>-91</w:t>
            </w:r>
          </w:p>
        </w:tc>
        <w:tc>
          <w:tcPr>
            <w:tcW w:w="992" w:type="dxa"/>
          </w:tcPr>
          <w:p w14:paraId="40A0F074" w14:textId="77777777" w:rsidR="009F3451" w:rsidRPr="007275DF" w:rsidRDefault="009F3451" w:rsidP="00D00DFE">
            <w:pPr>
              <w:pStyle w:val="TAC"/>
            </w:pPr>
            <w:r w:rsidRPr="007275DF">
              <w:t>-91</w:t>
            </w:r>
          </w:p>
        </w:tc>
        <w:tc>
          <w:tcPr>
            <w:tcW w:w="851" w:type="dxa"/>
          </w:tcPr>
          <w:p w14:paraId="79357292" w14:textId="77777777" w:rsidR="009F3451" w:rsidRPr="007275DF" w:rsidRDefault="009F3451" w:rsidP="00D00DFE">
            <w:pPr>
              <w:pStyle w:val="TAC"/>
            </w:pPr>
            <w:r w:rsidRPr="007275DF">
              <w:t>-91</w:t>
            </w:r>
          </w:p>
        </w:tc>
        <w:tc>
          <w:tcPr>
            <w:tcW w:w="992" w:type="dxa"/>
          </w:tcPr>
          <w:p w14:paraId="1279427A" w14:textId="77777777" w:rsidR="009F3451" w:rsidRPr="007275DF" w:rsidRDefault="009F3451" w:rsidP="00D00DFE">
            <w:pPr>
              <w:pStyle w:val="TAC"/>
            </w:pPr>
            <w:r w:rsidRPr="007275DF">
              <w:t>-91</w:t>
            </w:r>
          </w:p>
        </w:tc>
        <w:tc>
          <w:tcPr>
            <w:tcW w:w="850" w:type="dxa"/>
          </w:tcPr>
          <w:p w14:paraId="50F80A7A" w14:textId="77777777" w:rsidR="009F3451" w:rsidRPr="007275DF" w:rsidRDefault="009F3451" w:rsidP="00D00DFE">
            <w:pPr>
              <w:pStyle w:val="TAC"/>
            </w:pPr>
            <w:r w:rsidRPr="007275DF">
              <w:t>-Infinity</w:t>
            </w:r>
          </w:p>
        </w:tc>
        <w:tc>
          <w:tcPr>
            <w:tcW w:w="851" w:type="dxa"/>
          </w:tcPr>
          <w:p w14:paraId="56B6C116" w14:textId="77777777" w:rsidR="009F3451" w:rsidRPr="007275DF" w:rsidRDefault="009F3451" w:rsidP="00D00DFE">
            <w:pPr>
              <w:pStyle w:val="TAC"/>
            </w:pPr>
            <w:r w:rsidRPr="007275DF">
              <w:t>-88</w:t>
            </w:r>
          </w:p>
        </w:tc>
      </w:tr>
      <w:tr w:rsidR="009F3451" w:rsidRPr="007275DF" w14:paraId="2874FBBE" w14:textId="77777777" w:rsidTr="00D00DFE">
        <w:trPr>
          <w:cantSplit/>
          <w:trHeight w:val="94"/>
        </w:trPr>
        <w:tc>
          <w:tcPr>
            <w:tcW w:w="1838" w:type="dxa"/>
            <w:gridSpan w:val="3"/>
          </w:tcPr>
          <w:p w14:paraId="5876E08C" w14:textId="77777777" w:rsidR="009F3451" w:rsidRPr="007275DF" w:rsidRDefault="009F3451" w:rsidP="00D00DFE">
            <w:pPr>
              <w:pStyle w:val="TAL"/>
            </w:pPr>
            <w:r w:rsidRPr="00E42453">
              <w:rPr>
                <w:position w:val="-12"/>
              </w:rPr>
              <w:object w:dxaOrig="620" w:dyaOrig="380" w14:anchorId="41296072">
                <v:shape id="_x0000_i1117" type="#_x0000_t75" style="width:21.75pt;height:14.25pt" o:ole="" fillcolor="window">
                  <v:imagedata r:id="rId26" o:title=""/>
                </v:shape>
                <o:OLEObject Type="Embed" ProgID="Equation.3" ShapeID="_x0000_i1117" DrawAspect="Content" ObjectID="_1706336263" r:id="rId118"/>
              </w:object>
            </w:r>
          </w:p>
        </w:tc>
        <w:tc>
          <w:tcPr>
            <w:tcW w:w="709" w:type="dxa"/>
          </w:tcPr>
          <w:p w14:paraId="63914016" w14:textId="77777777" w:rsidR="009F3451" w:rsidRPr="007275DF" w:rsidRDefault="009F3451" w:rsidP="00D00DFE">
            <w:pPr>
              <w:pStyle w:val="TAC"/>
            </w:pPr>
            <w:r w:rsidRPr="007275DF">
              <w:t>dB</w:t>
            </w:r>
          </w:p>
        </w:tc>
        <w:tc>
          <w:tcPr>
            <w:tcW w:w="1417" w:type="dxa"/>
          </w:tcPr>
          <w:p w14:paraId="5654750A" w14:textId="77777777" w:rsidR="009F3451" w:rsidRPr="007275DF" w:rsidRDefault="009F3451" w:rsidP="00D00DFE">
            <w:pPr>
              <w:pStyle w:val="TAC"/>
            </w:pPr>
            <w:r w:rsidRPr="007275DF">
              <w:t>Config 1,2</w:t>
            </w:r>
          </w:p>
        </w:tc>
        <w:tc>
          <w:tcPr>
            <w:tcW w:w="851" w:type="dxa"/>
          </w:tcPr>
          <w:p w14:paraId="011AF3CD" w14:textId="77777777" w:rsidR="009F3451" w:rsidRPr="007275DF" w:rsidDel="004B51DC" w:rsidRDefault="009F3451" w:rsidP="00D00DFE">
            <w:pPr>
              <w:pStyle w:val="TAC"/>
            </w:pPr>
            <w:r w:rsidRPr="007275DF">
              <w:t>4</w:t>
            </w:r>
          </w:p>
        </w:tc>
        <w:tc>
          <w:tcPr>
            <w:tcW w:w="992" w:type="dxa"/>
          </w:tcPr>
          <w:p w14:paraId="0207B9EC" w14:textId="77777777" w:rsidR="009F3451" w:rsidRPr="007275DF" w:rsidDel="004B51DC" w:rsidRDefault="009F3451" w:rsidP="00D00DFE">
            <w:pPr>
              <w:pStyle w:val="TAC"/>
            </w:pPr>
            <w:r w:rsidRPr="007275DF">
              <w:t>4</w:t>
            </w:r>
          </w:p>
        </w:tc>
        <w:tc>
          <w:tcPr>
            <w:tcW w:w="851" w:type="dxa"/>
          </w:tcPr>
          <w:p w14:paraId="7D7439EB" w14:textId="77777777" w:rsidR="009F3451" w:rsidRPr="007275DF" w:rsidDel="00B36E6D" w:rsidRDefault="009F3451" w:rsidP="00D00DFE">
            <w:pPr>
              <w:pStyle w:val="TAC"/>
            </w:pPr>
            <w:r w:rsidRPr="007275DF">
              <w:t>4</w:t>
            </w:r>
          </w:p>
        </w:tc>
        <w:tc>
          <w:tcPr>
            <w:tcW w:w="992" w:type="dxa"/>
          </w:tcPr>
          <w:p w14:paraId="6EDEF7FF" w14:textId="77777777" w:rsidR="009F3451" w:rsidRPr="007275DF" w:rsidDel="004B51DC" w:rsidRDefault="009F3451" w:rsidP="00D00DFE">
            <w:pPr>
              <w:pStyle w:val="TAC"/>
            </w:pPr>
            <w:r w:rsidRPr="007275DF">
              <w:t>4</w:t>
            </w:r>
          </w:p>
        </w:tc>
        <w:tc>
          <w:tcPr>
            <w:tcW w:w="850" w:type="dxa"/>
          </w:tcPr>
          <w:p w14:paraId="7ADCDA75" w14:textId="77777777" w:rsidR="009F3451" w:rsidRPr="007275DF" w:rsidRDefault="009F3451" w:rsidP="00D00DFE">
            <w:pPr>
              <w:pStyle w:val="TAC"/>
            </w:pPr>
            <w:r w:rsidRPr="007275DF">
              <w:t>-Infinity</w:t>
            </w:r>
          </w:p>
        </w:tc>
        <w:tc>
          <w:tcPr>
            <w:tcW w:w="851" w:type="dxa"/>
          </w:tcPr>
          <w:p w14:paraId="05B5BF35" w14:textId="77777777" w:rsidR="009F3451" w:rsidRPr="007275DF" w:rsidRDefault="009F3451" w:rsidP="00D00DFE">
            <w:pPr>
              <w:pStyle w:val="TAC"/>
            </w:pPr>
            <w:r w:rsidRPr="007275DF">
              <w:t>7</w:t>
            </w:r>
          </w:p>
        </w:tc>
      </w:tr>
      <w:tr w:rsidR="009F3451" w:rsidRPr="007275DF" w14:paraId="5C2C054A" w14:textId="77777777" w:rsidTr="00D00DFE">
        <w:trPr>
          <w:cantSplit/>
          <w:trHeight w:val="94"/>
        </w:trPr>
        <w:tc>
          <w:tcPr>
            <w:tcW w:w="1838" w:type="dxa"/>
            <w:gridSpan w:val="3"/>
          </w:tcPr>
          <w:p w14:paraId="2AEA774D" w14:textId="77777777" w:rsidR="009F3451" w:rsidRPr="007275DF" w:rsidRDefault="009F3451" w:rsidP="00D00DFE">
            <w:pPr>
              <w:pStyle w:val="TAL"/>
            </w:pPr>
            <w:r w:rsidRPr="00E42453">
              <w:rPr>
                <w:position w:val="-12"/>
              </w:rPr>
              <w:object w:dxaOrig="800" w:dyaOrig="380" w14:anchorId="6B65D53F">
                <v:shape id="_x0000_i1118" type="#_x0000_t75" style="width:28.5pt;height:14.25pt" o:ole="" fillcolor="window">
                  <v:imagedata r:id="rId28" o:title=""/>
                </v:shape>
                <o:OLEObject Type="Embed" ProgID="Equation.3" ShapeID="_x0000_i1118" DrawAspect="Content" ObjectID="_1706336264" r:id="rId119"/>
              </w:object>
            </w:r>
          </w:p>
        </w:tc>
        <w:tc>
          <w:tcPr>
            <w:tcW w:w="709" w:type="dxa"/>
          </w:tcPr>
          <w:p w14:paraId="7FEF7F30" w14:textId="77777777" w:rsidR="009F3451" w:rsidRPr="007275DF" w:rsidRDefault="009F3451" w:rsidP="00D00DFE">
            <w:pPr>
              <w:pStyle w:val="TAC"/>
            </w:pPr>
            <w:r w:rsidRPr="007275DF">
              <w:t>dB</w:t>
            </w:r>
          </w:p>
        </w:tc>
        <w:tc>
          <w:tcPr>
            <w:tcW w:w="1417" w:type="dxa"/>
          </w:tcPr>
          <w:p w14:paraId="21EF59D0" w14:textId="77777777" w:rsidR="009F3451" w:rsidRPr="007275DF" w:rsidRDefault="009F3451" w:rsidP="00D00DFE">
            <w:pPr>
              <w:pStyle w:val="TAC"/>
            </w:pPr>
            <w:r w:rsidRPr="007275DF">
              <w:t>Config 1,2</w:t>
            </w:r>
          </w:p>
        </w:tc>
        <w:tc>
          <w:tcPr>
            <w:tcW w:w="851" w:type="dxa"/>
          </w:tcPr>
          <w:p w14:paraId="76554053" w14:textId="77777777" w:rsidR="009F3451" w:rsidRPr="007275DF" w:rsidDel="004B51DC" w:rsidRDefault="009F3451" w:rsidP="00D00DFE">
            <w:pPr>
              <w:pStyle w:val="TAC"/>
            </w:pPr>
            <w:r w:rsidRPr="007275DF">
              <w:t>4</w:t>
            </w:r>
          </w:p>
        </w:tc>
        <w:tc>
          <w:tcPr>
            <w:tcW w:w="992" w:type="dxa"/>
          </w:tcPr>
          <w:p w14:paraId="3F91A018" w14:textId="77777777" w:rsidR="009F3451" w:rsidRPr="007275DF" w:rsidDel="004B51DC" w:rsidRDefault="009F3451" w:rsidP="00D00DFE">
            <w:pPr>
              <w:pStyle w:val="TAC"/>
            </w:pPr>
            <w:r w:rsidRPr="007275DF">
              <w:t>4</w:t>
            </w:r>
          </w:p>
        </w:tc>
        <w:tc>
          <w:tcPr>
            <w:tcW w:w="851" w:type="dxa"/>
          </w:tcPr>
          <w:p w14:paraId="50B7A0F1" w14:textId="77777777" w:rsidR="009F3451" w:rsidRPr="007275DF" w:rsidDel="00B36E6D" w:rsidRDefault="009F3451" w:rsidP="00D00DFE">
            <w:pPr>
              <w:pStyle w:val="TAC"/>
            </w:pPr>
            <w:r w:rsidRPr="007275DF">
              <w:t>4</w:t>
            </w:r>
          </w:p>
        </w:tc>
        <w:tc>
          <w:tcPr>
            <w:tcW w:w="992" w:type="dxa"/>
          </w:tcPr>
          <w:p w14:paraId="2FA630CB" w14:textId="77777777" w:rsidR="009F3451" w:rsidRPr="007275DF" w:rsidDel="004B51DC" w:rsidRDefault="009F3451" w:rsidP="00D00DFE">
            <w:pPr>
              <w:pStyle w:val="TAC"/>
            </w:pPr>
            <w:r w:rsidRPr="007275DF">
              <w:t>4</w:t>
            </w:r>
          </w:p>
        </w:tc>
        <w:tc>
          <w:tcPr>
            <w:tcW w:w="850" w:type="dxa"/>
          </w:tcPr>
          <w:p w14:paraId="15AA9D29" w14:textId="77777777" w:rsidR="009F3451" w:rsidRPr="007275DF" w:rsidRDefault="009F3451" w:rsidP="00D00DFE">
            <w:pPr>
              <w:pStyle w:val="TAC"/>
            </w:pPr>
            <w:r w:rsidRPr="007275DF">
              <w:t>-Infinity</w:t>
            </w:r>
          </w:p>
        </w:tc>
        <w:tc>
          <w:tcPr>
            <w:tcW w:w="851" w:type="dxa"/>
          </w:tcPr>
          <w:p w14:paraId="4D5BF753" w14:textId="77777777" w:rsidR="009F3451" w:rsidRPr="007275DF" w:rsidRDefault="009F3451" w:rsidP="00D00DFE">
            <w:pPr>
              <w:pStyle w:val="TAC"/>
            </w:pPr>
            <w:r w:rsidRPr="007275DF">
              <w:t>7</w:t>
            </w:r>
          </w:p>
        </w:tc>
      </w:tr>
      <w:tr w:rsidR="009F3451" w:rsidRPr="007275DF" w14:paraId="190BD50B" w14:textId="77777777" w:rsidTr="00D00DFE">
        <w:trPr>
          <w:cantSplit/>
          <w:trHeight w:val="94"/>
        </w:trPr>
        <w:tc>
          <w:tcPr>
            <w:tcW w:w="1838" w:type="dxa"/>
            <w:gridSpan w:val="3"/>
            <w:vMerge w:val="restart"/>
          </w:tcPr>
          <w:p w14:paraId="1FD3D56E"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1CAFA5DE" w14:textId="77777777" w:rsidR="009F3451" w:rsidRPr="007275DF" w:rsidRDefault="009F3451" w:rsidP="00D00DFE">
            <w:pPr>
              <w:pStyle w:val="TAC"/>
              <w:rPr>
                <w:rFonts w:cs="Arial"/>
                <w:szCs w:val="18"/>
              </w:rPr>
            </w:pPr>
            <w:r w:rsidRPr="007275DF">
              <w:rPr>
                <w:rFonts w:cs="Arial"/>
                <w:szCs w:val="18"/>
              </w:rPr>
              <w:t>dBm/9.36MHz</w:t>
            </w:r>
          </w:p>
        </w:tc>
        <w:tc>
          <w:tcPr>
            <w:tcW w:w="1417" w:type="dxa"/>
          </w:tcPr>
          <w:p w14:paraId="197B0560" w14:textId="77777777" w:rsidR="009F3451" w:rsidRPr="007275DF" w:rsidRDefault="009F3451" w:rsidP="00D00DFE">
            <w:pPr>
              <w:pStyle w:val="TAC"/>
              <w:rPr>
                <w:rFonts w:cs="Arial"/>
                <w:szCs w:val="18"/>
              </w:rPr>
            </w:pPr>
            <w:r w:rsidRPr="007275DF">
              <w:rPr>
                <w:rFonts w:cs="Arial"/>
                <w:szCs w:val="18"/>
              </w:rPr>
              <w:t>Config 1,2</w:t>
            </w:r>
          </w:p>
        </w:tc>
        <w:tc>
          <w:tcPr>
            <w:tcW w:w="851" w:type="dxa"/>
          </w:tcPr>
          <w:p w14:paraId="1F89F18B" w14:textId="77777777" w:rsidR="009F3451" w:rsidRPr="007275DF" w:rsidRDefault="009F3451" w:rsidP="00D00DFE">
            <w:pPr>
              <w:pStyle w:val="TAC"/>
              <w:rPr>
                <w:rFonts w:cs="Arial"/>
                <w:szCs w:val="18"/>
              </w:rPr>
            </w:pPr>
            <w:r w:rsidRPr="007275DF">
              <w:rPr>
                <w:rFonts w:cs="Arial"/>
                <w:szCs w:val="18"/>
              </w:rPr>
              <w:t>-64.59</w:t>
            </w:r>
          </w:p>
        </w:tc>
        <w:tc>
          <w:tcPr>
            <w:tcW w:w="992" w:type="dxa"/>
          </w:tcPr>
          <w:p w14:paraId="0A0427C8" w14:textId="77777777" w:rsidR="009F3451" w:rsidRPr="007275DF" w:rsidRDefault="009F3451" w:rsidP="00D00DFE">
            <w:pPr>
              <w:pStyle w:val="TAC"/>
              <w:rPr>
                <w:rFonts w:cs="Arial"/>
                <w:szCs w:val="18"/>
              </w:rPr>
            </w:pPr>
            <w:r w:rsidRPr="007275DF">
              <w:rPr>
                <w:rFonts w:cs="Arial"/>
                <w:szCs w:val="18"/>
              </w:rPr>
              <w:t>-64.59</w:t>
            </w:r>
          </w:p>
        </w:tc>
        <w:tc>
          <w:tcPr>
            <w:tcW w:w="851" w:type="dxa"/>
          </w:tcPr>
          <w:p w14:paraId="5C76E5AB"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5855ABEF"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69B1CF5B"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656CC699"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0B9B551C" w14:textId="77777777" w:rsidTr="00D00DFE">
        <w:trPr>
          <w:cantSplit/>
          <w:trHeight w:val="94"/>
        </w:trPr>
        <w:tc>
          <w:tcPr>
            <w:tcW w:w="1838" w:type="dxa"/>
            <w:gridSpan w:val="3"/>
            <w:vMerge/>
          </w:tcPr>
          <w:p w14:paraId="75F8CB54" w14:textId="77777777" w:rsidR="009F3451" w:rsidRPr="007275DF" w:rsidRDefault="009F3451" w:rsidP="00D00DFE">
            <w:pPr>
              <w:pStyle w:val="TAL"/>
              <w:rPr>
                <w:rFonts w:cs="Arial"/>
                <w:szCs w:val="18"/>
              </w:rPr>
            </w:pPr>
          </w:p>
        </w:tc>
        <w:tc>
          <w:tcPr>
            <w:tcW w:w="709" w:type="dxa"/>
          </w:tcPr>
          <w:p w14:paraId="649D4887" w14:textId="77777777" w:rsidR="009F3451" w:rsidRPr="007275DF" w:rsidRDefault="009F3451" w:rsidP="00D00DFE">
            <w:pPr>
              <w:pStyle w:val="TAC"/>
              <w:rPr>
                <w:rFonts w:cs="Arial"/>
                <w:szCs w:val="18"/>
              </w:rPr>
            </w:pPr>
            <w:r w:rsidRPr="007275DF">
              <w:rPr>
                <w:rFonts w:cs="Arial"/>
                <w:szCs w:val="18"/>
              </w:rPr>
              <w:t>dBm/38.16MHz</w:t>
            </w:r>
          </w:p>
        </w:tc>
        <w:tc>
          <w:tcPr>
            <w:tcW w:w="1417" w:type="dxa"/>
          </w:tcPr>
          <w:p w14:paraId="00F45C5B" w14:textId="77777777" w:rsidR="009F3451" w:rsidRPr="007275DF" w:rsidRDefault="009F3451" w:rsidP="00D00DFE">
            <w:pPr>
              <w:pStyle w:val="TAC"/>
              <w:rPr>
                <w:rFonts w:cs="Arial"/>
                <w:szCs w:val="18"/>
              </w:rPr>
            </w:pPr>
            <w:r w:rsidRPr="007275DF">
              <w:rPr>
                <w:rFonts w:cs="Arial"/>
                <w:szCs w:val="18"/>
              </w:rPr>
              <w:t>Config 3</w:t>
            </w:r>
          </w:p>
        </w:tc>
        <w:tc>
          <w:tcPr>
            <w:tcW w:w="851" w:type="dxa"/>
          </w:tcPr>
          <w:p w14:paraId="3987C575"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28AEEE67" w14:textId="77777777" w:rsidR="009F3451" w:rsidRPr="007275DF" w:rsidRDefault="009F3451" w:rsidP="00D00DFE">
            <w:pPr>
              <w:pStyle w:val="TAC"/>
              <w:rPr>
                <w:rFonts w:cs="Arial"/>
                <w:szCs w:val="18"/>
              </w:rPr>
            </w:pPr>
            <w:r w:rsidRPr="007275DF">
              <w:rPr>
                <w:rFonts w:cs="Arial"/>
                <w:szCs w:val="18"/>
              </w:rPr>
              <w:t>-58.49</w:t>
            </w:r>
          </w:p>
        </w:tc>
        <w:tc>
          <w:tcPr>
            <w:tcW w:w="851" w:type="dxa"/>
          </w:tcPr>
          <w:p w14:paraId="59FC9CA4"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4B121466"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0FA55836"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5535CA36"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158E6735" w14:textId="77777777" w:rsidTr="00D00DFE">
        <w:trPr>
          <w:cantSplit/>
          <w:trHeight w:val="150"/>
        </w:trPr>
        <w:tc>
          <w:tcPr>
            <w:tcW w:w="1838" w:type="dxa"/>
            <w:gridSpan w:val="3"/>
          </w:tcPr>
          <w:p w14:paraId="611CBE54" w14:textId="77777777" w:rsidR="009F3451" w:rsidRPr="007275DF" w:rsidRDefault="009F3451" w:rsidP="00D00DFE">
            <w:pPr>
              <w:pStyle w:val="TAL"/>
            </w:pPr>
            <w:r w:rsidRPr="007275DF">
              <w:t xml:space="preserve">Propagation Condition </w:t>
            </w:r>
          </w:p>
        </w:tc>
        <w:tc>
          <w:tcPr>
            <w:tcW w:w="709" w:type="dxa"/>
          </w:tcPr>
          <w:p w14:paraId="26BE8E55" w14:textId="77777777" w:rsidR="009F3451" w:rsidRPr="007275DF" w:rsidRDefault="009F3451" w:rsidP="00D00DFE">
            <w:pPr>
              <w:pStyle w:val="TAC"/>
            </w:pPr>
          </w:p>
        </w:tc>
        <w:tc>
          <w:tcPr>
            <w:tcW w:w="1417" w:type="dxa"/>
          </w:tcPr>
          <w:p w14:paraId="77672958" w14:textId="77777777" w:rsidR="009F3451" w:rsidRPr="007275DF" w:rsidRDefault="009F3451" w:rsidP="00D00DFE">
            <w:pPr>
              <w:pStyle w:val="TAC"/>
              <w:rPr>
                <w:rFonts w:cs="v4.2.0"/>
              </w:rPr>
            </w:pPr>
            <w:r w:rsidRPr="007275DF">
              <w:t>Config 1,2,3</w:t>
            </w:r>
          </w:p>
        </w:tc>
        <w:tc>
          <w:tcPr>
            <w:tcW w:w="1843" w:type="dxa"/>
            <w:gridSpan w:val="2"/>
          </w:tcPr>
          <w:p w14:paraId="4BAA0656" w14:textId="77777777" w:rsidR="009F3451" w:rsidRPr="007275DF" w:rsidRDefault="009F3451" w:rsidP="00D00DFE">
            <w:pPr>
              <w:pStyle w:val="TAC"/>
            </w:pPr>
            <w:r w:rsidRPr="007275DF">
              <w:rPr>
                <w:rFonts w:cs="v4.2.0"/>
              </w:rPr>
              <w:t>AWGN</w:t>
            </w:r>
          </w:p>
        </w:tc>
        <w:tc>
          <w:tcPr>
            <w:tcW w:w="1843" w:type="dxa"/>
            <w:gridSpan w:val="2"/>
          </w:tcPr>
          <w:p w14:paraId="54C1E456" w14:textId="77777777" w:rsidR="009F3451" w:rsidRPr="007275DF" w:rsidRDefault="009F3451" w:rsidP="00D00DFE">
            <w:pPr>
              <w:pStyle w:val="TAC"/>
            </w:pPr>
            <w:r w:rsidRPr="007275DF">
              <w:t>AWGN</w:t>
            </w:r>
          </w:p>
        </w:tc>
        <w:tc>
          <w:tcPr>
            <w:tcW w:w="1701" w:type="dxa"/>
            <w:gridSpan w:val="2"/>
          </w:tcPr>
          <w:p w14:paraId="2D61A1F1" w14:textId="77777777" w:rsidR="009F3451" w:rsidRPr="007275DF" w:rsidRDefault="009F3451" w:rsidP="00D00DFE">
            <w:pPr>
              <w:pStyle w:val="TAC"/>
            </w:pPr>
            <w:r w:rsidRPr="007275DF">
              <w:t>AWGN</w:t>
            </w:r>
          </w:p>
        </w:tc>
      </w:tr>
      <w:tr w:rsidR="009F3451" w:rsidRPr="007275DF" w14:paraId="01BC5AE7" w14:textId="77777777" w:rsidTr="00D00DFE">
        <w:trPr>
          <w:cantSplit/>
          <w:trHeight w:val="1023"/>
        </w:trPr>
        <w:tc>
          <w:tcPr>
            <w:tcW w:w="9351" w:type="dxa"/>
            <w:gridSpan w:val="11"/>
          </w:tcPr>
          <w:p w14:paraId="131A08C4"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8CEF6A1"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3CB2B7F1">
                <v:shape id="_x0000_i1119" type="#_x0000_t75" style="width:21.75pt;height:14.25pt" o:ole="" fillcolor="window">
                  <v:imagedata r:id="rId23" o:title=""/>
                </v:shape>
                <o:OLEObject Type="Embed" ProgID="Equation.3" ShapeID="_x0000_i1119" DrawAspect="Content" ObjectID="_1706336265" r:id="rId120"/>
              </w:object>
            </w:r>
            <w:r w:rsidRPr="007275DF">
              <w:rPr>
                <w:lang w:val="en-US"/>
              </w:rPr>
              <w:t xml:space="preserve"> to be fulfilled.</w:t>
            </w:r>
          </w:p>
          <w:p w14:paraId="66D87DDD"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A617F66"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2961260D"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0EFD8AD4"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2FC3B325" w14:textId="77777777" w:rsidR="009F3451" w:rsidRPr="007275DF" w:rsidRDefault="009F3451" w:rsidP="00D00DFE">
            <w:pPr>
              <w:pStyle w:val="TAN"/>
              <w:rPr>
                <w:lang w:val="en-US"/>
              </w:rPr>
            </w:pPr>
            <w:r w:rsidRPr="007275DF">
              <w:t>Note 7:</w:t>
            </w:r>
            <w:r w:rsidRPr="007275DF">
              <w:tab/>
              <w:t>For UE supporting both semi-static and dynamic channel access, the UE must be tested under dynamic channel access configuration</w:t>
            </w:r>
          </w:p>
        </w:tc>
      </w:tr>
    </w:tbl>
    <w:p w14:paraId="31F7F5D5" w14:textId="77777777" w:rsidR="009F3451" w:rsidRPr="007275DF" w:rsidRDefault="009F3451" w:rsidP="009F3451"/>
    <w:p w14:paraId="109EC2C7" w14:textId="77777777" w:rsidR="009F3451" w:rsidRPr="007275DF" w:rsidRDefault="009F3451" w:rsidP="009F3451">
      <w:pPr>
        <w:pStyle w:val="Heading5"/>
      </w:pPr>
      <w:r w:rsidRPr="007275DF">
        <w:t>A.13.3.2.5.2</w:t>
      </w:r>
      <w:r w:rsidRPr="007275DF">
        <w:tab/>
        <w:t>Test Requirements</w:t>
      </w:r>
    </w:p>
    <w:p w14:paraId="35A300F8"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968F82B" w14:textId="77777777" w:rsidR="009F3451" w:rsidRPr="007275DF" w:rsidRDefault="009F3451" w:rsidP="009F3451">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 xml:space="preserve">identify_inter_cca_with_index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B056DCD" w14:textId="77777777" w:rsidR="009F3451" w:rsidRPr="007275DF" w:rsidRDefault="009F3451" w:rsidP="009F3451">
      <w:pPr>
        <w:rPr>
          <w:rFonts w:cs="v4.2.0"/>
        </w:rPr>
      </w:pPr>
      <w:r w:rsidRPr="007275DF">
        <w:rPr>
          <w:rFonts w:cs="v4.2.0"/>
        </w:rPr>
        <w:t>In test 1 and 2 UE is required to report SSB time index.</w:t>
      </w:r>
    </w:p>
    <w:p w14:paraId="7A5225B0" w14:textId="77777777" w:rsidR="009F3451" w:rsidRPr="007275DF" w:rsidRDefault="009F3451" w:rsidP="009F3451">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C7CD76F" w14:textId="77777777" w:rsidR="009F3451" w:rsidRPr="007275DF" w:rsidRDefault="009F3451" w:rsidP="009F3451">
      <w:pPr>
        <w:pStyle w:val="B10"/>
      </w:pPr>
      <w:r w:rsidRPr="007275DF">
        <w:t>T</w:t>
      </w:r>
      <w:r w:rsidRPr="007275DF">
        <w:rPr>
          <w:vertAlign w:val="subscript"/>
        </w:rPr>
        <w:t>PSS/SSS_sync_inter_cca</w:t>
      </w:r>
      <w:r w:rsidRPr="007275DF">
        <w:t>: it is the time period used in PSS/SSS detection given in table 9.3A.4-1.</w:t>
      </w:r>
    </w:p>
    <w:p w14:paraId="1C6198F7" w14:textId="77777777" w:rsidR="009F3451" w:rsidRPr="007275DF" w:rsidRDefault="009F3451" w:rsidP="009F3451">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735F4D3" w14:textId="77777777" w:rsidR="009F3451" w:rsidRPr="007275DF" w:rsidRDefault="009F3451" w:rsidP="009F345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BFE2C3B" w14:textId="77777777" w:rsidR="009F3451" w:rsidRPr="007275DF" w:rsidRDefault="009F3451" w:rsidP="009F3451">
      <w:pPr>
        <w:pStyle w:val="B10"/>
        <w:ind w:left="284" w:firstLine="0"/>
      </w:pPr>
      <w:r w:rsidRPr="007275DF">
        <w:t>For test 1, MGRP = 40 ms and for test 2 MGRP = 20 ms.</w:t>
      </w:r>
    </w:p>
    <w:p w14:paraId="00F3844B" w14:textId="77777777" w:rsidR="009F3451" w:rsidRPr="007275DF" w:rsidRDefault="009F3451" w:rsidP="009F3451">
      <w:pPr>
        <w:ind w:left="284"/>
        <w:rPr>
          <w:rFonts w:cs="v4.2.0"/>
        </w:rPr>
      </w:pPr>
      <w:r w:rsidRPr="007275DF">
        <w:t>SMTC period = 20 ms.</w:t>
      </w:r>
    </w:p>
    <w:p w14:paraId="1926CED8" w14:textId="77777777" w:rsidR="009F3451" w:rsidRPr="007275DF" w:rsidRDefault="009F3451" w:rsidP="009F3451">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0DA04A6" w14:textId="77777777" w:rsidR="009F3451" w:rsidRPr="007275DF" w:rsidRDefault="009F3451" w:rsidP="009F3451">
      <w:pPr>
        <w:pStyle w:val="Heading4"/>
      </w:pPr>
      <w:r w:rsidRPr="007275DF">
        <w:rPr>
          <w:szCs w:val="24"/>
        </w:rPr>
        <w:t>A.13.3.2.6</w:t>
      </w:r>
      <w:r w:rsidRPr="007275DF">
        <w:rPr>
          <w:szCs w:val="24"/>
        </w:rPr>
        <w:tab/>
        <w:t>Event triggered reporting tests for FR1 with CCA with SSB time index detection when DRX is used</w:t>
      </w:r>
    </w:p>
    <w:p w14:paraId="46F0FA8E" w14:textId="77777777" w:rsidR="009F3451" w:rsidRPr="007275DF" w:rsidRDefault="009F3451" w:rsidP="009F3451">
      <w:pPr>
        <w:pStyle w:val="Heading5"/>
      </w:pPr>
      <w:r w:rsidRPr="007275DF">
        <w:t>A.13.3.2.6.1</w:t>
      </w:r>
      <w:r w:rsidRPr="007275DF">
        <w:tab/>
        <w:t>Test Purpose and Environment</w:t>
      </w:r>
    </w:p>
    <w:p w14:paraId="25C8FC28" w14:textId="77777777" w:rsidR="009F3451" w:rsidRPr="007275DF" w:rsidRDefault="009F3451" w:rsidP="009F3451">
      <w:pPr>
        <w:rPr>
          <w:rFonts w:cs="v4.2.0"/>
        </w:rPr>
      </w:pPr>
      <w:r w:rsidRPr="007275DF">
        <w:rPr>
          <w:rFonts w:cs="v4.2.0"/>
        </w:rPr>
        <w:t>The purpose of this test is to verify that the UE makes correct reporting of an event. This test will partly verify the SA inter-frequency NR cell search requirements in clause 9.3A.4</w:t>
      </w:r>
      <w:ins w:id="1353" w:author="Author">
        <w:r>
          <w:rPr>
            <w:rFonts w:cs="v4.2.0"/>
          </w:rPr>
          <w:t xml:space="preserve"> and 9.3A.5</w:t>
        </w:r>
      </w:ins>
      <w:r w:rsidRPr="007275DF">
        <w:rPr>
          <w:rFonts w:cs="v4.2.0"/>
        </w:rPr>
        <w:t>.</w:t>
      </w:r>
    </w:p>
    <w:p w14:paraId="2A7E5AB5" w14:textId="77777777" w:rsidR="009F3451" w:rsidRPr="007275DF" w:rsidRDefault="009F3451" w:rsidP="009F3451">
      <w:pPr>
        <w:rPr>
          <w:rFonts w:cs="v4.2.0"/>
        </w:rPr>
      </w:pPr>
      <w:r w:rsidRPr="007275DF">
        <w:t xml:space="preserve">In this test, there are three cells: </w:t>
      </w:r>
      <w:r w:rsidRPr="007275DF">
        <w:rPr>
          <w:lang w:val="it-IT"/>
        </w:rPr>
        <w:t>NR cell 1 as PCell in FR1 on NR RF channel 1, NR cell 2 as SCell in FR1 with CCA</w:t>
      </w:r>
      <w:r w:rsidRPr="007275DF">
        <w:t xml:space="preserve"> on NR RF channel 2 and NR cell 3 as neighbour cell in FR1 with CCA on </w:t>
      </w:r>
      <w:r w:rsidRPr="007275DF">
        <w:rPr>
          <w:lang w:val="it-IT"/>
        </w:rPr>
        <w:t>NR RF channel 3.</w:t>
      </w:r>
      <w:r w:rsidRPr="007275DF">
        <w:t xml:space="preserve">  </w:t>
      </w:r>
      <w:r w:rsidRPr="007275DF">
        <w:rPr>
          <w:rFonts w:cs="v4.2.0"/>
        </w:rPr>
        <w:t>The test parameters are given in Tables A.13.3.2.6.1-1, A.13.3.2.6.1-2 and A.13.3.2.6.1-3.</w:t>
      </w:r>
    </w:p>
    <w:p w14:paraId="4C6A92DE" w14:textId="77777777" w:rsidR="009F3451" w:rsidRPr="007275DF" w:rsidRDefault="009F3451" w:rsidP="009F3451">
      <w:pPr>
        <w:rPr>
          <w:rFonts w:cs="v4.2.0"/>
        </w:rPr>
      </w:pPr>
      <w:r w:rsidRPr="007275DF">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2F912292" w14:textId="77777777" w:rsidR="009F3451" w:rsidRPr="007275DF" w:rsidRDefault="009F3451" w:rsidP="009F3451">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E7FF4C" w14:textId="77777777" w:rsidR="009F3451" w:rsidRPr="007275DF" w:rsidRDefault="009F3451" w:rsidP="009F3451">
      <w:pPr>
        <w:rPr>
          <w:rFonts w:cs="v4.2.0"/>
        </w:rPr>
      </w:pPr>
      <w:r w:rsidRPr="007275DF">
        <w:rPr>
          <w:rFonts w:cs="v4.2.0"/>
        </w:rPr>
        <w:t xml:space="preserve">UE needs to be provided at least once every 500 ms with new </w:t>
      </w:r>
      <w:r w:rsidRPr="007275DF">
        <w:rPr>
          <w:noProof/>
        </w:rPr>
        <w:t xml:space="preserve">Timing Advance </w:t>
      </w:r>
      <w:r w:rsidRPr="007275DF">
        <w:t xml:space="preserve">Command </w:t>
      </w:r>
      <w:r w:rsidRPr="007275DF">
        <w:rPr>
          <w:noProof/>
        </w:rPr>
        <w:t>MAC control element to restart the Time alignment timer to keep UE uplink time alignment. Furthermore, UE is allocated with PUSCH resource at every DRX cycle.</w:t>
      </w:r>
    </w:p>
    <w:p w14:paraId="7839F2A7" w14:textId="77777777" w:rsidR="009F3451" w:rsidRPr="007275DF" w:rsidRDefault="009F3451" w:rsidP="009F3451">
      <w:pPr>
        <w:pStyle w:val="TH"/>
      </w:pPr>
      <w:r w:rsidRPr="007275DF">
        <w:t xml:space="preserve">Table A.13.3.2.6.1-1: </w:t>
      </w:r>
      <w:r w:rsidRPr="007275DF">
        <w:rPr>
          <w:lang w:eastAsia="zh-CN"/>
        </w:rPr>
        <w:t xml:space="preserve">SA </w:t>
      </w:r>
      <w:r w:rsidRPr="007275DF">
        <w:t>event triggered reporting</w:t>
      </w:r>
      <w:r w:rsidRPr="007275DF">
        <w:rPr>
          <w:lang w:eastAsia="zh-CN"/>
        </w:rPr>
        <w:t xml:space="preserve"> tests</w:t>
      </w:r>
      <w:r w:rsidRPr="007275DF">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9F3451" w:rsidRPr="007275DF" w14:paraId="47714AC5"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21EEE2C" w14:textId="77777777" w:rsidR="009F3451" w:rsidRPr="007275DF" w:rsidRDefault="009F3451" w:rsidP="00D00DFE">
            <w:pPr>
              <w:pStyle w:val="TAH"/>
            </w:pPr>
            <w:r w:rsidRPr="007275DF">
              <w:t>Config</w:t>
            </w:r>
          </w:p>
        </w:tc>
        <w:tc>
          <w:tcPr>
            <w:tcW w:w="7297" w:type="dxa"/>
            <w:tcBorders>
              <w:top w:val="single" w:sz="4" w:space="0" w:color="auto"/>
              <w:left w:val="single" w:sz="4" w:space="0" w:color="auto"/>
              <w:bottom w:val="single" w:sz="4" w:space="0" w:color="auto"/>
              <w:right w:val="single" w:sz="4" w:space="0" w:color="auto"/>
            </w:tcBorders>
            <w:hideMark/>
          </w:tcPr>
          <w:p w14:paraId="57A3F16A" w14:textId="77777777" w:rsidR="009F3451" w:rsidRPr="007275DF" w:rsidRDefault="009F3451" w:rsidP="00D00DFE">
            <w:pPr>
              <w:pStyle w:val="TAH"/>
            </w:pPr>
            <w:r w:rsidRPr="007275DF">
              <w:t>Description</w:t>
            </w:r>
          </w:p>
        </w:tc>
      </w:tr>
      <w:tr w:rsidR="009F3451" w:rsidRPr="007275DF" w14:paraId="35E3FB5F"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604E4A8C" w14:textId="77777777" w:rsidR="009F3451" w:rsidRPr="007275DF" w:rsidRDefault="009F3451" w:rsidP="00D00DFE">
            <w:pPr>
              <w:pStyle w:val="TAL"/>
            </w:pPr>
            <w:r w:rsidRPr="007275DF">
              <w:t>1</w:t>
            </w:r>
          </w:p>
        </w:tc>
        <w:tc>
          <w:tcPr>
            <w:tcW w:w="7297" w:type="dxa"/>
            <w:tcBorders>
              <w:top w:val="single" w:sz="4" w:space="0" w:color="auto"/>
              <w:left w:val="single" w:sz="4" w:space="0" w:color="auto"/>
              <w:bottom w:val="single" w:sz="4" w:space="0" w:color="auto"/>
              <w:right w:val="single" w:sz="4" w:space="0" w:color="auto"/>
            </w:tcBorders>
            <w:hideMark/>
          </w:tcPr>
          <w:p w14:paraId="368EB4AD" w14:textId="77777777" w:rsidR="009F3451" w:rsidRPr="007275DF" w:rsidRDefault="009F3451" w:rsidP="00D00DFE">
            <w:pPr>
              <w:pStyle w:val="TAL"/>
            </w:pPr>
            <w:r w:rsidRPr="007275DF">
              <w:t xml:space="preserve">NR cell with CCA: 30 kHz SSB SCS, 40 MHz bandwidth, TDD duplex mode </w:t>
            </w:r>
          </w:p>
          <w:p w14:paraId="1BB62632" w14:textId="77777777" w:rsidR="009F3451" w:rsidRPr="007275DF" w:rsidRDefault="009F3451" w:rsidP="00D00DFE">
            <w:pPr>
              <w:pStyle w:val="TAL"/>
            </w:pPr>
            <w:r w:rsidRPr="007275DF">
              <w:t>NR cell without CCA: 15 kHz SSB SCS, 10 MHz bandwidth, FDD duplex mode</w:t>
            </w:r>
          </w:p>
        </w:tc>
      </w:tr>
      <w:tr w:rsidR="009F3451" w:rsidRPr="007275DF" w14:paraId="08030B8F"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062F2FA0" w14:textId="77777777" w:rsidR="009F3451" w:rsidRPr="007275DF" w:rsidRDefault="009F3451" w:rsidP="00D00DFE">
            <w:pPr>
              <w:pStyle w:val="TAL"/>
            </w:pPr>
            <w:r w:rsidRPr="007275DF">
              <w:t>2</w:t>
            </w:r>
          </w:p>
        </w:tc>
        <w:tc>
          <w:tcPr>
            <w:tcW w:w="7297" w:type="dxa"/>
            <w:tcBorders>
              <w:top w:val="single" w:sz="4" w:space="0" w:color="auto"/>
              <w:left w:val="single" w:sz="4" w:space="0" w:color="auto"/>
              <w:bottom w:val="single" w:sz="4" w:space="0" w:color="auto"/>
              <w:right w:val="single" w:sz="4" w:space="0" w:color="auto"/>
            </w:tcBorders>
            <w:hideMark/>
          </w:tcPr>
          <w:p w14:paraId="5B42C4DF" w14:textId="77777777" w:rsidR="009F3451" w:rsidRPr="007275DF" w:rsidRDefault="009F3451" w:rsidP="00D00DFE">
            <w:pPr>
              <w:pStyle w:val="TAL"/>
            </w:pPr>
            <w:r w:rsidRPr="007275DF">
              <w:t xml:space="preserve">NR cell with CCA: 30 kHz SSB SCS, 40 MHz bandwidth, TDD duplex mode </w:t>
            </w:r>
          </w:p>
          <w:p w14:paraId="2B877E3F" w14:textId="77777777" w:rsidR="009F3451" w:rsidRPr="007275DF" w:rsidRDefault="009F3451" w:rsidP="00D00DFE">
            <w:pPr>
              <w:pStyle w:val="TAL"/>
            </w:pPr>
            <w:r w:rsidRPr="007275DF">
              <w:t>NR cell without CCA:  15 kHz SSB SCS, 10 MHz bandwidth, TDD duplex mode</w:t>
            </w:r>
          </w:p>
        </w:tc>
      </w:tr>
      <w:tr w:rsidR="009F3451" w:rsidRPr="007275DF" w14:paraId="0175C018" w14:textId="77777777" w:rsidTr="00D00DFE">
        <w:trPr>
          <w:jc w:val="center"/>
        </w:trPr>
        <w:tc>
          <w:tcPr>
            <w:tcW w:w="2331" w:type="dxa"/>
            <w:tcBorders>
              <w:top w:val="single" w:sz="4" w:space="0" w:color="auto"/>
              <w:left w:val="single" w:sz="4" w:space="0" w:color="auto"/>
              <w:bottom w:val="single" w:sz="4" w:space="0" w:color="auto"/>
              <w:right w:val="single" w:sz="4" w:space="0" w:color="auto"/>
            </w:tcBorders>
            <w:hideMark/>
          </w:tcPr>
          <w:p w14:paraId="77DF2A2A" w14:textId="77777777" w:rsidR="009F3451" w:rsidRPr="007275DF" w:rsidRDefault="009F3451" w:rsidP="00D00DFE">
            <w:pPr>
              <w:pStyle w:val="TAL"/>
            </w:pPr>
            <w:r w:rsidRPr="007275DF">
              <w:t>3</w:t>
            </w:r>
          </w:p>
        </w:tc>
        <w:tc>
          <w:tcPr>
            <w:tcW w:w="7297" w:type="dxa"/>
            <w:tcBorders>
              <w:top w:val="single" w:sz="4" w:space="0" w:color="auto"/>
              <w:left w:val="single" w:sz="4" w:space="0" w:color="auto"/>
              <w:bottom w:val="single" w:sz="4" w:space="0" w:color="auto"/>
              <w:right w:val="single" w:sz="4" w:space="0" w:color="auto"/>
            </w:tcBorders>
            <w:hideMark/>
          </w:tcPr>
          <w:p w14:paraId="47617675" w14:textId="77777777" w:rsidR="009F3451" w:rsidRPr="007275DF" w:rsidRDefault="009F3451" w:rsidP="00D00DFE">
            <w:pPr>
              <w:pStyle w:val="TAL"/>
            </w:pPr>
            <w:r w:rsidRPr="007275DF">
              <w:t>NR cell with CCA: 30 kHz SSB SCS, 40 MHz bandwidth, TDD duplex mode,</w:t>
            </w:r>
          </w:p>
          <w:p w14:paraId="010A413F" w14:textId="77777777" w:rsidR="009F3451" w:rsidRPr="007275DF" w:rsidRDefault="009F3451" w:rsidP="00D00DFE">
            <w:pPr>
              <w:pStyle w:val="TAL"/>
            </w:pPr>
            <w:r w:rsidRPr="007275DF">
              <w:t>NR cell without CCA: NR 30</w:t>
            </w:r>
            <w:ins w:id="1354" w:author="Author">
              <w:r>
                <w:t xml:space="preserve"> </w:t>
              </w:r>
            </w:ins>
            <w:r w:rsidRPr="007275DF">
              <w:t>kHz SSB SCS, 40 MHz bandwidth, TDD duplex mode</w:t>
            </w:r>
          </w:p>
        </w:tc>
      </w:tr>
      <w:tr w:rsidR="009F3451" w:rsidRPr="007275DF" w14:paraId="2DC10B41" w14:textId="77777777" w:rsidTr="00D00DFE">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5700A9" w14:textId="77777777" w:rsidR="009F3451" w:rsidRPr="007275DF" w:rsidRDefault="009F3451" w:rsidP="00D00DFE">
            <w:pPr>
              <w:pStyle w:val="TAN"/>
            </w:pPr>
            <w:r w:rsidRPr="007275DF">
              <w:t>Note 1:</w:t>
            </w:r>
            <w:r w:rsidRPr="007275DF">
              <w:tab/>
              <w:t>The UE is only required to be tested in one of the supported test configurations</w:t>
            </w:r>
          </w:p>
        </w:tc>
      </w:tr>
    </w:tbl>
    <w:p w14:paraId="61D97C1D" w14:textId="77777777" w:rsidR="009F3451" w:rsidRPr="007275DF" w:rsidRDefault="009F3451" w:rsidP="009F3451">
      <w:pPr>
        <w:rPr>
          <w:rFonts w:cs="v4.2.0"/>
        </w:rPr>
      </w:pPr>
    </w:p>
    <w:p w14:paraId="6F7B4F45" w14:textId="77777777" w:rsidR="009F3451" w:rsidRPr="007275DF" w:rsidRDefault="009F3451" w:rsidP="009F3451">
      <w:pPr>
        <w:pStyle w:val="TH"/>
      </w:pPr>
      <w:r w:rsidRPr="007275DF">
        <w:t>Table A.13.3.2.6.1-2: General test parameters for SA inter-frequency event triggered reporting for FR1 with CCA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F3451" w:rsidRPr="007275DF" w14:paraId="35A632A5" w14:textId="77777777" w:rsidTr="00D00DFE">
        <w:trPr>
          <w:cantSplit/>
          <w:trHeight w:val="80"/>
        </w:trPr>
        <w:tc>
          <w:tcPr>
            <w:tcW w:w="2117" w:type="dxa"/>
            <w:vMerge w:val="restart"/>
          </w:tcPr>
          <w:p w14:paraId="689CED6B" w14:textId="77777777" w:rsidR="009F3451" w:rsidRPr="007275DF" w:rsidRDefault="009F3451" w:rsidP="00D00DFE">
            <w:pPr>
              <w:pStyle w:val="TAH"/>
            </w:pPr>
            <w:r w:rsidRPr="007275DF">
              <w:t>Parameter</w:t>
            </w:r>
          </w:p>
        </w:tc>
        <w:tc>
          <w:tcPr>
            <w:tcW w:w="596" w:type="dxa"/>
            <w:vMerge w:val="restart"/>
          </w:tcPr>
          <w:p w14:paraId="674D1CAD" w14:textId="77777777" w:rsidR="009F3451" w:rsidRPr="007275DF" w:rsidRDefault="009F3451" w:rsidP="00D00DFE">
            <w:pPr>
              <w:pStyle w:val="TAH"/>
            </w:pPr>
            <w:r w:rsidRPr="007275DF">
              <w:t>Unit</w:t>
            </w:r>
          </w:p>
        </w:tc>
        <w:tc>
          <w:tcPr>
            <w:tcW w:w="1251" w:type="dxa"/>
            <w:vMerge w:val="restart"/>
          </w:tcPr>
          <w:p w14:paraId="14520DE3" w14:textId="77777777" w:rsidR="009F3451" w:rsidRPr="007275DF" w:rsidRDefault="009F3451" w:rsidP="00D00DFE">
            <w:pPr>
              <w:pStyle w:val="TAH"/>
            </w:pPr>
            <w:r w:rsidRPr="007275DF">
              <w:t>Test configuration</w:t>
            </w:r>
          </w:p>
        </w:tc>
        <w:tc>
          <w:tcPr>
            <w:tcW w:w="2505" w:type="dxa"/>
            <w:gridSpan w:val="4"/>
          </w:tcPr>
          <w:p w14:paraId="2AEB8CAA" w14:textId="77777777" w:rsidR="009F3451" w:rsidRPr="007275DF" w:rsidRDefault="009F3451" w:rsidP="00D00DFE">
            <w:pPr>
              <w:pStyle w:val="TAH"/>
            </w:pPr>
            <w:r w:rsidRPr="007275DF">
              <w:t>Value</w:t>
            </w:r>
          </w:p>
        </w:tc>
        <w:tc>
          <w:tcPr>
            <w:tcW w:w="3072" w:type="dxa"/>
            <w:vMerge w:val="restart"/>
          </w:tcPr>
          <w:p w14:paraId="29802F60" w14:textId="77777777" w:rsidR="009F3451" w:rsidRPr="007275DF" w:rsidRDefault="009F3451" w:rsidP="00D00DFE">
            <w:pPr>
              <w:pStyle w:val="TAH"/>
            </w:pPr>
            <w:r w:rsidRPr="007275DF">
              <w:t>Comment</w:t>
            </w:r>
          </w:p>
        </w:tc>
      </w:tr>
      <w:tr w:rsidR="009F3451" w:rsidRPr="007275DF" w14:paraId="3BA300A6" w14:textId="77777777" w:rsidTr="00D00DFE">
        <w:trPr>
          <w:cantSplit/>
          <w:trHeight w:val="79"/>
        </w:trPr>
        <w:tc>
          <w:tcPr>
            <w:tcW w:w="2117" w:type="dxa"/>
            <w:vMerge/>
          </w:tcPr>
          <w:p w14:paraId="43F1A355" w14:textId="77777777" w:rsidR="009F3451" w:rsidRPr="007275DF" w:rsidRDefault="009F3451" w:rsidP="00D00DFE">
            <w:pPr>
              <w:pStyle w:val="TAH"/>
            </w:pPr>
          </w:p>
        </w:tc>
        <w:tc>
          <w:tcPr>
            <w:tcW w:w="596" w:type="dxa"/>
            <w:vMerge/>
          </w:tcPr>
          <w:p w14:paraId="2813C0FB" w14:textId="77777777" w:rsidR="009F3451" w:rsidRPr="007275DF" w:rsidRDefault="009F3451" w:rsidP="00D00DFE">
            <w:pPr>
              <w:pStyle w:val="TAH"/>
            </w:pPr>
          </w:p>
        </w:tc>
        <w:tc>
          <w:tcPr>
            <w:tcW w:w="1251" w:type="dxa"/>
            <w:vMerge/>
          </w:tcPr>
          <w:p w14:paraId="18DF3381" w14:textId="77777777" w:rsidR="009F3451" w:rsidRPr="007275DF" w:rsidRDefault="009F3451" w:rsidP="00D00DFE">
            <w:pPr>
              <w:pStyle w:val="TAH"/>
            </w:pPr>
          </w:p>
        </w:tc>
        <w:tc>
          <w:tcPr>
            <w:tcW w:w="626" w:type="dxa"/>
          </w:tcPr>
          <w:p w14:paraId="45C798EE" w14:textId="77777777" w:rsidR="009F3451" w:rsidRPr="007275DF" w:rsidRDefault="009F3451" w:rsidP="00D00DFE">
            <w:pPr>
              <w:pStyle w:val="TAH"/>
            </w:pPr>
            <w:r w:rsidRPr="007275DF">
              <w:t>Test 1</w:t>
            </w:r>
          </w:p>
        </w:tc>
        <w:tc>
          <w:tcPr>
            <w:tcW w:w="626" w:type="dxa"/>
          </w:tcPr>
          <w:p w14:paraId="1542BDBA" w14:textId="77777777" w:rsidR="009F3451" w:rsidRPr="007275DF" w:rsidRDefault="009F3451" w:rsidP="00D00DFE">
            <w:pPr>
              <w:pStyle w:val="TAH"/>
            </w:pPr>
            <w:r w:rsidRPr="007275DF">
              <w:t>Test 2</w:t>
            </w:r>
          </w:p>
        </w:tc>
        <w:tc>
          <w:tcPr>
            <w:tcW w:w="626" w:type="dxa"/>
          </w:tcPr>
          <w:p w14:paraId="3C754530" w14:textId="77777777" w:rsidR="009F3451" w:rsidRPr="007275DF" w:rsidRDefault="009F3451" w:rsidP="00D00DFE">
            <w:pPr>
              <w:pStyle w:val="TAH"/>
            </w:pPr>
            <w:r w:rsidRPr="007275DF">
              <w:t>Test 3</w:t>
            </w:r>
          </w:p>
        </w:tc>
        <w:tc>
          <w:tcPr>
            <w:tcW w:w="627" w:type="dxa"/>
          </w:tcPr>
          <w:p w14:paraId="79EC1A40" w14:textId="77777777" w:rsidR="009F3451" w:rsidRPr="007275DF" w:rsidRDefault="009F3451" w:rsidP="00D00DFE">
            <w:pPr>
              <w:pStyle w:val="TAH"/>
            </w:pPr>
            <w:r w:rsidRPr="007275DF">
              <w:t>Test 4</w:t>
            </w:r>
          </w:p>
        </w:tc>
        <w:tc>
          <w:tcPr>
            <w:tcW w:w="3072" w:type="dxa"/>
            <w:vMerge/>
          </w:tcPr>
          <w:p w14:paraId="71B804F4" w14:textId="77777777" w:rsidR="009F3451" w:rsidRPr="007275DF" w:rsidRDefault="009F3451" w:rsidP="00D00DFE">
            <w:pPr>
              <w:pStyle w:val="TAH"/>
            </w:pPr>
          </w:p>
        </w:tc>
      </w:tr>
      <w:tr w:rsidR="009F3451" w:rsidRPr="007275DF" w14:paraId="2DB6D653" w14:textId="77777777" w:rsidTr="00D00DFE">
        <w:trPr>
          <w:cantSplit/>
          <w:trHeight w:val="614"/>
        </w:trPr>
        <w:tc>
          <w:tcPr>
            <w:tcW w:w="2117" w:type="dxa"/>
          </w:tcPr>
          <w:p w14:paraId="775CAB74" w14:textId="77777777" w:rsidR="009F3451" w:rsidRPr="007275DF" w:rsidRDefault="009F3451" w:rsidP="00D00DFE">
            <w:pPr>
              <w:pStyle w:val="TAL"/>
              <w:rPr>
                <w:lang w:val="it-IT"/>
              </w:rPr>
            </w:pPr>
            <w:r w:rsidRPr="007275DF">
              <w:rPr>
                <w:lang w:val="it-IT"/>
              </w:rPr>
              <w:t>NR RF Channel Number</w:t>
            </w:r>
          </w:p>
        </w:tc>
        <w:tc>
          <w:tcPr>
            <w:tcW w:w="596" w:type="dxa"/>
          </w:tcPr>
          <w:p w14:paraId="392A8876" w14:textId="77777777" w:rsidR="009F3451" w:rsidRPr="007275DF" w:rsidRDefault="009F3451" w:rsidP="00D00DFE">
            <w:pPr>
              <w:pStyle w:val="TAC"/>
              <w:rPr>
                <w:lang w:val="it-IT"/>
              </w:rPr>
            </w:pPr>
          </w:p>
        </w:tc>
        <w:tc>
          <w:tcPr>
            <w:tcW w:w="1251" w:type="dxa"/>
          </w:tcPr>
          <w:p w14:paraId="2FC1F281" w14:textId="77777777" w:rsidR="009F3451" w:rsidRPr="007275DF" w:rsidRDefault="009F3451" w:rsidP="00D00DFE">
            <w:pPr>
              <w:pStyle w:val="TAC"/>
            </w:pPr>
            <w:r w:rsidRPr="007275DF">
              <w:t>Config 1,2,3</w:t>
            </w:r>
          </w:p>
        </w:tc>
        <w:tc>
          <w:tcPr>
            <w:tcW w:w="2505" w:type="dxa"/>
            <w:gridSpan w:val="4"/>
          </w:tcPr>
          <w:p w14:paraId="3E811E53" w14:textId="77777777" w:rsidR="009F3451" w:rsidRPr="007275DF" w:rsidRDefault="009F3451" w:rsidP="00D00DFE">
            <w:pPr>
              <w:pStyle w:val="TAC"/>
              <w:rPr>
                <w:bCs/>
              </w:rPr>
            </w:pPr>
            <w:r w:rsidRPr="007275DF">
              <w:rPr>
                <w:bCs/>
              </w:rPr>
              <w:t>1, 2, 3</w:t>
            </w:r>
          </w:p>
        </w:tc>
        <w:tc>
          <w:tcPr>
            <w:tcW w:w="3072" w:type="dxa"/>
          </w:tcPr>
          <w:p w14:paraId="7A75195C" w14:textId="77777777" w:rsidR="009F3451" w:rsidRPr="007275DF" w:rsidRDefault="009F3451" w:rsidP="00D00DFE">
            <w:pPr>
              <w:pStyle w:val="TAL"/>
              <w:rPr>
                <w:bCs/>
              </w:rPr>
            </w:pPr>
            <w:r w:rsidRPr="007275DF">
              <w:rPr>
                <w:bCs/>
              </w:rPr>
              <w:t>Three FR1 NR carrier frequencies are used. Channels 2 and 3 are with CCA.</w:t>
            </w:r>
          </w:p>
          <w:p w14:paraId="795ADC00" w14:textId="77777777" w:rsidR="009F3451" w:rsidRPr="007275DF" w:rsidRDefault="009F3451" w:rsidP="00D00DFE">
            <w:pPr>
              <w:pStyle w:val="TAL"/>
              <w:rPr>
                <w:bCs/>
              </w:rPr>
            </w:pPr>
          </w:p>
        </w:tc>
      </w:tr>
      <w:tr w:rsidR="009F3451" w:rsidRPr="007275DF" w14:paraId="4E596F21" w14:textId="77777777" w:rsidTr="00D00DFE">
        <w:trPr>
          <w:cantSplit/>
          <w:trHeight w:val="823"/>
        </w:trPr>
        <w:tc>
          <w:tcPr>
            <w:tcW w:w="2117" w:type="dxa"/>
          </w:tcPr>
          <w:p w14:paraId="5A48FE66" w14:textId="77777777" w:rsidR="009F3451" w:rsidRPr="007275DF" w:rsidRDefault="009F3451" w:rsidP="00D00DFE">
            <w:pPr>
              <w:pStyle w:val="TAL"/>
              <w:rPr>
                <w:rFonts w:cs="Arial"/>
              </w:rPr>
            </w:pPr>
            <w:r w:rsidRPr="007275DF">
              <w:rPr>
                <w:rFonts w:cs="Arial"/>
              </w:rPr>
              <w:t>Active cells</w:t>
            </w:r>
          </w:p>
        </w:tc>
        <w:tc>
          <w:tcPr>
            <w:tcW w:w="596" w:type="dxa"/>
          </w:tcPr>
          <w:p w14:paraId="3D547D80" w14:textId="77777777" w:rsidR="009F3451" w:rsidRPr="007275DF" w:rsidRDefault="009F3451" w:rsidP="00D00DFE">
            <w:pPr>
              <w:pStyle w:val="TAC"/>
            </w:pPr>
          </w:p>
        </w:tc>
        <w:tc>
          <w:tcPr>
            <w:tcW w:w="1251" w:type="dxa"/>
          </w:tcPr>
          <w:p w14:paraId="6D5F674C" w14:textId="77777777" w:rsidR="009F3451" w:rsidRPr="007275DF" w:rsidRDefault="009F3451" w:rsidP="00D00DFE">
            <w:pPr>
              <w:pStyle w:val="TAC"/>
            </w:pPr>
            <w:r w:rsidRPr="007275DF">
              <w:t>Config 1,2,3</w:t>
            </w:r>
          </w:p>
        </w:tc>
        <w:tc>
          <w:tcPr>
            <w:tcW w:w="2505" w:type="dxa"/>
            <w:gridSpan w:val="4"/>
          </w:tcPr>
          <w:p w14:paraId="000AB99C" w14:textId="77777777" w:rsidR="009F3451" w:rsidRPr="007275DF" w:rsidRDefault="009F3451" w:rsidP="00D00DFE">
            <w:pPr>
              <w:pStyle w:val="TAC"/>
            </w:pPr>
            <w:r w:rsidRPr="007275DF">
              <w:t>NR cell 1 (PCell), NR cell 2 with CCA (SCell)</w:t>
            </w:r>
          </w:p>
        </w:tc>
        <w:tc>
          <w:tcPr>
            <w:tcW w:w="3072" w:type="dxa"/>
          </w:tcPr>
          <w:p w14:paraId="367F57D6" w14:textId="77777777" w:rsidR="009F3451" w:rsidRPr="007275DF" w:rsidRDefault="009F3451" w:rsidP="00D00DFE">
            <w:pPr>
              <w:pStyle w:val="TAL"/>
              <w:rPr>
                <w:rFonts w:cs="Arial"/>
              </w:rPr>
            </w:pPr>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NR cell 2 is on NR RF channel number 2 with CCA.</w:t>
            </w:r>
          </w:p>
        </w:tc>
      </w:tr>
      <w:tr w:rsidR="009F3451" w:rsidRPr="007275DF" w14:paraId="21EE4751" w14:textId="77777777" w:rsidTr="00D00DFE">
        <w:trPr>
          <w:cantSplit/>
          <w:trHeight w:val="406"/>
        </w:trPr>
        <w:tc>
          <w:tcPr>
            <w:tcW w:w="2117" w:type="dxa"/>
          </w:tcPr>
          <w:p w14:paraId="580929EA" w14:textId="77777777" w:rsidR="009F3451" w:rsidRPr="007275DF" w:rsidRDefault="009F3451" w:rsidP="00D00DFE">
            <w:pPr>
              <w:pStyle w:val="TAL"/>
              <w:rPr>
                <w:rFonts w:cs="Arial"/>
              </w:rPr>
            </w:pPr>
            <w:r w:rsidRPr="007275DF">
              <w:rPr>
                <w:rFonts w:cs="Arial"/>
              </w:rPr>
              <w:t>Neighbour cell</w:t>
            </w:r>
          </w:p>
        </w:tc>
        <w:tc>
          <w:tcPr>
            <w:tcW w:w="596" w:type="dxa"/>
          </w:tcPr>
          <w:p w14:paraId="7299E98B" w14:textId="77777777" w:rsidR="009F3451" w:rsidRPr="007275DF" w:rsidRDefault="009F3451" w:rsidP="00D00DFE">
            <w:pPr>
              <w:pStyle w:val="TAC"/>
            </w:pPr>
          </w:p>
        </w:tc>
        <w:tc>
          <w:tcPr>
            <w:tcW w:w="1251" w:type="dxa"/>
          </w:tcPr>
          <w:p w14:paraId="15A17D26" w14:textId="77777777" w:rsidR="009F3451" w:rsidRPr="007275DF" w:rsidRDefault="009F3451" w:rsidP="00D00DFE">
            <w:pPr>
              <w:pStyle w:val="TAC"/>
            </w:pPr>
            <w:r w:rsidRPr="007275DF">
              <w:t>Config 1,2,3</w:t>
            </w:r>
          </w:p>
        </w:tc>
        <w:tc>
          <w:tcPr>
            <w:tcW w:w="2505" w:type="dxa"/>
            <w:gridSpan w:val="4"/>
          </w:tcPr>
          <w:p w14:paraId="6F4AD3D3" w14:textId="77777777" w:rsidR="009F3451" w:rsidRPr="007275DF" w:rsidRDefault="009F3451" w:rsidP="00D00DFE">
            <w:pPr>
              <w:pStyle w:val="TAC"/>
            </w:pPr>
            <w:r w:rsidRPr="007275DF">
              <w:t>NR cell 3 with CCA</w:t>
            </w:r>
          </w:p>
        </w:tc>
        <w:tc>
          <w:tcPr>
            <w:tcW w:w="3072" w:type="dxa"/>
          </w:tcPr>
          <w:p w14:paraId="24AD2843" w14:textId="77777777" w:rsidR="009F3451" w:rsidRPr="007275DF" w:rsidRDefault="009F3451" w:rsidP="00D00DFE">
            <w:pPr>
              <w:pStyle w:val="TAL"/>
              <w:rPr>
                <w:rFonts w:cs="Arial"/>
              </w:rPr>
            </w:pPr>
            <w:r w:rsidRPr="007275DF">
              <w:rPr>
                <w:rFonts w:cs="Arial"/>
              </w:rPr>
              <w:t>NR cell 3 is</w:t>
            </w:r>
            <w:r w:rsidRPr="007275DF">
              <w:rPr>
                <w:lang w:val="it-IT"/>
              </w:rPr>
              <w:t xml:space="preserve"> on NR RF channel </w:t>
            </w:r>
            <w:r w:rsidRPr="007275DF">
              <w:rPr>
                <w:rFonts w:cs="Arial"/>
              </w:rPr>
              <w:t xml:space="preserve">number </w:t>
            </w:r>
            <w:r w:rsidRPr="007275DF">
              <w:rPr>
                <w:lang w:val="it-IT"/>
              </w:rPr>
              <w:t>3 with CCA.</w:t>
            </w:r>
          </w:p>
        </w:tc>
      </w:tr>
      <w:tr w:rsidR="009F3451" w:rsidRPr="007275DF" w14:paraId="0405ACE6" w14:textId="77777777" w:rsidTr="00D00DFE">
        <w:trPr>
          <w:cantSplit/>
          <w:trHeight w:val="416"/>
        </w:trPr>
        <w:tc>
          <w:tcPr>
            <w:tcW w:w="2117" w:type="dxa"/>
          </w:tcPr>
          <w:p w14:paraId="4D32B203" w14:textId="77777777" w:rsidR="009F3451" w:rsidRPr="007275DF" w:rsidRDefault="009F3451" w:rsidP="00D00DFE">
            <w:pPr>
              <w:pStyle w:val="TAL"/>
              <w:rPr>
                <w:rFonts w:cs="Arial"/>
                <w:lang w:eastAsia="zh-CN"/>
              </w:rPr>
            </w:pPr>
            <w:r w:rsidRPr="007275DF">
              <w:rPr>
                <w:noProof/>
                <w:lang w:val="it-IT"/>
              </w:rPr>
              <w:t>DL CCA model</w:t>
            </w:r>
          </w:p>
        </w:tc>
        <w:tc>
          <w:tcPr>
            <w:tcW w:w="596" w:type="dxa"/>
          </w:tcPr>
          <w:p w14:paraId="2CE3F0C9" w14:textId="77777777" w:rsidR="009F3451" w:rsidRPr="007275DF" w:rsidRDefault="009F3451" w:rsidP="00D00DFE">
            <w:pPr>
              <w:pStyle w:val="TAC"/>
            </w:pPr>
          </w:p>
        </w:tc>
        <w:tc>
          <w:tcPr>
            <w:tcW w:w="1251" w:type="dxa"/>
          </w:tcPr>
          <w:p w14:paraId="3F9924BD" w14:textId="77777777" w:rsidR="009F3451" w:rsidRPr="007275DF" w:rsidRDefault="009F3451" w:rsidP="00D00DFE">
            <w:pPr>
              <w:pStyle w:val="TAC"/>
            </w:pPr>
            <w:r w:rsidRPr="007275DF">
              <w:t>Config 1,2,3</w:t>
            </w:r>
          </w:p>
        </w:tc>
        <w:tc>
          <w:tcPr>
            <w:tcW w:w="2505" w:type="dxa"/>
            <w:gridSpan w:val="4"/>
          </w:tcPr>
          <w:p w14:paraId="712338B4" w14:textId="77777777" w:rsidR="009F3451" w:rsidRPr="007275DF" w:rsidRDefault="009F3451" w:rsidP="00D00DFE">
            <w:pPr>
              <w:pStyle w:val="TAC"/>
              <w:rPr>
                <w:lang w:eastAsia="zh-CN"/>
              </w:rPr>
            </w:pPr>
            <w:r w:rsidRPr="007275DF">
              <w:rPr>
                <w:noProof/>
              </w:rPr>
              <w:t xml:space="preserve">As specified in clause </w:t>
            </w:r>
            <w:del w:id="1355" w:author="Author">
              <w:r w:rsidRPr="007275DF" w:rsidDel="005F261E">
                <w:rPr>
                  <w:noProof/>
                </w:rPr>
                <w:delText>A.3.20</w:delText>
              </w:r>
            </w:del>
            <w:ins w:id="1356" w:author="Author">
              <w:r>
                <w:rPr>
                  <w:noProof/>
                </w:rPr>
                <w:t>A.3.26</w:t>
              </w:r>
            </w:ins>
            <w:r w:rsidRPr="007275DF">
              <w:rPr>
                <w:noProof/>
              </w:rPr>
              <w:t>.2.1</w:t>
            </w:r>
          </w:p>
        </w:tc>
        <w:tc>
          <w:tcPr>
            <w:tcW w:w="3072" w:type="dxa"/>
          </w:tcPr>
          <w:p w14:paraId="6F434D9F" w14:textId="77777777" w:rsidR="009F3451" w:rsidRPr="007275DF" w:rsidRDefault="009F3451" w:rsidP="00D00DFE">
            <w:pPr>
              <w:pStyle w:val="TAL"/>
              <w:rPr>
                <w:rFonts w:cs="Arial"/>
              </w:rPr>
            </w:pPr>
          </w:p>
        </w:tc>
      </w:tr>
      <w:tr w:rsidR="009F3451" w:rsidRPr="007275DF" w14:paraId="18F4BD3E" w14:textId="77777777" w:rsidTr="00D00DFE">
        <w:trPr>
          <w:cantSplit/>
          <w:trHeight w:val="416"/>
        </w:trPr>
        <w:tc>
          <w:tcPr>
            <w:tcW w:w="2117" w:type="dxa"/>
          </w:tcPr>
          <w:p w14:paraId="68C6A8D4" w14:textId="77777777" w:rsidR="009F3451" w:rsidRPr="007275DF" w:rsidRDefault="009F3451" w:rsidP="00D00DFE">
            <w:pPr>
              <w:pStyle w:val="TAL"/>
              <w:rPr>
                <w:rFonts w:cs="Arial"/>
                <w:lang w:eastAsia="zh-CN"/>
              </w:rPr>
            </w:pPr>
            <w:r w:rsidRPr="007275DF">
              <w:rPr>
                <w:noProof/>
                <w:lang w:val="it-IT"/>
              </w:rPr>
              <w:t>UL CCA model</w:t>
            </w:r>
          </w:p>
        </w:tc>
        <w:tc>
          <w:tcPr>
            <w:tcW w:w="596" w:type="dxa"/>
          </w:tcPr>
          <w:p w14:paraId="2847AC7A" w14:textId="77777777" w:rsidR="009F3451" w:rsidRPr="007275DF" w:rsidRDefault="009F3451" w:rsidP="00D00DFE">
            <w:pPr>
              <w:pStyle w:val="TAC"/>
            </w:pPr>
          </w:p>
        </w:tc>
        <w:tc>
          <w:tcPr>
            <w:tcW w:w="1251" w:type="dxa"/>
          </w:tcPr>
          <w:p w14:paraId="60B08788" w14:textId="77777777" w:rsidR="009F3451" w:rsidRPr="007275DF" w:rsidRDefault="009F3451" w:rsidP="00D00DFE">
            <w:pPr>
              <w:pStyle w:val="TAC"/>
            </w:pPr>
            <w:r w:rsidRPr="007275DF">
              <w:t>Config 1,2,3</w:t>
            </w:r>
          </w:p>
        </w:tc>
        <w:tc>
          <w:tcPr>
            <w:tcW w:w="2505" w:type="dxa"/>
            <w:gridSpan w:val="4"/>
          </w:tcPr>
          <w:p w14:paraId="6F4C439F" w14:textId="77777777" w:rsidR="009F3451" w:rsidRPr="007275DF" w:rsidRDefault="009F3451" w:rsidP="00D00DFE">
            <w:pPr>
              <w:pStyle w:val="TAC"/>
              <w:rPr>
                <w:lang w:eastAsia="zh-CN"/>
              </w:rPr>
            </w:pPr>
            <w:r w:rsidRPr="007275DF">
              <w:rPr>
                <w:noProof/>
              </w:rPr>
              <w:t xml:space="preserve">As specified in clause </w:t>
            </w:r>
            <w:del w:id="1357" w:author="Author">
              <w:r w:rsidRPr="007275DF" w:rsidDel="005F261E">
                <w:rPr>
                  <w:noProof/>
                </w:rPr>
                <w:delText>A.3.20</w:delText>
              </w:r>
            </w:del>
            <w:ins w:id="1358" w:author="Author">
              <w:r>
                <w:rPr>
                  <w:noProof/>
                </w:rPr>
                <w:t>A.3.26</w:t>
              </w:r>
            </w:ins>
            <w:r w:rsidRPr="007275DF">
              <w:rPr>
                <w:noProof/>
              </w:rPr>
              <w:t>.2.2</w:t>
            </w:r>
          </w:p>
        </w:tc>
        <w:tc>
          <w:tcPr>
            <w:tcW w:w="3072" w:type="dxa"/>
          </w:tcPr>
          <w:p w14:paraId="5BCB1515" w14:textId="77777777" w:rsidR="009F3451" w:rsidRPr="007275DF" w:rsidRDefault="009F3451" w:rsidP="00D00DFE">
            <w:pPr>
              <w:pStyle w:val="TAL"/>
              <w:rPr>
                <w:rFonts w:cs="Arial"/>
              </w:rPr>
            </w:pPr>
          </w:p>
        </w:tc>
      </w:tr>
      <w:tr w:rsidR="009F3451" w:rsidRPr="007275DF" w14:paraId="3B87E149" w14:textId="77777777" w:rsidTr="00D00DFE">
        <w:trPr>
          <w:cantSplit/>
          <w:trHeight w:val="416"/>
        </w:trPr>
        <w:tc>
          <w:tcPr>
            <w:tcW w:w="2117" w:type="dxa"/>
          </w:tcPr>
          <w:p w14:paraId="000CBB9C" w14:textId="77777777" w:rsidR="009F3451" w:rsidRPr="007275DF" w:rsidRDefault="009F3451" w:rsidP="00D00DFE">
            <w:pPr>
              <w:pStyle w:val="TAL"/>
              <w:rPr>
                <w:rFonts w:cs="Arial"/>
              </w:rPr>
            </w:pPr>
            <w:r w:rsidRPr="007275DF">
              <w:rPr>
                <w:rFonts w:cs="Arial"/>
                <w:lang w:eastAsia="zh-CN"/>
              </w:rPr>
              <w:t>Gap Pattern Id</w:t>
            </w:r>
          </w:p>
        </w:tc>
        <w:tc>
          <w:tcPr>
            <w:tcW w:w="596" w:type="dxa"/>
          </w:tcPr>
          <w:p w14:paraId="0385F91C" w14:textId="77777777" w:rsidR="009F3451" w:rsidRPr="007275DF" w:rsidRDefault="009F3451" w:rsidP="00D00DFE">
            <w:pPr>
              <w:pStyle w:val="TAC"/>
            </w:pPr>
          </w:p>
        </w:tc>
        <w:tc>
          <w:tcPr>
            <w:tcW w:w="1251" w:type="dxa"/>
          </w:tcPr>
          <w:p w14:paraId="45B26BCF" w14:textId="77777777" w:rsidR="009F3451" w:rsidRPr="007275DF" w:rsidRDefault="009F3451" w:rsidP="00D00DFE">
            <w:pPr>
              <w:pStyle w:val="TAC"/>
              <w:rPr>
                <w:lang w:eastAsia="zh-CN"/>
              </w:rPr>
            </w:pPr>
            <w:r w:rsidRPr="007275DF">
              <w:t>Config 1,2,3</w:t>
            </w:r>
          </w:p>
        </w:tc>
        <w:tc>
          <w:tcPr>
            <w:tcW w:w="1252" w:type="dxa"/>
            <w:gridSpan w:val="2"/>
          </w:tcPr>
          <w:p w14:paraId="68DEB404" w14:textId="77777777" w:rsidR="009F3451" w:rsidRPr="007275DF" w:rsidRDefault="009F3451" w:rsidP="00D00DFE">
            <w:pPr>
              <w:pStyle w:val="TAC"/>
              <w:rPr>
                <w:lang w:eastAsia="zh-CN"/>
              </w:rPr>
            </w:pPr>
            <w:r w:rsidRPr="007275DF">
              <w:rPr>
                <w:lang w:eastAsia="zh-CN"/>
              </w:rPr>
              <w:t>0</w:t>
            </w:r>
          </w:p>
        </w:tc>
        <w:tc>
          <w:tcPr>
            <w:tcW w:w="1253" w:type="dxa"/>
            <w:gridSpan w:val="2"/>
          </w:tcPr>
          <w:p w14:paraId="42ACE095" w14:textId="77777777" w:rsidR="009F3451" w:rsidRPr="007275DF" w:rsidRDefault="009F3451" w:rsidP="00D00DFE">
            <w:pPr>
              <w:pStyle w:val="TAC"/>
            </w:pPr>
            <w:r w:rsidRPr="007275DF">
              <w:rPr>
                <w:lang w:eastAsia="zh-CN"/>
              </w:rPr>
              <w:t>4</w:t>
            </w:r>
          </w:p>
        </w:tc>
        <w:tc>
          <w:tcPr>
            <w:tcW w:w="3072" w:type="dxa"/>
          </w:tcPr>
          <w:p w14:paraId="7D3099E1" w14:textId="77777777" w:rsidR="009F3451" w:rsidRPr="007275DF" w:rsidRDefault="009F3451" w:rsidP="00D00DFE">
            <w:pPr>
              <w:pStyle w:val="TAL"/>
              <w:rPr>
                <w:rFonts w:cs="Arial"/>
              </w:rPr>
            </w:pPr>
            <w:r w:rsidRPr="007275DF">
              <w:rPr>
                <w:rFonts w:cs="Arial"/>
              </w:rPr>
              <w:t>As specified in clause 9.1.2-1.</w:t>
            </w:r>
          </w:p>
          <w:p w14:paraId="4C8C4034" w14:textId="77777777" w:rsidR="009F3451" w:rsidRPr="007275DF" w:rsidRDefault="009F3451" w:rsidP="00D00DFE">
            <w:pPr>
              <w:pStyle w:val="TAL"/>
              <w:rPr>
                <w:rFonts w:cs="Arial"/>
              </w:rPr>
            </w:pPr>
          </w:p>
        </w:tc>
      </w:tr>
      <w:tr w:rsidR="009F3451" w:rsidRPr="007275DF" w14:paraId="7F5A9348" w14:textId="77777777" w:rsidTr="00D00DFE">
        <w:trPr>
          <w:cantSplit/>
          <w:trHeight w:val="416"/>
        </w:trPr>
        <w:tc>
          <w:tcPr>
            <w:tcW w:w="2117" w:type="dxa"/>
          </w:tcPr>
          <w:p w14:paraId="66DA718D" w14:textId="77777777" w:rsidR="009F3451" w:rsidRPr="007275DF" w:rsidRDefault="009F3451" w:rsidP="00D00DFE">
            <w:pPr>
              <w:pStyle w:val="TAL"/>
              <w:rPr>
                <w:rFonts w:cs="Arial"/>
                <w:lang w:eastAsia="zh-CN"/>
              </w:rPr>
            </w:pPr>
            <w:r w:rsidRPr="007275DF">
              <w:rPr>
                <w:lang w:val="it-IT" w:eastAsia="zh-CN"/>
              </w:rPr>
              <w:t>Measurement gap offset</w:t>
            </w:r>
          </w:p>
        </w:tc>
        <w:tc>
          <w:tcPr>
            <w:tcW w:w="596" w:type="dxa"/>
          </w:tcPr>
          <w:p w14:paraId="65432BBA" w14:textId="77777777" w:rsidR="009F3451" w:rsidRPr="007275DF" w:rsidRDefault="009F3451" w:rsidP="00D00DFE">
            <w:pPr>
              <w:pStyle w:val="TAC"/>
            </w:pPr>
          </w:p>
        </w:tc>
        <w:tc>
          <w:tcPr>
            <w:tcW w:w="1251" w:type="dxa"/>
          </w:tcPr>
          <w:p w14:paraId="5CF161EC" w14:textId="77777777" w:rsidR="009F3451" w:rsidRPr="007275DF" w:rsidRDefault="009F3451" w:rsidP="00D00DFE">
            <w:pPr>
              <w:pStyle w:val="TAC"/>
              <w:rPr>
                <w:lang w:eastAsia="zh-CN"/>
              </w:rPr>
            </w:pPr>
            <w:r w:rsidRPr="007275DF">
              <w:t>Config 1,2,3</w:t>
            </w:r>
          </w:p>
        </w:tc>
        <w:tc>
          <w:tcPr>
            <w:tcW w:w="1252" w:type="dxa"/>
            <w:gridSpan w:val="2"/>
          </w:tcPr>
          <w:p w14:paraId="33469565" w14:textId="77777777" w:rsidR="009F3451" w:rsidRPr="007275DF" w:rsidRDefault="009F3451" w:rsidP="00D00DFE">
            <w:pPr>
              <w:pStyle w:val="TAC"/>
              <w:rPr>
                <w:lang w:eastAsia="zh-CN"/>
              </w:rPr>
            </w:pPr>
            <w:r w:rsidRPr="007275DF">
              <w:rPr>
                <w:rFonts w:cs="Arial"/>
                <w:lang w:eastAsia="zh-CN"/>
              </w:rPr>
              <w:t>9</w:t>
            </w:r>
          </w:p>
        </w:tc>
        <w:tc>
          <w:tcPr>
            <w:tcW w:w="1253" w:type="dxa"/>
            <w:gridSpan w:val="2"/>
          </w:tcPr>
          <w:p w14:paraId="35DE046E" w14:textId="77777777" w:rsidR="009F3451" w:rsidRPr="007275DF" w:rsidRDefault="009F3451" w:rsidP="00D00DFE">
            <w:pPr>
              <w:pStyle w:val="TAC"/>
              <w:rPr>
                <w:lang w:eastAsia="zh-CN"/>
              </w:rPr>
            </w:pPr>
            <w:r w:rsidRPr="007275DF">
              <w:rPr>
                <w:lang w:eastAsia="zh-CN"/>
              </w:rPr>
              <w:t>9</w:t>
            </w:r>
          </w:p>
        </w:tc>
        <w:tc>
          <w:tcPr>
            <w:tcW w:w="3072" w:type="dxa"/>
          </w:tcPr>
          <w:p w14:paraId="215CC768" w14:textId="77777777" w:rsidR="009F3451" w:rsidRPr="007275DF" w:rsidRDefault="009F3451" w:rsidP="00D00DFE">
            <w:pPr>
              <w:pStyle w:val="TAL"/>
              <w:rPr>
                <w:rFonts w:cs="Arial"/>
              </w:rPr>
            </w:pPr>
          </w:p>
        </w:tc>
      </w:tr>
      <w:tr w:rsidR="009F3451" w:rsidRPr="007275DF" w14:paraId="1AB60458" w14:textId="77777777" w:rsidTr="00D00DFE">
        <w:trPr>
          <w:cantSplit/>
          <w:trHeight w:val="198"/>
        </w:trPr>
        <w:tc>
          <w:tcPr>
            <w:tcW w:w="2117" w:type="dxa"/>
          </w:tcPr>
          <w:p w14:paraId="50D11B54" w14:textId="77777777" w:rsidR="009F3451" w:rsidRPr="007275DF" w:rsidRDefault="009F3451" w:rsidP="00D00DFE">
            <w:pPr>
              <w:pStyle w:val="TAL"/>
              <w:rPr>
                <w:rFonts w:cs="Arial"/>
              </w:rPr>
            </w:pPr>
            <w:r w:rsidRPr="007275DF">
              <w:rPr>
                <w:rFonts w:cs="Arial"/>
              </w:rPr>
              <w:t>A3-Offset</w:t>
            </w:r>
          </w:p>
        </w:tc>
        <w:tc>
          <w:tcPr>
            <w:tcW w:w="596" w:type="dxa"/>
          </w:tcPr>
          <w:p w14:paraId="01124E32" w14:textId="77777777" w:rsidR="009F3451" w:rsidRPr="007275DF" w:rsidRDefault="009F3451" w:rsidP="00D00DFE">
            <w:pPr>
              <w:pStyle w:val="TAC"/>
            </w:pPr>
            <w:r w:rsidRPr="007275DF">
              <w:t>dB</w:t>
            </w:r>
          </w:p>
        </w:tc>
        <w:tc>
          <w:tcPr>
            <w:tcW w:w="1251" w:type="dxa"/>
          </w:tcPr>
          <w:p w14:paraId="364E7E20" w14:textId="77777777" w:rsidR="009F3451" w:rsidRPr="007275DF" w:rsidRDefault="009F3451" w:rsidP="00D00DFE">
            <w:pPr>
              <w:pStyle w:val="TAC"/>
            </w:pPr>
            <w:r w:rsidRPr="007275DF">
              <w:t>Config 1,2,3</w:t>
            </w:r>
          </w:p>
        </w:tc>
        <w:tc>
          <w:tcPr>
            <w:tcW w:w="2505" w:type="dxa"/>
            <w:gridSpan w:val="4"/>
          </w:tcPr>
          <w:p w14:paraId="7C4960AC" w14:textId="77777777" w:rsidR="009F3451" w:rsidRPr="007275DF" w:rsidRDefault="009F3451" w:rsidP="00D00DFE">
            <w:pPr>
              <w:pStyle w:val="TAC"/>
            </w:pPr>
            <w:r w:rsidRPr="007275DF">
              <w:t>-6</w:t>
            </w:r>
          </w:p>
        </w:tc>
        <w:tc>
          <w:tcPr>
            <w:tcW w:w="3072" w:type="dxa"/>
          </w:tcPr>
          <w:p w14:paraId="260EA3FE" w14:textId="77777777" w:rsidR="009F3451" w:rsidRPr="007275DF" w:rsidRDefault="009F3451" w:rsidP="00D00DFE">
            <w:pPr>
              <w:pStyle w:val="TAL"/>
              <w:rPr>
                <w:rFonts w:cs="Arial"/>
              </w:rPr>
            </w:pPr>
          </w:p>
        </w:tc>
      </w:tr>
      <w:tr w:rsidR="009F3451" w:rsidRPr="007275DF" w14:paraId="737498C3" w14:textId="77777777" w:rsidTr="00D00DFE">
        <w:trPr>
          <w:cantSplit/>
          <w:trHeight w:val="208"/>
        </w:trPr>
        <w:tc>
          <w:tcPr>
            <w:tcW w:w="2117" w:type="dxa"/>
          </w:tcPr>
          <w:p w14:paraId="53D158DE" w14:textId="77777777" w:rsidR="009F3451" w:rsidRPr="007275DF" w:rsidRDefault="009F3451" w:rsidP="00D00DFE">
            <w:pPr>
              <w:pStyle w:val="TAL"/>
              <w:rPr>
                <w:rFonts w:cs="Arial"/>
              </w:rPr>
            </w:pPr>
            <w:r w:rsidRPr="007275DF">
              <w:rPr>
                <w:rFonts w:cs="Arial"/>
              </w:rPr>
              <w:t>Hysteresis</w:t>
            </w:r>
          </w:p>
        </w:tc>
        <w:tc>
          <w:tcPr>
            <w:tcW w:w="596" w:type="dxa"/>
          </w:tcPr>
          <w:p w14:paraId="214B1FA2" w14:textId="77777777" w:rsidR="009F3451" w:rsidRPr="007275DF" w:rsidRDefault="009F3451" w:rsidP="00D00DFE">
            <w:pPr>
              <w:pStyle w:val="TAC"/>
            </w:pPr>
            <w:r w:rsidRPr="007275DF">
              <w:t>dB</w:t>
            </w:r>
          </w:p>
        </w:tc>
        <w:tc>
          <w:tcPr>
            <w:tcW w:w="1251" w:type="dxa"/>
          </w:tcPr>
          <w:p w14:paraId="5A093B4E" w14:textId="77777777" w:rsidR="009F3451" w:rsidRPr="007275DF" w:rsidRDefault="009F3451" w:rsidP="00D00DFE">
            <w:pPr>
              <w:pStyle w:val="TAC"/>
            </w:pPr>
            <w:r w:rsidRPr="007275DF">
              <w:t>Config 1,2,3</w:t>
            </w:r>
          </w:p>
        </w:tc>
        <w:tc>
          <w:tcPr>
            <w:tcW w:w="2505" w:type="dxa"/>
            <w:gridSpan w:val="4"/>
          </w:tcPr>
          <w:p w14:paraId="2F34F4AE" w14:textId="77777777" w:rsidR="009F3451" w:rsidRPr="007275DF" w:rsidRDefault="009F3451" w:rsidP="00D00DFE">
            <w:pPr>
              <w:pStyle w:val="TAC"/>
            </w:pPr>
            <w:r w:rsidRPr="007275DF">
              <w:t>0</w:t>
            </w:r>
          </w:p>
        </w:tc>
        <w:tc>
          <w:tcPr>
            <w:tcW w:w="3072" w:type="dxa"/>
          </w:tcPr>
          <w:p w14:paraId="1D9B8CC8" w14:textId="77777777" w:rsidR="009F3451" w:rsidRPr="007275DF" w:rsidRDefault="009F3451" w:rsidP="00D00DFE">
            <w:pPr>
              <w:pStyle w:val="TAL"/>
              <w:rPr>
                <w:rFonts w:cs="Arial"/>
              </w:rPr>
            </w:pPr>
          </w:p>
        </w:tc>
      </w:tr>
      <w:tr w:rsidR="009F3451" w:rsidRPr="007275DF" w14:paraId="2E7895DB" w14:textId="77777777" w:rsidTr="00D00DFE">
        <w:trPr>
          <w:cantSplit/>
          <w:trHeight w:val="208"/>
        </w:trPr>
        <w:tc>
          <w:tcPr>
            <w:tcW w:w="2117" w:type="dxa"/>
          </w:tcPr>
          <w:p w14:paraId="5B157550" w14:textId="77777777" w:rsidR="009F3451" w:rsidRPr="007275DF" w:rsidRDefault="009F3451" w:rsidP="00D00DFE">
            <w:pPr>
              <w:pStyle w:val="TAL"/>
              <w:rPr>
                <w:rFonts w:cs="Arial"/>
              </w:rPr>
            </w:pPr>
            <w:r w:rsidRPr="007275DF">
              <w:rPr>
                <w:rFonts w:cs="Arial"/>
              </w:rPr>
              <w:t>CP length</w:t>
            </w:r>
          </w:p>
        </w:tc>
        <w:tc>
          <w:tcPr>
            <w:tcW w:w="596" w:type="dxa"/>
          </w:tcPr>
          <w:p w14:paraId="61425D4B" w14:textId="77777777" w:rsidR="009F3451" w:rsidRPr="007275DF" w:rsidRDefault="009F3451" w:rsidP="00D00DFE">
            <w:pPr>
              <w:pStyle w:val="TAC"/>
            </w:pPr>
          </w:p>
        </w:tc>
        <w:tc>
          <w:tcPr>
            <w:tcW w:w="1251" w:type="dxa"/>
          </w:tcPr>
          <w:p w14:paraId="4A020147" w14:textId="77777777" w:rsidR="009F3451" w:rsidRPr="007275DF" w:rsidRDefault="009F3451" w:rsidP="00D00DFE">
            <w:pPr>
              <w:pStyle w:val="TAC"/>
            </w:pPr>
            <w:r w:rsidRPr="007275DF">
              <w:t>Config 1,2,3</w:t>
            </w:r>
          </w:p>
        </w:tc>
        <w:tc>
          <w:tcPr>
            <w:tcW w:w="2505" w:type="dxa"/>
            <w:gridSpan w:val="4"/>
          </w:tcPr>
          <w:p w14:paraId="49F7E45F" w14:textId="77777777" w:rsidR="009F3451" w:rsidRPr="007275DF" w:rsidRDefault="009F3451" w:rsidP="00D00DFE">
            <w:pPr>
              <w:pStyle w:val="TAC"/>
            </w:pPr>
            <w:r w:rsidRPr="007275DF">
              <w:t>Normal</w:t>
            </w:r>
          </w:p>
        </w:tc>
        <w:tc>
          <w:tcPr>
            <w:tcW w:w="3072" w:type="dxa"/>
          </w:tcPr>
          <w:p w14:paraId="4600F9B6" w14:textId="77777777" w:rsidR="009F3451" w:rsidRPr="007275DF" w:rsidRDefault="009F3451" w:rsidP="00D00DFE">
            <w:pPr>
              <w:pStyle w:val="TAL"/>
              <w:rPr>
                <w:rFonts w:cs="Arial"/>
              </w:rPr>
            </w:pPr>
          </w:p>
        </w:tc>
      </w:tr>
      <w:tr w:rsidR="009F3451" w:rsidRPr="007275DF" w14:paraId="12E2A62E" w14:textId="77777777" w:rsidTr="00D00DFE">
        <w:trPr>
          <w:cantSplit/>
          <w:trHeight w:val="198"/>
        </w:trPr>
        <w:tc>
          <w:tcPr>
            <w:tcW w:w="2117" w:type="dxa"/>
          </w:tcPr>
          <w:p w14:paraId="6319CB1F" w14:textId="77777777" w:rsidR="009F3451" w:rsidRPr="007275DF" w:rsidRDefault="009F3451" w:rsidP="00D00DFE">
            <w:pPr>
              <w:pStyle w:val="TAL"/>
              <w:rPr>
                <w:rFonts w:cs="Arial"/>
              </w:rPr>
            </w:pPr>
            <w:r w:rsidRPr="007275DF">
              <w:rPr>
                <w:rFonts w:cs="Arial"/>
              </w:rPr>
              <w:t>TimeToTrigger</w:t>
            </w:r>
          </w:p>
        </w:tc>
        <w:tc>
          <w:tcPr>
            <w:tcW w:w="596" w:type="dxa"/>
          </w:tcPr>
          <w:p w14:paraId="6F9258EC" w14:textId="77777777" w:rsidR="009F3451" w:rsidRPr="007275DF" w:rsidRDefault="009F3451" w:rsidP="00D00DFE">
            <w:pPr>
              <w:pStyle w:val="TAC"/>
            </w:pPr>
            <w:r w:rsidRPr="007275DF">
              <w:t>s</w:t>
            </w:r>
          </w:p>
        </w:tc>
        <w:tc>
          <w:tcPr>
            <w:tcW w:w="1251" w:type="dxa"/>
          </w:tcPr>
          <w:p w14:paraId="5C6A4ED1" w14:textId="77777777" w:rsidR="009F3451" w:rsidRPr="007275DF" w:rsidRDefault="009F3451" w:rsidP="00D00DFE">
            <w:pPr>
              <w:pStyle w:val="TAC"/>
            </w:pPr>
            <w:r w:rsidRPr="007275DF">
              <w:t>Config 1,2,3</w:t>
            </w:r>
          </w:p>
        </w:tc>
        <w:tc>
          <w:tcPr>
            <w:tcW w:w="2505" w:type="dxa"/>
            <w:gridSpan w:val="4"/>
          </w:tcPr>
          <w:p w14:paraId="755E9624" w14:textId="77777777" w:rsidR="009F3451" w:rsidRPr="007275DF" w:rsidRDefault="009F3451" w:rsidP="00D00DFE">
            <w:pPr>
              <w:pStyle w:val="TAC"/>
            </w:pPr>
            <w:r w:rsidRPr="007275DF">
              <w:t>0</w:t>
            </w:r>
          </w:p>
        </w:tc>
        <w:tc>
          <w:tcPr>
            <w:tcW w:w="3072" w:type="dxa"/>
          </w:tcPr>
          <w:p w14:paraId="48B2EAB3" w14:textId="77777777" w:rsidR="009F3451" w:rsidRPr="007275DF" w:rsidRDefault="009F3451" w:rsidP="00D00DFE">
            <w:pPr>
              <w:pStyle w:val="TAL"/>
              <w:rPr>
                <w:rFonts w:cs="Arial"/>
              </w:rPr>
            </w:pPr>
          </w:p>
        </w:tc>
      </w:tr>
      <w:tr w:rsidR="009F3451" w:rsidRPr="007275DF" w14:paraId="2DF96A02" w14:textId="77777777" w:rsidTr="00D00DFE">
        <w:trPr>
          <w:cantSplit/>
          <w:trHeight w:val="208"/>
        </w:trPr>
        <w:tc>
          <w:tcPr>
            <w:tcW w:w="2117" w:type="dxa"/>
          </w:tcPr>
          <w:p w14:paraId="1C0DDB53" w14:textId="77777777" w:rsidR="009F3451" w:rsidRPr="007275DF" w:rsidRDefault="009F3451" w:rsidP="00D00DFE">
            <w:pPr>
              <w:pStyle w:val="TAL"/>
              <w:rPr>
                <w:rFonts w:cs="Arial"/>
              </w:rPr>
            </w:pPr>
            <w:r w:rsidRPr="007275DF">
              <w:rPr>
                <w:rFonts w:cs="Arial"/>
              </w:rPr>
              <w:t>Filter coefficient</w:t>
            </w:r>
          </w:p>
        </w:tc>
        <w:tc>
          <w:tcPr>
            <w:tcW w:w="596" w:type="dxa"/>
          </w:tcPr>
          <w:p w14:paraId="5AA3C3DC" w14:textId="77777777" w:rsidR="009F3451" w:rsidRPr="007275DF" w:rsidRDefault="009F3451" w:rsidP="00D00DFE">
            <w:pPr>
              <w:pStyle w:val="TAC"/>
            </w:pPr>
          </w:p>
        </w:tc>
        <w:tc>
          <w:tcPr>
            <w:tcW w:w="1251" w:type="dxa"/>
          </w:tcPr>
          <w:p w14:paraId="579DBE6A" w14:textId="77777777" w:rsidR="009F3451" w:rsidRPr="007275DF" w:rsidRDefault="009F3451" w:rsidP="00D00DFE">
            <w:pPr>
              <w:pStyle w:val="TAC"/>
            </w:pPr>
            <w:r w:rsidRPr="007275DF">
              <w:t>Config 1,2,3</w:t>
            </w:r>
          </w:p>
        </w:tc>
        <w:tc>
          <w:tcPr>
            <w:tcW w:w="2505" w:type="dxa"/>
            <w:gridSpan w:val="4"/>
          </w:tcPr>
          <w:p w14:paraId="599ECD23" w14:textId="77777777" w:rsidR="009F3451" w:rsidRPr="007275DF" w:rsidRDefault="009F3451" w:rsidP="00D00DFE">
            <w:pPr>
              <w:pStyle w:val="TAC"/>
            </w:pPr>
            <w:r w:rsidRPr="007275DF">
              <w:t>0</w:t>
            </w:r>
          </w:p>
        </w:tc>
        <w:tc>
          <w:tcPr>
            <w:tcW w:w="3072" w:type="dxa"/>
          </w:tcPr>
          <w:p w14:paraId="3C308F62" w14:textId="77777777" w:rsidR="009F3451" w:rsidRPr="007275DF" w:rsidRDefault="009F3451" w:rsidP="00D00DFE">
            <w:pPr>
              <w:pStyle w:val="TAL"/>
              <w:rPr>
                <w:rFonts w:cs="Arial"/>
              </w:rPr>
            </w:pPr>
            <w:r w:rsidRPr="007275DF">
              <w:rPr>
                <w:rFonts w:cs="Arial"/>
              </w:rPr>
              <w:t>L3 filtering is not used</w:t>
            </w:r>
          </w:p>
        </w:tc>
      </w:tr>
      <w:tr w:rsidR="009F3451" w:rsidRPr="007275DF" w14:paraId="2437B2E7" w14:textId="77777777" w:rsidTr="00D00DFE">
        <w:trPr>
          <w:cantSplit/>
          <w:trHeight w:val="208"/>
        </w:trPr>
        <w:tc>
          <w:tcPr>
            <w:tcW w:w="2117" w:type="dxa"/>
          </w:tcPr>
          <w:p w14:paraId="5464AC89" w14:textId="77777777" w:rsidR="009F3451" w:rsidRPr="007275DF" w:rsidRDefault="009F3451" w:rsidP="00D00DFE">
            <w:pPr>
              <w:pStyle w:val="TAL"/>
              <w:rPr>
                <w:rFonts w:cs="Arial"/>
              </w:rPr>
            </w:pPr>
            <w:r w:rsidRPr="007275DF">
              <w:rPr>
                <w:rFonts w:cs="Arial"/>
              </w:rPr>
              <w:t>DRX</w:t>
            </w:r>
          </w:p>
        </w:tc>
        <w:tc>
          <w:tcPr>
            <w:tcW w:w="596" w:type="dxa"/>
          </w:tcPr>
          <w:p w14:paraId="353BED7F" w14:textId="77777777" w:rsidR="009F3451" w:rsidRPr="007275DF" w:rsidRDefault="009F3451" w:rsidP="00D00DFE">
            <w:pPr>
              <w:pStyle w:val="TAC"/>
            </w:pPr>
          </w:p>
        </w:tc>
        <w:tc>
          <w:tcPr>
            <w:tcW w:w="1251" w:type="dxa"/>
          </w:tcPr>
          <w:p w14:paraId="5712DFED" w14:textId="77777777" w:rsidR="009F3451" w:rsidRPr="007275DF" w:rsidRDefault="009F3451" w:rsidP="00D00DFE">
            <w:pPr>
              <w:pStyle w:val="TAC"/>
            </w:pPr>
            <w:r w:rsidRPr="007275DF">
              <w:t>Config 1,2,3</w:t>
            </w:r>
          </w:p>
        </w:tc>
        <w:tc>
          <w:tcPr>
            <w:tcW w:w="626" w:type="dxa"/>
          </w:tcPr>
          <w:p w14:paraId="0A25692F" w14:textId="77777777" w:rsidR="009F3451" w:rsidRPr="007275DF" w:rsidRDefault="009F3451" w:rsidP="00D00DFE">
            <w:pPr>
              <w:pStyle w:val="TAC"/>
            </w:pPr>
            <w:r w:rsidRPr="007275DF">
              <w:t>DRX.1</w:t>
            </w:r>
          </w:p>
        </w:tc>
        <w:tc>
          <w:tcPr>
            <w:tcW w:w="626" w:type="dxa"/>
          </w:tcPr>
          <w:p w14:paraId="5840DAA2" w14:textId="77777777" w:rsidR="009F3451" w:rsidRPr="007275DF" w:rsidRDefault="009F3451" w:rsidP="00D00DFE">
            <w:pPr>
              <w:pStyle w:val="TAC"/>
            </w:pPr>
            <w:r w:rsidRPr="007275DF">
              <w:t>DRX.2</w:t>
            </w:r>
          </w:p>
        </w:tc>
        <w:tc>
          <w:tcPr>
            <w:tcW w:w="626" w:type="dxa"/>
          </w:tcPr>
          <w:p w14:paraId="4B105949" w14:textId="77777777" w:rsidR="009F3451" w:rsidRPr="007275DF" w:rsidRDefault="009F3451" w:rsidP="00D00DFE">
            <w:pPr>
              <w:pStyle w:val="TAC"/>
            </w:pPr>
            <w:r w:rsidRPr="007275DF">
              <w:t>DRX.1</w:t>
            </w:r>
          </w:p>
        </w:tc>
        <w:tc>
          <w:tcPr>
            <w:tcW w:w="627" w:type="dxa"/>
          </w:tcPr>
          <w:p w14:paraId="4D3E1697" w14:textId="77777777" w:rsidR="009F3451" w:rsidRPr="007275DF" w:rsidRDefault="009F3451" w:rsidP="00D00DFE">
            <w:pPr>
              <w:pStyle w:val="TAC"/>
            </w:pPr>
            <w:r w:rsidRPr="007275DF">
              <w:t>DRX.2</w:t>
            </w:r>
          </w:p>
        </w:tc>
        <w:tc>
          <w:tcPr>
            <w:tcW w:w="3072" w:type="dxa"/>
          </w:tcPr>
          <w:p w14:paraId="61F58D39" w14:textId="77777777" w:rsidR="009F3451" w:rsidRPr="007275DF" w:rsidRDefault="009F3451" w:rsidP="00D00DFE">
            <w:pPr>
              <w:pStyle w:val="TAL"/>
              <w:rPr>
                <w:rFonts w:cs="Arial"/>
              </w:rPr>
            </w:pPr>
            <w:r w:rsidRPr="007275DF">
              <w:rPr>
                <w:rFonts w:cs="Arial"/>
              </w:rPr>
              <w:t>As specified in clause A.3.3</w:t>
            </w:r>
          </w:p>
        </w:tc>
      </w:tr>
      <w:tr w:rsidR="009F3451" w:rsidRPr="007275DF" w14:paraId="3E91D120" w14:textId="77777777" w:rsidTr="00D00DFE">
        <w:trPr>
          <w:cantSplit/>
          <w:trHeight w:val="614"/>
        </w:trPr>
        <w:tc>
          <w:tcPr>
            <w:tcW w:w="2117" w:type="dxa"/>
          </w:tcPr>
          <w:p w14:paraId="07D710AD" w14:textId="77777777" w:rsidR="009F3451" w:rsidRPr="007275DF" w:rsidRDefault="009F3451" w:rsidP="00D00DFE">
            <w:pPr>
              <w:pStyle w:val="TAL"/>
              <w:rPr>
                <w:rFonts w:cs="Arial"/>
              </w:rPr>
            </w:pPr>
            <w:r w:rsidRPr="007275DF">
              <w:rPr>
                <w:rFonts w:cs="Arial"/>
              </w:rPr>
              <w:t>Time offset between serving and neighbour cells</w:t>
            </w:r>
          </w:p>
        </w:tc>
        <w:tc>
          <w:tcPr>
            <w:tcW w:w="596" w:type="dxa"/>
          </w:tcPr>
          <w:p w14:paraId="60A77EA2" w14:textId="77777777" w:rsidR="009F3451" w:rsidRPr="007275DF" w:rsidRDefault="009F3451" w:rsidP="00D00DFE">
            <w:pPr>
              <w:pStyle w:val="TAC"/>
            </w:pPr>
          </w:p>
        </w:tc>
        <w:tc>
          <w:tcPr>
            <w:tcW w:w="1251" w:type="dxa"/>
          </w:tcPr>
          <w:p w14:paraId="14B1F920" w14:textId="77777777" w:rsidR="009F3451" w:rsidRPr="007275DF" w:rsidRDefault="009F3451" w:rsidP="00D00DFE">
            <w:pPr>
              <w:pStyle w:val="TAC"/>
            </w:pPr>
            <w:r w:rsidRPr="007275DF">
              <w:t>Config 1,2,3</w:t>
            </w:r>
          </w:p>
        </w:tc>
        <w:tc>
          <w:tcPr>
            <w:tcW w:w="2505" w:type="dxa"/>
            <w:gridSpan w:val="4"/>
          </w:tcPr>
          <w:p w14:paraId="0AAF0629" w14:textId="77777777" w:rsidR="009F3451" w:rsidRPr="007275DF" w:rsidRDefault="009F3451" w:rsidP="00D00DFE">
            <w:pPr>
              <w:pStyle w:val="TAC"/>
            </w:pPr>
            <w:r w:rsidRPr="007275DF">
              <w:t>3</w:t>
            </w:r>
            <w:r w:rsidRPr="007275DF">
              <w:rPr>
                <w:rFonts w:ascii="Symbol" w:eastAsia="Symbol" w:hAnsi="Symbol" w:cs="Symbol"/>
              </w:rPr>
              <w:t>m</w:t>
            </w:r>
            <w:r w:rsidRPr="007275DF">
              <w:t>s</w:t>
            </w:r>
          </w:p>
        </w:tc>
        <w:tc>
          <w:tcPr>
            <w:tcW w:w="3072" w:type="dxa"/>
          </w:tcPr>
          <w:p w14:paraId="778C1BF2" w14:textId="77777777" w:rsidR="009F3451" w:rsidRPr="007275DF" w:rsidRDefault="009F3451" w:rsidP="00D00DFE">
            <w:pPr>
              <w:pStyle w:val="TAL"/>
            </w:pPr>
            <w:r w:rsidRPr="007275DF">
              <w:t>Synchronous cells.</w:t>
            </w:r>
          </w:p>
          <w:p w14:paraId="551916F0" w14:textId="77777777" w:rsidR="009F3451" w:rsidRPr="007275DF" w:rsidRDefault="009F3451" w:rsidP="00D00DFE">
            <w:pPr>
              <w:pStyle w:val="TAL"/>
              <w:rPr>
                <w:lang w:eastAsia="zh-CN"/>
              </w:rPr>
            </w:pPr>
          </w:p>
        </w:tc>
      </w:tr>
      <w:tr w:rsidR="009F3451" w:rsidRPr="007275DF" w14:paraId="5C7A4475" w14:textId="77777777" w:rsidTr="00D00DFE">
        <w:trPr>
          <w:cantSplit/>
          <w:trHeight w:val="208"/>
        </w:trPr>
        <w:tc>
          <w:tcPr>
            <w:tcW w:w="2117" w:type="dxa"/>
          </w:tcPr>
          <w:p w14:paraId="7B108D97" w14:textId="77777777" w:rsidR="009F3451" w:rsidRPr="007275DF" w:rsidRDefault="009F3451" w:rsidP="00D00DFE">
            <w:pPr>
              <w:pStyle w:val="TAL"/>
              <w:rPr>
                <w:rFonts w:cs="Arial"/>
              </w:rPr>
            </w:pPr>
            <w:r w:rsidRPr="007275DF">
              <w:rPr>
                <w:rFonts w:cs="Arial"/>
              </w:rPr>
              <w:t>T1</w:t>
            </w:r>
          </w:p>
        </w:tc>
        <w:tc>
          <w:tcPr>
            <w:tcW w:w="596" w:type="dxa"/>
          </w:tcPr>
          <w:p w14:paraId="4514D94F" w14:textId="77777777" w:rsidR="009F3451" w:rsidRPr="007275DF" w:rsidRDefault="009F3451" w:rsidP="00D00DFE">
            <w:pPr>
              <w:pStyle w:val="TAC"/>
            </w:pPr>
            <w:r w:rsidRPr="007275DF">
              <w:t>s</w:t>
            </w:r>
          </w:p>
        </w:tc>
        <w:tc>
          <w:tcPr>
            <w:tcW w:w="1251" w:type="dxa"/>
          </w:tcPr>
          <w:p w14:paraId="4BE1847D" w14:textId="77777777" w:rsidR="009F3451" w:rsidRPr="007275DF" w:rsidRDefault="009F3451" w:rsidP="00D00DFE">
            <w:pPr>
              <w:pStyle w:val="TAC"/>
            </w:pPr>
            <w:r w:rsidRPr="007275DF">
              <w:t>Config 1,2,3</w:t>
            </w:r>
          </w:p>
        </w:tc>
        <w:tc>
          <w:tcPr>
            <w:tcW w:w="2505" w:type="dxa"/>
            <w:gridSpan w:val="4"/>
          </w:tcPr>
          <w:p w14:paraId="25A4929E" w14:textId="77777777" w:rsidR="009F3451" w:rsidRPr="007275DF" w:rsidRDefault="009F3451" w:rsidP="00D00DFE">
            <w:pPr>
              <w:pStyle w:val="TAC"/>
            </w:pPr>
            <w:del w:id="1359" w:author="Author">
              <w:r w:rsidRPr="007275DF" w:rsidDel="006E2595">
                <w:delText>[</w:delText>
              </w:r>
            </w:del>
            <w:r w:rsidRPr="007275DF">
              <w:t>5</w:t>
            </w:r>
            <w:del w:id="1360" w:author="Author">
              <w:r w:rsidRPr="007275DF" w:rsidDel="006E2595">
                <w:delText>]</w:delText>
              </w:r>
            </w:del>
          </w:p>
        </w:tc>
        <w:tc>
          <w:tcPr>
            <w:tcW w:w="3072" w:type="dxa"/>
          </w:tcPr>
          <w:p w14:paraId="35997DC2" w14:textId="77777777" w:rsidR="009F3451" w:rsidRPr="007275DF" w:rsidRDefault="009F3451" w:rsidP="00D00DFE">
            <w:pPr>
              <w:pStyle w:val="TAL"/>
              <w:rPr>
                <w:rFonts w:cs="Arial"/>
              </w:rPr>
            </w:pPr>
          </w:p>
        </w:tc>
      </w:tr>
      <w:tr w:rsidR="009F3451" w:rsidRPr="007275DF" w14:paraId="351C5D33" w14:textId="77777777" w:rsidTr="00D00DFE">
        <w:trPr>
          <w:cantSplit/>
          <w:trHeight w:val="208"/>
        </w:trPr>
        <w:tc>
          <w:tcPr>
            <w:tcW w:w="2117" w:type="dxa"/>
          </w:tcPr>
          <w:p w14:paraId="59A11332" w14:textId="77777777" w:rsidR="009F3451" w:rsidRPr="007275DF" w:rsidRDefault="009F3451" w:rsidP="00D00DFE">
            <w:pPr>
              <w:pStyle w:val="TAL"/>
              <w:rPr>
                <w:rFonts w:cs="Arial"/>
              </w:rPr>
            </w:pPr>
            <w:r w:rsidRPr="007275DF">
              <w:rPr>
                <w:rFonts w:cs="Arial"/>
              </w:rPr>
              <w:t>T2</w:t>
            </w:r>
          </w:p>
        </w:tc>
        <w:tc>
          <w:tcPr>
            <w:tcW w:w="596" w:type="dxa"/>
          </w:tcPr>
          <w:p w14:paraId="136A4513" w14:textId="77777777" w:rsidR="009F3451" w:rsidRPr="007275DF" w:rsidRDefault="009F3451" w:rsidP="00D00DFE">
            <w:pPr>
              <w:pStyle w:val="TAC"/>
            </w:pPr>
            <w:r w:rsidRPr="007275DF">
              <w:t>s</w:t>
            </w:r>
          </w:p>
        </w:tc>
        <w:tc>
          <w:tcPr>
            <w:tcW w:w="1251" w:type="dxa"/>
          </w:tcPr>
          <w:p w14:paraId="6EE8B08F" w14:textId="77777777" w:rsidR="009F3451" w:rsidRPr="007275DF" w:rsidRDefault="009F3451" w:rsidP="00D00DFE">
            <w:pPr>
              <w:pStyle w:val="TAC"/>
            </w:pPr>
            <w:r w:rsidRPr="007275DF">
              <w:t>Config 1,2,3</w:t>
            </w:r>
          </w:p>
        </w:tc>
        <w:tc>
          <w:tcPr>
            <w:tcW w:w="626" w:type="dxa"/>
          </w:tcPr>
          <w:p w14:paraId="6FCA42CD" w14:textId="77777777" w:rsidR="009F3451" w:rsidRPr="007275DF" w:rsidRDefault="009F3451" w:rsidP="00D00DFE">
            <w:pPr>
              <w:pStyle w:val="TAC"/>
            </w:pPr>
            <w:del w:id="1361" w:author="Author">
              <w:r w:rsidRPr="007275DF" w:rsidDel="00F60824">
                <w:delText>[1.1]</w:delText>
              </w:r>
            </w:del>
            <w:ins w:id="1362" w:author="Author">
              <w:r>
                <w:t>3</w:t>
              </w:r>
            </w:ins>
          </w:p>
        </w:tc>
        <w:tc>
          <w:tcPr>
            <w:tcW w:w="626" w:type="dxa"/>
          </w:tcPr>
          <w:p w14:paraId="3D719F32" w14:textId="77777777" w:rsidR="009F3451" w:rsidRPr="007275DF" w:rsidRDefault="009F3451" w:rsidP="00D00DFE">
            <w:pPr>
              <w:pStyle w:val="TAC"/>
            </w:pPr>
            <w:del w:id="1363" w:author="Author">
              <w:r w:rsidRPr="007275DF" w:rsidDel="00F60824">
                <w:delText>[11]</w:delText>
              </w:r>
            </w:del>
            <w:ins w:id="1364" w:author="Author">
              <w:r>
                <w:t>20</w:t>
              </w:r>
            </w:ins>
          </w:p>
        </w:tc>
        <w:tc>
          <w:tcPr>
            <w:tcW w:w="626" w:type="dxa"/>
          </w:tcPr>
          <w:p w14:paraId="4AF50A38" w14:textId="77777777" w:rsidR="009F3451" w:rsidRPr="007275DF" w:rsidRDefault="009F3451" w:rsidP="00D00DFE">
            <w:pPr>
              <w:pStyle w:val="TAC"/>
            </w:pPr>
            <w:del w:id="1365" w:author="Author">
              <w:r w:rsidRPr="007275DF" w:rsidDel="00F60824">
                <w:delText>[1.1]</w:delText>
              </w:r>
            </w:del>
            <w:ins w:id="1366" w:author="Author">
              <w:r>
                <w:t>3</w:t>
              </w:r>
            </w:ins>
          </w:p>
        </w:tc>
        <w:tc>
          <w:tcPr>
            <w:tcW w:w="627" w:type="dxa"/>
          </w:tcPr>
          <w:p w14:paraId="3595E401" w14:textId="77777777" w:rsidR="009F3451" w:rsidRPr="007275DF" w:rsidRDefault="009F3451" w:rsidP="00D00DFE">
            <w:pPr>
              <w:pStyle w:val="TAC"/>
            </w:pPr>
            <w:del w:id="1367" w:author="Author">
              <w:r w:rsidRPr="007275DF" w:rsidDel="00F60824">
                <w:delText>[11]</w:delText>
              </w:r>
            </w:del>
            <w:ins w:id="1368" w:author="Author">
              <w:r>
                <w:t>20</w:t>
              </w:r>
            </w:ins>
          </w:p>
        </w:tc>
        <w:tc>
          <w:tcPr>
            <w:tcW w:w="3072" w:type="dxa"/>
          </w:tcPr>
          <w:p w14:paraId="5258D626" w14:textId="77777777" w:rsidR="009F3451" w:rsidRPr="007275DF" w:rsidRDefault="009F3451" w:rsidP="00D00DFE">
            <w:pPr>
              <w:pStyle w:val="TAL"/>
              <w:rPr>
                <w:rFonts w:cs="Arial"/>
              </w:rPr>
            </w:pPr>
          </w:p>
        </w:tc>
      </w:tr>
    </w:tbl>
    <w:p w14:paraId="1C304EDD" w14:textId="77777777" w:rsidR="009F3451" w:rsidRPr="007275DF" w:rsidRDefault="009F3451" w:rsidP="009F3451"/>
    <w:p w14:paraId="044E25E4" w14:textId="77777777" w:rsidR="009F3451" w:rsidRPr="007275DF" w:rsidRDefault="009F3451" w:rsidP="009F3451">
      <w:pPr>
        <w:pStyle w:val="TH"/>
      </w:pPr>
      <w:r w:rsidRPr="007275DF">
        <w:t>Table A.13.3.2.6.1-3: Cell specific test parameters for SA inter-frequency event triggered reporting for FR1 with CCA with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73"/>
        <w:gridCol w:w="919"/>
        <w:gridCol w:w="709"/>
        <w:gridCol w:w="1417"/>
        <w:gridCol w:w="851"/>
        <w:gridCol w:w="992"/>
        <w:gridCol w:w="851"/>
        <w:gridCol w:w="992"/>
        <w:gridCol w:w="850"/>
        <w:gridCol w:w="851"/>
      </w:tblGrid>
      <w:tr w:rsidR="009F3451" w:rsidRPr="007275DF" w14:paraId="1A96BA54" w14:textId="77777777" w:rsidTr="00D00DFE">
        <w:trPr>
          <w:cantSplit/>
          <w:trHeight w:val="150"/>
        </w:trPr>
        <w:tc>
          <w:tcPr>
            <w:tcW w:w="1838" w:type="dxa"/>
            <w:gridSpan w:val="3"/>
            <w:vMerge w:val="restart"/>
            <w:tcBorders>
              <w:top w:val="single" w:sz="4" w:space="0" w:color="auto"/>
              <w:left w:val="single" w:sz="4" w:space="0" w:color="auto"/>
            </w:tcBorders>
          </w:tcPr>
          <w:p w14:paraId="451058BF" w14:textId="77777777" w:rsidR="009F3451" w:rsidRPr="007275DF" w:rsidRDefault="009F3451" w:rsidP="00D00DFE">
            <w:pPr>
              <w:pStyle w:val="TAH"/>
              <w:rPr>
                <w:rFonts w:cs="Arial"/>
              </w:rPr>
            </w:pPr>
            <w:r w:rsidRPr="007275DF">
              <w:t>Parameter</w:t>
            </w:r>
          </w:p>
        </w:tc>
        <w:tc>
          <w:tcPr>
            <w:tcW w:w="709" w:type="dxa"/>
            <w:vMerge w:val="restart"/>
            <w:tcBorders>
              <w:top w:val="single" w:sz="4" w:space="0" w:color="auto"/>
            </w:tcBorders>
          </w:tcPr>
          <w:p w14:paraId="1F2964B7" w14:textId="77777777" w:rsidR="009F3451" w:rsidRPr="007275DF" w:rsidRDefault="009F3451" w:rsidP="00D00DFE">
            <w:pPr>
              <w:pStyle w:val="TAH"/>
              <w:rPr>
                <w:rFonts w:cs="Arial"/>
              </w:rPr>
            </w:pPr>
            <w:r w:rsidRPr="007275DF">
              <w:t>Unit</w:t>
            </w:r>
          </w:p>
        </w:tc>
        <w:tc>
          <w:tcPr>
            <w:tcW w:w="1417" w:type="dxa"/>
            <w:vMerge w:val="restart"/>
            <w:tcBorders>
              <w:top w:val="single" w:sz="4" w:space="0" w:color="auto"/>
            </w:tcBorders>
          </w:tcPr>
          <w:p w14:paraId="12098558" w14:textId="77777777" w:rsidR="009F3451" w:rsidRPr="007275DF" w:rsidRDefault="009F3451" w:rsidP="00D00DFE">
            <w:pPr>
              <w:pStyle w:val="TAH"/>
            </w:pPr>
            <w:r w:rsidRPr="007275DF">
              <w:rPr>
                <w:rFonts w:cs="Arial"/>
              </w:rPr>
              <w:t>Test configuration</w:t>
            </w:r>
          </w:p>
        </w:tc>
        <w:tc>
          <w:tcPr>
            <w:tcW w:w="1843" w:type="dxa"/>
            <w:gridSpan w:val="2"/>
            <w:tcBorders>
              <w:top w:val="single" w:sz="4" w:space="0" w:color="auto"/>
            </w:tcBorders>
          </w:tcPr>
          <w:p w14:paraId="124D31AD" w14:textId="77777777" w:rsidR="009F3451" w:rsidRPr="007275DF" w:rsidRDefault="009F3451" w:rsidP="00D00DFE">
            <w:pPr>
              <w:pStyle w:val="TAH"/>
              <w:rPr>
                <w:rFonts w:cs="Arial"/>
              </w:rPr>
            </w:pPr>
            <w:r w:rsidRPr="007275DF">
              <w:t>Cell 1</w:t>
            </w:r>
          </w:p>
        </w:tc>
        <w:tc>
          <w:tcPr>
            <w:tcW w:w="1843" w:type="dxa"/>
            <w:gridSpan w:val="2"/>
            <w:tcBorders>
              <w:top w:val="single" w:sz="4" w:space="0" w:color="auto"/>
              <w:right w:val="single" w:sz="4" w:space="0" w:color="auto"/>
            </w:tcBorders>
          </w:tcPr>
          <w:p w14:paraId="36776FDF" w14:textId="77777777" w:rsidR="009F3451" w:rsidRPr="007275DF" w:rsidRDefault="009F3451" w:rsidP="00D00DFE">
            <w:pPr>
              <w:pStyle w:val="TAH"/>
              <w:rPr>
                <w:rFonts w:cs="Arial"/>
              </w:rPr>
            </w:pPr>
            <w:r w:rsidRPr="007275DF">
              <w:t>Cell 2</w:t>
            </w:r>
          </w:p>
        </w:tc>
        <w:tc>
          <w:tcPr>
            <w:tcW w:w="1701" w:type="dxa"/>
            <w:gridSpan w:val="2"/>
            <w:tcBorders>
              <w:top w:val="single" w:sz="4" w:space="0" w:color="auto"/>
              <w:right w:val="single" w:sz="4" w:space="0" w:color="auto"/>
            </w:tcBorders>
          </w:tcPr>
          <w:p w14:paraId="1F0B966E" w14:textId="77777777" w:rsidR="009F3451" w:rsidRPr="007275DF" w:rsidRDefault="009F3451" w:rsidP="00D00DFE">
            <w:pPr>
              <w:pStyle w:val="TAH"/>
            </w:pPr>
            <w:r w:rsidRPr="007275DF">
              <w:t>Cell 3</w:t>
            </w:r>
          </w:p>
        </w:tc>
      </w:tr>
      <w:tr w:rsidR="009F3451" w:rsidRPr="007275DF" w14:paraId="7477CDBC" w14:textId="77777777" w:rsidTr="00D00DFE">
        <w:trPr>
          <w:cantSplit/>
          <w:trHeight w:val="150"/>
        </w:trPr>
        <w:tc>
          <w:tcPr>
            <w:tcW w:w="1838" w:type="dxa"/>
            <w:gridSpan w:val="3"/>
            <w:vMerge/>
            <w:tcBorders>
              <w:left w:val="single" w:sz="4" w:space="0" w:color="auto"/>
              <w:bottom w:val="single" w:sz="4" w:space="0" w:color="auto"/>
            </w:tcBorders>
          </w:tcPr>
          <w:p w14:paraId="2376DD1E" w14:textId="77777777" w:rsidR="009F3451" w:rsidRPr="007275DF" w:rsidRDefault="009F3451" w:rsidP="00D00DFE">
            <w:pPr>
              <w:pStyle w:val="TAH"/>
              <w:rPr>
                <w:rFonts w:cs="Arial"/>
              </w:rPr>
            </w:pPr>
          </w:p>
        </w:tc>
        <w:tc>
          <w:tcPr>
            <w:tcW w:w="709" w:type="dxa"/>
            <w:vMerge/>
            <w:tcBorders>
              <w:bottom w:val="single" w:sz="4" w:space="0" w:color="auto"/>
            </w:tcBorders>
          </w:tcPr>
          <w:p w14:paraId="220D8F02" w14:textId="77777777" w:rsidR="009F3451" w:rsidRPr="007275DF" w:rsidRDefault="009F3451" w:rsidP="00D00DFE">
            <w:pPr>
              <w:pStyle w:val="TAH"/>
              <w:rPr>
                <w:rFonts w:cs="Arial"/>
              </w:rPr>
            </w:pPr>
          </w:p>
        </w:tc>
        <w:tc>
          <w:tcPr>
            <w:tcW w:w="1417" w:type="dxa"/>
            <w:vMerge/>
            <w:tcBorders>
              <w:bottom w:val="single" w:sz="4" w:space="0" w:color="auto"/>
            </w:tcBorders>
          </w:tcPr>
          <w:p w14:paraId="7D3401A9" w14:textId="77777777" w:rsidR="009F3451" w:rsidRPr="007275DF" w:rsidRDefault="009F3451" w:rsidP="00D00DFE">
            <w:pPr>
              <w:pStyle w:val="TAH"/>
            </w:pPr>
          </w:p>
        </w:tc>
        <w:tc>
          <w:tcPr>
            <w:tcW w:w="851" w:type="dxa"/>
            <w:tcBorders>
              <w:bottom w:val="single" w:sz="4" w:space="0" w:color="auto"/>
            </w:tcBorders>
          </w:tcPr>
          <w:p w14:paraId="4F30AA9A"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190DB9AD" w14:textId="77777777" w:rsidR="009F3451" w:rsidRPr="007275DF" w:rsidRDefault="009F3451" w:rsidP="00D00DFE">
            <w:pPr>
              <w:pStyle w:val="TAH"/>
              <w:rPr>
                <w:rFonts w:cs="Arial"/>
              </w:rPr>
            </w:pPr>
            <w:r w:rsidRPr="007275DF">
              <w:t>T2</w:t>
            </w:r>
          </w:p>
        </w:tc>
        <w:tc>
          <w:tcPr>
            <w:tcW w:w="851" w:type="dxa"/>
            <w:tcBorders>
              <w:bottom w:val="single" w:sz="4" w:space="0" w:color="auto"/>
            </w:tcBorders>
          </w:tcPr>
          <w:p w14:paraId="3E98F29F" w14:textId="77777777" w:rsidR="009F3451" w:rsidRPr="007275DF" w:rsidRDefault="009F3451" w:rsidP="00D00DFE">
            <w:pPr>
              <w:pStyle w:val="TAH"/>
              <w:rPr>
                <w:rFonts w:cs="Arial"/>
              </w:rPr>
            </w:pPr>
            <w:r w:rsidRPr="007275DF">
              <w:t>T1</w:t>
            </w:r>
          </w:p>
        </w:tc>
        <w:tc>
          <w:tcPr>
            <w:tcW w:w="992" w:type="dxa"/>
            <w:tcBorders>
              <w:bottom w:val="single" w:sz="4" w:space="0" w:color="auto"/>
            </w:tcBorders>
          </w:tcPr>
          <w:p w14:paraId="0CA09043" w14:textId="77777777" w:rsidR="009F3451" w:rsidRPr="007275DF" w:rsidRDefault="009F3451" w:rsidP="00D00DFE">
            <w:pPr>
              <w:pStyle w:val="TAH"/>
              <w:rPr>
                <w:rFonts w:cs="Arial"/>
              </w:rPr>
            </w:pPr>
            <w:r w:rsidRPr="007275DF">
              <w:t>T2</w:t>
            </w:r>
          </w:p>
        </w:tc>
        <w:tc>
          <w:tcPr>
            <w:tcW w:w="850" w:type="dxa"/>
            <w:tcBorders>
              <w:bottom w:val="single" w:sz="4" w:space="0" w:color="auto"/>
            </w:tcBorders>
          </w:tcPr>
          <w:p w14:paraId="06CB0D4B" w14:textId="77777777" w:rsidR="009F3451" w:rsidRPr="007275DF" w:rsidRDefault="009F3451" w:rsidP="00D00DFE">
            <w:pPr>
              <w:pStyle w:val="TAH"/>
            </w:pPr>
            <w:r w:rsidRPr="007275DF">
              <w:t>T1</w:t>
            </w:r>
          </w:p>
        </w:tc>
        <w:tc>
          <w:tcPr>
            <w:tcW w:w="851" w:type="dxa"/>
            <w:tcBorders>
              <w:bottom w:val="single" w:sz="4" w:space="0" w:color="auto"/>
            </w:tcBorders>
          </w:tcPr>
          <w:p w14:paraId="36C9BD81" w14:textId="77777777" w:rsidR="009F3451" w:rsidRPr="007275DF" w:rsidRDefault="009F3451" w:rsidP="00D00DFE">
            <w:pPr>
              <w:pStyle w:val="TAH"/>
            </w:pPr>
            <w:r w:rsidRPr="007275DF">
              <w:t>T2</w:t>
            </w:r>
          </w:p>
        </w:tc>
      </w:tr>
      <w:tr w:rsidR="009F3451" w:rsidRPr="007275DF" w14:paraId="5A96D74E" w14:textId="77777777" w:rsidTr="00D00DFE">
        <w:trPr>
          <w:cantSplit/>
          <w:trHeight w:val="292"/>
        </w:trPr>
        <w:tc>
          <w:tcPr>
            <w:tcW w:w="1838" w:type="dxa"/>
            <w:gridSpan w:val="3"/>
            <w:tcBorders>
              <w:left w:val="single" w:sz="4" w:space="0" w:color="auto"/>
              <w:bottom w:val="single" w:sz="4" w:space="0" w:color="auto"/>
            </w:tcBorders>
          </w:tcPr>
          <w:p w14:paraId="331C9744" w14:textId="77777777" w:rsidR="009F3451" w:rsidRPr="007275DF" w:rsidRDefault="009F3451" w:rsidP="00D00DFE">
            <w:pPr>
              <w:pStyle w:val="TAL"/>
              <w:rPr>
                <w:lang w:val="it-IT"/>
              </w:rPr>
            </w:pPr>
            <w:r w:rsidRPr="007275DF">
              <w:rPr>
                <w:lang w:val="it-IT"/>
              </w:rPr>
              <w:t>NR RF Channel Number</w:t>
            </w:r>
          </w:p>
        </w:tc>
        <w:tc>
          <w:tcPr>
            <w:tcW w:w="709" w:type="dxa"/>
            <w:tcBorders>
              <w:bottom w:val="single" w:sz="4" w:space="0" w:color="auto"/>
            </w:tcBorders>
          </w:tcPr>
          <w:p w14:paraId="6AE3C9D1" w14:textId="77777777" w:rsidR="009F3451" w:rsidRPr="007275DF" w:rsidRDefault="009F3451" w:rsidP="00D00DFE">
            <w:pPr>
              <w:pStyle w:val="TAC"/>
              <w:rPr>
                <w:lang w:val="it-IT"/>
              </w:rPr>
            </w:pPr>
          </w:p>
        </w:tc>
        <w:tc>
          <w:tcPr>
            <w:tcW w:w="1417" w:type="dxa"/>
            <w:tcBorders>
              <w:bottom w:val="single" w:sz="4" w:space="0" w:color="auto"/>
            </w:tcBorders>
            <w:vAlign w:val="center"/>
          </w:tcPr>
          <w:p w14:paraId="3FC24705" w14:textId="77777777" w:rsidR="009F3451" w:rsidRPr="007275DF" w:rsidRDefault="009F3451" w:rsidP="00D00DFE">
            <w:pPr>
              <w:pStyle w:val="TAC"/>
              <w:rPr>
                <w:rFonts w:cs="v4.2.0"/>
              </w:rPr>
            </w:pPr>
            <w:r w:rsidRPr="007275DF">
              <w:t>Config 1,2,3</w:t>
            </w:r>
          </w:p>
        </w:tc>
        <w:tc>
          <w:tcPr>
            <w:tcW w:w="1843" w:type="dxa"/>
            <w:gridSpan w:val="2"/>
            <w:tcBorders>
              <w:bottom w:val="single" w:sz="4" w:space="0" w:color="auto"/>
            </w:tcBorders>
          </w:tcPr>
          <w:p w14:paraId="1B2B5A78" w14:textId="77777777" w:rsidR="009F3451" w:rsidRPr="007275DF" w:rsidRDefault="009F3451" w:rsidP="00D00DFE">
            <w:pPr>
              <w:pStyle w:val="TAC"/>
            </w:pPr>
            <w:r w:rsidRPr="007275DF">
              <w:rPr>
                <w:lang w:val="en-US"/>
              </w:rPr>
              <w:t>1</w:t>
            </w:r>
          </w:p>
        </w:tc>
        <w:tc>
          <w:tcPr>
            <w:tcW w:w="1843" w:type="dxa"/>
            <w:gridSpan w:val="2"/>
            <w:tcBorders>
              <w:bottom w:val="single" w:sz="4" w:space="0" w:color="auto"/>
            </w:tcBorders>
          </w:tcPr>
          <w:p w14:paraId="693A644A" w14:textId="77777777" w:rsidR="009F3451" w:rsidRPr="007275DF" w:rsidRDefault="009F3451" w:rsidP="00D00DFE">
            <w:pPr>
              <w:pStyle w:val="TAC"/>
            </w:pPr>
            <w:r w:rsidRPr="007275DF">
              <w:rPr>
                <w:lang w:val="en-US"/>
              </w:rPr>
              <w:t>2</w:t>
            </w:r>
          </w:p>
        </w:tc>
        <w:tc>
          <w:tcPr>
            <w:tcW w:w="1701" w:type="dxa"/>
            <w:gridSpan w:val="2"/>
            <w:tcBorders>
              <w:bottom w:val="single" w:sz="4" w:space="0" w:color="auto"/>
            </w:tcBorders>
          </w:tcPr>
          <w:p w14:paraId="00265BA7" w14:textId="77777777" w:rsidR="009F3451" w:rsidRPr="007275DF" w:rsidRDefault="009F3451" w:rsidP="00D00DFE">
            <w:pPr>
              <w:pStyle w:val="TAC"/>
              <w:rPr>
                <w:rFonts w:cs="v4.2.0"/>
              </w:rPr>
            </w:pPr>
            <w:r w:rsidRPr="007275DF">
              <w:rPr>
                <w:lang w:val="en-US"/>
              </w:rPr>
              <w:t>3</w:t>
            </w:r>
          </w:p>
        </w:tc>
      </w:tr>
      <w:tr w:rsidR="009F3451" w:rsidRPr="007275DF" w14:paraId="0A72413A" w14:textId="77777777" w:rsidTr="00D00DFE">
        <w:trPr>
          <w:cantSplit/>
          <w:trHeight w:val="150"/>
        </w:trPr>
        <w:tc>
          <w:tcPr>
            <w:tcW w:w="1838" w:type="dxa"/>
            <w:gridSpan w:val="3"/>
            <w:vMerge w:val="restart"/>
            <w:tcBorders>
              <w:left w:val="single" w:sz="4" w:space="0" w:color="auto"/>
            </w:tcBorders>
          </w:tcPr>
          <w:p w14:paraId="67CEA9AC" w14:textId="77777777" w:rsidR="009F3451" w:rsidRPr="007275DF" w:rsidRDefault="009F3451" w:rsidP="00D00DFE">
            <w:pPr>
              <w:pStyle w:val="TAL"/>
              <w:rPr>
                <w:bCs/>
              </w:rPr>
            </w:pPr>
            <w:r w:rsidRPr="007275DF">
              <w:rPr>
                <w:bCs/>
              </w:rPr>
              <w:t>Duplex mode</w:t>
            </w:r>
          </w:p>
        </w:tc>
        <w:tc>
          <w:tcPr>
            <w:tcW w:w="709" w:type="dxa"/>
          </w:tcPr>
          <w:p w14:paraId="7E5007A5"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5F422ED0" w14:textId="77777777" w:rsidR="009F3451" w:rsidRPr="007275DF" w:rsidRDefault="009F3451" w:rsidP="00D00DFE">
            <w:pPr>
              <w:pStyle w:val="TAC"/>
              <w:rPr>
                <w:lang w:val="en-US"/>
              </w:rPr>
            </w:pPr>
            <w:r w:rsidRPr="007275DF">
              <w:t>Config 1</w:t>
            </w:r>
          </w:p>
        </w:tc>
        <w:tc>
          <w:tcPr>
            <w:tcW w:w="1843" w:type="dxa"/>
            <w:gridSpan w:val="2"/>
            <w:tcBorders>
              <w:bottom w:val="single" w:sz="4" w:space="0" w:color="auto"/>
            </w:tcBorders>
          </w:tcPr>
          <w:p w14:paraId="090AD4BB" w14:textId="77777777" w:rsidR="009F3451" w:rsidRPr="007275DF" w:rsidRDefault="009F3451" w:rsidP="00D00DFE">
            <w:pPr>
              <w:pStyle w:val="TAC"/>
              <w:rPr>
                <w:lang w:val="en-US"/>
              </w:rPr>
            </w:pPr>
            <w:del w:id="1369" w:author="Author">
              <w:r w:rsidRPr="007275DF" w:rsidDel="00C4523F">
                <w:rPr>
                  <w:lang w:val="en-US"/>
                </w:rPr>
                <w:delText>T</w:delText>
              </w:r>
            </w:del>
            <w:ins w:id="1370" w:author="Author">
              <w:r>
                <w:rPr>
                  <w:lang w:val="en-US"/>
                </w:rPr>
                <w:t>F</w:t>
              </w:r>
            </w:ins>
            <w:r w:rsidRPr="007275DF">
              <w:rPr>
                <w:lang w:val="en-US"/>
              </w:rPr>
              <w:t>DD</w:t>
            </w:r>
          </w:p>
        </w:tc>
        <w:tc>
          <w:tcPr>
            <w:tcW w:w="1843" w:type="dxa"/>
            <w:gridSpan w:val="2"/>
            <w:tcBorders>
              <w:bottom w:val="single" w:sz="4" w:space="0" w:color="auto"/>
            </w:tcBorders>
          </w:tcPr>
          <w:p w14:paraId="7F8FC460"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496D8ACA" w14:textId="77777777" w:rsidR="009F3451" w:rsidRPr="007275DF" w:rsidRDefault="009F3451" w:rsidP="00D00DFE">
            <w:pPr>
              <w:pStyle w:val="TAC"/>
              <w:rPr>
                <w:lang w:val="en-US"/>
              </w:rPr>
            </w:pPr>
            <w:del w:id="1371" w:author="Author">
              <w:r w:rsidRPr="007275DF" w:rsidDel="00C4523F">
                <w:rPr>
                  <w:lang w:val="en-US"/>
                </w:rPr>
                <w:delText>F</w:delText>
              </w:r>
            </w:del>
            <w:ins w:id="1372" w:author="Author">
              <w:r>
                <w:rPr>
                  <w:lang w:val="en-US"/>
                </w:rPr>
                <w:t>T</w:t>
              </w:r>
            </w:ins>
            <w:r w:rsidRPr="007275DF">
              <w:rPr>
                <w:lang w:val="en-US"/>
              </w:rPr>
              <w:t>DD</w:t>
            </w:r>
          </w:p>
        </w:tc>
      </w:tr>
      <w:tr w:rsidR="009F3451" w:rsidRPr="007275DF" w14:paraId="34F01E15" w14:textId="77777777" w:rsidTr="00D00DFE">
        <w:trPr>
          <w:cantSplit/>
          <w:trHeight w:val="150"/>
        </w:trPr>
        <w:tc>
          <w:tcPr>
            <w:tcW w:w="1838" w:type="dxa"/>
            <w:gridSpan w:val="3"/>
            <w:vMerge/>
            <w:tcBorders>
              <w:left w:val="single" w:sz="4" w:space="0" w:color="auto"/>
            </w:tcBorders>
          </w:tcPr>
          <w:p w14:paraId="5C3CF961" w14:textId="77777777" w:rsidR="009F3451" w:rsidRPr="007275DF" w:rsidRDefault="009F3451" w:rsidP="00D00DFE">
            <w:pPr>
              <w:pStyle w:val="TAL"/>
              <w:rPr>
                <w:bCs/>
              </w:rPr>
            </w:pPr>
          </w:p>
        </w:tc>
        <w:tc>
          <w:tcPr>
            <w:tcW w:w="709" w:type="dxa"/>
          </w:tcPr>
          <w:p w14:paraId="2A37D7A1"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3B5809B7" w14:textId="77777777" w:rsidR="009F3451" w:rsidRPr="007275DF" w:rsidRDefault="009F3451" w:rsidP="00D00DFE">
            <w:pPr>
              <w:pStyle w:val="TAC"/>
            </w:pPr>
            <w:r w:rsidRPr="007275DF">
              <w:t>Config 2,3</w:t>
            </w:r>
          </w:p>
        </w:tc>
        <w:tc>
          <w:tcPr>
            <w:tcW w:w="1843" w:type="dxa"/>
            <w:gridSpan w:val="2"/>
            <w:tcBorders>
              <w:bottom w:val="single" w:sz="4" w:space="0" w:color="auto"/>
            </w:tcBorders>
          </w:tcPr>
          <w:p w14:paraId="3B797D3C" w14:textId="77777777" w:rsidR="009F3451" w:rsidRPr="007275DF" w:rsidRDefault="009F3451" w:rsidP="00D00DFE">
            <w:pPr>
              <w:pStyle w:val="TAC"/>
              <w:rPr>
                <w:lang w:val="en-US"/>
              </w:rPr>
            </w:pPr>
            <w:r w:rsidRPr="007275DF">
              <w:rPr>
                <w:lang w:val="en-US"/>
              </w:rPr>
              <w:t>TDD</w:t>
            </w:r>
          </w:p>
        </w:tc>
        <w:tc>
          <w:tcPr>
            <w:tcW w:w="1843" w:type="dxa"/>
            <w:gridSpan w:val="2"/>
            <w:tcBorders>
              <w:bottom w:val="single" w:sz="4" w:space="0" w:color="auto"/>
            </w:tcBorders>
          </w:tcPr>
          <w:p w14:paraId="3EC632C6" w14:textId="77777777" w:rsidR="009F3451" w:rsidRPr="007275DF" w:rsidRDefault="009F3451" w:rsidP="00D00DFE">
            <w:pPr>
              <w:pStyle w:val="TAC"/>
              <w:rPr>
                <w:lang w:val="en-US"/>
              </w:rPr>
            </w:pPr>
            <w:r w:rsidRPr="007275DF">
              <w:rPr>
                <w:lang w:val="en-US"/>
              </w:rPr>
              <w:t>TDD</w:t>
            </w:r>
          </w:p>
        </w:tc>
        <w:tc>
          <w:tcPr>
            <w:tcW w:w="1701" w:type="dxa"/>
            <w:gridSpan w:val="2"/>
            <w:tcBorders>
              <w:bottom w:val="single" w:sz="4" w:space="0" w:color="auto"/>
            </w:tcBorders>
          </w:tcPr>
          <w:p w14:paraId="5496B6D0" w14:textId="77777777" w:rsidR="009F3451" w:rsidRPr="007275DF" w:rsidRDefault="009F3451" w:rsidP="00D00DFE">
            <w:pPr>
              <w:pStyle w:val="TAC"/>
              <w:rPr>
                <w:lang w:val="en-US"/>
              </w:rPr>
            </w:pPr>
            <w:r w:rsidRPr="007275DF">
              <w:rPr>
                <w:lang w:val="en-US"/>
              </w:rPr>
              <w:t>TDD</w:t>
            </w:r>
          </w:p>
        </w:tc>
      </w:tr>
      <w:tr w:rsidR="009F3451" w:rsidRPr="007275DF" w14:paraId="3AF8970E" w14:textId="77777777" w:rsidTr="00D00DFE">
        <w:trPr>
          <w:cantSplit/>
          <w:trHeight w:val="150"/>
        </w:trPr>
        <w:tc>
          <w:tcPr>
            <w:tcW w:w="1838" w:type="dxa"/>
            <w:gridSpan w:val="3"/>
            <w:vMerge w:val="restart"/>
            <w:tcBorders>
              <w:left w:val="single" w:sz="4" w:space="0" w:color="auto"/>
            </w:tcBorders>
          </w:tcPr>
          <w:p w14:paraId="7ABEE145" w14:textId="77777777" w:rsidR="009F3451" w:rsidRPr="007275DF" w:rsidRDefault="009F3451" w:rsidP="00D00DFE">
            <w:pPr>
              <w:pStyle w:val="TAL"/>
              <w:rPr>
                <w:bCs/>
              </w:rPr>
            </w:pPr>
            <w:r w:rsidRPr="007275DF">
              <w:rPr>
                <w:bCs/>
              </w:rPr>
              <w:t>TDD configuration</w:t>
            </w:r>
          </w:p>
        </w:tc>
        <w:tc>
          <w:tcPr>
            <w:tcW w:w="709" w:type="dxa"/>
          </w:tcPr>
          <w:p w14:paraId="07D50583"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1241265E" w14:textId="77777777" w:rsidR="009F3451" w:rsidRPr="007275DF" w:rsidRDefault="009F3451" w:rsidP="00D00DFE">
            <w:pPr>
              <w:pStyle w:val="TAC"/>
            </w:pPr>
            <w:r w:rsidRPr="007275DF">
              <w:t>Config 1</w:t>
            </w:r>
          </w:p>
        </w:tc>
        <w:tc>
          <w:tcPr>
            <w:tcW w:w="1843" w:type="dxa"/>
            <w:gridSpan w:val="2"/>
            <w:tcBorders>
              <w:bottom w:val="single" w:sz="4" w:space="0" w:color="auto"/>
            </w:tcBorders>
          </w:tcPr>
          <w:p w14:paraId="6869AB54"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38DEA4C9"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506482BE" w14:textId="77777777" w:rsidR="009F3451" w:rsidRPr="007275DF" w:rsidRDefault="009F3451" w:rsidP="00D00DFE">
            <w:pPr>
              <w:pStyle w:val="TAC"/>
              <w:rPr>
                <w:lang w:val="en-US"/>
              </w:rPr>
            </w:pPr>
            <w:r w:rsidRPr="007275DF">
              <w:rPr>
                <w:rFonts w:cs="Arial"/>
              </w:rPr>
              <w:t>TDDConf.1.1 CCA</w:t>
            </w:r>
          </w:p>
        </w:tc>
      </w:tr>
      <w:tr w:rsidR="009F3451" w:rsidRPr="007275DF" w14:paraId="1E40A373" w14:textId="77777777" w:rsidTr="00D00DFE">
        <w:trPr>
          <w:cantSplit/>
          <w:trHeight w:val="150"/>
        </w:trPr>
        <w:tc>
          <w:tcPr>
            <w:tcW w:w="1838" w:type="dxa"/>
            <w:gridSpan w:val="3"/>
            <w:vMerge/>
            <w:tcBorders>
              <w:left w:val="single" w:sz="4" w:space="0" w:color="auto"/>
            </w:tcBorders>
          </w:tcPr>
          <w:p w14:paraId="6DC7BA5E" w14:textId="77777777" w:rsidR="009F3451" w:rsidRPr="007275DF" w:rsidRDefault="009F3451" w:rsidP="00D00DFE">
            <w:pPr>
              <w:pStyle w:val="TAL"/>
              <w:rPr>
                <w:bCs/>
              </w:rPr>
            </w:pPr>
          </w:p>
        </w:tc>
        <w:tc>
          <w:tcPr>
            <w:tcW w:w="709" w:type="dxa"/>
          </w:tcPr>
          <w:p w14:paraId="22459087"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61C63F91" w14:textId="77777777" w:rsidR="009F3451" w:rsidRPr="007275DF" w:rsidRDefault="009F3451" w:rsidP="00D00DFE">
            <w:pPr>
              <w:pStyle w:val="TAC"/>
            </w:pPr>
            <w:r w:rsidRPr="007275DF">
              <w:t>Config 2</w:t>
            </w:r>
          </w:p>
        </w:tc>
        <w:tc>
          <w:tcPr>
            <w:tcW w:w="1843" w:type="dxa"/>
            <w:gridSpan w:val="2"/>
            <w:tcBorders>
              <w:bottom w:val="single" w:sz="4" w:space="0" w:color="auto"/>
            </w:tcBorders>
          </w:tcPr>
          <w:p w14:paraId="0D81842E" w14:textId="77777777" w:rsidR="009F3451" w:rsidRPr="007275DF" w:rsidRDefault="009F3451" w:rsidP="00D00DFE">
            <w:pPr>
              <w:pStyle w:val="TAC"/>
              <w:rPr>
                <w:lang w:val="en-US"/>
              </w:rPr>
            </w:pPr>
            <w:r w:rsidRPr="007275DF">
              <w:rPr>
                <w:lang w:val="en-US"/>
              </w:rPr>
              <w:t>TDDConf.1.1</w:t>
            </w:r>
          </w:p>
        </w:tc>
        <w:tc>
          <w:tcPr>
            <w:tcW w:w="1843" w:type="dxa"/>
            <w:gridSpan w:val="2"/>
            <w:tcBorders>
              <w:bottom w:val="single" w:sz="4" w:space="0" w:color="auto"/>
            </w:tcBorders>
          </w:tcPr>
          <w:p w14:paraId="3CB89EC5"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11AFBF0A" w14:textId="77777777" w:rsidR="009F3451" w:rsidRPr="007275DF" w:rsidRDefault="009F3451" w:rsidP="00D00DFE">
            <w:pPr>
              <w:pStyle w:val="TAC"/>
              <w:rPr>
                <w:lang w:val="en-US"/>
              </w:rPr>
            </w:pPr>
            <w:r w:rsidRPr="007275DF">
              <w:rPr>
                <w:rFonts w:cs="Arial"/>
              </w:rPr>
              <w:t>TDDConf.1.1 CCA</w:t>
            </w:r>
          </w:p>
        </w:tc>
      </w:tr>
      <w:tr w:rsidR="009F3451" w:rsidRPr="007275DF" w14:paraId="050DFE6D" w14:textId="77777777" w:rsidTr="00D00DFE">
        <w:trPr>
          <w:cantSplit/>
          <w:trHeight w:val="150"/>
        </w:trPr>
        <w:tc>
          <w:tcPr>
            <w:tcW w:w="1838" w:type="dxa"/>
            <w:gridSpan w:val="3"/>
            <w:vMerge/>
            <w:tcBorders>
              <w:left w:val="single" w:sz="4" w:space="0" w:color="auto"/>
            </w:tcBorders>
          </w:tcPr>
          <w:p w14:paraId="30CB2AD3" w14:textId="77777777" w:rsidR="009F3451" w:rsidRPr="007275DF" w:rsidRDefault="009F3451" w:rsidP="00D00DFE">
            <w:pPr>
              <w:pStyle w:val="TAL"/>
              <w:rPr>
                <w:bCs/>
              </w:rPr>
            </w:pPr>
          </w:p>
        </w:tc>
        <w:tc>
          <w:tcPr>
            <w:tcW w:w="709" w:type="dxa"/>
          </w:tcPr>
          <w:p w14:paraId="7D36B565"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36D9CE3E" w14:textId="77777777" w:rsidR="009F3451" w:rsidRPr="007275DF" w:rsidRDefault="009F3451" w:rsidP="00D00DFE">
            <w:pPr>
              <w:pStyle w:val="TAC"/>
            </w:pPr>
            <w:r w:rsidRPr="007275DF">
              <w:t>Config 3</w:t>
            </w:r>
          </w:p>
        </w:tc>
        <w:tc>
          <w:tcPr>
            <w:tcW w:w="1843" w:type="dxa"/>
            <w:gridSpan w:val="2"/>
            <w:tcBorders>
              <w:bottom w:val="single" w:sz="4" w:space="0" w:color="auto"/>
            </w:tcBorders>
          </w:tcPr>
          <w:p w14:paraId="5CC9DF63" w14:textId="77777777" w:rsidR="009F3451" w:rsidRPr="007275DF" w:rsidRDefault="009F3451" w:rsidP="00D00DFE">
            <w:pPr>
              <w:pStyle w:val="TAC"/>
              <w:rPr>
                <w:lang w:val="en-US"/>
              </w:rPr>
            </w:pPr>
            <w:r w:rsidRPr="007275DF">
              <w:rPr>
                <w:lang w:val="en-US"/>
              </w:rPr>
              <w:t>TDDConf.2.1</w:t>
            </w:r>
          </w:p>
        </w:tc>
        <w:tc>
          <w:tcPr>
            <w:tcW w:w="1843" w:type="dxa"/>
            <w:gridSpan w:val="2"/>
            <w:tcBorders>
              <w:bottom w:val="single" w:sz="4" w:space="0" w:color="auto"/>
            </w:tcBorders>
          </w:tcPr>
          <w:p w14:paraId="478BC204" w14:textId="77777777" w:rsidR="009F3451" w:rsidRPr="007275DF" w:rsidRDefault="009F3451" w:rsidP="00D00DFE">
            <w:pPr>
              <w:pStyle w:val="TAC"/>
              <w:rPr>
                <w:lang w:val="en-US"/>
              </w:rPr>
            </w:pPr>
            <w:r w:rsidRPr="007275DF">
              <w:rPr>
                <w:rFonts w:cs="Arial"/>
              </w:rPr>
              <w:t>TDDConf.1.1 CCA</w:t>
            </w:r>
          </w:p>
        </w:tc>
        <w:tc>
          <w:tcPr>
            <w:tcW w:w="1701" w:type="dxa"/>
            <w:gridSpan w:val="2"/>
            <w:tcBorders>
              <w:bottom w:val="single" w:sz="4" w:space="0" w:color="auto"/>
            </w:tcBorders>
          </w:tcPr>
          <w:p w14:paraId="579EE041" w14:textId="77777777" w:rsidR="009F3451" w:rsidRPr="007275DF" w:rsidRDefault="009F3451" w:rsidP="00D00DFE">
            <w:pPr>
              <w:pStyle w:val="TAC"/>
              <w:rPr>
                <w:lang w:val="en-US"/>
              </w:rPr>
            </w:pPr>
            <w:r w:rsidRPr="007275DF">
              <w:rPr>
                <w:rFonts w:cs="Arial"/>
              </w:rPr>
              <w:t>TDDConf.1.1 CCA</w:t>
            </w:r>
          </w:p>
        </w:tc>
      </w:tr>
      <w:tr w:rsidR="009F3451" w:rsidRPr="007275DF" w14:paraId="51B0BF93" w14:textId="77777777" w:rsidTr="00D00DFE">
        <w:trPr>
          <w:cantSplit/>
          <w:trHeight w:val="150"/>
        </w:trPr>
        <w:tc>
          <w:tcPr>
            <w:tcW w:w="919" w:type="dxa"/>
            <w:gridSpan w:val="2"/>
            <w:tcBorders>
              <w:left w:val="single" w:sz="4" w:space="0" w:color="auto"/>
              <w:bottom w:val="nil"/>
            </w:tcBorders>
          </w:tcPr>
          <w:p w14:paraId="04E642CA" w14:textId="77777777" w:rsidR="009F3451" w:rsidRPr="007275DF" w:rsidRDefault="009F3451" w:rsidP="00D00DFE">
            <w:pPr>
              <w:pStyle w:val="TAL"/>
              <w:rPr>
                <w:bCs/>
              </w:rPr>
            </w:pPr>
            <w:r w:rsidRPr="007275DF">
              <w:rPr>
                <w:lang w:eastAsia="ja-JP"/>
              </w:rPr>
              <w:t>DL CCA probability P</w:t>
            </w:r>
            <w:r w:rsidRPr="007275DF">
              <w:rPr>
                <w:vertAlign w:val="subscript"/>
                <w:lang w:eastAsia="ja-JP"/>
              </w:rPr>
              <w:t>CCA_DL</w:t>
            </w:r>
          </w:p>
        </w:tc>
        <w:tc>
          <w:tcPr>
            <w:tcW w:w="919" w:type="dxa"/>
            <w:tcBorders>
              <w:left w:val="single" w:sz="4" w:space="0" w:color="auto"/>
            </w:tcBorders>
          </w:tcPr>
          <w:p w14:paraId="109CF2C9"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701AD3B8" w14:textId="77777777" w:rsidR="009F3451" w:rsidRPr="007275DF" w:rsidRDefault="009F3451" w:rsidP="00D00DFE">
            <w:pPr>
              <w:pStyle w:val="TAC"/>
              <w:rPr>
                <w:rFonts w:cs="v4.2.0"/>
              </w:rPr>
            </w:pPr>
          </w:p>
        </w:tc>
        <w:tc>
          <w:tcPr>
            <w:tcW w:w="1417" w:type="dxa"/>
            <w:tcBorders>
              <w:bottom w:val="single" w:sz="4" w:space="0" w:color="auto"/>
            </w:tcBorders>
          </w:tcPr>
          <w:p w14:paraId="50393DB8"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3F0189B2"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390C40F0" w14:textId="77777777" w:rsidR="009F3451" w:rsidRPr="007275DF" w:rsidRDefault="009F3451" w:rsidP="00D00DFE">
            <w:pPr>
              <w:pStyle w:val="TAC"/>
              <w:rPr>
                <w:rFonts w:cs="v4.2.0"/>
                <w:bCs/>
                <w:lang w:eastAsia="zh-CN"/>
              </w:rPr>
            </w:pPr>
            <w:ins w:id="1373" w:author="Author">
              <w:r>
                <w:rPr>
                  <w:lang w:val="en-US"/>
                </w:rPr>
                <w:t>P</w:t>
              </w:r>
              <w:r w:rsidRPr="00091D48">
                <w:rPr>
                  <w:vertAlign w:val="subscript"/>
                  <w:lang w:val="en-US"/>
                </w:rPr>
                <w:t>CCA_DL</w:t>
              </w:r>
              <w:r>
                <w:rPr>
                  <w:lang w:val="en-US"/>
                </w:rPr>
                <w:t>=0.9375</w:t>
              </w:r>
            </w:ins>
            <w:del w:id="1374" w:author="Author">
              <w:r w:rsidRPr="007275DF" w:rsidDel="008E0E24">
                <w:rPr>
                  <w:rFonts w:cs="v4.2.0"/>
                  <w:bCs/>
                  <w:lang w:eastAsia="zh-CN"/>
                </w:rPr>
                <w:delText>TBD</w:delText>
              </w:r>
            </w:del>
          </w:p>
        </w:tc>
        <w:tc>
          <w:tcPr>
            <w:tcW w:w="1701" w:type="dxa"/>
            <w:gridSpan w:val="2"/>
            <w:tcBorders>
              <w:bottom w:val="single" w:sz="4" w:space="0" w:color="auto"/>
            </w:tcBorders>
          </w:tcPr>
          <w:p w14:paraId="262417C6" w14:textId="77777777" w:rsidR="009F3451" w:rsidRPr="007275DF" w:rsidRDefault="009F3451" w:rsidP="00D00DFE">
            <w:pPr>
              <w:pStyle w:val="TAC"/>
              <w:rPr>
                <w:rFonts w:cs="v4.2.0"/>
                <w:bCs/>
                <w:lang w:eastAsia="zh-CN"/>
              </w:rPr>
            </w:pPr>
            <w:ins w:id="1375" w:author="Author">
              <w:r>
                <w:rPr>
                  <w:lang w:val="en-US"/>
                </w:rPr>
                <w:t>P</w:t>
              </w:r>
              <w:r w:rsidRPr="00091D48">
                <w:rPr>
                  <w:vertAlign w:val="subscript"/>
                  <w:lang w:val="en-US"/>
                </w:rPr>
                <w:t>CCA_DL</w:t>
              </w:r>
              <w:r>
                <w:rPr>
                  <w:lang w:val="en-US"/>
                </w:rPr>
                <w:t>=0.9375</w:t>
              </w:r>
            </w:ins>
            <w:del w:id="1376" w:author="Author">
              <w:r w:rsidRPr="007275DF" w:rsidDel="00E144E4">
                <w:rPr>
                  <w:rFonts w:cs="v4.2.0"/>
                  <w:bCs/>
                  <w:lang w:eastAsia="zh-CN"/>
                </w:rPr>
                <w:delText>TBD</w:delText>
              </w:r>
            </w:del>
          </w:p>
        </w:tc>
      </w:tr>
      <w:tr w:rsidR="009F3451" w:rsidRPr="007275DF" w14:paraId="642D427F" w14:textId="77777777" w:rsidTr="00D00DFE">
        <w:trPr>
          <w:cantSplit/>
          <w:trHeight w:val="150"/>
        </w:trPr>
        <w:tc>
          <w:tcPr>
            <w:tcW w:w="919" w:type="dxa"/>
            <w:gridSpan w:val="2"/>
            <w:tcBorders>
              <w:top w:val="nil"/>
              <w:left w:val="single" w:sz="4" w:space="0" w:color="auto"/>
              <w:bottom w:val="single" w:sz="4" w:space="0" w:color="auto"/>
            </w:tcBorders>
          </w:tcPr>
          <w:p w14:paraId="04B25089" w14:textId="77777777" w:rsidR="009F3451" w:rsidRPr="007275DF" w:rsidRDefault="009F3451" w:rsidP="00D00DFE">
            <w:pPr>
              <w:pStyle w:val="TAL"/>
              <w:rPr>
                <w:lang w:eastAsia="ja-JP"/>
              </w:rPr>
            </w:pPr>
          </w:p>
        </w:tc>
        <w:tc>
          <w:tcPr>
            <w:tcW w:w="919" w:type="dxa"/>
            <w:tcBorders>
              <w:left w:val="single" w:sz="4" w:space="0" w:color="auto"/>
            </w:tcBorders>
          </w:tcPr>
          <w:p w14:paraId="47C83AFC"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678BBD9F" w14:textId="77777777" w:rsidR="009F3451" w:rsidRPr="007275DF" w:rsidRDefault="009F3451" w:rsidP="00D00DFE">
            <w:pPr>
              <w:pStyle w:val="TAC"/>
              <w:rPr>
                <w:rFonts w:cs="v4.2.0"/>
              </w:rPr>
            </w:pPr>
          </w:p>
        </w:tc>
        <w:tc>
          <w:tcPr>
            <w:tcW w:w="1417" w:type="dxa"/>
            <w:tcBorders>
              <w:bottom w:val="single" w:sz="4" w:space="0" w:color="auto"/>
            </w:tcBorders>
          </w:tcPr>
          <w:p w14:paraId="76F66210"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651CEFD4"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22298723" w14:textId="77777777" w:rsidR="009F3451" w:rsidRDefault="009F3451" w:rsidP="00D00DFE">
            <w:pPr>
              <w:pStyle w:val="TAC"/>
              <w:rPr>
                <w:ins w:id="1377" w:author="Author"/>
                <w:lang w:val="en-US"/>
              </w:rPr>
            </w:pPr>
            <w:ins w:id="1378" w:author="Author">
              <w:r>
                <w:rPr>
                  <w:lang w:val="en-US"/>
                </w:rPr>
                <w:t>P</w:t>
              </w:r>
              <w:r w:rsidRPr="00091D48">
                <w:rPr>
                  <w:vertAlign w:val="subscript"/>
                  <w:lang w:val="en-US"/>
                </w:rPr>
                <w:t>CCA_DL</w:t>
              </w:r>
              <w:r>
                <w:rPr>
                  <w:vertAlign w:val="subscript"/>
                  <w:lang w:val="en-US"/>
                </w:rPr>
                <w:t>_1</w:t>
              </w:r>
              <w:r>
                <w:rPr>
                  <w:lang w:val="en-US"/>
                </w:rPr>
                <w:t>=0.75</w:t>
              </w:r>
            </w:ins>
          </w:p>
          <w:p w14:paraId="2E320B81" w14:textId="77777777" w:rsidR="009F3451" w:rsidRDefault="009F3451" w:rsidP="00D00DFE">
            <w:pPr>
              <w:pStyle w:val="TAC"/>
              <w:rPr>
                <w:ins w:id="1379" w:author="Author"/>
                <w:lang w:val="en-US"/>
              </w:rPr>
            </w:pPr>
            <w:ins w:id="1380" w:author="Author">
              <w:r>
                <w:rPr>
                  <w:lang w:val="en-US"/>
                </w:rPr>
                <w:t>P</w:t>
              </w:r>
              <w:r w:rsidRPr="00091D48">
                <w:rPr>
                  <w:vertAlign w:val="subscript"/>
                  <w:lang w:val="en-US"/>
                </w:rPr>
                <w:t>CCA_DL</w:t>
              </w:r>
              <w:r>
                <w:rPr>
                  <w:vertAlign w:val="subscript"/>
                  <w:lang w:val="en-US"/>
                </w:rPr>
                <w:t>_2</w:t>
              </w:r>
              <w:r>
                <w:rPr>
                  <w:lang w:val="en-US"/>
                </w:rPr>
                <w:t>=0.75</w:t>
              </w:r>
            </w:ins>
          </w:p>
          <w:p w14:paraId="50F019C5" w14:textId="77777777" w:rsidR="009F3451" w:rsidRPr="007275DF" w:rsidRDefault="009F3451" w:rsidP="00D00DFE">
            <w:pPr>
              <w:pStyle w:val="TAC"/>
              <w:rPr>
                <w:rFonts w:cs="v4.2.0"/>
                <w:bCs/>
                <w:lang w:eastAsia="zh-CN"/>
              </w:rPr>
            </w:pPr>
            <w:del w:id="1381" w:author="Author">
              <w:r w:rsidRPr="007275DF" w:rsidDel="008E0E24">
                <w:rPr>
                  <w:rFonts w:cs="v4.2.0"/>
                  <w:bCs/>
                  <w:lang w:eastAsia="zh-CN"/>
                </w:rPr>
                <w:delText>TBD</w:delText>
              </w:r>
            </w:del>
          </w:p>
        </w:tc>
        <w:tc>
          <w:tcPr>
            <w:tcW w:w="1701" w:type="dxa"/>
            <w:gridSpan w:val="2"/>
            <w:tcBorders>
              <w:bottom w:val="single" w:sz="4" w:space="0" w:color="auto"/>
            </w:tcBorders>
          </w:tcPr>
          <w:p w14:paraId="26198677" w14:textId="77777777" w:rsidR="009F3451" w:rsidRDefault="009F3451" w:rsidP="00D00DFE">
            <w:pPr>
              <w:pStyle w:val="TAC"/>
              <w:rPr>
                <w:ins w:id="1382" w:author="Author"/>
                <w:lang w:val="en-US"/>
              </w:rPr>
            </w:pPr>
            <w:ins w:id="1383" w:author="Author">
              <w:r>
                <w:rPr>
                  <w:lang w:val="en-US"/>
                </w:rPr>
                <w:t>P</w:t>
              </w:r>
              <w:r w:rsidRPr="00091D48">
                <w:rPr>
                  <w:vertAlign w:val="subscript"/>
                  <w:lang w:val="en-US"/>
                </w:rPr>
                <w:t>CCA_DL</w:t>
              </w:r>
              <w:r>
                <w:rPr>
                  <w:vertAlign w:val="subscript"/>
                  <w:lang w:val="en-US"/>
                </w:rPr>
                <w:t>_1</w:t>
              </w:r>
              <w:r>
                <w:rPr>
                  <w:lang w:val="en-US"/>
                </w:rPr>
                <w:t>=0.75</w:t>
              </w:r>
            </w:ins>
          </w:p>
          <w:p w14:paraId="3C484C49" w14:textId="77777777" w:rsidR="009F3451" w:rsidRDefault="009F3451" w:rsidP="00D00DFE">
            <w:pPr>
              <w:pStyle w:val="TAC"/>
              <w:rPr>
                <w:ins w:id="1384" w:author="Author"/>
                <w:lang w:val="en-US"/>
              </w:rPr>
            </w:pPr>
            <w:ins w:id="1385" w:author="Author">
              <w:r>
                <w:rPr>
                  <w:lang w:val="en-US"/>
                </w:rPr>
                <w:t>P</w:t>
              </w:r>
              <w:r w:rsidRPr="00091D48">
                <w:rPr>
                  <w:vertAlign w:val="subscript"/>
                  <w:lang w:val="en-US"/>
                </w:rPr>
                <w:t>CCA_DL</w:t>
              </w:r>
              <w:r>
                <w:rPr>
                  <w:vertAlign w:val="subscript"/>
                  <w:lang w:val="en-US"/>
                </w:rPr>
                <w:t>_2</w:t>
              </w:r>
              <w:r>
                <w:rPr>
                  <w:lang w:val="en-US"/>
                </w:rPr>
                <w:t>=0.75</w:t>
              </w:r>
            </w:ins>
          </w:p>
          <w:p w14:paraId="3CA36A2E" w14:textId="77777777" w:rsidR="009F3451" w:rsidRPr="007275DF" w:rsidRDefault="009F3451" w:rsidP="00D00DFE">
            <w:pPr>
              <w:pStyle w:val="TAC"/>
              <w:rPr>
                <w:rFonts w:cs="v4.2.0"/>
                <w:bCs/>
                <w:lang w:eastAsia="zh-CN"/>
              </w:rPr>
            </w:pPr>
            <w:del w:id="1386" w:author="Author">
              <w:r w:rsidRPr="007275DF" w:rsidDel="00E144E4">
                <w:rPr>
                  <w:rFonts w:cs="v4.2.0"/>
                  <w:bCs/>
                  <w:lang w:eastAsia="zh-CN"/>
                </w:rPr>
                <w:delText>TBD</w:delText>
              </w:r>
            </w:del>
          </w:p>
        </w:tc>
      </w:tr>
      <w:tr w:rsidR="009F3451" w:rsidRPr="007275DF" w14:paraId="1A6BABD9" w14:textId="77777777" w:rsidTr="00D00DFE">
        <w:trPr>
          <w:cantSplit/>
          <w:trHeight w:val="150"/>
        </w:trPr>
        <w:tc>
          <w:tcPr>
            <w:tcW w:w="919" w:type="dxa"/>
            <w:gridSpan w:val="2"/>
            <w:tcBorders>
              <w:left w:val="single" w:sz="4" w:space="0" w:color="auto"/>
              <w:bottom w:val="nil"/>
            </w:tcBorders>
          </w:tcPr>
          <w:p w14:paraId="375CEF88" w14:textId="77777777" w:rsidR="009F3451" w:rsidRPr="007275DF" w:rsidRDefault="009F3451" w:rsidP="00D00DFE">
            <w:pPr>
              <w:pStyle w:val="TAL"/>
              <w:rPr>
                <w:bCs/>
              </w:rPr>
            </w:pPr>
            <w:r w:rsidRPr="007275DF">
              <w:rPr>
                <w:lang w:eastAsia="ja-JP"/>
              </w:rPr>
              <w:t>UL CCA probability P</w:t>
            </w:r>
            <w:r w:rsidRPr="007275DF">
              <w:rPr>
                <w:vertAlign w:val="subscript"/>
                <w:lang w:eastAsia="ja-JP"/>
              </w:rPr>
              <w:t>CCA_UL</w:t>
            </w:r>
          </w:p>
        </w:tc>
        <w:tc>
          <w:tcPr>
            <w:tcW w:w="919" w:type="dxa"/>
            <w:tcBorders>
              <w:left w:val="single" w:sz="4" w:space="0" w:color="auto"/>
            </w:tcBorders>
          </w:tcPr>
          <w:p w14:paraId="035E15BE" w14:textId="77777777" w:rsidR="009F3451" w:rsidRPr="007275DF" w:rsidRDefault="009F3451" w:rsidP="00D00DFE">
            <w:pPr>
              <w:pStyle w:val="TAL"/>
              <w:rPr>
                <w:bCs/>
              </w:rPr>
            </w:pPr>
            <w:r w:rsidRPr="007275DF">
              <w:rPr>
                <w:bCs/>
              </w:rPr>
              <w:t>Semi-static channel access</w:t>
            </w:r>
            <w:r w:rsidRPr="007275DF">
              <w:rPr>
                <w:bCs/>
                <w:vertAlign w:val="superscript"/>
              </w:rPr>
              <w:t xml:space="preserve"> Note 5,7</w:t>
            </w:r>
          </w:p>
        </w:tc>
        <w:tc>
          <w:tcPr>
            <w:tcW w:w="709" w:type="dxa"/>
          </w:tcPr>
          <w:p w14:paraId="4B74CBA0" w14:textId="77777777" w:rsidR="009F3451" w:rsidRPr="007275DF" w:rsidRDefault="009F3451" w:rsidP="00D00DFE">
            <w:pPr>
              <w:pStyle w:val="TAC"/>
              <w:rPr>
                <w:rFonts w:cs="v4.2.0"/>
              </w:rPr>
            </w:pPr>
          </w:p>
        </w:tc>
        <w:tc>
          <w:tcPr>
            <w:tcW w:w="1417" w:type="dxa"/>
            <w:tcBorders>
              <w:bottom w:val="single" w:sz="4" w:space="0" w:color="auto"/>
            </w:tcBorders>
          </w:tcPr>
          <w:p w14:paraId="5AB49C67"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5DE10F1B"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1E0D6A09" w14:textId="77777777" w:rsidR="009F3451" w:rsidRPr="007275DF" w:rsidRDefault="009F3451" w:rsidP="00D00DFE">
            <w:pPr>
              <w:pStyle w:val="TAC"/>
              <w:rPr>
                <w:rFonts w:cs="v4.2.0"/>
                <w:bCs/>
                <w:lang w:eastAsia="zh-CN"/>
              </w:rPr>
            </w:pPr>
            <w:ins w:id="1387"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88" w:author="Author">
              <w:r w:rsidRPr="007275DF" w:rsidDel="008E0E24">
                <w:rPr>
                  <w:rFonts w:cs="v4.2.0"/>
                  <w:bCs/>
                  <w:lang w:eastAsia="zh-CN"/>
                </w:rPr>
                <w:delText>TBD</w:delText>
              </w:r>
            </w:del>
          </w:p>
        </w:tc>
        <w:tc>
          <w:tcPr>
            <w:tcW w:w="1701" w:type="dxa"/>
            <w:gridSpan w:val="2"/>
            <w:tcBorders>
              <w:bottom w:val="single" w:sz="4" w:space="0" w:color="auto"/>
            </w:tcBorders>
          </w:tcPr>
          <w:p w14:paraId="03A98BFA" w14:textId="77777777" w:rsidR="009F3451" w:rsidRPr="007275DF" w:rsidRDefault="009F3451" w:rsidP="00D00DFE">
            <w:pPr>
              <w:pStyle w:val="TAC"/>
              <w:rPr>
                <w:rFonts w:cs="v4.2.0"/>
                <w:bCs/>
                <w:lang w:eastAsia="zh-CN"/>
              </w:rPr>
            </w:pPr>
            <w:ins w:id="1389"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90" w:author="Author">
              <w:r w:rsidRPr="007275DF" w:rsidDel="00E144E4">
                <w:rPr>
                  <w:rFonts w:cs="v4.2.0"/>
                  <w:bCs/>
                  <w:lang w:eastAsia="zh-CN"/>
                </w:rPr>
                <w:delText>TBD</w:delText>
              </w:r>
            </w:del>
          </w:p>
        </w:tc>
      </w:tr>
      <w:tr w:rsidR="009F3451" w:rsidRPr="007275DF" w14:paraId="3FC2E9D4" w14:textId="77777777" w:rsidTr="00D00DFE">
        <w:trPr>
          <w:cantSplit/>
          <w:trHeight w:val="150"/>
        </w:trPr>
        <w:tc>
          <w:tcPr>
            <w:tcW w:w="919" w:type="dxa"/>
            <w:gridSpan w:val="2"/>
            <w:tcBorders>
              <w:top w:val="nil"/>
              <w:left w:val="single" w:sz="4" w:space="0" w:color="auto"/>
            </w:tcBorders>
          </w:tcPr>
          <w:p w14:paraId="2FAC55E3" w14:textId="77777777" w:rsidR="009F3451" w:rsidRPr="007275DF" w:rsidRDefault="009F3451" w:rsidP="00D00DFE">
            <w:pPr>
              <w:pStyle w:val="TAL"/>
              <w:rPr>
                <w:lang w:eastAsia="ja-JP"/>
              </w:rPr>
            </w:pPr>
          </w:p>
        </w:tc>
        <w:tc>
          <w:tcPr>
            <w:tcW w:w="919" w:type="dxa"/>
            <w:tcBorders>
              <w:left w:val="single" w:sz="4" w:space="0" w:color="auto"/>
            </w:tcBorders>
          </w:tcPr>
          <w:p w14:paraId="0167A5D5" w14:textId="77777777" w:rsidR="009F3451" w:rsidRPr="007275DF" w:rsidRDefault="009F3451" w:rsidP="00D00DFE">
            <w:pPr>
              <w:pStyle w:val="TAL"/>
              <w:rPr>
                <w:lang w:eastAsia="ja-JP"/>
              </w:rPr>
            </w:pPr>
            <w:r w:rsidRPr="007275DF">
              <w:rPr>
                <w:lang w:eastAsia="ja-JP"/>
              </w:rPr>
              <w:t>Dynamic channel access</w:t>
            </w:r>
            <w:r w:rsidRPr="007275DF">
              <w:rPr>
                <w:vertAlign w:val="superscript"/>
                <w:lang w:eastAsia="ja-JP"/>
              </w:rPr>
              <w:t xml:space="preserve"> Note 6,7</w:t>
            </w:r>
          </w:p>
        </w:tc>
        <w:tc>
          <w:tcPr>
            <w:tcW w:w="709" w:type="dxa"/>
          </w:tcPr>
          <w:p w14:paraId="005190FC" w14:textId="77777777" w:rsidR="009F3451" w:rsidRPr="007275DF" w:rsidRDefault="009F3451" w:rsidP="00D00DFE">
            <w:pPr>
              <w:pStyle w:val="TAC"/>
              <w:rPr>
                <w:rFonts w:cs="v4.2.0"/>
              </w:rPr>
            </w:pPr>
          </w:p>
        </w:tc>
        <w:tc>
          <w:tcPr>
            <w:tcW w:w="1417" w:type="dxa"/>
            <w:tcBorders>
              <w:bottom w:val="single" w:sz="4" w:space="0" w:color="auto"/>
            </w:tcBorders>
          </w:tcPr>
          <w:p w14:paraId="5433B44A"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5E986EAE" w14:textId="77777777" w:rsidR="009F3451" w:rsidRPr="007275DF" w:rsidRDefault="009F3451" w:rsidP="00D00DFE">
            <w:pPr>
              <w:pStyle w:val="TAC"/>
              <w:rPr>
                <w:lang w:val="en-US"/>
              </w:rPr>
            </w:pPr>
            <w:r w:rsidRPr="007275DF">
              <w:rPr>
                <w:lang w:val="en-US"/>
              </w:rPr>
              <w:t>Not Applicable</w:t>
            </w:r>
          </w:p>
        </w:tc>
        <w:tc>
          <w:tcPr>
            <w:tcW w:w="1843" w:type="dxa"/>
            <w:gridSpan w:val="2"/>
            <w:tcBorders>
              <w:bottom w:val="single" w:sz="4" w:space="0" w:color="auto"/>
            </w:tcBorders>
          </w:tcPr>
          <w:p w14:paraId="18DAFDF4" w14:textId="77777777" w:rsidR="009F3451" w:rsidRPr="007275DF" w:rsidRDefault="009F3451" w:rsidP="00D00DFE">
            <w:pPr>
              <w:pStyle w:val="TAC"/>
              <w:rPr>
                <w:rFonts w:cs="v4.2.0"/>
                <w:bCs/>
                <w:lang w:eastAsia="zh-CN"/>
              </w:rPr>
            </w:pPr>
            <w:ins w:id="1391"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92" w:author="Author">
              <w:r w:rsidRPr="007275DF" w:rsidDel="008E0E24">
                <w:rPr>
                  <w:rFonts w:cs="v4.2.0"/>
                  <w:bCs/>
                  <w:lang w:eastAsia="zh-CN"/>
                </w:rPr>
                <w:delText>TBD</w:delText>
              </w:r>
            </w:del>
          </w:p>
        </w:tc>
        <w:tc>
          <w:tcPr>
            <w:tcW w:w="1701" w:type="dxa"/>
            <w:gridSpan w:val="2"/>
            <w:tcBorders>
              <w:bottom w:val="single" w:sz="4" w:space="0" w:color="auto"/>
            </w:tcBorders>
          </w:tcPr>
          <w:p w14:paraId="244D2CF8" w14:textId="77777777" w:rsidR="009F3451" w:rsidRPr="007275DF" w:rsidRDefault="009F3451" w:rsidP="00D00DFE">
            <w:pPr>
              <w:pStyle w:val="TAC"/>
              <w:rPr>
                <w:rFonts w:cs="v4.2.0"/>
                <w:bCs/>
                <w:lang w:eastAsia="zh-CN"/>
              </w:rPr>
            </w:pPr>
            <w:ins w:id="1393" w:author="Autho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ins>
            <w:del w:id="1394" w:author="Author">
              <w:r w:rsidRPr="007275DF" w:rsidDel="00E144E4">
                <w:rPr>
                  <w:rFonts w:cs="v4.2.0"/>
                  <w:bCs/>
                  <w:lang w:eastAsia="zh-CN"/>
                </w:rPr>
                <w:delText>TBD</w:delText>
              </w:r>
            </w:del>
          </w:p>
        </w:tc>
      </w:tr>
      <w:tr w:rsidR="009F3451" w:rsidRPr="007275DF" w14:paraId="0159A8B3" w14:textId="77777777" w:rsidTr="00D00DFE">
        <w:trPr>
          <w:cantSplit/>
          <w:trHeight w:val="150"/>
        </w:trPr>
        <w:tc>
          <w:tcPr>
            <w:tcW w:w="1838" w:type="dxa"/>
            <w:gridSpan w:val="3"/>
            <w:vMerge w:val="restart"/>
            <w:tcBorders>
              <w:left w:val="single" w:sz="4" w:space="0" w:color="auto"/>
            </w:tcBorders>
          </w:tcPr>
          <w:p w14:paraId="33914BA6" w14:textId="77777777" w:rsidR="009F3451" w:rsidRPr="007275DF" w:rsidRDefault="009F3451" w:rsidP="00D00DFE">
            <w:pPr>
              <w:pStyle w:val="TAL"/>
            </w:pPr>
            <w:r w:rsidRPr="007275DF">
              <w:rPr>
                <w:bCs/>
              </w:rPr>
              <w:t>BW</w:t>
            </w:r>
            <w:r w:rsidRPr="007275DF">
              <w:rPr>
                <w:vertAlign w:val="subscript"/>
              </w:rPr>
              <w:t>channel</w:t>
            </w:r>
          </w:p>
        </w:tc>
        <w:tc>
          <w:tcPr>
            <w:tcW w:w="709" w:type="dxa"/>
            <w:vMerge w:val="restart"/>
          </w:tcPr>
          <w:p w14:paraId="680FECC7" w14:textId="77777777" w:rsidR="009F3451" w:rsidRPr="007275DF" w:rsidRDefault="009F3451" w:rsidP="00D00DFE">
            <w:pPr>
              <w:pStyle w:val="TAC"/>
            </w:pPr>
            <w:r w:rsidRPr="007275DF">
              <w:rPr>
                <w:rFonts w:cs="v4.2.0"/>
              </w:rPr>
              <w:t>MHz</w:t>
            </w:r>
          </w:p>
        </w:tc>
        <w:tc>
          <w:tcPr>
            <w:tcW w:w="1417" w:type="dxa"/>
            <w:tcBorders>
              <w:bottom w:val="single" w:sz="4" w:space="0" w:color="auto"/>
            </w:tcBorders>
            <w:vAlign w:val="center"/>
          </w:tcPr>
          <w:p w14:paraId="45FB8774"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D883BF7"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4E714FDE"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6C11C905"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5AA047F" w14:textId="77777777" w:rsidTr="00D00DFE">
        <w:trPr>
          <w:cantSplit/>
          <w:trHeight w:val="150"/>
        </w:trPr>
        <w:tc>
          <w:tcPr>
            <w:tcW w:w="1838" w:type="dxa"/>
            <w:gridSpan w:val="3"/>
            <w:vMerge/>
            <w:tcBorders>
              <w:left w:val="single" w:sz="4" w:space="0" w:color="auto"/>
              <w:bottom w:val="single" w:sz="4" w:space="0" w:color="auto"/>
            </w:tcBorders>
          </w:tcPr>
          <w:p w14:paraId="67A99372" w14:textId="77777777" w:rsidR="009F3451" w:rsidRPr="007275DF" w:rsidRDefault="009F3451" w:rsidP="00D00DFE">
            <w:pPr>
              <w:pStyle w:val="TAL"/>
              <w:rPr>
                <w:bCs/>
              </w:rPr>
            </w:pPr>
          </w:p>
        </w:tc>
        <w:tc>
          <w:tcPr>
            <w:tcW w:w="709" w:type="dxa"/>
            <w:vMerge/>
            <w:tcBorders>
              <w:bottom w:val="single" w:sz="4" w:space="0" w:color="auto"/>
            </w:tcBorders>
          </w:tcPr>
          <w:p w14:paraId="6F8A7400" w14:textId="77777777" w:rsidR="009F3451" w:rsidRPr="007275DF" w:rsidRDefault="009F3451" w:rsidP="00D00DFE">
            <w:pPr>
              <w:pStyle w:val="TAC"/>
              <w:rPr>
                <w:rFonts w:cs="v4.2.0"/>
              </w:rPr>
            </w:pPr>
          </w:p>
        </w:tc>
        <w:tc>
          <w:tcPr>
            <w:tcW w:w="1417" w:type="dxa"/>
            <w:tcBorders>
              <w:bottom w:val="single" w:sz="4" w:space="0" w:color="auto"/>
            </w:tcBorders>
            <w:vAlign w:val="center"/>
          </w:tcPr>
          <w:p w14:paraId="2D910569"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2F8945B7"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40445CA4"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19A2CD48"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15515D79" w14:textId="77777777" w:rsidTr="00D00DFE">
        <w:trPr>
          <w:cantSplit/>
          <w:trHeight w:val="81"/>
        </w:trPr>
        <w:tc>
          <w:tcPr>
            <w:tcW w:w="1838" w:type="dxa"/>
            <w:gridSpan w:val="3"/>
            <w:vMerge w:val="restart"/>
            <w:tcBorders>
              <w:left w:val="single" w:sz="4" w:space="0" w:color="auto"/>
            </w:tcBorders>
          </w:tcPr>
          <w:p w14:paraId="367B3E99" w14:textId="77777777" w:rsidR="009F3451" w:rsidRPr="007275DF" w:rsidRDefault="009F3451" w:rsidP="00D00DFE">
            <w:pPr>
              <w:pStyle w:val="TAL"/>
              <w:rPr>
                <w:bCs/>
              </w:rPr>
            </w:pPr>
            <w:r w:rsidRPr="007275DF">
              <w:rPr>
                <w:lang w:val="en-US"/>
              </w:rPr>
              <w:t>BWP BW</w:t>
            </w:r>
          </w:p>
        </w:tc>
        <w:tc>
          <w:tcPr>
            <w:tcW w:w="709" w:type="dxa"/>
            <w:vMerge w:val="restart"/>
          </w:tcPr>
          <w:p w14:paraId="311D51D8" w14:textId="77777777" w:rsidR="009F3451" w:rsidRPr="007275DF" w:rsidRDefault="009F3451" w:rsidP="00D00DFE">
            <w:pPr>
              <w:pStyle w:val="TAC"/>
            </w:pPr>
            <w:r w:rsidRPr="007275DF">
              <w:t>MHz</w:t>
            </w:r>
          </w:p>
        </w:tc>
        <w:tc>
          <w:tcPr>
            <w:tcW w:w="1417" w:type="dxa"/>
            <w:tcBorders>
              <w:bottom w:val="single" w:sz="4" w:space="0" w:color="auto"/>
            </w:tcBorders>
            <w:vAlign w:val="center"/>
          </w:tcPr>
          <w:p w14:paraId="4CD99247" w14:textId="77777777" w:rsidR="009F3451" w:rsidRPr="007275DF" w:rsidRDefault="009F3451" w:rsidP="00D00DFE">
            <w:pPr>
              <w:pStyle w:val="TAC"/>
              <w:rPr>
                <w:lang w:val="en-US"/>
              </w:rPr>
            </w:pPr>
            <w:r w:rsidRPr="007275DF">
              <w:t>Config</w:t>
            </w:r>
            <w:r w:rsidRPr="007275DF">
              <w:rPr>
                <w:szCs w:val="18"/>
              </w:rPr>
              <w:t xml:space="preserve"> 1,2</w:t>
            </w:r>
          </w:p>
        </w:tc>
        <w:tc>
          <w:tcPr>
            <w:tcW w:w="1843" w:type="dxa"/>
            <w:gridSpan w:val="2"/>
            <w:tcBorders>
              <w:bottom w:val="single" w:sz="4" w:space="0" w:color="auto"/>
            </w:tcBorders>
            <w:vAlign w:val="center"/>
          </w:tcPr>
          <w:p w14:paraId="51CD7A38" w14:textId="77777777" w:rsidR="009F3451" w:rsidRPr="007275DF" w:rsidRDefault="009F3451" w:rsidP="00D00DFE">
            <w:pPr>
              <w:pStyle w:val="TAC"/>
              <w:rPr>
                <w:szCs w:val="18"/>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c>
          <w:tcPr>
            <w:tcW w:w="1843" w:type="dxa"/>
            <w:gridSpan w:val="2"/>
            <w:tcBorders>
              <w:bottom w:val="single" w:sz="4" w:space="0" w:color="auto"/>
            </w:tcBorders>
            <w:vAlign w:val="center"/>
          </w:tcPr>
          <w:p w14:paraId="52D69AAC"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0DF89AA5"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75984D8C" w14:textId="77777777" w:rsidTr="00D00DFE">
        <w:trPr>
          <w:cantSplit/>
          <w:trHeight w:val="36"/>
        </w:trPr>
        <w:tc>
          <w:tcPr>
            <w:tcW w:w="1838" w:type="dxa"/>
            <w:gridSpan w:val="3"/>
            <w:vMerge/>
            <w:tcBorders>
              <w:left w:val="single" w:sz="4" w:space="0" w:color="auto"/>
              <w:bottom w:val="single" w:sz="4" w:space="0" w:color="auto"/>
            </w:tcBorders>
          </w:tcPr>
          <w:p w14:paraId="6D7BA0E7" w14:textId="77777777" w:rsidR="009F3451" w:rsidRPr="007275DF" w:rsidRDefault="009F3451" w:rsidP="00D00DFE">
            <w:pPr>
              <w:pStyle w:val="TAL"/>
              <w:rPr>
                <w:bCs/>
              </w:rPr>
            </w:pPr>
          </w:p>
        </w:tc>
        <w:tc>
          <w:tcPr>
            <w:tcW w:w="709" w:type="dxa"/>
            <w:vMerge/>
            <w:tcBorders>
              <w:bottom w:val="single" w:sz="4" w:space="0" w:color="auto"/>
            </w:tcBorders>
          </w:tcPr>
          <w:p w14:paraId="3AD8B5BB" w14:textId="77777777" w:rsidR="009F3451" w:rsidRPr="007275DF" w:rsidRDefault="009F3451" w:rsidP="00D00DFE">
            <w:pPr>
              <w:pStyle w:val="TAC"/>
            </w:pPr>
          </w:p>
        </w:tc>
        <w:tc>
          <w:tcPr>
            <w:tcW w:w="1417" w:type="dxa"/>
            <w:tcBorders>
              <w:bottom w:val="single" w:sz="4" w:space="0" w:color="auto"/>
            </w:tcBorders>
            <w:vAlign w:val="center"/>
          </w:tcPr>
          <w:p w14:paraId="26C08B7F" w14:textId="77777777" w:rsidR="009F3451" w:rsidRPr="007275DF" w:rsidRDefault="009F3451" w:rsidP="00D00DFE">
            <w:pPr>
              <w:pStyle w:val="TAC"/>
              <w:rPr>
                <w:lang w:val="en-US"/>
              </w:rPr>
            </w:pPr>
            <w:r w:rsidRPr="007275DF">
              <w:t>Config</w:t>
            </w:r>
            <w:r w:rsidRPr="007275DF">
              <w:rPr>
                <w:szCs w:val="18"/>
              </w:rPr>
              <w:t xml:space="preserve"> 3</w:t>
            </w:r>
          </w:p>
        </w:tc>
        <w:tc>
          <w:tcPr>
            <w:tcW w:w="1843" w:type="dxa"/>
            <w:gridSpan w:val="2"/>
            <w:tcBorders>
              <w:bottom w:val="single" w:sz="4" w:space="0" w:color="auto"/>
            </w:tcBorders>
            <w:vAlign w:val="center"/>
          </w:tcPr>
          <w:p w14:paraId="43B44255"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 </w:t>
            </w:r>
          </w:p>
        </w:tc>
        <w:tc>
          <w:tcPr>
            <w:tcW w:w="1843" w:type="dxa"/>
            <w:gridSpan w:val="2"/>
            <w:tcBorders>
              <w:bottom w:val="single" w:sz="4" w:space="0" w:color="auto"/>
            </w:tcBorders>
            <w:vAlign w:val="center"/>
          </w:tcPr>
          <w:p w14:paraId="75617D6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701" w:type="dxa"/>
            <w:gridSpan w:val="2"/>
            <w:tcBorders>
              <w:bottom w:val="single" w:sz="4" w:space="0" w:color="auto"/>
            </w:tcBorders>
            <w:vAlign w:val="center"/>
          </w:tcPr>
          <w:p w14:paraId="381415E2" w14:textId="77777777" w:rsidR="009F3451" w:rsidRPr="007275DF" w:rsidRDefault="009F3451" w:rsidP="00D00DFE">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F3451" w:rsidRPr="007275DF" w14:paraId="50165DEF" w14:textId="77777777" w:rsidTr="00D00DFE">
        <w:trPr>
          <w:cantSplit/>
          <w:trHeight w:val="36"/>
        </w:trPr>
        <w:tc>
          <w:tcPr>
            <w:tcW w:w="846" w:type="dxa"/>
            <w:vMerge w:val="restart"/>
            <w:tcBorders>
              <w:left w:val="single" w:sz="4" w:space="0" w:color="auto"/>
            </w:tcBorders>
          </w:tcPr>
          <w:p w14:paraId="6EE3FAE1" w14:textId="77777777" w:rsidR="009F3451" w:rsidRPr="007275DF" w:rsidRDefault="009F3451" w:rsidP="00D00DFE">
            <w:pPr>
              <w:pStyle w:val="TAL"/>
              <w:rPr>
                <w:bCs/>
              </w:rPr>
            </w:pPr>
            <w:r w:rsidRPr="007275DF">
              <w:rPr>
                <w:lang w:val="en-US"/>
              </w:rPr>
              <w:t>BWP configuration</w:t>
            </w:r>
          </w:p>
        </w:tc>
        <w:tc>
          <w:tcPr>
            <w:tcW w:w="992" w:type="dxa"/>
            <w:gridSpan w:val="2"/>
            <w:tcBorders>
              <w:left w:val="single" w:sz="4" w:space="0" w:color="auto"/>
            </w:tcBorders>
          </w:tcPr>
          <w:p w14:paraId="3B1C6FDE" w14:textId="77777777" w:rsidR="009F3451" w:rsidRPr="007275DF" w:rsidRDefault="009F3451" w:rsidP="00D00DFE">
            <w:pPr>
              <w:pStyle w:val="TAL"/>
              <w:rPr>
                <w:bCs/>
              </w:rPr>
            </w:pPr>
            <w:r w:rsidRPr="007275DF">
              <w:t>Initial DL BWP</w:t>
            </w:r>
          </w:p>
        </w:tc>
        <w:tc>
          <w:tcPr>
            <w:tcW w:w="709" w:type="dxa"/>
            <w:tcBorders>
              <w:bottom w:val="single" w:sz="4" w:space="0" w:color="auto"/>
            </w:tcBorders>
          </w:tcPr>
          <w:p w14:paraId="4CFC614D" w14:textId="77777777" w:rsidR="009F3451" w:rsidRPr="007275DF" w:rsidRDefault="009F3451" w:rsidP="00D00DFE">
            <w:pPr>
              <w:pStyle w:val="TAC"/>
            </w:pPr>
          </w:p>
        </w:tc>
        <w:tc>
          <w:tcPr>
            <w:tcW w:w="1417" w:type="dxa"/>
            <w:vMerge w:val="restart"/>
            <w:vAlign w:val="center"/>
          </w:tcPr>
          <w:p w14:paraId="092DB605"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tcPr>
          <w:p w14:paraId="39AC98A3" w14:textId="77777777" w:rsidR="009F3451" w:rsidRPr="007275DF" w:rsidRDefault="009F3451" w:rsidP="00D00DFE">
            <w:pPr>
              <w:pStyle w:val="TAC"/>
              <w:rPr>
                <w:szCs w:val="18"/>
              </w:rPr>
            </w:pPr>
            <w:r w:rsidRPr="007275DF">
              <w:t>DLBWP.0.1</w:t>
            </w:r>
          </w:p>
        </w:tc>
        <w:tc>
          <w:tcPr>
            <w:tcW w:w="1843" w:type="dxa"/>
            <w:gridSpan w:val="2"/>
            <w:tcBorders>
              <w:bottom w:val="single" w:sz="4" w:space="0" w:color="auto"/>
            </w:tcBorders>
          </w:tcPr>
          <w:p w14:paraId="2D686F3F" w14:textId="77777777" w:rsidR="009F3451" w:rsidRPr="007275DF" w:rsidRDefault="009F3451" w:rsidP="00D00DFE">
            <w:pPr>
              <w:pStyle w:val="TAC"/>
              <w:rPr>
                <w:szCs w:val="18"/>
              </w:rPr>
            </w:pPr>
            <w:r w:rsidRPr="007275DF">
              <w:t>DLBWP.0.1</w:t>
            </w:r>
          </w:p>
        </w:tc>
        <w:tc>
          <w:tcPr>
            <w:tcW w:w="1701" w:type="dxa"/>
            <w:gridSpan w:val="2"/>
            <w:tcBorders>
              <w:bottom w:val="single" w:sz="4" w:space="0" w:color="auto"/>
            </w:tcBorders>
          </w:tcPr>
          <w:p w14:paraId="1A80890C" w14:textId="77777777" w:rsidR="009F3451" w:rsidRPr="007275DF" w:rsidRDefault="009F3451" w:rsidP="00D00DFE">
            <w:pPr>
              <w:pStyle w:val="TAC"/>
              <w:rPr>
                <w:szCs w:val="18"/>
              </w:rPr>
            </w:pPr>
          </w:p>
        </w:tc>
      </w:tr>
      <w:tr w:rsidR="009F3451" w:rsidRPr="007275DF" w14:paraId="56B82CA7" w14:textId="77777777" w:rsidTr="00D00DFE">
        <w:trPr>
          <w:cantSplit/>
          <w:trHeight w:val="36"/>
        </w:trPr>
        <w:tc>
          <w:tcPr>
            <w:tcW w:w="846" w:type="dxa"/>
            <w:vMerge/>
            <w:tcBorders>
              <w:left w:val="single" w:sz="4" w:space="0" w:color="auto"/>
            </w:tcBorders>
          </w:tcPr>
          <w:p w14:paraId="051E8C18" w14:textId="77777777" w:rsidR="009F3451" w:rsidRPr="007275DF" w:rsidRDefault="009F3451" w:rsidP="00D00DFE">
            <w:pPr>
              <w:pStyle w:val="TAL"/>
              <w:rPr>
                <w:lang w:val="en-US"/>
              </w:rPr>
            </w:pPr>
          </w:p>
        </w:tc>
        <w:tc>
          <w:tcPr>
            <w:tcW w:w="992" w:type="dxa"/>
            <w:gridSpan w:val="2"/>
            <w:tcBorders>
              <w:left w:val="single" w:sz="4" w:space="0" w:color="auto"/>
            </w:tcBorders>
          </w:tcPr>
          <w:p w14:paraId="7FF12844" w14:textId="77777777" w:rsidR="009F3451" w:rsidRPr="007275DF" w:rsidRDefault="009F3451" w:rsidP="00D00DFE">
            <w:pPr>
              <w:pStyle w:val="TAL"/>
            </w:pPr>
            <w:r w:rsidRPr="007275DF">
              <w:t>Initial UL BWP</w:t>
            </w:r>
          </w:p>
        </w:tc>
        <w:tc>
          <w:tcPr>
            <w:tcW w:w="709" w:type="dxa"/>
            <w:tcBorders>
              <w:bottom w:val="single" w:sz="4" w:space="0" w:color="auto"/>
            </w:tcBorders>
          </w:tcPr>
          <w:p w14:paraId="61A2B7B4" w14:textId="77777777" w:rsidR="009F3451" w:rsidRPr="007275DF" w:rsidRDefault="009F3451" w:rsidP="00D00DFE">
            <w:pPr>
              <w:pStyle w:val="TAC"/>
            </w:pPr>
          </w:p>
        </w:tc>
        <w:tc>
          <w:tcPr>
            <w:tcW w:w="1417" w:type="dxa"/>
            <w:vMerge/>
            <w:vAlign w:val="center"/>
          </w:tcPr>
          <w:p w14:paraId="3A6E7019" w14:textId="77777777" w:rsidR="009F3451" w:rsidRPr="007275DF" w:rsidRDefault="009F3451" w:rsidP="00D00DFE">
            <w:pPr>
              <w:pStyle w:val="TAC"/>
            </w:pPr>
          </w:p>
        </w:tc>
        <w:tc>
          <w:tcPr>
            <w:tcW w:w="1843" w:type="dxa"/>
            <w:gridSpan w:val="2"/>
            <w:tcBorders>
              <w:bottom w:val="single" w:sz="4" w:space="0" w:color="auto"/>
            </w:tcBorders>
          </w:tcPr>
          <w:p w14:paraId="39CF44A7" w14:textId="77777777" w:rsidR="009F3451" w:rsidRPr="007275DF" w:rsidRDefault="009F3451" w:rsidP="00D00DFE">
            <w:pPr>
              <w:pStyle w:val="TAC"/>
            </w:pPr>
            <w:r w:rsidRPr="007275DF">
              <w:rPr>
                <w:bCs/>
              </w:rPr>
              <w:t>ULBWP.0.1</w:t>
            </w:r>
          </w:p>
        </w:tc>
        <w:tc>
          <w:tcPr>
            <w:tcW w:w="1843" w:type="dxa"/>
            <w:gridSpan w:val="2"/>
            <w:tcBorders>
              <w:bottom w:val="single" w:sz="4" w:space="0" w:color="auto"/>
            </w:tcBorders>
          </w:tcPr>
          <w:p w14:paraId="5F897EC7" w14:textId="77777777" w:rsidR="009F3451" w:rsidRPr="007275DF" w:rsidRDefault="009F3451" w:rsidP="00D00DFE">
            <w:pPr>
              <w:pStyle w:val="TAC"/>
            </w:pPr>
            <w:r w:rsidRPr="007275DF">
              <w:rPr>
                <w:bCs/>
              </w:rPr>
              <w:t>ULBWP.0.1</w:t>
            </w:r>
          </w:p>
        </w:tc>
        <w:tc>
          <w:tcPr>
            <w:tcW w:w="1701" w:type="dxa"/>
            <w:gridSpan w:val="2"/>
            <w:tcBorders>
              <w:bottom w:val="single" w:sz="4" w:space="0" w:color="auto"/>
            </w:tcBorders>
          </w:tcPr>
          <w:p w14:paraId="38D17667" w14:textId="77777777" w:rsidR="009F3451" w:rsidRPr="007275DF" w:rsidRDefault="009F3451" w:rsidP="00D00DFE">
            <w:pPr>
              <w:pStyle w:val="TAC"/>
            </w:pPr>
          </w:p>
        </w:tc>
      </w:tr>
      <w:tr w:rsidR="009F3451" w:rsidRPr="007275DF" w14:paraId="2614E0A7" w14:textId="77777777" w:rsidTr="00D00DFE">
        <w:trPr>
          <w:cantSplit/>
          <w:trHeight w:val="36"/>
        </w:trPr>
        <w:tc>
          <w:tcPr>
            <w:tcW w:w="846" w:type="dxa"/>
            <w:vMerge/>
            <w:tcBorders>
              <w:left w:val="single" w:sz="4" w:space="0" w:color="auto"/>
            </w:tcBorders>
          </w:tcPr>
          <w:p w14:paraId="7295D756" w14:textId="77777777" w:rsidR="009F3451" w:rsidRPr="007275DF" w:rsidRDefault="009F3451" w:rsidP="00D00DFE">
            <w:pPr>
              <w:pStyle w:val="TAL"/>
              <w:rPr>
                <w:bCs/>
              </w:rPr>
            </w:pPr>
          </w:p>
        </w:tc>
        <w:tc>
          <w:tcPr>
            <w:tcW w:w="992" w:type="dxa"/>
            <w:gridSpan w:val="2"/>
            <w:tcBorders>
              <w:left w:val="single" w:sz="4" w:space="0" w:color="auto"/>
            </w:tcBorders>
          </w:tcPr>
          <w:p w14:paraId="7972E1D2" w14:textId="77777777" w:rsidR="009F3451" w:rsidRPr="007275DF" w:rsidRDefault="009F3451" w:rsidP="00D00DFE">
            <w:pPr>
              <w:pStyle w:val="TAL"/>
              <w:rPr>
                <w:bCs/>
              </w:rPr>
            </w:pPr>
            <w:r w:rsidRPr="007275DF">
              <w:t>Dedicated DL BWP</w:t>
            </w:r>
          </w:p>
        </w:tc>
        <w:tc>
          <w:tcPr>
            <w:tcW w:w="709" w:type="dxa"/>
            <w:tcBorders>
              <w:bottom w:val="single" w:sz="4" w:space="0" w:color="auto"/>
            </w:tcBorders>
          </w:tcPr>
          <w:p w14:paraId="474E1E90" w14:textId="77777777" w:rsidR="009F3451" w:rsidRPr="007275DF" w:rsidRDefault="009F3451" w:rsidP="00D00DFE">
            <w:pPr>
              <w:pStyle w:val="TAC"/>
            </w:pPr>
          </w:p>
        </w:tc>
        <w:tc>
          <w:tcPr>
            <w:tcW w:w="1417" w:type="dxa"/>
            <w:vMerge/>
            <w:vAlign w:val="center"/>
          </w:tcPr>
          <w:p w14:paraId="1AF75C19" w14:textId="77777777" w:rsidR="009F3451" w:rsidRPr="007275DF" w:rsidRDefault="009F3451" w:rsidP="00D00DFE">
            <w:pPr>
              <w:pStyle w:val="TAC"/>
            </w:pPr>
          </w:p>
        </w:tc>
        <w:tc>
          <w:tcPr>
            <w:tcW w:w="1843" w:type="dxa"/>
            <w:gridSpan w:val="2"/>
            <w:tcBorders>
              <w:bottom w:val="single" w:sz="4" w:space="0" w:color="auto"/>
            </w:tcBorders>
          </w:tcPr>
          <w:p w14:paraId="1E94E022" w14:textId="77777777" w:rsidR="009F3451" w:rsidRPr="007275DF" w:rsidRDefault="009F3451" w:rsidP="00D00DFE">
            <w:pPr>
              <w:pStyle w:val="TAC"/>
              <w:rPr>
                <w:szCs w:val="18"/>
              </w:rPr>
            </w:pPr>
            <w:r w:rsidRPr="007275DF">
              <w:t>DLBWP.1.1</w:t>
            </w:r>
          </w:p>
        </w:tc>
        <w:tc>
          <w:tcPr>
            <w:tcW w:w="1843" w:type="dxa"/>
            <w:gridSpan w:val="2"/>
            <w:tcBorders>
              <w:bottom w:val="single" w:sz="4" w:space="0" w:color="auto"/>
            </w:tcBorders>
          </w:tcPr>
          <w:p w14:paraId="506742E8" w14:textId="77777777" w:rsidR="009F3451" w:rsidRPr="007275DF" w:rsidRDefault="009F3451" w:rsidP="00D00DFE">
            <w:pPr>
              <w:pStyle w:val="TAC"/>
              <w:rPr>
                <w:szCs w:val="18"/>
              </w:rPr>
            </w:pPr>
            <w:r w:rsidRPr="007275DF">
              <w:t>DLBWP.1.1</w:t>
            </w:r>
          </w:p>
        </w:tc>
        <w:tc>
          <w:tcPr>
            <w:tcW w:w="1701" w:type="dxa"/>
            <w:gridSpan w:val="2"/>
            <w:tcBorders>
              <w:bottom w:val="single" w:sz="4" w:space="0" w:color="auto"/>
            </w:tcBorders>
          </w:tcPr>
          <w:p w14:paraId="247E8DDB" w14:textId="77777777" w:rsidR="009F3451" w:rsidRPr="007275DF" w:rsidRDefault="009F3451" w:rsidP="00D00DFE">
            <w:pPr>
              <w:pStyle w:val="TAC"/>
              <w:rPr>
                <w:szCs w:val="18"/>
              </w:rPr>
            </w:pPr>
          </w:p>
        </w:tc>
      </w:tr>
      <w:tr w:rsidR="009F3451" w:rsidRPr="007275DF" w14:paraId="0138768E" w14:textId="77777777" w:rsidTr="00D00DFE">
        <w:trPr>
          <w:cantSplit/>
          <w:trHeight w:val="36"/>
        </w:trPr>
        <w:tc>
          <w:tcPr>
            <w:tcW w:w="846" w:type="dxa"/>
            <w:vMerge/>
            <w:tcBorders>
              <w:left w:val="single" w:sz="4" w:space="0" w:color="auto"/>
              <w:bottom w:val="single" w:sz="4" w:space="0" w:color="auto"/>
            </w:tcBorders>
          </w:tcPr>
          <w:p w14:paraId="09FB3532" w14:textId="77777777" w:rsidR="009F3451" w:rsidRPr="007275DF" w:rsidRDefault="009F3451" w:rsidP="00D00DFE">
            <w:pPr>
              <w:pStyle w:val="TAL"/>
              <w:rPr>
                <w:bCs/>
              </w:rPr>
            </w:pPr>
          </w:p>
        </w:tc>
        <w:tc>
          <w:tcPr>
            <w:tcW w:w="992" w:type="dxa"/>
            <w:gridSpan w:val="2"/>
            <w:tcBorders>
              <w:left w:val="single" w:sz="4" w:space="0" w:color="auto"/>
              <w:bottom w:val="single" w:sz="4" w:space="0" w:color="auto"/>
            </w:tcBorders>
          </w:tcPr>
          <w:p w14:paraId="0534806E" w14:textId="77777777" w:rsidR="009F3451" w:rsidRPr="007275DF" w:rsidRDefault="009F3451" w:rsidP="00D00DFE">
            <w:pPr>
              <w:pStyle w:val="TAL"/>
              <w:rPr>
                <w:bCs/>
              </w:rPr>
            </w:pPr>
            <w:r w:rsidRPr="007275DF">
              <w:rPr>
                <w:bCs/>
              </w:rPr>
              <w:t>Dedicated UL BWP</w:t>
            </w:r>
          </w:p>
        </w:tc>
        <w:tc>
          <w:tcPr>
            <w:tcW w:w="709" w:type="dxa"/>
            <w:tcBorders>
              <w:bottom w:val="single" w:sz="4" w:space="0" w:color="auto"/>
            </w:tcBorders>
          </w:tcPr>
          <w:p w14:paraId="4A2FB774" w14:textId="77777777" w:rsidR="009F3451" w:rsidRPr="007275DF" w:rsidRDefault="009F3451" w:rsidP="00D00DFE">
            <w:pPr>
              <w:pStyle w:val="TAC"/>
            </w:pPr>
          </w:p>
        </w:tc>
        <w:tc>
          <w:tcPr>
            <w:tcW w:w="1417" w:type="dxa"/>
            <w:vMerge/>
            <w:tcBorders>
              <w:bottom w:val="single" w:sz="4" w:space="0" w:color="auto"/>
            </w:tcBorders>
            <w:vAlign w:val="center"/>
          </w:tcPr>
          <w:p w14:paraId="239DBF86" w14:textId="77777777" w:rsidR="009F3451" w:rsidRPr="007275DF" w:rsidRDefault="009F3451" w:rsidP="00D00DFE">
            <w:pPr>
              <w:pStyle w:val="TAC"/>
            </w:pPr>
          </w:p>
        </w:tc>
        <w:tc>
          <w:tcPr>
            <w:tcW w:w="1843" w:type="dxa"/>
            <w:gridSpan w:val="2"/>
            <w:tcBorders>
              <w:bottom w:val="single" w:sz="4" w:space="0" w:color="auto"/>
            </w:tcBorders>
            <w:vAlign w:val="center"/>
          </w:tcPr>
          <w:p w14:paraId="75C93E1C" w14:textId="77777777" w:rsidR="009F3451" w:rsidRPr="007275DF" w:rsidRDefault="009F3451" w:rsidP="00D00DFE">
            <w:pPr>
              <w:pStyle w:val="TAC"/>
              <w:rPr>
                <w:szCs w:val="18"/>
              </w:rPr>
            </w:pPr>
            <w:r w:rsidRPr="007275DF">
              <w:t>ULBWP.1.1</w:t>
            </w:r>
          </w:p>
        </w:tc>
        <w:tc>
          <w:tcPr>
            <w:tcW w:w="1843" w:type="dxa"/>
            <w:gridSpan w:val="2"/>
            <w:tcBorders>
              <w:bottom w:val="single" w:sz="4" w:space="0" w:color="auto"/>
            </w:tcBorders>
            <w:vAlign w:val="center"/>
          </w:tcPr>
          <w:p w14:paraId="4460AE7C" w14:textId="77777777" w:rsidR="009F3451" w:rsidRPr="007275DF" w:rsidRDefault="009F3451" w:rsidP="00D00DFE">
            <w:pPr>
              <w:pStyle w:val="TAC"/>
              <w:rPr>
                <w:szCs w:val="18"/>
              </w:rPr>
            </w:pPr>
            <w:r w:rsidRPr="007275DF">
              <w:t>ULBWP.1.1</w:t>
            </w:r>
          </w:p>
        </w:tc>
        <w:tc>
          <w:tcPr>
            <w:tcW w:w="1701" w:type="dxa"/>
            <w:gridSpan w:val="2"/>
            <w:tcBorders>
              <w:bottom w:val="single" w:sz="4" w:space="0" w:color="auto"/>
            </w:tcBorders>
          </w:tcPr>
          <w:p w14:paraId="4C129DB1" w14:textId="77777777" w:rsidR="009F3451" w:rsidRPr="007275DF" w:rsidRDefault="009F3451" w:rsidP="00D00DFE">
            <w:pPr>
              <w:pStyle w:val="TAC"/>
              <w:rPr>
                <w:szCs w:val="18"/>
              </w:rPr>
            </w:pPr>
          </w:p>
        </w:tc>
      </w:tr>
      <w:tr w:rsidR="009F3451" w:rsidRPr="007275DF" w14:paraId="2ABA6192" w14:textId="77777777" w:rsidTr="00D00DFE">
        <w:trPr>
          <w:cantSplit/>
          <w:trHeight w:val="443"/>
        </w:trPr>
        <w:tc>
          <w:tcPr>
            <w:tcW w:w="1838" w:type="dxa"/>
            <w:gridSpan w:val="3"/>
            <w:vMerge w:val="restart"/>
            <w:tcBorders>
              <w:left w:val="single" w:sz="4" w:space="0" w:color="auto"/>
            </w:tcBorders>
          </w:tcPr>
          <w:p w14:paraId="6E28E499" w14:textId="77777777" w:rsidR="009F3451" w:rsidRPr="007275DF" w:rsidRDefault="009F3451" w:rsidP="00D00DFE">
            <w:pPr>
              <w:pStyle w:val="TAL"/>
              <w:rPr>
                <w:bCs/>
              </w:rPr>
            </w:pPr>
            <w:r w:rsidRPr="007275DF">
              <w:rPr>
                <w:bCs/>
              </w:rPr>
              <w:t>TRS configuration</w:t>
            </w:r>
          </w:p>
        </w:tc>
        <w:tc>
          <w:tcPr>
            <w:tcW w:w="709" w:type="dxa"/>
            <w:vMerge w:val="restart"/>
          </w:tcPr>
          <w:p w14:paraId="31D6B892" w14:textId="77777777" w:rsidR="009F3451" w:rsidRPr="007275DF" w:rsidRDefault="009F3451" w:rsidP="00D00DFE">
            <w:pPr>
              <w:pStyle w:val="TAC"/>
            </w:pPr>
          </w:p>
        </w:tc>
        <w:tc>
          <w:tcPr>
            <w:tcW w:w="1417" w:type="dxa"/>
            <w:tcBorders>
              <w:bottom w:val="single" w:sz="4" w:space="0" w:color="auto"/>
            </w:tcBorders>
            <w:vAlign w:val="center"/>
          </w:tcPr>
          <w:p w14:paraId="15738924"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tcPr>
          <w:p w14:paraId="0C60E43A" w14:textId="77777777" w:rsidR="009F3451" w:rsidRPr="007275DF" w:rsidRDefault="009F3451" w:rsidP="00D00DFE">
            <w:pPr>
              <w:pStyle w:val="TAC"/>
            </w:pPr>
            <w:r w:rsidRPr="007275DF">
              <w:rPr>
                <w:bCs/>
              </w:rPr>
              <w:t>TRS.1.1 FDD</w:t>
            </w:r>
          </w:p>
        </w:tc>
        <w:tc>
          <w:tcPr>
            <w:tcW w:w="1843" w:type="dxa"/>
            <w:gridSpan w:val="2"/>
            <w:tcBorders>
              <w:bottom w:val="single" w:sz="4" w:space="0" w:color="auto"/>
            </w:tcBorders>
          </w:tcPr>
          <w:p w14:paraId="7C2036BF"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7AE127A2" w14:textId="77777777" w:rsidR="009F3451" w:rsidRPr="007275DF" w:rsidRDefault="009F3451" w:rsidP="00D00DFE">
            <w:pPr>
              <w:pStyle w:val="TAC"/>
              <w:rPr>
                <w:bCs/>
              </w:rPr>
            </w:pPr>
          </w:p>
        </w:tc>
      </w:tr>
      <w:tr w:rsidR="009F3451" w:rsidRPr="007275DF" w14:paraId="230CDF80" w14:textId="77777777" w:rsidTr="00D00DFE">
        <w:trPr>
          <w:cantSplit/>
          <w:trHeight w:val="443"/>
        </w:trPr>
        <w:tc>
          <w:tcPr>
            <w:tcW w:w="1838" w:type="dxa"/>
            <w:gridSpan w:val="3"/>
            <w:vMerge/>
            <w:tcBorders>
              <w:left w:val="single" w:sz="4" w:space="0" w:color="auto"/>
            </w:tcBorders>
          </w:tcPr>
          <w:p w14:paraId="4B3DF149" w14:textId="77777777" w:rsidR="009F3451" w:rsidRPr="007275DF" w:rsidRDefault="009F3451" w:rsidP="00D00DFE">
            <w:pPr>
              <w:pStyle w:val="TAL"/>
              <w:rPr>
                <w:bCs/>
              </w:rPr>
            </w:pPr>
          </w:p>
        </w:tc>
        <w:tc>
          <w:tcPr>
            <w:tcW w:w="709" w:type="dxa"/>
            <w:vMerge/>
          </w:tcPr>
          <w:p w14:paraId="225E4FCB" w14:textId="77777777" w:rsidR="009F3451" w:rsidRPr="007275DF" w:rsidRDefault="009F3451" w:rsidP="00D00DFE">
            <w:pPr>
              <w:pStyle w:val="TAC"/>
            </w:pPr>
          </w:p>
        </w:tc>
        <w:tc>
          <w:tcPr>
            <w:tcW w:w="1417" w:type="dxa"/>
            <w:tcBorders>
              <w:bottom w:val="single" w:sz="4" w:space="0" w:color="auto"/>
            </w:tcBorders>
            <w:vAlign w:val="center"/>
          </w:tcPr>
          <w:p w14:paraId="1727E329"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tcPr>
          <w:p w14:paraId="70424926" w14:textId="77777777" w:rsidR="009F3451" w:rsidRPr="007275DF" w:rsidRDefault="009F3451" w:rsidP="00D00DFE">
            <w:pPr>
              <w:pStyle w:val="TAC"/>
            </w:pPr>
            <w:r w:rsidRPr="007275DF">
              <w:rPr>
                <w:bCs/>
              </w:rPr>
              <w:t>TRS.1.1 TDD</w:t>
            </w:r>
          </w:p>
        </w:tc>
        <w:tc>
          <w:tcPr>
            <w:tcW w:w="1843" w:type="dxa"/>
            <w:gridSpan w:val="2"/>
            <w:tcBorders>
              <w:bottom w:val="single" w:sz="4" w:space="0" w:color="auto"/>
            </w:tcBorders>
          </w:tcPr>
          <w:p w14:paraId="39FD2BEB" w14:textId="77777777" w:rsidR="009F3451" w:rsidRPr="007275DF" w:rsidRDefault="009F3451" w:rsidP="00D00DFE">
            <w:pPr>
              <w:pStyle w:val="TAC"/>
            </w:pPr>
            <w:r w:rsidRPr="007275DF">
              <w:rPr>
                <w:bCs/>
              </w:rPr>
              <w:t>TRS.1.2 TDD</w:t>
            </w:r>
          </w:p>
        </w:tc>
        <w:tc>
          <w:tcPr>
            <w:tcW w:w="1701" w:type="dxa"/>
            <w:gridSpan w:val="2"/>
            <w:tcBorders>
              <w:bottom w:val="single" w:sz="4" w:space="0" w:color="auto"/>
            </w:tcBorders>
          </w:tcPr>
          <w:p w14:paraId="408AAC9D" w14:textId="77777777" w:rsidR="009F3451" w:rsidRPr="007275DF" w:rsidRDefault="009F3451" w:rsidP="00D00DFE">
            <w:pPr>
              <w:pStyle w:val="TAC"/>
              <w:rPr>
                <w:bCs/>
              </w:rPr>
            </w:pPr>
          </w:p>
        </w:tc>
      </w:tr>
      <w:tr w:rsidR="009F3451" w:rsidRPr="007275DF" w14:paraId="454C1017" w14:textId="77777777" w:rsidTr="00D00DFE">
        <w:trPr>
          <w:cantSplit/>
          <w:trHeight w:val="443"/>
        </w:trPr>
        <w:tc>
          <w:tcPr>
            <w:tcW w:w="1838" w:type="dxa"/>
            <w:gridSpan w:val="3"/>
            <w:vMerge/>
            <w:tcBorders>
              <w:left w:val="single" w:sz="4" w:space="0" w:color="auto"/>
            </w:tcBorders>
          </w:tcPr>
          <w:p w14:paraId="3FE6EA85" w14:textId="77777777" w:rsidR="009F3451" w:rsidRPr="007275DF" w:rsidRDefault="009F3451" w:rsidP="00D00DFE">
            <w:pPr>
              <w:pStyle w:val="TAL"/>
              <w:rPr>
                <w:bCs/>
              </w:rPr>
            </w:pPr>
          </w:p>
        </w:tc>
        <w:tc>
          <w:tcPr>
            <w:tcW w:w="709" w:type="dxa"/>
            <w:vMerge/>
          </w:tcPr>
          <w:p w14:paraId="18BFD2ED" w14:textId="77777777" w:rsidR="009F3451" w:rsidRPr="007275DF" w:rsidRDefault="009F3451" w:rsidP="00D00DFE">
            <w:pPr>
              <w:pStyle w:val="TAC"/>
            </w:pPr>
          </w:p>
        </w:tc>
        <w:tc>
          <w:tcPr>
            <w:tcW w:w="1417" w:type="dxa"/>
            <w:tcBorders>
              <w:bottom w:val="single" w:sz="4" w:space="0" w:color="auto"/>
            </w:tcBorders>
            <w:vAlign w:val="center"/>
          </w:tcPr>
          <w:p w14:paraId="120B8313"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tcPr>
          <w:p w14:paraId="5EB0337C" w14:textId="77777777" w:rsidR="009F3451" w:rsidRPr="007275DF" w:rsidRDefault="009F3451" w:rsidP="00D00DFE">
            <w:pPr>
              <w:pStyle w:val="TAC"/>
              <w:rPr>
                <w:bCs/>
              </w:rPr>
            </w:pPr>
            <w:r w:rsidRPr="007275DF">
              <w:rPr>
                <w:bCs/>
              </w:rPr>
              <w:t>TRS.1.2 TDD</w:t>
            </w:r>
          </w:p>
        </w:tc>
        <w:tc>
          <w:tcPr>
            <w:tcW w:w="1843" w:type="dxa"/>
            <w:gridSpan w:val="2"/>
            <w:tcBorders>
              <w:bottom w:val="single" w:sz="4" w:space="0" w:color="auto"/>
            </w:tcBorders>
          </w:tcPr>
          <w:p w14:paraId="28B4161B" w14:textId="77777777" w:rsidR="009F3451" w:rsidRPr="007275DF" w:rsidRDefault="009F3451" w:rsidP="00D00DFE">
            <w:pPr>
              <w:pStyle w:val="TAC"/>
              <w:rPr>
                <w:bCs/>
              </w:rPr>
            </w:pPr>
            <w:r w:rsidRPr="007275DF">
              <w:rPr>
                <w:bCs/>
              </w:rPr>
              <w:t>TRS.1.2 TDD</w:t>
            </w:r>
          </w:p>
        </w:tc>
        <w:tc>
          <w:tcPr>
            <w:tcW w:w="1701" w:type="dxa"/>
            <w:gridSpan w:val="2"/>
            <w:tcBorders>
              <w:bottom w:val="single" w:sz="4" w:space="0" w:color="auto"/>
            </w:tcBorders>
          </w:tcPr>
          <w:p w14:paraId="1FC0DF87" w14:textId="77777777" w:rsidR="009F3451" w:rsidRPr="007275DF" w:rsidRDefault="009F3451" w:rsidP="00D00DFE">
            <w:pPr>
              <w:pStyle w:val="TAC"/>
              <w:rPr>
                <w:bCs/>
              </w:rPr>
            </w:pPr>
          </w:p>
        </w:tc>
      </w:tr>
      <w:tr w:rsidR="009F3451" w:rsidRPr="007275DF" w14:paraId="292EA0F2" w14:textId="77777777" w:rsidTr="00D00DFE">
        <w:trPr>
          <w:cantSplit/>
          <w:trHeight w:val="443"/>
        </w:trPr>
        <w:tc>
          <w:tcPr>
            <w:tcW w:w="1838" w:type="dxa"/>
            <w:gridSpan w:val="3"/>
            <w:tcBorders>
              <w:left w:val="single" w:sz="4" w:space="0" w:color="auto"/>
              <w:bottom w:val="single" w:sz="4" w:space="0" w:color="auto"/>
            </w:tcBorders>
          </w:tcPr>
          <w:p w14:paraId="1212183A" w14:textId="77777777" w:rsidR="009F3451" w:rsidRPr="007275DF" w:rsidRDefault="009F3451" w:rsidP="00D00DFE">
            <w:pPr>
              <w:pStyle w:val="TAL"/>
            </w:pPr>
            <w:r w:rsidRPr="007275DF">
              <w:rPr>
                <w:bCs/>
              </w:rPr>
              <w:t xml:space="preserve">OCNG Patterns defined in A.3.2.1.1 (OP.1) </w:t>
            </w:r>
          </w:p>
        </w:tc>
        <w:tc>
          <w:tcPr>
            <w:tcW w:w="709" w:type="dxa"/>
            <w:tcBorders>
              <w:bottom w:val="single" w:sz="4" w:space="0" w:color="auto"/>
            </w:tcBorders>
          </w:tcPr>
          <w:p w14:paraId="5B3822B0" w14:textId="77777777" w:rsidR="009F3451" w:rsidRPr="007275DF" w:rsidRDefault="009F3451" w:rsidP="00D00DFE">
            <w:pPr>
              <w:pStyle w:val="TAC"/>
            </w:pPr>
          </w:p>
        </w:tc>
        <w:tc>
          <w:tcPr>
            <w:tcW w:w="1417" w:type="dxa"/>
            <w:tcBorders>
              <w:bottom w:val="single" w:sz="4" w:space="0" w:color="auto"/>
            </w:tcBorders>
          </w:tcPr>
          <w:p w14:paraId="1397ADEE" w14:textId="77777777" w:rsidR="009F3451" w:rsidRPr="007275DF" w:rsidRDefault="009F3451" w:rsidP="00D00DFE">
            <w:pPr>
              <w:pStyle w:val="TAC"/>
            </w:pPr>
            <w:r w:rsidRPr="007275DF">
              <w:t>Config 1,2,3</w:t>
            </w:r>
          </w:p>
        </w:tc>
        <w:tc>
          <w:tcPr>
            <w:tcW w:w="1843" w:type="dxa"/>
            <w:gridSpan w:val="2"/>
            <w:tcBorders>
              <w:bottom w:val="single" w:sz="4" w:space="0" w:color="auto"/>
            </w:tcBorders>
          </w:tcPr>
          <w:p w14:paraId="3CF83DD5" w14:textId="77777777" w:rsidR="009F3451" w:rsidRPr="007275DF" w:rsidRDefault="009F3451" w:rsidP="00D00DFE">
            <w:pPr>
              <w:pStyle w:val="TAC"/>
              <w:rPr>
                <w:rFonts w:cs="v4.2.0"/>
              </w:rPr>
            </w:pPr>
            <w:r w:rsidRPr="007275DF">
              <w:t xml:space="preserve">OP.1 </w:t>
            </w:r>
          </w:p>
        </w:tc>
        <w:tc>
          <w:tcPr>
            <w:tcW w:w="1843" w:type="dxa"/>
            <w:gridSpan w:val="2"/>
            <w:tcBorders>
              <w:bottom w:val="single" w:sz="4" w:space="0" w:color="auto"/>
            </w:tcBorders>
          </w:tcPr>
          <w:p w14:paraId="1A68DAF7" w14:textId="77777777" w:rsidR="009F3451" w:rsidRPr="007275DF" w:rsidRDefault="009F3451" w:rsidP="00D00DFE">
            <w:pPr>
              <w:pStyle w:val="TAC"/>
              <w:rPr>
                <w:rFonts w:cs="v4.2.0"/>
              </w:rPr>
            </w:pPr>
            <w:r w:rsidRPr="007275DF">
              <w:t>OP.1</w:t>
            </w:r>
          </w:p>
        </w:tc>
        <w:tc>
          <w:tcPr>
            <w:tcW w:w="1701" w:type="dxa"/>
            <w:gridSpan w:val="2"/>
            <w:tcBorders>
              <w:bottom w:val="single" w:sz="4" w:space="0" w:color="auto"/>
            </w:tcBorders>
          </w:tcPr>
          <w:p w14:paraId="43A4ED41" w14:textId="77777777" w:rsidR="009F3451" w:rsidRPr="007275DF" w:rsidRDefault="009F3451" w:rsidP="00D00DFE">
            <w:pPr>
              <w:pStyle w:val="TAC"/>
            </w:pPr>
            <w:r w:rsidRPr="007275DF">
              <w:t>OP.1</w:t>
            </w:r>
          </w:p>
        </w:tc>
      </w:tr>
      <w:tr w:rsidR="009F3451" w:rsidRPr="007275DF" w14:paraId="4CCD4E94" w14:textId="77777777" w:rsidTr="00D00DFE">
        <w:trPr>
          <w:cantSplit/>
          <w:trHeight w:val="259"/>
        </w:trPr>
        <w:tc>
          <w:tcPr>
            <w:tcW w:w="1838" w:type="dxa"/>
            <w:gridSpan w:val="3"/>
            <w:vMerge w:val="restart"/>
            <w:tcBorders>
              <w:left w:val="single" w:sz="4" w:space="0" w:color="auto"/>
            </w:tcBorders>
          </w:tcPr>
          <w:p w14:paraId="7CE11E94" w14:textId="77777777" w:rsidR="009F3451" w:rsidRPr="007275DF" w:rsidRDefault="009F3451" w:rsidP="00D00DFE">
            <w:pPr>
              <w:pStyle w:val="TAL"/>
              <w:rPr>
                <w:lang w:val="en-US"/>
              </w:rPr>
            </w:pPr>
            <w:r w:rsidRPr="007275DF">
              <w:rPr>
                <w:lang w:val="en-US"/>
              </w:rPr>
              <w:t>PDSCH Reference measurement channel</w:t>
            </w:r>
          </w:p>
        </w:tc>
        <w:tc>
          <w:tcPr>
            <w:tcW w:w="709" w:type="dxa"/>
            <w:vMerge w:val="restart"/>
          </w:tcPr>
          <w:p w14:paraId="635F1C95" w14:textId="77777777" w:rsidR="009F3451" w:rsidRPr="007275DF" w:rsidRDefault="009F3451" w:rsidP="00D00DFE">
            <w:pPr>
              <w:pStyle w:val="TAC"/>
            </w:pPr>
          </w:p>
        </w:tc>
        <w:tc>
          <w:tcPr>
            <w:tcW w:w="1417" w:type="dxa"/>
            <w:tcBorders>
              <w:bottom w:val="single" w:sz="4" w:space="0" w:color="auto"/>
            </w:tcBorders>
            <w:vAlign w:val="center"/>
          </w:tcPr>
          <w:p w14:paraId="52D8740B"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54E8A3C2" w14:textId="77777777" w:rsidR="009F3451" w:rsidRPr="007275DF" w:rsidRDefault="009F3451" w:rsidP="00D00DFE">
            <w:pPr>
              <w:pStyle w:val="TAC"/>
            </w:pPr>
            <w:r w:rsidRPr="007275DF">
              <w:t>SR.1.1 FDD</w:t>
            </w:r>
            <w:r w:rsidRPr="007275DF">
              <w:rPr>
                <w:lang w:val="en-US"/>
              </w:rPr>
              <w:t xml:space="preserve"> </w:t>
            </w:r>
          </w:p>
        </w:tc>
        <w:tc>
          <w:tcPr>
            <w:tcW w:w="1843" w:type="dxa"/>
            <w:gridSpan w:val="2"/>
          </w:tcPr>
          <w:p w14:paraId="7BDF3A8A" w14:textId="77777777" w:rsidR="009F3451" w:rsidRPr="007275DF" w:rsidRDefault="009F3451" w:rsidP="00D00DFE">
            <w:pPr>
              <w:pStyle w:val="TAC"/>
            </w:pPr>
            <w:r w:rsidRPr="007275DF">
              <w:rPr>
                <w:rFonts w:cs="v4.2.0"/>
                <w:bCs/>
                <w:lang w:eastAsia="zh-CN"/>
              </w:rPr>
              <w:t>SR.1.1 CCA</w:t>
            </w:r>
          </w:p>
        </w:tc>
        <w:tc>
          <w:tcPr>
            <w:tcW w:w="1701" w:type="dxa"/>
            <w:gridSpan w:val="2"/>
          </w:tcPr>
          <w:p w14:paraId="3DD5C402" w14:textId="77777777" w:rsidR="009F3451" w:rsidRPr="007275DF" w:rsidRDefault="009F3451" w:rsidP="00D00DFE">
            <w:pPr>
              <w:pStyle w:val="TAC"/>
            </w:pPr>
          </w:p>
        </w:tc>
      </w:tr>
      <w:tr w:rsidR="009F3451" w:rsidRPr="007275DF" w14:paraId="24102970" w14:textId="77777777" w:rsidTr="00D00DFE">
        <w:trPr>
          <w:cantSplit/>
          <w:trHeight w:val="259"/>
        </w:trPr>
        <w:tc>
          <w:tcPr>
            <w:tcW w:w="1838" w:type="dxa"/>
            <w:gridSpan w:val="3"/>
            <w:vMerge/>
            <w:tcBorders>
              <w:left w:val="single" w:sz="4" w:space="0" w:color="auto"/>
            </w:tcBorders>
          </w:tcPr>
          <w:p w14:paraId="7B4C5309" w14:textId="77777777" w:rsidR="009F3451" w:rsidRPr="007275DF" w:rsidRDefault="009F3451" w:rsidP="00D00DFE">
            <w:pPr>
              <w:pStyle w:val="TAL"/>
              <w:rPr>
                <w:lang w:val="en-US"/>
              </w:rPr>
            </w:pPr>
          </w:p>
        </w:tc>
        <w:tc>
          <w:tcPr>
            <w:tcW w:w="709" w:type="dxa"/>
            <w:vMerge/>
          </w:tcPr>
          <w:p w14:paraId="3A1A8737" w14:textId="77777777" w:rsidR="009F3451" w:rsidRPr="007275DF" w:rsidRDefault="009F3451" w:rsidP="00D00DFE">
            <w:pPr>
              <w:pStyle w:val="TAC"/>
            </w:pPr>
          </w:p>
        </w:tc>
        <w:tc>
          <w:tcPr>
            <w:tcW w:w="1417" w:type="dxa"/>
            <w:tcBorders>
              <w:bottom w:val="single" w:sz="4" w:space="0" w:color="auto"/>
            </w:tcBorders>
            <w:vAlign w:val="center"/>
          </w:tcPr>
          <w:p w14:paraId="26C22811"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0187DAEA" w14:textId="77777777" w:rsidR="009F3451" w:rsidRPr="007275DF" w:rsidRDefault="009F3451" w:rsidP="00D00DFE">
            <w:pPr>
              <w:pStyle w:val="TAC"/>
            </w:pPr>
            <w:r w:rsidRPr="007275DF">
              <w:t>SR.1.1 TDD</w:t>
            </w:r>
          </w:p>
        </w:tc>
        <w:tc>
          <w:tcPr>
            <w:tcW w:w="1843" w:type="dxa"/>
            <w:gridSpan w:val="2"/>
          </w:tcPr>
          <w:p w14:paraId="53E5E21A" w14:textId="77777777" w:rsidR="009F3451" w:rsidRPr="007275DF" w:rsidRDefault="009F3451" w:rsidP="00D00DFE">
            <w:pPr>
              <w:pStyle w:val="TAC"/>
            </w:pPr>
            <w:r w:rsidRPr="007275DF">
              <w:rPr>
                <w:rFonts w:cs="v4.2.0"/>
                <w:bCs/>
                <w:lang w:eastAsia="zh-CN"/>
              </w:rPr>
              <w:t>SR.1.1 CCA</w:t>
            </w:r>
          </w:p>
        </w:tc>
        <w:tc>
          <w:tcPr>
            <w:tcW w:w="1701" w:type="dxa"/>
            <w:gridSpan w:val="2"/>
          </w:tcPr>
          <w:p w14:paraId="351FE7E6" w14:textId="77777777" w:rsidR="009F3451" w:rsidRPr="007275DF" w:rsidRDefault="009F3451" w:rsidP="00D00DFE">
            <w:pPr>
              <w:pStyle w:val="TAC"/>
            </w:pPr>
          </w:p>
        </w:tc>
      </w:tr>
      <w:tr w:rsidR="009F3451" w:rsidRPr="007275DF" w14:paraId="5F773AED" w14:textId="77777777" w:rsidTr="00D00DFE">
        <w:trPr>
          <w:cantSplit/>
          <w:trHeight w:val="259"/>
        </w:trPr>
        <w:tc>
          <w:tcPr>
            <w:tcW w:w="1838" w:type="dxa"/>
            <w:gridSpan w:val="3"/>
            <w:vMerge/>
            <w:tcBorders>
              <w:left w:val="single" w:sz="4" w:space="0" w:color="auto"/>
            </w:tcBorders>
          </w:tcPr>
          <w:p w14:paraId="1B128116" w14:textId="77777777" w:rsidR="009F3451" w:rsidRPr="007275DF" w:rsidRDefault="009F3451" w:rsidP="00D00DFE">
            <w:pPr>
              <w:pStyle w:val="TAL"/>
              <w:rPr>
                <w:lang w:val="en-US"/>
              </w:rPr>
            </w:pPr>
          </w:p>
        </w:tc>
        <w:tc>
          <w:tcPr>
            <w:tcW w:w="709" w:type="dxa"/>
            <w:vMerge/>
          </w:tcPr>
          <w:p w14:paraId="2FEEE2D7" w14:textId="77777777" w:rsidR="009F3451" w:rsidRPr="007275DF" w:rsidRDefault="009F3451" w:rsidP="00D00DFE">
            <w:pPr>
              <w:pStyle w:val="TAC"/>
            </w:pPr>
          </w:p>
        </w:tc>
        <w:tc>
          <w:tcPr>
            <w:tcW w:w="1417" w:type="dxa"/>
            <w:tcBorders>
              <w:bottom w:val="single" w:sz="4" w:space="0" w:color="auto"/>
            </w:tcBorders>
            <w:vAlign w:val="center"/>
          </w:tcPr>
          <w:p w14:paraId="7A810E45"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40D67CD" w14:textId="77777777" w:rsidR="009F3451" w:rsidRPr="007275DF" w:rsidRDefault="009F3451" w:rsidP="00D00DFE">
            <w:pPr>
              <w:pStyle w:val="TAC"/>
            </w:pPr>
            <w:r w:rsidRPr="007275DF">
              <w:t>SR2.1 TDD</w:t>
            </w:r>
          </w:p>
        </w:tc>
        <w:tc>
          <w:tcPr>
            <w:tcW w:w="1843" w:type="dxa"/>
            <w:gridSpan w:val="2"/>
          </w:tcPr>
          <w:p w14:paraId="5153EB54" w14:textId="77777777" w:rsidR="009F3451" w:rsidRPr="007275DF" w:rsidRDefault="009F3451" w:rsidP="00D00DFE">
            <w:pPr>
              <w:pStyle w:val="TAC"/>
            </w:pPr>
            <w:r w:rsidRPr="007275DF">
              <w:rPr>
                <w:rFonts w:cs="v4.2.0"/>
                <w:bCs/>
                <w:lang w:eastAsia="zh-CN"/>
              </w:rPr>
              <w:t>SR.1.1 CCA</w:t>
            </w:r>
          </w:p>
        </w:tc>
        <w:tc>
          <w:tcPr>
            <w:tcW w:w="1701" w:type="dxa"/>
            <w:gridSpan w:val="2"/>
          </w:tcPr>
          <w:p w14:paraId="1B77D6C6" w14:textId="77777777" w:rsidR="009F3451" w:rsidRPr="007275DF" w:rsidRDefault="009F3451" w:rsidP="00D00DFE">
            <w:pPr>
              <w:pStyle w:val="TAC"/>
            </w:pPr>
          </w:p>
        </w:tc>
      </w:tr>
      <w:tr w:rsidR="009F3451" w:rsidRPr="007275DF" w14:paraId="4B1C6440" w14:textId="77777777" w:rsidTr="00D00DFE">
        <w:trPr>
          <w:cantSplit/>
          <w:trHeight w:val="259"/>
        </w:trPr>
        <w:tc>
          <w:tcPr>
            <w:tcW w:w="1838" w:type="dxa"/>
            <w:gridSpan w:val="3"/>
            <w:vMerge w:val="restart"/>
            <w:tcBorders>
              <w:left w:val="single" w:sz="4" w:space="0" w:color="auto"/>
            </w:tcBorders>
          </w:tcPr>
          <w:p w14:paraId="7C1C7D7F" w14:textId="77777777" w:rsidR="009F3451" w:rsidRPr="007275DF" w:rsidRDefault="009F3451" w:rsidP="00D00DFE">
            <w:pPr>
              <w:pStyle w:val="TAL"/>
              <w:rPr>
                <w:lang w:val="en-US"/>
              </w:rPr>
            </w:pPr>
            <w:r w:rsidRPr="007275DF">
              <w:rPr>
                <w:rFonts w:cs="v5.0.0"/>
              </w:rPr>
              <w:t>CORESET Reference Channel</w:t>
            </w:r>
          </w:p>
        </w:tc>
        <w:tc>
          <w:tcPr>
            <w:tcW w:w="709" w:type="dxa"/>
            <w:vMerge w:val="restart"/>
          </w:tcPr>
          <w:p w14:paraId="6C076473" w14:textId="77777777" w:rsidR="009F3451" w:rsidRPr="007275DF" w:rsidRDefault="009F3451" w:rsidP="00D00DFE">
            <w:pPr>
              <w:pStyle w:val="TAC"/>
            </w:pPr>
          </w:p>
        </w:tc>
        <w:tc>
          <w:tcPr>
            <w:tcW w:w="1417" w:type="dxa"/>
            <w:tcBorders>
              <w:bottom w:val="single" w:sz="4" w:space="0" w:color="auto"/>
            </w:tcBorders>
            <w:vAlign w:val="center"/>
          </w:tcPr>
          <w:p w14:paraId="72A57E98"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51F67FEF" w14:textId="77777777" w:rsidR="009F3451" w:rsidRPr="007275DF" w:rsidRDefault="009F3451" w:rsidP="00D00DFE">
            <w:pPr>
              <w:pStyle w:val="TAC"/>
            </w:pPr>
            <w:r w:rsidRPr="007275DF">
              <w:t>CR.1.1 FDD</w:t>
            </w:r>
            <w:r w:rsidRPr="007275DF">
              <w:rPr>
                <w:lang w:val="en-US"/>
              </w:rPr>
              <w:t xml:space="preserve">  </w:t>
            </w:r>
          </w:p>
        </w:tc>
        <w:tc>
          <w:tcPr>
            <w:tcW w:w="1843" w:type="dxa"/>
            <w:gridSpan w:val="2"/>
          </w:tcPr>
          <w:p w14:paraId="7896D142" w14:textId="77777777" w:rsidR="009F3451" w:rsidRPr="007275DF" w:rsidRDefault="009F3451" w:rsidP="00D00DFE">
            <w:pPr>
              <w:pStyle w:val="TAC"/>
            </w:pPr>
            <w:r w:rsidRPr="007275DF">
              <w:rPr>
                <w:rFonts w:cs="v4.2.0"/>
                <w:bCs/>
                <w:lang w:eastAsia="zh-CN"/>
              </w:rPr>
              <w:t>CR.1.1 CCA</w:t>
            </w:r>
          </w:p>
        </w:tc>
        <w:tc>
          <w:tcPr>
            <w:tcW w:w="1701" w:type="dxa"/>
            <w:gridSpan w:val="2"/>
          </w:tcPr>
          <w:p w14:paraId="4CE6BE39" w14:textId="77777777" w:rsidR="009F3451" w:rsidRPr="007275DF" w:rsidRDefault="009F3451" w:rsidP="00D00DFE">
            <w:pPr>
              <w:pStyle w:val="TAC"/>
            </w:pPr>
          </w:p>
        </w:tc>
      </w:tr>
      <w:tr w:rsidR="009F3451" w:rsidRPr="007275DF" w14:paraId="5907212A" w14:textId="77777777" w:rsidTr="00D00DFE">
        <w:trPr>
          <w:cantSplit/>
          <w:trHeight w:val="259"/>
        </w:trPr>
        <w:tc>
          <w:tcPr>
            <w:tcW w:w="1838" w:type="dxa"/>
            <w:gridSpan w:val="3"/>
            <w:vMerge/>
            <w:tcBorders>
              <w:left w:val="single" w:sz="4" w:space="0" w:color="auto"/>
            </w:tcBorders>
          </w:tcPr>
          <w:p w14:paraId="1B3ED966" w14:textId="77777777" w:rsidR="009F3451" w:rsidRPr="007275DF" w:rsidRDefault="009F3451" w:rsidP="00D00DFE">
            <w:pPr>
              <w:pStyle w:val="TAL"/>
              <w:rPr>
                <w:lang w:val="en-US"/>
              </w:rPr>
            </w:pPr>
          </w:p>
        </w:tc>
        <w:tc>
          <w:tcPr>
            <w:tcW w:w="709" w:type="dxa"/>
            <w:vMerge/>
          </w:tcPr>
          <w:p w14:paraId="5526D1FB" w14:textId="77777777" w:rsidR="009F3451" w:rsidRPr="007275DF" w:rsidRDefault="009F3451" w:rsidP="00D00DFE">
            <w:pPr>
              <w:pStyle w:val="TAC"/>
            </w:pPr>
          </w:p>
        </w:tc>
        <w:tc>
          <w:tcPr>
            <w:tcW w:w="1417" w:type="dxa"/>
            <w:tcBorders>
              <w:bottom w:val="single" w:sz="4" w:space="0" w:color="auto"/>
            </w:tcBorders>
            <w:vAlign w:val="center"/>
          </w:tcPr>
          <w:p w14:paraId="4D525F4D"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6C1EF3FF" w14:textId="77777777" w:rsidR="009F3451" w:rsidRPr="007275DF" w:rsidRDefault="009F3451" w:rsidP="00D00DFE">
            <w:pPr>
              <w:pStyle w:val="TAC"/>
            </w:pPr>
            <w:r w:rsidRPr="007275DF">
              <w:t>CR.1.1 TDD</w:t>
            </w:r>
          </w:p>
        </w:tc>
        <w:tc>
          <w:tcPr>
            <w:tcW w:w="1843" w:type="dxa"/>
            <w:gridSpan w:val="2"/>
          </w:tcPr>
          <w:p w14:paraId="7A837478" w14:textId="77777777" w:rsidR="009F3451" w:rsidRPr="007275DF" w:rsidRDefault="009F3451" w:rsidP="00D00DFE">
            <w:pPr>
              <w:pStyle w:val="TAC"/>
            </w:pPr>
            <w:r w:rsidRPr="007275DF">
              <w:rPr>
                <w:rFonts w:cs="v4.2.0"/>
                <w:bCs/>
                <w:lang w:eastAsia="zh-CN"/>
              </w:rPr>
              <w:t>CR.1.1 CCA</w:t>
            </w:r>
          </w:p>
        </w:tc>
        <w:tc>
          <w:tcPr>
            <w:tcW w:w="1701" w:type="dxa"/>
            <w:gridSpan w:val="2"/>
          </w:tcPr>
          <w:p w14:paraId="20182318" w14:textId="77777777" w:rsidR="009F3451" w:rsidRPr="007275DF" w:rsidRDefault="009F3451" w:rsidP="00D00DFE">
            <w:pPr>
              <w:pStyle w:val="TAC"/>
            </w:pPr>
          </w:p>
        </w:tc>
      </w:tr>
      <w:tr w:rsidR="009F3451" w:rsidRPr="007275DF" w14:paraId="6F4026FC" w14:textId="77777777" w:rsidTr="00D00DFE">
        <w:trPr>
          <w:cantSplit/>
          <w:trHeight w:val="259"/>
        </w:trPr>
        <w:tc>
          <w:tcPr>
            <w:tcW w:w="1838" w:type="dxa"/>
            <w:gridSpan w:val="3"/>
            <w:vMerge/>
            <w:tcBorders>
              <w:left w:val="single" w:sz="4" w:space="0" w:color="auto"/>
            </w:tcBorders>
          </w:tcPr>
          <w:p w14:paraId="0190331C" w14:textId="77777777" w:rsidR="009F3451" w:rsidRPr="007275DF" w:rsidRDefault="009F3451" w:rsidP="00D00DFE">
            <w:pPr>
              <w:pStyle w:val="TAL"/>
              <w:rPr>
                <w:lang w:val="en-US"/>
              </w:rPr>
            </w:pPr>
          </w:p>
        </w:tc>
        <w:tc>
          <w:tcPr>
            <w:tcW w:w="709" w:type="dxa"/>
            <w:vMerge/>
          </w:tcPr>
          <w:p w14:paraId="14056D66" w14:textId="77777777" w:rsidR="009F3451" w:rsidRPr="007275DF" w:rsidRDefault="009F3451" w:rsidP="00D00DFE">
            <w:pPr>
              <w:pStyle w:val="TAC"/>
            </w:pPr>
          </w:p>
        </w:tc>
        <w:tc>
          <w:tcPr>
            <w:tcW w:w="1417" w:type="dxa"/>
            <w:tcBorders>
              <w:bottom w:val="single" w:sz="4" w:space="0" w:color="auto"/>
            </w:tcBorders>
            <w:vAlign w:val="center"/>
          </w:tcPr>
          <w:p w14:paraId="2F42ACB0"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2BE7979F" w14:textId="77777777" w:rsidR="009F3451" w:rsidRPr="007275DF" w:rsidRDefault="009F3451" w:rsidP="00D00DFE">
            <w:pPr>
              <w:pStyle w:val="TAC"/>
            </w:pPr>
            <w:r w:rsidRPr="007275DF">
              <w:t>CR2.1 TDD</w:t>
            </w:r>
          </w:p>
        </w:tc>
        <w:tc>
          <w:tcPr>
            <w:tcW w:w="1843" w:type="dxa"/>
            <w:gridSpan w:val="2"/>
          </w:tcPr>
          <w:p w14:paraId="6EB06904" w14:textId="77777777" w:rsidR="009F3451" w:rsidRPr="007275DF" w:rsidRDefault="009F3451" w:rsidP="00D00DFE">
            <w:pPr>
              <w:pStyle w:val="TAC"/>
            </w:pPr>
            <w:r w:rsidRPr="007275DF">
              <w:rPr>
                <w:rFonts w:cs="v4.2.0"/>
                <w:bCs/>
                <w:lang w:eastAsia="zh-CN"/>
              </w:rPr>
              <w:t>CR.1.1 CCA</w:t>
            </w:r>
          </w:p>
        </w:tc>
        <w:tc>
          <w:tcPr>
            <w:tcW w:w="1701" w:type="dxa"/>
            <w:gridSpan w:val="2"/>
          </w:tcPr>
          <w:p w14:paraId="00B9B422" w14:textId="77777777" w:rsidR="009F3451" w:rsidRPr="007275DF" w:rsidRDefault="009F3451" w:rsidP="00D00DFE">
            <w:pPr>
              <w:pStyle w:val="TAC"/>
            </w:pPr>
          </w:p>
        </w:tc>
      </w:tr>
      <w:tr w:rsidR="009F3451" w:rsidRPr="007275DF" w14:paraId="10338C5F" w14:textId="77777777" w:rsidTr="00D00DFE">
        <w:trPr>
          <w:cantSplit/>
          <w:trHeight w:val="259"/>
        </w:trPr>
        <w:tc>
          <w:tcPr>
            <w:tcW w:w="919" w:type="dxa"/>
            <w:gridSpan w:val="2"/>
            <w:tcBorders>
              <w:left w:val="single" w:sz="4" w:space="0" w:color="auto"/>
              <w:bottom w:val="nil"/>
            </w:tcBorders>
          </w:tcPr>
          <w:p w14:paraId="0B2478F4" w14:textId="77777777" w:rsidR="009F3451" w:rsidRPr="007275DF" w:rsidRDefault="009F3451" w:rsidP="00D00DFE">
            <w:pPr>
              <w:pStyle w:val="TAL"/>
            </w:pPr>
            <w:r w:rsidRPr="007275DF">
              <w:t xml:space="preserve">SSB </w:t>
            </w:r>
          </w:p>
        </w:tc>
        <w:tc>
          <w:tcPr>
            <w:tcW w:w="919" w:type="dxa"/>
            <w:tcBorders>
              <w:left w:val="single" w:sz="4" w:space="0" w:color="auto"/>
              <w:bottom w:val="nil"/>
            </w:tcBorders>
          </w:tcPr>
          <w:p w14:paraId="1140DAC5" w14:textId="77777777" w:rsidR="009F3451" w:rsidRPr="007275DF" w:rsidRDefault="009F3451" w:rsidP="00D00DFE">
            <w:pPr>
              <w:pStyle w:val="TAL"/>
            </w:pPr>
            <w:r w:rsidRPr="007275DF">
              <w:t xml:space="preserve">Semi- </w:t>
            </w:r>
          </w:p>
        </w:tc>
        <w:tc>
          <w:tcPr>
            <w:tcW w:w="709" w:type="dxa"/>
            <w:tcBorders>
              <w:bottom w:val="nil"/>
            </w:tcBorders>
          </w:tcPr>
          <w:p w14:paraId="00157EE7" w14:textId="77777777" w:rsidR="009F3451" w:rsidRPr="007275DF" w:rsidRDefault="009F3451" w:rsidP="00D00DFE">
            <w:pPr>
              <w:pStyle w:val="TAC"/>
            </w:pPr>
          </w:p>
        </w:tc>
        <w:tc>
          <w:tcPr>
            <w:tcW w:w="1417" w:type="dxa"/>
            <w:tcBorders>
              <w:bottom w:val="single" w:sz="4" w:space="0" w:color="auto"/>
            </w:tcBorders>
            <w:vAlign w:val="center"/>
          </w:tcPr>
          <w:p w14:paraId="53B21465" w14:textId="77777777" w:rsidR="009F3451" w:rsidRPr="007275DF" w:rsidRDefault="009F3451" w:rsidP="00D00DFE">
            <w:pPr>
              <w:pStyle w:val="TAC"/>
              <w:rPr>
                <w:lang w:val="en-US"/>
              </w:rPr>
            </w:pPr>
            <w:r w:rsidRPr="007275DF">
              <w:t>Config</w:t>
            </w:r>
            <w:r w:rsidRPr="007275DF">
              <w:rPr>
                <w:szCs w:val="18"/>
              </w:rPr>
              <w:t xml:space="preserve"> 1</w:t>
            </w:r>
          </w:p>
        </w:tc>
        <w:tc>
          <w:tcPr>
            <w:tcW w:w="1843" w:type="dxa"/>
            <w:gridSpan w:val="2"/>
            <w:tcBorders>
              <w:bottom w:val="single" w:sz="4" w:space="0" w:color="auto"/>
            </w:tcBorders>
            <w:vAlign w:val="center"/>
          </w:tcPr>
          <w:p w14:paraId="71C55489" w14:textId="77777777" w:rsidR="009F3451" w:rsidRPr="007275DF" w:rsidRDefault="009F3451" w:rsidP="00D00DFE">
            <w:pPr>
              <w:pStyle w:val="TAC"/>
              <w:rPr>
                <w:lang w:val="en-US"/>
              </w:rPr>
            </w:pPr>
            <w:r w:rsidRPr="007275DF">
              <w:rPr>
                <w:lang w:eastAsia="zh-CN"/>
              </w:rPr>
              <w:t>SSB.1 FR1</w:t>
            </w:r>
          </w:p>
        </w:tc>
        <w:tc>
          <w:tcPr>
            <w:tcW w:w="1843" w:type="dxa"/>
            <w:gridSpan w:val="2"/>
          </w:tcPr>
          <w:p w14:paraId="3A48FE30" w14:textId="77777777" w:rsidR="009F3451" w:rsidRPr="007275DF" w:rsidRDefault="009F3451" w:rsidP="00D00DFE">
            <w:pPr>
              <w:pStyle w:val="TAC"/>
            </w:pPr>
            <w:r w:rsidRPr="007275DF">
              <w:rPr>
                <w:rFonts w:cs="v4.2.0"/>
                <w:bCs/>
                <w:lang w:eastAsia="zh-CN"/>
              </w:rPr>
              <w:t>SSB.1 CCA</w:t>
            </w:r>
          </w:p>
        </w:tc>
        <w:tc>
          <w:tcPr>
            <w:tcW w:w="1701" w:type="dxa"/>
            <w:gridSpan w:val="2"/>
          </w:tcPr>
          <w:p w14:paraId="1D4C3901"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2CC26250" w14:textId="77777777" w:rsidTr="00D00DFE">
        <w:trPr>
          <w:cantSplit/>
          <w:trHeight w:val="232"/>
        </w:trPr>
        <w:tc>
          <w:tcPr>
            <w:tcW w:w="919" w:type="dxa"/>
            <w:gridSpan w:val="2"/>
            <w:tcBorders>
              <w:top w:val="nil"/>
              <w:left w:val="single" w:sz="4" w:space="0" w:color="auto"/>
              <w:bottom w:val="nil"/>
            </w:tcBorders>
          </w:tcPr>
          <w:p w14:paraId="249CC40C" w14:textId="77777777" w:rsidR="009F3451" w:rsidRPr="007275DF" w:rsidRDefault="009F3451" w:rsidP="00D00DFE">
            <w:pPr>
              <w:pStyle w:val="TAL"/>
            </w:pPr>
            <w:r w:rsidRPr="007275DF">
              <w:t>parameters</w:t>
            </w:r>
          </w:p>
        </w:tc>
        <w:tc>
          <w:tcPr>
            <w:tcW w:w="919" w:type="dxa"/>
            <w:tcBorders>
              <w:top w:val="nil"/>
              <w:left w:val="single" w:sz="4" w:space="0" w:color="auto"/>
              <w:bottom w:val="nil"/>
            </w:tcBorders>
          </w:tcPr>
          <w:p w14:paraId="2D19C84B" w14:textId="77777777" w:rsidR="009F3451" w:rsidRPr="007275DF" w:rsidRDefault="009F3451" w:rsidP="00D00DFE">
            <w:pPr>
              <w:pStyle w:val="TAL"/>
            </w:pPr>
            <w:r w:rsidRPr="007275DF">
              <w:t xml:space="preserve">static channel </w:t>
            </w:r>
            <w:r w:rsidRPr="007275DF">
              <w:rPr>
                <w:vertAlign w:val="superscript"/>
              </w:rPr>
              <w:t>Note 5,7</w:t>
            </w:r>
          </w:p>
        </w:tc>
        <w:tc>
          <w:tcPr>
            <w:tcW w:w="709" w:type="dxa"/>
            <w:tcBorders>
              <w:top w:val="nil"/>
              <w:bottom w:val="nil"/>
            </w:tcBorders>
          </w:tcPr>
          <w:p w14:paraId="5125A71B" w14:textId="77777777" w:rsidR="009F3451" w:rsidRPr="007275DF" w:rsidRDefault="009F3451" w:rsidP="00D00DFE">
            <w:pPr>
              <w:pStyle w:val="TAC"/>
            </w:pPr>
          </w:p>
        </w:tc>
        <w:tc>
          <w:tcPr>
            <w:tcW w:w="1417" w:type="dxa"/>
            <w:tcBorders>
              <w:bottom w:val="single" w:sz="4" w:space="0" w:color="auto"/>
            </w:tcBorders>
            <w:vAlign w:val="center"/>
          </w:tcPr>
          <w:p w14:paraId="2C88AA0D" w14:textId="77777777" w:rsidR="009F3451" w:rsidRPr="007275DF" w:rsidRDefault="009F3451" w:rsidP="00D00DFE">
            <w:pPr>
              <w:pStyle w:val="TAC"/>
              <w:rPr>
                <w:lang w:val="en-US"/>
              </w:rPr>
            </w:pPr>
            <w:r w:rsidRPr="007275DF">
              <w:t>Config</w:t>
            </w:r>
            <w:r w:rsidRPr="007275DF">
              <w:rPr>
                <w:szCs w:val="18"/>
              </w:rPr>
              <w:t xml:space="preserve"> 2</w:t>
            </w:r>
          </w:p>
        </w:tc>
        <w:tc>
          <w:tcPr>
            <w:tcW w:w="1843" w:type="dxa"/>
            <w:gridSpan w:val="2"/>
            <w:tcBorders>
              <w:bottom w:val="single" w:sz="4" w:space="0" w:color="auto"/>
            </w:tcBorders>
            <w:vAlign w:val="center"/>
          </w:tcPr>
          <w:p w14:paraId="11F07623" w14:textId="77777777" w:rsidR="009F3451" w:rsidRPr="007275DF" w:rsidRDefault="009F3451" w:rsidP="00D00DFE">
            <w:pPr>
              <w:pStyle w:val="TAC"/>
            </w:pPr>
            <w:r w:rsidRPr="007275DF">
              <w:rPr>
                <w:lang w:eastAsia="zh-CN"/>
              </w:rPr>
              <w:t>SSB.1 FR1</w:t>
            </w:r>
          </w:p>
        </w:tc>
        <w:tc>
          <w:tcPr>
            <w:tcW w:w="1843" w:type="dxa"/>
            <w:gridSpan w:val="2"/>
            <w:vAlign w:val="center"/>
          </w:tcPr>
          <w:p w14:paraId="50F0E625" w14:textId="77777777" w:rsidR="009F3451" w:rsidRPr="007275DF" w:rsidRDefault="009F3451" w:rsidP="00D00DFE">
            <w:pPr>
              <w:pStyle w:val="TAC"/>
            </w:pPr>
            <w:r w:rsidRPr="007275DF">
              <w:rPr>
                <w:rFonts w:cs="v4.2.0"/>
                <w:bCs/>
                <w:lang w:eastAsia="zh-CN"/>
              </w:rPr>
              <w:t>SSB.1 CCA</w:t>
            </w:r>
          </w:p>
        </w:tc>
        <w:tc>
          <w:tcPr>
            <w:tcW w:w="1701" w:type="dxa"/>
            <w:gridSpan w:val="2"/>
            <w:vAlign w:val="center"/>
          </w:tcPr>
          <w:p w14:paraId="44B9F395"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2D7CB124" w14:textId="77777777" w:rsidTr="00D00DFE">
        <w:trPr>
          <w:cantSplit/>
          <w:trHeight w:val="232"/>
        </w:trPr>
        <w:tc>
          <w:tcPr>
            <w:tcW w:w="919" w:type="dxa"/>
            <w:gridSpan w:val="2"/>
            <w:tcBorders>
              <w:top w:val="nil"/>
              <w:left w:val="single" w:sz="4" w:space="0" w:color="auto"/>
              <w:bottom w:val="nil"/>
            </w:tcBorders>
          </w:tcPr>
          <w:p w14:paraId="38425FF8" w14:textId="77777777" w:rsidR="009F3451" w:rsidRPr="007275DF" w:rsidRDefault="009F3451" w:rsidP="00D00DFE">
            <w:pPr>
              <w:pStyle w:val="TAL"/>
            </w:pPr>
          </w:p>
        </w:tc>
        <w:tc>
          <w:tcPr>
            <w:tcW w:w="919" w:type="dxa"/>
            <w:tcBorders>
              <w:top w:val="nil"/>
              <w:left w:val="single" w:sz="4" w:space="0" w:color="auto"/>
            </w:tcBorders>
          </w:tcPr>
          <w:p w14:paraId="65687CD1" w14:textId="77777777" w:rsidR="009F3451" w:rsidRPr="007275DF" w:rsidRDefault="009F3451" w:rsidP="00D00DFE">
            <w:pPr>
              <w:pStyle w:val="TAL"/>
            </w:pPr>
          </w:p>
        </w:tc>
        <w:tc>
          <w:tcPr>
            <w:tcW w:w="709" w:type="dxa"/>
            <w:tcBorders>
              <w:top w:val="nil"/>
            </w:tcBorders>
          </w:tcPr>
          <w:p w14:paraId="748941F4" w14:textId="77777777" w:rsidR="009F3451" w:rsidRPr="007275DF" w:rsidRDefault="009F3451" w:rsidP="00D00DFE">
            <w:pPr>
              <w:pStyle w:val="TAC"/>
            </w:pPr>
          </w:p>
        </w:tc>
        <w:tc>
          <w:tcPr>
            <w:tcW w:w="1417" w:type="dxa"/>
            <w:tcBorders>
              <w:bottom w:val="single" w:sz="4" w:space="0" w:color="auto"/>
            </w:tcBorders>
            <w:vAlign w:val="center"/>
          </w:tcPr>
          <w:p w14:paraId="50B41A49" w14:textId="77777777" w:rsidR="009F3451" w:rsidRPr="007275DF" w:rsidRDefault="009F3451" w:rsidP="00D00DFE">
            <w:pPr>
              <w:pStyle w:val="TAC"/>
              <w:rPr>
                <w:lang w:eastAsia="zh-CN"/>
              </w:rPr>
            </w:pPr>
            <w:r w:rsidRPr="007275DF">
              <w:t>Config</w:t>
            </w:r>
            <w:r w:rsidRPr="007275DF">
              <w:rPr>
                <w:szCs w:val="18"/>
              </w:rPr>
              <w:t xml:space="preserve"> 3</w:t>
            </w:r>
          </w:p>
        </w:tc>
        <w:tc>
          <w:tcPr>
            <w:tcW w:w="1843" w:type="dxa"/>
            <w:gridSpan w:val="2"/>
            <w:tcBorders>
              <w:bottom w:val="single" w:sz="4" w:space="0" w:color="auto"/>
            </w:tcBorders>
            <w:vAlign w:val="center"/>
          </w:tcPr>
          <w:p w14:paraId="28614B0C" w14:textId="77777777" w:rsidR="009F3451" w:rsidRPr="007275DF" w:rsidRDefault="009F3451" w:rsidP="00D00DFE">
            <w:pPr>
              <w:pStyle w:val="TAC"/>
              <w:rPr>
                <w:lang w:eastAsia="zh-CN"/>
              </w:rPr>
            </w:pPr>
            <w:r w:rsidRPr="007275DF">
              <w:rPr>
                <w:lang w:eastAsia="zh-CN"/>
              </w:rPr>
              <w:t>SSB.2 FR1</w:t>
            </w:r>
          </w:p>
        </w:tc>
        <w:tc>
          <w:tcPr>
            <w:tcW w:w="1843" w:type="dxa"/>
            <w:gridSpan w:val="2"/>
          </w:tcPr>
          <w:p w14:paraId="3788CDBF" w14:textId="77777777" w:rsidR="009F3451" w:rsidRPr="007275DF" w:rsidDel="008E3263" w:rsidRDefault="009F3451" w:rsidP="00D00DFE">
            <w:pPr>
              <w:pStyle w:val="TAC"/>
              <w:rPr>
                <w:lang w:eastAsia="zh-CN"/>
              </w:rPr>
            </w:pPr>
            <w:r w:rsidRPr="007275DF">
              <w:rPr>
                <w:rFonts w:cs="v4.2.0"/>
                <w:bCs/>
                <w:lang w:eastAsia="zh-CN"/>
              </w:rPr>
              <w:t>SSB.1 CCA</w:t>
            </w:r>
          </w:p>
        </w:tc>
        <w:tc>
          <w:tcPr>
            <w:tcW w:w="1701" w:type="dxa"/>
            <w:gridSpan w:val="2"/>
          </w:tcPr>
          <w:p w14:paraId="1649EFAE" w14:textId="77777777" w:rsidR="009F3451" w:rsidRPr="007275DF" w:rsidRDefault="009F3451" w:rsidP="00D00DFE">
            <w:pPr>
              <w:pStyle w:val="TAC"/>
              <w:rPr>
                <w:lang w:eastAsia="zh-CN"/>
              </w:rPr>
            </w:pPr>
            <w:r w:rsidRPr="007275DF">
              <w:rPr>
                <w:rFonts w:cs="v4.2.0"/>
                <w:bCs/>
                <w:lang w:eastAsia="zh-CN"/>
              </w:rPr>
              <w:t>SSB.1 CCA</w:t>
            </w:r>
          </w:p>
        </w:tc>
      </w:tr>
      <w:tr w:rsidR="009F3451" w:rsidRPr="007275DF" w14:paraId="3979BA34" w14:textId="77777777" w:rsidTr="00D00DFE">
        <w:trPr>
          <w:cantSplit/>
          <w:trHeight w:val="232"/>
        </w:trPr>
        <w:tc>
          <w:tcPr>
            <w:tcW w:w="919" w:type="dxa"/>
            <w:gridSpan w:val="2"/>
            <w:tcBorders>
              <w:top w:val="nil"/>
              <w:left w:val="single" w:sz="4" w:space="0" w:color="auto"/>
              <w:bottom w:val="nil"/>
            </w:tcBorders>
          </w:tcPr>
          <w:p w14:paraId="23A47E22" w14:textId="77777777" w:rsidR="009F3451" w:rsidRPr="007275DF" w:rsidRDefault="009F3451" w:rsidP="00D00DFE">
            <w:pPr>
              <w:pStyle w:val="TAL"/>
            </w:pPr>
          </w:p>
        </w:tc>
        <w:tc>
          <w:tcPr>
            <w:tcW w:w="919" w:type="dxa"/>
            <w:tcBorders>
              <w:left w:val="single" w:sz="4" w:space="0" w:color="auto"/>
              <w:bottom w:val="nil"/>
            </w:tcBorders>
          </w:tcPr>
          <w:p w14:paraId="78879FD6" w14:textId="77777777" w:rsidR="009F3451" w:rsidRPr="007275DF" w:rsidRDefault="009F3451" w:rsidP="00D00DFE">
            <w:pPr>
              <w:pStyle w:val="TAL"/>
            </w:pPr>
            <w:r w:rsidRPr="007275DF">
              <w:t xml:space="preserve">Dynamic </w:t>
            </w:r>
          </w:p>
        </w:tc>
        <w:tc>
          <w:tcPr>
            <w:tcW w:w="709" w:type="dxa"/>
            <w:tcBorders>
              <w:bottom w:val="nil"/>
            </w:tcBorders>
          </w:tcPr>
          <w:p w14:paraId="060BCB82" w14:textId="77777777" w:rsidR="009F3451" w:rsidRPr="007275DF" w:rsidRDefault="009F3451" w:rsidP="00D00DFE">
            <w:pPr>
              <w:pStyle w:val="TAC"/>
            </w:pPr>
          </w:p>
        </w:tc>
        <w:tc>
          <w:tcPr>
            <w:tcW w:w="1417" w:type="dxa"/>
            <w:tcBorders>
              <w:bottom w:val="single" w:sz="4" w:space="0" w:color="auto"/>
            </w:tcBorders>
            <w:vAlign w:val="center"/>
          </w:tcPr>
          <w:p w14:paraId="0D8AE9F6" w14:textId="77777777" w:rsidR="009F3451" w:rsidRPr="007275DF" w:rsidRDefault="009F3451" w:rsidP="00D00DFE">
            <w:pPr>
              <w:pStyle w:val="TAC"/>
            </w:pPr>
            <w:r w:rsidRPr="007275DF">
              <w:t>Config</w:t>
            </w:r>
            <w:r w:rsidRPr="007275DF">
              <w:rPr>
                <w:szCs w:val="18"/>
              </w:rPr>
              <w:t xml:space="preserve"> 1</w:t>
            </w:r>
          </w:p>
        </w:tc>
        <w:tc>
          <w:tcPr>
            <w:tcW w:w="1843" w:type="dxa"/>
            <w:gridSpan w:val="2"/>
            <w:tcBorders>
              <w:bottom w:val="single" w:sz="4" w:space="0" w:color="auto"/>
            </w:tcBorders>
            <w:vAlign w:val="center"/>
          </w:tcPr>
          <w:p w14:paraId="253E2A88"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5CF264AB"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5A0CD5FA"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55996CD0" w14:textId="77777777" w:rsidTr="00D00DFE">
        <w:trPr>
          <w:cantSplit/>
          <w:trHeight w:val="232"/>
        </w:trPr>
        <w:tc>
          <w:tcPr>
            <w:tcW w:w="919" w:type="dxa"/>
            <w:gridSpan w:val="2"/>
            <w:tcBorders>
              <w:top w:val="nil"/>
              <w:left w:val="single" w:sz="4" w:space="0" w:color="auto"/>
              <w:bottom w:val="nil"/>
            </w:tcBorders>
          </w:tcPr>
          <w:p w14:paraId="0DE92354" w14:textId="77777777" w:rsidR="009F3451" w:rsidRPr="007275DF" w:rsidRDefault="009F3451" w:rsidP="00D00DFE">
            <w:pPr>
              <w:pStyle w:val="TAL"/>
            </w:pPr>
          </w:p>
        </w:tc>
        <w:tc>
          <w:tcPr>
            <w:tcW w:w="919" w:type="dxa"/>
            <w:tcBorders>
              <w:top w:val="nil"/>
              <w:left w:val="single" w:sz="4" w:space="0" w:color="auto"/>
              <w:bottom w:val="nil"/>
            </w:tcBorders>
          </w:tcPr>
          <w:p w14:paraId="43FCF71A" w14:textId="77777777" w:rsidR="009F3451" w:rsidRPr="007275DF" w:rsidRDefault="009F3451" w:rsidP="00D00DFE">
            <w:pPr>
              <w:pStyle w:val="TAL"/>
            </w:pPr>
            <w:r w:rsidRPr="007275DF">
              <w:t>channel</w:t>
            </w:r>
          </w:p>
        </w:tc>
        <w:tc>
          <w:tcPr>
            <w:tcW w:w="709" w:type="dxa"/>
            <w:tcBorders>
              <w:top w:val="nil"/>
              <w:bottom w:val="nil"/>
            </w:tcBorders>
          </w:tcPr>
          <w:p w14:paraId="5AA07304" w14:textId="77777777" w:rsidR="009F3451" w:rsidRPr="007275DF" w:rsidRDefault="009F3451" w:rsidP="00D00DFE">
            <w:pPr>
              <w:pStyle w:val="TAC"/>
            </w:pPr>
          </w:p>
        </w:tc>
        <w:tc>
          <w:tcPr>
            <w:tcW w:w="1417" w:type="dxa"/>
            <w:tcBorders>
              <w:bottom w:val="single" w:sz="4" w:space="0" w:color="auto"/>
            </w:tcBorders>
            <w:vAlign w:val="center"/>
          </w:tcPr>
          <w:p w14:paraId="586940BC" w14:textId="77777777" w:rsidR="009F3451" w:rsidRPr="007275DF" w:rsidRDefault="009F3451" w:rsidP="00D00DFE">
            <w:pPr>
              <w:pStyle w:val="TAC"/>
            </w:pPr>
            <w:r w:rsidRPr="007275DF">
              <w:t>Config</w:t>
            </w:r>
            <w:r w:rsidRPr="007275DF">
              <w:rPr>
                <w:szCs w:val="18"/>
              </w:rPr>
              <w:t xml:space="preserve"> 2</w:t>
            </w:r>
          </w:p>
        </w:tc>
        <w:tc>
          <w:tcPr>
            <w:tcW w:w="1843" w:type="dxa"/>
            <w:gridSpan w:val="2"/>
            <w:tcBorders>
              <w:bottom w:val="single" w:sz="4" w:space="0" w:color="auto"/>
            </w:tcBorders>
            <w:vAlign w:val="center"/>
          </w:tcPr>
          <w:p w14:paraId="58E555CB" w14:textId="77777777" w:rsidR="009F3451" w:rsidRPr="007275DF" w:rsidRDefault="009F3451" w:rsidP="00D00DFE">
            <w:pPr>
              <w:pStyle w:val="TAC"/>
              <w:rPr>
                <w:lang w:eastAsia="zh-CN"/>
              </w:rPr>
            </w:pPr>
            <w:r w:rsidRPr="007275DF">
              <w:rPr>
                <w:lang w:eastAsia="zh-CN"/>
              </w:rPr>
              <w:t>SSB.1 FR1</w:t>
            </w:r>
          </w:p>
        </w:tc>
        <w:tc>
          <w:tcPr>
            <w:tcW w:w="1843" w:type="dxa"/>
            <w:gridSpan w:val="2"/>
          </w:tcPr>
          <w:p w14:paraId="7119435B"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tcPr>
          <w:p w14:paraId="7139E880"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1C40010D" w14:textId="77777777" w:rsidTr="00D00DFE">
        <w:trPr>
          <w:cantSplit/>
          <w:trHeight w:val="232"/>
        </w:trPr>
        <w:tc>
          <w:tcPr>
            <w:tcW w:w="919" w:type="dxa"/>
            <w:gridSpan w:val="2"/>
            <w:tcBorders>
              <w:top w:val="nil"/>
              <w:left w:val="single" w:sz="4" w:space="0" w:color="auto"/>
            </w:tcBorders>
          </w:tcPr>
          <w:p w14:paraId="79F03A35" w14:textId="77777777" w:rsidR="009F3451" w:rsidRPr="007275DF" w:rsidRDefault="009F3451" w:rsidP="00D00DFE">
            <w:pPr>
              <w:pStyle w:val="TAL"/>
            </w:pPr>
          </w:p>
        </w:tc>
        <w:tc>
          <w:tcPr>
            <w:tcW w:w="919" w:type="dxa"/>
            <w:tcBorders>
              <w:top w:val="nil"/>
              <w:left w:val="single" w:sz="4" w:space="0" w:color="auto"/>
            </w:tcBorders>
          </w:tcPr>
          <w:p w14:paraId="0FF5EA82" w14:textId="77777777" w:rsidR="009F3451" w:rsidRPr="007275DF" w:rsidRDefault="009F3451" w:rsidP="00D00DFE">
            <w:pPr>
              <w:pStyle w:val="TAL"/>
            </w:pPr>
            <w:r w:rsidRPr="007275DF">
              <w:t xml:space="preserve">Access </w:t>
            </w:r>
            <w:r w:rsidRPr="007275DF">
              <w:rPr>
                <w:vertAlign w:val="superscript"/>
              </w:rPr>
              <w:t>Note 6,7</w:t>
            </w:r>
          </w:p>
        </w:tc>
        <w:tc>
          <w:tcPr>
            <w:tcW w:w="709" w:type="dxa"/>
            <w:tcBorders>
              <w:top w:val="nil"/>
            </w:tcBorders>
          </w:tcPr>
          <w:p w14:paraId="68323C64" w14:textId="77777777" w:rsidR="009F3451" w:rsidRPr="007275DF" w:rsidRDefault="009F3451" w:rsidP="00D00DFE">
            <w:pPr>
              <w:pStyle w:val="TAC"/>
            </w:pPr>
          </w:p>
        </w:tc>
        <w:tc>
          <w:tcPr>
            <w:tcW w:w="1417" w:type="dxa"/>
            <w:tcBorders>
              <w:bottom w:val="single" w:sz="4" w:space="0" w:color="auto"/>
            </w:tcBorders>
            <w:vAlign w:val="center"/>
          </w:tcPr>
          <w:p w14:paraId="6A43A6E3"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40663525" w14:textId="77777777" w:rsidR="009F3451" w:rsidRPr="007275DF" w:rsidRDefault="009F3451" w:rsidP="00D00DFE">
            <w:pPr>
              <w:pStyle w:val="TAC"/>
              <w:rPr>
                <w:lang w:eastAsia="zh-CN"/>
              </w:rPr>
            </w:pPr>
            <w:r w:rsidRPr="007275DF">
              <w:rPr>
                <w:lang w:eastAsia="zh-CN"/>
              </w:rPr>
              <w:t>SSB.2 FR1</w:t>
            </w:r>
          </w:p>
        </w:tc>
        <w:tc>
          <w:tcPr>
            <w:tcW w:w="1843" w:type="dxa"/>
            <w:gridSpan w:val="2"/>
            <w:vAlign w:val="center"/>
          </w:tcPr>
          <w:p w14:paraId="2C11AEC0" w14:textId="77777777" w:rsidR="009F3451" w:rsidRPr="007275DF" w:rsidRDefault="009F3451" w:rsidP="00D00DFE">
            <w:pPr>
              <w:pStyle w:val="TAC"/>
              <w:rPr>
                <w:rFonts w:cs="v4.2.0"/>
                <w:bCs/>
                <w:lang w:eastAsia="zh-CN"/>
              </w:rPr>
            </w:pPr>
            <w:r w:rsidRPr="007275DF">
              <w:rPr>
                <w:rFonts w:cs="v4.2.0"/>
                <w:bCs/>
                <w:lang w:eastAsia="zh-CN"/>
              </w:rPr>
              <w:t>SSB.2 CCA</w:t>
            </w:r>
          </w:p>
        </w:tc>
        <w:tc>
          <w:tcPr>
            <w:tcW w:w="1701" w:type="dxa"/>
            <w:gridSpan w:val="2"/>
            <w:vAlign w:val="center"/>
          </w:tcPr>
          <w:p w14:paraId="3D69BB37" w14:textId="77777777" w:rsidR="009F3451" w:rsidRPr="007275DF" w:rsidRDefault="009F3451" w:rsidP="00D00DFE">
            <w:pPr>
              <w:pStyle w:val="TAC"/>
              <w:rPr>
                <w:rFonts w:cs="v4.2.0"/>
                <w:bCs/>
                <w:lang w:eastAsia="zh-CN"/>
              </w:rPr>
            </w:pPr>
            <w:r w:rsidRPr="007275DF">
              <w:rPr>
                <w:rFonts w:cs="v4.2.0"/>
                <w:bCs/>
                <w:lang w:eastAsia="zh-CN"/>
              </w:rPr>
              <w:t>SSB.2 CCA</w:t>
            </w:r>
          </w:p>
        </w:tc>
      </w:tr>
      <w:tr w:rsidR="009F3451" w:rsidRPr="007275DF" w14:paraId="6494878D" w14:textId="77777777" w:rsidTr="00D00DFE">
        <w:trPr>
          <w:cantSplit/>
          <w:trHeight w:val="232"/>
        </w:trPr>
        <w:tc>
          <w:tcPr>
            <w:tcW w:w="1838" w:type="dxa"/>
            <w:gridSpan w:val="3"/>
            <w:tcBorders>
              <w:left w:val="single" w:sz="4" w:space="0" w:color="auto"/>
            </w:tcBorders>
          </w:tcPr>
          <w:p w14:paraId="5E7521EB" w14:textId="77777777" w:rsidR="009F3451" w:rsidRPr="007275DF" w:rsidRDefault="009F3451" w:rsidP="00D00DFE">
            <w:pPr>
              <w:pStyle w:val="TAL"/>
            </w:pPr>
            <w:r w:rsidRPr="007275DF">
              <w:t>DBT window configuration</w:t>
            </w:r>
          </w:p>
        </w:tc>
        <w:tc>
          <w:tcPr>
            <w:tcW w:w="709" w:type="dxa"/>
          </w:tcPr>
          <w:p w14:paraId="4EA3182D" w14:textId="77777777" w:rsidR="009F3451" w:rsidRPr="007275DF" w:rsidRDefault="009F3451" w:rsidP="00D00DFE">
            <w:pPr>
              <w:pStyle w:val="TAC"/>
            </w:pPr>
          </w:p>
        </w:tc>
        <w:tc>
          <w:tcPr>
            <w:tcW w:w="1417" w:type="dxa"/>
            <w:tcBorders>
              <w:bottom w:val="single" w:sz="4" w:space="0" w:color="auto"/>
            </w:tcBorders>
            <w:vAlign w:val="center"/>
          </w:tcPr>
          <w:p w14:paraId="61E34E16" w14:textId="77777777" w:rsidR="009F3451" w:rsidRPr="007275DF" w:rsidRDefault="009F3451" w:rsidP="00D00DFE">
            <w:pPr>
              <w:pStyle w:val="TAC"/>
            </w:pPr>
            <w:r w:rsidRPr="007275DF">
              <w:t>Config 1,2,3</w:t>
            </w:r>
          </w:p>
        </w:tc>
        <w:tc>
          <w:tcPr>
            <w:tcW w:w="1843" w:type="dxa"/>
            <w:gridSpan w:val="2"/>
            <w:tcBorders>
              <w:bottom w:val="single" w:sz="4" w:space="0" w:color="auto"/>
            </w:tcBorders>
            <w:vAlign w:val="center"/>
          </w:tcPr>
          <w:p w14:paraId="683796BA" w14:textId="77777777" w:rsidR="009F3451" w:rsidRPr="007275DF" w:rsidRDefault="009F3451" w:rsidP="00D00DFE">
            <w:pPr>
              <w:pStyle w:val="TAC"/>
              <w:rPr>
                <w:lang w:eastAsia="zh-CN"/>
              </w:rPr>
            </w:pPr>
            <w:r w:rsidRPr="007275DF">
              <w:rPr>
                <w:lang w:val="en-US"/>
              </w:rPr>
              <w:t>Not Applicable</w:t>
            </w:r>
          </w:p>
        </w:tc>
        <w:tc>
          <w:tcPr>
            <w:tcW w:w="1843" w:type="dxa"/>
            <w:gridSpan w:val="2"/>
          </w:tcPr>
          <w:p w14:paraId="379E5DA0"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1701" w:type="dxa"/>
            <w:gridSpan w:val="2"/>
          </w:tcPr>
          <w:p w14:paraId="517A86DC" w14:textId="77777777" w:rsidR="009F3451" w:rsidRPr="007275DF" w:rsidRDefault="009F3451" w:rsidP="00D00DFE">
            <w:pPr>
              <w:pStyle w:val="TAC"/>
              <w:rPr>
                <w:rFonts w:cs="v4.2.0"/>
                <w:bCs/>
                <w:lang w:eastAsia="zh-CN"/>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F3451" w:rsidRPr="007275DF" w14:paraId="086A1569" w14:textId="77777777" w:rsidTr="00D00DFE">
        <w:trPr>
          <w:cantSplit/>
          <w:trHeight w:val="213"/>
        </w:trPr>
        <w:tc>
          <w:tcPr>
            <w:tcW w:w="1838" w:type="dxa"/>
            <w:gridSpan w:val="3"/>
            <w:tcBorders>
              <w:left w:val="single" w:sz="4" w:space="0" w:color="auto"/>
            </w:tcBorders>
          </w:tcPr>
          <w:p w14:paraId="31212010" w14:textId="77777777" w:rsidR="009F3451" w:rsidRPr="007275DF" w:rsidRDefault="009F3451" w:rsidP="00D00DFE">
            <w:pPr>
              <w:pStyle w:val="TAL"/>
              <w:rPr>
                <w:bCs/>
              </w:rPr>
            </w:pPr>
            <w:r w:rsidRPr="007275DF">
              <w:t>SMTC configuration defined in A.3.11</w:t>
            </w:r>
          </w:p>
        </w:tc>
        <w:tc>
          <w:tcPr>
            <w:tcW w:w="709" w:type="dxa"/>
            <w:tcBorders>
              <w:bottom w:val="single" w:sz="4" w:space="0" w:color="auto"/>
            </w:tcBorders>
          </w:tcPr>
          <w:p w14:paraId="5ED7D89B" w14:textId="77777777" w:rsidR="009F3451" w:rsidRPr="007275DF" w:rsidRDefault="009F3451" w:rsidP="00D00DFE">
            <w:pPr>
              <w:pStyle w:val="TAC"/>
            </w:pPr>
          </w:p>
        </w:tc>
        <w:tc>
          <w:tcPr>
            <w:tcW w:w="1417" w:type="dxa"/>
            <w:tcBorders>
              <w:bottom w:val="single" w:sz="4" w:space="0" w:color="auto"/>
            </w:tcBorders>
            <w:vAlign w:val="center"/>
          </w:tcPr>
          <w:p w14:paraId="199DA780" w14:textId="77777777" w:rsidR="009F3451" w:rsidRPr="007275DF" w:rsidRDefault="009F3451" w:rsidP="00D00DFE">
            <w:pPr>
              <w:pStyle w:val="TAC"/>
            </w:pPr>
            <w:r w:rsidRPr="007275DF">
              <w:t>Config</w:t>
            </w:r>
            <w:r w:rsidRPr="007275DF">
              <w:rPr>
                <w:szCs w:val="18"/>
              </w:rPr>
              <w:t xml:space="preserve"> 1,2,3</w:t>
            </w:r>
          </w:p>
        </w:tc>
        <w:tc>
          <w:tcPr>
            <w:tcW w:w="1843" w:type="dxa"/>
            <w:gridSpan w:val="2"/>
            <w:tcBorders>
              <w:bottom w:val="single" w:sz="4" w:space="0" w:color="auto"/>
            </w:tcBorders>
            <w:vAlign w:val="center"/>
          </w:tcPr>
          <w:p w14:paraId="502F9046" w14:textId="77777777" w:rsidR="009F3451" w:rsidRPr="007275DF" w:rsidRDefault="009F3451" w:rsidP="00D00DFE">
            <w:pPr>
              <w:pStyle w:val="TAC"/>
            </w:pPr>
            <w:r w:rsidRPr="007275DF">
              <w:t>SMTC.1</w:t>
            </w:r>
          </w:p>
        </w:tc>
        <w:tc>
          <w:tcPr>
            <w:tcW w:w="1843" w:type="dxa"/>
            <w:gridSpan w:val="2"/>
            <w:tcBorders>
              <w:bottom w:val="single" w:sz="4" w:space="0" w:color="auto"/>
            </w:tcBorders>
            <w:vAlign w:val="center"/>
          </w:tcPr>
          <w:p w14:paraId="4BBE9ECD" w14:textId="77777777" w:rsidR="009F3451" w:rsidRPr="007275DF" w:rsidRDefault="009F3451" w:rsidP="00D00DFE">
            <w:pPr>
              <w:pStyle w:val="TAC"/>
            </w:pPr>
            <w:r w:rsidRPr="007275DF">
              <w:t>SMTC.1</w:t>
            </w:r>
          </w:p>
        </w:tc>
        <w:tc>
          <w:tcPr>
            <w:tcW w:w="1701" w:type="dxa"/>
            <w:gridSpan w:val="2"/>
            <w:tcBorders>
              <w:bottom w:val="single" w:sz="4" w:space="0" w:color="auto"/>
            </w:tcBorders>
            <w:vAlign w:val="center"/>
          </w:tcPr>
          <w:p w14:paraId="6ADF025A" w14:textId="77777777" w:rsidR="009F3451" w:rsidRPr="007275DF" w:rsidRDefault="009F3451" w:rsidP="00D00DFE">
            <w:pPr>
              <w:pStyle w:val="TAC"/>
            </w:pPr>
            <w:r w:rsidRPr="007275DF">
              <w:t>SMTC.4</w:t>
            </w:r>
          </w:p>
        </w:tc>
      </w:tr>
      <w:tr w:rsidR="009F3451" w:rsidRPr="007275DF" w14:paraId="0A38B7CD" w14:textId="77777777" w:rsidTr="00D00DFE">
        <w:trPr>
          <w:cantSplit/>
          <w:trHeight w:val="193"/>
        </w:trPr>
        <w:tc>
          <w:tcPr>
            <w:tcW w:w="1838" w:type="dxa"/>
            <w:gridSpan w:val="3"/>
            <w:vMerge w:val="restart"/>
            <w:tcBorders>
              <w:left w:val="single" w:sz="4" w:space="0" w:color="auto"/>
            </w:tcBorders>
          </w:tcPr>
          <w:p w14:paraId="68C40108" w14:textId="77777777" w:rsidR="009F3451" w:rsidRPr="007275DF" w:rsidRDefault="009F3451" w:rsidP="00D00DFE">
            <w:pPr>
              <w:pStyle w:val="TAL"/>
              <w:rPr>
                <w:lang w:val="da-DK"/>
              </w:rPr>
            </w:pPr>
            <w:r w:rsidRPr="007275DF">
              <w:rPr>
                <w:lang w:val="da-DK"/>
              </w:rPr>
              <w:t>PDSCH/PDCCH subcarrier spacing</w:t>
            </w:r>
          </w:p>
        </w:tc>
        <w:tc>
          <w:tcPr>
            <w:tcW w:w="709" w:type="dxa"/>
            <w:vMerge w:val="restart"/>
          </w:tcPr>
          <w:p w14:paraId="42689055" w14:textId="77777777" w:rsidR="009F3451" w:rsidRPr="007275DF" w:rsidRDefault="009F3451" w:rsidP="00D00DFE">
            <w:pPr>
              <w:pStyle w:val="TAC"/>
              <w:rPr>
                <w:lang w:val="it-IT"/>
              </w:rPr>
            </w:pPr>
            <w:r w:rsidRPr="007275DF">
              <w:rPr>
                <w:lang w:val="it-IT"/>
              </w:rPr>
              <w:t>kHz</w:t>
            </w:r>
          </w:p>
        </w:tc>
        <w:tc>
          <w:tcPr>
            <w:tcW w:w="1417" w:type="dxa"/>
            <w:tcBorders>
              <w:bottom w:val="single" w:sz="4" w:space="0" w:color="auto"/>
            </w:tcBorders>
            <w:vAlign w:val="center"/>
          </w:tcPr>
          <w:p w14:paraId="4075F375" w14:textId="77777777" w:rsidR="009F3451" w:rsidRPr="007275DF" w:rsidRDefault="009F3451" w:rsidP="00D00DFE">
            <w:pPr>
              <w:pStyle w:val="TAC"/>
              <w:rPr>
                <w:lang w:val="da-DK"/>
              </w:rPr>
            </w:pPr>
            <w:r w:rsidRPr="007275DF">
              <w:t>Config</w:t>
            </w:r>
            <w:r w:rsidRPr="007275DF">
              <w:rPr>
                <w:szCs w:val="18"/>
              </w:rPr>
              <w:t xml:space="preserve"> 1</w:t>
            </w:r>
          </w:p>
        </w:tc>
        <w:tc>
          <w:tcPr>
            <w:tcW w:w="1843" w:type="dxa"/>
            <w:gridSpan w:val="2"/>
            <w:tcBorders>
              <w:bottom w:val="single" w:sz="4" w:space="0" w:color="auto"/>
            </w:tcBorders>
            <w:vAlign w:val="center"/>
          </w:tcPr>
          <w:p w14:paraId="08099C89"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73C6DCC1"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2F0FBFAA" w14:textId="77777777" w:rsidR="009F3451" w:rsidRPr="007275DF" w:rsidRDefault="009F3451" w:rsidP="00D00DFE">
            <w:pPr>
              <w:pStyle w:val="TAC"/>
              <w:rPr>
                <w:lang w:val="en-US"/>
              </w:rPr>
            </w:pPr>
            <w:r w:rsidRPr="007275DF">
              <w:rPr>
                <w:lang w:val="en-US"/>
              </w:rPr>
              <w:t>30</w:t>
            </w:r>
          </w:p>
        </w:tc>
      </w:tr>
      <w:tr w:rsidR="009F3451" w:rsidRPr="007275DF" w14:paraId="2F6B2DCD" w14:textId="77777777" w:rsidTr="00D00DFE">
        <w:trPr>
          <w:cantSplit/>
          <w:trHeight w:val="127"/>
        </w:trPr>
        <w:tc>
          <w:tcPr>
            <w:tcW w:w="1838" w:type="dxa"/>
            <w:gridSpan w:val="3"/>
            <w:vMerge/>
            <w:tcBorders>
              <w:left w:val="single" w:sz="4" w:space="0" w:color="auto"/>
            </w:tcBorders>
          </w:tcPr>
          <w:p w14:paraId="3CEFDB2F" w14:textId="77777777" w:rsidR="009F3451" w:rsidRPr="007275DF" w:rsidRDefault="009F3451" w:rsidP="00D00DFE">
            <w:pPr>
              <w:pStyle w:val="TAL"/>
            </w:pPr>
          </w:p>
        </w:tc>
        <w:tc>
          <w:tcPr>
            <w:tcW w:w="709" w:type="dxa"/>
            <w:vMerge/>
          </w:tcPr>
          <w:p w14:paraId="58B87E41" w14:textId="77777777" w:rsidR="009F3451" w:rsidRPr="007275DF" w:rsidRDefault="009F3451" w:rsidP="00D00DFE">
            <w:pPr>
              <w:pStyle w:val="TAC"/>
              <w:rPr>
                <w:lang w:val="it-IT"/>
              </w:rPr>
            </w:pPr>
          </w:p>
        </w:tc>
        <w:tc>
          <w:tcPr>
            <w:tcW w:w="1417" w:type="dxa"/>
            <w:tcBorders>
              <w:bottom w:val="single" w:sz="4" w:space="0" w:color="auto"/>
            </w:tcBorders>
            <w:vAlign w:val="center"/>
          </w:tcPr>
          <w:p w14:paraId="38D057D5" w14:textId="77777777" w:rsidR="009F3451" w:rsidRPr="007275DF" w:rsidRDefault="009F3451" w:rsidP="00D00DFE">
            <w:pPr>
              <w:pStyle w:val="TAC"/>
              <w:rPr>
                <w:lang w:val="da-DK"/>
              </w:rPr>
            </w:pPr>
            <w:r w:rsidRPr="007275DF">
              <w:t>Config</w:t>
            </w:r>
            <w:r w:rsidRPr="007275DF">
              <w:rPr>
                <w:szCs w:val="18"/>
              </w:rPr>
              <w:t xml:space="preserve"> 2</w:t>
            </w:r>
          </w:p>
        </w:tc>
        <w:tc>
          <w:tcPr>
            <w:tcW w:w="1843" w:type="dxa"/>
            <w:gridSpan w:val="2"/>
            <w:tcBorders>
              <w:bottom w:val="single" w:sz="4" w:space="0" w:color="auto"/>
            </w:tcBorders>
            <w:vAlign w:val="center"/>
          </w:tcPr>
          <w:p w14:paraId="2BC66683" w14:textId="77777777" w:rsidR="009F3451" w:rsidRPr="007275DF" w:rsidRDefault="009F3451" w:rsidP="00D00DFE">
            <w:pPr>
              <w:pStyle w:val="TAC"/>
              <w:rPr>
                <w:lang w:val="en-US"/>
              </w:rPr>
            </w:pPr>
            <w:r w:rsidRPr="007275DF">
              <w:rPr>
                <w:lang w:val="en-US"/>
              </w:rPr>
              <w:t>15</w:t>
            </w:r>
          </w:p>
        </w:tc>
        <w:tc>
          <w:tcPr>
            <w:tcW w:w="1843" w:type="dxa"/>
            <w:gridSpan w:val="2"/>
            <w:tcBorders>
              <w:bottom w:val="single" w:sz="4" w:space="0" w:color="auto"/>
            </w:tcBorders>
            <w:vAlign w:val="center"/>
          </w:tcPr>
          <w:p w14:paraId="75578B26"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3A822FA9" w14:textId="77777777" w:rsidR="009F3451" w:rsidRPr="007275DF" w:rsidRDefault="009F3451" w:rsidP="00D00DFE">
            <w:pPr>
              <w:pStyle w:val="TAC"/>
              <w:rPr>
                <w:lang w:val="en-US"/>
              </w:rPr>
            </w:pPr>
            <w:r w:rsidRPr="007275DF">
              <w:rPr>
                <w:lang w:val="en-US"/>
              </w:rPr>
              <w:t>30</w:t>
            </w:r>
          </w:p>
        </w:tc>
      </w:tr>
      <w:tr w:rsidR="009F3451" w:rsidRPr="007275DF" w14:paraId="6F7ECB3E" w14:textId="77777777" w:rsidTr="00D00DFE">
        <w:trPr>
          <w:cantSplit/>
          <w:trHeight w:val="127"/>
        </w:trPr>
        <w:tc>
          <w:tcPr>
            <w:tcW w:w="1838" w:type="dxa"/>
            <w:gridSpan w:val="3"/>
            <w:vMerge/>
            <w:tcBorders>
              <w:left w:val="single" w:sz="4" w:space="0" w:color="auto"/>
            </w:tcBorders>
          </w:tcPr>
          <w:p w14:paraId="3DC8EF49" w14:textId="77777777" w:rsidR="009F3451" w:rsidRPr="007275DF" w:rsidRDefault="009F3451" w:rsidP="00D00DFE">
            <w:pPr>
              <w:pStyle w:val="TAL"/>
            </w:pPr>
          </w:p>
        </w:tc>
        <w:tc>
          <w:tcPr>
            <w:tcW w:w="709" w:type="dxa"/>
            <w:vMerge/>
          </w:tcPr>
          <w:p w14:paraId="609086E1" w14:textId="77777777" w:rsidR="009F3451" w:rsidRPr="007275DF" w:rsidRDefault="009F3451" w:rsidP="00D00DFE">
            <w:pPr>
              <w:pStyle w:val="TAC"/>
              <w:rPr>
                <w:lang w:val="it-IT"/>
              </w:rPr>
            </w:pPr>
          </w:p>
        </w:tc>
        <w:tc>
          <w:tcPr>
            <w:tcW w:w="1417" w:type="dxa"/>
            <w:tcBorders>
              <w:bottom w:val="single" w:sz="4" w:space="0" w:color="auto"/>
            </w:tcBorders>
            <w:vAlign w:val="center"/>
          </w:tcPr>
          <w:p w14:paraId="23934AE5" w14:textId="77777777" w:rsidR="009F3451" w:rsidRPr="007275DF" w:rsidRDefault="009F3451" w:rsidP="00D00DFE">
            <w:pPr>
              <w:pStyle w:val="TAC"/>
            </w:pPr>
            <w:r w:rsidRPr="007275DF">
              <w:t>Config</w:t>
            </w:r>
            <w:r w:rsidRPr="007275DF">
              <w:rPr>
                <w:szCs w:val="18"/>
              </w:rPr>
              <w:t xml:space="preserve"> 3</w:t>
            </w:r>
          </w:p>
        </w:tc>
        <w:tc>
          <w:tcPr>
            <w:tcW w:w="1843" w:type="dxa"/>
            <w:gridSpan w:val="2"/>
            <w:tcBorders>
              <w:bottom w:val="single" w:sz="4" w:space="0" w:color="auto"/>
            </w:tcBorders>
            <w:vAlign w:val="center"/>
          </w:tcPr>
          <w:p w14:paraId="64ACEEE8" w14:textId="77777777" w:rsidR="009F3451" w:rsidRPr="007275DF" w:rsidRDefault="009F3451" w:rsidP="00D00DFE">
            <w:pPr>
              <w:pStyle w:val="TAC"/>
              <w:rPr>
                <w:lang w:val="en-US"/>
              </w:rPr>
            </w:pPr>
            <w:r w:rsidRPr="007275DF">
              <w:rPr>
                <w:lang w:val="en-US"/>
              </w:rPr>
              <w:t>30</w:t>
            </w:r>
          </w:p>
        </w:tc>
        <w:tc>
          <w:tcPr>
            <w:tcW w:w="1843" w:type="dxa"/>
            <w:gridSpan w:val="2"/>
            <w:tcBorders>
              <w:bottom w:val="single" w:sz="4" w:space="0" w:color="auto"/>
            </w:tcBorders>
            <w:vAlign w:val="center"/>
          </w:tcPr>
          <w:p w14:paraId="59563191" w14:textId="77777777" w:rsidR="009F3451" w:rsidRPr="007275DF" w:rsidRDefault="009F3451" w:rsidP="00D00DFE">
            <w:pPr>
              <w:pStyle w:val="TAC"/>
              <w:rPr>
                <w:lang w:val="en-US"/>
              </w:rPr>
            </w:pPr>
            <w:r w:rsidRPr="007275DF">
              <w:rPr>
                <w:lang w:val="en-US"/>
              </w:rPr>
              <w:t>30</w:t>
            </w:r>
          </w:p>
        </w:tc>
        <w:tc>
          <w:tcPr>
            <w:tcW w:w="1701" w:type="dxa"/>
            <w:gridSpan w:val="2"/>
            <w:tcBorders>
              <w:bottom w:val="single" w:sz="4" w:space="0" w:color="auto"/>
            </w:tcBorders>
            <w:vAlign w:val="center"/>
          </w:tcPr>
          <w:p w14:paraId="5AB8681B" w14:textId="77777777" w:rsidR="009F3451" w:rsidRPr="007275DF" w:rsidRDefault="009F3451" w:rsidP="00D00DFE">
            <w:pPr>
              <w:pStyle w:val="TAC"/>
              <w:rPr>
                <w:lang w:val="en-US"/>
              </w:rPr>
            </w:pPr>
            <w:r w:rsidRPr="007275DF">
              <w:rPr>
                <w:lang w:val="en-US"/>
              </w:rPr>
              <w:t>30</w:t>
            </w:r>
          </w:p>
        </w:tc>
      </w:tr>
      <w:tr w:rsidR="009F3451" w:rsidRPr="007275DF" w14:paraId="20219114" w14:textId="77777777" w:rsidTr="00D00DFE">
        <w:trPr>
          <w:cantSplit/>
          <w:trHeight w:val="292"/>
        </w:trPr>
        <w:tc>
          <w:tcPr>
            <w:tcW w:w="1838" w:type="dxa"/>
            <w:gridSpan w:val="3"/>
            <w:tcBorders>
              <w:left w:val="single" w:sz="4" w:space="0" w:color="auto"/>
              <w:bottom w:val="single" w:sz="4" w:space="0" w:color="auto"/>
            </w:tcBorders>
          </w:tcPr>
          <w:p w14:paraId="6E47F7E4" w14:textId="77777777" w:rsidR="009F3451" w:rsidRPr="007275DF" w:rsidRDefault="009F3451" w:rsidP="00D00DFE">
            <w:pPr>
              <w:pStyle w:val="TAL"/>
              <w:rPr>
                <w:lang w:val="en-US"/>
              </w:rPr>
            </w:pPr>
            <w:r w:rsidRPr="007275DF">
              <w:rPr>
                <w:szCs w:val="16"/>
                <w:lang w:eastAsia="ja-JP"/>
              </w:rPr>
              <w:t>EPRE ratio of PSS to SSS</w:t>
            </w:r>
          </w:p>
        </w:tc>
        <w:tc>
          <w:tcPr>
            <w:tcW w:w="709" w:type="dxa"/>
            <w:tcBorders>
              <w:bottom w:val="single" w:sz="4" w:space="0" w:color="auto"/>
            </w:tcBorders>
          </w:tcPr>
          <w:p w14:paraId="59FDD518" w14:textId="77777777" w:rsidR="009F3451" w:rsidRPr="007275DF" w:rsidRDefault="009F3451" w:rsidP="00D00DFE">
            <w:pPr>
              <w:pStyle w:val="TAC"/>
            </w:pPr>
          </w:p>
        </w:tc>
        <w:tc>
          <w:tcPr>
            <w:tcW w:w="1417" w:type="dxa"/>
            <w:vMerge w:val="restart"/>
            <w:vAlign w:val="center"/>
          </w:tcPr>
          <w:p w14:paraId="79E4EFE1" w14:textId="77777777" w:rsidR="009F3451" w:rsidRPr="007275DF" w:rsidRDefault="009F3451" w:rsidP="00D00DFE">
            <w:pPr>
              <w:pStyle w:val="TAC"/>
            </w:pPr>
            <w:r w:rsidRPr="007275DF">
              <w:t>Config 1,2,3</w:t>
            </w:r>
          </w:p>
        </w:tc>
        <w:tc>
          <w:tcPr>
            <w:tcW w:w="1843" w:type="dxa"/>
            <w:gridSpan w:val="2"/>
            <w:vMerge w:val="restart"/>
            <w:vAlign w:val="center"/>
          </w:tcPr>
          <w:p w14:paraId="5ED375BC" w14:textId="77777777" w:rsidR="009F3451" w:rsidRPr="007275DF" w:rsidRDefault="009F3451" w:rsidP="00D00DFE">
            <w:pPr>
              <w:pStyle w:val="TAC"/>
              <w:rPr>
                <w:rFonts w:cs="v4.2.0"/>
              </w:rPr>
            </w:pPr>
            <w:r w:rsidRPr="007275DF">
              <w:rPr>
                <w:rFonts w:cs="v4.2.0"/>
              </w:rPr>
              <w:t>0</w:t>
            </w:r>
          </w:p>
        </w:tc>
        <w:tc>
          <w:tcPr>
            <w:tcW w:w="1843" w:type="dxa"/>
            <w:gridSpan w:val="2"/>
            <w:vMerge w:val="restart"/>
            <w:vAlign w:val="center"/>
          </w:tcPr>
          <w:p w14:paraId="715895D2" w14:textId="77777777" w:rsidR="009F3451" w:rsidRPr="007275DF" w:rsidRDefault="009F3451" w:rsidP="00D00DFE">
            <w:pPr>
              <w:pStyle w:val="TAC"/>
            </w:pPr>
            <w:r w:rsidRPr="007275DF">
              <w:t>0</w:t>
            </w:r>
          </w:p>
        </w:tc>
        <w:tc>
          <w:tcPr>
            <w:tcW w:w="1701" w:type="dxa"/>
            <w:gridSpan w:val="2"/>
            <w:vMerge w:val="restart"/>
            <w:vAlign w:val="center"/>
          </w:tcPr>
          <w:p w14:paraId="6E788209" w14:textId="77777777" w:rsidR="009F3451" w:rsidRPr="007275DF" w:rsidRDefault="009F3451" w:rsidP="00D00DFE">
            <w:pPr>
              <w:pStyle w:val="TAC"/>
            </w:pPr>
            <w:r w:rsidRPr="007275DF">
              <w:t>0</w:t>
            </w:r>
          </w:p>
        </w:tc>
      </w:tr>
      <w:tr w:rsidR="009F3451" w:rsidRPr="007275DF" w14:paraId="01657A0B" w14:textId="77777777" w:rsidTr="00D00DFE">
        <w:trPr>
          <w:cantSplit/>
          <w:trHeight w:val="292"/>
        </w:trPr>
        <w:tc>
          <w:tcPr>
            <w:tcW w:w="1838" w:type="dxa"/>
            <w:gridSpan w:val="3"/>
            <w:tcBorders>
              <w:left w:val="single" w:sz="4" w:space="0" w:color="auto"/>
              <w:bottom w:val="single" w:sz="4" w:space="0" w:color="auto"/>
            </w:tcBorders>
          </w:tcPr>
          <w:p w14:paraId="42C75ED8" w14:textId="77777777" w:rsidR="009F3451" w:rsidRPr="007275DF" w:rsidRDefault="009F3451" w:rsidP="00D00DFE">
            <w:pPr>
              <w:pStyle w:val="TAL"/>
              <w:rPr>
                <w:lang w:val="en-US"/>
              </w:rPr>
            </w:pPr>
            <w:r w:rsidRPr="007275DF">
              <w:rPr>
                <w:szCs w:val="16"/>
                <w:lang w:eastAsia="ja-JP"/>
              </w:rPr>
              <w:t>EPRE ratio of PBCH DMRS to SSS</w:t>
            </w:r>
          </w:p>
        </w:tc>
        <w:tc>
          <w:tcPr>
            <w:tcW w:w="709" w:type="dxa"/>
            <w:tcBorders>
              <w:bottom w:val="single" w:sz="4" w:space="0" w:color="auto"/>
            </w:tcBorders>
          </w:tcPr>
          <w:p w14:paraId="758E4F3F" w14:textId="77777777" w:rsidR="009F3451" w:rsidRPr="007275DF" w:rsidRDefault="009F3451" w:rsidP="00D00DFE">
            <w:pPr>
              <w:pStyle w:val="TAC"/>
            </w:pPr>
          </w:p>
        </w:tc>
        <w:tc>
          <w:tcPr>
            <w:tcW w:w="1417" w:type="dxa"/>
            <w:vMerge/>
          </w:tcPr>
          <w:p w14:paraId="6F83085D" w14:textId="77777777" w:rsidR="009F3451" w:rsidRPr="007275DF" w:rsidRDefault="009F3451" w:rsidP="00D00DFE">
            <w:pPr>
              <w:pStyle w:val="TAC"/>
            </w:pPr>
          </w:p>
        </w:tc>
        <w:tc>
          <w:tcPr>
            <w:tcW w:w="1843" w:type="dxa"/>
            <w:gridSpan w:val="2"/>
            <w:vMerge/>
          </w:tcPr>
          <w:p w14:paraId="10E4C7F5" w14:textId="77777777" w:rsidR="009F3451" w:rsidRPr="007275DF" w:rsidRDefault="009F3451" w:rsidP="00D00DFE">
            <w:pPr>
              <w:pStyle w:val="TAC"/>
              <w:rPr>
                <w:rFonts w:cs="v4.2.0"/>
              </w:rPr>
            </w:pPr>
          </w:p>
        </w:tc>
        <w:tc>
          <w:tcPr>
            <w:tcW w:w="1843" w:type="dxa"/>
            <w:gridSpan w:val="2"/>
            <w:vMerge/>
          </w:tcPr>
          <w:p w14:paraId="33D7B255" w14:textId="77777777" w:rsidR="009F3451" w:rsidRPr="007275DF" w:rsidRDefault="009F3451" w:rsidP="00D00DFE">
            <w:pPr>
              <w:pStyle w:val="TAC"/>
            </w:pPr>
          </w:p>
        </w:tc>
        <w:tc>
          <w:tcPr>
            <w:tcW w:w="1701" w:type="dxa"/>
            <w:gridSpan w:val="2"/>
            <w:vMerge/>
          </w:tcPr>
          <w:p w14:paraId="74E146C9" w14:textId="77777777" w:rsidR="009F3451" w:rsidRPr="007275DF" w:rsidRDefault="009F3451" w:rsidP="00D00DFE">
            <w:pPr>
              <w:pStyle w:val="TAC"/>
            </w:pPr>
          </w:p>
        </w:tc>
      </w:tr>
      <w:tr w:rsidR="009F3451" w:rsidRPr="007275DF" w14:paraId="390F1C31" w14:textId="77777777" w:rsidTr="00D00DFE">
        <w:trPr>
          <w:cantSplit/>
          <w:trHeight w:val="292"/>
        </w:trPr>
        <w:tc>
          <w:tcPr>
            <w:tcW w:w="1838" w:type="dxa"/>
            <w:gridSpan w:val="3"/>
            <w:tcBorders>
              <w:left w:val="single" w:sz="4" w:space="0" w:color="auto"/>
              <w:bottom w:val="single" w:sz="4" w:space="0" w:color="auto"/>
            </w:tcBorders>
          </w:tcPr>
          <w:p w14:paraId="2D07B690" w14:textId="77777777" w:rsidR="009F3451" w:rsidRPr="007275DF" w:rsidRDefault="009F3451" w:rsidP="00D00DFE">
            <w:pPr>
              <w:pStyle w:val="TAL"/>
              <w:rPr>
                <w:lang w:val="en-US"/>
              </w:rPr>
            </w:pPr>
            <w:r w:rsidRPr="007275DF">
              <w:rPr>
                <w:szCs w:val="16"/>
                <w:lang w:eastAsia="ja-JP"/>
              </w:rPr>
              <w:t>EPRE ratio of PBCH to PBCH DMRS</w:t>
            </w:r>
          </w:p>
        </w:tc>
        <w:tc>
          <w:tcPr>
            <w:tcW w:w="709" w:type="dxa"/>
            <w:tcBorders>
              <w:bottom w:val="single" w:sz="4" w:space="0" w:color="auto"/>
            </w:tcBorders>
          </w:tcPr>
          <w:p w14:paraId="1BF37F7E" w14:textId="77777777" w:rsidR="009F3451" w:rsidRPr="007275DF" w:rsidRDefault="009F3451" w:rsidP="00D00DFE">
            <w:pPr>
              <w:pStyle w:val="TAC"/>
            </w:pPr>
          </w:p>
        </w:tc>
        <w:tc>
          <w:tcPr>
            <w:tcW w:w="1417" w:type="dxa"/>
            <w:vMerge/>
          </w:tcPr>
          <w:p w14:paraId="676EC732" w14:textId="77777777" w:rsidR="009F3451" w:rsidRPr="007275DF" w:rsidRDefault="009F3451" w:rsidP="00D00DFE">
            <w:pPr>
              <w:pStyle w:val="TAC"/>
            </w:pPr>
          </w:p>
        </w:tc>
        <w:tc>
          <w:tcPr>
            <w:tcW w:w="1843" w:type="dxa"/>
            <w:gridSpan w:val="2"/>
            <w:vMerge/>
          </w:tcPr>
          <w:p w14:paraId="1FDCB720" w14:textId="77777777" w:rsidR="009F3451" w:rsidRPr="007275DF" w:rsidRDefault="009F3451" w:rsidP="00D00DFE">
            <w:pPr>
              <w:pStyle w:val="TAC"/>
              <w:rPr>
                <w:rFonts w:cs="v4.2.0"/>
              </w:rPr>
            </w:pPr>
          </w:p>
        </w:tc>
        <w:tc>
          <w:tcPr>
            <w:tcW w:w="1843" w:type="dxa"/>
            <w:gridSpan w:val="2"/>
            <w:vMerge/>
          </w:tcPr>
          <w:p w14:paraId="7169FC45" w14:textId="77777777" w:rsidR="009F3451" w:rsidRPr="007275DF" w:rsidRDefault="009F3451" w:rsidP="00D00DFE">
            <w:pPr>
              <w:pStyle w:val="TAC"/>
            </w:pPr>
          </w:p>
        </w:tc>
        <w:tc>
          <w:tcPr>
            <w:tcW w:w="1701" w:type="dxa"/>
            <w:gridSpan w:val="2"/>
            <w:vMerge/>
          </w:tcPr>
          <w:p w14:paraId="09FFE55F" w14:textId="77777777" w:rsidR="009F3451" w:rsidRPr="007275DF" w:rsidRDefault="009F3451" w:rsidP="00D00DFE">
            <w:pPr>
              <w:pStyle w:val="TAC"/>
            </w:pPr>
          </w:p>
        </w:tc>
      </w:tr>
      <w:tr w:rsidR="009F3451" w:rsidRPr="007275DF" w14:paraId="613A03D7" w14:textId="77777777" w:rsidTr="00D00DFE">
        <w:trPr>
          <w:cantSplit/>
          <w:trHeight w:val="292"/>
        </w:trPr>
        <w:tc>
          <w:tcPr>
            <w:tcW w:w="1838" w:type="dxa"/>
            <w:gridSpan w:val="3"/>
            <w:tcBorders>
              <w:left w:val="single" w:sz="4" w:space="0" w:color="auto"/>
              <w:bottom w:val="single" w:sz="4" w:space="0" w:color="auto"/>
            </w:tcBorders>
          </w:tcPr>
          <w:p w14:paraId="13B963DD" w14:textId="77777777" w:rsidR="009F3451" w:rsidRPr="007275DF" w:rsidRDefault="009F3451" w:rsidP="00D00DFE">
            <w:pPr>
              <w:pStyle w:val="TAL"/>
              <w:rPr>
                <w:lang w:val="en-US"/>
              </w:rPr>
            </w:pPr>
            <w:r w:rsidRPr="007275DF">
              <w:rPr>
                <w:szCs w:val="16"/>
                <w:lang w:eastAsia="ja-JP"/>
              </w:rPr>
              <w:t>EPRE ratio of PDCCH DMRS to SSS</w:t>
            </w:r>
          </w:p>
        </w:tc>
        <w:tc>
          <w:tcPr>
            <w:tcW w:w="709" w:type="dxa"/>
            <w:tcBorders>
              <w:bottom w:val="single" w:sz="4" w:space="0" w:color="auto"/>
            </w:tcBorders>
          </w:tcPr>
          <w:p w14:paraId="4A38C384" w14:textId="77777777" w:rsidR="009F3451" w:rsidRPr="007275DF" w:rsidRDefault="009F3451" w:rsidP="00D00DFE">
            <w:pPr>
              <w:pStyle w:val="TAC"/>
            </w:pPr>
          </w:p>
        </w:tc>
        <w:tc>
          <w:tcPr>
            <w:tcW w:w="1417" w:type="dxa"/>
            <w:vMerge/>
          </w:tcPr>
          <w:p w14:paraId="7EB17B90" w14:textId="77777777" w:rsidR="009F3451" w:rsidRPr="007275DF" w:rsidRDefault="009F3451" w:rsidP="00D00DFE">
            <w:pPr>
              <w:pStyle w:val="TAC"/>
            </w:pPr>
          </w:p>
        </w:tc>
        <w:tc>
          <w:tcPr>
            <w:tcW w:w="1843" w:type="dxa"/>
            <w:gridSpan w:val="2"/>
            <w:vMerge/>
          </w:tcPr>
          <w:p w14:paraId="79DE30A1" w14:textId="77777777" w:rsidR="009F3451" w:rsidRPr="007275DF" w:rsidRDefault="009F3451" w:rsidP="00D00DFE">
            <w:pPr>
              <w:pStyle w:val="TAC"/>
              <w:rPr>
                <w:rFonts w:cs="v4.2.0"/>
              </w:rPr>
            </w:pPr>
          </w:p>
        </w:tc>
        <w:tc>
          <w:tcPr>
            <w:tcW w:w="1843" w:type="dxa"/>
            <w:gridSpan w:val="2"/>
            <w:vMerge/>
          </w:tcPr>
          <w:p w14:paraId="5BFC914A" w14:textId="77777777" w:rsidR="009F3451" w:rsidRPr="007275DF" w:rsidRDefault="009F3451" w:rsidP="00D00DFE">
            <w:pPr>
              <w:pStyle w:val="TAC"/>
            </w:pPr>
          </w:p>
        </w:tc>
        <w:tc>
          <w:tcPr>
            <w:tcW w:w="1701" w:type="dxa"/>
            <w:gridSpan w:val="2"/>
            <w:vMerge/>
          </w:tcPr>
          <w:p w14:paraId="035EA704" w14:textId="77777777" w:rsidR="009F3451" w:rsidRPr="007275DF" w:rsidRDefault="009F3451" w:rsidP="00D00DFE">
            <w:pPr>
              <w:pStyle w:val="TAC"/>
            </w:pPr>
          </w:p>
        </w:tc>
      </w:tr>
      <w:tr w:rsidR="009F3451" w:rsidRPr="007275DF" w14:paraId="6AF05CB3" w14:textId="77777777" w:rsidTr="00D00DFE">
        <w:trPr>
          <w:cantSplit/>
          <w:trHeight w:val="292"/>
        </w:trPr>
        <w:tc>
          <w:tcPr>
            <w:tcW w:w="1838" w:type="dxa"/>
            <w:gridSpan w:val="3"/>
            <w:tcBorders>
              <w:left w:val="single" w:sz="4" w:space="0" w:color="auto"/>
              <w:bottom w:val="single" w:sz="4" w:space="0" w:color="auto"/>
            </w:tcBorders>
          </w:tcPr>
          <w:p w14:paraId="09B24293" w14:textId="77777777" w:rsidR="009F3451" w:rsidRPr="007275DF" w:rsidRDefault="009F3451" w:rsidP="00D00DFE">
            <w:pPr>
              <w:pStyle w:val="TAL"/>
              <w:rPr>
                <w:lang w:val="en-US"/>
              </w:rPr>
            </w:pPr>
            <w:r w:rsidRPr="007275DF">
              <w:rPr>
                <w:szCs w:val="16"/>
                <w:lang w:eastAsia="ja-JP"/>
              </w:rPr>
              <w:t>EPRE ratio of PDCCH to PDCCH DMRS</w:t>
            </w:r>
          </w:p>
        </w:tc>
        <w:tc>
          <w:tcPr>
            <w:tcW w:w="709" w:type="dxa"/>
            <w:tcBorders>
              <w:bottom w:val="single" w:sz="4" w:space="0" w:color="auto"/>
            </w:tcBorders>
          </w:tcPr>
          <w:p w14:paraId="16B0B15C" w14:textId="77777777" w:rsidR="009F3451" w:rsidRPr="007275DF" w:rsidRDefault="009F3451" w:rsidP="00D00DFE">
            <w:pPr>
              <w:pStyle w:val="TAC"/>
            </w:pPr>
          </w:p>
        </w:tc>
        <w:tc>
          <w:tcPr>
            <w:tcW w:w="1417" w:type="dxa"/>
            <w:vMerge/>
          </w:tcPr>
          <w:p w14:paraId="1390D37E" w14:textId="77777777" w:rsidR="009F3451" w:rsidRPr="007275DF" w:rsidRDefault="009F3451" w:rsidP="00D00DFE">
            <w:pPr>
              <w:pStyle w:val="TAC"/>
            </w:pPr>
          </w:p>
        </w:tc>
        <w:tc>
          <w:tcPr>
            <w:tcW w:w="1843" w:type="dxa"/>
            <w:gridSpan w:val="2"/>
            <w:vMerge/>
          </w:tcPr>
          <w:p w14:paraId="360E3DAC" w14:textId="77777777" w:rsidR="009F3451" w:rsidRPr="007275DF" w:rsidRDefault="009F3451" w:rsidP="00D00DFE">
            <w:pPr>
              <w:pStyle w:val="TAC"/>
              <w:rPr>
                <w:rFonts w:cs="v4.2.0"/>
              </w:rPr>
            </w:pPr>
          </w:p>
        </w:tc>
        <w:tc>
          <w:tcPr>
            <w:tcW w:w="1843" w:type="dxa"/>
            <w:gridSpan w:val="2"/>
            <w:vMerge/>
          </w:tcPr>
          <w:p w14:paraId="5B60D277" w14:textId="77777777" w:rsidR="009F3451" w:rsidRPr="007275DF" w:rsidRDefault="009F3451" w:rsidP="00D00DFE">
            <w:pPr>
              <w:pStyle w:val="TAC"/>
            </w:pPr>
          </w:p>
        </w:tc>
        <w:tc>
          <w:tcPr>
            <w:tcW w:w="1701" w:type="dxa"/>
            <w:gridSpan w:val="2"/>
            <w:vMerge/>
          </w:tcPr>
          <w:p w14:paraId="2C76F70C" w14:textId="77777777" w:rsidR="009F3451" w:rsidRPr="007275DF" w:rsidRDefault="009F3451" w:rsidP="00D00DFE">
            <w:pPr>
              <w:pStyle w:val="TAC"/>
            </w:pPr>
          </w:p>
        </w:tc>
      </w:tr>
      <w:tr w:rsidR="009F3451" w:rsidRPr="007275DF" w14:paraId="0028CC43" w14:textId="77777777" w:rsidTr="00D00DFE">
        <w:trPr>
          <w:cantSplit/>
          <w:trHeight w:val="292"/>
        </w:trPr>
        <w:tc>
          <w:tcPr>
            <w:tcW w:w="1838" w:type="dxa"/>
            <w:gridSpan w:val="3"/>
            <w:tcBorders>
              <w:left w:val="single" w:sz="4" w:space="0" w:color="auto"/>
              <w:bottom w:val="single" w:sz="4" w:space="0" w:color="auto"/>
            </w:tcBorders>
          </w:tcPr>
          <w:p w14:paraId="22213AF6" w14:textId="77777777" w:rsidR="009F3451" w:rsidRPr="007275DF" w:rsidRDefault="009F3451" w:rsidP="00D00DFE">
            <w:pPr>
              <w:pStyle w:val="TAL"/>
              <w:rPr>
                <w:lang w:val="en-US"/>
              </w:rPr>
            </w:pPr>
            <w:r w:rsidRPr="007275DF">
              <w:rPr>
                <w:szCs w:val="16"/>
                <w:lang w:eastAsia="ja-JP"/>
              </w:rPr>
              <w:t xml:space="preserve">EPRE ratio of PDSCH DMRS to SSS </w:t>
            </w:r>
          </w:p>
        </w:tc>
        <w:tc>
          <w:tcPr>
            <w:tcW w:w="709" w:type="dxa"/>
            <w:tcBorders>
              <w:bottom w:val="single" w:sz="4" w:space="0" w:color="auto"/>
            </w:tcBorders>
          </w:tcPr>
          <w:p w14:paraId="6FDFB3A0" w14:textId="77777777" w:rsidR="009F3451" w:rsidRPr="007275DF" w:rsidRDefault="009F3451" w:rsidP="00D00DFE">
            <w:pPr>
              <w:pStyle w:val="TAC"/>
            </w:pPr>
          </w:p>
        </w:tc>
        <w:tc>
          <w:tcPr>
            <w:tcW w:w="1417" w:type="dxa"/>
            <w:vMerge/>
          </w:tcPr>
          <w:p w14:paraId="73FAED2B" w14:textId="77777777" w:rsidR="009F3451" w:rsidRPr="007275DF" w:rsidRDefault="009F3451" w:rsidP="00D00DFE">
            <w:pPr>
              <w:pStyle w:val="TAC"/>
            </w:pPr>
          </w:p>
        </w:tc>
        <w:tc>
          <w:tcPr>
            <w:tcW w:w="1843" w:type="dxa"/>
            <w:gridSpan w:val="2"/>
            <w:vMerge/>
          </w:tcPr>
          <w:p w14:paraId="7C69881F" w14:textId="77777777" w:rsidR="009F3451" w:rsidRPr="007275DF" w:rsidRDefault="009F3451" w:rsidP="00D00DFE">
            <w:pPr>
              <w:pStyle w:val="TAC"/>
              <w:rPr>
                <w:rFonts w:cs="v4.2.0"/>
              </w:rPr>
            </w:pPr>
          </w:p>
        </w:tc>
        <w:tc>
          <w:tcPr>
            <w:tcW w:w="1843" w:type="dxa"/>
            <w:gridSpan w:val="2"/>
            <w:vMerge/>
          </w:tcPr>
          <w:p w14:paraId="7798170D" w14:textId="77777777" w:rsidR="009F3451" w:rsidRPr="007275DF" w:rsidRDefault="009F3451" w:rsidP="00D00DFE">
            <w:pPr>
              <w:pStyle w:val="TAC"/>
            </w:pPr>
          </w:p>
        </w:tc>
        <w:tc>
          <w:tcPr>
            <w:tcW w:w="1701" w:type="dxa"/>
            <w:gridSpan w:val="2"/>
            <w:vMerge/>
          </w:tcPr>
          <w:p w14:paraId="20B94F6D" w14:textId="77777777" w:rsidR="009F3451" w:rsidRPr="007275DF" w:rsidRDefault="009F3451" w:rsidP="00D00DFE">
            <w:pPr>
              <w:pStyle w:val="TAC"/>
            </w:pPr>
          </w:p>
        </w:tc>
      </w:tr>
      <w:tr w:rsidR="009F3451" w:rsidRPr="007275DF" w14:paraId="51ACE633" w14:textId="77777777" w:rsidTr="00D00DFE">
        <w:trPr>
          <w:cantSplit/>
          <w:trHeight w:val="292"/>
        </w:trPr>
        <w:tc>
          <w:tcPr>
            <w:tcW w:w="1838" w:type="dxa"/>
            <w:gridSpan w:val="3"/>
            <w:tcBorders>
              <w:left w:val="single" w:sz="4" w:space="0" w:color="auto"/>
              <w:bottom w:val="single" w:sz="4" w:space="0" w:color="auto"/>
            </w:tcBorders>
          </w:tcPr>
          <w:p w14:paraId="3830DAA4" w14:textId="77777777" w:rsidR="009F3451" w:rsidRPr="007275DF" w:rsidRDefault="009F3451" w:rsidP="00D00DFE">
            <w:pPr>
              <w:pStyle w:val="TAL"/>
              <w:rPr>
                <w:lang w:val="en-US"/>
              </w:rPr>
            </w:pPr>
            <w:r w:rsidRPr="007275DF">
              <w:rPr>
                <w:szCs w:val="16"/>
                <w:lang w:eastAsia="ja-JP"/>
              </w:rPr>
              <w:t xml:space="preserve">EPRE ratio of PDSCH to PDSCH </w:t>
            </w:r>
          </w:p>
        </w:tc>
        <w:tc>
          <w:tcPr>
            <w:tcW w:w="709" w:type="dxa"/>
            <w:tcBorders>
              <w:bottom w:val="single" w:sz="4" w:space="0" w:color="auto"/>
            </w:tcBorders>
          </w:tcPr>
          <w:p w14:paraId="4540972D" w14:textId="77777777" w:rsidR="009F3451" w:rsidRPr="007275DF" w:rsidRDefault="009F3451" w:rsidP="00D00DFE">
            <w:pPr>
              <w:pStyle w:val="TAC"/>
            </w:pPr>
          </w:p>
        </w:tc>
        <w:tc>
          <w:tcPr>
            <w:tcW w:w="1417" w:type="dxa"/>
            <w:vMerge/>
          </w:tcPr>
          <w:p w14:paraId="59F47A27" w14:textId="77777777" w:rsidR="009F3451" w:rsidRPr="007275DF" w:rsidRDefault="009F3451" w:rsidP="00D00DFE">
            <w:pPr>
              <w:pStyle w:val="TAC"/>
            </w:pPr>
          </w:p>
        </w:tc>
        <w:tc>
          <w:tcPr>
            <w:tcW w:w="1843" w:type="dxa"/>
            <w:gridSpan w:val="2"/>
            <w:vMerge/>
          </w:tcPr>
          <w:p w14:paraId="12FF1E16" w14:textId="77777777" w:rsidR="009F3451" w:rsidRPr="007275DF" w:rsidRDefault="009F3451" w:rsidP="00D00DFE">
            <w:pPr>
              <w:pStyle w:val="TAC"/>
              <w:rPr>
                <w:rFonts w:cs="v4.2.0"/>
              </w:rPr>
            </w:pPr>
          </w:p>
        </w:tc>
        <w:tc>
          <w:tcPr>
            <w:tcW w:w="1843" w:type="dxa"/>
            <w:gridSpan w:val="2"/>
            <w:vMerge/>
          </w:tcPr>
          <w:p w14:paraId="6031E564" w14:textId="77777777" w:rsidR="009F3451" w:rsidRPr="007275DF" w:rsidRDefault="009F3451" w:rsidP="00D00DFE">
            <w:pPr>
              <w:pStyle w:val="TAC"/>
            </w:pPr>
          </w:p>
        </w:tc>
        <w:tc>
          <w:tcPr>
            <w:tcW w:w="1701" w:type="dxa"/>
            <w:gridSpan w:val="2"/>
            <w:vMerge/>
          </w:tcPr>
          <w:p w14:paraId="753A1E64" w14:textId="77777777" w:rsidR="009F3451" w:rsidRPr="007275DF" w:rsidRDefault="009F3451" w:rsidP="00D00DFE">
            <w:pPr>
              <w:pStyle w:val="TAC"/>
            </w:pPr>
          </w:p>
        </w:tc>
      </w:tr>
      <w:tr w:rsidR="009F3451" w:rsidRPr="007275DF" w14:paraId="5E4B6267" w14:textId="77777777" w:rsidTr="00D00DFE">
        <w:trPr>
          <w:cantSplit/>
          <w:trHeight w:val="43"/>
        </w:trPr>
        <w:tc>
          <w:tcPr>
            <w:tcW w:w="1838" w:type="dxa"/>
            <w:gridSpan w:val="3"/>
            <w:tcBorders>
              <w:left w:val="single" w:sz="4" w:space="0" w:color="auto"/>
              <w:bottom w:val="single" w:sz="4" w:space="0" w:color="auto"/>
            </w:tcBorders>
          </w:tcPr>
          <w:p w14:paraId="710826BD" w14:textId="77777777" w:rsidR="009F3451" w:rsidRPr="007275DF" w:rsidRDefault="009F3451" w:rsidP="00D00DFE">
            <w:pPr>
              <w:pStyle w:val="TAL"/>
              <w:rPr>
                <w:lang w:val="en-US"/>
              </w:rPr>
            </w:pPr>
            <w:r w:rsidRPr="007275DF">
              <w:rPr>
                <w:szCs w:val="16"/>
                <w:lang w:eastAsia="ja-JP"/>
              </w:rPr>
              <w:t>EPRE ratio of OCNG DMRS to SSS(Note 1)</w:t>
            </w:r>
          </w:p>
        </w:tc>
        <w:tc>
          <w:tcPr>
            <w:tcW w:w="709" w:type="dxa"/>
            <w:tcBorders>
              <w:bottom w:val="single" w:sz="4" w:space="0" w:color="auto"/>
            </w:tcBorders>
          </w:tcPr>
          <w:p w14:paraId="60C3164C" w14:textId="77777777" w:rsidR="009F3451" w:rsidRPr="007275DF" w:rsidRDefault="009F3451" w:rsidP="00D00DFE">
            <w:pPr>
              <w:pStyle w:val="TAC"/>
            </w:pPr>
          </w:p>
        </w:tc>
        <w:tc>
          <w:tcPr>
            <w:tcW w:w="1417" w:type="dxa"/>
            <w:vMerge/>
          </w:tcPr>
          <w:p w14:paraId="373B4258" w14:textId="77777777" w:rsidR="009F3451" w:rsidRPr="007275DF" w:rsidRDefault="009F3451" w:rsidP="00D00DFE">
            <w:pPr>
              <w:pStyle w:val="TAC"/>
            </w:pPr>
          </w:p>
        </w:tc>
        <w:tc>
          <w:tcPr>
            <w:tcW w:w="1843" w:type="dxa"/>
            <w:gridSpan w:val="2"/>
            <w:vMerge/>
          </w:tcPr>
          <w:p w14:paraId="776CF08C" w14:textId="77777777" w:rsidR="009F3451" w:rsidRPr="007275DF" w:rsidRDefault="009F3451" w:rsidP="00D00DFE">
            <w:pPr>
              <w:pStyle w:val="TAC"/>
              <w:rPr>
                <w:rFonts w:cs="v4.2.0"/>
              </w:rPr>
            </w:pPr>
          </w:p>
        </w:tc>
        <w:tc>
          <w:tcPr>
            <w:tcW w:w="1843" w:type="dxa"/>
            <w:gridSpan w:val="2"/>
            <w:vMerge/>
          </w:tcPr>
          <w:p w14:paraId="29552F1C" w14:textId="77777777" w:rsidR="009F3451" w:rsidRPr="007275DF" w:rsidRDefault="009F3451" w:rsidP="00D00DFE">
            <w:pPr>
              <w:pStyle w:val="TAC"/>
            </w:pPr>
          </w:p>
        </w:tc>
        <w:tc>
          <w:tcPr>
            <w:tcW w:w="1701" w:type="dxa"/>
            <w:gridSpan w:val="2"/>
            <w:vMerge/>
          </w:tcPr>
          <w:p w14:paraId="43FD0F93" w14:textId="77777777" w:rsidR="009F3451" w:rsidRPr="007275DF" w:rsidRDefault="009F3451" w:rsidP="00D00DFE">
            <w:pPr>
              <w:pStyle w:val="TAC"/>
            </w:pPr>
          </w:p>
        </w:tc>
      </w:tr>
      <w:tr w:rsidR="009F3451" w:rsidRPr="007275DF" w14:paraId="4FFC333C" w14:textId="77777777" w:rsidTr="00D00DFE">
        <w:trPr>
          <w:cantSplit/>
          <w:trHeight w:val="292"/>
        </w:trPr>
        <w:tc>
          <w:tcPr>
            <w:tcW w:w="1838" w:type="dxa"/>
            <w:gridSpan w:val="3"/>
            <w:tcBorders>
              <w:left w:val="single" w:sz="4" w:space="0" w:color="auto"/>
              <w:bottom w:val="single" w:sz="4" w:space="0" w:color="auto"/>
            </w:tcBorders>
          </w:tcPr>
          <w:p w14:paraId="0D0AE7C2" w14:textId="77777777" w:rsidR="009F3451" w:rsidRPr="007275DF" w:rsidRDefault="009F3451" w:rsidP="00D00DFE">
            <w:pPr>
              <w:pStyle w:val="TAL"/>
              <w:rPr>
                <w:bCs/>
              </w:rPr>
            </w:pPr>
            <w:r w:rsidRPr="007275DF">
              <w:rPr>
                <w:bCs/>
              </w:rPr>
              <w:t>EPRE ratio of OCNG to OCNG DMRS (Note 1)</w:t>
            </w:r>
          </w:p>
        </w:tc>
        <w:tc>
          <w:tcPr>
            <w:tcW w:w="709" w:type="dxa"/>
            <w:tcBorders>
              <w:bottom w:val="single" w:sz="4" w:space="0" w:color="auto"/>
            </w:tcBorders>
          </w:tcPr>
          <w:p w14:paraId="7669A4E3" w14:textId="77777777" w:rsidR="009F3451" w:rsidRPr="007275DF" w:rsidRDefault="009F3451" w:rsidP="00D00DFE">
            <w:pPr>
              <w:pStyle w:val="TAC"/>
            </w:pPr>
          </w:p>
        </w:tc>
        <w:tc>
          <w:tcPr>
            <w:tcW w:w="1417" w:type="dxa"/>
            <w:vMerge/>
            <w:tcBorders>
              <w:bottom w:val="single" w:sz="4" w:space="0" w:color="auto"/>
            </w:tcBorders>
          </w:tcPr>
          <w:p w14:paraId="4DE78722" w14:textId="77777777" w:rsidR="009F3451" w:rsidRPr="007275DF" w:rsidRDefault="009F3451" w:rsidP="00D00DFE">
            <w:pPr>
              <w:pStyle w:val="TAC"/>
            </w:pPr>
          </w:p>
        </w:tc>
        <w:tc>
          <w:tcPr>
            <w:tcW w:w="1843" w:type="dxa"/>
            <w:gridSpan w:val="2"/>
            <w:vMerge/>
            <w:tcBorders>
              <w:bottom w:val="single" w:sz="4" w:space="0" w:color="auto"/>
            </w:tcBorders>
          </w:tcPr>
          <w:p w14:paraId="46380821" w14:textId="77777777" w:rsidR="009F3451" w:rsidRPr="007275DF" w:rsidRDefault="009F3451" w:rsidP="00D00DFE">
            <w:pPr>
              <w:pStyle w:val="TAC"/>
              <w:rPr>
                <w:rFonts w:cs="v4.2.0"/>
              </w:rPr>
            </w:pPr>
          </w:p>
        </w:tc>
        <w:tc>
          <w:tcPr>
            <w:tcW w:w="1843" w:type="dxa"/>
            <w:gridSpan w:val="2"/>
            <w:vMerge/>
            <w:tcBorders>
              <w:bottom w:val="single" w:sz="4" w:space="0" w:color="auto"/>
            </w:tcBorders>
          </w:tcPr>
          <w:p w14:paraId="6E9CBF97" w14:textId="77777777" w:rsidR="009F3451" w:rsidRPr="007275DF" w:rsidRDefault="009F3451" w:rsidP="00D00DFE">
            <w:pPr>
              <w:pStyle w:val="TAC"/>
            </w:pPr>
          </w:p>
        </w:tc>
        <w:tc>
          <w:tcPr>
            <w:tcW w:w="1701" w:type="dxa"/>
            <w:gridSpan w:val="2"/>
            <w:vMerge/>
            <w:tcBorders>
              <w:bottom w:val="single" w:sz="4" w:space="0" w:color="auto"/>
            </w:tcBorders>
          </w:tcPr>
          <w:p w14:paraId="0E6EE963" w14:textId="77777777" w:rsidR="009F3451" w:rsidRPr="007275DF" w:rsidRDefault="009F3451" w:rsidP="00D00DFE">
            <w:pPr>
              <w:pStyle w:val="TAC"/>
            </w:pPr>
          </w:p>
        </w:tc>
      </w:tr>
      <w:tr w:rsidR="009F3451" w:rsidRPr="007275DF" w14:paraId="516016D4" w14:textId="77777777" w:rsidTr="00D00DFE">
        <w:trPr>
          <w:cantSplit/>
          <w:trHeight w:val="150"/>
        </w:trPr>
        <w:tc>
          <w:tcPr>
            <w:tcW w:w="1838" w:type="dxa"/>
            <w:gridSpan w:val="3"/>
          </w:tcPr>
          <w:p w14:paraId="19466E73" w14:textId="77777777" w:rsidR="009F3451" w:rsidRPr="007275DF" w:rsidRDefault="009F3451" w:rsidP="00D00DFE">
            <w:pPr>
              <w:pStyle w:val="TAL"/>
            </w:pPr>
            <w:r w:rsidRPr="00E42453">
              <w:rPr>
                <w:rFonts w:eastAsia="Calibri"/>
                <w:position w:val="-12"/>
                <w:szCs w:val="22"/>
                <w:lang w:val="en-US"/>
              </w:rPr>
              <w:object w:dxaOrig="405" w:dyaOrig="345" w14:anchorId="2F475B50">
                <v:shape id="_x0000_i1120" type="#_x0000_t75" style="width:21.75pt;height:14.25pt" o:ole="" fillcolor="window">
                  <v:imagedata r:id="rId23" o:title=""/>
                </v:shape>
                <o:OLEObject Type="Embed" ProgID="Equation.3" ShapeID="_x0000_i1120" DrawAspect="Content" ObjectID="_1706336266" r:id="rId121"/>
              </w:object>
            </w:r>
            <w:r w:rsidRPr="007275DF">
              <w:rPr>
                <w:vertAlign w:val="superscript"/>
                <w:lang w:val="en-US"/>
              </w:rPr>
              <w:t>Note2</w:t>
            </w:r>
          </w:p>
        </w:tc>
        <w:tc>
          <w:tcPr>
            <w:tcW w:w="709" w:type="dxa"/>
          </w:tcPr>
          <w:p w14:paraId="3E07E999" w14:textId="77777777" w:rsidR="009F3451" w:rsidRPr="007275DF" w:rsidRDefault="009F3451" w:rsidP="00D00DFE">
            <w:pPr>
              <w:pStyle w:val="TAC"/>
            </w:pPr>
            <w:r w:rsidRPr="007275DF">
              <w:t>dBm/15kHz</w:t>
            </w:r>
          </w:p>
        </w:tc>
        <w:tc>
          <w:tcPr>
            <w:tcW w:w="1417" w:type="dxa"/>
          </w:tcPr>
          <w:p w14:paraId="509978C9" w14:textId="77777777" w:rsidR="009F3451" w:rsidRPr="007275DF" w:rsidRDefault="009F3451" w:rsidP="00D00DFE">
            <w:pPr>
              <w:pStyle w:val="TAC"/>
            </w:pPr>
            <w:r w:rsidRPr="007275DF">
              <w:t>Config 1,2,3</w:t>
            </w:r>
          </w:p>
        </w:tc>
        <w:tc>
          <w:tcPr>
            <w:tcW w:w="1843" w:type="dxa"/>
            <w:gridSpan w:val="2"/>
          </w:tcPr>
          <w:p w14:paraId="2ABB8792" w14:textId="77777777" w:rsidR="009F3451" w:rsidRPr="007275DF" w:rsidRDefault="009F3451" w:rsidP="00D00DFE">
            <w:pPr>
              <w:pStyle w:val="TAC"/>
            </w:pPr>
            <w:r w:rsidRPr="007275DF">
              <w:t>-98</w:t>
            </w:r>
          </w:p>
        </w:tc>
        <w:tc>
          <w:tcPr>
            <w:tcW w:w="1843" w:type="dxa"/>
            <w:gridSpan w:val="2"/>
          </w:tcPr>
          <w:p w14:paraId="774CA9A1" w14:textId="77777777" w:rsidR="009F3451" w:rsidRPr="007275DF" w:rsidRDefault="009F3451" w:rsidP="00D00DFE">
            <w:pPr>
              <w:pStyle w:val="TAC"/>
            </w:pPr>
            <w:del w:id="1395" w:author="Author">
              <w:r w:rsidRPr="007275DF" w:rsidDel="006E2595">
                <w:delText>[</w:delText>
              </w:r>
            </w:del>
            <w:r w:rsidRPr="007275DF">
              <w:t>-104</w:t>
            </w:r>
            <w:del w:id="1396" w:author="Author">
              <w:r w:rsidRPr="007275DF" w:rsidDel="006E2595">
                <w:delText>]</w:delText>
              </w:r>
            </w:del>
          </w:p>
        </w:tc>
        <w:tc>
          <w:tcPr>
            <w:tcW w:w="1701" w:type="dxa"/>
            <w:gridSpan w:val="2"/>
          </w:tcPr>
          <w:p w14:paraId="53146B2A" w14:textId="77777777" w:rsidR="009F3451" w:rsidRPr="007275DF" w:rsidRDefault="009F3451" w:rsidP="00D00DFE">
            <w:pPr>
              <w:pStyle w:val="TAC"/>
            </w:pPr>
            <w:del w:id="1397" w:author="Author">
              <w:r w:rsidRPr="007275DF" w:rsidDel="006E2595">
                <w:delText>[</w:delText>
              </w:r>
            </w:del>
            <w:r w:rsidRPr="007275DF">
              <w:t>-104</w:t>
            </w:r>
            <w:del w:id="1398" w:author="Author">
              <w:r w:rsidRPr="007275DF" w:rsidDel="006E2595">
                <w:delText>]</w:delText>
              </w:r>
            </w:del>
          </w:p>
        </w:tc>
      </w:tr>
      <w:tr w:rsidR="009F3451" w:rsidRPr="007275DF" w14:paraId="0983F09B" w14:textId="77777777" w:rsidTr="00D00DFE">
        <w:trPr>
          <w:cantSplit/>
          <w:trHeight w:val="150"/>
        </w:trPr>
        <w:tc>
          <w:tcPr>
            <w:tcW w:w="1838" w:type="dxa"/>
            <w:gridSpan w:val="3"/>
            <w:vMerge w:val="restart"/>
          </w:tcPr>
          <w:p w14:paraId="6E58A46B" w14:textId="77777777" w:rsidR="009F3451" w:rsidRPr="007275DF" w:rsidRDefault="009F3451" w:rsidP="00D00DFE">
            <w:pPr>
              <w:pStyle w:val="TAL"/>
            </w:pPr>
            <w:r w:rsidRPr="00E42453">
              <w:rPr>
                <w:rFonts w:eastAsia="Calibri"/>
                <w:position w:val="-12"/>
                <w:szCs w:val="22"/>
                <w:lang w:val="en-US"/>
              </w:rPr>
              <w:object w:dxaOrig="405" w:dyaOrig="345" w14:anchorId="5F86DFD5">
                <v:shape id="_x0000_i1121" type="#_x0000_t75" style="width:21.75pt;height:14.25pt" o:ole="" fillcolor="window">
                  <v:imagedata r:id="rId23" o:title=""/>
                </v:shape>
                <o:OLEObject Type="Embed" ProgID="Equation.3" ShapeID="_x0000_i1121" DrawAspect="Content" ObjectID="_1706336267" r:id="rId122"/>
              </w:object>
            </w:r>
            <w:r w:rsidRPr="007275DF">
              <w:rPr>
                <w:vertAlign w:val="superscript"/>
                <w:lang w:val="en-US"/>
              </w:rPr>
              <w:t>Note2</w:t>
            </w:r>
          </w:p>
        </w:tc>
        <w:tc>
          <w:tcPr>
            <w:tcW w:w="709" w:type="dxa"/>
            <w:vMerge w:val="restart"/>
          </w:tcPr>
          <w:p w14:paraId="59A8A22B" w14:textId="77777777" w:rsidR="009F3451" w:rsidRPr="007275DF" w:rsidRDefault="009F3451" w:rsidP="00D00DFE">
            <w:pPr>
              <w:pStyle w:val="TAC"/>
            </w:pPr>
            <w:r w:rsidRPr="007275DF">
              <w:t>dBm/SCS</w:t>
            </w:r>
          </w:p>
        </w:tc>
        <w:tc>
          <w:tcPr>
            <w:tcW w:w="1417" w:type="dxa"/>
          </w:tcPr>
          <w:p w14:paraId="35622ADB"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1843" w:type="dxa"/>
            <w:gridSpan w:val="2"/>
          </w:tcPr>
          <w:p w14:paraId="1212E83B" w14:textId="77777777" w:rsidR="009F3451" w:rsidRPr="007275DF" w:rsidRDefault="009F3451" w:rsidP="00D00DFE">
            <w:pPr>
              <w:pStyle w:val="TAC"/>
            </w:pPr>
            <w:r w:rsidRPr="007275DF">
              <w:t>-98</w:t>
            </w:r>
          </w:p>
        </w:tc>
        <w:tc>
          <w:tcPr>
            <w:tcW w:w="1843" w:type="dxa"/>
            <w:gridSpan w:val="2"/>
          </w:tcPr>
          <w:p w14:paraId="7A63DCA6" w14:textId="77777777" w:rsidR="009F3451" w:rsidRPr="007275DF" w:rsidRDefault="009F3451" w:rsidP="00D00DFE">
            <w:pPr>
              <w:pStyle w:val="TAC"/>
            </w:pPr>
            <w:del w:id="1399" w:author="Author">
              <w:r w:rsidRPr="007275DF" w:rsidDel="006E2595">
                <w:delText>[</w:delText>
              </w:r>
            </w:del>
            <w:r w:rsidRPr="007275DF">
              <w:t>-101</w:t>
            </w:r>
            <w:del w:id="1400" w:author="Author">
              <w:r w:rsidRPr="007275DF" w:rsidDel="006E2595">
                <w:delText>]</w:delText>
              </w:r>
            </w:del>
          </w:p>
        </w:tc>
        <w:tc>
          <w:tcPr>
            <w:tcW w:w="1701" w:type="dxa"/>
            <w:gridSpan w:val="2"/>
          </w:tcPr>
          <w:p w14:paraId="6414B581" w14:textId="77777777" w:rsidR="009F3451" w:rsidRPr="007275DF" w:rsidRDefault="009F3451" w:rsidP="00D00DFE">
            <w:pPr>
              <w:pStyle w:val="TAC"/>
            </w:pPr>
            <w:del w:id="1401" w:author="Author">
              <w:r w:rsidRPr="007275DF" w:rsidDel="006E2595">
                <w:delText>[</w:delText>
              </w:r>
            </w:del>
            <w:r w:rsidRPr="007275DF">
              <w:t>-101</w:t>
            </w:r>
            <w:del w:id="1402" w:author="Author">
              <w:r w:rsidRPr="007275DF" w:rsidDel="006E2595">
                <w:delText>]</w:delText>
              </w:r>
            </w:del>
          </w:p>
        </w:tc>
      </w:tr>
      <w:tr w:rsidR="009F3451" w:rsidRPr="007275DF" w14:paraId="0B7D3DFE" w14:textId="77777777" w:rsidTr="00D00DFE">
        <w:trPr>
          <w:cantSplit/>
          <w:trHeight w:val="150"/>
        </w:trPr>
        <w:tc>
          <w:tcPr>
            <w:tcW w:w="1838" w:type="dxa"/>
            <w:gridSpan w:val="3"/>
            <w:vMerge/>
          </w:tcPr>
          <w:p w14:paraId="25B21C83" w14:textId="77777777" w:rsidR="009F3451" w:rsidRPr="007275DF" w:rsidRDefault="009F3451" w:rsidP="00D00DFE">
            <w:pPr>
              <w:pStyle w:val="TAL"/>
            </w:pPr>
          </w:p>
        </w:tc>
        <w:tc>
          <w:tcPr>
            <w:tcW w:w="709" w:type="dxa"/>
            <w:vMerge/>
          </w:tcPr>
          <w:p w14:paraId="3CFC9BE4" w14:textId="77777777" w:rsidR="009F3451" w:rsidRPr="007275DF" w:rsidRDefault="009F3451" w:rsidP="00D00DFE">
            <w:pPr>
              <w:pStyle w:val="TAC"/>
            </w:pPr>
          </w:p>
        </w:tc>
        <w:tc>
          <w:tcPr>
            <w:tcW w:w="1417" w:type="dxa"/>
          </w:tcPr>
          <w:p w14:paraId="41F54C8D"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1843" w:type="dxa"/>
            <w:gridSpan w:val="2"/>
          </w:tcPr>
          <w:p w14:paraId="7A868513" w14:textId="77777777" w:rsidR="009F3451" w:rsidRPr="007275DF" w:rsidRDefault="009F3451" w:rsidP="00D00DFE">
            <w:pPr>
              <w:pStyle w:val="TAC"/>
            </w:pPr>
            <w:r w:rsidRPr="007275DF">
              <w:t>-95</w:t>
            </w:r>
          </w:p>
        </w:tc>
        <w:tc>
          <w:tcPr>
            <w:tcW w:w="1843" w:type="dxa"/>
            <w:gridSpan w:val="2"/>
          </w:tcPr>
          <w:p w14:paraId="15AC3187" w14:textId="77777777" w:rsidR="009F3451" w:rsidRPr="007275DF" w:rsidRDefault="009F3451" w:rsidP="00D00DFE">
            <w:pPr>
              <w:pStyle w:val="TAC"/>
            </w:pPr>
            <w:del w:id="1403" w:author="Author">
              <w:r w:rsidRPr="007275DF" w:rsidDel="006E2595">
                <w:delText>[</w:delText>
              </w:r>
            </w:del>
            <w:r w:rsidRPr="007275DF">
              <w:t>-101</w:t>
            </w:r>
            <w:del w:id="1404" w:author="Author">
              <w:r w:rsidRPr="007275DF" w:rsidDel="006E2595">
                <w:delText>]</w:delText>
              </w:r>
            </w:del>
          </w:p>
        </w:tc>
        <w:tc>
          <w:tcPr>
            <w:tcW w:w="1701" w:type="dxa"/>
            <w:gridSpan w:val="2"/>
          </w:tcPr>
          <w:p w14:paraId="09F4B2D5" w14:textId="77777777" w:rsidR="009F3451" w:rsidRPr="007275DF" w:rsidRDefault="009F3451" w:rsidP="00D00DFE">
            <w:pPr>
              <w:pStyle w:val="TAC"/>
            </w:pPr>
            <w:del w:id="1405" w:author="Author">
              <w:r w:rsidRPr="007275DF" w:rsidDel="006E2595">
                <w:delText>[</w:delText>
              </w:r>
            </w:del>
            <w:r w:rsidRPr="007275DF">
              <w:t>-101</w:t>
            </w:r>
            <w:del w:id="1406" w:author="Author">
              <w:r w:rsidRPr="007275DF" w:rsidDel="006E2595">
                <w:delText>]</w:delText>
              </w:r>
            </w:del>
          </w:p>
        </w:tc>
      </w:tr>
      <w:tr w:rsidR="009F3451" w:rsidRPr="007275DF" w14:paraId="1A266384" w14:textId="77777777" w:rsidTr="00D00DFE">
        <w:trPr>
          <w:cantSplit/>
          <w:trHeight w:val="92"/>
        </w:trPr>
        <w:tc>
          <w:tcPr>
            <w:tcW w:w="1838" w:type="dxa"/>
            <w:gridSpan w:val="3"/>
            <w:vMerge w:val="restart"/>
          </w:tcPr>
          <w:p w14:paraId="5EBFFDFB" w14:textId="77777777" w:rsidR="009F3451" w:rsidRPr="007275DF" w:rsidRDefault="009F3451" w:rsidP="00D00DFE">
            <w:pPr>
              <w:pStyle w:val="TAL"/>
              <w:rPr>
                <w:rFonts w:cs="v4.2.0"/>
              </w:rPr>
            </w:pPr>
            <w:r w:rsidRPr="007275DF">
              <w:rPr>
                <w:rFonts w:cs="v4.2.0"/>
              </w:rPr>
              <w:t>SS-RSRP</w:t>
            </w:r>
            <w:r w:rsidRPr="007275DF">
              <w:rPr>
                <w:vertAlign w:val="superscript"/>
              </w:rPr>
              <w:t xml:space="preserve"> Note 3</w:t>
            </w:r>
          </w:p>
        </w:tc>
        <w:tc>
          <w:tcPr>
            <w:tcW w:w="709" w:type="dxa"/>
            <w:vMerge w:val="restart"/>
          </w:tcPr>
          <w:p w14:paraId="067F75AE" w14:textId="77777777" w:rsidR="009F3451" w:rsidRPr="007275DF" w:rsidRDefault="009F3451" w:rsidP="00D00DFE">
            <w:pPr>
              <w:pStyle w:val="TAC"/>
            </w:pPr>
            <w:r w:rsidRPr="007275DF">
              <w:t>dBm/SCS</w:t>
            </w:r>
          </w:p>
        </w:tc>
        <w:tc>
          <w:tcPr>
            <w:tcW w:w="1417" w:type="dxa"/>
          </w:tcPr>
          <w:p w14:paraId="62D25279" w14:textId="77777777" w:rsidR="009F3451" w:rsidRPr="007275DF" w:rsidRDefault="009F3451" w:rsidP="00D00DFE">
            <w:pPr>
              <w:pStyle w:val="TAC"/>
              <w:rPr>
                <w:lang w:val="da-DK"/>
              </w:rPr>
            </w:pPr>
            <w:r w:rsidRPr="007275DF">
              <w:t>Config</w:t>
            </w:r>
            <w:r w:rsidRPr="007275DF">
              <w:rPr>
                <w:szCs w:val="18"/>
              </w:rPr>
              <w:t xml:space="preserve"> </w:t>
            </w:r>
            <w:r w:rsidRPr="007275DF">
              <w:t>1,2</w:t>
            </w:r>
          </w:p>
        </w:tc>
        <w:tc>
          <w:tcPr>
            <w:tcW w:w="851" w:type="dxa"/>
          </w:tcPr>
          <w:p w14:paraId="39B2E9FD" w14:textId="77777777" w:rsidR="009F3451" w:rsidRPr="007275DF" w:rsidRDefault="009F3451" w:rsidP="00D00DFE">
            <w:pPr>
              <w:pStyle w:val="TAC"/>
            </w:pPr>
            <w:r w:rsidRPr="007275DF">
              <w:t>-94</w:t>
            </w:r>
          </w:p>
        </w:tc>
        <w:tc>
          <w:tcPr>
            <w:tcW w:w="992" w:type="dxa"/>
          </w:tcPr>
          <w:p w14:paraId="1FC75652" w14:textId="77777777" w:rsidR="009F3451" w:rsidRPr="007275DF" w:rsidRDefault="009F3451" w:rsidP="00D00DFE">
            <w:pPr>
              <w:pStyle w:val="TAC"/>
            </w:pPr>
            <w:r w:rsidRPr="007275DF">
              <w:t>-94</w:t>
            </w:r>
          </w:p>
        </w:tc>
        <w:tc>
          <w:tcPr>
            <w:tcW w:w="851" w:type="dxa"/>
          </w:tcPr>
          <w:p w14:paraId="3D473F3D" w14:textId="77777777" w:rsidR="009F3451" w:rsidRPr="007275DF" w:rsidRDefault="009F3451" w:rsidP="00D00DFE">
            <w:pPr>
              <w:pStyle w:val="TAC"/>
            </w:pPr>
            <w:r w:rsidRPr="007275DF">
              <w:t>-91</w:t>
            </w:r>
          </w:p>
        </w:tc>
        <w:tc>
          <w:tcPr>
            <w:tcW w:w="992" w:type="dxa"/>
          </w:tcPr>
          <w:p w14:paraId="7151CA85" w14:textId="77777777" w:rsidR="009F3451" w:rsidRPr="007275DF" w:rsidRDefault="009F3451" w:rsidP="00D00DFE">
            <w:pPr>
              <w:pStyle w:val="TAC"/>
            </w:pPr>
            <w:r w:rsidRPr="007275DF">
              <w:t>-91</w:t>
            </w:r>
          </w:p>
        </w:tc>
        <w:tc>
          <w:tcPr>
            <w:tcW w:w="850" w:type="dxa"/>
          </w:tcPr>
          <w:p w14:paraId="69D33578" w14:textId="77777777" w:rsidR="009F3451" w:rsidRPr="007275DF" w:rsidRDefault="009F3451" w:rsidP="00D00DFE">
            <w:pPr>
              <w:pStyle w:val="TAC"/>
            </w:pPr>
            <w:r w:rsidRPr="007275DF">
              <w:t>-Infinity</w:t>
            </w:r>
          </w:p>
        </w:tc>
        <w:tc>
          <w:tcPr>
            <w:tcW w:w="851" w:type="dxa"/>
          </w:tcPr>
          <w:p w14:paraId="66B71ED3" w14:textId="77777777" w:rsidR="009F3451" w:rsidRPr="007275DF" w:rsidRDefault="009F3451" w:rsidP="00D00DFE">
            <w:pPr>
              <w:pStyle w:val="TAC"/>
            </w:pPr>
            <w:r w:rsidRPr="007275DF">
              <w:t>-88</w:t>
            </w:r>
          </w:p>
        </w:tc>
      </w:tr>
      <w:tr w:rsidR="009F3451" w:rsidRPr="007275DF" w14:paraId="021E77BF" w14:textId="77777777" w:rsidTr="00D00DFE">
        <w:trPr>
          <w:cantSplit/>
          <w:trHeight w:val="92"/>
        </w:trPr>
        <w:tc>
          <w:tcPr>
            <w:tcW w:w="1838" w:type="dxa"/>
            <w:gridSpan w:val="3"/>
            <w:vMerge/>
          </w:tcPr>
          <w:p w14:paraId="4DC470C8" w14:textId="77777777" w:rsidR="009F3451" w:rsidRPr="007275DF" w:rsidRDefault="009F3451" w:rsidP="00D00DFE">
            <w:pPr>
              <w:pStyle w:val="TAL"/>
            </w:pPr>
          </w:p>
        </w:tc>
        <w:tc>
          <w:tcPr>
            <w:tcW w:w="709" w:type="dxa"/>
            <w:vMerge/>
          </w:tcPr>
          <w:p w14:paraId="04277A7B" w14:textId="77777777" w:rsidR="009F3451" w:rsidRPr="007275DF" w:rsidRDefault="009F3451" w:rsidP="00D00DFE">
            <w:pPr>
              <w:pStyle w:val="TAC"/>
            </w:pPr>
          </w:p>
        </w:tc>
        <w:tc>
          <w:tcPr>
            <w:tcW w:w="1417" w:type="dxa"/>
          </w:tcPr>
          <w:p w14:paraId="799281A5" w14:textId="77777777" w:rsidR="009F3451" w:rsidRPr="007275DF" w:rsidRDefault="009F3451" w:rsidP="00D00DFE">
            <w:pPr>
              <w:pStyle w:val="TAC"/>
              <w:rPr>
                <w:lang w:val="da-DK"/>
              </w:rPr>
            </w:pPr>
            <w:r w:rsidRPr="007275DF">
              <w:t>Config</w:t>
            </w:r>
            <w:r w:rsidRPr="007275DF">
              <w:rPr>
                <w:szCs w:val="18"/>
              </w:rPr>
              <w:t xml:space="preserve"> </w:t>
            </w:r>
            <w:r w:rsidRPr="007275DF">
              <w:t>3</w:t>
            </w:r>
          </w:p>
        </w:tc>
        <w:tc>
          <w:tcPr>
            <w:tcW w:w="851" w:type="dxa"/>
          </w:tcPr>
          <w:p w14:paraId="0484834B" w14:textId="77777777" w:rsidR="009F3451" w:rsidRPr="007275DF" w:rsidRDefault="009F3451" w:rsidP="00D00DFE">
            <w:pPr>
              <w:pStyle w:val="TAC"/>
            </w:pPr>
            <w:r w:rsidRPr="007275DF">
              <w:t>-91</w:t>
            </w:r>
          </w:p>
        </w:tc>
        <w:tc>
          <w:tcPr>
            <w:tcW w:w="992" w:type="dxa"/>
          </w:tcPr>
          <w:p w14:paraId="6AAD7A88" w14:textId="77777777" w:rsidR="009F3451" w:rsidRPr="007275DF" w:rsidRDefault="009F3451" w:rsidP="00D00DFE">
            <w:pPr>
              <w:pStyle w:val="TAC"/>
            </w:pPr>
            <w:r w:rsidRPr="007275DF">
              <w:t>-91</w:t>
            </w:r>
          </w:p>
        </w:tc>
        <w:tc>
          <w:tcPr>
            <w:tcW w:w="851" w:type="dxa"/>
          </w:tcPr>
          <w:p w14:paraId="1C42ACA5" w14:textId="77777777" w:rsidR="009F3451" w:rsidRPr="007275DF" w:rsidRDefault="009F3451" w:rsidP="00D00DFE">
            <w:pPr>
              <w:pStyle w:val="TAC"/>
            </w:pPr>
            <w:r w:rsidRPr="007275DF">
              <w:t>-91</w:t>
            </w:r>
          </w:p>
        </w:tc>
        <w:tc>
          <w:tcPr>
            <w:tcW w:w="992" w:type="dxa"/>
          </w:tcPr>
          <w:p w14:paraId="44E5E55F" w14:textId="77777777" w:rsidR="009F3451" w:rsidRPr="007275DF" w:rsidRDefault="009F3451" w:rsidP="00D00DFE">
            <w:pPr>
              <w:pStyle w:val="TAC"/>
            </w:pPr>
            <w:r w:rsidRPr="007275DF">
              <w:t>-91</w:t>
            </w:r>
          </w:p>
        </w:tc>
        <w:tc>
          <w:tcPr>
            <w:tcW w:w="850" w:type="dxa"/>
          </w:tcPr>
          <w:p w14:paraId="429D4687" w14:textId="77777777" w:rsidR="009F3451" w:rsidRPr="007275DF" w:rsidRDefault="009F3451" w:rsidP="00D00DFE">
            <w:pPr>
              <w:pStyle w:val="TAC"/>
            </w:pPr>
            <w:r w:rsidRPr="007275DF">
              <w:t>-Infinity</w:t>
            </w:r>
          </w:p>
        </w:tc>
        <w:tc>
          <w:tcPr>
            <w:tcW w:w="851" w:type="dxa"/>
          </w:tcPr>
          <w:p w14:paraId="26A77ACB" w14:textId="77777777" w:rsidR="009F3451" w:rsidRPr="007275DF" w:rsidRDefault="009F3451" w:rsidP="00D00DFE">
            <w:pPr>
              <w:pStyle w:val="TAC"/>
            </w:pPr>
            <w:r w:rsidRPr="007275DF">
              <w:t>-88</w:t>
            </w:r>
          </w:p>
        </w:tc>
      </w:tr>
      <w:tr w:rsidR="009F3451" w:rsidRPr="007275DF" w14:paraId="72FCC558" w14:textId="77777777" w:rsidTr="00D00DFE">
        <w:trPr>
          <w:cantSplit/>
          <w:trHeight w:val="94"/>
        </w:trPr>
        <w:tc>
          <w:tcPr>
            <w:tcW w:w="1838" w:type="dxa"/>
            <w:gridSpan w:val="3"/>
          </w:tcPr>
          <w:p w14:paraId="65E47E20" w14:textId="77777777" w:rsidR="009F3451" w:rsidRPr="007275DF" w:rsidRDefault="009F3451" w:rsidP="00D00DFE">
            <w:pPr>
              <w:pStyle w:val="TAL"/>
            </w:pPr>
            <w:r w:rsidRPr="00E42453">
              <w:rPr>
                <w:position w:val="-12"/>
              </w:rPr>
              <w:object w:dxaOrig="620" w:dyaOrig="380" w14:anchorId="5445CB10">
                <v:shape id="_x0000_i1122" type="#_x0000_t75" style="width:21.75pt;height:14.25pt" o:ole="" fillcolor="window">
                  <v:imagedata r:id="rId26" o:title=""/>
                </v:shape>
                <o:OLEObject Type="Embed" ProgID="Equation.3" ShapeID="_x0000_i1122" DrawAspect="Content" ObjectID="_1706336268" r:id="rId123"/>
              </w:object>
            </w:r>
          </w:p>
        </w:tc>
        <w:tc>
          <w:tcPr>
            <w:tcW w:w="709" w:type="dxa"/>
          </w:tcPr>
          <w:p w14:paraId="09C7841F" w14:textId="77777777" w:rsidR="009F3451" w:rsidRPr="007275DF" w:rsidRDefault="009F3451" w:rsidP="00D00DFE">
            <w:pPr>
              <w:pStyle w:val="TAC"/>
            </w:pPr>
            <w:r w:rsidRPr="007275DF">
              <w:t>dB</w:t>
            </w:r>
          </w:p>
        </w:tc>
        <w:tc>
          <w:tcPr>
            <w:tcW w:w="1417" w:type="dxa"/>
          </w:tcPr>
          <w:p w14:paraId="4624525B" w14:textId="77777777" w:rsidR="009F3451" w:rsidRPr="007275DF" w:rsidRDefault="009F3451" w:rsidP="00D00DFE">
            <w:pPr>
              <w:pStyle w:val="TAC"/>
            </w:pPr>
            <w:r w:rsidRPr="007275DF">
              <w:t>Config 1,2</w:t>
            </w:r>
          </w:p>
        </w:tc>
        <w:tc>
          <w:tcPr>
            <w:tcW w:w="851" w:type="dxa"/>
          </w:tcPr>
          <w:p w14:paraId="7A7856A1" w14:textId="77777777" w:rsidR="009F3451" w:rsidRPr="007275DF" w:rsidDel="004B51DC" w:rsidRDefault="009F3451" w:rsidP="00D00DFE">
            <w:pPr>
              <w:pStyle w:val="TAC"/>
            </w:pPr>
            <w:r w:rsidRPr="007275DF">
              <w:t>4</w:t>
            </w:r>
          </w:p>
        </w:tc>
        <w:tc>
          <w:tcPr>
            <w:tcW w:w="992" w:type="dxa"/>
          </w:tcPr>
          <w:p w14:paraId="75A05C11" w14:textId="77777777" w:rsidR="009F3451" w:rsidRPr="007275DF" w:rsidDel="004B51DC" w:rsidRDefault="009F3451" w:rsidP="00D00DFE">
            <w:pPr>
              <w:pStyle w:val="TAC"/>
            </w:pPr>
            <w:r w:rsidRPr="007275DF">
              <w:t>4</w:t>
            </w:r>
          </w:p>
        </w:tc>
        <w:tc>
          <w:tcPr>
            <w:tcW w:w="851" w:type="dxa"/>
          </w:tcPr>
          <w:p w14:paraId="23F8E280" w14:textId="77777777" w:rsidR="009F3451" w:rsidRPr="007275DF" w:rsidDel="00B36E6D" w:rsidRDefault="009F3451" w:rsidP="00D00DFE">
            <w:pPr>
              <w:pStyle w:val="TAC"/>
            </w:pPr>
            <w:r w:rsidRPr="007275DF">
              <w:t>4</w:t>
            </w:r>
          </w:p>
        </w:tc>
        <w:tc>
          <w:tcPr>
            <w:tcW w:w="992" w:type="dxa"/>
          </w:tcPr>
          <w:p w14:paraId="1E1618C0" w14:textId="77777777" w:rsidR="009F3451" w:rsidRPr="007275DF" w:rsidDel="004B51DC" w:rsidRDefault="009F3451" w:rsidP="00D00DFE">
            <w:pPr>
              <w:pStyle w:val="TAC"/>
            </w:pPr>
            <w:r w:rsidRPr="007275DF">
              <w:t>4</w:t>
            </w:r>
          </w:p>
        </w:tc>
        <w:tc>
          <w:tcPr>
            <w:tcW w:w="850" w:type="dxa"/>
          </w:tcPr>
          <w:p w14:paraId="50C045D5" w14:textId="77777777" w:rsidR="009F3451" w:rsidRPr="007275DF" w:rsidRDefault="009F3451" w:rsidP="00D00DFE">
            <w:pPr>
              <w:pStyle w:val="TAC"/>
            </w:pPr>
            <w:r w:rsidRPr="007275DF">
              <w:t>-Infinity</w:t>
            </w:r>
          </w:p>
        </w:tc>
        <w:tc>
          <w:tcPr>
            <w:tcW w:w="851" w:type="dxa"/>
          </w:tcPr>
          <w:p w14:paraId="7B43CC2D" w14:textId="77777777" w:rsidR="009F3451" w:rsidRPr="007275DF" w:rsidRDefault="009F3451" w:rsidP="00D00DFE">
            <w:pPr>
              <w:pStyle w:val="TAC"/>
            </w:pPr>
            <w:r w:rsidRPr="007275DF">
              <w:t>7</w:t>
            </w:r>
          </w:p>
        </w:tc>
      </w:tr>
      <w:tr w:rsidR="009F3451" w:rsidRPr="007275DF" w14:paraId="5B212699" w14:textId="77777777" w:rsidTr="00D00DFE">
        <w:trPr>
          <w:cantSplit/>
          <w:trHeight w:val="94"/>
        </w:trPr>
        <w:tc>
          <w:tcPr>
            <w:tcW w:w="1838" w:type="dxa"/>
            <w:gridSpan w:val="3"/>
          </w:tcPr>
          <w:p w14:paraId="662BA97E" w14:textId="77777777" w:rsidR="009F3451" w:rsidRPr="007275DF" w:rsidRDefault="009F3451" w:rsidP="00D00DFE">
            <w:pPr>
              <w:pStyle w:val="TAL"/>
            </w:pPr>
            <w:r w:rsidRPr="00E42453">
              <w:rPr>
                <w:position w:val="-12"/>
              </w:rPr>
              <w:object w:dxaOrig="800" w:dyaOrig="380" w14:anchorId="148C191B">
                <v:shape id="_x0000_i1123" type="#_x0000_t75" style="width:28.5pt;height:14.25pt" o:ole="" fillcolor="window">
                  <v:imagedata r:id="rId28" o:title=""/>
                </v:shape>
                <o:OLEObject Type="Embed" ProgID="Equation.3" ShapeID="_x0000_i1123" DrawAspect="Content" ObjectID="_1706336269" r:id="rId124"/>
              </w:object>
            </w:r>
          </w:p>
        </w:tc>
        <w:tc>
          <w:tcPr>
            <w:tcW w:w="709" w:type="dxa"/>
          </w:tcPr>
          <w:p w14:paraId="34122F99" w14:textId="77777777" w:rsidR="009F3451" w:rsidRPr="007275DF" w:rsidRDefault="009F3451" w:rsidP="00D00DFE">
            <w:pPr>
              <w:pStyle w:val="TAC"/>
            </w:pPr>
            <w:r w:rsidRPr="007275DF">
              <w:t>dB</w:t>
            </w:r>
          </w:p>
        </w:tc>
        <w:tc>
          <w:tcPr>
            <w:tcW w:w="1417" w:type="dxa"/>
          </w:tcPr>
          <w:p w14:paraId="38B8DED8" w14:textId="77777777" w:rsidR="009F3451" w:rsidRPr="007275DF" w:rsidRDefault="009F3451" w:rsidP="00D00DFE">
            <w:pPr>
              <w:pStyle w:val="TAC"/>
            </w:pPr>
            <w:r w:rsidRPr="007275DF">
              <w:t>Config 1,2</w:t>
            </w:r>
          </w:p>
        </w:tc>
        <w:tc>
          <w:tcPr>
            <w:tcW w:w="851" w:type="dxa"/>
          </w:tcPr>
          <w:p w14:paraId="2749CB47" w14:textId="77777777" w:rsidR="009F3451" w:rsidRPr="007275DF" w:rsidDel="004B51DC" w:rsidRDefault="009F3451" w:rsidP="00D00DFE">
            <w:pPr>
              <w:pStyle w:val="TAC"/>
            </w:pPr>
            <w:r w:rsidRPr="007275DF">
              <w:t>4</w:t>
            </w:r>
          </w:p>
        </w:tc>
        <w:tc>
          <w:tcPr>
            <w:tcW w:w="992" w:type="dxa"/>
          </w:tcPr>
          <w:p w14:paraId="55082F38" w14:textId="77777777" w:rsidR="009F3451" w:rsidRPr="007275DF" w:rsidDel="004B51DC" w:rsidRDefault="009F3451" w:rsidP="00D00DFE">
            <w:pPr>
              <w:pStyle w:val="TAC"/>
            </w:pPr>
            <w:r w:rsidRPr="007275DF">
              <w:t>4</w:t>
            </w:r>
          </w:p>
        </w:tc>
        <w:tc>
          <w:tcPr>
            <w:tcW w:w="851" w:type="dxa"/>
          </w:tcPr>
          <w:p w14:paraId="36085BAC" w14:textId="77777777" w:rsidR="009F3451" w:rsidRPr="007275DF" w:rsidDel="00B36E6D" w:rsidRDefault="009F3451" w:rsidP="00D00DFE">
            <w:pPr>
              <w:pStyle w:val="TAC"/>
            </w:pPr>
            <w:r w:rsidRPr="007275DF">
              <w:t>4</w:t>
            </w:r>
          </w:p>
        </w:tc>
        <w:tc>
          <w:tcPr>
            <w:tcW w:w="992" w:type="dxa"/>
          </w:tcPr>
          <w:p w14:paraId="79B1B7A3" w14:textId="77777777" w:rsidR="009F3451" w:rsidRPr="007275DF" w:rsidDel="004B51DC" w:rsidRDefault="009F3451" w:rsidP="00D00DFE">
            <w:pPr>
              <w:pStyle w:val="TAC"/>
            </w:pPr>
            <w:r w:rsidRPr="007275DF">
              <w:t>4</w:t>
            </w:r>
          </w:p>
        </w:tc>
        <w:tc>
          <w:tcPr>
            <w:tcW w:w="850" w:type="dxa"/>
          </w:tcPr>
          <w:p w14:paraId="31DEE678" w14:textId="77777777" w:rsidR="009F3451" w:rsidRPr="007275DF" w:rsidRDefault="009F3451" w:rsidP="00D00DFE">
            <w:pPr>
              <w:pStyle w:val="TAC"/>
            </w:pPr>
            <w:r w:rsidRPr="007275DF">
              <w:t>-Infinity</w:t>
            </w:r>
          </w:p>
        </w:tc>
        <w:tc>
          <w:tcPr>
            <w:tcW w:w="851" w:type="dxa"/>
          </w:tcPr>
          <w:p w14:paraId="4F3C65FB" w14:textId="77777777" w:rsidR="009F3451" w:rsidRPr="007275DF" w:rsidRDefault="009F3451" w:rsidP="00D00DFE">
            <w:pPr>
              <w:pStyle w:val="TAC"/>
            </w:pPr>
            <w:r w:rsidRPr="007275DF">
              <w:t>7</w:t>
            </w:r>
          </w:p>
        </w:tc>
      </w:tr>
      <w:tr w:rsidR="009F3451" w:rsidRPr="007275DF" w14:paraId="53313D97" w14:textId="77777777" w:rsidTr="00D00DFE">
        <w:trPr>
          <w:cantSplit/>
          <w:trHeight w:val="94"/>
        </w:trPr>
        <w:tc>
          <w:tcPr>
            <w:tcW w:w="1838" w:type="dxa"/>
            <w:gridSpan w:val="3"/>
            <w:vMerge w:val="restart"/>
          </w:tcPr>
          <w:p w14:paraId="21D2A250" w14:textId="77777777" w:rsidR="009F3451" w:rsidRPr="007275DF" w:rsidRDefault="009F3451" w:rsidP="00D00DFE">
            <w:pPr>
              <w:pStyle w:val="TAL"/>
              <w:rPr>
                <w:rFonts w:cs="Arial"/>
                <w:szCs w:val="18"/>
              </w:rPr>
            </w:pPr>
            <w:r w:rsidRPr="007275DF">
              <w:rPr>
                <w:rFonts w:cs="Arial"/>
                <w:szCs w:val="18"/>
                <w:lang w:val="en-US"/>
              </w:rPr>
              <w:t>Io</w:t>
            </w:r>
            <w:r w:rsidRPr="007275DF">
              <w:rPr>
                <w:rFonts w:cs="Arial"/>
                <w:szCs w:val="18"/>
                <w:vertAlign w:val="superscript"/>
                <w:lang w:val="en-US"/>
              </w:rPr>
              <w:t>Note3</w:t>
            </w:r>
          </w:p>
        </w:tc>
        <w:tc>
          <w:tcPr>
            <w:tcW w:w="709" w:type="dxa"/>
          </w:tcPr>
          <w:p w14:paraId="28A98BAA" w14:textId="77777777" w:rsidR="009F3451" w:rsidRPr="007275DF" w:rsidRDefault="009F3451" w:rsidP="00D00DFE">
            <w:pPr>
              <w:pStyle w:val="TAC"/>
              <w:rPr>
                <w:rFonts w:cs="Arial"/>
                <w:szCs w:val="18"/>
              </w:rPr>
            </w:pPr>
            <w:r w:rsidRPr="007275DF">
              <w:rPr>
                <w:rFonts w:cs="Arial"/>
                <w:szCs w:val="18"/>
              </w:rPr>
              <w:t>dBm/9.36MHz</w:t>
            </w:r>
          </w:p>
        </w:tc>
        <w:tc>
          <w:tcPr>
            <w:tcW w:w="1417" w:type="dxa"/>
          </w:tcPr>
          <w:p w14:paraId="0B5FBFDE" w14:textId="77777777" w:rsidR="009F3451" w:rsidRPr="007275DF" w:rsidRDefault="009F3451" w:rsidP="00D00DFE">
            <w:pPr>
              <w:pStyle w:val="TAC"/>
              <w:rPr>
                <w:rFonts w:cs="Arial"/>
                <w:szCs w:val="18"/>
              </w:rPr>
            </w:pPr>
            <w:r w:rsidRPr="007275DF">
              <w:rPr>
                <w:rFonts w:cs="Arial"/>
                <w:szCs w:val="18"/>
              </w:rPr>
              <w:t>Config 1,2</w:t>
            </w:r>
          </w:p>
        </w:tc>
        <w:tc>
          <w:tcPr>
            <w:tcW w:w="851" w:type="dxa"/>
          </w:tcPr>
          <w:p w14:paraId="73506995" w14:textId="77777777" w:rsidR="009F3451" w:rsidRPr="007275DF" w:rsidRDefault="009F3451" w:rsidP="00D00DFE">
            <w:pPr>
              <w:pStyle w:val="TAC"/>
              <w:rPr>
                <w:rFonts w:cs="Arial"/>
                <w:szCs w:val="18"/>
              </w:rPr>
            </w:pPr>
            <w:r w:rsidRPr="007275DF">
              <w:rPr>
                <w:rFonts w:cs="Arial"/>
                <w:szCs w:val="18"/>
              </w:rPr>
              <w:t>-64.59</w:t>
            </w:r>
          </w:p>
        </w:tc>
        <w:tc>
          <w:tcPr>
            <w:tcW w:w="992" w:type="dxa"/>
          </w:tcPr>
          <w:p w14:paraId="6EEF7356" w14:textId="77777777" w:rsidR="009F3451" w:rsidRPr="007275DF" w:rsidRDefault="009F3451" w:rsidP="00D00DFE">
            <w:pPr>
              <w:pStyle w:val="TAC"/>
              <w:rPr>
                <w:rFonts w:cs="Arial"/>
                <w:szCs w:val="18"/>
              </w:rPr>
            </w:pPr>
            <w:r w:rsidRPr="007275DF">
              <w:rPr>
                <w:rFonts w:cs="Arial"/>
                <w:szCs w:val="18"/>
              </w:rPr>
              <w:t>-64.59</w:t>
            </w:r>
          </w:p>
        </w:tc>
        <w:tc>
          <w:tcPr>
            <w:tcW w:w="851" w:type="dxa"/>
          </w:tcPr>
          <w:p w14:paraId="73288DF8"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75DB5A4D"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7B243BDF"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3819DC9D"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4FE98575" w14:textId="77777777" w:rsidTr="00D00DFE">
        <w:trPr>
          <w:cantSplit/>
          <w:trHeight w:val="94"/>
        </w:trPr>
        <w:tc>
          <w:tcPr>
            <w:tcW w:w="1838" w:type="dxa"/>
            <w:gridSpan w:val="3"/>
            <w:vMerge/>
          </w:tcPr>
          <w:p w14:paraId="2314996E" w14:textId="77777777" w:rsidR="009F3451" w:rsidRPr="007275DF" w:rsidRDefault="009F3451" w:rsidP="00D00DFE">
            <w:pPr>
              <w:pStyle w:val="TAL"/>
              <w:rPr>
                <w:rFonts w:cs="Arial"/>
                <w:szCs w:val="18"/>
              </w:rPr>
            </w:pPr>
          </w:p>
        </w:tc>
        <w:tc>
          <w:tcPr>
            <w:tcW w:w="709" w:type="dxa"/>
          </w:tcPr>
          <w:p w14:paraId="684EE70D" w14:textId="77777777" w:rsidR="009F3451" w:rsidRPr="007275DF" w:rsidRDefault="009F3451" w:rsidP="00D00DFE">
            <w:pPr>
              <w:pStyle w:val="TAC"/>
              <w:rPr>
                <w:rFonts w:cs="Arial"/>
                <w:szCs w:val="18"/>
              </w:rPr>
            </w:pPr>
            <w:r w:rsidRPr="007275DF">
              <w:rPr>
                <w:rFonts w:cs="Arial"/>
                <w:szCs w:val="18"/>
              </w:rPr>
              <w:t>dBm/38.16MHz</w:t>
            </w:r>
          </w:p>
        </w:tc>
        <w:tc>
          <w:tcPr>
            <w:tcW w:w="1417" w:type="dxa"/>
          </w:tcPr>
          <w:p w14:paraId="3602D29D" w14:textId="77777777" w:rsidR="009F3451" w:rsidRPr="007275DF" w:rsidRDefault="009F3451" w:rsidP="00D00DFE">
            <w:pPr>
              <w:pStyle w:val="TAC"/>
              <w:rPr>
                <w:rFonts w:cs="Arial"/>
                <w:szCs w:val="18"/>
              </w:rPr>
            </w:pPr>
            <w:r w:rsidRPr="007275DF">
              <w:rPr>
                <w:rFonts w:cs="Arial"/>
                <w:szCs w:val="18"/>
              </w:rPr>
              <w:t>Config 3</w:t>
            </w:r>
          </w:p>
        </w:tc>
        <w:tc>
          <w:tcPr>
            <w:tcW w:w="851" w:type="dxa"/>
          </w:tcPr>
          <w:p w14:paraId="2556924D"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05374F78" w14:textId="77777777" w:rsidR="009F3451" w:rsidRPr="007275DF" w:rsidRDefault="009F3451" w:rsidP="00D00DFE">
            <w:pPr>
              <w:pStyle w:val="TAC"/>
              <w:rPr>
                <w:rFonts w:cs="Arial"/>
                <w:szCs w:val="18"/>
              </w:rPr>
            </w:pPr>
            <w:r w:rsidRPr="007275DF">
              <w:rPr>
                <w:rFonts w:cs="Arial"/>
                <w:szCs w:val="18"/>
              </w:rPr>
              <w:t>-58.49</w:t>
            </w:r>
          </w:p>
        </w:tc>
        <w:tc>
          <w:tcPr>
            <w:tcW w:w="851" w:type="dxa"/>
          </w:tcPr>
          <w:p w14:paraId="35F06A9D" w14:textId="77777777" w:rsidR="009F3451" w:rsidRPr="007275DF" w:rsidRDefault="009F3451" w:rsidP="00D00DFE">
            <w:pPr>
              <w:pStyle w:val="TAC"/>
              <w:rPr>
                <w:rFonts w:cs="Arial"/>
                <w:szCs w:val="18"/>
              </w:rPr>
            </w:pPr>
            <w:r w:rsidRPr="007275DF">
              <w:rPr>
                <w:rFonts w:cs="Arial"/>
                <w:szCs w:val="18"/>
              </w:rPr>
              <w:t>-58.49</w:t>
            </w:r>
          </w:p>
        </w:tc>
        <w:tc>
          <w:tcPr>
            <w:tcW w:w="992" w:type="dxa"/>
          </w:tcPr>
          <w:p w14:paraId="6336CF77" w14:textId="77777777" w:rsidR="009F3451" w:rsidRPr="007275DF" w:rsidRDefault="009F3451" w:rsidP="00D00DFE">
            <w:pPr>
              <w:pStyle w:val="TAC"/>
              <w:rPr>
                <w:rFonts w:cs="Arial"/>
                <w:szCs w:val="18"/>
              </w:rPr>
            </w:pPr>
            <w:r w:rsidRPr="007275DF">
              <w:rPr>
                <w:rFonts w:cs="Arial"/>
                <w:szCs w:val="18"/>
              </w:rPr>
              <w:t>-58.49</w:t>
            </w:r>
          </w:p>
        </w:tc>
        <w:tc>
          <w:tcPr>
            <w:tcW w:w="850" w:type="dxa"/>
          </w:tcPr>
          <w:p w14:paraId="48C1FE8B" w14:textId="77777777" w:rsidR="009F3451" w:rsidRPr="007275DF" w:rsidRDefault="009F3451" w:rsidP="00D00DFE">
            <w:pPr>
              <w:pStyle w:val="TAC"/>
              <w:rPr>
                <w:rFonts w:cs="Arial"/>
                <w:szCs w:val="18"/>
              </w:rPr>
            </w:pPr>
            <w:r w:rsidRPr="007275DF">
              <w:rPr>
                <w:rFonts w:cs="Arial"/>
                <w:szCs w:val="18"/>
              </w:rPr>
              <w:t>-63.94</w:t>
            </w:r>
          </w:p>
        </w:tc>
        <w:tc>
          <w:tcPr>
            <w:tcW w:w="851" w:type="dxa"/>
          </w:tcPr>
          <w:p w14:paraId="554EED11" w14:textId="77777777" w:rsidR="009F3451" w:rsidRPr="007275DF" w:rsidRDefault="009F3451" w:rsidP="00D00DFE">
            <w:pPr>
              <w:pStyle w:val="TAC"/>
              <w:rPr>
                <w:rFonts w:cs="Arial"/>
                <w:szCs w:val="18"/>
              </w:rPr>
            </w:pPr>
            <w:r w:rsidRPr="007275DF">
              <w:rPr>
                <w:rFonts w:cs="Arial"/>
                <w:szCs w:val="18"/>
              </w:rPr>
              <w:t>-56.15</w:t>
            </w:r>
          </w:p>
        </w:tc>
      </w:tr>
      <w:tr w:rsidR="009F3451" w:rsidRPr="007275DF" w14:paraId="538DEC32" w14:textId="77777777" w:rsidTr="00D00DFE">
        <w:trPr>
          <w:cantSplit/>
          <w:trHeight w:val="150"/>
        </w:trPr>
        <w:tc>
          <w:tcPr>
            <w:tcW w:w="1838" w:type="dxa"/>
            <w:gridSpan w:val="3"/>
          </w:tcPr>
          <w:p w14:paraId="4CB1C301" w14:textId="77777777" w:rsidR="009F3451" w:rsidRPr="007275DF" w:rsidRDefault="009F3451" w:rsidP="00D00DFE">
            <w:pPr>
              <w:pStyle w:val="TAL"/>
            </w:pPr>
            <w:r w:rsidRPr="007275DF">
              <w:t xml:space="preserve">Propagation Condition </w:t>
            </w:r>
          </w:p>
        </w:tc>
        <w:tc>
          <w:tcPr>
            <w:tcW w:w="709" w:type="dxa"/>
          </w:tcPr>
          <w:p w14:paraId="5A92CD9C" w14:textId="77777777" w:rsidR="009F3451" w:rsidRPr="007275DF" w:rsidRDefault="009F3451" w:rsidP="00D00DFE">
            <w:pPr>
              <w:pStyle w:val="TAC"/>
            </w:pPr>
          </w:p>
        </w:tc>
        <w:tc>
          <w:tcPr>
            <w:tcW w:w="1417" w:type="dxa"/>
          </w:tcPr>
          <w:p w14:paraId="4CE6C81E" w14:textId="77777777" w:rsidR="009F3451" w:rsidRPr="007275DF" w:rsidRDefault="009F3451" w:rsidP="00D00DFE">
            <w:pPr>
              <w:pStyle w:val="TAC"/>
              <w:rPr>
                <w:rFonts w:cs="v4.2.0"/>
              </w:rPr>
            </w:pPr>
            <w:r w:rsidRPr="007275DF">
              <w:t>Config 1,2,3</w:t>
            </w:r>
          </w:p>
        </w:tc>
        <w:tc>
          <w:tcPr>
            <w:tcW w:w="1843" w:type="dxa"/>
            <w:gridSpan w:val="2"/>
          </w:tcPr>
          <w:p w14:paraId="4C97F6B2" w14:textId="77777777" w:rsidR="009F3451" w:rsidRPr="007275DF" w:rsidRDefault="009F3451" w:rsidP="00D00DFE">
            <w:pPr>
              <w:pStyle w:val="TAC"/>
            </w:pPr>
            <w:r w:rsidRPr="007275DF">
              <w:rPr>
                <w:rFonts w:cs="v4.2.0"/>
              </w:rPr>
              <w:t>AWGN</w:t>
            </w:r>
          </w:p>
        </w:tc>
        <w:tc>
          <w:tcPr>
            <w:tcW w:w="1843" w:type="dxa"/>
            <w:gridSpan w:val="2"/>
          </w:tcPr>
          <w:p w14:paraId="7CDFF5A9" w14:textId="77777777" w:rsidR="009F3451" w:rsidRPr="007275DF" w:rsidRDefault="009F3451" w:rsidP="00D00DFE">
            <w:pPr>
              <w:pStyle w:val="TAC"/>
            </w:pPr>
            <w:r w:rsidRPr="007275DF">
              <w:t>AWGN</w:t>
            </w:r>
          </w:p>
        </w:tc>
        <w:tc>
          <w:tcPr>
            <w:tcW w:w="1701" w:type="dxa"/>
            <w:gridSpan w:val="2"/>
          </w:tcPr>
          <w:p w14:paraId="36E03CEC" w14:textId="77777777" w:rsidR="009F3451" w:rsidRPr="007275DF" w:rsidRDefault="009F3451" w:rsidP="00D00DFE">
            <w:pPr>
              <w:pStyle w:val="TAC"/>
            </w:pPr>
            <w:r w:rsidRPr="007275DF">
              <w:t>AWGN</w:t>
            </w:r>
          </w:p>
        </w:tc>
      </w:tr>
      <w:tr w:rsidR="009F3451" w:rsidRPr="007275DF" w14:paraId="2741FAF4" w14:textId="77777777" w:rsidTr="00D00DFE">
        <w:trPr>
          <w:cantSplit/>
          <w:trHeight w:val="1023"/>
        </w:trPr>
        <w:tc>
          <w:tcPr>
            <w:tcW w:w="9351" w:type="dxa"/>
            <w:gridSpan w:val="11"/>
          </w:tcPr>
          <w:p w14:paraId="06AB186D" w14:textId="77777777" w:rsidR="009F3451" w:rsidRPr="007275DF" w:rsidRDefault="009F3451" w:rsidP="00D00DFE">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6CD4D467" w14:textId="77777777" w:rsidR="009F3451" w:rsidRPr="007275DF" w:rsidRDefault="009F3451" w:rsidP="00D00DFE">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E42453">
              <w:rPr>
                <w:rFonts w:eastAsia="Calibri" w:cs="v4.2.0"/>
                <w:position w:val="-12"/>
                <w:szCs w:val="22"/>
                <w:lang w:val="en-US"/>
              </w:rPr>
              <w:object w:dxaOrig="405" w:dyaOrig="345" w14:anchorId="5DABD0B0">
                <v:shape id="_x0000_i1124" type="#_x0000_t75" style="width:21.75pt;height:14.25pt" o:ole="" fillcolor="window">
                  <v:imagedata r:id="rId23" o:title=""/>
                </v:shape>
                <o:OLEObject Type="Embed" ProgID="Equation.3" ShapeID="_x0000_i1124" DrawAspect="Content" ObjectID="_1706336270" r:id="rId125"/>
              </w:object>
            </w:r>
            <w:r w:rsidRPr="007275DF">
              <w:rPr>
                <w:lang w:val="en-US"/>
              </w:rPr>
              <w:t xml:space="preserve"> to be fulfilled.</w:t>
            </w:r>
          </w:p>
          <w:p w14:paraId="3BE56635" w14:textId="77777777" w:rsidR="009F3451" w:rsidRPr="007275DF" w:rsidRDefault="009F3451" w:rsidP="00D00DFE">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A8EE395" w14:textId="77777777" w:rsidR="009F3451" w:rsidRPr="007275DF" w:rsidRDefault="009F3451" w:rsidP="00D00DFE">
            <w:pPr>
              <w:pStyle w:val="TAN"/>
            </w:pPr>
            <w:r w:rsidRPr="007275DF">
              <w:rPr>
                <w:lang w:val="en-US"/>
              </w:rPr>
              <w:t>Note 4:</w:t>
            </w:r>
            <w:r w:rsidRPr="007275DF">
              <w:rPr>
                <w:lang w:val="en-US"/>
              </w:rPr>
              <w:tab/>
            </w:r>
            <w:r w:rsidRPr="007275DF">
              <w:t>SS-RSRP minimum requirements are specified assuming independent interference and noise at each receiver antenna port.</w:t>
            </w:r>
          </w:p>
          <w:p w14:paraId="06BDAD4A" w14:textId="77777777" w:rsidR="009F3451" w:rsidRPr="007275DF" w:rsidRDefault="009F3451" w:rsidP="00D00DFE">
            <w:pPr>
              <w:pStyle w:val="TAN"/>
            </w:pPr>
            <w:r w:rsidRPr="007275DF">
              <w:t>Note 5:</w:t>
            </w:r>
            <w:r w:rsidRPr="007275DF">
              <w:tab/>
              <w:t>For UE supporting semi-static channel access and network configuring semi-static channel occupancy.</w:t>
            </w:r>
          </w:p>
          <w:p w14:paraId="35ADA169" w14:textId="77777777" w:rsidR="009F3451" w:rsidRPr="007275DF" w:rsidRDefault="009F3451" w:rsidP="00D00DFE">
            <w:pPr>
              <w:pStyle w:val="TAN"/>
            </w:pPr>
            <w:r w:rsidRPr="007275DF">
              <w:t>Note 6:</w:t>
            </w:r>
            <w:r w:rsidRPr="007275DF">
              <w:tab/>
              <w:t>For UE supporting dynamic channel access and network configuring dynamic channel occupancy.</w:t>
            </w:r>
          </w:p>
          <w:p w14:paraId="61161574" w14:textId="77777777" w:rsidR="009F3451" w:rsidRPr="007275DF" w:rsidRDefault="009F3451" w:rsidP="00D00DFE">
            <w:pPr>
              <w:pStyle w:val="TAN"/>
              <w:rPr>
                <w:lang w:val="en-US"/>
              </w:rPr>
            </w:pPr>
            <w:r w:rsidRPr="007275DF">
              <w:t>Note 7:</w:t>
            </w:r>
            <w:r w:rsidRPr="007275DF">
              <w:tab/>
              <w:t>For UE supporting both semi-static and dynamic channel access, the UE must be tested under dynamic channel access configuration.</w:t>
            </w:r>
          </w:p>
        </w:tc>
      </w:tr>
    </w:tbl>
    <w:p w14:paraId="29452720" w14:textId="77777777" w:rsidR="009F3451" w:rsidRPr="007275DF" w:rsidRDefault="009F3451" w:rsidP="009F3451">
      <w:pPr>
        <w:pStyle w:val="B10"/>
      </w:pPr>
    </w:p>
    <w:p w14:paraId="5CFAD136" w14:textId="77777777" w:rsidR="009F3451" w:rsidRPr="007275DF" w:rsidRDefault="009F3451" w:rsidP="009F3451">
      <w:pPr>
        <w:pStyle w:val="TH"/>
      </w:pPr>
      <w:r w:rsidRPr="007275DF">
        <w:t xml:space="preserve">Table A.13.3.2.6.1-4: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F3451" w:rsidRPr="007275DF" w14:paraId="5E86F43C" w14:textId="77777777" w:rsidTr="00D00DFE">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1D38F59D" w14:textId="77777777" w:rsidR="009F3451" w:rsidRPr="007275DF" w:rsidRDefault="009F3451" w:rsidP="00D00DFE">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D333837" w14:textId="77777777" w:rsidR="009F3451" w:rsidRPr="007275DF" w:rsidRDefault="009F3451" w:rsidP="00D00DFE">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10067F4" w14:textId="77777777" w:rsidR="009F3451" w:rsidRPr="007275DF" w:rsidRDefault="009F3451" w:rsidP="00D00DFE">
            <w:pPr>
              <w:pStyle w:val="TAH"/>
            </w:pPr>
            <w:r w:rsidRPr="007275DF">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27A0CA8B" w14:textId="77777777" w:rsidR="009F3451" w:rsidRPr="007275DF" w:rsidRDefault="009F3451" w:rsidP="00D00DFE">
            <w:pPr>
              <w:pStyle w:val="TAH"/>
            </w:pPr>
            <w:r w:rsidRPr="007275DF">
              <w:t>Comment</w:t>
            </w:r>
          </w:p>
        </w:tc>
      </w:tr>
      <w:tr w:rsidR="009F3451" w:rsidRPr="007275DF" w14:paraId="4F9A0E7D" w14:textId="77777777" w:rsidTr="00D00DFE">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7A549568" w14:textId="77777777" w:rsidR="009F3451" w:rsidRPr="007275DF" w:rsidRDefault="009F3451" w:rsidP="00D00DFE">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F4C167" w14:textId="77777777" w:rsidR="009F3451" w:rsidRPr="007275DF" w:rsidRDefault="009F3451" w:rsidP="00D00DFE">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DAC4164" w14:textId="77777777" w:rsidR="009F3451" w:rsidRPr="007275DF" w:rsidRDefault="009F3451" w:rsidP="00D00DFE">
            <w:pPr>
              <w:pStyle w:val="TAH"/>
            </w:pPr>
            <w:r w:rsidRPr="007275DF">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4558347" w14:textId="77777777" w:rsidR="009F3451" w:rsidRPr="007275DF" w:rsidRDefault="009F3451" w:rsidP="00D00DFE">
            <w:pPr>
              <w:pStyle w:val="TAH"/>
            </w:pPr>
          </w:p>
        </w:tc>
      </w:tr>
      <w:tr w:rsidR="009F3451" w:rsidRPr="007275DF" w14:paraId="2D8298A8"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42AA720" w14:textId="77777777" w:rsidR="009F3451" w:rsidRPr="007275DF" w:rsidRDefault="009F3451" w:rsidP="00D00DFE">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535A6F09"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F628223" w14:textId="77777777" w:rsidR="009F3451" w:rsidRPr="007275DF" w:rsidRDefault="009F3451" w:rsidP="00D00DFE">
            <w:pPr>
              <w:pStyle w:val="TAC"/>
              <w:rPr>
                <w:rFonts w:cs="Arial"/>
              </w:rPr>
            </w:pPr>
            <w:r w:rsidRPr="007275DF">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12758B3" w14:textId="77777777" w:rsidR="009F3451" w:rsidRPr="007275DF" w:rsidRDefault="009F3451" w:rsidP="00D00DFE">
            <w:pPr>
              <w:pStyle w:val="TAC"/>
              <w:rPr>
                <w:rFonts w:cs="Arial"/>
              </w:rPr>
            </w:pPr>
            <w:r w:rsidRPr="007275DF">
              <w:rPr>
                <w:rFonts w:cs="Arial"/>
                <w:lang w:eastAsia="zh-CN"/>
              </w:rPr>
              <w:t xml:space="preserve">As specified in </w:t>
            </w:r>
            <w:r w:rsidRPr="007275DF">
              <w:rPr>
                <w:rFonts w:cs="Arial"/>
              </w:rPr>
              <w:t>clause 6.3.2 in TS 38.331 [2]</w:t>
            </w:r>
          </w:p>
        </w:tc>
      </w:tr>
      <w:tr w:rsidR="009F3451" w:rsidRPr="007275DF" w14:paraId="442904C7"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271F67" w14:textId="77777777" w:rsidR="009F3451" w:rsidRPr="007275DF" w:rsidRDefault="009F3451" w:rsidP="00D00DFE">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5EC7901" w14:textId="77777777" w:rsidR="009F3451" w:rsidRPr="007275DF" w:rsidRDefault="009F3451" w:rsidP="00D00DFE">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BEAD2E2" w14:textId="77777777" w:rsidR="009F3451" w:rsidRPr="007275DF" w:rsidRDefault="009F3451" w:rsidP="00D00DFE">
            <w:pPr>
              <w:pStyle w:val="TAC"/>
              <w:rPr>
                <w:rFonts w:cs="Arial"/>
              </w:rPr>
            </w:pPr>
            <w:r w:rsidRPr="007275DF">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A918CA" w14:textId="77777777" w:rsidR="009F3451" w:rsidRPr="007275DF" w:rsidRDefault="009F3451" w:rsidP="00D00DFE">
            <w:pPr>
              <w:pStyle w:val="TAC"/>
              <w:rPr>
                <w:rFonts w:cs="Arial"/>
              </w:rPr>
            </w:pPr>
          </w:p>
        </w:tc>
      </w:tr>
      <w:tr w:rsidR="009F3451" w:rsidRPr="007275DF" w14:paraId="0D03A30B"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A928D2" w14:textId="77777777" w:rsidR="009F3451" w:rsidRPr="007275DF" w:rsidRDefault="009F3451" w:rsidP="00D00DFE">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88FFB06"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9DDD09"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1358387" w14:textId="77777777" w:rsidR="009F3451" w:rsidRPr="007275DF" w:rsidRDefault="009F3451" w:rsidP="00D00DFE">
            <w:pPr>
              <w:pStyle w:val="TAC"/>
              <w:rPr>
                <w:rFonts w:cs="Arial"/>
              </w:rPr>
            </w:pPr>
          </w:p>
        </w:tc>
      </w:tr>
      <w:tr w:rsidR="009F3451" w:rsidRPr="007275DF" w14:paraId="72753645" w14:textId="77777777" w:rsidTr="00D00DFE">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F929E08" w14:textId="77777777" w:rsidR="009F3451" w:rsidRPr="007275DF" w:rsidRDefault="009F3451" w:rsidP="00D00DFE">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6C58C39" w14:textId="77777777" w:rsidR="009F3451" w:rsidRPr="007275DF" w:rsidRDefault="009F3451" w:rsidP="00D00DFE">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A12F17" w14:textId="77777777" w:rsidR="009F3451" w:rsidRPr="007275DF" w:rsidRDefault="009F3451" w:rsidP="00D00DFE">
            <w:pPr>
              <w:pStyle w:val="TAC"/>
              <w:rPr>
                <w:rFonts w:cs="Arial"/>
              </w:rPr>
            </w:pPr>
            <w:r w:rsidRPr="007275DF">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9984AAA" w14:textId="77777777" w:rsidR="009F3451" w:rsidRPr="007275DF" w:rsidRDefault="009F3451" w:rsidP="00D00DFE">
            <w:pPr>
              <w:pStyle w:val="TAC"/>
              <w:rPr>
                <w:rFonts w:cs="Arial"/>
              </w:rPr>
            </w:pPr>
          </w:p>
        </w:tc>
      </w:tr>
      <w:tr w:rsidR="009F3451" w:rsidRPr="007275DF" w14:paraId="3D1D9A03"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5AFDF18" w14:textId="77777777" w:rsidR="009F3451" w:rsidRPr="007275DF" w:rsidRDefault="009F3451" w:rsidP="00D00DFE">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70E5019" w14:textId="77777777" w:rsidR="009F3451" w:rsidRPr="007275DF" w:rsidRDefault="009F3451" w:rsidP="00D00DFE">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1B238149" w14:textId="77777777" w:rsidR="009F3451" w:rsidRPr="007275DF" w:rsidRDefault="009F3451" w:rsidP="00D00DFE">
            <w:pPr>
              <w:pStyle w:val="TAC"/>
              <w:rPr>
                <w:rFonts w:cs="Arial"/>
              </w:rPr>
            </w:pPr>
            <w:r w:rsidRPr="007275DF">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C239BD2" w14:textId="77777777" w:rsidR="009F3451" w:rsidRPr="007275DF" w:rsidRDefault="009F3451" w:rsidP="00D00DFE">
            <w:pPr>
              <w:pStyle w:val="TAC"/>
              <w:rPr>
                <w:rFonts w:cs="Arial"/>
              </w:rPr>
            </w:pPr>
          </w:p>
        </w:tc>
      </w:tr>
      <w:tr w:rsidR="009F3451" w:rsidRPr="007275DF" w14:paraId="3B99887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tcPr>
          <w:p w14:paraId="33AA2CF2" w14:textId="77777777" w:rsidR="009F3451" w:rsidRPr="007275DF" w:rsidRDefault="009F3451" w:rsidP="00D00DFE">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8B212C" w14:textId="77777777" w:rsidR="009F3451" w:rsidRPr="007275DF" w:rsidRDefault="009F3451" w:rsidP="00D00DFE">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E8465FB" w14:textId="77777777" w:rsidR="009F3451" w:rsidRPr="007275DF" w:rsidRDefault="009F3451" w:rsidP="00D00DFE">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48493596" w14:textId="77777777" w:rsidR="009F3451" w:rsidRPr="007275DF" w:rsidRDefault="009F3451" w:rsidP="00D00DFE">
            <w:pPr>
              <w:pStyle w:val="TAC"/>
              <w:rPr>
                <w:rFonts w:cs="Arial"/>
              </w:rPr>
            </w:pPr>
          </w:p>
        </w:tc>
      </w:tr>
    </w:tbl>
    <w:p w14:paraId="0C1445CC" w14:textId="77777777" w:rsidR="009F3451" w:rsidRPr="007275DF" w:rsidRDefault="009F3451" w:rsidP="009F3451"/>
    <w:p w14:paraId="00C6686C" w14:textId="77777777" w:rsidR="009F3451" w:rsidRPr="007275DF" w:rsidRDefault="009F3451" w:rsidP="009F3451">
      <w:pPr>
        <w:pStyle w:val="TH"/>
      </w:pPr>
      <w:r w:rsidRPr="007275DF">
        <w:t xml:space="preserve">Table A.13.3.2.6.1-5: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F3451" w:rsidRPr="007275DF" w14:paraId="68175F44" w14:textId="77777777" w:rsidTr="00D00DFE">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6A0AB62" w14:textId="77777777" w:rsidR="009F3451" w:rsidRPr="007275DF" w:rsidRDefault="009F3451" w:rsidP="00D00DFE">
            <w:pPr>
              <w:pStyle w:val="TAH"/>
            </w:pPr>
            <w:r w:rsidRPr="007275DF">
              <w:t>Field</w:t>
            </w:r>
          </w:p>
        </w:tc>
        <w:tc>
          <w:tcPr>
            <w:tcW w:w="1021" w:type="dxa"/>
            <w:tcBorders>
              <w:top w:val="single" w:sz="4" w:space="0" w:color="auto"/>
              <w:left w:val="single" w:sz="4" w:space="0" w:color="auto"/>
              <w:right w:val="single" w:sz="4" w:space="0" w:color="auto"/>
            </w:tcBorders>
            <w:vAlign w:val="center"/>
            <w:hideMark/>
          </w:tcPr>
          <w:p w14:paraId="6CDBB8A0" w14:textId="77777777" w:rsidR="009F3451" w:rsidRPr="007275DF" w:rsidRDefault="009F3451" w:rsidP="00D00DFE">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446B841" w14:textId="77777777" w:rsidR="009F3451" w:rsidRPr="007275DF" w:rsidRDefault="009F3451" w:rsidP="00D00DFE">
            <w:pPr>
              <w:pStyle w:val="TAH"/>
            </w:pPr>
            <w:r w:rsidRPr="007275DF">
              <w:t>Comment</w:t>
            </w:r>
          </w:p>
        </w:tc>
      </w:tr>
      <w:tr w:rsidR="009F3451" w:rsidRPr="007275DF" w14:paraId="7A1840B2" w14:textId="77777777" w:rsidTr="00D00DFE">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3AEA2BF" w14:textId="77777777" w:rsidR="009F3451" w:rsidRPr="007275DF" w:rsidRDefault="009F3451" w:rsidP="00D00DFE">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A65A92" w14:textId="77777777" w:rsidR="009F3451" w:rsidRPr="007275DF" w:rsidRDefault="009F3451" w:rsidP="00D00DFE">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1ED5D12" w14:textId="77777777" w:rsidR="009F3451" w:rsidRPr="007275DF" w:rsidRDefault="009F3451" w:rsidP="00D00DFE">
            <w:pPr>
              <w:pStyle w:val="TAC"/>
            </w:pPr>
            <w:r w:rsidRPr="007275DF">
              <w:t>As specified in clause 6.3.2 in TS 38.331 [2]</w:t>
            </w:r>
          </w:p>
        </w:tc>
      </w:tr>
    </w:tbl>
    <w:p w14:paraId="0F76DF9B" w14:textId="77777777" w:rsidR="009F3451" w:rsidRPr="007275DF" w:rsidRDefault="009F3451" w:rsidP="009F3451">
      <w:pPr>
        <w:pStyle w:val="B10"/>
      </w:pPr>
    </w:p>
    <w:p w14:paraId="5E6D095C" w14:textId="77777777" w:rsidR="009F3451" w:rsidRPr="007275DF" w:rsidRDefault="009F3451" w:rsidP="009F3451">
      <w:pPr>
        <w:pStyle w:val="Heading5"/>
      </w:pPr>
      <w:r w:rsidRPr="007275DF">
        <w:t>A.13.3.2.6.2</w:t>
      </w:r>
      <w:r w:rsidRPr="007275DF">
        <w:tab/>
        <w:t>Test Requirements</w:t>
      </w:r>
    </w:p>
    <w:p w14:paraId="180CF646" w14:textId="77777777" w:rsidR="009F3451" w:rsidRPr="007275DF" w:rsidRDefault="009F3451" w:rsidP="009F3451">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 xml:space="preserve">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450ABD4" w14:textId="77777777" w:rsidR="009F3451" w:rsidRPr="007275DF" w:rsidRDefault="009F3451" w:rsidP="009F3451">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DCBA08" w14:textId="77777777" w:rsidR="009F3451" w:rsidRPr="007275DF" w:rsidRDefault="009F3451" w:rsidP="009F3451">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identify_inter_cca_with_index</w:t>
      </w:r>
      <w:r w:rsidRPr="007275DF" w:rsidDel="00B11EBC">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FD9B2D3" w14:textId="77777777" w:rsidR="009F3451" w:rsidRPr="007275DF" w:rsidRDefault="009F3451" w:rsidP="009F3451">
      <w:pPr>
        <w:rPr>
          <w:rFonts w:cs="v4.2.0"/>
        </w:rPr>
      </w:pPr>
      <w:r w:rsidRPr="007275DF">
        <w:rPr>
          <w:rFonts w:cs="v4.2.0"/>
        </w:rPr>
        <w:t>In test 1, 2, 3 and 4 UE is required to report SSB time index.</w:t>
      </w:r>
    </w:p>
    <w:p w14:paraId="3DAE3466" w14:textId="77777777" w:rsidR="009F3451" w:rsidRPr="007275DF" w:rsidRDefault="009F3451" w:rsidP="009F3451">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5F1D0E89" w14:textId="77777777" w:rsidR="009F3451" w:rsidRPr="007275DF" w:rsidRDefault="009F3451" w:rsidP="009F3451">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78C383AB" w14:textId="77777777" w:rsidR="009F3451" w:rsidRPr="007275DF" w:rsidRDefault="009F3451" w:rsidP="009F3451">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7F9F3885" w14:textId="77777777" w:rsidR="009F3451" w:rsidRPr="007275DF" w:rsidRDefault="009F3451" w:rsidP="009F3451">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A483AD5" w14:textId="77777777" w:rsidR="009F3451" w:rsidRPr="007275DF" w:rsidRDefault="009F3451" w:rsidP="009F3451">
      <w:pPr>
        <w:pStyle w:val="B10"/>
        <w:ind w:left="852"/>
      </w:pPr>
      <w:r w:rsidRPr="007275DF">
        <w:t>For tests 1 and 2, MGRP = 40 ms and for tests 3 and 4 MGRP = 20 ms.</w:t>
      </w:r>
    </w:p>
    <w:p w14:paraId="6005C23D" w14:textId="77777777" w:rsidR="009F3451" w:rsidRPr="007275DF" w:rsidRDefault="009F3451" w:rsidP="009F3451">
      <w:pPr>
        <w:pStyle w:val="B10"/>
        <w:ind w:left="852"/>
      </w:pPr>
      <w:r w:rsidRPr="007275DF">
        <w:t>For tests 1 and 3, DRX cycle = 40 ms and for tests 2 and 4 DRX cycle = 640 ms.</w:t>
      </w:r>
    </w:p>
    <w:p w14:paraId="57F9753A" w14:textId="77777777" w:rsidR="009F3451" w:rsidRPr="007275DF" w:rsidRDefault="009F3451" w:rsidP="009F3451">
      <w:pPr>
        <w:pStyle w:val="B10"/>
        <w:ind w:left="852"/>
      </w:pPr>
      <w:r w:rsidRPr="007275DF">
        <w:t>SMTC period = 20 ms.</w:t>
      </w:r>
    </w:p>
    <w:p w14:paraId="18130E76" w14:textId="77777777" w:rsidR="009F3451" w:rsidRPr="007275DF" w:rsidRDefault="009F3451" w:rsidP="009F3451">
      <w:pPr>
        <w:pStyle w:val="NO"/>
        <w:ind w:left="1419"/>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1E76EC" w14:textId="77777777" w:rsidR="009F3451" w:rsidRDefault="009F3451" w:rsidP="009F3451">
      <w:pPr>
        <w:rPr>
          <w:noProof/>
        </w:rPr>
      </w:pPr>
    </w:p>
    <w:p w14:paraId="61C4FC19" w14:textId="77777777" w:rsidR="009F3451" w:rsidRDefault="009F3451" w:rsidP="009F34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5D08260B" w14:textId="77777777" w:rsidR="009F3451" w:rsidRDefault="009F3451" w:rsidP="009F3451">
      <w:pPr>
        <w:rPr>
          <w:noProof/>
        </w:rPr>
      </w:pPr>
    </w:p>
    <w:p w14:paraId="1819F070" w14:textId="77777777" w:rsidR="002D4A2D" w:rsidRDefault="002D4A2D">
      <w:pPr>
        <w:rPr>
          <w:noProof/>
        </w:rPr>
      </w:pPr>
    </w:p>
    <w:sectPr w:rsidR="002D4A2D"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7A869A" w14:textId="77777777" w:rsidR="00CD6B5A" w:rsidRDefault="00CD6B5A">
      <w:r>
        <w:separator/>
      </w:r>
    </w:p>
  </w:endnote>
  <w:endnote w:type="continuationSeparator" w:id="0">
    <w:p w14:paraId="5A6D8C5D" w14:textId="77777777" w:rsidR="00CD6B5A" w:rsidRDefault="00CD6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1DA83" w14:textId="77777777" w:rsidR="00CD6B5A" w:rsidRDefault="00CD6B5A">
      <w:r>
        <w:separator/>
      </w:r>
    </w:p>
  </w:footnote>
  <w:footnote w:type="continuationSeparator" w:id="0">
    <w:p w14:paraId="4BB9003D" w14:textId="77777777" w:rsidR="00CD6B5A" w:rsidRDefault="00CD6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A86178" w14:textId="77777777" w:rsidR="00F60824" w:rsidRDefault="00D24E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B0741" w14:textId="77777777" w:rsidR="00F60824" w:rsidRDefault="009511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97617" w14:textId="77777777" w:rsidR="00F60824" w:rsidRDefault="00D24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7275E1"/>
    <w:multiLevelType w:val="hybridMultilevel"/>
    <w:tmpl w:val="26E0C628"/>
    <w:lvl w:ilvl="0" w:tplc="DAD4AA6A">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8"/>
  </w:num>
  <w:num w:numId="2">
    <w:abstractNumId w:val="36"/>
  </w:num>
  <w:num w:numId="3">
    <w:abstractNumId w:val="44"/>
  </w:num>
  <w:num w:numId="4">
    <w:abstractNumId w:val="15"/>
  </w:num>
  <w:num w:numId="5">
    <w:abstractNumId w:val="16"/>
  </w:num>
  <w:num w:numId="6">
    <w:abstractNumId w:val="1"/>
  </w:num>
  <w:num w:numId="7">
    <w:abstractNumId w:val="19"/>
  </w:num>
  <w:num w:numId="8">
    <w:abstractNumId w:val="8"/>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22"/>
  </w:num>
  <w:num w:numId="13">
    <w:abstractNumId w:val="38"/>
  </w:num>
  <w:num w:numId="14">
    <w:abstractNumId w:val="41"/>
  </w:num>
  <w:num w:numId="15">
    <w:abstractNumId w:val="14"/>
  </w:num>
  <w:num w:numId="16">
    <w:abstractNumId w:val="24"/>
  </w:num>
  <w:num w:numId="17">
    <w:abstractNumId w:val="37"/>
  </w:num>
  <w:num w:numId="18">
    <w:abstractNumId w:val="11"/>
  </w:num>
  <w:num w:numId="19">
    <w:abstractNumId w:val="33"/>
  </w:num>
  <w:num w:numId="20">
    <w:abstractNumId w:val="31"/>
  </w:num>
  <w:num w:numId="21">
    <w:abstractNumId w:val="32"/>
  </w:num>
  <w:num w:numId="22">
    <w:abstractNumId w:val="17"/>
  </w:num>
  <w:num w:numId="23">
    <w:abstractNumId w:val="23"/>
  </w:num>
  <w:num w:numId="24">
    <w:abstractNumId w:val="42"/>
  </w:num>
  <w:num w:numId="25">
    <w:abstractNumId w:val="28"/>
  </w:num>
  <w:num w:numId="26">
    <w:abstractNumId w:val="39"/>
  </w:num>
  <w:num w:numId="27">
    <w:abstractNumId w:val="12"/>
  </w:num>
  <w:num w:numId="28">
    <w:abstractNumId w:val="0"/>
  </w:num>
  <w:num w:numId="29">
    <w:abstractNumId w:val="25"/>
  </w:num>
  <w:num w:numId="30">
    <w:abstractNumId w:val="3"/>
  </w:num>
  <w:num w:numId="31">
    <w:abstractNumId w:val="2"/>
  </w:num>
  <w:num w:numId="32">
    <w:abstractNumId w:val="26"/>
  </w:num>
  <w:num w:numId="33">
    <w:abstractNumId w:val="30"/>
  </w:num>
  <w:num w:numId="34">
    <w:abstractNumId w:val="4"/>
  </w:num>
  <w:num w:numId="35">
    <w:abstractNumId w:val="13"/>
  </w:num>
  <w:num w:numId="36">
    <w:abstractNumId w:val="34"/>
  </w:num>
  <w:num w:numId="37">
    <w:abstractNumId w:val="10"/>
  </w:num>
  <w:num w:numId="38">
    <w:abstractNumId w:val="21"/>
  </w:num>
  <w:num w:numId="39">
    <w:abstractNumId w:val="20"/>
  </w:num>
  <w:num w:numId="40">
    <w:abstractNumId w:val="27"/>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19D"/>
    <w:rsid w:val="000B7FED"/>
    <w:rsid w:val="000C038A"/>
    <w:rsid w:val="000C6598"/>
    <w:rsid w:val="000D44B3"/>
    <w:rsid w:val="000E78D8"/>
    <w:rsid w:val="000F79FF"/>
    <w:rsid w:val="001211BD"/>
    <w:rsid w:val="00145D43"/>
    <w:rsid w:val="00192C46"/>
    <w:rsid w:val="001A08B3"/>
    <w:rsid w:val="001A2CA0"/>
    <w:rsid w:val="001A5F6B"/>
    <w:rsid w:val="001A7B60"/>
    <w:rsid w:val="001B52F0"/>
    <w:rsid w:val="001B7341"/>
    <w:rsid w:val="001B7A65"/>
    <w:rsid w:val="001C56FF"/>
    <w:rsid w:val="001E41F3"/>
    <w:rsid w:val="00202E04"/>
    <w:rsid w:val="00255A18"/>
    <w:rsid w:val="0026004D"/>
    <w:rsid w:val="00263FAF"/>
    <w:rsid w:val="002640DD"/>
    <w:rsid w:val="00266650"/>
    <w:rsid w:val="00275D12"/>
    <w:rsid w:val="00284FEB"/>
    <w:rsid w:val="002860C4"/>
    <w:rsid w:val="002B5741"/>
    <w:rsid w:val="002D4A2D"/>
    <w:rsid w:val="002E472E"/>
    <w:rsid w:val="00305409"/>
    <w:rsid w:val="003609EF"/>
    <w:rsid w:val="0036231A"/>
    <w:rsid w:val="00374DD4"/>
    <w:rsid w:val="003E1A36"/>
    <w:rsid w:val="003E3069"/>
    <w:rsid w:val="00406EDD"/>
    <w:rsid w:val="00410371"/>
    <w:rsid w:val="004242F1"/>
    <w:rsid w:val="004B50DE"/>
    <w:rsid w:val="004B6DB3"/>
    <w:rsid w:val="004B75B7"/>
    <w:rsid w:val="004E110B"/>
    <w:rsid w:val="0051580D"/>
    <w:rsid w:val="00547111"/>
    <w:rsid w:val="00592D74"/>
    <w:rsid w:val="005E2C44"/>
    <w:rsid w:val="006134C1"/>
    <w:rsid w:val="00621188"/>
    <w:rsid w:val="006257ED"/>
    <w:rsid w:val="00665C47"/>
    <w:rsid w:val="00695808"/>
    <w:rsid w:val="006B46FB"/>
    <w:rsid w:val="006E21FB"/>
    <w:rsid w:val="007134F8"/>
    <w:rsid w:val="007176FF"/>
    <w:rsid w:val="00777313"/>
    <w:rsid w:val="00792342"/>
    <w:rsid w:val="007977A8"/>
    <w:rsid w:val="007B512A"/>
    <w:rsid w:val="007B5EDB"/>
    <w:rsid w:val="007C1C75"/>
    <w:rsid w:val="007C2097"/>
    <w:rsid w:val="007D6A07"/>
    <w:rsid w:val="007D776F"/>
    <w:rsid w:val="007F7259"/>
    <w:rsid w:val="008040A8"/>
    <w:rsid w:val="008279FA"/>
    <w:rsid w:val="008626E7"/>
    <w:rsid w:val="00870EE7"/>
    <w:rsid w:val="008863B9"/>
    <w:rsid w:val="00897D63"/>
    <w:rsid w:val="008A45A6"/>
    <w:rsid w:val="008F3789"/>
    <w:rsid w:val="008F686C"/>
    <w:rsid w:val="009148DE"/>
    <w:rsid w:val="00941E30"/>
    <w:rsid w:val="00943A40"/>
    <w:rsid w:val="0095111E"/>
    <w:rsid w:val="009777D9"/>
    <w:rsid w:val="00981B5A"/>
    <w:rsid w:val="00991B88"/>
    <w:rsid w:val="009A5753"/>
    <w:rsid w:val="009A579D"/>
    <w:rsid w:val="009E3297"/>
    <w:rsid w:val="009F3451"/>
    <w:rsid w:val="009F734F"/>
    <w:rsid w:val="00A246B6"/>
    <w:rsid w:val="00A42F99"/>
    <w:rsid w:val="00A47E70"/>
    <w:rsid w:val="00A50CF0"/>
    <w:rsid w:val="00A62878"/>
    <w:rsid w:val="00A7671C"/>
    <w:rsid w:val="00A77B87"/>
    <w:rsid w:val="00AA2CBC"/>
    <w:rsid w:val="00AC5820"/>
    <w:rsid w:val="00AD1CD8"/>
    <w:rsid w:val="00AD7769"/>
    <w:rsid w:val="00B03315"/>
    <w:rsid w:val="00B258BB"/>
    <w:rsid w:val="00B41750"/>
    <w:rsid w:val="00B67B97"/>
    <w:rsid w:val="00B77C53"/>
    <w:rsid w:val="00B95953"/>
    <w:rsid w:val="00B968C8"/>
    <w:rsid w:val="00BA3EC5"/>
    <w:rsid w:val="00BA51D9"/>
    <w:rsid w:val="00BB5DFC"/>
    <w:rsid w:val="00BC162F"/>
    <w:rsid w:val="00BD279D"/>
    <w:rsid w:val="00BD6BB8"/>
    <w:rsid w:val="00C66BA2"/>
    <w:rsid w:val="00C83DED"/>
    <w:rsid w:val="00C92258"/>
    <w:rsid w:val="00C95985"/>
    <w:rsid w:val="00CC5026"/>
    <w:rsid w:val="00CC68D0"/>
    <w:rsid w:val="00CD6B5A"/>
    <w:rsid w:val="00D03F9A"/>
    <w:rsid w:val="00D06D51"/>
    <w:rsid w:val="00D24991"/>
    <w:rsid w:val="00D24EC9"/>
    <w:rsid w:val="00D50255"/>
    <w:rsid w:val="00D66520"/>
    <w:rsid w:val="00DE34CF"/>
    <w:rsid w:val="00E13F3D"/>
    <w:rsid w:val="00E34898"/>
    <w:rsid w:val="00EB09B7"/>
    <w:rsid w:val="00EE4878"/>
    <w:rsid w:val="00EE7D7C"/>
    <w:rsid w:val="00F25D98"/>
    <w:rsid w:val="00F300FB"/>
    <w:rsid w:val="00F610A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981B5A"/>
    <w:rPr>
      <w:rFonts w:ascii="Arial" w:hAnsi="Arial"/>
      <w:sz w:val="18"/>
      <w:lang w:val="en-GB" w:eastAsia="en-US"/>
    </w:rPr>
  </w:style>
  <w:style w:type="character" w:customStyle="1" w:styleId="TAHCar">
    <w:name w:val="TAH Car"/>
    <w:link w:val="TAH"/>
    <w:qFormat/>
    <w:rsid w:val="00981B5A"/>
    <w:rPr>
      <w:rFonts w:ascii="Arial" w:hAnsi="Arial"/>
      <w:b/>
      <w:sz w:val="18"/>
      <w:lang w:val="en-GB" w:eastAsia="en-US"/>
    </w:rPr>
  </w:style>
  <w:style w:type="character" w:customStyle="1" w:styleId="B1Char">
    <w:name w:val="B1 Char"/>
    <w:link w:val="B10"/>
    <w:qFormat/>
    <w:rsid w:val="00981B5A"/>
    <w:rPr>
      <w:rFonts w:ascii="Times New Roman" w:hAnsi="Times New Roman"/>
      <w:lang w:val="en-GB" w:eastAsia="en-US"/>
    </w:rPr>
  </w:style>
  <w:style w:type="character" w:customStyle="1" w:styleId="THChar">
    <w:name w:val="TH Char"/>
    <w:link w:val="TH"/>
    <w:qFormat/>
    <w:rsid w:val="00981B5A"/>
    <w:rPr>
      <w:rFonts w:ascii="Arial" w:hAnsi="Arial"/>
      <w:b/>
      <w:lang w:val="en-GB" w:eastAsia="en-US"/>
    </w:rPr>
  </w:style>
  <w:style w:type="character" w:customStyle="1" w:styleId="TANChar">
    <w:name w:val="TAN Char"/>
    <w:link w:val="TAN"/>
    <w:qFormat/>
    <w:rsid w:val="00981B5A"/>
    <w:rPr>
      <w:rFonts w:ascii="Arial" w:hAnsi="Arial"/>
      <w:sz w:val="18"/>
      <w:lang w:val="en-GB" w:eastAsia="en-US"/>
    </w:rPr>
  </w:style>
  <w:style w:type="character" w:customStyle="1" w:styleId="EQChar">
    <w:name w:val="EQ Char"/>
    <w:link w:val="EQ"/>
    <w:qFormat/>
    <w:locked/>
    <w:rsid w:val="00981B5A"/>
    <w:rPr>
      <w:rFonts w:ascii="Times New Roman" w:hAnsi="Times New Roman"/>
      <w:noProof/>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F34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F345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F34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F3451"/>
    <w:rPr>
      <w:rFonts w:ascii="Arial" w:hAnsi="Arial"/>
      <w:sz w:val="22"/>
      <w:lang w:val="en-GB" w:eastAsia="en-US"/>
    </w:rPr>
  </w:style>
  <w:style w:type="character" w:customStyle="1" w:styleId="Heading6Char">
    <w:name w:val="Heading 6 Char"/>
    <w:aliases w:val="T1 Char4,Header 6 Char"/>
    <w:basedOn w:val="DefaultParagraphFont"/>
    <w:link w:val="Heading6"/>
    <w:rsid w:val="009F3451"/>
    <w:rPr>
      <w:rFonts w:ascii="Arial" w:hAnsi="Arial"/>
      <w:lang w:val="en-GB" w:eastAsia="en-US"/>
    </w:rPr>
  </w:style>
  <w:style w:type="character" w:customStyle="1" w:styleId="Heading7Char">
    <w:name w:val="Heading 7 Char"/>
    <w:basedOn w:val="DefaultParagraphFont"/>
    <w:link w:val="Heading7"/>
    <w:rsid w:val="009F3451"/>
    <w:rPr>
      <w:rFonts w:ascii="Arial" w:hAnsi="Arial"/>
      <w:lang w:val="en-GB" w:eastAsia="en-US"/>
    </w:rPr>
  </w:style>
  <w:style w:type="character" w:customStyle="1" w:styleId="Heading8Char">
    <w:name w:val="Heading 8 Char"/>
    <w:basedOn w:val="DefaultParagraphFont"/>
    <w:link w:val="Heading8"/>
    <w:rsid w:val="009F3451"/>
    <w:rPr>
      <w:rFonts w:ascii="Arial" w:hAnsi="Arial"/>
      <w:sz w:val="36"/>
      <w:lang w:val="en-GB" w:eastAsia="en-US"/>
    </w:rPr>
  </w:style>
  <w:style w:type="character" w:customStyle="1" w:styleId="Heading9Char">
    <w:name w:val="Heading 9 Char"/>
    <w:aliases w:val="Figure Heading Char,FH Char"/>
    <w:basedOn w:val="DefaultParagraphFont"/>
    <w:link w:val="Heading9"/>
    <w:rsid w:val="009F345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F3451"/>
    <w:rPr>
      <w:rFonts w:ascii="Arial" w:hAnsi="Arial"/>
      <w:sz w:val="28"/>
      <w:lang w:val="en-GB" w:eastAsia="en-US"/>
    </w:rPr>
  </w:style>
  <w:style w:type="character" w:customStyle="1" w:styleId="H6Char">
    <w:name w:val="H6 Char"/>
    <w:link w:val="H6"/>
    <w:rsid w:val="009F345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F3451"/>
    <w:rPr>
      <w:rFonts w:ascii="Arial" w:hAnsi="Arial"/>
      <w:b/>
      <w:noProof/>
      <w:sz w:val="18"/>
      <w:lang w:val="en-GB" w:eastAsia="en-US"/>
    </w:rPr>
  </w:style>
  <w:style w:type="character" w:customStyle="1" w:styleId="FooterChar">
    <w:name w:val="Footer Char"/>
    <w:basedOn w:val="DefaultParagraphFont"/>
    <w:link w:val="Footer"/>
    <w:rsid w:val="009F3451"/>
    <w:rPr>
      <w:rFonts w:ascii="Arial" w:hAnsi="Arial"/>
      <w:b/>
      <w:i/>
      <w:noProof/>
      <w:sz w:val="18"/>
      <w:lang w:val="en-GB" w:eastAsia="en-US"/>
    </w:rPr>
  </w:style>
  <w:style w:type="character" w:customStyle="1" w:styleId="NOChar">
    <w:name w:val="NO Char"/>
    <w:link w:val="NO"/>
    <w:qFormat/>
    <w:rsid w:val="009F3451"/>
    <w:rPr>
      <w:rFonts w:ascii="Times New Roman" w:hAnsi="Times New Roman"/>
      <w:lang w:val="en-GB" w:eastAsia="en-US"/>
    </w:rPr>
  </w:style>
  <w:style w:type="character" w:customStyle="1" w:styleId="TALCar">
    <w:name w:val="TAL Car"/>
    <w:link w:val="TAL"/>
    <w:qFormat/>
    <w:rsid w:val="009F3451"/>
    <w:rPr>
      <w:rFonts w:ascii="Arial" w:hAnsi="Arial"/>
      <w:sz w:val="18"/>
      <w:lang w:val="en-GB" w:eastAsia="en-US"/>
    </w:rPr>
  </w:style>
  <w:style w:type="character" w:customStyle="1" w:styleId="EXChar">
    <w:name w:val="EX Char"/>
    <w:link w:val="EX"/>
    <w:rsid w:val="009F3451"/>
    <w:rPr>
      <w:rFonts w:ascii="Times New Roman" w:hAnsi="Times New Roman"/>
      <w:lang w:val="en-GB" w:eastAsia="en-US"/>
    </w:rPr>
  </w:style>
  <w:style w:type="character" w:customStyle="1" w:styleId="TFChar">
    <w:name w:val="TF Char"/>
    <w:link w:val="TF"/>
    <w:qFormat/>
    <w:rsid w:val="009F3451"/>
    <w:rPr>
      <w:rFonts w:ascii="Arial" w:hAnsi="Arial"/>
      <w:b/>
      <w:lang w:val="en-GB" w:eastAsia="en-US"/>
    </w:rPr>
  </w:style>
  <w:style w:type="character" w:customStyle="1" w:styleId="B2Char">
    <w:name w:val="B2 Char"/>
    <w:link w:val="B20"/>
    <w:qFormat/>
    <w:rsid w:val="009F3451"/>
    <w:rPr>
      <w:rFonts w:ascii="Times New Roman" w:hAnsi="Times New Roman"/>
      <w:lang w:val="en-GB" w:eastAsia="en-US"/>
    </w:rPr>
  </w:style>
  <w:style w:type="character" w:customStyle="1" w:styleId="B4Char">
    <w:name w:val="B4 Char"/>
    <w:link w:val="B4"/>
    <w:rsid w:val="009F3451"/>
    <w:rPr>
      <w:rFonts w:ascii="Times New Roman" w:hAnsi="Times New Roman"/>
      <w:lang w:val="en-GB" w:eastAsia="en-US"/>
    </w:rPr>
  </w:style>
  <w:style w:type="paragraph" w:customStyle="1" w:styleId="TAJ">
    <w:name w:val="TAJ"/>
    <w:basedOn w:val="TH"/>
    <w:uiPriority w:val="99"/>
    <w:rsid w:val="009F345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9F345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9F345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F3451"/>
    <w:rPr>
      <w:rFonts w:ascii="Times New Roman" w:hAnsi="Times New Roman"/>
      <w:sz w:val="16"/>
      <w:lang w:val="en-GB" w:eastAsia="en-US"/>
    </w:rPr>
  </w:style>
  <w:style w:type="character" w:customStyle="1" w:styleId="ListChar">
    <w:name w:val="List Char"/>
    <w:link w:val="List"/>
    <w:rsid w:val="009F3451"/>
    <w:rPr>
      <w:rFonts w:ascii="Times New Roman" w:hAnsi="Times New Roman"/>
      <w:lang w:val="en-GB" w:eastAsia="en-US"/>
    </w:rPr>
  </w:style>
  <w:style w:type="character" w:customStyle="1" w:styleId="ListBulletChar">
    <w:name w:val="List Bullet Char"/>
    <w:link w:val="ListBullet"/>
    <w:rsid w:val="009F3451"/>
    <w:rPr>
      <w:rFonts w:ascii="Times New Roman" w:hAnsi="Times New Roman"/>
      <w:lang w:val="en-GB" w:eastAsia="en-US"/>
    </w:rPr>
  </w:style>
  <w:style w:type="character" w:customStyle="1" w:styleId="ListBullet2Char">
    <w:name w:val="List Bullet 2 Char"/>
    <w:link w:val="ListBullet2"/>
    <w:rsid w:val="009F3451"/>
    <w:rPr>
      <w:rFonts w:ascii="Times New Roman" w:hAnsi="Times New Roman"/>
      <w:lang w:val="en-GB" w:eastAsia="en-US"/>
    </w:rPr>
  </w:style>
  <w:style w:type="character" w:customStyle="1" w:styleId="ListBullet3Char">
    <w:name w:val="List Bullet 3 Char"/>
    <w:link w:val="ListBullet3"/>
    <w:rsid w:val="009F3451"/>
    <w:rPr>
      <w:rFonts w:ascii="Times New Roman" w:hAnsi="Times New Roman"/>
      <w:lang w:val="en-GB" w:eastAsia="en-US"/>
    </w:rPr>
  </w:style>
  <w:style w:type="character" w:customStyle="1" w:styleId="List2Char">
    <w:name w:val="List 2 Char"/>
    <w:link w:val="List2"/>
    <w:rsid w:val="009F3451"/>
    <w:rPr>
      <w:rFonts w:ascii="Times New Roman" w:hAnsi="Times New Roman"/>
      <w:lang w:val="en-GB" w:eastAsia="en-US"/>
    </w:rPr>
  </w:style>
  <w:style w:type="paragraph" w:styleId="IndexHeading">
    <w:name w:val="index heading"/>
    <w:basedOn w:val="Normal"/>
    <w:next w:val="Normal"/>
    <w:uiPriority w:val="99"/>
    <w:rsid w:val="009F345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9F345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F345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F3451"/>
    <w:rPr>
      <w:rFonts w:ascii="Times New Roman" w:eastAsia="MS Mincho" w:hAnsi="Times New Roman"/>
      <w:b/>
      <w:lang w:val="en-GB" w:eastAsia="en-GB"/>
    </w:rPr>
  </w:style>
  <w:style w:type="paragraph" w:customStyle="1" w:styleId="tabletext">
    <w:name w:val="table text"/>
    <w:basedOn w:val="Normal"/>
    <w:next w:val="table"/>
    <w:uiPriority w:val="99"/>
    <w:rsid w:val="009F345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9F345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345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F3451"/>
    <w:rPr>
      <w:rFonts w:ascii="Times New Roman" w:eastAsia="MS Mincho" w:hAnsi="Times New Roman"/>
      <w:sz w:val="24"/>
      <w:lang w:val="en-GB" w:eastAsia="en-GB"/>
    </w:rPr>
  </w:style>
  <w:style w:type="paragraph" w:customStyle="1" w:styleId="HE">
    <w:name w:val="HE"/>
    <w:basedOn w:val="Normal"/>
    <w:uiPriority w:val="99"/>
    <w:rsid w:val="009F345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9F345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9F3451"/>
    <w:rPr>
      <w:rFonts w:ascii="Courier New" w:eastAsia="MS Mincho" w:hAnsi="Courier New"/>
      <w:lang w:val="en-GB" w:eastAsia="en-GB"/>
    </w:rPr>
  </w:style>
  <w:style w:type="paragraph" w:customStyle="1" w:styleId="text">
    <w:name w:val="text"/>
    <w:basedOn w:val="Normal"/>
    <w:uiPriority w:val="99"/>
    <w:rsid w:val="009F345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F345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9F34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F3451"/>
    <w:rPr>
      <w:rFonts w:ascii="Arial" w:eastAsia="MS Mincho" w:hAnsi="Arial"/>
      <w:lang w:val="en-GB" w:eastAsia="en-US"/>
    </w:rPr>
  </w:style>
  <w:style w:type="paragraph" w:customStyle="1" w:styleId="textintend1">
    <w:name w:val="text intend 1"/>
    <w:basedOn w:val="text"/>
    <w:uiPriority w:val="99"/>
    <w:rsid w:val="009F3451"/>
    <w:pPr>
      <w:widowControl/>
      <w:tabs>
        <w:tab w:val="num" w:pos="992"/>
      </w:tabs>
      <w:spacing w:after="120"/>
      <w:ind w:left="992" w:hanging="425"/>
    </w:pPr>
    <w:rPr>
      <w:lang w:val="en-US"/>
    </w:rPr>
  </w:style>
  <w:style w:type="paragraph" w:customStyle="1" w:styleId="textintend2">
    <w:name w:val="text intend 2"/>
    <w:basedOn w:val="text"/>
    <w:uiPriority w:val="99"/>
    <w:rsid w:val="009F3451"/>
    <w:pPr>
      <w:widowControl/>
      <w:tabs>
        <w:tab w:val="num" w:pos="1418"/>
      </w:tabs>
      <w:spacing w:after="120"/>
      <w:ind w:left="1418" w:hanging="426"/>
    </w:pPr>
    <w:rPr>
      <w:lang w:val="en-US"/>
    </w:rPr>
  </w:style>
  <w:style w:type="paragraph" w:customStyle="1" w:styleId="textintend3">
    <w:name w:val="text intend 3"/>
    <w:basedOn w:val="text"/>
    <w:uiPriority w:val="99"/>
    <w:rsid w:val="009F3451"/>
    <w:pPr>
      <w:widowControl/>
      <w:tabs>
        <w:tab w:val="num" w:pos="1843"/>
      </w:tabs>
      <w:spacing w:after="120"/>
      <w:ind w:left="1843" w:hanging="425"/>
    </w:pPr>
    <w:rPr>
      <w:lang w:val="en-US"/>
    </w:rPr>
  </w:style>
  <w:style w:type="paragraph" w:customStyle="1" w:styleId="normalpuce">
    <w:name w:val="normal puce"/>
    <w:basedOn w:val="Normal"/>
    <w:uiPriority w:val="99"/>
    <w:rsid w:val="009F345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9F345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9F3451"/>
    <w:rPr>
      <w:rFonts w:ascii="Times New Roman" w:eastAsia="MS Mincho" w:hAnsi="Times New Roman"/>
      <w:i/>
      <w:sz w:val="22"/>
      <w:lang w:val="en-GB" w:eastAsia="en-GB"/>
    </w:rPr>
  </w:style>
  <w:style w:type="character" w:styleId="PageNumber">
    <w:name w:val="page number"/>
    <w:basedOn w:val="DefaultParagraphFont"/>
    <w:rsid w:val="009F3451"/>
  </w:style>
  <w:style w:type="character" w:customStyle="1" w:styleId="CommentTextChar">
    <w:name w:val="Comment Text Char"/>
    <w:basedOn w:val="DefaultParagraphFont"/>
    <w:link w:val="CommentText"/>
    <w:uiPriority w:val="99"/>
    <w:rsid w:val="009F3451"/>
    <w:rPr>
      <w:rFonts w:ascii="Times New Roman" w:hAnsi="Times New Roman"/>
      <w:lang w:val="en-GB" w:eastAsia="en-US"/>
    </w:rPr>
  </w:style>
  <w:style w:type="paragraph" w:styleId="BodyText2">
    <w:name w:val="Body Text 2"/>
    <w:basedOn w:val="Normal"/>
    <w:link w:val="BodyText2Char"/>
    <w:uiPriority w:val="99"/>
    <w:rsid w:val="009F345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9F3451"/>
    <w:rPr>
      <w:rFonts w:ascii="Times New Roman" w:eastAsia="MS Mincho" w:hAnsi="Times New Roman"/>
      <w:sz w:val="24"/>
      <w:lang w:val="en-GB" w:eastAsia="en-GB"/>
    </w:rPr>
  </w:style>
  <w:style w:type="paragraph" w:customStyle="1" w:styleId="para">
    <w:name w:val="para"/>
    <w:basedOn w:val="Normal"/>
    <w:uiPriority w:val="99"/>
    <w:rsid w:val="009F345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F3451"/>
    <w:rPr>
      <w:noProof w:val="0"/>
      <w:vanish w:val="0"/>
      <w:color w:val="FF0000"/>
      <w:lang w:eastAsia="en-US"/>
    </w:rPr>
  </w:style>
  <w:style w:type="paragraph" w:customStyle="1" w:styleId="MTDisplayEquation">
    <w:name w:val="MTDisplayEquation"/>
    <w:basedOn w:val="Normal"/>
    <w:uiPriority w:val="99"/>
    <w:rsid w:val="009F345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9F345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9F3451"/>
    <w:rPr>
      <w:rFonts w:ascii="Times New Roman" w:eastAsia="MS Mincho" w:hAnsi="Times New Roman"/>
      <w:lang w:val="en-GB" w:eastAsia="en-GB"/>
    </w:rPr>
  </w:style>
  <w:style w:type="paragraph" w:customStyle="1" w:styleId="List1">
    <w:name w:val="List1"/>
    <w:basedOn w:val="Normal"/>
    <w:uiPriority w:val="99"/>
    <w:rsid w:val="009F345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9F345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9F3451"/>
    <w:rPr>
      <w:rFonts w:ascii="Times New Roman" w:eastAsia="MS Mincho" w:hAnsi="Times New Roman"/>
      <w:b/>
      <w:i/>
      <w:lang w:val="en-GB" w:eastAsia="en-GB"/>
    </w:rPr>
  </w:style>
  <w:style w:type="table" w:styleId="TableGrid">
    <w:name w:val="Table Grid"/>
    <w:basedOn w:val="TableNormal"/>
    <w:uiPriority w:val="39"/>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F3451"/>
    <w:rPr>
      <w:rFonts w:ascii="Arial" w:hAnsi="Arial"/>
      <w:lang w:val="en-GB" w:eastAsia="en-US"/>
    </w:rPr>
  </w:style>
  <w:style w:type="paragraph" w:customStyle="1" w:styleId="TdocText">
    <w:name w:val="Tdoc_Text"/>
    <w:basedOn w:val="Normal"/>
    <w:uiPriority w:val="99"/>
    <w:rsid w:val="009F345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9F3451"/>
    <w:rPr>
      <w:rFonts w:ascii="Tahoma" w:hAnsi="Tahoma" w:cs="Tahoma"/>
      <w:sz w:val="16"/>
      <w:szCs w:val="16"/>
      <w:lang w:val="en-GB" w:eastAsia="en-US"/>
    </w:rPr>
  </w:style>
  <w:style w:type="paragraph" w:customStyle="1" w:styleId="centered">
    <w:name w:val="centered"/>
    <w:basedOn w:val="Normal"/>
    <w:uiPriority w:val="99"/>
    <w:rsid w:val="009F345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F3451"/>
    <w:rPr>
      <w:rFonts w:ascii="Bookman" w:hAnsi="Bookman"/>
      <w:position w:val="6"/>
      <w:sz w:val="18"/>
    </w:rPr>
  </w:style>
  <w:style w:type="paragraph" w:customStyle="1" w:styleId="References">
    <w:name w:val="References"/>
    <w:basedOn w:val="Normal"/>
    <w:uiPriority w:val="99"/>
    <w:rsid w:val="009F3451"/>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9F3451"/>
    <w:rPr>
      <w:rFonts w:ascii="Times New Roman" w:hAnsi="Times New Roman"/>
      <w:b/>
      <w:bCs/>
      <w:lang w:val="en-GB" w:eastAsia="en-US"/>
    </w:rPr>
  </w:style>
  <w:style w:type="paragraph" w:customStyle="1" w:styleId="ZchnZchn">
    <w:name w:val="Zchn Zchn"/>
    <w:uiPriority w:val="99"/>
    <w:semiHidden/>
    <w:rsid w:val="009F3451"/>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9F3451"/>
    <w:rPr>
      <w:rFonts w:eastAsia="MS Mincho"/>
      <w:lang w:val="en-GB" w:eastAsia="en-US" w:bidi="ar-SA"/>
    </w:rPr>
  </w:style>
  <w:style w:type="character" w:customStyle="1" w:styleId="B1Char1">
    <w:name w:val="B1 Char1"/>
    <w:rsid w:val="009F3451"/>
    <w:rPr>
      <w:rFonts w:eastAsia="MS Mincho"/>
      <w:lang w:val="en-GB" w:eastAsia="en-US" w:bidi="ar-SA"/>
    </w:rPr>
  </w:style>
  <w:style w:type="paragraph" w:customStyle="1" w:styleId="TableText0">
    <w:name w:val="TableText"/>
    <w:basedOn w:val="BodyTextIndent"/>
    <w:uiPriority w:val="99"/>
    <w:rsid w:val="009F3451"/>
    <w:pPr>
      <w:keepNext/>
      <w:keepLines/>
      <w:spacing w:before="0" w:after="180"/>
      <w:ind w:left="0"/>
      <w:jc w:val="center"/>
    </w:pPr>
    <w:rPr>
      <w:i w:val="0"/>
      <w:snapToGrid w:val="0"/>
      <w:kern w:val="2"/>
      <w:sz w:val="20"/>
    </w:rPr>
  </w:style>
  <w:style w:type="character" w:customStyle="1" w:styleId="msoins0">
    <w:name w:val="msoins"/>
    <w:basedOn w:val="DefaultParagraphFont"/>
    <w:rsid w:val="009F3451"/>
  </w:style>
  <w:style w:type="paragraph" w:customStyle="1" w:styleId="B1">
    <w:name w:val="B1+"/>
    <w:basedOn w:val="B10"/>
    <w:uiPriority w:val="99"/>
    <w:rsid w:val="009F3451"/>
    <w:pPr>
      <w:numPr>
        <w:numId w:val="4"/>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9F345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F3451"/>
    <w:rPr>
      <w:rFonts w:ascii="Times New Roman" w:hAnsi="Times New Roman"/>
      <w:sz w:val="24"/>
      <w:szCs w:val="24"/>
      <w:lang w:val="en-GB" w:eastAsia="en-GB"/>
    </w:rPr>
  </w:style>
  <w:style w:type="paragraph" w:styleId="NormalWeb">
    <w:name w:val="Normal (Web)"/>
    <w:basedOn w:val="Normal"/>
    <w:uiPriority w:val="99"/>
    <w:unhideWhenUsed/>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F345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F3451"/>
    <w:rPr>
      <w:rFonts w:eastAsia="SimSun"/>
      <w:i/>
      <w:color w:val="0000FF"/>
      <w:lang w:val="en-GB" w:eastAsia="en-US"/>
    </w:rPr>
  </w:style>
  <w:style w:type="paragraph" w:customStyle="1" w:styleId="Bulletedo1">
    <w:name w:val="Bulleted o 1"/>
    <w:basedOn w:val="Normal"/>
    <w:uiPriority w:val="99"/>
    <w:rsid w:val="009F3451"/>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9F34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9F3451"/>
    <w:rPr>
      <w:rFonts w:ascii="Arial" w:hAnsi="Arial"/>
      <w:sz w:val="18"/>
      <w:lang w:val="en-GB"/>
    </w:rPr>
  </w:style>
  <w:style w:type="paragraph" w:styleId="Revision">
    <w:name w:val="Revision"/>
    <w:hidden/>
    <w:uiPriority w:val="99"/>
    <w:semiHidden/>
    <w:rsid w:val="009F3451"/>
    <w:rPr>
      <w:rFonts w:ascii="Times New Roman" w:eastAsia="SimSun" w:hAnsi="Times New Roman"/>
      <w:lang w:val="en-GB" w:eastAsia="en-US"/>
    </w:rPr>
  </w:style>
  <w:style w:type="character" w:styleId="Strong">
    <w:name w:val="Strong"/>
    <w:qFormat/>
    <w:rsid w:val="009F3451"/>
    <w:rPr>
      <w:b/>
      <w:bCs/>
    </w:rPr>
  </w:style>
  <w:style w:type="character" w:customStyle="1" w:styleId="TAL0">
    <w:name w:val="TAL (文字)"/>
    <w:rsid w:val="009F3451"/>
    <w:rPr>
      <w:rFonts w:ascii="Arial" w:hAnsi="Arial"/>
      <w:sz w:val="18"/>
      <w:lang w:val="en-GB" w:eastAsia="ko-KR" w:bidi="ar-SA"/>
    </w:rPr>
  </w:style>
  <w:style w:type="character" w:customStyle="1" w:styleId="CharChar3">
    <w:name w:val="Char Char3"/>
    <w:rsid w:val="009F345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F3451"/>
    <w:rPr>
      <w:lang w:val="en-GB" w:eastAsia="en-US" w:bidi="ar-SA"/>
    </w:rPr>
  </w:style>
  <w:style w:type="character" w:customStyle="1" w:styleId="msoins00">
    <w:name w:val="msoins0"/>
    <w:rsid w:val="009F34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345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3451"/>
    <w:rPr>
      <w:rFonts w:ascii="Arial" w:hAnsi="Arial"/>
      <w:sz w:val="24"/>
      <w:lang w:val="en-GB" w:eastAsia="en-US" w:bidi="ar-SA"/>
    </w:rPr>
  </w:style>
  <w:style w:type="paragraph" w:customStyle="1" w:styleId="no0">
    <w:name w:val="no"/>
    <w:basedOn w:val="Normal"/>
    <w:uiPriority w:val="99"/>
    <w:rsid w:val="009F345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F3451"/>
    <w:rPr>
      <w:sz w:val="24"/>
      <w:lang w:val="en-US" w:eastAsia="en-US"/>
    </w:rPr>
  </w:style>
  <w:style w:type="character" w:customStyle="1" w:styleId="EditorsNoteChar">
    <w:name w:val="Editor's Note Char"/>
    <w:link w:val="EditorsNote"/>
    <w:rsid w:val="009F3451"/>
    <w:rPr>
      <w:rFonts w:ascii="Times New Roman" w:hAnsi="Times New Roman"/>
      <w:color w:val="FF0000"/>
      <w:lang w:val="en-GB" w:eastAsia="en-US"/>
    </w:rPr>
  </w:style>
  <w:style w:type="paragraph" w:customStyle="1" w:styleId="IvDbodytext">
    <w:name w:val="IvD bodytext"/>
    <w:basedOn w:val="BodyText"/>
    <w:link w:val="IvDbodytextChar"/>
    <w:qFormat/>
    <w:rsid w:val="009F345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F3451"/>
    <w:rPr>
      <w:rFonts w:ascii="Arial" w:eastAsia="Malgun Gothic" w:hAnsi="Arial"/>
      <w:spacing w:val="2"/>
      <w:lang w:val="en-GB" w:eastAsia="en-GB"/>
    </w:rPr>
  </w:style>
  <w:style w:type="paragraph" w:customStyle="1" w:styleId="BL">
    <w:name w:val="BL"/>
    <w:basedOn w:val="Normal"/>
    <w:uiPriority w:val="99"/>
    <w:rsid w:val="009F3451"/>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9F3451"/>
  </w:style>
  <w:style w:type="character" w:styleId="PlaceholderText">
    <w:name w:val="Placeholder Text"/>
    <w:uiPriority w:val="99"/>
    <w:semiHidden/>
    <w:rsid w:val="009F3451"/>
    <w:rPr>
      <w:color w:val="808080"/>
    </w:rPr>
  </w:style>
  <w:style w:type="character" w:customStyle="1" w:styleId="PLChar">
    <w:name w:val="PL Char"/>
    <w:link w:val="PL"/>
    <w:rsid w:val="009F345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F345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F345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F3451"/>
    <w:rPr>
      <w:rFonts w:ascii="Calibri Light" w:eastAsia="Times New Roman" w:hAnsi="Calibri Light" w:cs="Times New Roman"/>
      <w:color w:val="2F5496"/>
      <w:lang w:eastAsia="en-US"/>
    </w:rPr>
  </w:style>
  <w:style w:type="paragraph" w:customStyle="1" w:styleId="msonormal0">
    <w:name w:val="msonormal"/>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F345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F3451"/>
    <w:rPr>
      <w:rFonts w:ascii="Times New Roman" w:eastAsia="SimSun" w:hAnsi="Times New Roman"/>
      <w:lang w:eastAsia="en-US"/>
    </w:rPr>
  </w:style>
  <w:style w:type="character" w:customStyle="1" w:styleId="CharChar31">
    <w:name w:val="Char Char31"/>
    <w:rsid w:val="009F34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F3451"/>
    <w:rPr>
      <w:rFonts w:ascii="Arial" w:hAnsi="Arial" w:cs="Times New Roman"/>
      <w:sz w:val="28"/>
      <w:szCs w:val="20"/>
      <w:lang w:val="en-GB" w:eastAsia="en-US"/>
    </w:rPr>
  </w:style>
  <w:style w:type="numbering" w:customStyle="1" w:styleId="1">
    <w:name w:val="リストなし1"/>
    <w:next w:val="NoList"/>
    <w:uiPriority w:val="99"/>
    <w:semiHidden/>
    <w:unhideWhenUsed/>
    <w:rsid w:val="009F3451"/>
  </w:style>
  <w:style w:type="paragraph" w:customStyle="1" w:styleId="CharCharCharCharChar">
    <w:name w:val="Char Char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3451"/>
    <w:rPr>
      <w:lang w:val="en-GB" w:eastAsia="ja-JP" w:bidi="ar-SA"/>
    </w:rPr>
  </w:style>
  <w:style w:type="paragraph" w:customStyle="1" w:styleId="1Char">
    <w:name w:val="(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F34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F345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3451"/>
    <w:rPr>
      <w:rFonts w:ascii="Arial" w:hAnsi="Arial"/>
      <w:sz w:val="32"/>
      <w:lang w:val="en-GB" w:eastAsia="ja-JP" w:bidi="ar-SA"/>
    </w:rPr>
  </w:style>
  <w:style w:type="character" w:customStyle="1" w:styleId="CharChar4">
    <w:name w:val="Char Char4"/>
    <w:rsid w:val="009F3451"/>
    <w:rPr>
      <w:rFonts w:ascii="Courier New" w:hAnsi="Courier New"/>
      <w:lang w:val="nb-NO" w:eastAsia="ja-JP" w:bidi="ar-SA"/>
    </w:rPr>
  </w:style>
  <w:style w:type="character" w:customStyle="1" w:styleId="AndreaLeonardi">
    <w:name w:val="Andrea Leonardi"/>
    <w:semiHidden/>
    <w:rsid w:val="009F3451"/>
    <w:rPr>
      <w:rFonts w:ascii="Arial" w:hAnsi="Arial" w:cs="Arial"/>
      <w:color w:val="auto"/>
      <w:sz w:val="20"/>
      <w:szCs w:val="20"/>
    </w:rPr>
  </w:style>
  <w:style w:type="character" w:customStyle="1" w:styleId="NOCharChar">
    <w:name w:val="NO Char Char"/>
    <w:rsid w:val="009F3451"/>
    <w:rPr>
      <w:lang w:val="en-GB" w:eastAsia="en-US" w:bidi="ar-SA"/>
    </w:rPr>
  </w:style>
  <w:style w:type="character" w:customStyle="1" w:styleId="NOZchn">
    <w:name w:val="NO Zchn"/>
    <w:rsid w:val="009F3451"/>
    <w:rPr>
      <w:lang w:val="en-GB" w:eastAsia="en-US" w:bidi="ar-SA"/>
    </w:rPr>
  </w:style>
  <w:style w:type="character" w:customStyle="1" w:styleId="TACCar">
    <w:name w:val="TAC Car"/>
    <w:rsid w:val="009F3451"/>
    <w:rPr>
      <w:rFonts w:ascii="Arial" w:hAnsi="Arial"/>
      <w:sz w:val="18"/>
      <w:lang w:val="en-GB" w:eastAsia="ja-JP" w:bidi="ar-SA"/>
    </w:rPr>
  </w:style>
  <w:style w:type="paragraph" w:customStyle="1" w:styleId="CharCharCharCharCharChar">
    <w:name w:val="Char Char Char Char Char Char"/>
    <w:uiPriority w:val="99"/>
    <w:semiHidden/>
    <w:rsid w:val="009F34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3451"/>
    <w:rPr>
      <w:rFonts w:ascii="Arial" w:hAnsi="Arial" w:cs="Times New Roman"/>
      <w:sz w:val="20"/>
      <w:szCs w:val="20"/>
      <w:lang w:val="en-GB" w:eastAsia="en-US"/>
    </w:rPr>
  </w:style>
  <w:style w:type="character" w:customStyle="1" w:styleId="T1Char1">
    <w:name w:val="T1 Char1"/>
    <w:aliases w:val="Header 6 Char Char1"/>
    <w:rsid w:val="009F3451"/>
    <w:rPr>
      <w:rFonts w:ascii="Arial" w:hAnsi="Arial" w:cs="Times New Roman"/>
      <w:sz w:val="20"/>
      <w:szCs w:val="20"/>
      <w:lang w:val="en-GB" w:eastAsia="en-US"/>
    </w:rPr>
  </w:style>
  <w:style w:type="paragraph" w:customStyle="1" w:styleId="CarCar">
    <w:name w:val="Car Car"/>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3451"/>
    <w:rPr>
      <w:rFonts w:ascii="Arial" w:hAnsi="Arial"/>
      <w:sz w:val="32"/>
      <w:lang w:val="en-GB" w:eastAsia="en-US" w:bidi="ar-SA"/>
    </w:rPr>
  </w:style>
  <w:style w:type="paragraph" w:customStyle="1" w:styleId="ZchnZchn1">
    <w:name w:val="Zchn Zchn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3451"/>
    <w:rPr>
      <w:rFonts w:ascii="Arial" w:hAnsi="Arial"/>
      <w:sz w:val="32"/>
      <w:lang w:val="en-GB" w:eastAsia="en-US" w:bidi="ar-SA"/>
    </w:rPr>
  </w:style>
  <w:style w:type="paragraph" w:customStyle="1" w:styleId="2">
    <w:name w:val="(文字) (文字)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3451"/>
    <w:rPr>
      <w:rFonts w:ascii="Arial" w:hAnsi="Arial"/>
      <w:sz w:val="32"/>
      <w:lang w:val="en-GB" w:eastAsia="en-US" w:bidi="ar-SA"/>
    </w:rPr>
  </w:style>
  <w:style w:type="paragraph" w:customStyle="1" w:styleId="3">
    <w:name w:val="(文字) (文字)3"/>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F3451"/>
    <w:rPr>
      <w:rFonts w:ascii="Arial" w:hAnsi="Arial" w:cs="Times New Roman"/>
      <w:sz w:val="20"/>
      <w:szCs w:val="20"/>
      <w:lang w:val="en-GB" w:eastAsia="en-US"/>
    </w:rPr>
  </w:style>
  <w:style w:type="paragraph" w:customStyle="1" w:styleId="10">
    <w:name w:val="(文字) (文字)1"/>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F34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9F34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F3451"/>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F3451"/>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F3451"/>
    <w:rPr>
      <w:rFonts w:ascii="Tahoma" w:hAnsi="Tahoma" w:cs="Tahoma"/>
      <w:shd w:val="clear" w:color="auto" w:fill="000080"/>
      <w:lang w:val="en-GB" w:eastAsia="en-US"/>
    </w:rPr>
  </w:style>
  <w:style w:type="character" w:customStyle="1" w:styleId="ZchnZchn5">
    <w:name w:val="Zchn Zchn5"/>
    <w:rsid w:val="009F3451"/>
    <w:rPr>
      <w:rFonts w:ascii="Courier New" w:eastAsia="Batang" w:hAnsi="Courier New"/>
      <w:lang w:val="nb-NO" w:eastAsia="en-US" w:bidi="ar-SA"/>
    </w:rPr>
  </w:style>
  <w:style w:type="character" w:customStyle="1" w:styleId="CharChar10">
    <w:name w:val="Char Char10"/>
    <w:semiHidden/>
    <w:rsid w:val="009F3451"/>
    <w:rPr>
      <w:rFonts w:ascii="Times New Roman" w:hAnsi="Times New Roman"/>
      <w:lang w:val="en-GB" w:eastAsia="en-US"/>
    </w:rPr>
  </w:style>
  <w:style w:type="character" w:customStyle="1" w:styleId="CharChar9">
    <w:name w:val="Char Char9"/>
    <w:semiHidden/>
    <w:rsid w:val="009F3451"/>
    <w:rPr>
      <w:rFonts w:ascii="Tahoma" w:hAnsi="Tahoma" w:cs="Tahoma"/>
      <w:sz w:val="16"/>
      <w:szCs w:val="16"/>
      <w:lang w:val="en-GB" w:eastAsia="en-US"/>
    </w:rPr>
  </w:style>
  <w:style w:type="character" w:customStyle="1" w:styleId="CharChar8">
    <w:name w:val="Char Char8"/>
    <w:rsid w:val="009F3451"/>
    <w:rPr>
      <w:rFonts w:ascii="Times New Roman" w:hAnsi="Times New Roman"/>
      <w:b/>
      <w:bCs/>
      <w:lang w:val="en-GB" w:eastAsia="en-US"/>
    </w:rPr>
  </w:style>
  <w:style w:type="paragraph" w:customStyle="1" w:styleId="11">
    <w:name w:val="修订1"/>
    <w:hidden/>
    <w:uiPriority w:val="99"/>
    <w:semiHidden/>
    <w:rsid w:val="009F3451"/>
    <w:rPr>
      <w:rFonts w:ascii="Times New Roman" w:eastAsia="Batang" w:hAnsi="Times New Roman"/>
      <w:lang w:val="en-GB" w:eastAsia="en-US"/>
    </w:rPr>
  </w:style>
  <w:style w:type="paragraph" w:styleId="EndnoteText">
    <w:name w:val="endnote text"/>
    <w:basedOn w:val="Normal"/>
    <w:link w:val="EndnoteTextChar"/>
    <w:uiPriority w:val="99"/>
    <w:rsid w:val="009F345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9F3451"/>
    <w:rPr>
      <w:rFonts w:ascii="Times New Roman" w:hAnsi="Times New Roman"/>
      <w:lang w:val="en-GB" w:eastAsia="en-GB"/>
    </w:rPr>
  </w:style>
  <w:style w:type="character" w:styleId="EndnoteReference">
    <w:name w:val="endnote reference"/>
    <w:rsid w:val="009F3451"/>
    <w:rPr>
      <w:vertAlign w:val="superscript"/>
    </w:rPr>
  </w:style>
  <w:style w:type="character" w:customStyle="1" w:styleId="btChar3">
    <w:name w:val="bt Char3"/>
    <w:rsid w:val="009F3451"/>
    <w:rPr>
      <w:lang w:val="en-GB" w:eastAsia="ja-JP" w:bidi="ar-SA"/>
    </w:rPr>
  </w:style>
  <w:style w:type="paragraph" w:styleId="Title">
    <w:name w:val="Title"/>
    <w:basedOn w:val="Normal"/>
    <w:next w:val="Normal"/>
    <w:link w:val="TitleChar"/>
    <w:uiPriority w:val="99"/>
    <w:qFormat/>
    <w:rsid w:val="009F345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9F3451"/>
    <w:rPr>
      <w:rFonts w:ascii="Courier New" w:eastAsia="Malgun Gothic" w:hAnsi="Courier New"/>
      <w:lang w:val="nb-NO" w:eastAsia="en-GB"/>
    </w:rPr>
  </w:style>
  <w:style w:type="paragraph" w:customStyle="1" w:styleId="FL">
    <w:name w:val="FL"/>
    <w:basedOn w:val="Normal"/>
    <w:uiPriority w:val="99"/>
    <w:rsid w:val="009F345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F3451"/>
    <w:rPr>
      <w:rFonts w:ascii="Arial" w:hAnsi="Arial"/>
      <w:sz w:val="22"/>
      <w:lang w:val="en-GB" w:eastAsia="ja-JP" w:bidi="ar-SA"/>
    </w:rPr>
  </w:style>
  <w:style w:type="paragraph" w:styleId="Date">
    <w:name w:val="Date"/>
    <w:basedOn w:val="Normal"/>
    <w:next w:val="Normal"/>
    <w:link w:val="DateChar"/>
    <w:uiPriority w:val="99"/>
    <w:rsid w:val="009F345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9F3451"/>
    <w:rPr>
      <w:rFonts w:ascii="Times New Roman" w:eastAsia="Malgun Gothic" w:hAnsi="Times New Roman"/>
      <w:lang w:val="en-GB" w:eastAsia="en-GB"/>
    </w:rPr>
  </w:style>
  <w:style w:type="paragraph" w:customStyle="1" w:styleId="AutoCorrect">
    <w:name w:val="AutoCorrect"/>
    <w:uiPriority w:val="99"/>
    <w:rsid w:val="009F3451"/>
    <w:rPr>
      <w:rFonts w:ascii="Times New Roman" w:eastAsia="Malgun Gothic" w:hAnsi="Times New Roman"/>
      <w:sz w:val="24"/>
      <w:szCs w:val="24"/>
      <w:lang w:val="en-GB" w:eastAsia="ko-KR"/>
    </w:rPr>
  </w:style>
  <w:style w:type="paragraph" w:customStyle="1" w:styleId="-PAGE-">
    <w:name w:val="- PAGE -"/>
    <w:uiPriority w:val="99"/>
    <w:rsid w:val="009F3451"/>
    <w:rPr>
      <w:rFonts w:ascii="Times New Roman" w:eastAsia="Malgun Gothic" w:hAnsi="Times New Roman"/>
      <w:sz w:val="24"/>
      <w:szCs w:val="24"/>
      <w:lang w:val="en-GB" w:eastAsia="ko-KR"/>
    </w:rPr>
  </w:style>
  <w:style w:type="paragraph" w:customStyle="1" w:styleId="PageXofY">
    <w:name w:val="Page X of Y"/>
    <w:uiPriority w:val="99"/>
    <w:rsid w:val="009F3451"/>
    <w:rPr>
      <w:rFonts w:ascii="Times New Roman" w:eastAsia="Malgun Gothic" w:hAnsi="Times New Roman"/>
      <w:sz w:val="24"/>
      <w:szCs w:val="24"/>
      <w:lang w:val="en-GB" w:eastAsia="ko-KR"/>
    </w:rPr>
  </w:style>
  <w:style w:type="paragraph" w:customStyle="1" w:styleId="Createdby">
    <w:name w:val="Created by"/>
    <w:uiPriority w:val="99"/>
    <w:rsid w:val="009F3451"/>
    <w:rPr>
      <w:rFonts w:ascii="Times New Roman" w:eastAsia="Malgun Gothic" w:hAnsi="Times New Roman"/>
      <w:sz w:val="24"/>
      <w:szCs w:val="24"/>
      <w:lang w:val="en-GB" w:eastAsia="ko-KR"/>
    </w:rPr>
  </w:style>
  <w:style w:type="paragraph" w:customStyle="1" w:styleId="Createdon">
    <w:name w:val="Created on"/>
    <w:uiPriority w:val="99"/>
    <w:rsid w:val="009F3451"/>
    <w:rPr>
      <w:rFonts w:ascii="Times New Roman" w:eastAsia="Malgun Gothic" w:hAnsi="Times New Roman"/>
      <w:sz w:val="24"/>
      <w:szCs w:val="24"/>
      <w:lang w:val="en-GB" w:eastAsia="ko-KR"/>
    </w:rPr>
  </w:style>
  <w:style w:type="paragraph" w:customStyle="1" w:styleId="Lastprinted">
    <w:name w:val="Last printed"/>
    <w:uiPriority w:val="99"/>
    <w:rsid w:val="009F3451"/>
    <w:rPr>
      <w:rFonts w:ascii="Times New Roman" w:eastAsia="Malgun Gothic" w:hAnsi="Times New Roman"/>
      <w:sz w:val="24"/>
      <w:szCs w:val="24"/>
      <w:lang w:val="en-GB" w:eastAsia="ko-KR"/>
    </w:rPr>
  </w:style>
  <w:style w:type="paragraph" w:customStyle="1" w:styleId="Lastsavedby">
    <w:name w:val="Last saved by"/>
    <w:uiPriority w:val="99"/>
    <w:rsid w:val="009F3451"/>
    <w:rPr>
      <w:rFonts w:ascii="Times New Roman" w:eastAsia="Malgun Gothic" w:hAnsi="Times New Roman"/>
      <w:sz w:val="24"/>
      <w:szCs w:val="24"/>
      <w:lang w:val="en-GB" w:eastAsia="ko-KR"/>
    </w:rPr>
  </w:style>
  <w:style w:type="paragraph" w:customStyle="1" w:styleId="Filename">
    <w:name w:val="Filename"/>
    <w:uiPriority w:val="99"/>
    <w:rsid w:val="009F3451"/>
    <w:rPr>
      <w:rFonts w:ascii="Times New Roman" w:eastAsia="Malgun Gothic" w:hAnsi="Times New Roman"/>
      <w:sz w:val="24"/>
      <w:szCs w:val="24"/>
      <w:lang w:val="en-GB" w:eastAsia="ko-KR"/>
    </w:rPr>
  </w:style>
  <w:style w:type="paragraph" w:customStyle="1" w:styleId="Filenameandpath">
    <w:name w:val="Filename and path"/>
    <w:uiPriority w:val="99"/>
    <w:rsid w:val="009F3451"/>
    <w:rPr>
      <w:rFonts w:ascii="Times New Roman" w:eastAsia="Malgun Gothic" w:hAnsi="Times New Roman"/>
      <w:sz w:val="24"/>
      <w:szCs w:val="24"/>
      <w:lang w:val="en-GB" w:eastAsia="ko-KR"/>
    </w:rPr>
  </w:style>
  <w:style w:type="paragraph" w:customStyle="1" w:styleId="AuthorPageDate">
    <w:name w:val="Author  Page #  Date"/>
    <w:uiPriority w:val="99"/>
    <w:rsid w:val="009F3451"/>
    <w:rPr>
      <w:rFonts w:ascii="Times New Roman" w:eastAsia="Malgun Gothic" w:hAnsi="Times New Roman"/>
      <w:sz w:val="24"/>
      <w:szCs w:val="24"/>
      <w:lang w:val="en-GB" w:eastAsia="ko-KR"/>
    </w:rPr>
  </w:style>
  <w:style w:type="paragraph" w:customStyle="1" w:styleId="ConfidentialPageDate">
    <w:name w:val="Confidential  Page #  Date"/>
    <w:uiPriority w:val="99"/>
    <w:rsid w:val="009F3451"/>
    <w:rPr>
      <w:rFonts w:ascii="Times New Roman" w:eastAsia="Malgun Gothic" w:hAnsi="Times New Roman"/>
      <w:sz w:val="24"/>
      <w:szCs w:val="24"/>
      <w:lang w:val="en-GB" w:eastAsia="ko-KR"/>
    </w:rPr>
  </w:style>
  <w:style w:type="paragraph" w:customStyle="1" w:styleId="INDENT1">
    <w:name w:val="INDENT1"/>
    <w:basedOn w:val="Normal"/>
    <w:uiPriority w:val="99"/>
    <w:rsid w:val="009F345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F345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F345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F34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F345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F34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F345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F345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F345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F345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9F3451"/>
    <w:pPr>
      <w:overflowPunct w:val="0"/>
      <w:autoSpaceDE w:val="0"/>
      <w:autoSpaceDN w:val="0"/>
      <w:adjustRightInd w:val="0"/>
      <w:textAlignment w:val="baseline"/>
    </w:pPr>
    <w:rPr>
      <w:lang w:eastAsia="ja-JP"/>
    </w:rPr>
  </w:style>
  <w:style w:type="paragraph" w:customStyle="1" w:styleId="TaOC">
    <w:name w:val="TaOC"/>
    <w:basedOn w:val="TAC"/>
    <w:uiPriority w:val="99"/>
    <w:rsid w:val="009F345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F34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F345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F345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9F3451"/>
    <w:rPr>
      <w:rFonts w:ascii="Arial" w:hAnsi="Arial"/>
      <w:lang w:val="en-GB" w:eastAsia="en-US" w:bidi="ar-SA"/>
    </w:rPr>
  </w:style>
  <w:style w:type="table" w:customStyle="1" w:styleId="Tabellengitternetz1">
    <w:name w:val="Tabellengitternetz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F345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F345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9F345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F345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F345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9F345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F345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F34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F34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F34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F34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F34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F3451"/>
    <w:pPr>
      <w:tabs>
        <w:tab w:val="left" w:pos="360"/>
      </w:tabs>
      <w:ind w:left="360" w:hanging="360"/>
    </w:pPr>
    <w:rPr>
      <w:sz w:val="24"/>
      <w:szCs w:val="24"/>
    </w:rPr>
  </w:style>
  <w:style w:type="paragraph" w:customStyle="1" w:styleId="Para1">
    <w:name w:val="Para1"/>
    <w:basedOn w:val="Normal"/>
    <w:uiPriority w:val="99"/>
    <w:rsid w:val="009F34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F34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F3451"/>
    <w:pPr>
      <w:keepNext/>
      <w:keepLines/>
      <w:spacing w:after="60"/>
      <w:ind w:left="210"/>
      <w:jc w:val="center"/>
    </w:pPr>
    <w:rPr>
      <w:b/>
      <w:sz w:val="20"/>
    </w:rPr>
  </w:style>
  <w:style w:type="paragraph" w:customStyle="1" w:styleId="14">
    <w:name w:val="図表目次1"/>
    <w:basedOn w:val="Normal"/>
    <w:next w:val="Normal"/>
    <w:uiPriority w:val="99"/>
    <w:rsid w:val="009F345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F34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F34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F345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F34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F3451"/>
    <w:pPr>
      <w:spacing w:before="120"/>
      <w:outlineLvl w:val="2"/>
    </w:pPr>
    <w:rPr>
      <w:sz w:val="28"/>
    </w:rPr>
  </w:style>
  <w:style w:type="paragraph" w:customStyle="1" w:styleId="Heading2Head2A2">
    <w:name w:val="Heading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9F34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F345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F345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9F3451"/>
    <w:pPr>
      <w:ind w:left="283" w:hanging="283"/>
    </w:pPr>
    <w:rPr>
      <w:sz w:val="20"/>
      <w:lang w:eastAsia="de-DE"/>
    </w:rPr>
  </w:style>
  <w:style w:type="paragraph" w:customStyle="1" w:styleId="11BodyText">
    <w:name w:val="11 BodyText"/>
    <w:basedOn w:val="Normal"/>
    <w:uiPriority w:val="99"/>
    <w:rsid w:val="009F345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9F3451"/>
  </w:style>
  <w:style w:type="paragraph" w:customStyle="1" w:styleId="1030302">
    <w:name w:val="样式 样式 标题 1 + 两端对齐 段前: 0.3 行 段后: 0.3 行 行距: 单倍行距 + 段前: 0.2 行 段后: ..."/>
    <w:basedOn w:val="Normal"/>
    <w:autoRedefine/>
    <w:uiPriority w:val="99"/>
    <w:rsid w:val="009F345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F345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F345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F3451"/>
    <w:rPr>
      <w:rFonts w:ascii="Arial" w:eastAsia="Malgun Gothic" w:hAnsi="Arial"/>
      <w:kern w:val="2"/>
      <w:sz w:val="18"/>
      <w:lang w:val="en-GB" w:eastAsia="en-GB"/>
    </w:rPr>
  </w:style>
  <w:style w:type="character" w:customStyle="1" w:styleId="CharChar29">
    <w:name w:val="Char Char29"/>
    <w:rsid w:val="009F3451"/>
    <w:rPr>
      <w:rFonts w:ascii="Arial" w:hAnsi="Arial"/>
      <w:sz w:val="36"/>
      <w:lang w:val="en-GB" w:eastAsia="en-US" w:bidi="ar-SA"/>
    </w:rPr>
  </w:style>
  <w:style w:type="character" w:customStyle="1" w:styleId="CharChar28">
    <w:name w:val="Char Char28"/>
    <w:rsid w:val="009F34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F34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F3451"/>
    <w:rPr>
      <w:rFonts w:ascii="Arial" w:hAnsi="Arial"/>
      <w:sz w:val="22"/>
      <w:lang w:val="en-GB" w:eastAsia="en-GB" w:bidi="ar-SA"/>
    </w:rPr>
  </w:style>
  <w:style w:type="paragraph" w:customStyle="1" w:styleId="Default">
    <w:name w:val="Default"/>
    <w:uiPriority w:val="99"/>
    <w:rsid w:val="009F34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F3451"/>
    <w:rPr>
      <w:rFonts w:ascii="Times New Roman" w:hAnsi="Times New Roman"/>
      <w:lang w:val="en-GB"/>
    </w:rPr>
  </w:style>
  <w:style w:type="character" w:styleId="HTMLAcronym">
    <w:name w:val="HTML Acronym"/>
    <w:uiPriority w:val="99"/>
    <w:unhideWhenUsed/>
    <w:rsid w:val="009F3451"/>
  </w:style>
  <w:style w:type="numbering" w:customStyle="1" w:styleId="NoList2">
    <w:name w:val="No List2"/>
    <w:next w:val="NoList"/>
    <w:semiHidden/>
    <w:rsid w:val="009F3451"/>
  </w:style>
  <w:style w:type="numbering" w:customStyle="1" w:styleId="NoList3">
    <w:name w:val="No List3"/>
    <w:next w:val="NoList"/>
    <w:uiPriority w:val="99"/>
    <w:semiHidden/>
    <w:rsid w:val="009F3451"/>
  </w:style>
  <w:style w:type="table" w:customStyle="1" w:styleId="TableGrid4">
    <w:name w:val="Table Grid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F3451"/>
  </w:style>
  <w:style w:type="paragraph" w:customStyle="1" w:styleId="3GPPNormalText">
    <w:name w:val="3GPP Normal Text"/>
    <w:basedOn w:val="BodyText"/>
    <w:link w:val="3GPPNormalTextChar"/>
    <w:qFormat/>
    <w:rsid w:val="009F3451"/>
    <w:pPr>
      <w:widowControl/>
      <w:ind w:hanging="22"/>
      <w:jc w:val="both"/>
    </w:pPr>
    <w:rPr>
      <w:rFonts w:ascii="Arial" w:hAnsi="Arial" w:cs="Arial"/>
      <w:szCs w:val="24"/>
      <w:lang w:val="en-US"/>
    </w:rPr>
  </w:style>
  <w:style w:type="character" w:customStyle="1" w:styleId="3GPPNormalTextChar">
    <w:name w:val="3GPP Normal Text Char"/>
    <w:link w:val="3GPPNormalText"/>
    <w:rsid w:val="009F3451"/>
    <w:rPr>
      <w:rFonts w:ascii="Arial" w:eastAsia="MS Mincho" w:hAnsi="Arial" w:cs="Arial"/>
      <w:sz w:val="24"/>
      <w:szCs w:val="24"/>
      <w:lang w:val="en-US" w:eastAsia="en-GB"/>
    </w:rPr>
  </w:style>
  <w:style w:type="numbering" w:customStyle="1" w:styleId="16">
    <w:name w:val="無清單1"/>
    <w:next w:val="NoList"/>
    <w:uiPriority w:val="99"/>
    <w:semiHidden/>
    <w:unhideWhenUsed/>
    <w:rsid w:val="009F3451"/>
  </w:style>
  <w:style w:type="numbering" w:customStyle="1" w:styleId="110">
    <w:name w:val="無清單11"/>
    <w:next w:val="NoList"/>
    <w:uiPriority w:val="99"/>
    <w:semiHidden/>
    <w:unhideWhenUsed/>
    <w:rsid w:val="009F3451"/>
  </w:style>
  <w:style w:type="table" w:customStyle="1" w:styleId="17">
    <w:name w:val="表格格線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F3451"/>
  </w:style>
  <w:style w:type="paragraph" w:customStyle="1" w:styleId="H53GPP">
    <w:name w:val="H5 3GPP"/>
    <w:basedOn w:val="Normal"/>
    <w:link w:val="H53GPPChar"/>
    <w:qFormat/>
    <w:rsid w:val="009F345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9F345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9F345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F345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F3451"/>
    <w:rPr>
      <w:rFonts w:ascii="Arial" w:eastAsia="Batang" w:hAnsi="Arial" w:cs="Times New Roman"/>
      <w:b/>
      <w:bCs/>
      <w:i/>
      <w:iCs/>
      <w:sz w:val="28"/>
      <w:szCs w:val="28"/>
      <w:lang w:val="en-GB" w:eastAsia="en-US" w:bidi="ar-SA"/>
    </w:rPr>
  </w:style>
  <w:style w:type="paragraph" w:customStyle="1" w:styleId="a0">
    <w:name w:val="修订"/>
    <w:hidden/>
    <w:semiHidden/>
    <w:rsid w:val="009F345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F345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F3451"/>
  </w:style>
  <w:style w:type="table" w:customStyle="1" w:styleId="TableGrid5">
    <w:name w:val="Table Grid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3451"/>
  </w:style>
  <w:style w:type="numbering" w:customStyle="1" w:styleId="111">
    <w:name w:val="リストなし11"/>
    <w:next w:val="NoList"/>
    <w:uiPriority w:val="99"/>
    <w:semiHidden/>
    <w:unhideWhenUsed/>
    <w:rsid w:val="009F3451"/>
  </w:style>
  <w:style w:type="table" w:customStyle="1" w:styleId="TableGrid11">
    <w:name w:val="Table Grid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F3451"/>
  </w:style>
  <w:style w:type="table" w:customStyle="1" w:styleId="310">
    <w:name w:val="网格型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F3451"/>
  </w:style>
  <w:style w:type="numbering" w:customStyle="1" w:styleId="NoList31">
    <w:name w:val="No List31"/>
    <w:next w:val="NoList"/>
    <w:uiPriority w:val="99"/>
    <w:semiHidden/>
    <w:rsid w:val="009F3451"/>
  </w:style>
  <w:style w:type="table" w:customStyle="1" w:styleId="TableGrid41">
    <w:name w:val="Table Grid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F3451"/>
  </w:style>
  <w:style w:type="numbering" w:customStyle="1" w:styleId="120">
    <w:name w:val="無清單12"/>
    <w:next w:val="NoList"/>
    <w:uiPriority w:val="99"/>
    <w:semiHidden/>
    <w:unhideWhenUsed/>
    <w:rsid w:val="009F3451"/>
  </w:style>
  <w:style w:type="numbering" w:customStyle="1" w:styleId="1110">
    <w:name w:val="無清單111"/>
    <w:next w:val="NoList"/>
    <w:uiPriority w:val="99"/>
    <w:semiHidden/>
    <w:unhideWhenUsed/>
    <w:rsid w:val="009F3451"/>
  </w:style>
  <w:style w:type="table" w:customStyle="1" w:styleId="113">
    <w:name w:val="表格格線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F3451"/>
    <w:rPr>
      <w:rFonts w:ascii="Times New Roman" w:eastAsia="Batang" w:hAnsi="Times New Roman"/>
      <w:lang w:val="en-GB" w:eastAsia="en-US"/>
    </w:rPr>
  </w:style>
  <w:style w:type="numbering" w:customStyle="1" w:styleId="22">
    <w:name w:val="无列表2"/>
    <w:next w:val="NoList"/>
    <w:uiPriority w:val="99"/>
    <w:semiHidden/>
    <w:unhideWhenUsed/>
    <w:rsid w:val="009F3451"/>
  </w:style>
  <w:style w:type="numbering" w:customStyle="1" w:styleId="NoList121">
    <w:name w:val="No List121"/>
    <w:next w:val="NoList"/>
    <w:uiPriority w:val="99"/>
    <w:semiHidden/>
    <w:unhideWhenUsed/>
    <w:rsid w:val="009F3451"/>
  </w:style>
  <w:style w:type="numbering" w:customStyle="1" w:styleId="1111">
    <w:name w:val="リストなし111"/>
    <w:next w:val="NoList"/>
    <w:uiPriority w:val="99"/>
    <w:semiHidden/>
    <w:unhideWhenUsed/>
    <w:rsid w:val="009F3451"/>
  </w:style>
  <w:style w:type="numbering" w:customStyle="1" w:styleId="1112">
    <w:name w:val="无列表111"/>
    <w:next w:val="NoList"/>
    <w:semiHidden/>
    <w:rsid w:val="009F3451"/>
  </w:style>
  <w:style w:type="numbering" w:customStyle="1" w:styleId="NoList211">
    <w:name w:val="No List211"/>
    <w:next w:val="NoList"/>
    <w:semiHidden/>
    <w:rsid w:val="009F3451"/>
  </w:style>
  <w:style w:type="numbering" w:customStyle="1" w:styleId="NoList311">
    <w:name w:val="No List311"/>
    <w:next w:val="NoList"/>
    <w:uiPriority w:val="99"/>
    <w:semiHidden/>
    <w:rsid w:val="009F3451"/>
  </w:style>
  <w:style w:type="numbering" w:customStyle="1" w:styleId="NoList1111">
    <w:name w:val="No List1111"/>
    <w:next w:val="NoList"/>
    <w:uiPriority w:val="99"/>
    <w:semiHidden/>
    <w:unhideWhenUsed/>
    <w:rsid w:val="009F3451"/>
  </w:style>
  <w:style w:type="numbering" w:customStyle="1" w:styleId="121">
    <w:name w:val="無清單121"/>
    <w:next w:val="NoList"/>
    <w:uiPriority w:val="99"/>
    <w:semiHidden/>
    <w:unhideWhenUsed/>
    <w:rsid w:val="009F3451"/>
  </w:style>
  <w:style w:type="numbering" w:customStyle="1" w:styleId="11110">
    <w:name w:val="無清單1111"/>
    <w:next w:val="NoList"/>
    <w:uiPriority w:val="99"/>
    <w:semiHidden/>
    <w:unhideWhenUsed/>
    <w:rsid w:val="009F3451"/>
  </w:style>
  <w:style w:type="numbering" w:customStyle="1" w:styleId="NoList5">
    <w:name w:val="No List5"/>
    <w:next w:val="NoList"/>
    <w:uiPriority w:val="99"/>
    <w:semiHidden/>
    <w:unhideWhenUsed/>
    <w:rsid w:val="009F3451"/>
  </w:style>
  <w:style w:type="table" w:customStyle="1" w:styleId="TableGrid6">
    <w:name w:val="Table Grid6"/>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3451"/>
  </w:style>
  <w:style w:type="numbering" w:customStyle="1" w:styleId="122">
    <w:name w:val="リストなし12"/>
    <w:next w:val="NoList"/>
    <w:uiPriority w:val="99"/>
    <w:semiHidden/>
    <w:unhideWhenUsed/>
    <w:rsid w:val="009F3451"/>
  </w:style>
  <w:style w:type="table" w:customStyle="1" w:styleId="TableGrid12">
    <w:name w:val="Table Grid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F3451"/>
  </w:style>
  <w:style w:type="table" w:customStyle="1" w:styleId="32">
    <w:name w:val="网格型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F3451"/>
  </w:style>
  <w:style w:type="numbering" w:customStyle="1" w:styleId="NoList32">
    <w:name w:val="No List32"/>
    <w:next w:val="NoList"/>
    <w:uiPriority w:val="99"/>
    <w:semiHidden/>
    <w:rsid w:val="009F3451"/>
  </w:style>
  <w:style w:type="table" w:customStyle="1" w:styleId="TableGrid42">
    <w:name w:val="Table Grid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F3451"/>
  </w:style>
  <w:style w:type="numbering" w:customStyle="1" w:styleId="130">
    <w:name w:val="無清單13"/>
    <w:next w:val="NoList"/>
    <w:uiPriority w:val="99"/>
    <w:semiHidden/>
    <w:unhideWhenUsed/>
    <w:rsid w:val="009F3451"/>
  </w:style>
  <w:style w:type="numbering" w:customStyle="1" w:styleId="1120">
    <w:name w:val="無清單112"/>
    <w:next w:val="NoList"/>
    <w:uiPriority w:val="99"/>
    <w:semiHidden/>
    <w:unhideWhenUsed/>
    <w:rsid w:val="009F3451"/>
  </w:style>
  <w:style w:type="table" w:customStyle="1" w:styleId="124">
    <w:name w:val="表格格線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F3451"/>
  </w:style>
  <w:style w:type="numbering" w:customStyle="1" w:styleId="NoList122">
    <w:name w:val="No List122"/>
    <w:next w:val="NoList"/>
    <w:uiPriority w:val="99"/>
    <w:semiHidden/>
    <w:unhideWhenUsed/>
    <w:rsid w:val="009F3451"/>
  </w:style>
  <w:style w:type="numbering" w:customStyle="1" w:styleId="1121">
    <w:name w:val="リストなし112"/>
    <w:next w:val="NoList"/>
    <w:uiPriority w:val="99"/>
    <w:semiHidden/>
    <w:unhideWhenUsed/>
    <w:rsid w:val="009F3451"/>
  </w:style>
  <w:style w:type="numbering" w:customStyle="1" w:styleId="1122">
    <w:name w:val="无列表112"/>
    <w:next w:val="NoList"/>
    <w:semiHidden/>
    <w:rsid w:val="009F3451"/>
  </w:style>
  <w:style w:type="numbering" w:customStyle="1" w:styleId="NoList212">
    <w:name w:val="No List212"/>
    <w:next w:val="NoList"/>
    <w:semiHidden/>
    <w:rsid w:val="009F3451"/>
  </w:style>
  <w:style w:type="numbering" w:customStyle="1" w:styleId="NoList312">
    <w:name w:val="No List312"/>
    <w:next w:val="NoList"/>
    <w:uiPriority w:val="99"/>
    <w:semiHidden/>
    <w:rsid w:val="009F3451"/>
  </w:style>
  <w:style w:type="numbering" w:customStyle="1" w:styleId="NoList1112">
    <w:name w:val="No List1112"/>
    <w:next w:val="NoList"/>
    <w:uiPriority w:val="99"/>
    <w:semiHidden/>
    <w:unhideWhenUsed/>
    <w:rsid w:val="009F3451"/>
  </w:style>
  <w:style w:type="numbering" w:customStyle="1" w:styleId="1220">
    <w:name w:val="無清單122"/>
    <w:next w:val="NoList"/>
    <w:uiPriority w:val="99"/>
    <w:semiHidden/>
    <w:unhideWhenUsed/>
    <w:rsid w:val="009F3451"/>
  </w:style>
  <w:style w:type="numbering" w:customStyle="1" w:styleId="11120">
    <w:name w:val="無清單1112"/>
    <w:next w:val="NoList"/>
    <w:uiPriority w:val="99"/>
    <w:semiHidden/>
    <w:unhideWhenUsed/>
    <w:rsid w:val="009F3451"/>
  </w:style>
  <w:style w:type="paragraph" w:customStyle="1" w:styleId="Subtitle1">
    <w:name w:val="Subtitle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F3451"/>
    <w:rPr>
      <w:rFonts w:ascii="Arial" w:hAnsi="Arial"/>
      <w:sz w:val="28"/>
      <w:lang w:val="en-GB" w:eastAsia="ko-KR" w:bidi="ar-SA"/>
    </w:rPr>
  </w:style>
  <w:style w:type="character" w:customStyle="1" w:styleId="CharChar33">
    <w:name w:val="Char Char33"/>
    <w:semiHidden/>
    <w:rsid w:val="009F3451"/>
    <w:rPr>
      <w:rFonts w:ascii="Arial" w:hAnsi="Arial"/>
      <w:sz w:val="28"/>
      <w:lang w:val="en-GB" w:eastAsia="ko-KR" w:bidi="ar-SA"/>
    </w:rPr>
  </w:style>
  <w:style w:type="character" w:customStyle="1" w:styleId="CharChar32">
    <w:name w:val="Char Char32"/>
    <w:semiHidden/>
    <w:rsid w:val="009F3451"/>
    <w:rPr>
      <w:rFonts w:ascii="Arial" w:hAnsi="Arial"/>
      <w:sz w:val="28"/>
      <w:lang w:val="en-GB" w:eastAsia="ko-KR" w:bidi="ar-SA"/>
    </w:rPr>
  </w:style>
  <w:style w:type="numbering" w:customStyle="1" w:styleId="NoList6">
    <w:name w:val="No List6"/>
    <w:next w:val="NoList"/>
    <w:uiPriority w:val="99"/>
    <w:semiHidden/>
    <w:unhideWhenUsed/>
    <w:rsid w:val="009F3451"/>
  </w:style>
  <w:style w:type="table" w:customStyle="1" w:styleId="TableGrid7">
    <w:name w:val="Table Grid7"/>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F3451"/>
  </w:style>
  <w:style w:type="numbering" w:customStyle="1" w:styleId="131">
    <w:name w:val="リストなし13"/>
    <w:next w:val="NoList"/>
    <w:uiPriority w:val="99"/>
    <w:semiHidden/>
    <w:unhideWhenUsed/>
    <w:rsid w:val="009F3451"/>
  </w:style>
  <w:style w:type="table" w:customStyle="1" w:styleId="TableGrid13">
    <w:name w:val="Table Grid1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F3451"/>
  </w:style>
  <w:style w:type="table" w:customStyle="1" w:styleId="33">
    <w:name w:val="网格型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F3451"/>
  </w:style>
  <w:style w:type="numbering" w:customStyle="1" w:styleId="NoList33">
    <w:name w:val="No List33"/>
    <w:next w:val="NoList"/>
    <w:uiPriority w:val="99"/>
    <w:semiHidden/>
    <w:rsid w:val="009F3451"/>
  </w:style>
  <w:style w:type="table" w:customStyle="1" w:styleId="TableGrid43">
    <w:name w:val="Table Grid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F3451"/>
  </w:style>
  <w:style w:type="numbering" w:customStyle="1" w:styleId="140">
    <w:name w:val="無清單14"/>
    <w:next w:val="NoList"/>
    <w:uiPriority w:val="99"/>
    <w:semiHidden/>
    <w:unhideWhenUsed/>
    <w:rsid w:val="009F3451"/>
  </w:style>
  <w:style w:type="numbering" w:customStyle="1" w:styleId="1130">
    <w:name w:val="無清單113"/>
    <w:next w:val="NoList"/>
    <w:uiPriority w:val="99"/>
    <w:semiHidden/>
    <w:unhideWhenUsed/>
    <w:rsid w:val="009F3451"/>
  </w:style>
  <w:style w:type="table" w:customStyle="1" w:styleId="133">
    <w:name w:val="表格格線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F3451"/>
  </w:style>
  <w:style w:type="numbering" w:customStyle="1" w:styleId="NoList123">
    <w:name w:val="No List123"/>
    <w:next w:val="NoList"/>
    <w:uiPriority w:val="99"/>
    <w:semiHidden/>
    <w:unhideWhenUsed/>
    <w:rsid w:val="009F3451"/>
  </w:style>
  <w:style w:type="numbering" w:customStyle="1" w:styleId="1131">
    <w:name w:val="リストなし113"/>
    <w:next w:val="NoList"/>
    <w:uiPriority w:val="99"/>
    <w:semiHidden/>
    <w:unhideWhenUsed/>
    <w:rsid w:val="009F3451"/>
  </w:style>
  <w:style w:type="numbering" w:customStyle="1" w:styleId="1132">
    <w:name w:val="无列表113"/>
    <w:next w:val="NoList"/>
    <w:semiHidden/>
    <w:rsid w:val="009F3451"/>
  </w:style>
  <w:style w:type="numbering" w:customStyle="1" w:styleId="NoList213">
    <w:name w:val="No List213"/>
    <w:next w:val="NoList"/>
    <w:semiHidden/>
    <w:rsid w:val="009F3451"/>
  </w:style>
  <w:style w:type="numbering" w:customStyle="1" w:styleId="NoList313">
    <w:name w:val="No List313"/>
    <w:next w:val="NoList"/>
    <w:uiPriority w:val="99"/>
    <w:semiHidden/>
    <w:rsid w:val="009F3451"/>
  </w:style>
  <w:style w:type="numbering" w:customStyle="1" w:styleId="NoList1113">
    <w:name w:val="No List1113"/>
    <w:next w:val="NoList"/>
    <w:uiPriority w:val="99"/>
    <w:semiHidden/>
    <w:unhideWhenUsed/>
    <w:rsid w:val="009F3451"/>
  </w:style>
  <w:style w:type="numbering" w:customStyle="1" w:styleId="1230">
    <w:name w:val="無清單123"/>
    <w:next w:val="NoList"/>
    <w:uiPriority w:val="99"/>
    <w:semiHidden/>
    <w:unhideWhenUsed/>
    <w:rsid w:val="009F3451"/>
  </w:style>
  <w:style w:type="numbering" w:customStyle="1" w:styleId="1113">
    <w:name w:val="無清單1113"/>
    <w:next w:val="NoList"/>
    <w:uiPriority w:val="99"/>
    <w:semiHidden/>
    <w:unhideWhenUsed/>
    <w:rsid w:val="009F3451"/>
  </w:style>
  <w:style w:type="numbering" w:customStyle="1" w:styleId="NoList41">
    <w:name w:val="No List41"/>
    <w:next w:val="NoList"/>
    <w:uiPriority w:val="99"/>
    <w:semiHidden/>
    <w:unhideWhenUsed/>
    <w:rsid w:val="009F3451"/>
  </w:style>
  <w:style w:type="table" w:customStyle="1" w:styleId="TableGrid51">
    <w:name w:val="Table Grid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F3451"/>
  </w:style>
  <w:style w:type="numbering" w:customStyle="1" w:styleId="11111">
    <w:name w:val="リストなし1111"/>
    <w:next w:val="NoList"/>
    <w:uiPriority w:val="99"/>
    <w:semiHidden/>
    <w:unhideWhenUsed/>
    <w:rsid w:val="009F3451"/>
  </w:style>
  <w:style w:type="numbering" w:customStyle="1" w:styleId="11112">
    <w:name w:val="无列表1111"/>
    <w:next w:val="NoList"/>
    <w:semiHidden/>
    <w:rsid w:val="009F3451"/>
  </w:style>
  <w:style w:type="numbering" w:customStyle="1" w:styleId="NoList2111">
    <w:name w:val="No List2111"/>
    <w:next w:val="NoList"/>
    <w:semiHidden/>
    <w:rsid w:val="009F3451"/>
  </w:style>
  <w:style w:type="numbering" w:customStyle="1" w:styleId="NoList3111">
    <w:name w:val="No List3111"/>
    <w:next w:val="NoList"/>
    <w:uiPriority w:val="99"/>
    <w:semiHidden/>
    <w:rsid w:val="009F3451"/>
  </w:style>
  <w:style w:type="numbering" w:customStyle="1" w:styleId="NoList11111">
    <w:name w:val="No List11111"/>
    <w:next w:val="NoList"/>
    <w:uiPriority w:val="99"/>
    <w:semiHidden/>
    <w:unhideWhenUsed/>
    <w:rsid w:val="009F3451"/>
  </w:style>
  <w:style w:type="numbering" w:customStyle="1" w:styleId="1211">
    <w:name w:val="無清單1211"/>
    <w:next w:val="NoList"/>
    <w:uiPriority w:val="99"/>
    <w:semiHidden/>
    <w:unhideWhenUsed/>
    <w:rsid w:val="009F3451"/>
  </w:style>
  <w:style w:type="numbering" w:customStyle="1" w:styleId="111110">
    <w:name w:val="無清單11111"/>
    <w:next w:val="NoList"/>
    <w:uiPriority w:val="99"/>
    <w:semiHidden/>
    <w:unhideWhenUsed/>
    <w:rsid w:val="009F3451"/>
  </w:style>
  <w:style w:type="numbering" w:customStyle="1" w:styleId="NoList51">
    <w:name w:val="No List51"/>
    <w:next w:val="NoList"/>
    <w:uiPriority w:val="99"/>
    <w:semiHidden/>
    <w:unhideWhenUsed/>
    <w:rsid w:val="009F3451"/>
  </w:style>
  <w:style w:type="table" w:customStyle="1" w:styleId="TableGrid61">
    <w:name w:val="Table Grid6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F3451"/>
  </w:style>
  <w:style w:type="numbering" w:customStyle="1" w:styleId="1210">
    <w:name w:val="リストなし121"/>
    <w:next w:val="NoList"/>
    <w:uiPriority w:val="99"/>
    <w:semiHidden/>
    <w:unhideWhenUsed/>
    <w:rsid w:val="009F3451"/>
  </w:style>
  <w:style w:type="table" w:customStyle="1" w:styleId="TableGrid121">
    <w:name w:val="Table Grid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F3451"/>
  </w:style>
  <w:style w:type="table" w:customStyle="1" w:styleId="321">
    <w:name w:val="网格型3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F3451"/>
  </w:style>
  <w:style w:type="numbering" w:customStyle="1" w:styleId="NoList321">
    <w:name w:val="No List321"/>
    <w:next w:val="NoList"/>
    <w:uiPriority w:val="99"/>
    <w:semiHidden/>
    <w:rsid w:val="009F3451"/>
  </w:style>
  <w:style w:type="table" w:customStyle="1" w:styleId="TableGrid421">
    <w:name w:val="Table Grid4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F3451"/>
  </w:style>
  <w:style w:type="numbering" w:customStyle="1" w:styleId="1310">
    <w:name w:val="無清單131"/>
    <w:next w:val="NoList"/>
    <w:uiPriority w:val="99"/>
    <w:semiHidden/>
    <w:unhideWhenUsed/>
    <w:rsid w:val="009F3451"/>
  </w:style>
  <w:style w:type="numbering" w:customStyle="1" w:styleId="11210">
    <w:name w:val="無清單1121"/>
    <w:next w:val="NoList"/>
    <w:uiPriority w:val="99"/>
    <w:semiHidden/>
    <w:unhideWhenUsed/>
    <w:rsid w:val="009F3451"/>
  </w:style>
  <w:style w:type="table" w:customStyle="1" w:styleId="1213">
    <w:name w:val="表格格線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F3451"/>
  </w:style>
  <w:style w:type="numbering" w:customStyle="1" w:styleId="NoList1221">
    <w:name w:val="No List1221"/>
    <w:next w:val="NoList"/>
    <w:uiPriority w:val="99"/>
    <w:semiHidden/>
    <w:unhideWhenUsed/>
    <w:rsid w:val="009F3451"/>
  </w:style>
  <w:style w:type="numbering" w:customStyle="1" w:styleId="11211">
    <w:name w:val="リストなし1121"/>
    <w:next w:val="NoList"/>
    <w:uiPriority w:val="99"/>
    <w:semiHidden/>
    <w:unhideWhenUsed/>
    <w:rsid w:val="009F3451"/>
  </w:style>
  <w:style w:type="numbering" w:customStyle="1" w:styleId="11212">
    <w:name w:val="无列表1121"/>
    <w:next w:val="NoList"/>
    <w:semiHidden/>
    <w:rsid w:val="009F3451"/>
  </w:style>
  <w:style w:type="numbering" w:customStyle="1" w:styleId="NoList2121">
    <w:name w:val="No List2121"/>
    <w:next w:val="NoList"/>
    <w:semiHidden/>
    <w:rsid w:val="009F3451"/>
  </w:style>
  <w:style w:type="numbering" w:customStyle="1" w:styleId="NoList3121">
    <w:name w:val="No List3121"/>
    <w:next w:val="NoList"/>
    <w:uiPriority w:val="99"/>
    <w:semiHidden/>
    <w:rsid w:val="009F3451"/>
  </w:style>
  <w:style w:type="numbering" w:customStyle="1" w:styleId="NoList11121">
    <w:name w:val="No List11121"/>
    <w:next w:val="NoList"/>
    <w:uiPriority w:val="99"/>
    <w:semiHidden/>
    <w:unhideWhenUsed/>
    <w:rsid w:val="009F3451"/>
  </w:style>
  <w:style w:type="numbering" w:customStyle="1" w:styleId="1221">
    <w:name w:val="無清單1221"/>
    <w:next w:val="NoList"/>
    <w:uiPriority w:val="99"/>
    <w:semiHidden/>
    <w:unhideWhenUsed/>
    <w:rsid w:val="009F3451"/>
  </w:style>
  <w:style w:type="numbering" w:customStyle="1" w:styleId="11121">
    <w:name w:val="無清單11121"/>
    <w:next w:val="NoList"/>
    <w:uiPriority w:val="99"/>
    <w:semiHidden/>
    <w:unhideWhenUsed/>
    <w:rsid w:val="009F3451"/>
  </w:style>
  <w:style w:type="paragraph" w:styleId="IntenseQuote">
    <w:name w:val="Intense Quote"/>
    <w:basedOn w:val="Normal"/>
    <w:next w:val="Normal"/>
    <w:link w:val="IntenseQuoteChar"/>
    <w:uiPriority w:val="30"/>
    <w:qFormat/>
    <w:rsid w:val="009F34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345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9F345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9F345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F3451"/>
  </w:style>
  <w:style w:type="table" w:customStyle="1" w:styleId="23">
    <w:name w:val="网格型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F3451"/>
  </w:style>
  <w:style w:type="numbering" w:customStyle="1" w:styleId="NoList1131">
    <w:name w:val="No List1131"/>
    <w:next w:val="NoList"/>
    <w:uiPriority w:val="99"/>
    <w:semiHidden/>
    <w:unhideWhenUsed/>
    <w:rsid w:val="009F3451"/>
  </w:style>
  <w:style w:type="numbering" w:customStyle="1" w:styleId="NoList411">
    <w:name w:val="No List411"/>
    <w:next w:val="NoList"/>
    <w:uiPriority w:val="99"/>
    <w:semiHidden/>
    <w:unhideWhenUsed/>
    <w:rsid w:val="009F3451"/>
  </w:style>
  <w:style w:type="table" w:customStyle="1" w:styleId="TableGrid112">
    <w:name w:val="Table Grid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F3451"/>
  </w:style>
  <w:style w:type="numbering" w:customStyle="1" w:styleId="NoList12111">
    <w:name w:val="No List12111"/>
    <w:next w:val="NoList"/>
    <w:uiPriority w:val="99"/>
    <w:semiHidden/>
    <w:unhideWhenUsed/>
    <w:rsid w:val="009F3451"/>
  </w:style>
  <w:style w:type="numbering" w:customStyle="1" w:styleId="111111">
    <w:name w:val="リストなし11111"/>
    <w:next w:val="NoList"/>
    <w:uiPriority w:val="99"/>
    <w:semiHidden/>
    <w:unhideWhenUsed/>
    <w:rsid w:val="009F3451"/>
  </w:style>
  <w:style w:type="numbering" w:customStyle="1" w:styleId="111112">
    <w:name w:val="无列表11111"/>
    <w:next w:val="NoList"/>
    <w:semiHidden/>
    <w:rsid w:val="009F3451"/>
  </w:style>
  <w:style w:type="numbering" w:customStyle="1" w:styleId="NoList21111">
    <w:name w:val="No List21111"/>
    <w:next w:val="NoList"/>
    <w:semiHidden/>
    <w:rsid w:val="009F3451"/>
  </w:style>
  <w:style w:type="numbering" w:customStyle="1" w:styleId="NoList31111">
    <w:name w:val="No List31111"/>
    <w:next w:val="NoList"/>
    <w:uiPriority w:val="99"/>
    <w:semiHidden/>
    <w:rsid w:val="009F3451"/>
  </w:style>
  <w:style w:type="numbering" w:customStyle="1" w:styleId="NoList111111">
    <w:name w:val="No List111111"/>
    <w:next w:val="NoList"/>
    <w:uiPriority w:val="99"/>
    <w:semiHidden/>
    <w:unhideWhenUsed/>
    <w:rsid w:val="009F3451"/>
  </w:style>
  <w:style w:type="numbering" w:customStyle="1" w:styleId="12111">
    <w:name w:val="無清單12111"/>
    <w:next w:val="NoList"/>
    <w:uiPriority w:val="99"/>
    <w:semiHidden/>
    <w:unhideWhenUsed/>
    <w:rsid w:val="009F3451"/>
  </w:style>
  <w:style w:type="numbering" w:customStyle="1" w:styleId="1111110">
    <w:name w:val="無清單111111"/>
    <w:next w:val="NoList"/>
    <w:uiPriority w:val="99"/>
    <w:semiHidden/>
    <w:unhideWhenUsed/>
    <w:rsid w:val="009F3451"/>
  </w:style>
  <w:style w:type="numbering" w:customStyle="1" w:styleId="NoList1311">
    <w:name w:val="No List1311"/>
    <w:next w:val="NoList"/>
    <w:uiPriority w:val="99"/>
    <w:semiHidden/>
    <w:unhideWhenUsed/>
    <w:rsid w:val="009F3451"/>
  </w:style>
  <w:style w:type="numbering" w:customStyle="1" w:styleId="12110">
    <w:name w:val="リストなし1211"/>
    <w:next w:val="NoList"/>
    <w:uiPriority w:val="99"/>
    <w:semiHidden/>
    <w:unhideWhenUsed/>
    <w:rsid w:val="009F3451"/>
  </w:style>
  <w:style w:type="numbering" w:customStyle="1" w:styleId="12112">
    <w:name w:val="无列表1211"/>
    <w:next w:val="NoList"/>
    <w:semiHidden/>
    <w:rsid w:val="009F3451"/>
  </w:style>
  <w:style w:type="numbering" w:customStyle="1" w:styleId="NoList2211">
    <w:name w:val="No List2211"/>
    <w:next w:val="NoList"/>
    <w:semiHidden/>
    <w:rsid w:val="009F3451"/>
  </w:style>
  <w:style w:type="numbering" w:customStyle="1" w:styleId="NoList3211">
    <w:name w:val="No List3211"/>
    <w:next w:val="NoList"/>
    <w:uiPriority w:val="99"/>
    <w:semiHidden/>
    <w:rsid w:val="009F3451"/>
  </w:style>
  <w:style w:type="numbering" w:customStyle="1" w:styleId="NoList11211">
    <w:name w:val="No List11211"/>
    <w:next w:val="NoList"/>
    <w:uiPriority w:val="99"/>
    <w:semiHidden/>
    <w:unhideWhenUsed/>
    <w:rsid w:val="009F3451"/>
  </w:style>
  <w:style w:type="numbering" w:customStyle="1" w:styleId="13110">
    <w:name w:val="無清單1311"/>
    <w:next w:val="NoList"/>
    <w:uiPriority w:val="99"/>
    <w:semiHidden/>
    <w:unhideWhenUsed/>
    <w:rsid w:val="009F3451"/>
  </w:style>
  <w:style w:type="numbering" w:customStyle="1" w:styleId="112110">
    <w:name w:val="無清單11211"/>
    <w:next w:val="NoList"/>
    <w:uiPriority w:val="99"/>
    <w:semiHidden/>
    <w:unhideWhenUsed/>
    <w:rsid w:val="009F3451"/>
  </w:style>
  <w:style w:type="numbering" w:customStyle="1" w:styleId="2111">
    <w:name w:val="无列表2111"/>
    <w:next w:val="NoList"/>
    <w:uiPriority w:val="99"/>
    <w:semiHidden/>
    <w:unhideWhenUsed/>
    <w:rsid w:val="009F3451"/>
  </w:style>
  <w:style w:type="numbering" w:customStyle="1" w:styleId="NoList12211">
    <w:name w:val="No List12211"/>
    <w:next w:val="NoList"/>
    <w:uiPriority w:val="99"/>
    <w:semiHidden/>
    <w:unhideWhenUsed/>
    <w:rsid w:val="009F3451"/>
  </w:style>
  <w:style w:type="numbering" w:customStyle="1" w:styleId="112111">
    <w:name w:val="リストなし11211"/>
    <w:next w:val="NoList"/>
    <w:uiPriority w:val="99"/>
    <w:semiHidden/>
    <w:unhideWhenUsed/>
    <w:rsid w:val="009F3451"/>
  </w:style>
  <w:style w:type="numbering" w:customStyle="1" w:styleId="112112">
    <w:name w:val="无列表11211"/>
    <w:next w:val="NoList"/>
    <w:semiHidden/>
    <w:rsid w:val="009F3451"/>
  </w:style>
  <w:style w:type="numbering" w:customStyle="1" w:styleId="NoList21211">
    <w:name w:val="No List21211"/>
    <w:next w:val="NoList"/>
    <w:semiHidden/>
    <w:rsid w:val="009F3451"/>
  </w:style>
  <w:style w:type="numbering" w:customStyle="1" w:styleId="NoList31211">
    <w:name w:val="No List31211"/>
    <w:next w:val="NoList"/>
    <w:uiPriority w:val="99"/>
    <w:semiHidden/>
    <w:rsid w:val="009F3451"/>
  </w:style>
  <w:style w:type="numbering" w:customStyle="1" w:styleId="NoList111211">
    <w:name w:val="No List111211"/>
    <w:next w:val="NoList"/>
    <w:uiPriority w:val="99"/>
    <w:semiHidden/>
    <w:unhideWhenUsed/>
    <w:rsid w:val="009F3451"/>
  </w:style>
  <w:style w:type="numbering" w:customStyle="1" w:styleId="12211">
    <w:name w:val="無清單12211"/>
    <w:next w:val="NoList"/>
    <w:uiPriority w:val="99"/>
    <w:semiHidden/>
    <w:unhideWhenUsed/>
    <w:rsid w:val="009F3451"/>
  </w:style>
  <w:style w:type="numbering" w:customStyle="1" w:styleId="111211">
    <w:name w:val="無清單111211"/>
    <w:next w:val="NoList"/>
    <w:uiPriority w:val="99"/>
    <w:semiHidden/>
    <w:unhideWhenUsed/>
    <w:rsid w:val="009F3451"/>
  </w:style>
  <w:style w:type="paragraph" w:customStyle="1" w:styleId="IntenseQuote1">
    <w:name w:val="Intense Quote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F345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F3451"/>
  </w:style>
  <w:style w:type="numbering" w:customStyle="1" w:styleId="NoList61">
    <w:name w:val="No List61"/>
    <w:next w:val="NoList"/>
    <w:uiPriority w:val="99"/>
    <w:semiHidden/>
    <w:unhideWhenUsed/>
    <w:rsid w:val="009F3451"/>
  </w:style>
  <w:style w:type="numbering" w:customStyle="1" w:styleId="NoList141">
    <w:name w:val="No List141"/>
    <w:next w:val="NoList"/>
    <w:uiPriority w:val="99"/>
    <w:semiHidden/>
    <w:unhideWhenUsed/>
    <w:rsid w:val="009F3451"/>
  </w:style>
  <w:style w:type="numbering" w:customStyle="1" w:styleId="1312">
    <w:name w:val="リストなし131"/>
    <w:next w:val="NoList"/>
    <w:uiPriority w:val="99"/>
    <w:semiHidden/>
    <w:unhideWhenUsed/>
    <w:rsid w:val="009F3451"/>
  </w:style>
  <w:style w:type="numbering" w:customStyle="1" w:styleId="NoList231">
    <w:name w:val="No List231"/>
    <w:next w:val="NoList"/>
    <w:semiHidden/>
    <w:rsid w:val="009F3451"/>
  </w:style>
  <w:style w:type="numbering" w:customStyle="1" w:styleId="NoList331">
    <w:name w:val="No List331"/>
    <w:next w:val="NoList"/>
    <w:uiPriority w:val="99"/>
    <w:semiHidden/>
    <w:rsid w:val="009F3451"/>
  </w:style>
  <w:style w:type="numbering" w:customStyle="1" w:styleId="NoList114">
    <w:name w:val="No List114"/>
    <w:next w:val="NoList"/>
    <w:uiPriority w:val="99"/>
    <w:semiHidden/>
    <w:unhideWhenUsed/>
    <w:rsid w:val="009F3451"/>
  </w:style>
  <w:style w:type="numbering" w:customStyle="1" w:styleId="141">
    <w:name w:val="無清單141"/>
    <w:next w:val="NoList"/>
    <w:uiPriority w:val="99"/>
    <w:semiHidden/>
    <w:unhideWhenUsed/>
    <w:rsid w:val="009F3451"/>
  </w:style>
  <w:style w:type="numbering" w:customStyle="1" w:styleId="11310">
    <w:name w:val="無清單1131"/>
    <w:next w:val="NoList"/>
    <w:uiPriority w:val="99"/>
    <w:semiHidden/>
    <w:unhideWhenUsed/>
    <w:rsid w:val="009F3451"/>
  </w:style>
  <w:style w:type="numbering" w:customStyle="1" w:styleId="NoList42">
    <w:name w:val="No List42"/>
    <w:next w:val="NoList"/>
    <w:uiPriority w:val="99"/>
    <w:semiHidden/>
    <w:unhideWhenUsed/>
    <w:rsid w:val="009F3451"/>
  </w:style>
  <w:style w:type="numbering" w:customStyle="1" w:styleId="NoList1231">
    <w:name w:val="No List1231"/>
    <w:next w:val="NoList"/>
    <w:uiPriority w:val="99"/>
    <w:semiHidden/>
    <w:unhideWhenUsed/>
    <w:rsid w:val="009F3451"/>
  </w:style>
  <w:style w:type="numbering" w:customStyle="1" w:styleId="11311">
    <w:name w:val="リストなし1131"/>
    <w:next w:val="NoList"/>
    <w:uiPriority w:val="99"/>
    <w:semiHidden/>
    <w:unhideWhenUsed/>
    <w:rsid w:val="009F3451"/>
  </w:style>
  <w:style w:type="numbering" w:customStyle="1" w:styleId="11312">
    <w:name w:val="无列表1131"/>
    <w:next w:val="NoList"/>
    <w:semiHidden/>
    <w:rsid w:val="009F3451"/>
  </w:style>
  <w:style w:type="numbering" w:customStyle="1" w:styleId="NoList2131">
    <w:name w:val="No List2131"/>
    <w:next w:val="NoList"/>
    <w:semiHidden/>
    <w:rsid w:val="009F3451"/>
  </w:style>
  <w:style w:type="numbering" w:customStyle="1" w:styleId="NoList3131">
    <w:name w:val="No List3131"/>
    <w:next w:val="NoList"/>
    <w:uiPriority w:val="99"/>
    <w:semiHidden/>
    <w:rsid w:val="009F3451"/>
  </w:style>
  <w:style w:type="numbering" w:customStyle="1" w:styleId="NoList11131">
    <w:name w:val="No List11131"/>
    <w:next w:val="NoList"/>
    <w:uiPriority w:val="99"/>
    <w:semiHidden/>
    <w:unhideWhenUsed/>
    <w:rsid w:val="009F3451"/>
  </w:style>
  <w:style w:type="numbering" w:customStyle="1" w:styleId="1231">
    <w:name w:val="無清單1231"/>
    <w:next w:val="NoList"/>
    <w:uiPriority w:val="99"/>
    <w:semiHidden/>
    <w:unhideWhenUsed/>
    <w:rsid w:val="009F3451"/>
  </w:style>
  <w:style w:type="numbering" w:customStyle="1" w:styleId="11131">
    <w:name w:val="無清單11131"/>
    <w:next w:val="NoList"/>
    <w:uiPriority w:val="99"/>
    <w:semiHidden/>
    <w:unhideWhenUsed/>
    <w:rsid w:val="009F3451"/>
  </w:style>
  <w:style w:type="numbering" w:customStyle="1" w:styleId="NoList1212">
    <w:name w:val="No List1212"/>
    <w:next w:val="NoList"/>
    <w:uiPriority w:val="99"/>
    <w:semiHidden/>
    <w:unhideWhenUsed/>
    <w:rsid w:val="009F3451"/>
  </w:style>
  <w:style w:type="numbering" w:customStyle="1" w:styleId="11122">
    <w:name w:val="リストなし1112"/>
    <w:next w:val="NoList"/>
    <w:uiPriority w:val="99"/>
    <w:semiHidden/>
    <w:unhideWhenUsed/>
    <w:rsid w:val="009F3451"/>
  </w:style>
  <w:style w:type="numbering" w:customStyle="1" w:styleId="11123">
    <w:name w:val="无列表1112"/>
    <w:next w:val="NoList"/>
    <w:semiHidden/>
    <w:rsid w:val="009F3451"/>
  </w:style>
  <w:style w:type="numbering" w:customStyle="1" w:styleId="NoList2112">
    <w:name w:val="No List2112"/>
    <w:next w:val="NoList"/>
    <w:semiHidden/>
    <w:rsid w:val="009F3451"/>
  </w:style>
  <w:style w:type="numbering" w:customStyle="1" w:styleId="NoList3112">
    <w:name w:val="No List3112"/>
    <w:next w:val="NoList"/>
    <w:uiPriority w:val="99"/>
    <w:semiHidden/>
    <w:rsid w:val="009F3451"/>
  </w:style>
  <w:style w:type="numbering" w:customStyle="1" w:styleId="NoList11112">
    <w:name w:val="No List11112"/>
    <w:next w:val="NoList"/>
    <w:uiPriority w:val="99"/>
    <w:semiHidden/>
    <w:unhideWhenUsed/>
    <w:rsid w:val="009F3451"/>
  </w:style>
  <w:style w:type="numbering" w:customStyle="1" w:styleId="12120">
    <w:name w:val="無清單1212"/>
    <w:next w:val="NoList"/>
    <w:uiPriority w:val="99"/>
    <w:semiHidden/>
    <w:unhideWhenUsed/>
    <w:rsid w:val="009F3451"/>
  </w:style>
  <w:style w:type="numbering" w:customStyle="1" w:styleId="111120">
    <w:name w:val="無清單11112"/>
    <w:next w:val="NoList"/>
    <w:uiPriority w:val="99"/>
    <w:semiHidden/>
    <w:unhideWhenUsed/>
    <w:rsid w:val="009F3451"/>
  </w:style>
  <w:style w:type="numbering" w:customStyle="1" w:styleId="NoList52">
    <w:name w:val="No List52"/>
    <w:next w:val="NoList"/>
    <w:uiPriority w:val="99"/>
    <w:semiHidden/>
    <w:unhideWhenUsed/>
    <w:rsid w:val="009F3451"/>
  </w:style>
  <w:style w:type="numbering" w:customStyle="1" w:styleId="NoList132">
    <w:name w:val="No List132"/>
    <w:next w:val="NoList"/>
    <w:uiPriority w:val="99"/>
    <w:semiHidden/>
    <w:unhideWhenUsed/>
    <w:rsid w:val="009F3451"/>
  </w:style>
  <w:style w:type="numbering" w:customStyle="1" w:styleId="1222">
    <w:name w:val="リストなし122"/>
    <w:next w:val="NoList"/>
    <w:uiPriority w:val="99"/>
    <w:semiHidden/>
    <w:unhideWhenUsed/>
    <w:rsid w:val="009F3451"/>
  </w:style>
  <w:style w:type="numbering" w:customStyle="1" w:styleId="1223">
    <w:name w:val="无列表122"/>
    <w:next w:val="NoList"/>
    <w:semiHidden/>
    <w:rsid w:val="009F3451"/>
  </w:style>
  <w:style w:type="numbering" w:customStyle="1" w:styleId="NoList222">
    <w:name w:val="No List222"/>
    <w:next w:val="NoList"/>
    <w:semiHidden/>
    <w:rsid w:val="009F3451"/>
  </w:style>
  <w:style w:type="numbering" w:customStyle="1" w:styleId="NoList322">
    <w:name w:val="No List322"/>
    <w:next w:val="NoList"/>
    <w:uiPriority w:val="99"/>
    <w:semiHidden/>
    <w:rsid w:val="009F3451"/>
  </w:style>
  <w:style w:type="numbering" w:customStyle="1" w:styleId="NoList1122">
    <w:name w:val="No List1122"/>
    <w:next w:val="NoList"/>
    <w:uiPriority w:val="99"/>
    <w:semiHidden/>
    <w:unhideWhenUsed/>
    <w:rsid w:val="009F3451"/>
  </w:style>
  <w:style w:type="numbering" w:customStyle="1" w:styleId="1320">
    <w:name w:val="無清單132"/>
    <w:next w:val="NoList"/>
    <w:uiPriority w:val="99"/>
    <w:semiHidden/>
    <w:unhideWhenUsed/>
    <w:rsid w:val="009F3451"/>
  </w:style>
  <w:style w:type="numbering" w:customStyle="1" w:styleId="11220">
    <w:name w:val="無清單1122"/>
    <w:next w:val="NoList"/>
    <w:uiPriority w:val="99"/>
    <w:semiHidden/>
    <w:unhideWhenUsed/>
    <w:rsid w:val="009F3451"/>
  </w:style>
  <w:style w:type="numbering" w:customStyle="1" w:styleId="212">
    <w:name w:val="无列表212"/>
    <w:next w:val="NoList"/>
    <w:uiPriority w:val="99"/>
    <w:semiHidden/>
    <w:unhideWhenUsed/>
    <w:rsid w:val="009F3451"/>
  </w:style>
  <w:style w:type="numbering" w:customStyle="1" w:styleId="NoList11122">
    <w:name w:val="No List11122"/>
    <w:next w:val="NoList"/>
    <w:uiPriority w:val="99"/>
    <w:semiHidden/>
    <w:unhideWhenUsed/>
    <w:rsid w:val="009F3451"/>
  </w:style>
  <w:style w:type="numbering" w:customStyle="1" w:styleId="NoList7">
    <w:name w:val="No List7"/>
    <w:next w:val="NoList"/>
    <w:uiPriority w:val="99"/>
    <w:semiHidden/>
    <w:unhideWhenUsed/>
    <w:rsid w:val="009F3451"/>
  </w:style>
  <w:style w:type="table" w:customStyle="1" w:styleId="TableGrid8">
    <w:name w:val="Table Grid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F3451"/>
  </w:style>
  <w:style w:type="numbering" w:customStyle="1" w:styleId="142">
    <w:name w:val="リストなし14"/>
    <w:next w:val="NoList"/>
    <w:uiPriority w:val="99"/>
    <w:semiHidden/>
    <w:unhideWhenUsed/>
    <w:rsid w:val="009F3451"/>
  </w:style>
  <w:style w:type="table" w:customStyle="1" w:styleId="TableGrid14">
    <w:name w:val="Table Grid14"/>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F3451"/>
  </w:style>
  <w:style w:type="table" w:customStyle="1" w:styleId="340">
    <w:name w:val="网格型3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F3451"/>
  </w:style>
  <w:style w:type="numbering" w:customStyle="1" w:styleId="NoList34">
    <w:name w:val="No List34"/>
    <w:next w:val="NoList"/>
    <w:uiPriority w:val="99"/>
    <w:semiHidden/>
    <w:rsid w:val="009F3451"/>
  </w:style>
  <w:style w:type="table" w:customStyle="1" w:styleId="TableGrid44">
    <w:name w:val="Table Grid4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F3451"/>
  </w:style>
  <w:style w:type="numbering" w:customStyle="1" w:styleId="150">
    <w:name w:val="無清單15"/>
    <w:next w:val="NoList"/>
    <w:uiPriority w:val="99"/>
    <w:semiHidden/>
    <w:unhideWhenUsed/>
    <w:rsid w:val="009F3451"/>
  </w:style>
  <w:style w:type="numbering" w:customStyle="1" w:styleId="114">
    <w:name w:val="無清單114"/>
    <w:next w:val="NoList"/>
    <w:uiPriority w:val="99"/>
    <w:semiHidden/>
    <w:unhideWhenUsed/>
    <w:rsid w:val="009F3451"/>
  </w:style>
  <w:style w:type="table" w:customStyle="1" w:styleId="144">
    <w:name w:val="表格格線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F3451"/>
  </w:style>
  <w:style w:type="table" w:customStyle="1" w:styleId="TableGrid52">
    <w:name w:val="Table Grid5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F3451"/>
  </w:style>
  <w:style w:type="numbering" w:customStyle="1" w:styleId="1140">
    <w:name w:val="リストなし114"/>
    <w:next w:val="NoList"/>
    <w:uiPriority w:val="99"/>
    <w:semiHidden/>
    <w:unhideWhenUsed/>
    <w:rsid w:val="009F3451"/>
  </w:style>
  <w:style w:type="table" w:customStyle="1" w:styleId="TableGrid113">
    <w:name w:val="Table Grid1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F3451"/>
  </w:style>
  <w:style w:type="table" w:customStyle="1" w:styleId="312">
    <w:name w:val="网格型3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F3451"/>
  </w:style>
  <w:style w:type="numbering" w:customStyle="1" w:styleId="NoList314">
    <w:name w:val="No List314"/>
    <w:next w:val="NoList"/>
    <w:uiPriority w:val="99"/>
    <w:semiHidden/>
    <w:rsid w:val="009F3451"/>
  </w:style>
  <w:style w:type="table" w:customStyle="1" w:styleId="TableGrid412">
    <w:name w:val="Table Grid4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F3451"/>
  </w:style>
  <w:style w:type="numbering" w:customStyle="1" w:styleId="1240">
    <w:name w:val="無清單124"/>
    <w:next w:val="NoList"/>
    <w:uiPriority w:val="99"/>
    <w:semiHidden/>
    <w:unhideWhenUsed/>
    <w:rsid w:val="009F3451"/>
  </w:style>
  <w:style w:type="numbering" w:customStyle="1" w:styleId="11140">
    <w:name w:val="無清單1114"/>
    <w:next w:val="NoList"/>
    <w:uiPriority w:val="99"/>
    <w:semiHidden/>
    <w:unhideWhenUsed/>
    <w:rsid w:val="009F3451"/>
  </w:style>
  <w:style w:type="table" w:customStyle="1" w:styleId="1123">
    <w:name w:val="表格格線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F3451"/>
  </w:style>
  <w:style w:type="numbering" w:customStyle="1" w:styleId="NoList1213">
    <w:name w:val="No List1213"/>
    <w:next w:val="NoList"/>
    <w:uiPriority w:val="99"/>
    <w:semiHidden/>
    <w:unhideWhenUsed/>
    <w:rsid w:val="009F3451"/>
  </w:style>
  <w:style w:type="numbering" w:customStyle="1" w:styleId="11130">
    <w:name w:val="リストなし1113"/>
    <w:next w:val="NoList"/>
    <w:uiPriority w:val="99"/>
    <w:semiHidden/>
    <w:unhideWhenUsed/>
    <w:rsid w:val="009F3451"/>
  </w:style>
  <w:style w:type="numbering" w:customStyle="1" w:styleId="11132">
    <w:name w:val="无列表1113"/>
    <w:next w:val="NoList"/>
    <w:semiHidden/>
    <w:rsid w:val="009F3451"/>
  </w:style>
  <w:style w:type="numbering" w:customStyle="1" w:styleId="NoList2113">
    <w:name w:val="No List2113"/>
    <w:next w:val="NoList"/>
    <w:semiHidden/>
    <w:rsid w:val="009F3451"/>
  </w:style>
  <w:style w:type="numbering" w:customStyle="1" w:styleId="NoList3113">
    <w:name w:val="No List3113"/>
    <w:next w:val="NoList"/>
    <w:uiPriority w:val="99"/>
    <w:semiHidden/>
    <w:rsid w:val="009F3451"/>
  </w:style>
  <w:style w:type="numbering" w:customStyle="1" w:styleId="NoList11113">
    <w:name w:val="No List11113"/>
    <w:next w:val="NoList"/>
    <w:uiPriority w:val="99"/>
    <w:semiHidden/>
    <w:unhideWhenUsed/>
    <w:rsid w:val="009F3451"/>
  </w:style>
  <w:style w:type="numbering" w:customStyle="1" w:styleId="12130">
    <w:name w:val="無清單1213"/>
    <w:next w:val="NoList"/>
    <w:uiPriority w:val="99"/>
    <w:semiHidden/>
    <w:unhideWhenUsed/>
    <w:rsid w:val="009F3451"/>
  </w:style>
  <w:style w:type="numbering" w:customStyle="1" w:styleId="11113">
    <w:name w:val="無清單11113"/>
    <w:next w:val="NoList"/>
    <w:uiPriority w:val="99"/>
    <w:semiHidden/>
    <w:unhideWhenUsed/>
    <w:rsid w:val="009F3451"/>
  </w:style>
  <w:style w:type="numbering" w:customStyle="1" w:styleId="NoList53">
    <w:name w:val="No List53"/>
    <w:next w:val="NoList"/>
    <w:uiPriority w:val="99"/>
    <w:semiHidden/>
    <w:unhideWhenUsed/>
    <w:rsid w:val="009F3451"/>
  </w:style>
  <w:style w:type="table" w:customStyle="1" w:styleId="TableGrid62">
    <w:name w:val="Table Grid6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F3451"/>
  </w:style>
  <w:style w:type="numbering" w:customStyle="1" w:styleId="1232">
    <w:name w:val="リストなし123"/>
    <w:next w:val="NoList"/>
    <w:uiPriority w:val="99"/>
    <w:semiHidden/>
    <w:unhideWhenUsed/>
    <w:rsid w:val="009F3451"/>
  </w:style>
  <w:style w:type="table" w:customStyle="1" w:styleId="TableGrid122">
    <w:name w:val="Table Grid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F3451"/>
  </w:style>
  <w:style w:type="table" w:customStyle="1" w:styleId="322">
    <w:name w:val="网格型3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F3451"/>
  </w:style>
  <w:style w:type="numbering" w:customStyle="1" w:styleId="NoList323">
    <w:name w:val="No List323"/>
    <w:next w:val="NoList"/>
    <w:uiPriority w:val="99"/>
    <w:semiHidden/>
    <w:rsid w:val="009F3451"/>
  </w:style>
  <w:style w:type="table" w:customStyle="1" w:styleId="TableGrid422">
    <w:name w:val="Table Grid4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F3451"/>
  </w:style>
  <w:style w:type="numbering" w:customStyle="1" w:styleId="1330">
    <w:name w:val="無清單133"/>
    <w:next w:val="NoList"/>
    <w:uiPriority w:val="99"/>
    <w:semiHidden/>
    <w:unhideWhenUsed/>
    <w:rsid w:val="009F3451"/>
  </w:style>
  <w:style w:type="numbering" w:customStyle="1" w:styleId="11230">
    <w:name w:val="無清單1123"/>
    <w:next w:val="NoList"/>
    <w:uiPriority w:val="99"/>
    <w:semiHidden/>
    <w:unhideWhenUsed/>
    <w:rsid w:val="009F3451"/>
  </w:style>
  <w:style w:type="table" w:customStyle="1" w:styleId="1224">
    <w:name w:val="表格格線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F3451"/>
  </w:style>
  <w:style w:type="numbering" w:customStyle="1" w:styleId="NoList1222">
    <w:name w:val="No List1222"/>
    <w:next w:val="NoList"/>
    <w:uiPriority w:val="99"/>
    <w:semiHidden/>
    <w:unhideWhenUsed/>
    <w:rsid w:val="009F3451"/>
  </w:style>
  <w:style w:type="numbering" w:customStyle="1" w:styleId="11221">
    <w:name w:val="リストなし1122"/>
    <w:next w:val="NoList"/>
    <w:uiPriority w:val="99"/>
    <w:semiHidden/>
    <w:unhideWhenUsed/>
    <w:rsid w:val="009F3451"/>
  </w:style>
  <w:style w:type="numbering" w:customStyle="1" w:styleId="11222">
    <w:name w:val="无列表1122"/>
    <w:next w:val="NoList"/>
    <w:semiHidden/>
    <w:rsid w:val="009F3451"/>
  </w:style>
  <w:style w:type="numbering" w:customStyle="1" w:styleId="NoList2122">
    <w:name w:val="No List2122"/>
    <w:next w:val="NoList"/>
    <w:semiHidden/>
    <w:rsid w:val="009F3451"/>
  </w:style>
  <w:style w:type="numbering" w:customStyle="1" w:styleId="NoList3122">
    <w:name w:val="No List3122"/>
    <w:next w:val="NoList"/>
    <w:uiPriority w:val="99"/>
    <w:semiHidden/>
    <w:rsid w:val="009F3451"/>
  </w:style>
  <w:style w:type="numbering" w:customStyle="1" w:styleId="NoList11123">
    <w:name w:val="No List11123"/>
    <w:next w:val="NoList"/>
    <w:uiPriority w:val="99"/>
    <w:semiHidden/>
    <w:unhideWhenUsed/>
    <w:rsid w:val="009F3451"/>
  </w:style>
  <w:style w:type="numbering" w:customStyle="1" w:styleId="12220">
    <w:name w:val="無清單1222"/>
    <w:next w:val="NoList"/>
    <w:uiPriority w:val="99"/>
    <w:semiHidden/>
    <w:unhideWhenUsed/>
    <w:rsid w:val="009F3451"/>
  </w:style>
  <w:style w:type="numbering" w:customStyle="1" w:styleId="111220">
    <w:name w:val="無清單11122"/>
    <w:next w:val="NoList"/>
    <w:uiPriority w:val="99"/>
    <w:semiHidden/>
    <w:unhideWhenUsed/>
    <w:rsid w:val="009F3451"/>
  </w:style>
  <w:style w:type="numbering" w:customStyle="1" w:styleId="NoList8">
    <w:name w:val="No List8"/>
    <w:next w:val="NoList"/>
    <w:uiPriority w:val="99"/>
    <w:semiHidden/>
    <w:unhideWhenUsed/>
    <w:rsid w:val="009F3451"/>
  </w:style>
  <w:style w:type="table" w:customStyle="1" w:styleId="TableGrid9">
    <w:name w:val="Table Grid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F3451"/>
  </w:style>
  <w:style w:type="numbering" w:customStyle="1" w:styleId="151">
    <w:name w:val="リストなし15"/>
    <w:next w:val="NoList"/>
    <w:uiPriority w:val="99"/>
    <w:semiHidden/>
    <w:unhideWhenUsed/>
    <w:rsid w:val="009F3451"/>
  </w:style>
  <w:style w:type="table" w:customStyle="1" w:styleId="TableGrid15">
    <w:name w:val="Table Grid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F3451"/>
  </w:style>
  <w:style w:type="table" w:customStyle="1" w:styleId="35">
    <w:name w:val="网格型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F3451"/>
  </w:style>
  <w:style w:type="numbering" w:customStyle="1" w:styleId="NoList35">
    <w:name w:val="No List35"/>
    <w:next w:val="NoList"/>
    <w:uiPriority w:val="99"/>
    <w:semiHidden/>
    <w:rsid w:val="009F3451"/>
  </w:style>
  <w:style w:type="table" w:customStyle="1" w:styleId="TableGrid45">
    <w:name w:val="Table Grid4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F3451"/>
  </w:style>
  <w:style w:type="numbering" w:customStyle="1" w:styleId="160">
    <w:name w:val="無清單16"/>
    <w:next w:val="NoList"/>
    <w:uiPriority w:val="99"/>
    <w:semiHidden/>
    <w:unhideWhenUsed/>
    <w:rsid w:val="009F3451"/>
  </w:style>
  <w:style w:type="numbering" w:customStyle="1" w:styleId="115">
    <w:name w:val="無清單115"/>
    <w:next w:val="NoList"/>
    <w:uiPriority w:val="99"/>
    <w:semiHidden/>
    <w:unhideWhenUsed/>
    <w:rsid w:val="009F3451"/>
  </w:style>
  <w:style w:type="table" w:customStyle="1" w:styleId="153">
    <w:name w:val="表格格線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F3451"/>
  </w:style>
  <w:style w:type="table" w:customStyle="1" w:styleId="TableGrid53">
    <w:name w:val="Table Grid5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F3451"/>
  </w:style>
  <w:style w:type="numbering" w:customStyle="1" w:styleId="1150">
    <w:name w:val="リストなし115"/>
    <w:next w:val="NoList"/>
    <w:uiPriority w:val="99"/>
    <w:semiHidden/>
    <w:unhideWhenUsed/>
    <w:rsid w:val="009F3451"/>
  </w:style>
  <w:style w:type="table" w:customStyle="1" w:styleId="TableGrid114">
    <w:name w:val="Table Grid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F3451"/>
  </w:style>
  <w:style w:type="table" w:customStyle="1" w:styleId="313">
    <w:name w:val="网格型3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F3451"/>
  </w:style>
  <w:style w:type="numbering" w:customStyle="1" w:styleId="NoList315">
    <w:name w:val="No List315"/>
    <w:next w:val="NoList"/>
    <w:uiPriority w:val="99"/>
    <w:semiHidden/>
    <w:rsid w:val="009F3451"/>
  </w:style>
  <w:style w:type="table" w:customStyle="1" w:styleId="TableGrid413">
    <w:name w:val="Table Grid4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F3451"/>
  </w:style>
  <w:style w:type="numbering" w:customStyle="1" w:styleId="125">
    <w:name w:val="無清單125"/>
    <w:next w:val="NoList"/>
    <w:uiPriority w:val="99"/>
    <w:semiHidden/>
    <w:unhideWhenUsed/>
    <w:rsid w:val="009F3451"/>
  </w:style>
  <w:style w:type="numbering" w:customStyle="1" w:styleId="1115">
    <w:name w:val="無清單1115"/>
    <w:next w:val="NoList"/>
    <w:uiPriority w:val="99"/>
    <w:semiHidden/>
    <w:unhideWhenUsed/>
    <w:rsid w:val="009F3451"/>
  </w:style>
  <w:style w:type="table" w:customStyle="1" w:styleId="1133">
    <w:name w:val="表格格線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F3451"/>
  </w:style>
  <w:style w:type="numbering" w:customStyle="1" w:styleId="NoList1214">
    <w:name w:val="No List1214"/>
    <w:next w:val="NoList"/>
    <w:uiPriority w:val="99"/>
    <w:semiHidden/>
    <w:unhideWhenUsed/>
    <w:rsid w:val="009F3451"/>
  </w:style>
  <w:style w:type="numbering" w:customStyle="1" w:styleId="11141">
    <w:name w:val="リストなし1114"/>
    <w:next w:val="NoList"/>
    <w:uiPriority w:val="99"/>
    <w:semiHidden/>
    <w:unhideWhenUsed/>
    <w:rsid w:val="009F3451"/>
  </w:style>
  <w:style w:type="numbering" w:customStyle="1" w:styleId="11142">
    <w:name w:val="无列表1114"/>
    <w:next w:val="NoList"/>
    <w:semiHidden/>
    <w:rsid w:val="009F3451"/>
  </w:style>
  <w:style w:type="numbering" w:customStyle="1" w:styleId="NoList2114">
    <w:name w:val="No List2114"/>
    <w:next w:val="NoList"/>
    <w:semiHidden/>
    <w:rsid w:val="009F3451"/>
  </w:style>
  <w:style w:type="numbering" w:customStyle="1" w:styleId="NoList3114">
    <w:name w:val="No List3114"/>
    <w:next w:val="NoList"/>
    <w:uiPriority w:val="99"/>
    <w:semiHidden/>
    <w:rsid w:val="009F3451"/>
  </w:style>
  <w:style w:type="numbering" w:customStyle="1" w:styleId="NoList11114">
    <w:name w:val="No List11114"/>
    <w:next w:val="NoList"/>
    <w:uiPriority w:val="99"/>
    <w:semiHidden/>
    <w:unhideWhenUsed/>
    <w:rsid w:val="009F3451"/>
  </w:style>
  <w:style w:type="numbering" w:customStyle="1" w:styleId="1214">
    <w:name w:val="無清單1214"/>
    <w:next w:val="NoList"/>
    <w:uiPriority w:val="99"/>
    <w:semiHidden/>
    <w:unhideWhenUsed/>
    <w:rsid w:val="009F3451"/>
  </w:style>
  <w:style w:type="numbering" w:customStyle="1" w:styleId="11114">
    <w:name w:val="無清單11114"/>
    <w:next w:val="NoList"/>
    <w:uiPriority w:val="99"/>
    <w:semiHidden/>
    <w:unhideWhenUsed/>
    <w:rsid w:val="009F3451"/>
  </w:style>
  <w:style w:type="numbering" w:customStyle="1" w:styleId="NoList54">
    <w:name w:val="No List54"/>
    <w:next w:val="NoList"/>
    <w:uiPriority w:val="99"/>
    <w:semiHidden/>
    <w:unhideWhenUsed/>
    <w:rsid w:val="009F3451"/>
  </w:style>
  <w:style w:type="table" w:customStyle="1" w:styleId="TableGrid63">
    <w:name w:val="Table Grid6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F3451"/>
  </w:style>
  <w:style w:type="numbering" w:customStyle="1" w:styleId="1241">
    <w:name w:val="リストなし124"/>
    <w:next w:val="NoList"/>
    <w:uiPriority w:val="99"/>
    <w:semiHidden/>
    <w:unhideWhenUsed/>
    <w:rsid w:val="009F3451"/>
  </w:style>
  <w:style w:type="table" w:customStyle="1" w:styleId="TableGrid123">
    <w:name w:val="Table Grid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F3451"/>
  </w:style>
  <w:style w:type="table" w:customStyle="1" w:styleId="323">
    <w:name w:val="网格型3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F3451"/>
  </w:style>
  <w:style w:type="numbering" w:customStyle="1" w:styleId="NoList324">
    <w:name w:val="No List324"/>
    <w:next w:val="NoList"/>
    <w:uiPriority w:val="99"/>
    <w:semiHidden/>
    <w:rsid w:val="009F3451"/>
  </w:style>
  <w:style w:type="table" w:customStyle="1" w:styleId="TableGrid423">
    <w:name w:val="Table Grid4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F3451"/>
  </w:style>
  <w:style w:type="numbering" w:customStyle="1" w:styleId="134">
    <w:name w:val="無清單134"/>
    <w:next w:val="NoList"/>
    <w:uiPriority w:val="99"/>
    <w:semiHidden/>
    <w:unhideWhenUsed/>
    <w:rsid w:val="009F3451"/>
  </w:style>
  <w:style w:type="numbering" w:customStyle="1" w:styleId="1124">
    <w:name w:val="無清單1124"/>
    <w:next w:val="NoList"/>
    <w:uiPriority w:val="99"/>
    <w:semiHidden/>
    <w:unhideWhenUsed/>
    <w:rsid w:val="009F3451"/>
  </w:style>
  <w:style w:type="table" w:customStyle="1" w:styleId="1234">
    <w:name w:val="表格格線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F3451"/>
  </w:style>
  <w:style w:type="numbering" w:customStyle="1" w:styleId="NoList1223">
    <w:name w:val="No List1223"/>
    <w:next w:val="NoList"/>
    <w:uiPriority w:val="99"/>
    <w:semiHidden/>
    <w:unhideWhenUsed/>
    <w:rsid w:val="009F3451"/>
  </w:style>
  <w:style w:type="numbering" w:customStyle="1" w:styleId="11231">
    <w:name w:val="リストなし1123"/>
    <w:next w:val="NoList"/>
    <w:uiPriority w:val="99"/>
    <w:semiHidden/>
    <w:unhideWhenUsed/>
    <w:rsid w:val="009F3451"/>
  </w:style>
  <w:style w:type="numbering" w:customStyle="1" w:styleId="11232">
    <w:name w:val="无列表1123"/>
    <w:next w:val="NoList"/>
    <w:semiHidden/>
    <w:rsid w:val="009F3451"/>
  </w:style>
  <w:style w:type="numbering" w:customStyle="1" w:styleId="NoList2123">
    <w:name w:val="No List2123"/>
    <w:next w:val="NoList"/>
    <w:semiHidden/>
    <w:rsid w:val="009F3451"/>
  </w:style>
  <w:style w:type="numbering" w:customStyle="1" w:styleId="NoList3123">
    <w:name w:val="No List3123"/>
    <w:next w:val="NoList"/>
    <w:uiPriority w:val="99"/>
    <w:semiHidden/>
    <w:rsid w:val="009F3451"/>
  </w:style>
  <w:style w:type="numbering" w:customStyle="1" w:styleId="NoList11124">
    <w:name w:val="No List11124"/>
    <w:next w:val="NoList"/>
    <w:uiPriority w:val="99"/>
    <w:semiHidden/>
    <w:unhideWhenUsed/>
    <w:rsid w:val="009F3451"/>
  </w:style>
  <w:style w:type="numbering" w:customStyle="1" w:styleId="12230">
    <w:name w:val="無清單1223"/>
    <w:next w:val="NoList"/>
    <w:uiPriority w:val="99"/>
    <w:semiHidden/>
    <w:unhideWhenUsed/>
    <w:rsid w:val="009F3451"/>
  </w:style>
  <w:style w:type="numbering" w:customStyle="1" w:styleId="111230">
    <w:name w:val="無清單11123"/>
    <w:next w:val="NoList"/>
    <w:uiPriority w:val="99"/>
    <w:semiHidden/>
    <w:unhideWhenUsed/>
    <w:rsid w:val="009F3451"/>
  </w:style>
  <w:style w:type="numbering" w:customStyle="1" w:styleId="NoList62">
    <w:name w:val="No List62"/>
    <w:next w:val="NoList"/>
    <w:uiPriority w:val="99"/>
    <w:semiHidden/>
    <w:unhideWhenUsed/>
    <w:rsid w:val="009F3451"/>
  </w:style>
  <w:style w:type="table" w:customStyle="1" w:styleId="TableGrid71">
    <w:name w:val="Table Grid7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F3451"/>
  </w:style>
  <w:style w:type="numbering" w:customStyle="1" w:styleId="1321">
    <w:name w:val="リストなし132"/>
    <w:next w:val="NoList"/>
    <w:uiPriority w:val="99"/>
    <w:semiHidden/>
    <w:unhideWhenUsed/>
    <w:rsid w:val="009F3451"/>
  </w:style>
  <w:style w:type="table" w:customStyle="1" w:styleId="TableGrid131">
    <w:name w:val="Table Grid13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F3451"/>
  </w:style>
  <w:style w:type="table" w:customStyle="1" w:styleId="331">
    <w:name w:val="网格型3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F3451"/>
  </w:style>
  <w:style w:type="numbering" w:customStyle="1" w:styleId="NoList332">
    <w:name w:val="No List332"/>
    <w:next w:val="NoList"/>
    <w:uiPriority w:val="99"/>
    <w:semiHidden/>
    <w:rsid w:val="009F3451"/>
  </w:style>
  <w:style w:type="table" w:customStyle="1" w:styleId="TableGrid431">
    <w:name w:val="Table Grid4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F3451"/>
  </w:style>
  <w:style w:type="numbering" w:customStyle="1" w:styleId="1420">
    <w:name w:val="無清單142"/>
    <w:next w:val="NoList"/>
    <w:uiPriority w:val="99"/>
    <w:semiHidden/>
    <w:unhideWhenUsed/>
    <w:rsid w:val="009F3451"/>
  </w:style>
  <w:style w:type="numbering" w:customStyle="1" w:styleId="11320">
    <w:name w:val="無清單1132"/>
    <w:next w:val="NoList"/>
    <w:uiPriority w:val="99"/>
    <w:semiHidden/>
    <w:unhideWhenUsed/>
    <w:rsid w:val="009F3451"/>
  </w:style>
  <w:style w:type="table" w:customStyle="1" w:styleId="1313">
    <w:name w:val="表格格線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F3451"/>
  </w:style>
  <w:style w:type="numbering" w:customStyle="1" w:styleId="NoList1232">
    <w:name w:val="No List1232"/>
    <w:next w:val="NoList"/>
    <w:uiPriority w:val="99"/>
    <w:semiHidden/>
    <w:unhideWhenUsed/>
    <w:rsid w:val="009F3451"/>
  </w:style>
  <w:style w:type="numbering" w:customStyle="1" w:styleId="11321">
    <w:name w:val="リストなし1132"/>
    <w:next w:val="NoList"/>
    <w:uiPriority w:val="99"/>
    <w:semiHidden/>
    <w:unhideWhenUsed/>
    <w:rsid w:val="009F3451"/>
  </w:style>
  <w:style w:type="numbering" w:customStyle="1" w:styleId="11322">
    <w:name w:val="无列表1132"/>
    <w:next w:val="NoList"/>
    <w:semiHidden/>
    <w:rsid w:val="009F3451"/>
  </w:style>
  <w:style w:type="numbering" w:customStyle="1" w:styleId="NoList2132">
    <w:name w:val="No List2132"/>
    <w:next w:val="NoList"/>
    <w:semiHidden/>
    <w:rsid w:val="009F3451"/>
  </w:style>
  <w:style w:type="numbering" w:customStyle="1" w:styleId="NoList3132">
    <w:name w:val="No List3132"/>
    <w:next w:val="NoList"/>
    <w:uiPriority w:val="99"/>
    <w:semiHidden/>
    <w:rsid w:val="009F3451"/>
  </w:style>
  <w:style w:type="numbering" w:customStyle="1" w:styleId="NoList11132">
    <w:name w:val="No List11132"/>
    <w:next w:val="NoList"/>
    <w:uiPriority w:val="99"/>
    <w:semiHidden/>
    <w:unhideWhenUsed/>
    <w:rsid w:val="009F3451"/>
  </w:style>
  <w:style w:type="numbering" w:customStyle="1" w:styleId="12320">
    <w:name w:val="無清單1232"/>
    <w:next w:val="NoList"/>
    <w:uiPriority w:val="99"/>
    <w:semiHidden/>
    <w:unhideWhenUsed/>
    <w:rsid w:val="009F3451"/>
  </w:style>
  <w:style w:type="numbering" w:customStyle="1" w:styleId="111320">
    <w:name w:val="無清單11132"/>
    <w:next w:val="NoList"/>
    <w:uiPriority w:val="99"/>
    <w:semiHidden/>
    <w:unhideWhenUsed/>
    <w:rsid w:val="009F3451"/>
  </w:style>
  <w:style w:type="numbering" w:customStyle="1" w:styleId="NoList412">
    <w:name w:val="No List412"/>
    <w:next w:val="NoList"/>
    <w:uiPriority w:val="99"/>
    <w:semiHidden/>
    <w:unhideWhenUsed/>
    <w:rsid w:val="009F3451"/>
  </w:style>
  <w:style w:type="table" w:customStyle="1" w:styleId="TableGrid511">
    <w:name w:val="Table Grid5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F3451"/>
  </w:style>
  <w:style w:type="numbering" w:customStyle="1" w:styleId="111121">
    <w:name w:val="リストなし11112"/>
    <w:next w:val="NoList"/>
    <w:uiPriority w:val="99"/>
    <w:semiHidden/>
    <w:unhideWhenUsed/>
    <w:rsid w:val="009F3451"/>
  </w:style>
  <w:style w:type="numbering" w:customStyle="1" w:styleId="111122">
    <w:name w:val="无列表11112"/>
    <w:next w:val="NoList"/>
    <w:semiHidden/>
    <w:rsid w:val="009F3451"/>
  </w:style>
  <w:style w:type="numbering" w:customStyle="1" w:styleId="NoList21112">
    <w:name w:val="No List21112"/>
    <w:next w:val="NoList"/>
    <w:semiHidden/>
    <w:rsid w:val="009F3451"/>
  </w:style>
  <w:style w:type="numbering" w:customStyle="1" w:styleId="NoList31112">
    <w:name w:val="No List31112"/>
    <w:next w:val="NoList"/>
    <w:uiPriority w:val="99"/>
    <w:semiHidden/>
    <w:rsid w:val="009F3451"/>
  </w:style>
  <w:style w:type="numbering" w:customStyle="1" w:styleId="NoList111112">
    <w:name w:val="No List111112"/>
    <w:next w:val="NoList"/>
    <w:uiPriority w:val="99"/>
    <w:semiHidden/>
    <w:unhideWhenUsed/>
    <w:rsid w:val="009F3451"/>
  </w:style>
  <w:style w:type="numbering" w:customStyle="1" w:styleId="121120">
    <w:name w:val="無清單12112"/>
    <w:next w:val="NoList"/>
    <w:uiPriority w:val="99"/>
    <w:semiHidden/>
    <w:unhideWhenUsed/>
    <w:rsid w:val="009F3451"/>
  </w:style>
  <w:style w:type="numbering" w:customStyle="1" w:styleId="1111120">
    <w:name w:val="無清單111112"/>
    <w:next w:val="NoList"/>
    <w:uiPriority w:val="99"/>
    <w:semiHidden/>
    <w:unhideWhenUsed/>
    <w:rsid w:val="009F3451"/>
  </w:style>
  <w:style w:type="numbering" w:customStyle="1" w:styleId="NoList512">
    <w:name w:val="No List512"/>
    <w:next w:val="NoList"/>
    <w:uiPriority w:val="99"/>
    <w:semiHidden/>
    <w:unhideWhenUsed/>
    <w:rsid w:val="009F3451"/>
  </w:style>
  <w:style w:type="table" w:customStyle="1" w:styleId="TableGrid611">
    <w:name w:val="Table Grid6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F3451"/>
  </w:style>
  <w:style w:type="numbering" w:customStyle="1" w:styleId="12121">
    <w:name w:val="リストなし1212"/>
    <w:next w:val="NoList"/>
    <w:uiPriority w:val="99"/>
    <w:semiHidden/>
    <w:unhideWhenUsed/>
    <w:rsid w:val="009F3451"/>
  </w:style>
  <w:style w:type="table" w:customStyle="1" w:styleId="TableGrid1211">
    <w:name w:val="Table Grid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F3451"/>
  </w:style>
  <w:style w:type="table" w:customStyle="1" w:styleId="3211">
    <w:name w:val="网格型3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F3451"/>
  </w:style>
  <w:style w:type="numbering" w:customStyle="1" w:styleId="NoList3212">
    <w:name w:val="No List3212"/>
    <w:next w:val="NoList"/>
    <w:uiPriority w:val="99"/>
    <w:semiHidden/>
    <w:rsid w:val="009F3451"/>
  </w:style>
  <w:style w:type="table" w:customStyle="1" w:styleId="TableGrid4211">
    <w:name w:val="Table Grid4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F3451"/>
  </w:style>
  <w:style w:type="numbering" w:customStyle="1" w:styleId="13120">
    <w:name w:val="無清單1312"/>
    <w:next w:val="NoList"/>
    <w:uiPriority w:val="99"/>
    <w:semiHidden/>
    <w:unhideWhenUsed/>
    <w:rsid w:val="009F3451"/>
  </w:style>
  <w:style w:type="numbering" w:customStyle="1" w:styleId="112120">
    <w:name w:val="無清單11212"/>
    <w:next w:val="NoList"/>
    <w:uiPriority w:val="99"/>
    <w:semiHidden/>
    <w:unhideWhenUsed/>
    <w:rsid w:val="009F3451"/>
  </w:style>
  <w:style w:type="table" w:customStyle="1" w:styleId="12113">
    <w:name w:val="表格格線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F3451"/>
  </w:style>
  <w:style w:type="numbering" w:customStyle="1" w:styleId="NoList12212">
    <w:name w:val="No List12212"/>
    <w:next w:val="NoList"/>
    <w:uiPriority w:val="99"/>
    <w:semiHidden/>
    <w:unhideWhenUsed/>
    <w:rsid w:val="009F3451"/>
  </w:style>
  <w:style w:type="numbering" w:customStyle="1" w:styleId="112121">
    <w:name w:val="リストなし11212"/>
    <w:next w:val="NoList"/>
    <w:uiPriority w:val="99"/>
    <w:semiHidden/>
    <w:unhideWhenUsed/>
    <w:rsid w:val="009F3451"/>
  </w:style>
  <w:style w:type="numbering" w:customStyle="1" w:styleId="112122">
    <w:name w:val="无列表11212"/>
    <w:next w:val="NoList"/>
    <w:semiHidden/>
    <w:rsid w:val="009F3451"/>
  </w:style>
  <w:style w:type="numbering" w:customStyle="1" w:styleId="NoList21212">
    <w:name w:val="No List21212"/>
    <w:next w:val="NoList"/>
    <w:semiHidden/>
    <w:rsid w:val="009F3451"/>
  </w:style>
  <w:style w:type="numbering" w:customStyle="1" w:styleId="NoList31212">
    <w:name w:val="No List31212"/>
    <w:next w:val="NoList"/>
    <w:uiPriority w:val="99"/>
    <w:semiHidden/>
    <w:rsid w:val="009F3451"/>
  </w:style>
  <w:style w:type="numbering" w:customStyle="1" w:styleId="NoList111212">
    <w:name w:val="No List111212"/>
    <w:next w:val="NoList"/>
    <w:uiPriority w:val="99"/>
    <w:semiHidden/>
    <w:unhideWhenUsed/>
    <w:rsid w:val="009F3451"/>
  </w:style>
  <w:style w:type="numbering" w:customStyle="1" w:styleId="12212">
    <w:name w:val="無清單12212"/>
    <w:next w:val="NoList"/>
    <w:uiPriority w:val="99"/>
    <w:semiHidden/>
    <w:unhideWhenUsed/>
    <w:rsid w:val="009F3451"/>
  </w:style>
  <w:style w:type="numbering" w:customStyle="1" w:styleId="111212">
    <w:name w:val="無清單111212"/>
    <w:next w:val="NoList"/>
    <w:uiPriority w:val="99"/>
    <w:semiHidden/>
    <w:unhideWhenUsed/>
    <w:rsid w:val="009F3451"/>
  </w:style>
  <w:style w:type="table" w:customStyle="1" w:styleId="116">
    <w:name w:val="网格型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F3451"/>
  </w:style>
  <w:style w:type="table" w:customStyle="1" w:styleId="215">
    <w:name w:val="网格型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F3451"/>
  </w:style>
  <w:style w:type="numbering" w:customStyle="1" w:styleId="NoList11311">
    <w:name w:val="No List11311"/>
    <w:next w:val="NoList"/>
    <w:uiPriority w:val="99"/>
    <w:semiHidden/>
    <w:unhideWhenUsed/>
    <w:rsid w:val="009F3451"/>
  </w:style>
  <w:style w:type="numbering" w:customStyle="1" w:styleId="NoList4111">
    <w:name w:val="No List4111"/>
    <w:next w:val="NoList"/>
    <w:uiPriority w:val="99"/>
    <w:semiHidden/>
    <w:unhideWhenUsed/>
    <w:rsid w:val="009F3451"/>
  </w:style>
  <w:style w:type="table" w:customStyle="1" w:styleId="TableGrid1121">
    <w:name w:val="Table Grid11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F3451"/>
  </w:style>
  <w:style w:type="numbering" w:customStyle="1" w:styleId="NoList121111">
    <w:name w:val="No List121111"/>
    <w:next w:val="NoList"/>
    <w:uiPriority w:val="99"/>
    <w:semiHidden/>
    <w:unhideWhenUsed/>
    <w:rsid w:val="009F3451"/>
  </w:style>
  <w:style w:type="numbering" w:customStyle="1" w:styleId="1111111">
    <w:name w:val="リストなし111111"/>
    <w:next w:val="NoList"/>
    <w:uiPriority w:val="99"/>
    <w:semiHidden/>
    <w:unhideWhenUsed/>
    <w:rsid w:val="009F3451"/>
  </w:style>
  <w:style w:type="numbering" w:customStyle="1" w:styleId="1111112">
    <w:name w:val="无列表111111"/>
    <w:next w:val="NoList"/>
    <w:semiHidden/>
    <w:rsid w:val="009F3451"/>
  </w:style>
  <w:style w:type="numbering" w:customStyle="1" w:styleId="NoList211111">
    <w:name w:val="No List211111"/>
    <w:next w:val="NoList"/>
    <w:semiHidden/>
    <w:rsid w:val="009F3451"/>
  </w:style>
  <w:style w:type="numbering" w:customStyle="1" w:styleId="NoList311111">
    <w:name w:val="No List311111"/>
    <w:next w:val="NoList"/>
    <w:uiPriority w:val="99"/>
    <w:semiHidden/>
    <w:rsid w:val="009F3451"/>
  </w:style>
  <w:style w:type="numbering" w:customStyle="1" w:styleId="NoList1111111">
    <w:name w:val="No List1111111"/>
    <w:next w:val="NoList"/>
    <w:uiPriority w:val="99"/>
    <w:semiHidden/>
    <w:unhideWhenUsed/>
    <w:rsid w:val="009F3451"/>
  </w:style>
  <w:style w:type="numbering" w:customStyle="1" w:styleId="121111">
    <w:name w:val="無清單121111"/>
    <w:next w:val="NoList"/>
    <w:uiPriority w:val="99"/>
    <w:semiHidden/>
    <w:unhideWhenUsed/>
    <w:rsid w:val="009F3451"/>
  </w:style>
  <w:style w:type="numbering" w:customStyle="1" w:styleId="11111110">
    <w:name w:val="無清單1111111"/>
    <w:next w:val="NoList"/>
    <w:uiPriority w:val="99"/>
    <w:semiHidden/>
    <w:unhideWhenUsed/>
    <w:rsid w:val="009F3451"/>
  </w:style>
  <w:style w:type="numbering" w:customStyle="1" w:styleId="NoList13111">
    <w:name w:val="No List13111"/>
    <w:next w:val="NoList"/>
    <w:uiPriority w:val="99"/>
    <w:semiHidden/>
    <w:unhideWhenUsed/>
    <w:rsid w:val="009F3451"/>
  </w:style>
  <w:style w:type="numbering" w:customStyle="1" w:styleId="121110">
    <w:name w:val="リストなし12111"/>
    <w:next w:val="NoList"/>
    <w:uiPriority w:val="99"/>
    <w:semiHidden/>
    <w:unhideWhenUsed/>
    <w:rsid w:val="009F3451"/>
  </w:style>
  <w:style w:type="numbering" w:customStyle="1" w:styleId="121112">
    <w:name w:val="无列表12111"/>
    <w:next w:val="NoList"/>
    <w:semiHidden/>
    <w:rsid w:val="009F3451"/>
  </w:style>
  <w:style w:type="numbering" w:customStyle="1" w:styleId="NoList22111">
    <w:name w:val="No List22111"/>
    <w:next w:val="NoList"/>
    <w:semiHidden/>
    <w:rsid w:val="009F3451"/>
  </w:style>
  <w:style w:type="numbering" w:customStyle="1" w:styleId="NoList32111">
    <w:name w:val="No List32111"/>
    <w:next w:val="NoList"/>
    <w:uiPriority w:val="99"/>
    <w:semiHidden/>
    <w:rsid w:val="009F3451"/>
  </w:style>
  <w:style w:type="numbering" w:customStyle="1" w:styleId="NoList112111">
    <w:name w:val="No List112111"/>
    <w:next w:val="NoList"/>
    <w:uiPriority w:val="99"/>
    <w:semiHidden/>
    <w:unhideWhenUsed/>
    <w:rsid w:val="009F3451"/>
  </w:style>
  <w:style w:type="numbering" w:customStyle="1" w:styleId="131110">
    <w:name w:val="無清單13111"/>
    <w:next w:val="NoList"/>
    <w:uiPriority w:val="99"/>
    <w:semiHidden/>
    <w:unhideWhenUsed/>
    <w:rsid w:val="009F3451"/>
  </w:style>
  <w:style w:type="numbering" w:customStyle="1" w:styleId="1121110">
    <w:name w:val="無清單112111"/>
    <w:next w:val="NoList"/>
    <w:uiPriority w:val="99"/>
    <w:semiHidden/>
    <w:unhideWhenUsed/>
    <w:rsid w:val="009F3451"/>
  </w:style>
  <w:style w:type="numbering" w:customStyle="1" w:styleId="21111">
    <w:name w:val="无列表21111"/>
    <w:next w:val="NoList"/>
    <w:uiPriority w:val="99"/>
    <w:semiHidden/>
    <w:unhideWhenUsed/>
    <w:rsid w:val="009F3451"/>
  </w:style>
  <w:style w:type="numbering" w:customStyle="1" w:styleId="NoList122111">
    <w:name w:val="No List122111"/>
    <w:next w:val="NoList"/>
    <w:uiPriority w:val="99"/>
    <w:semiHidden/>
    <w:unhideWhenUsed/>
    <w:rsid w:val="009F3451"/>
  </w:style>
  <w:style w:type="numbering" w:customStyle="1" w:styleId="1121111">
    <w:name w:val="リストなし112111"/>
    <w:next w:val="NoList"/>
    <w:uiPriority w:val="99"/>
    <w:semiHidden/>
    <w:unhideWhenUsed/>
    <w:rsid w:val="009F3451"/>
  </w:style>
  <w:style w:type="numbering" w:customStyle="1" w:styleId="1121112">
    <w:name w:val="无列表112111"/>
    <w:next w:val="NoList"/>
    <w:semiHidden/>
    <w:rsid w:val="009F3451"/>
  </w:style>
  <w:style w:type="numbering" w:customStyle="1" w:styleId="NoList212111">
    <w:name w:val="No List212111"/>
    <w:next w:val="NoList"/>
    <w:semiHidden/>
    <w:rsid w:val="009F3451"/>
  </w:style>
  <w:style w:type="numbering" w:customStyle="1" w:styleId="NoList312111">
    <w:name w:val="No List312111"/>
    <w:next w:val="NoList"/>
    <w:uiPriority w:val="99"/>
    <w:semiHidden/>
    <w:rsid w:val="009F3451"/>
  </w:style>
  <w:style w:type="numbering" w:customStyle="1" w:styleId="NoList1112111">
    <w:name w:val="No List1112111"/>
    <w:next w:val="NoList"/>
    <w:uiPriority w:val="99"/>
    <w:semiHidden/>
    <w:unhideWhenUsed/>
    <w:rsid w:val="009F3451"/>
  </w:style>
  <w:style w:type="numbering" w:customStyle="1" w:styleId="122111">
    <w:name w:val="無清單122111"/>
    <w:next w:val="NoList"/>
    <w:uiPriority w:val="99"/>
    <w:semiHidden/>
    <w:unhideWhenUsed/>
    <w:rsid w:val="009F3451"/>
  </w:style>
  <w:style w:type="numbering" w:customStyle="1" w:styleId="1112111">
    <w:name w:val="無清單1112111"/>
    <w:next w:val="NoList"/>
    <w:uiPriority w:val="99"/>
    <w:semiHidden/>
    <w:unhideWhenUsed/>
    <w:rsid w:val="009F3451"/>
  </w:style>
  <w:style w:type="numbering" w:customStyle="1" w:styleId="NoList5111">
    <w:name w:val="No List5111"/>
    <w:next w:val="NoList"/>
    <w:uiPriority w:val="99"/>
    <w:semiHidden/>
    <w:unhideWhenUsed/>
    <w:rsid w:val="009F3451"/>
  </w:style>
  <w:style w:type="numbering" w:customStyle="1" w:styleId="NoList611">
    <w:name w:val="No List611"/>
    <w:next w:val="NoList"/>
    <w:uiPriority w:val="99"/>
    <w:semiHidden/>
    <w:unhideWhenUsed/>
    <w:rsid w:val="009F3451"/>
  </w:style>
  <w:style w:type="numbering" w:customStyle="1" w:styleId="NoList1411">
    <w:name w:val="No List1411"/>
    <w:next w:val="NoList"/>
    <w:uiPriority w:val="99"/>
    <w:semiHidden/>
    <w:unhideWhenUsed/>
    <w:rsid w:val="009F3451"/>
  </w:style>
  <w:style w:type="numbering" w:customStyle="1" w:styleId="13112">
    <w:name w:val="リストなし1311"/>
    <w:next w:val="NoList"/>
    <w:uiPriority w:val="99"/>
    <w:semiHidden/>
    <w:unhideWhenUsed/>
    <w:rsid w:val="009F3451"/>
  </w:style>
  <w:style w:type="numbering" w:customStyle="1" w:styleId="NoList2311">
    <w:name w:val="No List2311"/>
    <w:next w:val="NoList"/>
    <w:semiHidden/>
    <w:rsid w:val="009F3451"/>
  </w:style>
  <w:style w:type="numbering" w:customStyle="1" w:styleId="NoList3311">
    <w:name w:val="No List3311"/>
    <w:next w:val="NoList"/>
    <w:uiPriority w:val="99"/>
    <w:semiHidden/>
    <w:rsid w:val="009F3451"/>
  </w:style>
  <w:style w:type="numbering" w:customStyle="1" w:styleId="NoList1141">
    <w:name w:val="No List1141"/>
    <w:next w:val="NoList"/>
    <w:uiPriority w:val="99"/>
    <w:semiHidden/>
    <w:unhideWhenUsed/>
    <w:rsid w:val="009F3451"/>
  </w:style>
  <w:style w:type="numbering" w:customStyle="1" w:styleId="1411">
    <w:name w:val="無清單1411"/>
    <w:next w:val="NoList"/>
    <w:uiPriority w:val="99"/>
    <w:semiHidden/>
    <w:unhideWhenUsed/>
    <w:rsid w:val="009F3451"/>
  </w:style>
  <w:style w:type="numbering" w:customStyle="1" w:styleId="113110">
    <w:name w:val="無清單11311"/>
    <w:next w:val="NoList"/>
    <w:uiPriority w:val="99"/>
    <w:semiHidden/>
    <w:unhideWhenUsed/>
    <w:rsid w:val="009F3451"/>
  </w:style>
  <w:style w:type="numbering" w:customStyle="1" w:styleId="NoList421">
    <w:name w:val="No List421"/>
    <w:next w:val="NoList"/>
    <w:uiPriority w:val="99"/>
    <w:semiHidden/>
    <w:unhideWhenUsed/>
    <w:rsid w:val="009F3451"/>
  </w:style>
  <w:style w:type="numbering" w:customStyle="1" w:styleId="NoList12311">
    <w:name w:val="No List12311"/>
    <w:next w:val="NoList"/>
    <w:uiPriority w:val="99"/>
    <w:semiHidden/>
    <w:unhideWhenUsed/>
    <w:rsid w:val="009F3451"/>
  </w:style>
  <w:style w:type="numbering" w:customStyle="1" w:styleId="113111">
    <w:name w:val="リストなし11311"/>
    <w:next w:val="NoList"/>
    <w:uiPriority w:val="99"/>
    <w:semiHidden/>
    <w:unhideWhenUsed/>
    <w:rsid w:val="009F3451"/>
  </w:style>
  <w:style w:type="numbering" w:customStyle="1" w:styleId="113112">
    <w:name w:val="无列表11311"/>
    <w:next w:val="NoList"/>
    <w:semiHidden/>
    <w:rsid w:val="009F3451"/>
  </w:style>
  <w:style w:type="numbering" w:customStyle="1" w:styleId="NoList21311">
    <w:name w:val="No List21311"/>
    <w:next w:val="NoList"/>
    <w:semiHidden/>
    <w:rsid w:val="009F3451"/>
  </w:style>
  <w:style w:type="numbering" w:customStyle="1" w:styleId="NoList31311">
    <w:name w:val="No List31311"/>
    <w:next w:val="NoList"/>
    <w:uiPriority w:val="99"/>
    <w:semiHidden/>
    <w:rsid w:val="009F3451"/>
  </w:style>
  <w:style w:type="numbering" w:customStyle="1" w:styleId="NoList111311">
    <w:name w:val="No List111311"/>
    <w:next w:val="NoList"/>
    <w:uiPriority w:val="99"/>
    <w:semiHidden/>
    <w:unhideWhenUsed/>
    <w:rsid w:val="009F3451"/>
  </w:style>
  <w:style w:type="numbering" w:customStyle="1" w:styleId="12311">
    <w:name w:val="無清單12311"/>
    <w:next w:val="NoList"/>
    <w:uiPriority w:val="99"/>
    <w:semiHidden/>
    <w:unhideWhenUsed/>
    <w:rsid w:val="009F3451"/>
  </w:style>
  <w:style w:type="numbering" w:customStyle="1" w:styleId="111311">
    <w:name w:val="無清單111311"/>
    <w:next w:val="NoList"/>
    <w:uiPriority w:val="99"/>
    <w:semiHidden/>
    <w:unhideWhenUsed/>
    <w:rsid w:val="009F3451"/>
  </w:style>
  <w:style w:type="numbering" w:customStyle="1" w:styleId="NoList12121">
    <w:name w:val="No List12121"/>
    <w:next w:val="NoList"/>
    <w:uiPriority w:val="99"/>
    <w:semiHidden/>
    <w:unhideWhenUsed/>
    <w:rsid w:val="009F3451"/>
  </w:style>
  <w:style w:type="numbering" w:customStyle="1" w:styleId="111210">
    <w:name w:val="リストなし11121"/>
    <w:next w:val="NoList"/>
    <w:uiPriority w:val="99"/>
    <w:semiHidden/>
    <w:unhideWhenUsed/>
    <w:rsid w:val="009F3451"/>
  </w:style>
  <w:style w:type="numbering" w:customStyle="1" w:styleId="111213">
    <w:name w:val="无列表11121"/>
    <w:next w:val="NoList"/>
    <w:semiHidden/>
    <w:rsid w:val="009F3451"/>
  </w:style>
  <w:style w:type="numbering" w:customStyle="1" w:styleId="NoList21121">
    <w:name w:val="No List21121"/>
    <w:next w:val="NoList"/>
    <w:semiHidden/>
    <w:rsid w:val="009F3451"/>
  </w:style>
  <w:style w:type="numbering" w:customStyle="1" w:styleId="NoList31121">
    <w:name w:val="No List31121"/>
    <w:next w:val="NoList"/>
    <w:uiPriority w:val="99"/>
    <w:semiHidden/>
    <w:rsid w:val="009F3451"/>
  </w:style>
  <w:style w:type="numbering" w:customStyle="1" w:styleId="NoList111121">
    <w:name w:val="No List111121"/>
    <w:next w:val="NoList"/>
    <w:uiPriority w:val="99"/>
    <w:semiHidden/>
    <w:unhideWhenUsed/>
    <w:rsid w:val="009F3451"/>
  </w:style>
  <w:style w:type="numbering" w:customStyle="1" w:styleId="121210">
    <w:name w:val="無清單12121"/>
    <w:next w:val="NoList"/>
    <w:uiPriority w:val="99"/>
    <w:semiHidden/>
    <w:unhideWhenUsed/>
    <w:rsid w:val="009F3451"/>
  </w:style>
  <w:style w:type="numbering" w:customStyle="1" w:styleId="1111210">
    <w:name w:val="無清單111121"/>
    <w:next w:val="NoList"/>
    <w:uiPriority w:val="99"/>
    <w:semiHidden/>
    <w:unhideWhenUsed/>
    <w:rsid w:val="009F3451"/>
  </w:style>
  <w:style w:type="numbering" w:customStyle="1" w:styleId="NoList521">
    <w:name w:val="No List521"/>
    <w:next w:val="NoList"/>
    <w:uiPriority w:val="99"/>
    <w:semiHidden/>
    <w:unhideWhenUsed/>
    <w:rsid w:val="009F3451"/>
  </w:style>
  <w:style w:type="numbering" w:customStyle="1" w:styleId="NoList1321">
    <w:name w:val="No List1321"/>
    <w:next w:val="NoList"/>
    <w:uiPriority w:val="99"/>
    <w:semiHidden/>
    <w:unhideWhenUsed/>
    <w:rsid w:val="009F3451"/>
  </w:style>
  <w:style w:type="numbering" w:customStyle="1" w:styleId="12210">
    <w:name w:val="リストなし1221"/>
    <w:next w:val="NoList"/>
    <w:uiPriority w:val="99"/>
    <w:semiHidden/>
    <w:unhideWhenUsed/>
    <w:rsid w:val="009F3451"/>
  </w:style>
  <w:style w:type="numbering" w:customStyle="1" w:styleId="12213">
    <w:name w:val="无列表1221"/>
    <w:next w:val="NoList"/>
    <w:semiHidden/>
    <w:rsid w:val="009F3451"/>
  </w:style>
  <w:style w:type="numbering" w:customStyle="1" w:styleId="NoList2221">
    <w:name w:val="No List2221"/>
    <w:next w:val="NoList"/>
    <w:semiHidden/>
    <w:rsid w:val="009F3451"/>
  </w:style>
  <w:style w:type="numbering" w:customStyle="1" w:styleId="NoList3221">
    <w:name w:val="No List3221"/>
    <w:next w:val="NoList"/>
    <w:uiPriority w:val="99"/>
    <w:semiHidden/>
    <w:rsid w:val="009F3451"/>
  </w:style>
  <w:style w:type="numbering" w:customStyle="1" w:styleId="NoList11221">
    <w:name w:val="No List11221"/>
    <w:next w:val="NoList"/>
    <w:uiPriority w:val="99"/>
    <w:semiHidden/>
    <w:unhideWhenUsed/>
    <w:rsid w:val="009F3451"/>
  </w:style>
  <w:style w:type="numbering" w:customStyle="1" w:styleId="13210">
    <w:name w:val="無清單1321"/>
    <w:next w:val="NoList"/>
    <w:uiPriority w:val="99"/>
    <w:semiHidden/>
    <w:unhideWhenUsed/>
    <w:rsid w:val="009F3451"/>
  </w:style>
  <w:style w:type="numbering" w:customStyle="1" w:styleId="112210">
    <w:name w:val="無清單11221"/>
    <w:next w:val="NoList"/>
    <w:uiPriority w:val="99"/>
    <w:semiHidden/>
    <w:unhideWhenUsed/>
    <w:rsid w:val="009F3451"/>
  </w:style>
  <w:style w:type="numbering" w:customStyle="1" w:styleId="2121">
    <w:name w:val="无列表2121"/>
    <w:next w:val="NoList"/>
    <w:uiPriority w:val="99"/>
    <w:semiHidden/>
    <w:unhideWhenUsed/>
    <w:rsid w:val="009F3451"/>
  </w:style>
  <w:style w:type="numbering" w:customStyle="1" w:styleId="NoList111221">
    <w:name w:val="No List111221"/>
    <w:next w:val="NoList"/>
    <w:uiPriority w:val="99"/>
    <w:semiHidden/>
    <w:unhideWhenUsed/>
    <w:rsid w:val="009F3451"/>
  </w:style>
  <w:style w:type="numbering" w:customStyle="1" w:styleId="NoList71">
    <w:name w:val="No List71"/>
    <w:next w:val="NoList"/>
    <w:uiPriority w:val="99"/>
    <w:semiHidden/>
    <w:unhideWhenUsed/>
    <w:rsid w:val="009F3451"/>
  </w:style>
  <w:style w:type="table" w:customStyle="1" w:styleId="TableGrid81">
    <w:name w:val="Table Grid8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F3451"/>
  </w:style>
  <w:style w:type="numbering" w:customStyle="1" w:styleId="1410">
    <w:name w:val="リストなし141"/>
    <w:next w:val="NoList"/>
    <w:uiPriority w:val="99"/>
    <w:semiHidden/>
    <w:unhideWhenUsed/>
    <w:rsid w:val="009F3451"/>
  </w:style>
  <w:style w:type="table" w:customStyle="1" w:styleId="TableGrid141">
    <w:name w:val="Table Grid14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F3451"/>
  </w:style>
  <w:style w:type="table" w:customStyle="1" w:styleId="341">
    <w:name w:val="网格型3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F3451"/>
  </w:style>
  <w:style w:type="numbering" w:customStyle="1" w:styleId="NoList341">
    <w:name w:val="No List341"/>
    <w:next w:val="NoList"/>
    <w:uiPriority w:val="99"/>
    <w:semiHidden/>
    <w:rsid w:val="009F3451"/>
  </w:style>
  <w:style w:type="table" w:customStyle="1" w:styleId="TableGrid441">
    <w:name w:val="Table Grid44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F3451"/>
  </w:style>
  <w:style w:type="numbering" w:customStyle="1" w:styleId="1510">
    <w:name w:val="無清單151"/>
    <w:next w:val="NoList"/>
    <w:uiPriority w:val="99"/>
    <w:semiHidden/>
    <w:unhideWhenUsed/>
    <w:rsid w:val="009F3451"/>
  </w:style>
  <w:style w:type="numbering" w:customStyle="1" w:styleId="11410">
    <w:name w:val="無清單1141"/>
    <w:next w:val="NoList"/>
    <w:uiPriority w:val="99"/>
    <w:semiHidden/>
    <w:unhideWhenUsed/>
    <w:rsid w:val="009F3451"/>
  </w:style>
  <w:style w:type="table" w:customStyle="1" w:styleId="1413">
    <w:name w:val="表格格線14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F3451"/>
  </w:style>
  <w:style w:type="table" w:customStyle="1" w:styleId="TableGrid521">
    <w:name w:val="Table Grid5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F3451"/>
  </w:style>
  <w:style w:type="numbering" w:customStyle="1" w:styleId="11411">
    <w:name w:val="リストなし1141"/>
    <w:next w:val="NoList"/>
    <w:uiPriority w:val="99"/>
    <w:semiHidden/>
    <w:unhideWhenUsed/>
    <w:rsid w:val="009F3451"/>
  </w:style>
  <w:style w:type="table" w:customStyle="1" w:styleId="TableGrid1131">
    <w:name w:val="Table Grid11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F3451"/>
  </w:style>
  <w:style w:type="table" w:customStyle="1" w:styleId="3121">
    <w:name w:val="网格型3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F3451"/>
  </w:style>
  <w:style w:type="numbering" w:customStyle="1" w:styleId="NoList3141">
    <w:name w:val="No List3141"/>
    <w:next w:val="NoList"/>
    <w:uiPriority w:val="99"/>
    <w:semiHidden/>
    <w:rsid w:val="009F3451"/>
  </w:style>
  <w:style w:type="table" w:customStyle="1" w:styleId="TableGrid4121">
    <w:name w:val="Table Grid4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F3451"/>
  </w:style>
  <w:style w:type="numbering" w:customStyle="1" w:styleId="12410">
    <w:name w:val="無清單1241"/>
    <w:next w:val="NoList"/>
    <w:uiPriority w:val="99"/>
    <w:semiHidden/>
    <w:unhideWhenUsed/>
    <w:rsid w:val="009F3451"/>
  </w:style>
  <w:style w:type="numbering" w:customStyle="1" w:styleId="111410">
    <w:name w:val="無清單11141"/>
    <w:next w:val="NoList"/>
    <w:uiPriority w:val="99"/>
    <w:semiHidden/>
    <w:unhideWhenUsed/>
    <w:rsid w:val="009F3451"/>
  </w:style>
  <w:style w:type="table" w:customStyle="1" w:styleId="11213">
    <w:name w:val="表格格線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F3451"/>
  </w:style>
  <w:style w:type="numbering" w:customStyle="1" w:styleId="NoList12131">
    <w:name w:val="No List12131"/>
    <w:next w:val="NoList"/>
    <w:uiPriority w:val="99"/>
    <w:semiHidden/>
    <w:unhideWhenUsed/>
    <w:rsid w:val="009F3451"/>
  </w:style>
  <w:style w:type="numbering" w:customStyle="1" w:styleId="111310">
    <w:name w:val="リストなし11131"/>
    <w:next w:val="NoList"/>
    <w:uiPriority w:val="99"/>
    <w:semiHidden/>
    <w:unhideWhenUsed/>
    <w:rsid w:val="009F3451"/>
  </w:style>
  <w:style w:type="numbering" w:customStyle="1" w:styleId="111312">
    <w:name w:val="无列表11131"/>
    <w:next w:val="NoList"/>
    <w:semiHidden/>
    <w:rsid w:val="009F3451"/>
  </w:style>
  <w:style w:type="numbering" w:customStyle="1" w:styleId="NoList21131">
    <w:name w:val="No List21131"/>
    <w:next w:val="NoList"/>
    <w:semiHidden/>
    <w:rsid w:val="009F3451"/>
  </w:style>
  <w:style w:type="numbering" w:customStyle="1" w:styleId="NoList31131">
    <w:name w:val="No List31131"/>
    <w:next w:val="NoList"/>
    <w:uiPriority w:val="99"/>
    <w:semiHidden/>
    <w:rsid w:val="009F3451"/>
  </w:style>
  <w:style w:type="numbering" w:customStyle="1" w:styleId="NoList111131">
    <w:name w:val="No List111131"/>
    <w:next w:val="NoList"/>
    <w:uiPriority w:val="99"/>
    <w:semiHidden/>
    <w:unhideWhenUsed/>
    <w:rsid w:val="009F3451"/>
  </w:style>
  <w:style w:type="numbering" w:customStyle="1" w:styleId="12131">
    <w:name w:val="無清單12131"/>
    <w:next w:val="NoList"/>
    <w:uiPriority w:val="99"/>
    <w:semiHidden/>
    <w:unhideWhenUsed/>
    <w:rsid w:val="009F3451"/>
  </w:style>
  <w:style w:type="numbering" w:customStyle="1" w:styleId="111131">
    <w:name w:val="無清單111131"/>
    <w:next w:val="NoList"/>
    <w:uiPriority w:val="99"/>
    <w:semiHidden/>
    <w:unhideWhenUsed/>
    <w:rsid w:val="009F3451"/>
  </w:style>
  <w:style w:type="numbering" w:customStyle="1" w:styleId="NoList531">
    <w:name w:val="No List531"/>
    <w:next w:val="NoList"/>
    <w:uiPriority w:val="99"/>
    <w:semiHidden/>
    <w:unhideWhenUsed/>
    <w:rsid w:val="009F3451"/>
  </w:style>
  <w:style w:type="table" w:customStyle="1" w:styleId="TableGrid621">
    <w:name w:val="Table Grid6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F3451"/>
  </w:style>
  <w:style w:type="numbering" w:customStyle="1" w:styleId="12310">
    <w:name w:val="リストなし1231"/>
    <w:next w:val="NoList"/>
    <w:uiPriority w:val="99"/>
    <w:semiHidden/>
    <w:unhideWhenUsed/>
    <w:rsid w:val="009F3451"/>
  </w:style>
  <w:style w:type="table" w:customStyle="1" w:styleId="TableGrid1221">
    <w:name w:val="Table Grid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F3451"/>
  </w:style>
  <w:style w:type="table" w:customStyle="1" w:styleId="3221">
    <w:name w:val="网格型3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F3451"/>
  </w:style>
  <w:style w:type="numbering" w:customStyle="1" w:styleId="NoList3231">
    <w:name w:val="No List3231"/>
    <w:next w:val="NoList"/>
    <w:uiPriority w:val="99"/>
    <w:semiHidden/>
    <w:rsid w:val="009F3451"/>
  </w:style>
  <w:style w:type="table" w:customStyle="1" w:styleId="TableGrid4221">
    <w:name w:val="Table Grid42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F3451"/>
  </w:style>
  <w:style w:type="numbering" w:customStyle="1" w:styleId="1331">
    <w:name w:val="無清單1331"/>
    <w:next w:val="NoList"/>
    <w:uiPriority w:val="99"/>
    <w:semiHidden/>
    <w:unhideWhenUsed/>
    <w:rsid w:val="009F3451"/>
  </w:style>
  <w:style w:type="numbering" w:customStyle="1" w:styleId="112310">
    <w:name w:val="無清單11231"/>
    <w:next w:val="NoList"/>
    <w:uiPriority w:val="99"/>
    <w:semiHidden/>
    <w:unhideWhenUsed/>
    <w:rsid w:val="009F3451"/>
  </w:style>
  <w:style w:type="table" w:customStyle="1" w:styleId="12214">
    <w:name w:val="表格格線12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F3451"/>
  </w:style>
  <w:style w:type="numbering" w:customStyle="1" w:styleId="NoList12221">
    <w:name w:val="No List12221"/>
    <w:next w:val="NoList"/>
    <w:uiPriority w:val="99"/>
    <w:semiHidden/>
    <w:unhideWhenUsed/>
    <w:rsid w:val="009F3451"/>
  </w:style>
  <w:style w:type="numbering" w:customStyle="1" w:styleId="112211">
    <w:name w:val="リストなし11221"/>
    <w:next w:val="NoList"/>
    <w:uiPriority w:val="99"/>
    <w:semiHidden/>
    <w:unhideWhenUsed/>
    <w:rsid w:val="009F3451"/>
  </w:style>
  <w:style w:type="numbering" w:customStyle="1" w:styleId="112212">
    <w:name w:val="无列表11221"/>
    <w:next w:val="NoList"/>
    <w:semiHidden/>
    <w:rsid w:val="009F3451"/>
  </w:style>
  <w:style w:type="numbering" w:customStyle="1" w:styleId="NoList21221">
    <w:name w:val="No List21221"/>
    <w:next w:val="NoList"/>
    <w:semiHidden/>
    <w:rsid w:val="009F3451"/>
  </w:style>
  <w:style w:type="numbering" w:customStyle="1" w:styleId="NoList31221">
    <w:name w:val="No List31221"/>
    <w:next w:val="NoList"/>
    <w:uiPriority w:val="99"/>
    <w:semiHidden/>
    <w:rsid w:val="009F3451"/>
  </w:style>
  <w:style w:type="numbering" w:customStyle="1" w:styleId="NoList111231">
    <w:name w:val="No List111231"/>
    <w:next w:val="NoList"/>
    <w:uiPriority w:val="99"/>
    <w:semiHidden/>
    <w:unhideWhenUsed/>
    <w:rsid w:val="009F3451"/>
  </w:style>
  <w:style w:type="numbering" w:customStyle="1" w:styleId="12221">
    <w:name w:val="無清單12221"/>
    <w:next w:val="NoList"/>
    <w:uiPriority w:val="99"/>
    <w:semiHidden/>
    <w:unhideWhenUsed/>
    <w:rsid w:val="009F3451"/>
  </w:style>
  <w:style w:type="numbering" w:customStyle="1" w:styleId="111221">
    <w:name w:val="無清單111221"/>
    <w:next w:val="NoList"/>
    <w:uiPriority w:val="99"/>
    <w:semiHidden/>
    <w:unhideWhenUsed/>
    <w:rsid w:val="009F3451"/>
  </w:style>
  <w:style w:type="paragraph" w:styleId="NoSpacing">
    <w:name w:val="No Spacing"/>
    <w:basedOn w:val="Normal"/>
    <w:uiPriority w:val="1"/>
    <w:qFormat/>
    <w:rsid w:val="009F345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F3451"/>
    <w:rPr>
      <w:smallCaps/>
      <w:color w:val="C0504D"/>
      <w:u w:val="single"/>
    </w:rPr>
  </w:style>
  <w:style w:type="paragraph" w:customStyle="1" w:styleId="36">
    <w:name w:val="修订3"/>
    <w:uiPriority w:val="99"/>
    <w:semiHidden/>
    <w:rsid w:val="009F3451"/>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9F3451"/>
    <w:rPr>
      <w:rFonts w:ascii="Times New Roman" w:eastAsia="MS Mincho" w:hAnsi="Times New Roman"/>
      <w:sz w:val="24"/>
      <w:szCs w:val="24"/>
      <w:lang w:val="en-US" w:eastAsia="en-GB"/>
    </w:rPr>
  </w:style>
  <w:style w:type="paragraph" w:customStyle="1" w:styleId="Doc-text2">
    <w:name w:val="Doc-text2"/>
    <w:basedOn w:val="Normal"/>
    <w:link w:val="Doc-text2Char"/>
    <w:qFormat/>
    <w:rsid w:val="009F345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3451"/>
    <w:rPr>
      <w:rFonts w:ascii="Arial" w:eastAsia="MS Mincho" w:hAnsi="Arial" w:cs="Arial"/>
      <w:lang w:val="en-GB" w:eastAsia="ja-JP"/>
    </w:rPr>
  </w:style>
  <w:style w:type="paragraph" w:customStyle="1" w:styleId="117">
    <w:name w:val="1.1"/>
    <w:basedOn w:val="Heading3"/>
    <w:link w:val="11Char"/>
    <w:qFormat/>
    <w:rsid w:val="009F345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9F345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F3451"/>
    <w:rPr>
      <w:rFonts w:ascii="Intel Clear" w:eastAsiaTheme="majorEastAsia" w:hAnsi="Intel Clear" w:cs="Intel Clear"/>
      <w:sz w:val="28"/>
      <w:lang w:val="en-GB" w:eastAsia="en-GB"/>
    </w:rPr>
  </w:style>
  <w:style w:type="character" w:customStyle="1" w:styleId="1b">
    <w:name w:val="明显强调1"/>
    <w:uiPriority w:val="21"/>
    <w:qFormat/>
    <w:rsid w:val="009F3451"/>
    <w:rPr>
      <w:b/>
      <w:bCs/>
      <w:i/>
      <w:iCs/>
      <w:color w:val="4F81BD"/>
    </w:rPr>
  </w:style>
  <w:style w:type="paragraph" w:customStyle="1" w:styleId="MediumGrid21">
    <w:name w:val="Medium Grid 21"/>
    <w:uiPriority w:val="1"/>
    <w:qFormat/>
    <w:rsid w:val="009F345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F345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F3451"/>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9F3451"/>
    <w:rPr>
      <w:rFonts w:ascii="Times New Roman" w:hAnsi="Times New Roman" w:cs="Times New Roman" w:hint="default"/>
      <w:i/>
      <w:iCs/>
    </w:rPr>
  </w:style>
  <w:style w:type="character" w:styleId="IntenseEmphasis">
    <w:name w:val="Intense Emphasis"/>
    <w:uiPriority w:val="21"/>
    <w:qFormat/>
    <w:rsid w:val="009F3451"/>
    <w:rPr>
      <w:b/>
      <w:bCs w:val="0"/>
      <w:i/>
      <w:iCs w:val="0"/>
      <w:color w:val="4F81BD"/>
    </w:rPr>
  </w:style>
  <w:style w:type="character" w:styleId="IntenseReference">
    <w:name w:val="Intense Reference"/>
    <w:qFormat/>
    <w:rsid w:val="009F3451"/>
    <w:rPr>
      <w:b/>
      <w:bCs w:val="0"/>
      <w:smallCaps/>
      <w:color w:val="C0504D"/>
      <w:spacing w:val="5"/>
      <w:u w:val="single"/>
    </w:rPr>
  </w:style>
  <w:style w:type="paragraph" w:customStyle="1" w:styleId="Header-3gppTdoc">
    <w:name w:val="Header-3gpp Tdoc"/>
    <w:basedOn w:val="Header"/>
    <w:link w:val="Header-3gppTdocChar"/>
    <w:qFormat/>
    <w:rsid w:val="009F345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F3451"/>
    <w:rPr>
      <w:rFonts w:ascii="Arial" w:eastAsia="MS Mincho" w:hAnsi="Arial" w:cs="Arial"/>
      <w:b/>
      <w:sz w:val="24"/>
      <w:szCs w:val="24"/>
      <w:lang w:val="en-US" w:eastAsia="en-GB"/>
    </w:rPr>
  </w:style>
  <w:style w:type="character" w:customStyle="1" w:styleId="Char2">
    <w:name w:val="明显引用 Char2"/>
    <w:basedOn w:val="DefaultParagraphFont"/>
    <w:uiPriority w:val="30"/>
    <w:rsid w:val="009F345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F3451"/>
  </w:style>
  <w:style w:type="table" w:customStyle="1" w:styleId="5">
    <w:name w:val="网格型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F3451"/>
  </w:style>
  <w:style w:type="numbering" w:customStyle="1" w:styleId="13121">
    <w:name w:val="无列表1312"/>
    <w:next w:val="NoList"/>
    <w:semiHidden/>
    <w:rsid w:val="009F3451"/>
  </w:style>
  <w:style w:type="numbering" w:customStyle="1" w:styleId="NoList4112">
    <w:name w:val="No List4112"/>
    <w:next w:val="NoList"/>
    <w:uiPriority w:val="99"/>
    <w:semiHidden/>
    <w:unhideWhenUsed/>
    <w:rsid w:val="009F3451"/>
  </w:style>
  <w:style w:type="numbering" w:customStyle="1" w:styleId="2212">
    <w:name w:val="无列表2212"/>
    <w:next w:val="NoList"/>
    <w:uiPriority w:val="99"/>
    <w:semiHidden/>
    <w:unhideWhenUsed/>
    <w:rsid w:val="009F3451"/>
  </w:style>
  <w:style w:type="numbering" w:customStyle="1" w:styleId="NoList121112">
    <w:name w:val="No List121112"/>
    <w:next w:val="NoList"/>
    <w:uiPriority w:val="99"/>
    <w:semiHidden/>
    <w:unhideWhenUsed/>
    <w:rsid w:val="009F3451"/>
  </w:style>
  <w:style w:type="numbering" w:customStyle="1" w:styleId="1111121">
    <w:name w:val="リストなし111112"/>
    <w:next w:val="NoList"/>
    <w:uiPriority w:val="99"/>
    <w:semiHidden/>
    <w:unhideWhenUsed/>
    <w:rsid w:val="009F3451"/>
  </w:style>
  <w:style w:type="numbering" w:customStyle="1" w:styleId="1111122">
    <w:name w:val="无列表111112"/>
    <w:next w:val="NoList"/>
    <w:semiHidden/>
    <w:rsid w:val="009F3451"/>
  </w:style>
  <w:style w:type="numbering" w:customStyle="1" w:styleId="NoList211112">
    <w:name w:val="No List211112"/>
    <w:next w:val="NoList"/>
    <w:semiHidden/>
    <w:rsid w:val="009F3451"/>
  </w:style>
  <w:style w:type="numbering" w:customStyle="1" w:styleId="NoList311112">
    <w:name w:val="No List311112"/>
    <w:next w:val="NoList"/>
    <w:uiPriority w:val="99"/>
    <w:semiHidden/>
    <w:rsid w:val="009F3451"/>
  </w:style>
  <w:style w:type="numbering" w:customStyle="1" w:styleId="NoList1111112">
    <w:name w:val="No List1111112"/>
    <w:next w:val="NoList"/>
    <w:uiPriority w:val="99"/>
    <w:semiHidden/>
    <w:unhideWhenUsed/>
    <w:rsid w:val="009F3451"/>
  </w:style>
  <w:style w:type="numbering" w:customStyle="1" w:styleId="1211120">
    <w:name w:val="無清單121112"/>
    <w:next w:val="NoList"/>
    <w:uiPriority w:val="99"/>
    <w:semiHidden/>
    <w:unhideWhenUsed/>
    <w:rsid w:val="009F3451"/>
  </w:style>
  <w:style w:type="numbering" w:customStyle="1" w:styleId="11111120">
    <w:name w:val="無清單1111112"/>
    <w:next w:val="NoList"/>
    <w:uiPriority w:val="99"/>
    <w:semiHidden/>
    <w:unhideWhenUsed/>
    <w:rsid w:val="009F3451"/>
  </w:style>
  <w:style w:type="numbering" w:customStyle="1" w:styleId="NoList13112">
    <w:name w:val="No List13112"/>
    <w:next w:val="NoList"/>
    <w:uiPriority w:val="99"/>
    <w:semiHidden/>
    <w:unhideWhenUsed/>
    <w:rsid w:val="009F3451"/>
  </w:style>
  <w:style w:type="numbering" w:customStyle="1" w:styleId="121121">
    <w:name w:val="リストなし12112"/>
    <w:next w:val="NoList"/>
    <w:uiPriority w:val="99"/>
    <w:semiHidden/>
    <w:unhideWhenUsed/>
    <w:rsid w:val="009F3451"/>
  </w:style>
  <w:style w:type="numbering" w:customStyle="1" w:styleId="121122">
    <w:name w:val="无列表12112"/>
    <w:next w:val="NoList"/>
    <w:semiHidden/>
    <w:rsid w:val="009F3451"/>
  </w:style>
  <w:style w:type="numbering" w:customStyle="1" w:styleId="NoList22112">
    <w:name w:val="No List22112"/>
    <w:next w:val="NoList"/>
    <w:semiHidden/>
    <w:rsid w:val="009F3451"/>
  </w:style>
  <w:style w:type="numbering" w:customStyle="1" w:styleId="NoList32112">
    <w:name w:val="No List32112"/>
    <w:next w:val="NoList"/>
    <w:uiPriority w:val="99"/>
    <w:semiHidden/>
    <w:rsid w:val="009F3451"/>
  </w:style>
  <w:style w:type="numbering" w:customStyle="1" w:styleId="NoList112112">
    <w:name w:val="No List112112"/>
    <w:next w:val="NoList"/>
    <w:uiPriority w:val="99"/>
    <w:semiHidden/>
    <w:unhideWhenUsed/>
    <w:rsid w:val="009F3451"/>
  </w:style>
  <w:style w:type="numbering" w:customStyle="1" w:styleId="131120">
    <w:name w:val="無清單13112"/>
    <w:next w:val="NoList"/>
    <w:uiPriority w:val="99"/>
    <w:semiHidden/>
    <w:unhideWhenUsed/>
    <w:rsid w:val="009F3451"/>
  </w:style>
  <w:style w:type="numbering" w:customStyle="1" w:styleId="1121120">
    <w:name w:val="無清單112112"/>
    <w:next w:val="NoList"/>
    <w:uiPriority w:val="99"/>
    <w:semiHidden/>
    <w:unhideWhenUsed/>
    <w:rsid w:val="009F3451"/>
  </w:style>
  <w:style w:type="numbering" w:customStyle="1" w:styleId="21112">
    <w:name w:val="无列表21112"/>
    <w:next w:val="NoList"/>
    <w:uiPriority w:val="99"/>
    <w:semiHidden/>
    <w:unhideWhenUsed/>
    <w:rsid w:val="009F3451"/>
  </w:style>
  <w:style w:type="numbering" w:customStyle="1" w:styleId="NoList122112">
    <w:name w:val="No List122112"/>
    <w:next w:val="NoList"/>
    <w:uiPriority w:val="99"/>
    <w:semiHidden/>
    <w:unhideWhenUsed/>
    <w:rsid w:val="009F3451"/>
  </w:style>
  <w:style w:type="numbering" w:customStyle="1" w:styleId="1121121">
    <w:name w:val="リストなし112112"/>
    <w:next w:val="NoList"/>
    <w:uiPriority w:val="99"/>
    <w:semiHidden/>
    <w:unhideWhenUsed/>
    <w:rsid w:val="009F3451"/>
  </w:style>
  <w:style w:type="numbering" w:customStyle="1" w:styleId="1121122">
    <w:name w:val="无列表112112"/>
    <w:next w:val="NoList"/>
    <w:semiHidden/>
    <w:rsid w:val="009F3451"/>
  </w:style>
  <w:style w:type="numbering" w:customStyle="1" w:styleId="NoList212112">
    <w:name w:val="No List212112"/>
    <w:next w:val="NoList"/>
    <w:semiHidden/>
    <w:rsid w:val="009F3451"/>
  </w:style>
  <w:style w:type="numbering" w:customStyle="1" w:styleId="NoList312112">
    <w:name w:val="No List312112"/>
    <w:next w:val="NoList"/>
    <w:uiPriority w:val="99"/>
    <w:semiHidden/>
    <w:rsid w:val="009F3451"/>
  </w:style>
  <w:style w:type="numbering" w:customStyle="1" w:styleId="NoList1112112">
    <w:name w:val="No List1112112"/>
    <w:next w:val="NoList"/>
    <w:uiPriority w:val="99"/>
    <w:semiHidden/>
    <w:unhideWhenUsed/>
    <w:rsid w:val="009F3451"/>
  </w:style>
  <w:style w:type="numbering" w:customStyle="1" w:styleId="122112">
    <w:name w:val="無清單122112"/>
    <w:next w:val="NoList"/>
    <w:uiPriority w:val="99"/>
    <w:semiHidden/>
    <w:unhideWhenUsed/>
    <w:rsid w:val="009F3451"/>
  </w:style>
  <w:style w:type="numbering" w:customStyle="1" w:styleId="1112112">
    <w:name w:val="無清單1112112"/>
    <w:next w:val="NoList"/>
    <w:uiPriority w:val="99"/>
    <w:semiHidden/>
    <w:unhideWhenUsed/>
    <w:rsid w:val="009F3451"/>
  </w:style>
  <w:style w:type="numbering" w:customStyle="1" w:styleId="12222">
    <w:name w:val="无列表1222"/>
    <w:next w:val="NoList"/>
    <w:semiHidden/>
    <w:rsid w:val="009F3451"/>
  </w:style>
  <w:style w:type="table" w:customStyle="1" w:styleId="TableGrid1122">
    <w:name w:val="Table Grid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9F3451"/>
  </w:style>
  <w:style w:type="numbering" w:customStyle="1" w:styleId="11111111">
    <w:name w:val="リストなし1111111"/>
    <w:next w:val="NoList"/>
    <w:uiPriority w:val="99"/>
    <w:semiHidden/>
    <w:unhideWhenUsed/>
    <w:rsid w:val="009F3451"/>
  </w:style>
  <w:style w:type="numbering" w:customStyle="1" w:styleId="11111112">
    <w:name w:val="无列表1111111"/>
    <w:next w:val="NoList"/>
    <w:semiHidden/>
    <w:rsid w:val="009F3451"/>
  </w:style>
  <w:style w:type="numbering" w:customStyle="1" w:styleId="NoList2111111">
    <w:name w:val="No List2111111"/>
    <w:next w:val="NoList"/>
    <w:semiHidden/>
    <w:rsid w:val="009F3451"/>
  </w:style>
  <w:style w:type="numbering" w:customStyle="1" w:styleId="NoList3111111">
    <w:name w:val="No List3111111"/>
    <w:next w:val="NoList"/>
    <w:uiPriority w:val="99"/>
    <w:semiHidden/>
    <w:rsid w:val="009F3451"/>
  </w:style>
  <w:style w:type="numbering" w:customStyle="1" w:styleId="NoList11111111">
    <w:name w:val="No List11111111"/>
    <w:next w:val="NoList"/>
    <w:uiPriority w:val="99"/>
    <w:semiHidden/>
    <w:unhideWhenUsed/>
    <w:rsid w:val="009F3451"/>
  </w:style>
  <w:style w:type="numbering" w:customStyle="1" w:styleId="1211111">
    <w:name w:val="無清單1211111"/>
    <w:next w:val="NoList"/>
    <w:uiPriority w:val="99"/>
    <w:semiHidden/>
    <w:unhideWhenUsed/>
    <w:rsid w:val="009F3451"/>
  </w:style>
  <w:style w:type="numbering" w:customStyle="1" w:styleId="111111110">
    <w:name w:val="無清單11111111"/>
    <w:next w:val="NoList"/>
    <w:uiPriority w:val="99"/>
    <w:semiHidden/>
    <w:unhideWhenUsed/>
    <w:rsid w:val="009F3451"/>
  </w:style>
  <w:style w:type="numbering" w:customStyle="1" w:styleId="1211110">
    <w:name w:val="无列表121111"/>
    <w:next w:val="NoList"/>
    <w:semiHidden/>
    <w:rsid w:val="009F3451"/>
  </w:style>
  <w:style w:type="numbering" w:customStyle="1" w:styleId="211111">
    <w:name w:val="无列表211111"/>
    <w:next w:val="NoList"/>
    <w:uiPriority w:val="99"/>
    <w:semiHidden/>
    <w:unhideWhenUsed/>
    <w:rsid w:val="009F3451"/>
  </w:style>
  <w:style w:type="character" w:customStyle="1" w:styleId="Char3">
    <w:name w:val="明显引用 Char3"/>
    <w:basedOn w:val="DefaultParagraphFont"/>
    <w:uiPriority w:val="30"/>
    <w:rsid w:val="009F345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9F3451"/>
  </w:style>
  <w:style w:type="numbering" w:customStyle="1" w:styleId="161">
    <w:name w:val="リストなし16"/>
    <w:next w:val="NoList"/>
    <w:uiPriority w:val="99"/>
    <w:semiHidden/>
    <w:unhideWhenUsed/>
    <w:rsid w:val="009F3451"/>
  </w:style>
  <w:style w:type="table" w:customStyle="1" w:styleId="TableGrid16">
    <w:name w:val="Table Grid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F3451"/>
  </w:style>
  <w:style w:type="table" w:customStyle="1" w:styleId="360">
    <w:name w:val="网格型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9F3451"/>
  </w:style>
  <w:style w:type="numbering" w:customStyle="1" w:styleId="NoList36">
    <w:name w:val="No List36"/>
    <w:next w:val="NoList"/>
    <w:uiPriority w:val="99"/>
    <w:semiHidden/>
    <w:rsid w:val="009F3451"/>
  </w:style>
  <w:style w:type="table" w:customStyle="1" w:styleId="TableGrid46">
    <w:name w:val="Table Grid4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F3451"/>
  </w:style>
  <w:style w:type="numbering" w:customStyle="1" w:styleId="170">
    <w:name w:val="無清單17"/>
    <w:next w:val="NoList"/>
    <w:uiPriority w:val="99"/>
    <w:semiHidden/>
    <w:unhideWhenUsed/>
    <w:rsid w:val="009F3451"/>
  </w:style>
  <w:style w:type="numbering" w:customStyle="1" w:styleId="1160">
    <w:name w:val="無清單116"/>
    <w:next w:val="NoList"/>
    <w:uiPriority w:val="99"/>
    <w:semiHidden/>
    <w:unhideWhenUsed/>
    <w:rsid w:val="009F3451"/>
  </w:style>
  <w:style w:type="table" w:customStyle="1" w:styleId="163">
    <w:name w:val="表格格線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9F3451"/>
  </w:style>
  <w:style w:type="numbering" w:customStyle="1" w:styleId="25">
    <w:name w:val="无列表25"/>
    <w:next w:val="NoList"/>
    <w:uiPriority w:val="99"/>
    <w:semiHidden/>
    <w:unhideWhenUsed/>
    <w:rsid w:val="009F3451"/>
  </w:style>
  <w:style w:type="numbering" w:customStyle="1" w:styleId="NoList126">
    <w:name w:val="No List126"/>
    <w:next w:val="NoList"/>
    <w:uiPriority w:val="99"/>
    <w:semiHidden/>
    <w:unhideWhenUsed/>
    <w:rsid w:val="009F3451"/>
  </w:style>
  <w:style w:type="numbering" w:customStyle="1" w:styleId="1161">
    <w:name w:val="リストなし116"/>
    <w:next w:val="NoList"/>
    <w:uiPriority w:val="99"/>
    <w:semiHidden/>
    <w:unhideWhenUsed/>
    <w:rsid w:val="009F3451"/>
  </w:style>
  <w:style w:type="numbering" w:customStyle="1" w:styleId="1162">
    <w:name w:val="无列表116"/>
    <w:next w:val="NoList"/>
    <w:semiHidden/>
    <w:rsid w:val="009F3451"/>
  </w:style>
  <w:style w:type="numbering" w:customStyle="1" w:styleId="NoList216">
    <w:name w:val="No List216"/>
    <w:next w:val="NoList"/>
    <w:semiHidden/>
    <w:rsid w:val="009F3451"/>
  </w:style>
  <w:style w:type="numbering" w:customStyle="1" w:styleId="NoList316">
    <w:name w:val="No List316"/>
    <w:next w:val="NoList"/>
    <w:uiPriority w:val="99"/>
    <w:semiHidden/>
    <w:rsid w:val="009F3451"/>
  </w:style>
  <w:style w:type="numbering" w:customStyle="1" w:styleId="1260">
    <w:name w:val="無清單126"/>
    <w:next w:val="NoList"/>
    <w:uiPriority w:val="99"/>
    <w:semiHidden/>
    <w:unhideWhenUsed/>
    <w:rsid w:val="009F3451"/>
  </w:style>
  <w:style w:type="numbering" w:customStyle="1" w:styleId="1116">
    <w:name w:val="無清單1116"/>
    <w:next w:val="NoList"/>
    <w:uiPriority w:val="99"/>
    <w:semiHidden/>
    <w:unhideWhenUsed/>
    <w:rsid w:val="009F3451"/>
  </w:style>
  <w:style w:type="table" w:customStyle="1" w:styleId="TableGrid115">
    <w:name w:val="Table Grid11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F3451"/>
  </w:style>
  <w:style w:type="numbering" w:customStyle="1" w:styleId="NoList1125">
    <w:name w:val="No List1125"/>
    <w:next w:val="NoList"/>
    <w:uiPriority w:val="99"/>
    <w:semiHidden/>
    <w:unhideWhenUsed/>
    <w:rsid w:val="009F3451"/>
  </w:style>
  <w:style w:type="table" w:customStyle="1" w:styleId="TableGrid54">
    <w:name w:val="Table Grid5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F3451"/>
  </w:style>
  <w:style w:type="numbering" w:customStyle="1" w:styleId="11150">
    <w:name w:val="リストなし1115"/>
    <w:next w:val="NoList"/>
    <w:uiPriority w:val="99"/>
    <w:semiHidden/>
    <w:unhideWhenUsed/>
    <w:rsid w:val="009F3451"/>
  </w:style>
  <w:style w:type="numbering" w:customStyle="1" w:styleId="11151">
    <w:name w:val="无列表1115"/>
    <w:next w:val="NoList"/>
    <w:semiHidden/>
    <w:rsid w:val="009F3451"/>
  </w:style>
  <w:style w:type="numbering" w:customStyle="1" w:styleId="NoList2115">
    <w:name w:val="No List2115"/>
    <w:next w:val="NoList"/>
    <w:semiHidden/>
    <w:rsid w:val="009F3451"/>
  </w:style>
  <w:style w:type="numbering" w:customStyle="1" w:styleId="NoList3115">
    <w:name w:val="No List3115"/>
    <w:next w:val="NoList"/>
    <w:uiPriority w:val="99"/>
    <w:semiHidden/>
    <w:rsid w:val="009F3451"/>
  </w:style>
  <w:style w:type="numbering" w:customStyle="1" w:styleId="NoList11115">
    <w:name w:val="No List11115"/>
    <w:next w:val="NoList"/>
    <w:uiPriority w:val="99"/>
    <w:semiHidden/>
    <w:unhideWhenUsed/>
    <w:rsid w:val="009F3451"/>
  </w:style>
  <w:style w:type="numbering" w:customStyle="1" w:styleId="1215">
    <w:name w:val="無清單1215"/>
    <w:next w:val="NoList"/>
    <w:uiPriority w:val="99"/>
    <w:semiHidden/>
    <w:unhideWhenUsed/>
    <w:rsid w:val="009F3451"/>
  </w:style>
  <w:style w:type="numbering" w:customStyle="1" w:styleId="111150">
    <w:name w:val="無清單11115"/>
    <w:next w:val="NoList"/>
    <w:uiPriority w:val="99"/>
    <w:semiHidden/>
    <w:unhideWhenUsed/>
    <w:rsid w:val="009F3451"/>
  </w:style>
  <w:style w:type="numbering" w:customStyle="1" w:styleId="NoList55">
    <w:name w:val="No List55"/>
    <w:next w:val="NoList"/>
    <w:uiPriority w:val="99"/>
    <w:semiHidden/>
    <w:unhideWhenUsed/>
    <w:rsid w:val="009F3451"/>
  </w:style>
  <w:style w:type="table" w:customStyle="1" w:styleId="TableGrid64">
    <w:name w:val="Table Grid6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9F3451"/>
  </w:style>
  <w:style w:type="numbering" w:customStyle="1" w:styleId="1250">
    <w:name w:val="リストなし125"/>
    <w:next w:val="NoList"/>
    <w:uiPriority w:val="99"/>
    <w:semiHidden/>
    <w:unhideWhenUsed/>
    <w:rsid w:val="009F3451"/>
  </w:style>
  <w:style w:type="table" w:customStyle="1" w:styleId="TableGrid124">
    <w:name w:val="Table Grid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9F3451"/>
  </w:style>
  <w:style w:type="table" w:customStyle="1" w:styleId="324">
    <w:name w:val="网格型3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9F3451"/>
  </w:style>
  <w:style w:type="numbering" w:customStyle="1" w:styleId="NoList325">
    <w:name w:val="No List325"/>
    <w:next w:val="NoList"/>
    <w:uiPriority w:val="99"/>
    <w:semiHidden/>
    <w:rsid w:val="009F3451"/>
  </w:style>
  <w:style w:type="table" w:customStyle="1" w:styleId="TableGrid424">
    <w:name w:val="Table Grid4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9F3451"/>
  </w:style>
  <w:style w:type="numbering" w:customStyle="1" w:styleId="1125">
    <w:name w:val="無清單1125"/>
    <w:next w:val="NoList"/>
    <w:uiPriority w:val="99"/>
    <w:semiHidden/>
    <w:unhideWhenUsed/>
    <w:rsid w:val="009F3451"/>
  </w:style>
  <w:style w:type="table" w:customStyle="1" w:styleId="1243">
    <w:name w:val="表格格線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9F3451"/>
  </w:style>
  <w:style w:type="numbering" w:customStyle="1" w:styleId="NoList1224">
    <w:name w:val="No List1224"/>
    <w:next w:val="NoList"/>
    <w:uiPriority w:val="99"/>
    <w:semiHidden/>
    <w:unhideWhenUsed/>
    <w:rsid w:val="009F3451"/>
  </w:style>
  <w:style w:type="numbering" w:customStyle="1" w:styleId="11240">
    <w:name w:val="リストなし1124"/>
    <w:next w:val="NoList"/>
    <w:uiPriority w:val="99"/>
    <w:semiHidden/>
    <w:unhideWhenUsed/>
    <w:rsid w:val="009F3451"/>
  </w:style>
  <w:style w:type="numbering" w:customStyle="1" w:styleId="11241">
    <w:name w:val="无列表1124"/>
    <w:next w:val="NoList"/>
    <w:semiHidden/>
    <w:rsid w:val="009F3451"/>
  </w:style>
  <w:style w:type="numbering" w:customStyle="1" w:styleId="NoList2124">
    <w:name w:val="No List2124"/>
    <w:next w:val="NoList"/>
    <w:semiHidden/>
    <w:rsid w:val="009F3451"/>
  </w:style>
  <w:style w:type="numbering" w:customStyle="1" w:styleId="NoList3124">
    <w:name w:val="No List3124"/>
    <w:next w:val="NoList"/>
    <w:uiPriority w:val="99"/>
    <w:semiHidden/>
    <w:rsid w:val="009F3451"/>
  </w:style>
  <w:style w:type="numbering" w:customStyle="1" w:styleId="NoList11125">
    <w:name w:val="No List11125"/>
    <w:next w:val="NoList"/>
    <w:uiPriority w:val="99"/>
    <w:semiHidden/>
    <w:unhideWhenUsed/>
    <w:rsid w:val="009F3451"/>
  </w:style>
  <w:style w:type="numbering" w:customStyle="1" w:styleId="12240">
    <w:name w:val="無清單1224"/>
    <w:next w:val="NoList"/>
    <w:uiPriority w:val="99"/>
    <w:semiHidden/>
    <w:unhideWhenUsed/>
    <w:rsid w:val="009F3451"/>
  </w:style>
  <w:style w:type="numbering" w:customStyle="1" w:styleId="111240">
    <w:name w:val="無清單11124"/>
    <w:next w:val="NoList"/>
    <w:uiPriority w:val="99"/>
    <w:semiHidden/>
    <w:unhideWhenUsed/>
    <w:rsid w:val="009F3451"/>
  </w:style>
  <w:style w:type="table" w:customStyle="1" w:styleId="TableGrid1113">
    <w:name w:val="Table Grid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9F3451"/>
  </w:style>
  <w:style w:type="numbering" w:customStyle="1" w:styleId="NoList1133">
    <w:name w:val="No List1133"/>
    <w:next w:val="NoList"/>
    <w:uiPriority w:val="99"/>
    <w:semiHidden/>
    <w:unhideWhenUsed/>
    <w:rsid w:val="009F3451"/>
  </w:style>
  <w:style w:type="numbering" w:customStyle="1" w:styleId="NoList413">
    <w:name w:val="No List413"/>
    <w:next w:val="NoList"/>
    <w:uiPriority w:val="99"/>
    <w:semiHidden/>
    <w:unhideWhenUsed/>
    <w:rsid w:val="009F3451"/>
  </w:style>
  <w:style w:type="table" w:customStyle="1" w:styleId="TableGrid1123">
    <w:name w:val="Table Grid11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9F3451"/>
  </w:style>
  <w:style w:type="numbering" w:customStyle="1" w:styleId="NoList12113">
    <w:name w:val="No List12113"/>
    <w:next w:val="NoList"/>
    <w:uiPriority w:val="99"/>
    <w:semiHidden/>
    <w:unhideWhenUsed/>
    <w:rsid w:val="009F3451"/>
  </w:style>
  <w:style w:type="numbering" w:customStyle="1" w:styleId="111130">
    <w:name w:val="リストなし11113"/>
    <w:next w:val="NoList"/>
    <w:uiPriority w:val="99"/>
    <w:semiHidden/>
    <w:unhideWhenUsed/>
    <w:rsid w:val="009F3451"/>
  </w:style>
  <w:style w:type="numbering" w:customStyle="1" w:styleId="111132">
    <w:name w:val="无列表11113"/>
    <w:next w:val="NoList"/>
    <w:semiHidden/>
    <w:rsid w:val="009F3451"/>
  </w:style>
  <w:style w:type="numbering" w:customStyle="1" w:styleId="NoList21113">
    <w:name w:val="No List21113"/>
    <w:next w:val="NoList"/>
    <w:semiHidden/>
    <w:rsid w:val="009F3451"/>
  </w:style>
  <w:style w:type="numbering" w:customStyle="1" w:styleId="NoList31113">
    <w:name w:val="No List31113"/>
    <w:next w:val="NoList"/>
    <w:uiPriority w:val="99"/>
    <w:semiHidden/>
    <w:rsid w:val="009F3451"/>
  </w:style>
  <w:style w:type="numbering" w:customStyle="1" w:styleId="NoList111113">
    <w:name w:val="No List111113"/>
    <w:next w:val="NoList"/>
    <w:uiPriority w:val="99"/>
    <w:semiHidden/>
    <w:unhideWhenUsed/>
    <w:rsid w:val="009F3451"/>
  </w:style>
  <w:style w:type="numbering" w:customStyle="1" w:styleId="121130">
    <w:name w:val="無清單12113"/>
    <w:next w:val="NoList"/>
    <w:uiPriority w:val="99"/>
    <w:semiHidden/>
    <w:unhideWhenUsed/>
    <w:rsid w:val="009F3451"/>
  </w:style>
  <w:style w:type="numbering" w:customStyle="1" w:styleId="111113">
    <w:name w:val="無清單111113"/>
    <w:next w:val="NoList"/>
    <w:uiPriority w:val="99"/>
    <w:semiHidden/>
    <w:unhideWhenUsed/>
    <w:rsid w:val="009F3451"/>
  </w:style>
  <w:style w:type="numbering" w:customStyle="1" w:styleId="NoList1313">
    <w:name w:val="No List1313"/>
    <w:next w:val="NoList"/>
    <w:uiPriority w:val="99"/>
    <w:semiHidden/>
    <w:unhideWhenUsed/>
    <w:rsid w:val="009F3451"/>
  </w:style>
  <w:style w:type="numbering" w:customStyle="1" w:styleId="12132">
    <w:name w:val="リストなし1213"/>
    <w:next w:val="NoList"/>
    <w:uiPriority w:val="99"/>
    <w:semiHidden/>
    <w:unhideWhenUsed/>
    <w:rsid w:val="009F3451"/>
  </w:style>
  <w:style w:type="numbering" w:customStyle="1" w:styleId="12133">
    <w:name w:val="无列表1213"/>
    <w:next w:val="NoList"/>
    <w:semiHidden/>
    <w:rsid w:val="009F3451"/>
  </w:style>
  <w:style w:type="numbering" w:customStyle="1" w:styleId="NoList2213">
    <w:name w:val="No List2213"/>
    <w:next w:val="NoList"/>
    <w:semiHidden/>
    <w:rsid w:val="009F3451"/>
  </w:style>
  <w:style w:type="numbering" w:customStyle="1" w:styleId="NoList3213">
    <w:name w:val="No List3213"/>
    <w:next w:val="NoList"/>
    <w:uiPriority w:val="99"/>
    <w:semiHidden/>
    <w:rsid w:val="009F3451"/>
  </w:style>
  <w:style w:type="numbering" w:customStyle="1" w:styleId="NoList11213">
    <w:name w:val="No List11213"/>
    <w:next w:val="NoList"/>
    <w:uiPriority w:val="99"/>
    <w:semiHidden/>
    <w:unhideWhenUsed/>
    <w:rsid w:val="009F3451"/>
  </w:style>
  <w:style w:type="numbering" w:customStyle="1" w:styleId="13130">
    <w:name w:val="無清單1313"/>
    <w:next w:val="NoList"/>
    <w:uiPriority w:val="99"/>
    <w:semiHidden/>
    <w:unhideWhenUsed/>
    <w:rsid w:val="009F3451"/>
  </w:style>
  <w:style w:type="numbering" w:customStyle="1" w:styleId="112130">
    <w:name w:val="無清單11213"/>
    <w:next w:val="NoList"/>
    <w:uiPriority w:val="99"/>
    <w:semiHidden/>
    <w:unhideWhenUsed/>
    <w:rsid w:val="009F3451"/>
  </w:style>
  <w:style w:type="numbering" w:customStyle="1" w:styleId="2113">
    <w:name w:val="无列表2113"/>
    <w:next w:val="NoList"/>
    <w:uiPriority w:val="99"/>
    <w:semiHidden/>
    <w:unhideWhenUsed/>
    <w:rsid w:val="009F3451"/>
  </w:style>
  <w:style w:type="numbering" w:customStyle="1" w:styleId="NoList12213">
    <w:name w:val="No List12213"/>
    <w:next w:val="NoList"/>
    <w:uiPriority w:val="99"/>
    <w:semiHidden/>
    <w:unhideWhenUsed/>
    <w:rsid w:val="009F3451"/>
  </w:style>
  <w:style w:type="numbering" w:customStyle="1" w:styleId="112131">
    <w:name w:val="リストなし11213"/>
    <w:next w:val="NoList"/>
    <w:uiPriority w:val="99"/>
    <w:semiHidden/>
    <w:unhideWhenUsed/>
    <w:rsid w:val="009F3451"/>
  </w:style>
  <w:style w:type="numbering" w:customStyle="1" w:styleId="112132">
    <w:name w:val="无列表11213"/>
    <w:next w:val="NoList"/>
    <w:semiHidden/>
    <w:rsid w:val="009F3451"/>
  </w:style>
  <w:style w:type="numbering" w:customStyle="1" w:styleId="NoList21213">
    <w:name w:val="No List21213"/>
    <w:next w:val="NoList"/>
    <w:semiHidden/>
    <w:rsid w:val="009F3451"/>
  </w:style>
  <w:style w:type="numbering" w:customStyle="1" w:styleId="NoList31213">
    <w:name w:val="No List31213"/>
    <w:next w:val="NoList"/>
    <w:uiPriority w:val="99"/>
    <w:semiHidden/>
    <w:rsid w:val="009F3451"/>
  </w:style>
  <w:style w:type="numbering" w:customStyle="1" w:styleId="NoList111213">
    <w:name w:val="No List111213"/>
    <w:next w:val="NoList"/>
    <w:uiPriority w:val="99"/>
    <w:semiHidden/>
    <w:unhideWhenUsed/>
    <w:rsid w:val="009F3451"/>
  </w:style>
  <w:style w:type="numbering" w:customStyle="1" w:styleId="122130">
    <w:name w:val="無清單12213"/>
    <w:next w:val="NoList"/>
    <w:uiPriority w:val="99"/>
    <w:semiHidden/>
    <w:unhideWhenUsed/>
    <w:rsid w:val="009F3451"/>
  </w:style>
  <w:style w:type="numbering" w:customStyle="1" w:styleId="1112130">
    <w:name w:val="無清單111213"/>
    <w:next w:val="NoList"/>
    <w:uiPriority w:val="99"/>
    <w:semiHidden/>
    <w:unhideWhenUsed/>
    <w:rsid w:val="009F3451"/>
  </w:style>
  <w:style w:type="table" w:customStyle="1" w:styleId="TableGrid11211">
    <w:name w:val="Table Grid11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F3451"/>
  </w:style>
  <w:style w:type="table" w:customStyle="1" w:styleId="TableGrid91">
    <w:name w:val="Table Grid9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9F3451"/>
  </w:style>
  <w:style w:type="numbering" w:customStyle="1" w:styleId="1511">
    <w:name w:val="リストなし151"/>
    <w:next w:val="NoList"/>
    <w:uiPriority w:val="99"/>
    <w:semiHidden/>
    <w:unhideWhenUsed/>
    <w:rsid w:val="009F3451"/>
  </w:style>
  <w:style w:type="table" w:customStyle="1" w:styleId="TableGrid151">
    <w:name w:val="Table Grid15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9F3451"/>
  </w:style>
  <w:style w:type="table" w:customStyle="1" w:styleId="351">
    <w:name w:val="网格型3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9F3451"/>
  </w:style>
  <w:style w:type="numbering" w:customStyle="1" w:styleId="NoList351">
    <w:name w:val="No List351"/>
    <w:next w:val="NoList"/>
    <w:uiPriority w:val="99"/>
    <w:semiHidden/>
    <w:rsid w:val="009F3451"/>
  </w:style>
  <w:style w:type="table" w:customStyle="1" w:styleId="TableGrid451">
    <w:name w:val="Table Grid45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F3451"/>
  </w:style>
  <w:style w:type="numbering" w:customStyle="1" w:styleId="1610">
    <w:name w:val="無清單161"/>
    <w:next w:val="NoList"/>
    <w:uiPriority w:val="99"/>
    <w:semiHidden/>
    <w:unhideWhenUsed/>
    <w:rsid w:val="009F3451"/>
  </w:style>
  <w:style w:type="numbering" w:customStyle="1" w:styleId="11510">
    <w:name w:val="無清單1151"/>
    <w:next w:val="NoList"/>
    <w:uiPriority w:val="99"/>
    <w:semiHidden/>
    <w:unhideWhenUsed/>
    <w:rsid w:val="009F3451"/>
  </w:style>
  <w:style w:type="table" w:customStyle="1" w:styleId="1513">
    <w:name w:val="表格格線15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9F3451"/>
  </w:style>
  <w:style w:type="numbering" w:customStyle="1" w:styleId="241">
    <w:name w:val="无列表241"/>
    <w:next w:val="NoList"/>
    <w:uiPriority w:val="99"/>
    <w:semiHidden/>
    <w:unhideWhenUsed/>
    <w:rsid w:val="009F3451"/>
  </w:style>
  <w:style w:type="numbering" w:customStyle="1" w:styleId="NoList1251">
    <w:name w:val="No List1251"/>
    <w:next w:val="NoList"/>
    <w:uiPriority w:val="99"/>
    <w:semiHidden/>
    <w:unhideWhenUsed/>
    <w:rsid w:val="009F3451"/>
  </w:style>
  <w:style w:type="numbering" w:customStyle="1" w:styleId="11511">
    <w:name w:val="リストなし1151"/>
    <w:next w:val="NoList"/>
    <w:uiPriority w:val="99"/>
    <w:semiHidden/>
    <w:unhideWhenUsed/>
    <w:rsid w:val="009F3451"/>
  </w:style>
  <w:style w:type="numbering" w:customStyle="1" w:styleId="11512">
    <w:name w:val="无列表1151"/>
    <w:next w:val="NoList"/>
    <w:semiHidden/>
    <w:rsid w:val="009F3451"/>
  </w:style>
  <w:style w:type="numbering" w:customStyle="1" w:styleId="NoList2151">
    <w:name w:val="No List2151"/>
    <w:next w:val="NoList"/>
    <w:semiHidden/>
    <w:rsid w:val="009F3451"/>
  </w:style>
  <w:style w:type="numbering" w:customStyle="1" w:styleId="NoList3151">
    <w:name w:val="No List3151"/>
    <w:next w:val="NoList"/>
    <w:uiPriority w:val="99"/>
    <w:semiHidden/>
    <w:rsid w:val="009F3451"/>
  </w:style>
  <w:style w:type="numbering" w:customStyle="1" w:styleId="12510">
    <w:name w:val="無清單1251"/>
    <w:next w:val="NoList"/>
    <w:uiPriority w:val="99"/>
    <w:semiHidden/>
    <w:unhideWhenUsed/>
    <w:rsid w:val="009F3451"/>
  </w:style>
  <w:style w:type="numbering" w:customStyle="1" w:styleId="111510">
    <w:name w:val="無清單11151"/>
    <w:next w:val="NoList"/>
    <w:uiPriority w:val="99"/>
    <w:semiHidden/>
    <w:unhideWhenUsed/>
    <w:rsid w:val="009F3451"/>
  </w:style>
  <w:style w:type="table" w:customStyle="1" w:styleId="TableGrid1141">
    <w:name w:val="Table Grid114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F3451"/>
  </w:style>
  <w:style w:type="numbering" w:customStyle="1" w:styleId="NoList11241">
    <w:name w:val="No List11241"/>
    <w:next w:val="NoList"/>
    <w:uiPriority w:val="99"/>
    <w:semiHidden/>
    <w:unhideWhenUsed/>
    <w:rsid w:val="009F3451"/>
  </w:style>
  <w:style w:type="table" w:customStyle="1" w:styleId="TableGrid531">
    <w:name w:val="Table Grid5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9F3451"/>
  </w:style>
  <w:style w:type="numbering" w:customStyle="1" w:styleId="111411">
    <w:name w:val="リストなし11141"/>
    <w:next w:val="NoList"/>
    <w:uiPriority w:val="99"/>
    <w:semiHidden/>
    <w:unhideWhenUsed/>
    <w:rsid w:val="009F3451"/>
  </w:style>
  <w:style w:type="numbering" w:customStyle="1" w:styleId="111412">
    <w:name w:val="无列表11141"/>
    <w:next w:val="NoList"/>
    <w:semiHidden/>
    <w:rsid w:val="009F3451"/>
  </w:style>
  <w:style w:type="numbering" w:customStyle="1" w:styleId="NoList21141">
    <w:name w:val="No List21141"/>
    <w:next w:val="NoList"/>
    <w:semiHidden/>
    <w:rsid w:val="009F3451"/>
  </w:style>
  <w:style w:type="numbering" w:customStyle="1" w:styleId="NoList31141">
    <w:name w:val="No List31141"/>
    <w:next w:val="NoList"/>
    <w:uiPriority w:val="99"/>
    <w:semiHidden/>
    <w:rsid w:val="009F3451"/>
  </w:style>
  <w:style w:type="numbering" w:customStyle="1" w:styleId="NoList111141">
    <w:name w:val="No List111141"/>
    <w:next w:val="NoList"/>
    <w:uiPriority w:val="99"/>
    <w:semiHidden/>
    <w:unhideWhenUsed/>
    <w:rsid w:val="009F3451"/>
  </w:style>
  <w:style w:type="numbering" w:customStyle="1" w:styleId="12141">
    <w:name w:val="無清單12141"/>
    <w:next w:val="NoList"/>
    <w:uiPriority w:val="99"/>
    <w:semiHidden/>
    <w:unhideWhenUsed/>
    <w:rsid w:val="009F3451"/>
  </w:style>
  <w:style w:type="numbering" w:customStyle="1" w:styleId="111141">
    <w:name w:val="無清單111141"/>
    <w:next w:val="NoList"/>
    <w:uiPriority w:val="99"/>
    <w:semiHidden/>
    <w:unhideWhenUsed/>
    <w:rsid w:val="009F3451"/>
  </w:style>
  <w:style w:type="numbering" w:customStyle="1" w:styleId="NoList541">
    <w:name w:val="No List541"/>
    <w:next w:val="NoList"/>
    <w:uiPriority w:val="99"/>
    <w:semiHidden/>
    <w:unhideWhenUsed/>
    <w:rsid w:val="009F3451"/>
  </w:style>
  <w:style w:type="table" w:customStyle="1" w:styleId="TableGrid631">
    <w:name w:val="Table Grid63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9F3451"/>
  </w:style>
  <w:style w:type="numbering" w:customStyle="1" w:styleId="12411">
    <w:name w:val="リストなし1241"/>
    <w:next w:val="NoList"/>
    <w:uiPriority w:val="99"/>
    <w:semiHidden/>
    <w:unhideWhenUsed/>
    <w:rsid w:val="009F3451"/>
  </w:style>
  <w:style w:type="table" w:customStyle="1" w:styleId="TableGrid1231">
    <w:name w:val="Table Grid123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9F3451"/>
  </w:style>
  <w:style w:type="table" w:customStyle="1" w:styleId="3231">
    <w:name w:val="网格型3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9F3451"/>
  </w:style>
  <w:style w:type="numbering" w:customStyle="1" w:styleId="NoList3241">
    <w:name w:val="No List3241"/>
    <w:next w:val="NoList"/>
    <w:uiPriority w:val="99"/>
    <w:semiHidden/>
    <w:rsid w:val="009F3451"/>
  </w:style>
  <w:style w:type="table" w:customStyle="1" w:styleId="TableGrid4231">
    <w:name w:val="Table Grid423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9F3451"/>
  </w:style>
  <w:style w:type="numbering" w:customStyle="1" w:styleId="112410">
    <w:name w:val="無清單11241"/>
    <w:next w:val="NoList"/>
    <w:uiPriority w:val="99"/>
    <w:semiHidden/>
    <w:unhideWhenUsed/>
    <w:rsid w:val="009F3451"/>
  </w:style>
  <w:style w:type="table" w:customStyle="1" w:styleId="12313">
    <w:name w:val="表格格線123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9F3451"/>
  </w:style>
  <w:style w:type="numbering" w:customStyle="1" w:styleId="NoList12231">
    <w:name w:val="No List12231"/>
    <w:next w:val="NoList"/>
    <w:uiPriority w:val="99"/>
    <w:semiHidden/>
    <w:unhideWhenUsed/>
    <w:rsid w:val="009F3451"/>
  </w:style>
  <w:style w:type="numbering" w:customStyle="1" w:styleId="112311">
    <w:name w:val="リストなし11231"/>
    <w:next w:val="NoList"/>
    <w:uiPriority w:val="99"/>
    <w:semiHidden/>
    <w:unhideWhenUsed/>
    <w:rsid w:val="009F3451"/>
  </w:style>
  <w:style w:type="numbering" w:customStyle="1" w:styleId="112312">
    <w:name w:val="无列表11231"/>
    <w:next w:val="NoList"/>
    <w:semiHidden/>
    <w:rsid w:val="009F3451"/>
  </w:style>
  <w:style w:type="numbering" w:customStyle="1" w:styleId="NoList21231">
    <w:name w:val="No List21231"/>
    <w:next w:val="NoList"/>
    <w:semiHidden/>
    <w:rsid w:val="009F3451"/>
  </w:style>
  <w:style w:type="numbering" w:customStyle="1" w:styleId="NoList31231">
    <w:name w:val="No List31231"/>
    <w:next w:val="NoList"/>
    <w:uiPriority w:val="99"/>
    <w:semiHidden/>
    <w:rsid w:val="009F3451"/>
  </w:style>
  <w:style w:type="numbering" w:customStyle="1" w:styleId="NoList111241">
    <w:name w:val="No List111241"/>
    <w:next w:val="NoList"/>
    <w:uiPriority w:val="99"/>
    <w:semiHidden/>
    <w:unhideWhenUsed/>
    <w:rsid w:val="009F3451"/>
  </w:style>
  <w:style w:type="numbering" w:customStyle="1" w:styleId="12231">
    <w:name w:val="無清單12231"/>
    <w:next w:val="NoList"/>
    <w:uiPriority w:val="99"/>
    <w:semiHidden/>
    <w:unhideWhenUsed/>
    <w:rsid w:val="009F3451"/>
  </w:style>
  <w:style w:type="numbering" w:customStyle="1" w:styleId="111231">
    <w:name w:val="無清單111231"/>
    <w:next w:val="NoList"/>
    <w:uiPriority w:val="99"/>
    <w:semiHidden/>
    <w:unhideWhenUsed/>
    <w:rsid w:val="009F3451"/>
  </w:style>
  <w:style w:type="table" w:customStyle="1" w:styleId="1117">
    <w:name w:val="网格型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9F3451"/>
  </w:style>
  <w:style w:type="table" w:customStyle="1" w:styleId="2110">
    <w:name w:val="网格型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9F3451"/>
  </w:style>
  <w:style w:type="numbering" w:customStyle="1" w:styleId="NoList11321">
    <w:name w:val="No List11321"/>
    <w:next w:val="NoList"/>
    <w:uiPriority w:val="99"/>
    <w:semiHidden/>
    <w:unhideWhenUsed/>
    <w:rsid w:val="009F3451"/>
  </w:style>
  <w:style w:type="numbering" w:customStyle="1" w:styleId="NoList4121">
    <w:name w:val="No List4121"/>
    <w:next w:val="NoList"/>
    <w:uiPriority w:val="99"/>
    <w:semiHidden/>
    <w:unhideWhenUsed/>
    <w:rsid w:val="009F3451"/>
  </w:style>
  <w:style w:type="table" w:customStyle="1" w:styleId="TableGrid11221">
    <w:name w:val="Table Grid1122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9F3451"/>
  </w:style>
  <w:style w:type="numbering" w:customStyle="1" w:styleId="NoList121121">
    <w:name w:val="No List121121"/>
    <w:next w:val="NoList"/>
    <w:uiPriority w:val="99"/>
    <w:semiHidden/>
    <w:unhideWhenUsed/>
    <w:rsid w:val="009F3451"/>
  </w:style>
  <w:style w:type="numbering" w:customStyle="1" w:styleId="1111211">
    <w:name w:val="リストなし111121"/>
    <w:next w:val="NoList"/>
    <w:uiPriority w:val="99"/>
    <w:semiHidden/>
    <w:unhideWhenUsed/>
    <w:rsid w:val="009F3451"/>
  </w:style>
  <w:style w:type="numbering" w:customStyle="1" w:styleId="1111212">
    <w:name w:val="无列表111121"/>
    <w:next w:val="NoList"/>
    <w:semiHidden/>
    <w:rsid w:val="009F3451"/>
  </w:style>
  <w:style w:type="numbering" w:customStyle="1" w:styleId="NoList211121">
    <w:name w:val="No List211121"/>
    <w:next w:val="NoList"/>
    <w:semiHidden/>
    <w:rsid w:val="009F3451"/>
  </w:style>
  <w:style w:type="numbering" w:customStyle="1" w:styleId="NoList311121">
    <w:name w:val="No List311121"/>
    <w:next w:val="NoList"/>
    <w:uiPriority w:val="99"/>
    <w:semiHidden/>
    <w:rsid w:val="009F3451"/>
  </w:style>
  <w:style w:type="numbering" w:customStyle="1" w:styleId="NoList1111121">
    <w:name w:val="No List1111121"/>
    <w:next w:val="NoList"/>
    <w:uiPriority w:val="99"/>
    <w:semiHidden/>
    <w:unhideWhenUsed/>
    <w:rsid w:val="009F3451"/>
  </w:style>
  <w:style w:type="numbering" w:customStyle="1" w:styleId="1211210">
    <w:name w:val="無清單121121"/>
    <w:next w:val="NoList"/>
    <w:uiPriority w:val="99"/>
    <w:semiHidden/>
    <w:unhideWhenUsed/>
    <w:rsid w:val="009F3451"/>
  </w:style>
  <w:style w:type="numbering" w:customStyle="1" w:styleId="11111210">
    <w:name w:val="無清單1111121"/>
    <w:next w:val="NoList"/>
    <w:uiPriority w:val="99"/>
    <w:semiHidden/>
    <w:unhideWhenUsed/>
    <w:rsid w:val="009F3451"/>
  </w:style>
  <w:style w:type="numbering" w:customStyle="1" w:styleId="NoList13121">
    <w:name w:val="No List13121"/>
    <w:next w:val="NoList"/>
    <w:uiPriority w:val="99"/>
    <w:semiHidden/>
    <w:unhideWhenUsed/>
    <w:rsid w:val="009F3451"/>
  </w:style>
  <w:style w:type="numbering" w:customStyle="1" w:styleId="121211">
    <w:name w:val="リストなし12121"/>
    <w:next w:val="NoList"/>
    <w:uiPriority w:val="99"/>
    <w:semiHidden/>
    <w:unhideWhenUsed/>
    <w:rsid w:val="009F3451"/>
  </w:style>
  <w:style w:type="numbering" w:customStyle="1" w:styleId="121212">
    <w:name w:val="无列表12121"/>
    <w:next w:val="NoList"/>
    <w:semiHidden/>
    <w:rsid w:val="009F3451"/>
  </w:style>
  <w:style w:type="numbering" w:customStyle="1" w:styleId="NoList22121">
    <w:name w:val="No List22121"/>
    <w:next w:val="NoList"/>
    <w:semiHidden/>
    <w:rsid w:val="009F3451"/>
  </w:style>
  <w:style w:type="numbering" w:customStyle="1" w:styleId="NoList32121">
    <w:name w:val="No List32121"/>
    <w:next w:val="NoList"/>
    <w:uiPriority w:val="99"/>
    <w:semiHidden/>
    <w:rsid w:val="009F3451"/>
  </w:style>
  <w:style w:type="numbering" w:customStyle="1" w:styleId="NoList112121">
    <w:name w:val="No List112121"/>
    <w:next w:val="NoList"/>
    <w:uiPriority w:val="99"/>
    <w:semiHidden/>
    <w:unhideWhenUsed/>
    <w:rsid w:val="009F3451"/>
  </w:style>
  <w:style w:type="numbering" w:customStyle="1" w:styleId="131210">
    <w:name w:val="無清單13121"/>
    <w:next w:val="NoList"/>
    <w:uiPriority w:val="99"/>
    <w:semiHidden/>
    <w:unhideWhenUsed/>
    <w:rsid w:val="009F3451"/>
  </w:style>
  <w:style w:type="numbering" w:customStyle="1" w:styleId="1121210">
    <w:name w:val="無清單112121"/>
    <w:next w:val="NoList"/>
    <w:uiPriority w:val="99"/>
    <w:semiHidden/>
    <w:unhideWhenUsed/>
    <w:rsid w:val="009F3451"/>
  </w:style>
  <w:style w:type="numbering" w:customStyle="1" w:styleId="21121">
    <w:name w:val="无列表21121"/>
    <w:next w:val="NoList"/>
    <w:uiPriority w:val="99"/>
    <w:semiHidden/>
    <w:unhideWhenUsed/>
    <w:rsid w:val="009F3451"/>
  </w:style>
  <w:style w:type="numbering" w:customStyle="1" w:styleId="NoList122121">
    <w:name w:val="No List122121"/>
    <w:next w:val="NoList"/>
    <w:uiPriority w:val="99"/>
    <w:semiHidden/>
    <w:unhideWhenUsed/>
    <w:rsid w:val="009F3451"/>
  </w:style>
  <w:style w:type="numbering" w:customStyle="1" w:styleId="1121211">
    <w:name w:val="リストなし112121"/>
    <w:next w:val="NoList"/>
    <w:uiPriority w:val="99"/>
    <w:semiHidden/>
    <w:unhideWhenUsed/>
    <w:rsid w:val="009F3451"/>
  </w:style>
  <w:style w:type="numbering" w:customStyle="1" w:styleId="1121212">
    <w:name w:val="无列表112121"/>
    <w:next w:val="NoList"/>
    <w:semiHidden/>
    <w:rsid w:val="009F3451"/>
  </w:style>
  <w:style w:type="numbering" w:customStyle="1" w:styleId="NoList212121">
    <w:name w:val="No List212121"/>
    <w:next w:val="NoList"/>
    <w:semiHidden/>
    <w:rsid w:val="009F3451"/>
  </w:style>
  <w:style w:type="numbering" w:customStyle="1" w:styleId="NoList312121">
    <w:name w:val="No List312121"/>
    <w:next w:val="NoList"/>
    <w:uiPriority w:val="99"/>
    <w:semiHidden/>
    <w:rsid w:val="009F3451"/>
  </w:style>
  <w:style w:type="numbering" w:customStyle="1" w:styleId="NoList1112121">
    <w:name w:val="No List1112121"/>
    <w:next w:val="NoList"/>
    <w:uiPriority w:val="99"/>
    <w:semiHidden/>
    <w:unhideWhenUsed/>
    <w:rsid w:val="009F3451"/>
  </w:style>
  <w:style w:type="numbering" w:customStyle="1" w:styleId="122121">
    <w:name w:val="無清單122121"/>
    <w:next w:val="NoList"/>
    <w:uiPriority w:val="99"/>
    <w:semiHidden/>
    <w:unhideWhenUsed/>
    <w:rsid w:val="009F3451"/>
  </w:style>
  <w:style w:type="numbering" w:customStyle="1" w:styleId="1112121">
    <w:name w:val="無清單1112121"/>
    <w:next w:val="NoList"/>
    <w:uiPriority w:val="99"/>
    <w:semiHidden/>
    <w:unhideWhenUsed/>
    <w:rsid w:val="009F3451"/>
  </w:style>
  <w:style w:type="numbering" w:customStyle="1" w:styleId="131111">
    <w:name w:val="无列表13111"/>
    <w:next w:val="NoList"/>
    <w:semiHidden/>
    <w:rsid w:val="009F3451"/>
  </w:style>
  <w:style w:type="numbering" w:customStyle="1" w:styleId="NoList41111">
    <w:name w:val="No List41111"/>
    <w:next w:val="NoList"/>
    <w:uiPriority w:val="99"/>
    <w:semiHidden/>
    <w:unhideWhenUsed/>
    <w:rsid w:val="009F3451"/>
  </w:style>
  <w:style w:type="numbering" w:customStyle="1" w:styleId="22111">
    <w:name w:val="无列表22111"/>
    <w:next w:val="NoList"/>
    <w:uiPriority w:val="99"/>
    <w:semiHidden/>
    <w:unhideWhenUsed/>
    <w:rsid w:val="009F3451"/>
  </w:style>
  <w:style w:type="numbering" w:customStyle="1" w:styleId="NoList1211112">
    <w:name w:val="No List1211112"/>
    <w:next w:val="NoList"/>
    <w:uiPriority w:val="99"/>
    <w:semiHidden/>
    <w:unhideWhenUsed/>
    <w:rsid w:val="009F3451"/>
  </w:style>
  <w:style w:type="numbering" w:customStyle="1" w:styleId="11111121">
    <w:name w:val="リストなし1111112"/>
    <w:next w:val="NoList"/>
    <w:uiPriority w:val="99"/>
    <w:semiHidden/>
    <w:unhideWhenUsed/>
    <w:rsid w:val="009F3451"/>
  </w:style>
  <w:style w:type="numbering" w:customStyle="1" w:styleId="11111122">
    <w:name w:val="无列表1111112"/>
    <w:next w:val="NoList"/>
    <w:semiHidden/>
    <w:rsid w:val="009F3451"/>
  </w:style>
  <w:style w:type="numbering" w:customStyle="1" w:styleId="NoList2111112">
    <w:name w:val="No List2111112"/>
    <w:next w:val="NoList"/>
    <w:semiHidden/>
    <w:rsid w:val="009F3451"/>
  </w:style>
  <w:style w:type="numbering" w:customStyle="1" w:styleId="NoList3111112">
    <w:name w:val="No List3111112"/>
    <w:next w:val="NoList"/>
    <w:uiPriority w:val="99"/>
    <w:semiHidden/>
    <w:rsid w:val="009F3451"/>
  </w:style>
  <w:style w:type="numbering" w:customStyle="1" w:styleId="NoList11111112">
    <w:name w:val="No List11111112"/>
    <w:next w:val="NoList"/>
    <w:uiPriority w:val="99"/>
    <w:semiHidden/>
    <w:unhideWhenUsed/>
    <w:rsid w:val="009F3451"/>
  </w:style>
  <w:style w:type="numbering" w:customStyle="1" w:styleId="1211112">
    <w:name w:val="無清單1211112"/>
    <w:next w:val="NoList"/>
    <w:uiPriority w:val="99"/>
    <w:semiHidden/>
    <w:unhideWhenUsed/>
    <w:rsid w:val="009F3451"/>
  </w:style>
  <w:style w:type="numbering" w:customStyle="1" w:styleId="111111120">
    <w:name w:val="無清單11111112"/>
    <w:next w:val="NoList"/>
    <w:uiPriority w:val="99"/>
    <w:semiHidden/>
    <w:unhideWhenUsed/>
    <w:rsid w:val="009F3451"/>
  </w:style>
  <w:style w:type="numbering" w:customStyle="1" w:styleId="NoList131111">
    <w:name w:val="No List131111"/>
    <w:next w:val="NoList"/>
    <w:uiPriority w:val="99"/>
    <w:semiHidden/>
    <w:unhideWhenUsed/>
    <w:rsid w:val="009F3451"/>
  </w:style>
  <w:style w:type="numbering" w:customStyle="1" w:styleId="1211113">
    <w:name w:val="リストなし121111"/>
    <w:next w:val="NoList"/>
    <w:uiPriority w:val="99"/>
    <w:semiHidden/>
    <w:unhideWhenUsed/>
    <w:rsid w:val="009F3451"/>
  </w:style>
  <w:style w:type="numbering" w:customStyle="1" w:styleId="1211121">
    <w:name w:val="无列表121112"/>
    <w:next w:val="NoList"/>
    <w:semiHidden/>
    <w:rsid w:val="009F3451"/>
  </w:style>
  <w:style w:type="numbering" w:customStyle="1" w:styleId="NoList221111">
    <w:name w:val="No List221111"/>
    <w:next w:val="NoList"/>
    <w:semiHidden/>
    <w:rsid w:val="009F3451"/>
  </w:style>
  <w:style w:type="numbering" w:customStyle="1" w:styleId="NoList321111">
    <w:name w:val="No List321111"/>
    <w:next w:val="NoList"/>
    <w:uiPriority w:val="99"/>
    <w:semiHidden/>
    <w:rsid w:val="009F3451"/>
  </w:style>
  <w:style w:type="numbering" w:customStyle="1" w:styleId="NoList1121111">
    <w:name w:val="No List1121111"/>
    <w:next w:val="NoList"/>
    <w:uiPriority w:val="99"/>
    <w:semiHidden/>
    <w:unhideWhenUsed/>
    <w:rsid w:val="009F3451"/>
  </w:style>
  <w:style w:type="numbering" w:customStyle="1" w:styleId="1311110">
    <w:name w:val="無清單131111"/>
    <w:next w:val="NoList"/>
    <w:uiPriority w:val="99"/>
    <w:semiHidden/>
    <w:unhideWhenUsed/>
    <w:rsid w:val="009F3451"/>
  </w:style>
  <w:style w:type="numbering" w:customStyle="1" w:styleId="11211110">
    <w:name w:val="無清單1121111"/>
    <w:next w:val="NoList"/>
    <w:uiPriority w:val="99"/>
    <w:semiHidden/>
    <w:unhideWhenUsed/>
    <w:rsid w:val="009F3451"/>
  </w:style>
  <w:style w:type="numbering" w:customStyle="1" w:styleId="211112">
    <w:name w:val="无列表211112"/>
    <w:next w:val="NoList"/>
    <w:uiPriority w:val="99"/>
    <w:semiHidden/>
    <w:unhideWhenUsed/>
    <w:rsid w:val="009F3451"/>
  </w:style>
  <w:style w:type="numbering" w:customStyle="1" w:styleId="NoList1221111">
    <w:name w:val="No List1221111"/>
    <w:next w:val="NoList"/>
    <w:uiPriority w:val="99"/>
    <w:semiHidden/>
    <w:unhideWhenUsed/>
    <w:rsid w:val="009F3451"/>
  </w:style>
  <w:style w:type="numbering" w:customStyle="1" w:styleId="11211111">
    <w:name w:val="リストなし1121111"/>
    <w:next w:val="NoList"/>
    <w:uiPriority w:val="99"/>
    <w:semiHidden/>
    <w:unhideWhenUsed/>
    <w:rsid w:val="009F3451"/>
  </w:style>
  <w:style w:type="numbering" w:customStyle="1" w:styleId="11211112">
    <w:name w:val="无列表1121111"/>
    <w:next w:val="NoList"/>
    <w:semiHidden/>
    <w:rsid w:val="009F3451"/>
  </w:style>
  <w:style w:type="numbering" w:customStyle="1" w:styleId="NoList2121111">
    <w:name w:val="No List2121111"/>
    <w:next w:val="NoList"/>
    <w:semiHidden/>
    <w:rsid w:val="009F3451"/>
  </w:style>
  <w:style w:type="numbering" w:customStyle="1" w:styleId="NoList3121111">
    <w:name w:val="No List3121111"/>
    <w:next w:val="NoList"/>
    <w:uiPriority w:val="99"/>
    <w:semiHidden/>
    <w:rsid w:val="009F3451"/>
  </w:style>
  <w:style w:type="numbering" w:customStyle="1" w:styleId="NoList11121111">
    <w:name w:val="No List11121111"/>
    <w:next w:val="NoList"/>
    <w:uiPriority w:val="99"/>
    <w:semiHidden/>
    <w:unhideWhenUsed/>
    <w:rsid w:val="009F3451"/>
  </w:style>
  <w:style w:type="numbering" w:customStyle="1" w:styleId="1221111">
    <w:name w:val="無清單1221111"/>
    <w:next w:val="NoList"/>
    <w:uiPriority w:val="99"/>
    <w:semiHidden/>
    <w:unhideWhenUsed/>
    <w:rsid w:val="009F3451"/>
  </w:style>
  <w:style w:type="numbering" w:customStyle="1" w:styleId="11121111">
    <w:name w:val="無清單11121111"/>
    <w:next w:val="NoList"/>
    <w:uiPriority w:val="99"/>
    <w:semiHidden/>
    <w:unhideWhenUsed/>
    <w:rsid w:val="009F3451"/>
  </w:style>
  <w:style w:type="numbering" w:customStyle="1" w:styleId="122110">
    <w:name w:val="无列表12211"/>
    <w:next w:val="NoList"/>
    <w:semiHidden/>
    <w:rsid w:val="009F3451"/>
  </w:style>
  <w:style w:type="numbering" w:customStyle="1" w:styleId="50">
    <w:name w:val="无列表5"/>
    <w:next w:val="NoList"/>
    <w:uiPriority w:val="99"/>
    <w:semiHidden/>
    <w:unhideWhenUsed/>
    <w:rsid w:val="009F3451"/>
  </w:style>
  <w:style w:type="table" w:customStyle="1" w:styleId="6">
    <w:name w:val="网格型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9F3451"/>
  </w:style>
  <w:style w:type="numbering" w:customStyle="1" w:styleId="171">
    <w:name w:val="リストなし17"/>
    <w:next w:val="NoList"/>
    <w:uiPriority w:val="99"/>
    <w:semiHidden/>
    <w:unhideWhenUsed/>
    <w:rsid w:val="009F3451"/>
  </w:style>
  <w:style w:type="table" w:customStyle="1" w:styleId="TableGrid17">
    <w:name w:val="Table Grid1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9F3451"/>
  </w:style>
  <w:style w:type="table" w:customStyle="1" w:styleId="37">
    <w:name w:val="网格型3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9F3451"/>
  </w:style>
  <w:style w:type="numbering" w:customStyle="1" w:styleId="NoList37">
    <w:name w:val="No List37"/>
    <w:next w:val="NoList"/>
    <w:uiPriority w:val="99"/>
    <w:semiHidden/>
    <w:rsid w:val="009F3451"/>
  </w:style>
  <w:style w:type="table" w:customStyle="1" w:styleId="TableGrid47">
    <w:name w:val="Table Grid4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F3451"/>
  </w:style>
  <w:style w:type="numbering" w:customStyle="1" w:styleId="180">
    <w:name w:val="無清單18"/>
    <w:next w:val="NoList"/>
    <w:uiPriority w:val="99"/>
    <w:semiHidden/>
    <w:unhideWhenUsed/>
    <w:rsid w:val="009F3451"/>
  </w:style>
  <w:style w:type="numbering" w:customStyle="1" w:styleId="1170">
    <w:name w:val="無清單117"/>
    <w:next w:val="NoList"/>
    <w:uiPriority w:val="99"/>
    <w:semiHidden/>
    <w:unhideWhenUsed/>
    <w:rsid w:val="009F3451"/>
  </w:style>
  <w:style w:type="table" w:customStyle="1" w:styleId="173">
    <w:name w:val="表格格線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F3451"/>
  </w:style>
  <w:style w:type="table" w:customStyle="1" w:styleId="TableGrid55">
    <w:name w:val="Table Grid5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9F3451"/>
  </w:style>
  <w:style w:type="numbering" w:customStyle="1" w:styleId="1171">
    <w:name w:val="リストなし117"/>
    <w:next w:val="NoList"/>
    <w:uiPriority w:val="99"/>
    <w:semiHidden/>
    <w:unhideWhenUsed/>
    <w:rsid w:val="009F3451"/>
  </w:style>
  <w:style w:type="table" w:customStyle="1" w:styleId="TableGrid116">
    <w:name w:val="Table Grid1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9F3451"/>
  </w:style>
  <w:style w:type="table" w:customStyle="1" w:styleId="315">
    <w:name w:val="网格型3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9F3451"/>
  </w:style>
  <w:style w:type="numbering" w:customStyle="1" w:styleId="NoList317">
    <w:name w:val="No List317"/>
    <w:next w:val="NoList"/>
    <w:uiPriority w:val="99"/>
    <w:semiHidden/>
    <w:rsid w:val="009F3451"/>
  </w:style>
  <w:style w:type="table" w:customStyle="1" w:styleId="TableGrid415">
    <w:name w:val="Table Grid4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9F3451"/>
  </w:style>
  <w:style w:type="numbering" w:customStyle="1" w:styleId="127">
    <w:name w:val="無清單127"/>
    <w:next w:val="NoList"/>
    <w:uiPriority w:val="99"/>
    <w:semiHidden/>
    <w:unhideWhenUsed/>
    <w:rsid w:val="009F3451"/>
  </w:style>
  <w:style w:type="numbering" w:customStyle="1" w:styleId="11170">
    <w:name w:val="無清單1117"/>
    <w:next w:val="NoList"/>
    <w:uiPriority w:val="99"/>
    <w:semiHidden/>
    <w:unhideWhenUsed/>
    <w:rsid w:val="009F3451"/>
  </w:style>
  <w:style w:type="table" w:customStyle="1" w:styleId="1152">
    <w:name w:val="表格格線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9F3451"/>
  </w:style>
  <w:style w:type="numbering" w:customStyle="1" w:styleId="NoList1216">
    <w:name w:val="No List1216"/>
    <w:next w:val="NoList"/>
    <w:uiPriority w:val="99"/>
    <w:semiHidden/>
    <w:unhideWhenUsed/>
    <w:rsid w:val="009F3451"/>
  </w:style>
  <w:style w:type="numbering" w:customStyle="1" w:styleId="11160">
    <w:name w:val="リストなし1116"/>
    <w:next w:val="NoList"/>
    <w:uiPriority w:val="99"/>
    <w:semiHidden/>
    <w:unhideWhenUsed/>
    <w:rsid w:val="009F3451"/>
  </w:style>
  <w:style w:type="numbering" w:customStyle="1" w:styleId="11161">
    <w:name w:val="无列表1116"/>
    <w:next w:val="NoList"/>
    <w:semiHidden/>
    <w:rsid w:val="009F3451"/>
  </w:style>
  <w:style w:type="numbering" w:customStyle="1" w:styleId="NoList2116">
    <w:name w:val="No List2116"/>
    <w:next w:val="NoList"/>
    <w:semiHidden/>
    <w:rsid w:val="009F3451"/>
  </w:style>
  <w:style w:type="numbering" w:customStyle="1" w:styleId="NoList3116">
    <w:name w:val="No List3116"/>
    <w:next w:val="NoList"/>
    <w:uiPriority w:val="99"/>
    <w:semiHidden/>
    <w:rsid w:val="009F3451"/>
  </w:style>
  <w:style w:type="numbering" w:customStyle="1" w:styleId="NoList11116">
    <w:name w:val="No List11116"/>
    <w:next w:val="NoList"/>
    <w:uiPriority w:val="99"/>
    <w:semiHidden/>
    <w:unhideWhenUsed/>
    <w:rsid w:val="009F3451"/>
  </w:style>
  <w:style w:type="numbering" w:customStyle="1" w:styleId="1216">
    <w:name w:val="無清單1216"/>
    <w:next w:val="NoList"/>
    <w:uiPriority w:val="99"/>
    <w:semiHidden/>
    <w:unhideWhenUsed/>
    <w:rsid w:val="009F3451"/>
  </w:style>
  <w:style w:type="numbering" w:customStyle="1" w:styleId="11116">
    <w:name w:val="無清單11116"/>
    <w:next w:val="NoList"/>
    <w:uiPriority w:val="99"/>
    <w:semiHidden/>
    <w:unhideWhenUsed/>
    <w:rsid w:val="009F3451"/>
  </w:style>
  <w:style w:type="numbering" w:customStyle="1" w:styleId="NoList56">
    <w:name w:val="No List56"/>
    <w:next w:val="NoList"/>
    <w:uiPriority w:val="99"/>
    <w:semiHidden/>
    <w:unhideWhenUsed/>
    <w:rsid w:val="009F3451"/>
  </w:style>
  <w:style w:type="table" w:customStyle="1" w:styleId="TableGrid65">
    <w:name w:val="Table Grid6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9F3451"/>
  </w:style>
  <w:style w:type="numbering" w:customStyle="1" w:styleId="1261">
    <w:name w:val="リストなし126"/>
    <w:next w:val="NoList"/>
    <w:uiPriority w:val="99"/>
    <w:semiHidden/>
    <w:unhideWhenUsed/>
    <w:rsid w:val="009F3451"/>
  </w:style>
  <w:style w:type="table" w:customStyle="1" w:styleId="TableGrid125">
    <w:name w:val="Table Grid12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9F3451"/>
  </w:style>
  <w:style w:type="table" w:customStyle="1" w:styleId="325">
    <w:name w:val="网格型3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9F3451"/>
  </w:style>
  <w:style w:type="numbering" w:customStyle="1" w:styleId="NoList326">
    <w:name w:val="No List326"/>
    <w:next w:val="NoList"/>
    <w:uiPriority w:val="99"/>
    <w:semiHidden/>
    <w:rsid w:val="009F3451"/>
  </w:style>
  <w:style w:type="table" w:customStyle="1" w:styleId="TableGrid425">
    <w:name w:val="Table Grid42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9F3451"/>
  </w:style>
  <w:style w:type="numbering" w:customStyle="1" w:styleId="136">
    <w:name w:val="無清單136"/>
    <w:next w:val="NoList"/>
    <w:uiPriority w:val="99"/>
    <w:semiHidden/>
    <w:unhideWhenUsed/>
    <w:rsid w:val="009F3451"/>
  </w:style>
  <w:style w:type="numbering" w:customStyle="1" w:styleId="1126">
    <w:name w:val="無清單1126"/>
    <w:next w:val="NoList"/>
    <w:uiPriority w:val="99"/>
    <w:semiHidden/>
    <w:unhideWhenUsed/>
    <w:rsid w:val="009F3451"/>
  </w:style>
  <w:style w:type="table" w:customStyle="1" w:styleId="1252">
    <w:name w:val="表格格線12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9F3451"/>
  </w:style>
  <w:style w:type="numbering" w:customStyle="1" w:styleId="NoList1225">
    <w:name w:val="No List1225"/>
    <w:next w:val="NoList"/>
    <w:uiPriority w:val="99"/>
    <w:semiHidden/>
    <w:unhideWhenUsed/>
    <w:rsid w:val="009F3451"/>
  </w:style>
  <w:style w:type="numbering" w:customStyle="1" w:styleId="11250">
    <w:name w:val="リストなし1125"/>
    <w:next w:val="NoList"/>
    <w:uiPriority w:val="99"/>
    <w:semiHidden/>
    <w:unhideWhenUsed/>
    <w:rsid w:val="009F3451"/>
  </w:style>
  <w:style w:type="numbering" w:customStyle="1" w:styleId="11251">
    <w:name w:val="无列表1125"/>
    <w:next w:val="NoList"/>
    <w:semiHidden/>
    <w:rsid w:val="009F3451"/>
  </w:style>
  <w:style w:type="numbering" w:customStyle="1" w:styleId="NoList2125">
    <w:name w:val="No List2125"/>
    <w:next w:val="NoList"/>
    <w:semiHidden/>
    <w:rsid w:val="009F3451"/>
  </w:style>
  <w:style w:type="numbering" w:customStyle="1" w:styleId="NoList3125">
    <w:name w:val="No List3125"/>
    <w:next w:val="NoList"/>
    <w:uiPriority w:val="99"/>
    <w:semiHidden/>
    <w:rsid w:val="009F3451"/>
  </w:style>
  <w:style w:type="numbering" w:customStyle="1" w:styleId="NoList11126">
    <w:name w:val="No List11126"/>
    <w:next w:val="NoList"/>
    <w:uiPriority w:val="99"/>
    <w:semiHidden/>
    <w:unhideWhenUsed/>
    <w:rsid w:val="009F3451"/>
  </w:style>
  <w:style w:type="numbering" w:customStyle="1" w:styleId="1225">
    <w:name w:val="無清單1225"/>
    <w:next w:val="NoList"/>
    <w:uiPriority w:val="99"/>
    <w:semiHidden/>
    <w:unhideWhenUsed/>
    <w:rsid w:val="009F3451"/>
  </w:style>
  <w:style w:type="numbering" w:customStyle="1" w:styleId="11125">
    <w:name w:val="無清單11125"/>
    <w:next w:val="NoList"/>
    <w:uiPriority w:val="99"/>
    <w:semiHidden/>
    <w:unhideWhenUsed/>
    <w:rsid w:val="009F3451"/>
  </w:style>
  <w:style w:type="numbering" w:customStyle="1" w:styleId="NoList63">
    <w:name w:val="No List63"/>
    <w:next w:val="NoList"/>
    <w:uiPriority w:val="99"/>
    <w:semiHidden/>
    <w:unhideWhenUsed/>
    <w:rsid w:val="009F3451"/>
  </w:style>
  <w:style w:type="table" w:customStyle="1" w:styleId="TableGrid72">
    <w:name w:val="Table Grid7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F3451"/>
  </w:style>
  <w:style w:type="numbering" w:customStyle="1" w:styleId="1333">
    <w:name w:val="リストなし133"/>
    <w:next w:val="NoList"/>
    <w:uiPriority w:val="99"/>
    <w:semiHidden/>
    <w:unhideWhenUsed/>
    <w:rsid w:val="009F3451"/>
  </w:style>
  <w:style w:type="table" w:customStyle="1" w:styleId="TableGrid132">
    <w:name w:val="Table Grid13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9F3451"/>
  </w:style>
  <w:style w:type="table" w:customStyle="1" w:styleId="332">
    <w:name w:val="网格型3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9F3451"/>
  </w:style>
  <w:style w:type="numbering" w:customStyle="1" w:styleId="NoList333">
    <w:name w:val="No List333"/>
    <w:next w:val="NoList"/>
    <w:uiPriority w:val="99"/>
    <w:semiHidden/>
    <w:rsid w:val="009F3451"/>
  </w:style>
  <w:style w:type="table" w:customStyle="1" w:styleId="TableGrid432">
    <w:name w:val="Table Grid4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9F3451"/>
  </w:style>
  <w:style w:type="numbering" w:customStyle="1" w:styleId="1430">
    <w:name w:val="無清單143"/>
    <w:next w:val="NoList"/>
    <w:uiPriority w:val="99"/>
    <w:semiHidden/>
    <w:unhideWhenUsed/>
    <w:rsid w:val="009F3451"/>
  </w:style>
  <w:style w:type="numbering" w:customStyle="1" w:styleId="11330">
    <w:name w:val="無清單1133"/>
    <w:next w:val="NoList"/>
    <w:uiPriority w:val="99"/>
    <w:semiHidden/>
    <w:unhideWhenUsed/>
    <w:rsid w:val="009F3451"/>
  </w:style>
  <w:style w:type="table" w:customStyle="1" w:styleId="1323">
    <w:name w:val="表格格線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9F3451"/>
  </w:style>
  <w:style w:type="numbering" w:customStyle="1" w:styleId="NoList1233">
    <w:name w:val="No List1233"/>
    <w:next w:val="NoList"/>
    <w:uiPriority w:val="99"/>
    <w:semiHidden/>
    <w:unhideWhenUsed/>
    <w:rsid w:val="009F3451"/>
  </w:style>
  <w:style w:type="numbering" w:customStyle="1" w:styleId="11331">
    <w:name w:val="リストなし1133"/>
    <w:next w:val="NoList"/>
    <w:uiPriority w:val="99"/>
    <w:semiHidden/>
    <w:unhideWhenUsed/>
    <w:rsid w:val="009F3451"/>
  </w:style>
  <w:style w:type="numbering" w:customStyle="1" w:styleId="11332">
    <w:name w:val="无列表1133"/>
    <w:next w:val="NoList"/>
    <w:semiHidden/>
    <w:rsid w:val="009F3451"/>
  </w:style>
  <w:style w:type="numbering" w:customStyle="1" w:styleId="NoList2133">
    <w:name w:val="No List2133"/>
    <w:next w:val="NoList"/>
    <w:semiHidden/>
    <w:rsid w:val="009F3451"/>
  </w:style>
  <w:style w:type="numbering" w:customStyle="1" w:styleId="NoList3133">
    <w:name w:val="No List3133"/>
    <w:next w:val="NoList"/>
    <w:uiPriority w:val="99"/>
    <w:semiHidden/>
    <w:rsid w:val="009F3451"/>
  </w:style>
  <w:style w:type="numbering" w:customStyle="1" w:styleId="NoList11133">
    <w:name w:val="No List11133"/>
    <w:next w:val="NoList"/>
    <w:uiPriority w:val="99"/>
    <w:semiHidden/>
    <w:unhideWhenUsed/>
    <w:rsid w:val="009F3451"/>
  </w:style>
  <w:style w:type="numbering" w:customStyle="1" w:styleId="12330">
    <w:name w:val="無清單1233"/>
    <w:next w:val="NoList"/>
    <w:uiPriority w:val="99"/>
    <w:semiHidden/>
    <w:unhideWhenUsed/>
    <w:rsid w:val="009F3451"/>
  </w:style>
  <w:style w:type="numbering" w:customStyle="1" w:styleId="111330">
    <w:name w:val="無清單11133"/>
    <w:next w:val="NoList"/>
    <w:uiPriority w:val="99"/>
    <w:semiHidden/>
    <w:unhideWhenUsed/>
    <w:rsid w:val="009F3451"/>
  </w:style>
  <w:style w:type="numbering" w:customStyle="1" w:styleId="NoList414">
    <w:name w:val="No List414"/>
    <w:next w:val="NoList"/>
    <w:uiPriority w:val="99"/>
    <w:semiHidden/>
    <w:unhideWhenUsed/>
    <w:rsid w:val="009F3451"/>
  </w:style>
  <w:style w:type="table" w:customStyle="1" w:styleId="TableGrid512">
    <w:name w:val="Table Grid5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9F3451"/>
  </w:style>
  <w:style w:type="numbering" w:customStyle="1" w:styleId="111140">
    <w:name w:val="リストなし11114"/>
    <w:next w:val="NoList"/>
    <w:uiPriority w:val="99"/>
    <w:semiHidden/>
    <w:unhideWhenUsed/>
    <w:rsid w:val="009F3451"/>
  </w:style>
  <w:style w:type="numbering" w:customStyle="1" w:styleId="111142">
    <w:name w:val="无列表11114"/>
    <w:next w:val="NoList"/>
    <w:semiHidden/>
    <w:rsid w:val="009F3451"/>
  </w:style>
  <w:style w:type="numbering" w:customStyle="1" w:styleId="NoList21114">
    <w:name w:val="No List21114"/>
    <w:next w:val="NoList"/>
    <w:semiHidden/>
    <w:rsid w:val="009F3451"/>
  </w:style>
  <w:style w:type="numbering" w:customStyle="1" w:styleId="NoList31114">
    <w:name w:val="No List31114"/>
    <w:next w:val="NoList"/>
    <w:uiPriority w:val="99"/>
    <w:semiHidden/>
    <w:rsid w:val="009F3451"/>
  </w:style>
  <w:style w:type="numbering" w:customStyle="1" w:styleId="NoList111114">
    <w:name w:val="No List111114"/>
    <w:next w:val="NoList"/>
    <w:uiPriority w:val="99"/>
    <w:semiHidden/>
    <w:unhideWhenUsed/>
    <w:rsid w:val="009F3451"/>
  </w:style>
  <w:style w:type="numbering" w:customStyle="1" w:styleId="12114">
    <w:name w:val="無清單12114"/>
    <w:next w:val="NoList"/>
    <w:uiPriority w:val="99"/>
    <w:semiHidden/>
    <w:unhideWhenUsed/>
    <w:rsid w:val="009F3451"/>
  </w:style>
  <w:style w:type="numbering" w:customStyle="1" w:styleId="1111140">
    <w:name w:val="無清單111114"/>
    <w:next w:val="NoList"/>
    <w:uiPriority w:val="99"/>
    <w:semiHidden/>
    <w:unhideWhenUsed/>
    <w:rsid w:val="009F3451"/>
  </w:style>
  <w:style w:type="numbering" w:customStyle="1" w:styleId="NoList513">
    <w:name w:val="No List513"/>
    <w:next w:val="NoList"/>
    <w:uiPriority w:val="99"/>
    <w:semiHidden/>
    <w:unhideWhenUsed/>
    <w:rsid w:val="009F3451"/>
  </w:style>
  <w:style w:type="table" w:customStyle="1" w:styleId="TableGrid612">
    <w:name w:val="Table Grid6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9F3451"/>
  </w:style>
  <w:style w:type="numbering" w:customStyle="1" w:styleId="12140">
    <w:name w:val="リストなし1214"/>
    <w:next w:val="NoList"/>
    <w:uiPriority w:val="99"/>
    <w:semiHidden/>
    <w:unhideWhenUsed/>
    <w:rsid w:val="009F3451"/>
  </w:style>
  <w:style w:type="table" w:customStyle="1" w:styleId="TableGrid1212">
    <w:name w:val="Table Grid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9F3451"/>
  </w:style>
  <w:style w:type="table" w:customStyle="1" w:styleId="3212">
    <w:name w:val="网格型3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9F3451"/>
  </w:style>
  <w:style w:type="numbering" w:customStyle="1" w:styleId="NoList3214">
    <w:name w:val="No List3214"/>
    <w:next w:val="NoList"/>
    <w:uiPriority w:val="99"/>
    <w:semiHidden/>
    <w:rsid w:val="009F3451"/>
  </w:style>
  <w:style w:type="table" w:customStyle="1" w:styleId="TableGrid4212">
    <w:name w:val="Table Grid42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9F3451"/>
  </w:style>
  <w:style w:type="numbering" w:customStyle="1" w:styleId="1314">
    <w:name w:val="無清單1314"/>
    <w:next w:val="NoList"/>
    <w:uiPriority w:val="99"/>
    <w:semiHidden/>
    <w:unhideWhenUsed/>
    <w:rsid w:val="009F3451"/>
  </w:style>
  <w:style w:type="numbering" w:customStyle="1" w:styleId="11214">
    <w:name w:val="無清單11214"/>
    <w:next w:val="NoList"/>
    <w:uiPriority w:val="99"/>
    <w:semiHidden/>
    <w:unhideWhenUsed/>
    <w:rsid w:val="009F3451"/>
  </w:style>
  <w:style w:type="table" w:customStyle="1" w:styleId="12123">
    <w:name w:val="表格格線12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9F3451"/>
  </w:style>
  <w:style w:type="numbering" w:customStyle="1" w:styleId="NoList12214">
    <w:name w:val="No List12214"/>
    <w:next w:val="NoList"/>
    <w:uiPriority w:val="99"/>
    <w:semiHidden/>
    <w:unhideWhenUsed/>
    <w:rsid w:val="009F3451"/>
  </w:style>
  <w:style w:type="numbering" w:customStyle="1" w:styleId="112140">
    <w:name w:val="リストなし11214"/>
    <w:next w:val="NoList"/>
    <w:uiPriority w:val="99"/>
    <w:semiHidden/>
    <w:unhideWhenUsed/>
    <w:rsid w:val="009F3451"/>
  </w:style>
  <w:style w:type="numbering" w:customStyle="1" w:styleId="112141">
    <w:name w:val="无列表11214"/>
    <w:next w:val="NoList"/>
    <w:semiHidden/>
    <w:rsid w:val="009F3451"/>
  </w:style>
  <w:style w:type="numbering" w:customStyle="1" w:styleId="NoList21214">
    <w:name w:val="No List21214"/>
    <w:next w:val="NoList"/>
    <w:semiHidden/>
    <w:rsid w:val="009F3451"/>
  </w:style>
  <w:style w:type="numbering" w:customStyle="1" w:styleId="NoList31214">
    <w:name w:val="No List31214"/>
    <w:next w:val="NoList"/>
    <w:uiPriority w:val="99"/>
    <w:semiHidden/>
    <w:rsid w:val="009F3451"/>
  </w:style>
  <w:style w:type="numbering" w:customStyle="1" w:styleId="NoList111214">
    <w:name w:val="No List111214"/>
    <w:next w:val="NoList"/>
    <w:uiPriority w:val="99"/>
    <w:semiHidden/>
    <w:unhideWhenUsed/>
    <w:rsid w:val="009F3451"/>
  </w:style>
  <w:style w:type="numbering" w:customStyle="1" w:styleId="122140">
    <w:name w:val="無清單12214"/>
    <w:next w:val="NoList"/>
    <w:uiPriority w:val="99"/>
    <w:semiHidden/>
    <w:unhideWhenUsed/>
    <w:rsid w:val="009F3451"/>
  </w:style>
  <w:style w:type="numbering" w:customStyle="1" w:styleId="1112140">
    <w:name w:val="無清單111214"/>
    <w:next w:val="NoList"/>
    <w:uiPriority w:val="99"/>
    <w:semiHidden/>
    <w:unhideWhenUsed/>
    <w:rsid w:val="009F3451"/>
  </w:style>
  <w:style w:type="table" w:customStyle="1" w:styleId="137">
    <w:name w:val="网格型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9F3451"/>
  </w:style>
  <w:style w:type="table" w:customStyle="1" w:styleId="232">
    <w:name w:val="网格型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9F3451"/>
  </w:style>
  <w:style w:type="numbering" w:customStyle="1" w:styleId="NoList11312">
    <w:name w:val="No List11312"/>
    <w:next w:val="NoList"/>
    <w:uiPriority w:val="99"/>
    <w:semiHidden/>
    <w:unhideWhenUsed/>
    <w:rsid w:val="009F3451"/>
  </w:style>
  <w:style w:type="numbering" w:customStyle="1" w:styleId="NoList4113">
    <w:name w:val="No List4113"/>
    <w:next w:val="NoList"/>
    <w:uiPriority w:val="99"/>
    <w:semiHidden/>
    <w:unhideWhenUsed/>
    <w:rsid w:val="009F3451"/>
  </w:style>
  <w:style w:type="table" w:customStyle="1" w:styleId="TableGrid1124">
    <w:name w:val="Table Grid11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9F3451"/>
  </w:style>
  <w:style w:type="numbering" w:customStyle="1" w:styleId="NoList121113">
    <w:name w:val="No List121113"/>
    <w:next w:val="NoList"/>
    <w:uiPriority w:val="99"/>
    <w:semiHidden/>
    <w:unhideWhenUsed/>
    <w:rsid w:val="009F3451"/>
  </w:style>
  <w:style w:type="numbering" w:customStyle="1" w:styleId="1111130">
    <w:name w:val="リストなし111113"/>
    <w:next w:val="NoList"/>
    <w:uiPriority w:val="99"/>
    <w:semiHidden/>
    <w:unhideWhenUsed/>
    <w:rsid w:val="009F3451"/>
  </w:style>
  <w:style w:type="numbering" w:customStyle="1" w:styleId="1111131">
    <w:name w:val="无列表111113"/>
    <w:next w:val="NoList"/>
    <w:semiHidden/>
    <w:rsid w:val="009F3451"/>
  </w:style>
  <w:style w:type="numbering" w:customStyle="1" w:styleId="NoList211113">
    <w:name w:val="No List211113"/>
    <w:next w:val="NoList"/>
    <w:semiHidden/>
    <w:rsid w:val="009F3451"/>
  </w:style>
  <w:style w:type="numbering" w:customStyle="1" w:styleId="NoList311113">
    <w:name w:val="No List311113"/>
    <w:next w:val="NoList"/>
    <w:uiPriority w:val="99"/>
    <w:semiHidden/>
    <w:rsid w:val="009F3451"/>
  </w:style>
  <w:style w:type="numbering" w:customStyle="1" w:styleId="NoList1111113">
    <w:name w:val="No List1111113"/>
    <w:next w:val="NoList"/>
    <w:uiPriority w:val="99"/>
    <w:semiHidden/>
    <w:unhideWhenUsed/>
    <w:rsid w:val="009F3451"/>
  </w:style>
  <w:style w:type="numbering" w:customStyle="1" w:styleId="121113">
    <w:name w:val="無清單121113"/>
    <w:next w:val="NoList"/>
    <w:uiPriority w:val="99"/>
    <w:semiHidden/>
    <w:unhideWhenUsed/>
    <w:rsid w:val="009F3451"/>
  </w:style>
  <w:style w:type="numbering" w:customStyle="1" w:styleId="1111113">
    <w:name w:val="無清單1111113"/>
    <w:next w:val="NoList"/>
    <w:uiPriority w:val="99"/>
    <w:semiHidden/>
    <w:unhideWhenUsed/>
    <w:rsid w:val="009F3451"/>
  </w:style>
  <w:style w:type="numbering" w:customStyle="1" w:styleId="NoList13113">
    <w:name w:val="No List13113"/>
    <w:next w:val="NoList"/>
    <w:uiPriority w:val="99"/>
    <w:semiHidden/>
    <w:unhideWhenUsed/>
    <w:rsid w:val="009F3451"/>
  </w:style>
  <w:style w:type="numbering" w:customStyle="1" w:styleId="121131">
    <w:name w:val="リストなし12113"/>
    <w:next w:val="NoList"/>
    <w:uiPriority w:val="99"/>
    <w:semiHidden/>
    <w:unhideWhenUsed/>
    <w:rsid w:val="009F3451"/>
  </w:style>
  <w:style w:type="numbering" w:customStyle="1" w:styleId="121132">
    <w:name w:val="无列表12113"/>
    <w:next w:val="NoList"/>
    <w:semiHidden/>
    <w:rsid w:val="009F3451"/>
  </w:style>
  <w:style w:type="numbering" w:customStyle="1" w:styleId="NoList22113">
    <w:name w:val="No List22113"/>
    <w:next w:val="NoList"/>
    <w:semiHidden/>
    <w:rsid w:val="009F3451"/>
  </w:style>
  <w:style w:type="numbering" w:customStyle="1" w:styleId="NoList32113">
    <w:name w:val="No List32113"/>
    <w:next w:val="NoList"/>
    <w:uiPriority w:val="99"/>
    <w:semiHidden/>
    <w:rsid w:val="009F3451"/>
  </w:style>
  <w:style w:type="numbering" w:customStyle="1" w:styleId="NoList112113">
    <w:name w:val="No List112113"/>
    <w:next w:val="NoList"/>
    <w:uiPriority w:val="99"/>
    <w:semiHidden/>
    <w:unhideWhenUsed/>
    <w:rsid w:val="009F3451"/>
  </w:style>
  <w:style w:type="numbering" w:customStyle="1" w:styleId="13113">
    <w:name w:val="無清單13113"/>
    <w:next w:val="NoList"/>
    <w:uiPriority w:val="99"/>
    <w:semiHidden/>
    <w:unhideWhenUsed/>
    <w:rsid w:val="009F3451"/>
  </w:style>
  <w:style w:type="numbering" w:customStyle="1" w:styleId="112113">
    <w:name w:val="無清單112113"/>
    <w:next w:val="NoList"/>
    <w:uiPriority w:val="99"/>
    <w:semiHidden/>
    <w:unhideWhenUsed/>
    <w:rsid w:val="009F3451"/>
  </w:style>
  <w:style w:type="numbering" w:customStyle="1" w:styleId="21113">
    <w:name w:val="无列表21113"/>
    <w:next w:val="NoList"/>
    <w:uiPriority w:val="99"/>
    <w:semiHidden/>
    <w:unhideWhenUsed/>
    <w:rsid w:val="009F3451"/>
  </w:style>
  <w:style w:type="numbering" w:customStyle="1" w:styleId="NoList122113">
    <w:name w:val="No List122113"/>
    <w:next w:val="NoList"/>
    <w:uiPriority w:val="99"/>
    <w:semiHidden/>
    <w:unhideWhenUsed/>
    <w:rsid w:val="009F3451"/>
  </w:style>
  <w:style w:type="numbering" w:customStyle="1" w:styleId="1121130">
    <w:name w:val="リストなし112113"/>
    <w:next w:val="NoList"/>
    <w:uiPriority w:val="99"/>
    <w:semiHidden/>
    <w:unhideWhenUsed/>
    <w:rsid w:val="009F3451"/>
  </w:style>
  <w:style w:type="numbering" w:customStyle="1" w:styleId="1121131">
    <w:name w:val="无列表112113"/>
    <w:next w:val="NoList"/>
    <w:semiHidden/>
    <w:rsid w:val="009F3451"/>
  </w:style>
  <w:style w:type="numbering" w:customStyle="1" w:styleId="NoList212113">
    <w:name w:val="No List212113"/>
    <w:next w:val="NoList"/>
    <w:semiHidden/>
    <w:rsid w:val="009F3451"/>
  </w:style>
  <w:style w:type="numbering" w:customStyle="1" w:styleId="NoList312113">
    <w:name w:val="No List312113"/>
    <w:next w:val="NoList"/>
    <w:uiPriority w:val="99"/>
    <w:semiHidden/>
    <w:rsid w:val="009F3451"/>
  </w:style>
  <w:style w:type="numbering" w:customStyle="1" w:styleId="NoList1112113">
    <w:name w:val="No List1112113"/>
    <w:next w:val="NoList"/>
    <w:uiPriority w:val="99"/>
    <w:semiHidden/>
    <w:unhideWhenUsed/>
    <w:rsid w:val="009F3451"/>
  </w:style>
  <w:style w:type="numbering" w:customStyle="1" w:styleId="122113">
    <w:name w:val="無清單122113"/>
    <w:next w:val="NoList"/>
    <w:uiPriority w:val="99"/>
    <w:semiHidden/>
    <w:unhideWhenUsed/>
    <w:rsid w:val="009F3451"/>
  </w:style>
  <w:style w:type="numbering" w:customStyle="1" w:styleId="1112113">
    <w:name w:val="無清單1112113"/>
    <w:next w:val="NoList"/>
    <w:uiPriority w:val="99"/>
    <w:semiHidden/>
    <w:unhideWhenUsed/>
    <w:rsid w:val="009F3451"/>
  </w:style>
  <w:style w:type="numbering" w:customStyle="1" w:styleId="NoList5112">
    <w:name w:val="No List5112"/>
    <w:next w:val="NoList"/>
    <w:uiPriority w:val="99"/>
    <w:semiHidden/>
    <w:unhideWhenUsed/>
    <w:rsid w:val="009F3451"/>
  </w:style>
  <w:style w:type="numbering" w:customStyle="1" w:styleId="NoList612">
    <w:name w:val="No List612"/>
    <w:next w:val="NoList"/>
    <w:uiPriority w:val="99"/>
    <w:semiHidden/>
    <w:unhideWhenUsed/>
    <w:rsid w:val="009F3451"/>
  </w:style>
  <w:style w:type="numbering" w:customStyle="1" w:styleId="NoList1412">
    <w:name w:val="No List1412"/>
    <w:next w:val="NoList"/>
    <w:uiPriority w:val="99"/>
    <w:semiHidden/>
    <w:unhideWhenUsed/>
    <w:rsid w:val="009F3451"/>
  </w:style>
  <w:style w:type="numbering" w:customStyle="1" w:styleId="13122">
    <w:name w:val="リストなし1312"/>
    <w:next w:val="NoList"/>
    <w:uiPriority w:val="99"/>
    <w:semiHidden/>
    <w:unhideWhenUsed/>
    <w:rsid w:val="009F3451"/>
  </w:style>
  <w:style w:type="numbering" w:customStyle="1" w:styleId="NoList2312">
    <w:name w:val="No List2312"/>
    <w:next w:val="NoList"/>
    <w:semiHidden/>
    <w:rsid w:val="009F3451"/>
  </w:style>
  <w:style w:type="numbering" w:customStyle="1" w:styleId="NoList3312">
    <w:name w:val="No List3312"/>
    <w:next w:val="NoList"/>
    <w:uiPriority w:val="99"/>
    <w:semiHidden/>
    <w:rsid w:val="009F3451"/>
  </w:style>
  <w:style w:type="numbering" w:customStyle="1" w:styleId="NoList1142">
    <w:name w:val="No List1142"/>
    <w:next w:val="NoList"/>
    <w:uiPriority w:val="99"/>
    <w:semiHidden/>
    <w:unhideWhenUsed/>
    <w:rsid w:val="009F3451"/>
  </w:style>
  <w:style w:type="numbering" w:customStyle="1" w:styleId="14120">
    <w:name w:val="無清單1412"/>
    <w:next w:val="NoList"/>
    <w:uiPriority w:val="99"/>
    <w:semiHidden/>
    <w:unhideWhenUsed/>
    <w:rsid w:val="009F3451"/>
  </w:style>
  <w:style w:type="numbering" w:customStyle="1" w:styleId="113120">
    <w:name w:val="無清單11312"/>
    <w:next w:val="NoList"/>
    <w:uiPriority w:val="99"/>
    <w:semiHidden/>
    <w:unhideWhenUsed/>
    <w:rsid w:val="009F3451"/>
  </w:style>
  <w:style w:type="numbering" w:customStyle="1" w:styleId="NoList422">
    <w:name w:val="No List422"/>
    <w:next w:val="NoList"/>
    <w:uiPriority w:val="99"/>
    <w:semiHidden/>
    <w:unhideWhenUsed/>
    <w:rsid w:val="009F3451"/>
  </w:style>
  <w:style w:type="numbering" w:customStyle="1" w:styleId="NoList12312">
    <w:name w:val="No List12312"/>
    <w:next w:val="NoList"/>
    <w:uiPriority w:val="99"/>
    <w:semiHidden/>
    <w:unhideWhenUsed/>
    <w:rsid w:val="009F3451"/>
  </w:style>
  <w:style w:type="numbering" w:customStyle="1" w:styleId="113121">
    <w:name w:val="リストなし11312"/>
    <w:next w:val="NoList"/>
    <w:uiPriority w:val="99"/>
    <w:semiHidden/>
    <w:unhideWhenUsed/>
    <w:rsid w:val="009F3451"/>
  </w:style>
  <w:style w:type="numbering" w:customStyle="1" w:styleId="113122">
    <w:name w:val="无列表11312"/>
    <w:next w:val="NoList"/>
    <w:semiHidden/>
    <w:rsid w:val="009F3451"/>
  </w:style>
  <w:style w:type="numbering" w:customStyle="1" w:styleId="NoList21312">
    <w:name w:val="No List21312"/>
    <w:next w:val="NoList"/>
    <w:semiHidden/>
    <w:rsid w:val="009F3451"/>
  </w:style>
  <w:style w:type="numbering" w:customStyle="1" w:styleId="NoList31312">
    <w:name w:val="No List31312"/>
    <w:next w:val="NoList"/>
    <w:uiPriority w:val="99"/>
    <w:semiHidden/>
    <w:rsid w:val="009F3451"/>
  </w:style>
  <w:style w:type="numbering" w:customStyle="1" w:styleId="NoList111312">
    <w:name w:val="No List111312"/>
    <w:next w:val="NoList"/>
    <w:uiPriority w:val="99"/>
    <w:semiHidden/>
    <w:unhideWhenUsed/>
    <w:rsid w:val="009F3451"/>
  </w:style>
  <w:style w:type="numbering" w:customStyle="1" w:styleId="123120">
    <w:name w:val="無清單12312"/>
    <w:next w:val="NoList"/>
    <w:uiPriority w:val="99"/>
    <w:semiHidden/>
    <w:unhideWhenUsed/>
    <w:rsid w:val="009F3451"/>
  </w:style>
  <w:style w:type="numbering" w:customStyle="1" w:styleId="1113120">
    <w:name w:val="無清單111312"/>
    <w:next w:val="NoList"/>
    <w:uiPriority w:val="99"/>
    <w:semiHidden/>
    <w:unhideWhenUsed/>
    <w:rsid w:val="009F3451"/>
  </w:style>
  <w:style w:type="numbering" w:customStyle="1" w:styleId="NoList12122">
    <w:name w:val="No List12122"/>
    <w:next w:val="NoList"/>
    <w:uiPriority w:val="99"/>
    <w:semiHidden/>
    <w:unhideWhenUsed/>
    <w:rsid w:val="009F3451"/>
  </w:style>
  <w:style w:type="numbering" w:customStyle="1" w:styleId="111222">
    <w:name w:val="リストなし11122"/>
    <w:next w:val="NoList"/>
    <w:uiPriority w:val="99"/>
    <w:semiHidden/>
    <w:unhideWhenUsed/>
    <w:rsid w:val="009F3451"/>
  </w:style>
  <w:style w:type="numbering" w:customStyle="1" w:styleId="111223">
    <w:name w:val="无列表11122"/>
    <w:next w:val="NoList"/>
    <w:semiHidden/>
    <w:rsid w:val="009F3451"/>
  </w:style>
  <w:style w:type="numbering" w:customStyle="1" w:styleId="NoList21122">
    <w:name w:val="No List21122"/>
    <w:next w:val="NoList"/>
    <w:semiHidden/>
    <w:rsid w:val="009F3451"/>
  </w:style>
  <w:style w:type="numbering" w:customStyle="1" w:styleId="NoList31122">
    <w:name w:val="No List31122"/>
    <w:next w:val="NoList"/>
    <w:uiPriority w:val="99"/>
    <w:semiHidden/>
    <w:rsid w:val="009F3451"/>
  </w:style>
  <w:style w:type="numbering" w:customStyle="1" w:styleId="NoList111122">
    <w:name w:val="No List111122"/>
    <w:next w:val="NoList"/>
    <w:uiPriority w:val="99"/>
    <w:semiHidden/>
    <w:unhideWhenUsed/>
    <w:rsid w:val="009F3451"/>
  </w:style>
  <w:style w:type="numbering" w:customStyle="1" w:styleId="121220">
    <w:name w:val="無清單12122"/>
    <w:next w:val="NoList"/>
    <w:uiPriority w:val="99"/>
    <w:semiHidden/>
    <w:unhideWhenUsed/>
    <w:rsid w:val="009F3451"/>
  </w:style>
  <w:style w:type="numbering" w:customStyle="1" w:styleId="1111220">
    <w:name w:val="無清單111122"/>
    <w:next w:val="NoList"/>
    <w:uiPriority w:val="99"/>
    <w:semiHidden/>
    <w:unhideWhenUsed/>
    <w:rsid w:val="009F3451"/>
  </w:style>
  <w:style w:type="numbering" w:customStyle="1" w:styleId="NoList522">
    <w:name w:val="No List522"/>
    <w:next w:val="NoList"/>
    <w:uiPriority w:val="99"/>
    <w:semiHidden/>
    <w:unhideWhenUsed/>
    <w:rsid w:val="009F3451"/>
  </w:style>
  <w:style w:type="numbering" w:customStyle="1" w:styleId="NoList1322">
    <w:name w:val="No List1322"/>
    <w:next w:val="NoList"/>
    <w:uiPriority w:val="99"/>
    <w:semiHidden/>
    <w:unhideWhenUsed/>
    <w:rsid w:val="009F3451"/>
  </w:style>
  <w:style w:type="numbering" w:customStyle="1" w:styleId="12223">
    <w:name w:val="リストなし1222"/>
    <w:next w:val="NoList"/>
    <w:uiPriority w:val="99"/>
    <w:semiHidden/>
    <w:unhideWhenUsed/>
    <w:rsid w:val="009F3451"/>
  </w:style>
  <w:style w:type="numbering" w:customStyle="1" w:styleId="12232">
    <w:name w:val="无列表1223"/>
    <w:next w:val="NoList"/>
    <w:semiHidden/>
    <w:rsid w:val="009F3451"/>
  </w:style>
  <w:style w:type="numbering" w:customStyle="1" w:styleId="NoList2222">
    <w:name w:val="No List2222"/>
    <w:next w:val="NoList"/>
    <w:semiHidden/>
    <w:rsid w:val="009F3451"/>
  </w:style>
  <w:style w:type="numbering" w:customStyle="1" w:styleId="NoList3222">
    <w:name w:val="No List3222"/>
    <w:next w:val="NoList"/>
    <w:uiPriority w:val="99"/>
    <w:semiHidden/>
    <w:rsid w:val="009F3451"/>
  </w:style>
  <w:style w:type="numbering" w:customStyle="1" w:styleId="NoList11222">
    <w:name w:val="No List11222"/>
    <w:next w:val="NoList"/>
    <w:uiPriority w:val="99"/>
    <w:semiHidden/>
    <w:unhideWhenUsed/>
    <w:rsid w:val="009F3451"/>
  </w:style>
  <w:style w:type="numbering" w:customStyle="1" w:styleId="13220">
    <w:name w:val="無清單1322"/>
    <w:next w:val="NoList"/>
    <w:uiPriority w:val="99"/>
    <w:semiHidden/>
    <w:unhideWhenUsed/>
    <w:rsid w:val="009F3451"/>
  </w:style>
  <w:style w:type="numbering" w:customStyle="1" w:styleId="112220">
    <w:name w:val="無清單11222"/>
    <w:next w:val="NoList"/>
    <w:uiPriority w:val="99"/>
    <w:semiHidden/>
    <w:unhideWhenUsed/>
    <w:rsid w:val="009F3451"/>
  </w:style>
  <w:style w:type="numbering" w:customStyle="1" w:styleId="2122">
    <w:name w:val="无列表2122"/>
    <w:next w:val="NoList"/>
    <w:uiPriority w:val="99"/>
    <w:semiHidden/>
    <w:unhideWhenUsed/>
    <w:rsid w:val="009F3451"/>
  </w:style>
  <w:style w:type="numbering" w:customStyle="1" w:styleId="NoList111222">
    <w:name w:val="No List111222"/>
    <w:next w:val="NoList"/>
    <w:uiPriority w:val="99"/>
    <w:semiHidden/>
    <w:unhideWhenUsed/>
    <w:rsid w:val="009F3451"/>
  </w:style>
  <w:style w:type="numbering" w:customStyle="1" w:styleId="NoList72">
    <w:name w:val="No List72"/>
    <w:next w:val="NoList"/>
    <w:uiPriority w:val="99"/>
    <w:semiHidden/>
    <w:unhideWhenUsed/>
    <w:rsid w:val="009F3451"/>
  </w:style>
  <w:style w:type="table" w:customStyle="1" w:styleId="TableGrid82">
    <w:name w:val="Table Grid8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F3451"/>
  </w:style>
  <w:style w:type="numbering" w:customStyle="1" w:styleId="1421">
    <w:name w:val="リストなし142"/>
    <w:next w:val="NoList"/>
    <w:uiPriority w:val="99"/>
    <w:semiHidden/>
    <w:unhideWhenUsed/>
    <w:rsid w:val="009F3451"/>
  </w:style>
  <w:style w:type="table" w:customStyle="1" w:styleId="TableGrid142">
    <w:name w:val="Table Grid142"/>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9F3451"/>
  </w:style>
  <w:style w:type="table" w:customStyle="1" w:styleId="342">
    <w:name w:val="网格型3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9F3451"/>
  </w:style>
  <w:style w:type="numbering" w:customStyle="1" w:styleId="NoList342">
    <w:name w:val="No List342"/>
    <w:next w:val="NoList"/>
    <w:uiPriority w:val="99"/>
    <w:semiHidden/>
    <w:rsid w:val="009F3451"/>
  </w:style>
  <w:style w:type="table" w:customStyle="1" w:styleId="TableGrid442">
    <w:name w:val="Table Grid44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9F3451"/>
  </w:style>
  <w:style w:type="numbering" w:customStyle="1" w:styleId="1520">
    <w:name w:val="無清單152"/>
    <w:next w:val="NoList"/>
    <w:uiPriority w:val="99"/>
    <w:semiHidden/>
    <w:unhideWhenUsed/>
    <w:rsid w:val="009F3451"/>
  </w:style>
  <w:style w:type="numbering" w:customStyle="1" w:styleId="11420">
    <w:name w:val="無清單1142"/>
    <w:next w:val="NoList"/>
    <w:uiPriority w:val="99"/>
    <w:semiHidden/>
    <w:unhideWhenUsed/>
    <w:rsid w:val="009F3451"/>
  </w:style>
  <w:style w:type="table" w:customStyle="1" w:styleId="1423">
    <w:name w:val="表格格線14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9F3451"/>
  </w:style>
  <w:style w:type="table" w:customStyle="1" w:styleId="TableGrid522">
    <w:name w:val="Table Grid5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9F3451"/>
  </w:style>
  <w:style w:type="numbering" w:customStyle="1" w:styleId="11421">
    <w:name w:val="リストなし1142"/>
    <w:next w:val="NoList"/>
    <w:uiPriority w:val="99"/>
    <w:semiHidden/>
    <w:unhideWhenUsed/>
    <w:rsid w:val="009F3451"/>
  </w:style>
  <w:style w:type="table" w:customStyle="1" w:styleId="TableGrid1132">
    <w:name w:val="Table Grid11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9F3451"/>
  </w:style>
  <w:style w:type="table" w:customStyle="1" w:styleId="3122">
    <w:name w:val="网格型3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9F3451"/>
  </w:style>
  <w:style w:type="numbering" w:customStyle="1" w:styleId="NoList3142">
    <w:name w:val="No List3142"/>
    <w:next w:val="NoList"/>
    <w:uiPriority w:val="99"/>
    <w:semiHidden/>
    <w:rsid w:val="009F3451"/>
  </w:style>
  <w:style w:type="table" w:customStyle="1" w:styleId="TableGrid4122">
    <w:name w:val="Table Grid41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9F3451"/>
  </w:style>
  <w:style w:type="numbering" w:customStyle="1" w:styleId="12420">
    <w:name w:val="無清單1242"/>
    <w:next w:val="NoList"/>
    <w:uiPriority w:val="99"/>
    <w:semiHidden/>
    <w:unhideWhenUsed/>
    <w:rsid w:val="009F3451"/>
  </w:style>
  <w:style w:type="numbering" w:customStyle="1" w:styleId="111420">
    <w:name w:val="無清單11142"/>
    <w:next w:val="NoList"/>
    <w:uiPriority w:val="99"/>
    <w:semiHidden/>
    <w:unhideWhenUsed/>
    <w:rsid w:val="009F3451"/>
  </w:style>
  <w:style w:type="table" w:customStyle="1" w:styleId="11223">
    <w:name w:val="表格格線11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9F3451"/>
  </w:style>
  <w:style w:type="numbering" w:customStyle="1" w:styleId="NoList12132">
    <w:name w:val="No List12132"/>
    <w:next w:val="NoList"/>
    <w:uiPriority w:val="99"/>
    <w:semiHidden/>
    <w:unhideWhenUsed/>
    <w:rsid w:val="009F3451"/>
  </w:style>
  <w:style w:type="numbering" w:customStyle="1" w:styleId="111321">
    <w:name w:val="リストなし11132"/>
    <w:next w:val="NoList"/>
    <w:uiPriority w:val="99"/>
    <w:semiHidden/>
    <w:unhideWhenUsed/>
    <w:rsid w:val="009F3451"/>
  </w:style>
  <w:style w:type="numbering" w:customStyle="1" w:styleId="111322">
    <w:name w:val="无列表11132"/>
    <w:next w:val="NoList"/>
    <w:semiHidden/>
    <w:rsid w:val="009F3451"/>
  </w:style>
  <w:style w:type="numbering" w:customStyle="1" w:styleId="NoList21132">
    <w:name w:val="No List21132"/>
    <w:next w:val="NoList"/>
    <w:semiHidden/>
    <w:rsid w:val="009F3451"/>
  </w:style>
  <w:style w:type="numbering" w:customStyle="1" w:styleId="NoList31132">
    <w:name w:val="No List31132"/>
    <w:next w:val="NoList"/>
    <w:uiPriority w:val="99"/>
    <w:semiHidden/>
    <w:rsid w:val="009F3451"/>
  </w:style>
  <w:style w:type="numbering" w:customStyle="1" w:styleId="NoList111132">
    <w:name w:val="No List111132"/>
    <w:next w:val="NoList"/>
    <w:uiPriority w:val="99"/>
    <w:semiHidden/>
    <w:unhideWhenUsed/>
    <w:rsid w:val="009F3451"/>
  </w:style>
  <w:style w:type="numbering" w:customStyle="1" w:styleId="121320">
    <w:name w:val="無清單12132"/>
    <w:next w:val="NoList"/>
    <w:uiPriority w:val="99"/>
    <w:semiHidden/>
    <w:unhideWhenUsed/>
    <w:rsid w:val="009F3451"/>
  </w:style>
  <w:style w:type="numbering" w:customStyle="1" w:styleId="1111320">
    <w:name w:val="無清單111132"/>
    <w:next w:val="NoList"/>
    <w:uiPriority w:val="99"/>
    <w:semiHidden/>
    <w:unhideWhenUsed/>
    <w:rsid w:val="009F3451"/>
  </w:style>
  <w:style w:type="numbering" w:customStyle="1" w:styleId="NoList532">
    <w:name w:val="No List532"/>
    <w:next w:val="NoList"/>
    <w:uiPriority w:val="99"/>
    <w:semiHidden/>
    <w:unhideWhenUsed/>
    <w:rsid w:val="009F3451"/>
  </w:style>
  <w:style w:type="table" w:customStyle="1" w:styleId="TableGrid622">
    <w:name w:val="Table Grid62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9F3451"/>
  </w:style>
  <w:style w:type="numbering" w:customStyle="1" w:styleId="12321">
    <w:name w:val="リストなし1232"/>
    <w:next w:val="NoList"/>
    <w:uiPriority w:val="99"/>
    <w:semiHidden/>
    <w:unhideWhenUsed/>
    <w:rsid w:val="009F3451"/>
  </w:style>
  <w:style w:type="table" w:customStyle="1" w:styleId="TableGrid1222">
    <w:name w:val="Table Grid12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9F3451"/>
  </w:style>
  <w:style w:type="table" w:customStyle="1" w:styleId="3222">
    <w:name w:val="网格型3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9F3451"/>
  </w:style>
  <w:style w:type="numbering" w:customStyle="1" w:styleId="NoList3232">
    <w:name w:val="No List3232"/>
    <w:next w:val="NoList"/>
    <w:uiPriority w:val="99"/>
    <w:semiHidden/>
    <w:rsid w:val="009F3451"/>
  </w:style>
  <w:style w:type="table" w:customStyle="1" w:styleId="TableGrid4222">
    <w:name w:val="Table Grid422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9F3451"/>
  </w:style>
  <w:style w:type="numbering" w:customStyle="1" w:styleId="13320">
    <w:name w:val="無清單1332"/>
    <w:next w:val="NoList"/>
    <w:uiPriority w:val="99"/>
    <w:semiHidden/>
    <w:unhideWhenUsed/>
    <w:rsid w:val="009F3451"/>
  </w:style>
  <w:style w:type="numbering" w:customStyle="1" w:styleId="112320">
    <w:name w:val="無清單11232"/>
    <w:next w:val="NoList"/>
    <w:uiPriority w:val="99"/>
    <w:semiHidden/>
    <w:unhideWhenUsed/>
    <w:rsid w:val="009F3451"/>
  </w:style>
  <w:style w:type="table" w:customStyle="1" w:styleId="12224">
    <w:name w:val="表格格線122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9F3451"/>
  </w:style>
  <w:style w:type="numbering" w:customStyle="1" w:styleId="NoList12222">
    <w:name w:val="No List12222"/>
    <w:next w:val="NoList"/>
    <w:uiPriority w:val="99"/>
    <w:semiHidden/>
    <w:unhideWhenUsed/>
    <w:rsid w:val="009F3451"/>
  </w:style>
  <w:style w:type="numbering" w:customStyle="1" w:styleId="112221">
    <w:name w:val="リストなし11222"/>
    <w:next w:val="NoList"/>
    <w:uiPriority w:val="99"/>
    <w:semiHidden/>
    <w:unhideWhenUsed/>
    <w:rsid w:val="009F3451"/>
  </w:style>
  <w:style w:type="numbering" w:customStyle="1" w:styleId="112222">
    <w:name w:val="无列表11222"/>
    <w:next w:val="NoList"/>
    <w:semiHidden/>
    <w:rsid w:val="009F3451"/>
  </w:style>
  <w:style w:type="numbering" w:customStyle="1" w:styleId="NoList21222">
    <w:name w:val="No List21222"/>
    <w:next w:val="NoList"/>
    <w:semiHidden/>
    <w:rsid w:val="009F3451"/>
  </w:style>
  <w:style w:type="numbering" w:customStyle="1" w:styleId="NoList31222">
    <w:name w:val="No List31222"/>
    <w:next w:val="NoList"/>
    <w:uiPriority w:val="99"/>
    <w:semiHidden/>
    <w:rsid w:val="009F3451"/>
  </w:style>
  <w:style w:type="numbering" w:customStyle="1" w:styleId="NoList111232">
    <w:name w:val="No List111232"/>
    <w:next w:val="NoList"/>
    <w:uiPriority w:val="99"/>
    <w:semiHidden/>
    <w:unhideWhenUsed/>
    <w:rsid w:val="009F3451"/>
  </w:style>
  <w:style w:type="numbering" w:customStyle="1" w:styleId="122220">
    <w:name w:val="無清單12222"/>
    <w:next w:val="NoList"/>
    <w:uiPriority w:val="99"/>
    <w:semiHidden/>
    <w:unhideWhenUsed/>
    <w:rsid w:val="009F3451"/>
  </w:style>
  <w:style w:type="numbering" w:customStyle="1" w:styleId="1112220">
    <w:name w:val="無清單111222"/>
    <w:next w:val="NoList"/>
    <w:uiPriority w:val="99"/>
    <w:semiHidden/>
    <w:unhideWhenUsed/>
    <w:rsid w:val="009F3451"/>
  </w:style>
  <w:style w:type="numbering" w:customStyle="1" w:styleId="NoList82">
    <w:name w:val="No List82"/>
    <w:next w:val="NoList"/>
    <w:uiPriority w:val="99"/>
    <w:semiHidden/>
    <w:unhideWhenUsed/>
    <w:rsid w:val="009F3451"/>
  </w:style>
  <w:style w:type="table" w:customStyle="1" w:styleId="TableGrid92">
    <w:name w:val="Table Grid9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9F3451"/>
  </w:style>
  <w:style w:type="numbering" w:customStyle="1" w:styleId="1521">
    <w:name w:val="リストなし152"/>
    <w:next w:val="NoList"/>
    <w:uiPriority w:val="99"/>
    <w:semiHidden/>
    <w:unhideWhenUsed/>
    <w:rsid w:val="009F3451"/>
  </w:style>
  <w:style w:type="table" w:customStyle="1" w:styleId="TableGrid152">
    <w:name w:val="Table Grid15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9F3451"/>
  </w:style>
  <w:style w:type="table" w:customStyle="1" w:styleId="352">
    <w:name w:val="网格型3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9F3451"/>
  </w:style>
  <w:style w:type="numbering" w:customStyle="1" w:styleId="NoList352">
    <w:name w:val="No List352"/>
    <w:next w:val="NoList"/>
    <w:uiPriority w:val="99"/>
    <w:semiHidden/>
    <w:rsid w:val="009F3451"/>
  </w:style>
  <w:style w:type="table" w:customStyle="1" w:styleId="TableGrid452">
    <w:name w:val="Table Grid45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9F3451"/>
  </w:style>
  <w:style w:type="numbering" w:customStyle="1" w:styleId="1620">
    <w:name w:val="無清單162"/>
    <w:next w:val="NoList"/>
    <w:uiPriority w:val="99"/>
    <w:semiHidden/>
    <w:unhideWhenUsed/>
    <w:rsid w:val="009F3451"/>
  </w:style>
  <w:style w:type="numbering" w:customStyle="1" w:styleId="11520">
    <w:name w:val="無清單1152"/>
    <w:next w:val="NoList"/>
    <w:uiPriority w:val="99"/>
    <w:semiHidden/>
    <w:unhideWhenUsed/>
    <w:rsid w:val="009F3451"/>
  </w:style>
  <w:style w:type="table" w:customStyle="1" w:styleId="1523">
    <w:name w:val="表格格線15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F3451"/>
  </w:style>
  <w:style w:type="table" w:customStyle="1" w:styleId="TableGrid532">
    <w:name w:val="Table Grid5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9F3451"/>
  </w:style>
  <w:style w:type="numbering" w:customStyle="1" w:styleId="11521">
    <w:name w:val="リストなし1152"/>
    <w:next w:val="NoList"/>
    <w:uiPriority w:val="99"/>
    <w:semiHidden/>
    <w:unhideWhenUsed/>
    <w:rsid w:val="009F3451"/>
  </w:style>
  <w:style w:type="table" w:customStyle="1" w:styleId="TableGrid1142">
    <w:name w:val="Table Grid114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9F3451"/>
  </w:style>
  <w:style w:type="table" w:customStyle="1" w:styleId="3132">
    <w:name w:val="网格型3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9F3451"/>
  </w:style>
  <w:style w:type="numbering" w:customStyle="1" w:styleId="NoList3152">
    <w:name w:val="No List3152"/>
    <w:next w:val="NoList"/>
    <w:uiPriority w:val="99"/>
    <w:semiHidden/>
    <w:rsid w:val="009F3451"/>
  </w:style>
  <w:style w:type="table" w:customStyle="1" w:styleId="TableGrid4132">
    <w:name w:val="Table Grid41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9F3451"/>
  </w:style>
  <w:style w:type="numbering" w:customStyle="1" w:styleId="12520">
    <w:name w:val="無清單1252"/>
    <w:next w:val="NoList"/>
    <w:uiPriority w:val="99"/>
    <w:semiHidden/>
    <w:unhideWhenUsed/>
    <w:rsid w:val="009F3451"/>
  </w:style>
  <w:style w:type="numbering" w:customStyle="1" w:styleId="11152">
    <w:name w:val="無清單11152"/>
    <w:next w:val="NoList"/>
    <w:uiPriority w:val="99"/>
    <w:semiHidden/>
    <w:unhideWhenUsed/>
    <w:rsid w:val="009F3451"/>
  </w:style>
  <w:style w:type="table" w:customStyle="1" w:styleId="11323">
    <w:name w:val="表格格線11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9F3451"/>
  </w:style>
  <w:style w:type="numbering" w:customStyle="1" w:styleId="NoList12142">
    <w:name w:val="No List12142"/>
    <w:next w:val="NoList"/>
    <w:uiPriority w:val="99"/>
    <w:semiHidden/>
    <w:unhideWhenUsed/>
    <w:rsid w:val="009F3451"/>
  </w:style>
  <w:style w:type="numbering" w:customStyle="1" w:styleId="111421">
    <w:name w:val="リストなし11142"/>
    <w:next w:val="NoList"/>
    <w:uiPriority w:val="99"/>
    <w:semiHidden/>
    <w:unhideWhenUsed/>
    <w:rsid w:val="009F3451"/>
  </w:style>
  <w:style w:type="numbering" w:customStyle="1" w:styleId="111422">
    <w:name w:val="无列表11142"/>
    <w:next w:val="NoList"/>
    <w:semiHidden/>
    <w:rsid w:val="009F3451"/>
  </w:style>
  <w:style w:type="numbering" w:customStyle="1" w:styleId="NoList21142">
    <w:name w:val="No List21142"/>
    <w:next w:val="NoList"/>
    <w:semiHidden/>
    <w:rsid w:val="009F3451"/>
  </w:style>
  <w:style w:type="numbering" w:customStyle="1" w:styleId="NoList31142">
    <w:name w:val="No List31142"/>
    <w:next w:val="NoList"/>
    <w:uiPriority w:val="99"/>
    <w:semiHidden/>
    <w:rsid w:val="009F3451"/>
  </w:style>
  <w:style w:type="numbering" w:customStyle="1" w:styleId="NoList111142">
    <w:name w:val="No List111142"/>
    <w:next w:val="NoList"/>
    <w:uiPriority w:val="99"/>
    <w:semiHidden/>
    <w:unhideWhenUsed/>
    <w:rsid w:val="009F3451"/>
  </w:style>
  <w:style w:type="numbering" w:customStyle="1" w:styleId="121420">
    <w:name w:val="無清單12142"/>
    <w:next w:val="NoList"/>
    <w:uiPriority w:val="99"/>
    <w:semiHidden/>
    <w:unhideWhenUsed/>
    <w:rsid w:val="009F3451"/>
  </w:style>
  <w:style w:type="numbering" w:customStyle="1" w:styleId="1111420">
    <w:name w:val="無清單111142"/>
    <w:next w:val="NoList"/>
    <w:uiPriority w:val="99"/>
    <w:semiHidden/>
    <w:unhideWhenUsed/>
    <w:rsid w:val="009F3451"/>
  </w:style>
  <w:style w:type="numbering" w:customStyle="1" w:styleId="NoList542">
    <w:name w:val="No List542"/>
    <w:next w:val="NoList"/>
    <w:uiPriority w:val="99"/>
    <w:semiHidden/>
    <w:unhideWhenUsed/>
    <w:rsid w:val="009F3451"/>
  </w:style>
  <w:style w:type="table" w:customStyle="1" w:styleId="TableGrid632">
    <w:name w:val="Table Grid63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9F3451"/>
  </w:style>
  <w:style w:type="numbering" w:customStyle="1" w:styleId="12421">
    <w:name w:val="リストなし1242"/>
    <w:next w:val="NoList"/>
    <w:uiPriority w:val="99"/>
    <w:semiHidden/>
    <w:unhideWhenUsed/>
    <w:rsid w:val="009F3451"/>
  </w:style>
  <w:style w:type="table" w:customStyle="1" w:styleId="TableGrid1232">
    <w:name w:val="Table Grid123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9F3451"/>
  </w:style>
  <w:style w:type="table" w:customStyle="1" w:styleId="3232">
    <w:name w:val="网格型3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9F3451"/>
  </w:style>
  <w:style w:type="numbering" w:customStyle="1" w:styleId="NoList3242">
    <w:name w:val="No List3242"/>
    <w:next w:val="NoList"/>
    <w:uiPriority w:val="99"/>
    <w:semiHidden/>
    <w:rsid w:val="009F3451"/>
  </w:style>
  <w:style w:type="table" w:customStyle="1" w:styleId="TableGrid4232">
    <w:name w:val="Table Grid423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9F3451"/>
  </w:style>
  <w:style w:type="numbering" w:customStyle="1" w:styleId="1342">
    <w:name w:val="無清單1342"/>
    <w:next w:val="NoList"/>
    <w:uiPriority w:val="99"/>
    <w:semiHidden/>
    <w:unhideWhenUsed/>
    <w:rsid w:val="009F3451"/>
  </w:style>
  <w:style w:type="numbering" w:customStyle="1" w:styleId="11242">
    <w:name w:val="無清單11242"/>
    <w:next w:val="NoList"/>
    <w:uiPriority w:val="99"/>
    <w:semiHidden/>
    <w:unhideWhenUsed/>
    <w:rsid w:val="009F3451"/>
  </w:style>
  <w:style w:type="table" w:customStyle="1" w:styleId="12323">
    <w:name w:val="表格格線123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9F3451"/>
  </w:style>
  <w:style w:type="numbering" w:customStyle="1" w:styleId="NoList12232">
    <w:name w:val="No List12232"/>
    <w:next w:val="NoList"/>
    <w:uiPriority w:val="99"/>
    <w:semiHidden/>
    <w:unhideWhenUsed/>
    <w:rsid w:val="009F3451"/>
  </w:style>
  <w:style w:type="numbering" w:customStyle="1" w:styleId="112321">
    <w:name w:val="リストなし11232"/>
    <w:next w:val="NoList"/>
    <w:uiPriority w:val="99"/>
    <w:semiHidden/>
    <w:unhideWhenUsed/>
    <w:rsid w:val="009F3451"/>
  </w:style>
  <w:style w:type="numbering" w:customStyle="1" w:styleId="112322">
    <w:name w:val="无列表11232"/>
    <w:next w:val="NoList"/>
    <w:semiHidden/>
    <w:rsid w:val="009F3451"/>
  </w:style>
  <w:style w:type="numbering" w:customStyle="1" w:styleId="NoList21232">
    <w:name w:val="No List21232"/>
    <w:next w:val="NoList"/>
    <w:semiHidden/>
    <w:rsid w:val="009F3451"/>
  </w:style>
  <w:style w:type="numbering" w:customStyle="1" w:styleId="NoList31232">
    <w:name w:val="No List31232"/>
    <w:next w:val="NoList"/>
    <w:uiPriority w:val="99"/>
    <w:semiHidden/>
    <w:rsid w:val="009F3451"/>
  </w:style>
  <w:style w:type="numbering" w:customStyle="1" w:styleId="NoList111242">
    <w:name w:val="No List111242"/>
    <w:next w:val="NoList"/>
    <w:uiPriority w:val="99"/>
    <w:semiHidden/>
    <w:unhideWhenUsed/>
    <w:rsid w:val="009F3451"/>
  </w:style>
  <w:style w:type="numbering" w:customStyle="1" w:styleId="122320">
    <w:name w:val="無清單12232"/>
    <w:next w:val="NoList"/>
    <w:uiPriority w:val="99"/>
    <w:semiHidden/>
    <w:unhideWhenUsed/>
    <w:rsid w:val="009F3451"/>
  </w:style>
  <w:style w:type="numbering" w:customStyle="1" w:styleId="111232">
    <w:name w:val="無清單111232"/>
    <w:next w:val="NoList"/>
    <w:uiPriority w:val="99"/>
    <w:semiHidden/>
    <w:unhideWhenUsed/>
    <w:rsid w:val="009F3451"/>
  </w:style>
  <w:style w:type="numbering" w:customStyle="1" w:styleId="NoList621">
    <w:name w:val="No List621"/>
    <w:next w:val="NoList"/>
    <w:uiPriority w:val="99"/>
    <w:semiHidden/>
    <w:unhideWhenUsed/>
    <w:rsid w:val="009F3451"/>
  </w:style>
  <w:style w:type="table" w:customStyle="1" w:styleId="TableGrid711">
    <w:name w:val="Table Grid7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9F3451"/>
  </w:style>
  <w:style w:type="numbering" w:customStyle="1" w:styleId="13212">
    <w:name w:val="リストなし1321"/>
    <w:next w:val="NoList"/>
    <w:uiPriority w:val="99"/>
    <w:semiHidden/>
    <w:unhideWhenUsed/>
    <w:rsid w:val="009F3451"/>
  </w:style>
  <w:style w:type="table" w:customStyle="1" w:styleId="TableGrid1311">
    <w:name w:val="Table Grid13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9F3451"/>
  </w:style>
  <w:style w:type="table" w:customStyle="1" w:styleId="3311">
    <w:name w:val="网格型3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9F3451"/>
  </w:style>
  <w:style w:type="numbering" w:customStyle="1" w:styleId="NoList3321">
    <w:name w:val="No List3321"/>
    <w:next w:val="NoList"/>
    <w:uiPriority w:val="99"/>
    <w:semiHidden/>
    <w:rsid w:val="009F3451"/>
  </w:style>
  <w:style w:type="table" w:customStyle="1" w:styleId="TableGrid4311">
    <w:name w:val="Table Grid43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9F3451"/>
  </w:style>
  <w:style w:type="numbering" w:customStyle="1" w:styleId="14210">
    <w:name w:val="無清單1421"/>
    <w:next w:val="NoList"/>
    <w:uiPriority w:val="99"/>
    <w:semiHidden/>
    <w:unhideWhenUsed/>
    <w:rsid w:val="009F3451"/>
  </w:style>
  <w:style w:type="numbering" w:customStyle="1" w:styleId="113210">
    <w:name w:val="無清單11321"/>
    <w:next w:val="NoList"/>
    <w:uiPriority w:val="99"/>
    <w:semiHidden/>
    <w:unhideWhenUsed/>
    <w:rsid w:val="009F3451"/>
  </w:style>
  <w:style w:type="table" w:customStyle="1" w:styleId="13114">
    <w:name w:val="表格格線13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9F3451"/>
  </w:style>
  <w:style w:type="numbering" w:customStyle="1" w:styleId="NoList12321">
    <w:name w:val="No List12321"/>
    <w:next w:val="NoList"/>
    <w:uiPriority w:val="99"/>
    <w:semiHidden/>
    <w:unhideWhenUsed/>
    <w:rsid w:val="009F3451"/>
  </w:style>
  <w:style w:type="numbering" w:customStyle="1" w:styleId="113211">
    <w:name w:val="リストなし11321"/>
    <w:next w:val="NoList"/>
    <w:uiPriority w:val="99"/>
    <w:semiHidden/>
    <w:unhideWhenUsed/>
    <w:rsid w:val="009F3451"/>
  </w:style>
  <w:style w:type="numbering" w:customStyle="1" w:styleId="113212">
    <w:name w:val="无列表11321"/>
    <w:next w:val="NoList"/>
    <w:semiHidden/>
    <w:rsid w:val="009F3451"/>
  </w:style>
  <w:style w:type="numbering" w:customStyle="1" w:styleId="NoList21321">
    <w:name w:val="No List21321"/>
    <w:next w:val="NoList"/>
    <w:semiHidden/>
    <w:rsid w:val="009F3451"/>
  </w:style>
  <w:style w:type="numbering" w:customStyle="1" w:styleId="NoList31321">
    <w:name w:val="No List31321"/>
    <w:next w:val="NoList"/>
    <w:uiPriority w:val="99"/>
    <w:semiHidden/>
    <w:rsid w:val="009F3451"/>
  </w:style>
  <w:style w:type="numbering" w:customStyle="1" w:styleId="NoList111321">
    <w:name w:val="No List111321"/>
    <w:next w:val="NoList"/>
    <w:uiPriority w:val="99"/>
    <w:semiHidden/>
    <w:unhideWhenUsed/>
    <w:rsid w:val="009F3451"/>
  </w:style>
  <w:style w:type="numbering" w:customStyle="1" w:styleId="123210">
    <w:name w:val="無清單12321"/>
    <w:next w:val="NoList"/>
    <w:uiPriority w:val="99"/>
    <w:semiHidden/>
    <w:unhideWhenUsed/>
    <w:rsid w:val="009F3451"/>
  </w:style>
  <w:style w:type="numbering" w:customStyle="1" w:styleId="1113210">
    <w:name w:val="無清單111321"/>
    <w:next w:val="NoList"/>
    <w:uiPriority w:val="99"/>
    <w:semiHidden/>
    <w:unhideWhenUsed/>
    <w:rsid w:val="009F3451"/>
  </w:style>
  <w:style w:type="numbering" w:customStyle="1" w:styleId="NoList4122">
    <w:name w:val="No List4122"/>
    <w:next w:val="NoList"/>
    <w:uiPriority w:val="99"/>
    <w:semiHidden/>
    <w:unhideWhenUsed/>
    <w:rsid w:val="009F3451"/>
  </w:style>
  <w:style w:type="table" w:customStyle="1" w:styleId="TableGrid5111">
    <w:name w:val="Table Grid5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9F3451"/>
  </w:style>
  <w:style w:type="numbering" w:customStyle="1" w:styleId="1111221">
    <w:name w:val="リストなし111122"/>
    <w:next w:val="NoList"/>
    <w:uiPriority w:val="99"/>
    <w:semiHidden/>
    <w:unhideWhenUsed/>
    <w:rsid w:val="009F3451"/>
  </w:style>
  <w:style w:type="numbering" w:customStyle="1" w:styleId="1111222">
    <w:name w:val="无列表111122"/>
    <w:next w:val="NoList"/>
    <w:semiHidden/>
    <w:rsid w:val="009F3451"/>
  </w:style>
  <w:style w:type="numbering" w:customStyle="1" w:styleId="NoList211122">
    <w:name w:val="No List211122"/>
    <w:next w:val="NoList"/>
    <w:semiHidden/>
    <w:rsid w:val="009F3451"/>
  </w:style>
  <w:style w:type="numbering" w:customStyle="1" w:styleId="NoList311122">
    <w:name w:val="No List311122"/>
    <w:next w:val="NoList"/>
    <w:uiPriority w:val="99"/>
    <w:semiHidden/>
    <w:rsid w:val="009F3451"/>
  </w:style>
  <w:style w:type="numbering" w:customStyle="1" w:styleId="NoList1111122">
    <w:name w:val="No List1111122"/>
    <w:next w:val="NoList"/>
    <w:uiPriority w:val="99"/>
    <w:semiHidden/>
    <w:unhideWhenUsed/>
    <w:rsid w:val="009F3451"/>
  </w:style>
  <w:style w:type="numbering" w:customStyle="1" w:styleId="1211220">
    <w:name w:val="無清單121122"/>
    <w:next w:val="NoList"/>
    <w:uiPriority w:val="99"/>
    <w:semiHidden/>
    <w:unhideWhenUsed/>
    <w:rsid w:val="009F3451"/>
  </w:style>
  <w:style w:type="numbering" w:customStyle="1" w:styleId="11111220">
    <w:name w:val="無清單1111122"/>
    <w:next w:val="NoList"/>
    <w:uiPriority w:val="99"/>
    <w:semiHidden/>
    <w:unhideWhenUsed/>
    <w:rsid w:val="009F3451"/>
  </w:style>
  <w:style w:type="numbering" w:customStyle="1" w:styleId="NoList5121">
    <w:name w:val="No List5121"/>
    <w:next w:val="NoList"/>
    <w:uiPriority w:val="99"/>
    <w:semiHidden/>
    <w:unhideWhenUsed/>
    <w:rsid w:val="009F3451"/>
  </w:style>
  <w:style w:type="table" w:customStyle="1" w:styleId="TableGrid6111">
    <w:name w:val="Table Grid61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9F3451"/>
  </w:style>
  <w:style w:type="numbering" w:customStyle="1" w:styleId="121221">
    <w:name w:val="リストなし12122"/>
    <w:next w:val="NoList"/>
    <w:uiPriority w:val="99"/>
    <w:semiHidden/>
    <w:unhideWhenUsed/>
    <w:rsid w:val="009F3451"/>
  </w:style>
  <w:style w:type="table" w:customStyle="1" w:styleId="TableGrid12111">
    <w:name w:val="Table Grid121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9F3451"/>
  </w:style>
  <w:style w:type="table" w:customStyle="1" w:styleId="32111">
    <w:name w:val="网格型3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9F3451"/>
  </w:style>
  <w:style w:type="numbering" w:customStyle="1" w:styleId="NoList32122">
    <w:name w:val="No List32122"/>
    <w:next w:val="NoList"/>
    <w:uiPriority w:val="99"/>
    <w:semiHidden/>
    <w:rsid w:val="009F3451"/>
  </w:style>
  <w:style w:type="table" w:customStyle="1" w:styleId="TableGrid42111">
    <w:name w:val="Table Grid421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9F3451"/>
  </w:style>
  <w:style w:type="numbering" w:customStyle="1" w:styleId="131220">
    <w:name w:val="無清單13122"/>
    <w:next w:val="NoList"/>
    <w:uiPriority w:val="99"/>
    <w:semiHidden/>
    <w:unhideWhenUsed/>
    <w:rsid w:val="009F3451"/>
  </w:style>
  <w:style w:type="numbering" w:customStyle="1" w:styleId="1121220">
    <w:name w:val="無清單112122"/>
    <w:next w:val="NoList"/>
    <w:uiPriority w:val="99"/>
    <w:semiHidden/>
    <w:unhideWhenUsed/>
    <w:rsid w:val="009F3451"/>
  </w:style>
  <w:style w:type="table" w:customStyle="1" w:styleId="121114">
    <w:name w:val="表格格線121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9F3451"/>
  </w:style>
  <w:style w:type="numbering" w:customStyle="1" w:styleId="NoList122122">
    <w:name w:val="No List122122"/>
    <w:next w:val="NoList"/>
    <w:uiPriority w:val="99"/>
    <w:semiHidden/>
    <w:unhideWhenUsed/>
    <w:rsid w:val="009F3451"/>
  </w:style>
  <w:style w:type="numbering" w:customStyle="1" w:styleId="1121221">
    <w:name w:val="リストなし112122"/>
    <w:next w:val="NoList"/>
    <w:uiPriority w:val="99"/>
    <w:semiHidden/>
    <w:unhideWhenUsed/>
    <w:rsid w:val="009F3451"/>
  </w:style>
  <w:style w:type="numbering" w:customStyle="1" w:styleId="1121222">
    <w:name w:val="无列表112122"/>
    <w:next w:val="NoList"/>
    <w:semiHidden/>
    <w:rsid w:val="009F3451"/>
  </w:style>
  <w:style w:type="numbering" w:customStyle="1" w:styleId="NoList212122">
    <w:name w:val="No List212122"/>
    <w:next w:val="NoList"/>
    <w:semiHidden/>
    <w:rsid w:val="009F3451"/>
  </w:style>
  <w:style w:type="numbering" w:customStyle="1" w:styleId="NoList312122">
    <w:name w:val="No List312122"/>
    <w:next w:val="NoList"/>
    <w:uiPriority w:val="99"/>
    <w:semiHidden/>
    <w:rsid w:val="009F3451"/>
  </w:style>
  <w:style w:type="numbering" w:customStyle="1" w:styleId="NoList1112122">
    <w:name w:val="No List1112122"/>
    <w:next w:val="NoList"/>
    <w:uiPriority w:val="99"/>
    <w:semiHidden/>
    <w:unhideWhenUsed/>
    <w:rsid w:val="009F3451"/>
  </w:style>
  <w:style w:type="numbering" w:customStyle="1" w:styleId="122122">
    <w:name w:val="無清單122122"/>
    <w:next w:val="NoList"/>
    <w:uiPriority w:val="99"/>
    <w:semiHidden/>
    <w:unhideWhenUsed/>
    <w:rsid w:val="009F3451"/>
  </w:style>
  <w:style w:type="numbering" w:customStyle="1" w:styleId="1112122">
    <w:name w:val="無清單1112122"/>
    <w:next w:val="NoList"/>
    <w:uiPriority w:val="99"/>
    <w:semiHidden/>
    <w:unhideWhenUsed/>
    <w:rsid w:val="009F3451"/>
  </w:style>
  <w:style w:type="table" w:customStyle="1" w:styleId="1127">
    <w:name w:val="网格型1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9F3451"/>
  </w:style>
  <w:style w:type="table" w:customStyle="1" w:styleId="2120">
    <w:name w:val="网格型212"/>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9F3451"/>
  </w:style>
  <w:style w:type="numbering" w:customStyle="1" w:styleId="NoList113111">
    <w:name w:val="No List113111"/>
    <w:next w:val="NoList"/>
    <w:uiPriority w:val="99"/>
    <w:semiHidden/>
    <w:unhideWhenUsed/>
    <w:rsid w:val="009F3451"/>
  </w:style>
  <w:style w:type="numbering" w:customStyle="1" w:styleId="NoList41112">
    <w:name w:val="No List41112"/>
    <w:next w:val="NoList"/>
    <w:uiPriority w:val="99"/>
    <w:semiHidden/>
    <w:unhideWhenUsed/>
    <w:rsid w:val="009F3451"/>
  </w:style>
  <w:style w:type="table" w:customStyle="1" w:styleId="TableGrid11212">
    <w:name w:val="Table Grid11212"/>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9F3451"/>
  </w:style>
  <w:style w:type="numbering" w:customStyle="1" w:styleId="NoList1211113">
    <w:name w:val="No List1211113"/>
    <w:next w:val="NoList"/>
    <w:uiPriority w:val="99"/>
    <w:semiHidden/>
    <w:unhideWhenUsed/>
    <w:rsid w:val="009F3451"/>
  </w:style>
  <w:style w:type="numbering" w:customStyle="1" w:styleId="11111130">
    <w:name w:val="リストなし1111113"/>
    <w:next w:val="NoList"/>
    <w:uiPriority w:val="99"/>
    <w:semiHidden/>
    <w:unhideWhenUsed/>
    <w:rsid w:val="009F3451"/>
  </w:style>
  <w:style w:type="numbering" w:customStyle="1" w:styleId="11111131">
    <w:name w:val="无列表1111113"/>
    <w:next w:val="NoList"/>
    <w:semiHidden/>
    <w:rsid w:val="009F3451"/>
  </w:style>
  <w:style w:type="numbering" w:customStyle="1" w:styleId="NoList2111113">
    <w:name w:val="No List2111113"/>
    <w:next w:val="NoList"/>
    <w:semiHidden/>
    <w:rsid w:val="009F3451"/>
  </w:style>
  <w:style w:type="numbering" w:customStyle="1" w:styleId="NoList3111113">
    <w:name w:val="No List3111113"/>
    <w:next w:val="NoList"/>
    <w:uiPriority w:val="99"/>
    <w:semiHidden/>
    <w:rsid w:val="009F3451"/>
  </w:style>
  <w:style w:type="numbering" w:customStyle="1" w:styleId="NoList11111113">
    <w:name w:val="No List11111113"/>
    <w:next w:val="NoList"/>
    <w:uiPriority w:val="99"/>
    <w:semiHidden/>
    <w:unhideWhenUsed/>
    <w:rsid w:val="009F3451"/>
  </w:style>
  <w:style w:type="numbering" w:customStyle="1" w:styleId="12111130">
    <w:name w:val="無清單1211113"/>
    <w:next w:val="NoList"/>
    <w:uiPriority w:val="99"/>
    <w:semiHidden/>
    <w:unhideWhenUsed/>
    <w:rsid w:val="009F3451"/>
  </w:style>
  <w:style w:type="numbering" w:customStyle="1" w:styleId="11111113">
    <w:name w:val="無清單11111113"/>
    <w:next w:val="NoList"/>
    <w:uiPriority w:val="99"/>
    <w:semiHidden/>
    <w:unhideWhenUsed/>
    <w:rsid w:val="009F3451"/>
  </w:style>
  <w:style w:type="numbering" w:customStyle="1" w:styleId="NoList131112">
    <w:name w:val="No List131112"/>
    <w:next w:val="NoList"/>
    <w:uiPriority w:val="99"/>
    <w:semiHidden/>
    <w:unhideWhenUsed/>
    <w:rsid w:val="009F3451"/>
  </w:style>
  <w:style w:type="numbering" w:customStyle="1" w:styleId="1211122">
    <w:name w:val="リストなし121112"/>
    <w:next w:val="NoList"/>
    <w:uiPriority w:val="99"/>
    <w:semiHidden/>
    <w:unhideWhenUsed/>
    <w:rsid w:val="009F3451"/>
  </w:style>
  <w:style w:type="numbering" w:customStyle="1" w:styleId="1211130">
    <w:name w:val="无列表121113"/>
    <w:next w:val="NoList"/>
    <w:semiHidden/>
    <w:rsid w:val="009F3451"/>
  </w:style>
  <w:style w:type="numbering" w:customStyle="1" w:styleId="NoList221112">
    <w:name w:val="No List221112"/>
    <w:next w:val="NoList"/>
    <w:semiHidden/>
    <w:rsid w:val="009F3451"/>
  </w:style>
  <w:style w:type="numbering" w:customStyle="1" w:styleId="NoList321112">
    <w:name w:val="No List321112"/>
    <w:next w:val="NoList"/>
    <w:uiPriority w:val="99"/>
    <w:semiHidden/>
    <w:rsid w:val="009F3451"/>
  </w:style>
  <w:style w:type="numbering" w:customStyle="1" w:styleId="NoList1121112">
    <w:name w:val="No List1121112"/>
    <w:next w:val="NoList"/>
    <w:uiPriority w:val="99"/>
    <w:semiHidden/>
    <w:unhideWhenUsed/>
    <w:rsid w:val="009F3451"/>
  </w:style>
  <w:style w:type="numbering" w:customStyle="1" w:styleId="131112">
    <w:name w:val="無清單131112"/>
    <w:next w:val="NoList"/>
    <w:uiPriority w:val="99"/>
    <w:semiHidden/>
    <w:unhideWhenUsed/>
    <w:rsid w:val="009F3451"/>
  </w:style>
  <w:style w:type="numbering" w:customStyle="1" w:styleId="11211120">
    <w:name w:val="無清單1121112"/>
    <w:next w:val="NoList"/>
    <w:uiPriority w:val="99"/>
    <w:semiHidden/>
    <w:unhideWhenUsed/>
    <w:rsid w:val="009F3451"/>
  </w:style>
  <w:style w:type="numbering" w:customStyle="1" w:styleId="211113">
    <w:name w:val="无列表211113"/>
    <w:next w:val="NoList"/>
    <w:uiPriority w:val="99"/>
    <w:semiHidden/>
    <w:unhideWhenUsed/>
    <w:rsid w:val="009F3451"/>
  </w:style>
  <w:style w:type="numbering" w:customStyle="1" w:styleId="NoList1221112">
    <w:name w:val="No List1221112"/>
    <w:next w:val="NoList"/>
    <w:uiPriority w:val="99"/>
    <w:semiHidden/>
    <w:unhideWhenUsed/>
    <w:rsid w:val="009F3451"/>
  </w:style>
  <w:style w:type="numbering" w:customStyle="1" w:styleId="11211121">
    <w:name w:val="リストなし1121112"/>
    <w:next w:val="NoList"/>
    <w:uiPriority w:val="99"/>
    <w:semiHidden/>
    <w:unhideWhenUsed/>
    <w:rsid w:val="009F3451"/>
  </w:style>
  <w:style w:type="numbering" w:customStyle="1" w:styleId="11211122">
    <w:name w:val="无列表1121112"/>
    <w:next w:val="NoList"/>
    <w:semiHidden/>
    <w:rsid w:val="009F3451"/>
  </w:style>
  <w:style w:type="numbering" w:customStyle="1" w:styleId="NoList2121112">
    <w:name w:val="No List2121112"/>
    <w:next w:val="NoList"/>
    <w:semiHidden/>
    <w:rsid w:val="009F3451"/>
  </w:style>
  <w:style w:type="numbering" w:customStyle="1" w:styleId="NoList3121112">
    <w:name w:val="No List3121112"/>
    <w:next w:val="NoList"/>
    <w:uiPriority w:val="99"/>
    <w:semiHidden/>
    <w:rsid w:val="009F3451"/>
  </w:style>
  <w:style w:type="numbering" w:customStyle="1" w:styleId="NoList11121112">
    <w:name w:val="No List11121112"/>
    <w:next w:val="NoList"/>
    <w:uiPriority w:val="99"/>
    <w:semiHidden/>
    <w:unhideWhenUsed/>
    <w:rsid w:val="009F3451"/>
  </w:style>
  <w:style w:type="numbering" w:customStyle="1" w:styleId="1221112">
    <w:name w:val="無清單1221112"/>
    <w:next w:val="NoList"/>
    <w:uiPriority w:val="99"/>
    <w:semiHidden/>
    <w:unhideWhenUsed/>
    <w:rsid w:val="009F3451"/>
  </w:style>
  <w:style w:type="numbering" w:customStyle="1" w:styleId="11121112">
    <w:name w:val="無清單11121112"/>
    <w:next w:val="NoList"/>
    <w:uiPriority w:val="99"/>
    <w:semiHidden/>
    <w:unhideWhenUsed/>
    <w:rsid w:val="009F3451"/>
  </w:style>
  <w:style w:type="numbering" w:customStyle="1" w:styleId="NoList51111">
    <w:name w:val="No List51111"/>
    <w:next w:val="NoList"/>
    <w:uiPriority w:val="99"/>
    <w:semiHidden/>
    <w:unhideWhenUsed/>
    <w:rsid w:val="009F3451"/>
  </w:style>
  <w:style w:type="numbering" w:customStyle="1" w:styleId="NoList6111">
    <w:name w:val="No List6111"/>
    <w:next w:val="NoList"/>
    <w:uiPriority w:val="99"/>
    <w:semiHidden/>
    <w:unhideWhenUsed/>
    <w:rsid w:val="009F3451"/>
  </w:style>
  <w:style w:type="numbering" w:customStyle="1" w:styleId="NoList14111">
    <w:name w:val="No List14111"/>
    <w:next w:val="NoList"/>
    <w:uiPriority w:val="99"/>
    <w:semiHidden/>
    <w:unhideWhenUsed/>
    <w:rsid w:val="009F3451"/>
  </w:style>
  <w:style w:type="numbering" w:customStyle="1" w:styleId="131113">
    <w:name w:val="リストなし13111"/>
    <w:next w:val="NoList"/>
    <w:uiPriority w:val="99"/>
    <w:semiHidden/>
    <w:unhideWhenUsed/>
    <w:rsid w:val="009F3451"/>
  </w:style>
  <w:style w:type="numbering" w:customStyle="1" w:styleId="NoList23111">
    <w:name w:val="No List23111"/>
    <w:next w:val="NoList"/>
    <w:semiHidden/>
    <w:rsid w:val="009F3451"/>
  </w:style>
  <w:style w:type="numbering" w:customStyle="1" w:styleId="NoList33111">
    <w:name w:val="No List33111"/>
    <w:next w:val="NoList"/>
    <w:uiPriority w:val="99"/>
    <w:semiHidden/>
    <w:rsid w:val="009F3451"/>
  </w:style>
  <w:style w:type="numbering" w:customStyle="1" w:styleId="NoList11411">
    <w:name w:val="No List11411"/>
    <w:next w:val="NoList"/>
    <w:uiPriority w:val="99"/>
    <w:semiHidden/>
    <w:unhideWhenUsed/>
    <w:rsid w:val="009F3451"/>
  </w:style>
  <w:style w:type="numbering" w:customStyle="1" w:styleId="14111">
    <w:name w:val="無清單14111"/>
    <w:next w:val="NoList"/>
    <w:uiPriority w:val="99"/>
    <w:semiHidden/>
    <w:unhideWhenUsed/>
    <w:rsid w:val="009F3451"/>
  </w:style>
  <w:style w:type="numbering" w:customStyle="1" w:styleId="1131110">
    <w:name w:val="無清單113111"/>
    <w:next w:val="NoList"/>
    <w:uiPriority w:val="99"/>
    <w:semiHidden/>
    <w:unhideWhenUsed/>
    <w:rsid w:val="009F3451"/>
  </w:style>
  <w:style w:type="numbering" w:customStyle="1" w:styleId="NoList4211">
    <w:name w:val="No List4211"/>
    <w:next w:val="NoList"/>
    <w:uiPriority w:val="99"/>
    <w:semiHidden/>
    <w:unhideWhenUsed/>
    <w:rsid w:val="009F3451"/>
  </w:style>
  <w:style w:type="numbering" w:customStyle="1" w:styleId="NoList123111">
    <w:name w:val="No List123111"/>
    <w:next w:val="NoList"/>
    <w:uiPriority w:val="99"/>
    <w:semiHidden/>
    <w:unhideWhenUsed/>
    <w:rsid w:val="009F3451"/>
  </w:style>
  <w:style w:type="numbering" w:customStyle="1" w:styleId="1131111">
    <w:name w:val="リストなし113111"/>
    <w:next w:val="NoList"/>
    <w:uiPriority w:val="99"/>
    <w:semiHidden/>
    <w:unhideWhenUsed/>
    <w:rsid w:val="009F3451"/>
  </w:style>
  <w:style w:type="numbering" w:customStyle="1" w:styleId="1131112">
    <w:name w:val="无列表113111"/>
    <w:next w:val="NoList"/>
    <w:semiHidden/>
    <w:rsid w:val="009F3451"/>
  </w:style>
  <w:style w:type="numbering" w:customStyle="1" w:styleId="NoList213111">
    <w:name w:val="No List213111"/>
    <w:next w:val="NoList"/>
    <w:semiHidden/>
    <w:rsid w:val="009F3451"/>
  </w:style>
  <w:style w:type="numbering" w:customStyle="1" w:styleId="NoList313111">
    <w:name w:val="No List313111"/>
    <w:next w:val="NoList"/>
    <w:uiPriority w:val="99"/>
    <w:semiHidden/>
    <w:rsid w:val="009F3451"/>
  </w:style>
  <w:style w:type="numbering" w:customStyle="1" w:styleId="NoList1113111">
    <w:name w:val="No List1113111"/>
    <w:next w:val="NoList"/>
    <w:uiPriority w:val="99"/>
    <w:semiHidden/>
    <w:unhideWhenUsed/>
    <w:rsid w:val="009F3451"/>
  </w:style>
  <w:style w:type="numbering" w:customStyle="1" w:styleId="123111">
    <w:name w:val="無清單123111"/>
    <w:next w:val="NoList"/>
    <w:uiPriority w:val="99"/>
    <w:semiHidden/>
    <w:unhideWhenUsed/>
    <w:rsid w:val="009F3451"/>
  </w:style>
  <w:style w:type="numbering" w:customStyle="1" w:styleId="1113111">
    <w:name w:val="無清單1113111"/>
    <w:next w:val="NoList"/>
    <w:uiPriority w:val="99"/>
    <w:semiHidden/>
    <w:unhideWhenUsed/>
    <w:rsid w:val="009F3451"/>
  </w:style>
  <w:style w:type="numbering" w:customStyle="1" w:styleId="NoList121211">
    <w:name w:val="No List121211"/>
    <w:next w:val="NoList"/>
    <w:uiPriority w:val="99"/>
    <w:semiHidden/>
    <w:unhideWhenUsed/>
    <w:rsid w:val="009F3451"/>
  </w:style>
  <w:style w:type="numbering" w:customStyle="1" w:styleId="1112110">
    <w:name w:val="リストなし111211"/>
    <w:next w:val="NoList"/>
    <w:uiPriority w:val="99"/>
    <w:semiHidden/>
    <w:unhideWhenUsed/>
    <w:rsid w:val="009F3451"/>
  </w:style>
  <w:style w:type="numbering" w:customStyle="1" w:styleId="1112114">
    <w:name w:val="无列表111211"/>
    <w:next w:val="NoList"/>
    <w:semiHidden/>
    <w:rsid w:val="009F3451"/>
  </w:style>
  <w:style w:type="numbering" w:customStyle="1" w:styleId="NoList211211">
    <w:name w:val="No List211211"/>
    <w:next w:val="NoList"/>
    <w:semiHidden/>
    <w:rsid w:val="009F3451"/>
  </w:style>
  <w:style w:type="numbering" w:customStyle="1" w:styleId="NoList311211">
    <w:name w:val="No List311211"/>
    <w:next w:val="NoList"/>
    <w:uiPriority w:val="99"/>
    <w:semiHidden/>
    <w:rsid w:val="009F3451"/>
  </w:style>
  <w:style w:type="numbering" w:customStyle="1" w:styleId="NoList1111211">
    <w:name w:val="No List1111211"/>
    <w:next w:val="NoList"/>
    <w:uiPriority w:val="99"/>
    <w:semiHidden/>
    <w:unhideWhenUsed/>
    <w:rsid w:val="009F3451"/>
  </w:style>
  <w:style w:type="numbering" w:customStyle="1" w:styleId="1212110">
    <w:name w:val="無清單121211"/>
    <w:next w:val="NoList"/>
    <w:uiPriority w:val="99"/>
    <w:semiHidden/>
    <w:unhideWhenUsed/>
    <w:rsid w:val="009F3451"/>
  </w:style>
  <w:style w:type="numbering" w:customStyle="1" w:styleId="11112110">
    <w:name w:val="無清單1111211"/>
    <w:next w:val="NoList"/>
    <w:uiPriority w:val="99"/>
    <w:semiHidden/>
    <w:unhideWhenUsed/>
    <w:rsid w:val="009F3451"/>
  </w:style>
  <w:style w:type="numbering" w:customStyle="1" w:styleId="NoList5211">
    <w:name w:val="No List5211"/>
    <w:next w:val="NoList"/>
    <w:uiPriority w:val="99"/>
    <w:semiHidden/>
    <w:unhideWhenUsed/>
    <w:rsid w:val="009F3451"/>
  </w:style>
  <w:style w:type="numbering" w:customStyle="1" w:styleId="NoList13211">
    <w:name w:val="No List13211"/>
    <w:next w:val="NoList"/>
    <w:uiPriority w:val="99"/>
    <w:semiHidden/>
    <w:unhideWhenUsed/>
    <w:rsid w:val="009F3451"/>
  </w:style>
  <w:style w:type="numbering" w:customStyle="1" w:styleId="122114">
    <w:name w:val="リストなし12211"/>
    <w:next w:val="NoList"/>
    <w:uiPriority w:val="99"/>
    <w:semiHidden/>
    <w:unhideWhenUsed/>
    <w:rsid w:val="009F3451"/>
  </w:style>
  <w:style w:type="numbering" w:customStyle="1" w:styleId="122120">
    <w:name w:val="无列表12212"/>
    <w:next w:val="NoList"/>
    <w:semiHidden/>
    <w:rsid w:val="009F3451"/>
  </w:style>
  <w:style w:type="numbering" w:customStyle="1" w:styleId="NoList22211">
    <w:name w:val="No List22211"/>
    <w:next w:val="NoList"/>
    <w:semiHidden/>
    <w:rsid w:val="009F3451"/>
  </w:style>
  <w:style w:type="numbering" w:customStyle="1" w:styleId="NoList32211">
    <w:name w:val="No List32211"/>
    <w:next w:val="NoList"/>
    <w:uiPriority w:val="99"/>
    <w:semiHidden/>
    <w:rsid w:val="009F3451"/>
  </w:style>
  <w:style w:type="numbering" w:customStyle="1" w:styleId="NoList112211">
    <w:name w:val="No List112211"/>
    <w:next w:val="NoList"/>
    <w:uiPriority w:val="99"/>
    <w:semiHidden/>
    <w:unhideWhenUsed/>
    <w:rsid w:val="009F3451"/>
  </w:style>
  <w:style w:type="numbering" w:customStyle="1" w:styleId="132110">
    <w:name w:val="無清單13211"/>
    <w:next w:val="NoList"/>
    <w:uiPriority w:val="99"/>
    <w:semiHidden/>
    <w:unhideWhenUsed/>
    <w:rsid w:val="009F3451"/>
  </w:style>
  <w:style w:type="numbering" w:customStyle="1" w:styleId="1122110">
    <w:name w:val="無清單112211"/>
    <w:next w:val="NoList"/>
    <w:uiPriority w:val="99"/>
    <w:semiHidden/>
    <w:unhideWhenUsed/>
    <w:rsid w:val="009F3451"/>
  </w:style>
  <w:style w:type="numbering" w:customStyle="1" w:styleId="21211">
    <w:name w:val="无列表21211"/>
    <w:next w:val="NoList"/>
    <w:uiPriority w:val="99"/>
    <w:semiHidden/>
    <w:unhideWhenUsed/>
    <w:rsid w:val="009F3451"/>
  </w:style>
  <w:style w:type="numbering" w:customStyle="1" w:styleId="NoList1112211">
    <w:name w:val="No List1112211"/>
    <w:next w:val="NoList"/>
    <w:uiPriority w:val="99"/>
    <w:semiHidden/>
    <w:unhideWhenUsed/>
    <w:rsid w:val="009F3451"/>
  </w:style>
  <w:style w:type="numbering" w:customStyle="1" w:styleId="NoList711">
    <w:name w:val="No List711"/>
    <w:next w:val="NoList"/>
    <w:uiPriority w:val="99"/>
    <w:semiHidden/>
    <w:unhideWhenUsed/>
    <w:rsid w:val="009F3451"/>
  </w:style>
  <w:style w:type="table" w:customStyle="1" w:styleId="TableGrid811">
    <w:name w:val="Table Grid8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9F3451"/>
  </w:style>
  <w:style w:type="numbering" w:customStyle="1" w:styleId="14110">
    <w:name w:val="リストなし1411"/>
    <w:next w:val="NoList"/>
    <w:uiPriority w:val="99"/>
    <w:semiHidden/>
    <w:unhideWhenUsed/>
    <w:rsid w:val="009F3451"/>
  </w:style>
  <w:style w:type="table" w:customStyle="1" w:styleId="TableGrid1411">
    <w:name w:val="Table Grid1411"/>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9F3451"/>
  </w:style>
  <w:style w:type="table" w:customStyle="1" w:styleId="3411">
    <w:name w:val="网格型3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9F3451"/>
  </w:style>
  <w:style w:type="numbering" w:customStyle="1" w:styleId="NoList3411">
    <w:name w:val="No List3411"/>
    <w:next w:val="NoList"/>
    <w:uiPriority w:val="99"/>
    <w:semiHidden/>
    <w:rsid w:val="009F3451"/>
  </w:style>
  <w:style w:type="table" w:customStyle="1" w:styleId="TableGrid4411">
    <w:name w:val="Table Grid44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9F3451"/>
  </w:style>
  <w:style w:type="numbering" w:customStyle="1" w:styleId="15110">
    <w:name w:val="無清單1511"/>
    <w:next w:val="NoList"/>
    <w:uiPriority w:val="99"/>
    <w:semiHidden/>
    <w:unhideWhenUsed/>
    <w:rsid w:val="009F3451"/>
  </w:style>
  <w:style w:type="numbering" w:customStyle="1" w:styleId="114110">
    <w:name w:val="無清單11411"/>
    <w:next w:val="NoList"/>
    <w:uiPriority w:val="99"/>
    <w:semiHidden/>
    <w:unhideWhenUsed/>
    <w:rsid w:val="009F3451"/>
  </w:style>
  <w:style w:type="table" w:customStyle="1" w:styleId="14113">
    <w:name w:val="表格格線14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9F3451"/>
  </w:style>
  <w:style w:type="table" w:customStyle="1" w:styleId="TableGrid5211">
    <w:name w:val="Table Grid5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9F3451"/>
  </w:style>
  <w:style w:type="numbering" w:customStyle="1" w:styleId="114111">
    <w:name w:val="リストなし11411"/>
    <w:next w:val="NoList"/>
    <w:uiPriority w:val="99"/>
    <w:semiHidden/>
    <w:unhideWhenUsed/>
    <w:rsid w:val="009F3451"/>
  </w:style>
  <w:style w:type="table" w:customStyle="1" w:styleId="TableGrid11311">
    <w:name w:val="Table Grid113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9F3451"/>
  </w:style>
  <w:style w:type="table" w:customStyle="1" w:styleId="31211">
    <w:name w:val="网格型3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9F3451"/>
  </w:style>
  <w:style w:type="numbering" w:customStyle="1" w:styleId="NoList31411">
    <w:name w:val="No List31411"/>
    <w:next w:val="NoList"/>
    <w:uiPriority w:val="99"/>
    <w:semiHidden/>
    <w:rsid w:val="009F3451"/>
  </w:style>
  <w:style w:type="table" w:customStyle="1" w:styleId="TableGrid41211">
    <w:name w:val="Table Grid41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9F3451"/>
  </w:style>
  <w:style w:type="numbering" w:customStyle="1" w:styleId="124110">
    <w:name w:val="無清單12411"/>
    <w:next w:val="NoList"/>
    <w:uiPriority w:val="99"/>
    <w:semiHidden/>
    <w:unhideWhenUsed/>
    <w:rsid w:val="009F3451"/>
  </w:style>
  <w:style w:type="numbering" w:customStyle="1" w:styleId="1114110">
    <w:name w:val="無清單111411"/>
    <w:next w:val="NoList"/>
    <w:uiPriority w:val="99"/>
    <w:semiHidden/>
    <w:unhideWhenUsed/>
    <w:rsid w:val="009F3451"/>
  </w:style>
  <w:style w:type="table" w:customStyle="1" w:styleId="112114">
    <w:name w:val="表格格線11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9F3451"/>
  </w:style>
  <w:style w:type="numbering" w:customStyle="1" w:styleId="NoList121311">
    <w:name w:val="No List121311"/>
    <w:next w:val="NoList"/>
    <w:uiPriority w:val="99"/>
    <w:semiHidden/>
    <w:unhideWhenUsed/>
    <w:rsid w:val="009F3451"/>
  </w:style>
  <w:style w:type="numbering" w:customStyle="1" w:styleId="1113110">
    <w:name w:val="リストなし111311"/>
    <w:next w:val="NoList"/>
    <w:uiPriority w:val="99"/>
    <w:semiHidden/>
    <w:unhideWhenUsed/>
    <w:rsid w:val="009F3451"/>
  </w:style>
  <w:style w:type="numbering" w:customStyle="1" w:styleId="1113112">
    <w:name w:val="无列表111311"/>
    <w:next w:val="NoList"/>
    <w:semiHidden/>
    <w:rsid w:val="009F3451"/>
  </w:style>
  <w:style w:type="numbering" w:customStyle="1" w:styleId="NoList211311">
    <w:name w:val="No List211311"/>
    <w:next w:val="NoList"/>
    <w:semiHidden/>
    <w:rsid w:val="009F3451"/>
  </w:style>
  <w:style w:type="numbering" w:customStyle="1" w:styleId="NoList311311">
    <w:name w:val="No List311311"/>
    <w:next w:val="NoList"/>
    <w:uiPriority w:val="99"/>
    <w:semiHidden/>
    <w:rsid w:val="009F3451"/>
  </w:style>
  <w:style w:type="numbering" w:customStyle="1" w:styleId="NoList1111311">
    <w:name w:val="No List1111311"/>
    <w:next w:val="NoList"/>
    <w:uiPriority w:val="99"/>
    <w:semiHidden/>
    <w:unhideWhenUsed/>
    <w:rsid w:val="009F3451"/>
  </w:style>
  <w:style w:type="numbering" w:customStyle="1" w:styleId="121311">
    <w:name w:val="無清單121311"/>
    <w:next w:val="NoList"/>
    <w:uiPriority w:val="99"/>
    <w:semiHidden/>
    <w:unhideWhenUsed/>
    <w:rsid w:val="009F3451"/>
  </w:style>
  <w:style w:type="numbering" w:customStyle="1" w:styleId="1111311">
    <w:name w:val="無清單1111311"/>
    <w:next w:val="NoList"/>
    <w:uiPriority w:val="99"/>
    <w:semiHidden/>
    <w:unhideWhenUsed/>
    <w:rsid w:val="009F3451"/>
  </w:style>
  <w:style w:type="numbering" w:customStyle="1" w:styleId="NoList5311">
    <w:name w:val="No List5311"/>
    <w:next w:val="NoList"/>
    <w:uiPriority w:val="99"/>
    <w:semiHidden/>
    <w:unhideWhenUsed/>
    <w:rsid w:val="009F3451"/>
  </w:style>
  <w:style w:type="table" w:customStyle="1" w:styleId="TableGrid6211">
    <w:name w:val="Table Grid621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9F3451"/>
  </w:style>
  <w:style w:type="numbering" w:customStyle="1" w:styleId="123110">
    <w:name w:val="リストなし12311"/>
    <w:next w:val="NoList"/>
    <w:uiPriority w:val="99"/>
    <w:semiHidden/>
    <w:unhideWhenUsed/>
    <w:rsid w:val="009F3451"/>
  </w:style>
  <w:style w:type="table" w:customStyle="1" w:styleId="TableGrid12211">
    <w:name w:val="Table Grid12211"/>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9F3451"/>
  </w:style>
  <w:style w:type="table" w:customStyle="1" w:styleId="32211">
    <w:name w:val="网格型3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9F3451"/>
  </w:style>
  <w:style w:type="numbering" w:customStyle="1" w:styleId="NoList32311">
    <w:name w:val="No List32311"/>
    <w:next w:val="NoList"/>
    <w:uiPriority w:val="99"/>
    <w:semiHidden/>
    <w:rsid w:val="009F3451"/>
  </w:style>
  <w:style w:type="table" w:customStyle="1" w:styleId="TableGrid42211">
    <w:name w:val="Table Grid42211"/>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9F3451"/>
  </w:style>
  <w:style w:type="numbering" w:customStyle="1" w:styleId="13311">
    <w:name w:val="無清單13311"/>
    <w:next w:val="NoList"/>
    <w:uiPriority w:val="99"/>
    <w:semiHidden/>
    <w:unhideWhenUsed/>
    <w:rsid w:val="009F3451"/>
  </w:style>
  <w:style w:type="numbering" w:customStyle="1" w:styleId="1123110">
    <w:name w:val="無清單112311"/>
    <w:next w:val="NoList"/>
    <w:uiPriority w:val="99"/>
    <w:semiHidden/>
    <w:unhideWhenUsed/>
    <w:rsid w:val="009F3451"/>
  </w:style>
  <w:style w:type="table" w:customStyle="1" w:styleId="122115">
    <w:name w:val="表格格線12211"/>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9F3451"/>
  </w:style>
  <w:style w:type="numbering" w:customStyle="1" w:styleId="NoList122211">
    <w:name w:val="No List122211"/>
    <w:next w:val="NoList"/>
    <w:uiPriority w:val="99"/>
    <w:semiHidden/>
    <w:unhideWhenUsed/>
    <w:rsid w:val="009F3451"/>
  </w:style>
  <w:style w:type="numbering" w:customStyle="1" w:styleId="1122111">
    <w:name w:val="リストなし112211"/>
    <w:next w:val="NoList"/>
    <w:uiPriority w:val="99"/>
    <w:semiHidden/>
    <w:unhideWhenUsed/>
    <w:rsid w:val="009F3451"/>
  </w:style>
  <w:style w:type="numbering" w:customStyle="1" w:styleId="1122112">
    <w:name w:val="无列表112211"/>
    <w:next w:val="NoList"/>
    <w:semiHidden/>
    <w:rsid w:val="009F3451"/>
  </w:style>
  <w:style w:type="numbering" w:customStyle="1" w:styleId="NoList212211">
    <w:name w:val="No List212211"/>
    <w:next w:val="NoList"/>
    <w:semiHidden/>
    <w:rsid w:val="009F3451"/>
  </w:style>
  <w:style w:type="numbering" w:customStyle="1" w:styleId="NoList312211">
    <w:name w:val="No List312211"/>
    <w:next w:val="NoList"/>
    <w:uiPriority w:val="99"/>
    <w:semiHidden/>
    <w:rsid w:val="009F3451"/>
  </w:style>
  <w:style w:type="numbering" w:customStyle="1" w:styleId="NoList1112311">
    <w:name w:val="No List1112311"/>
    <w:next w:val="NoList"/>
    <w:uiPriority w:val="99"/>
    <w:semiHidden/>
    <w:unhideWhenUsed/>
    <w:rsid w:val="009F3451"/>
  </w:style>
  <w:style w:type="numbering" w:customStyle="1" w:styleId="122211">
    <w:name w:val="無清單122211"/>
    <w:next w:val="NoList"/>
    <w:uiPriority w:val="99"/>
    <w:semiHidden/>
    <w:unhideWhenUsed/>
    <w:rsid w:val="009F3451"/>
  </w:style>
  <w:style w:type="numbering" w:customStyle="1" w:styleId="1112211">
    <w:name w:val="無清單1112211"/>
    <w:next w:val="NoList"/>
    <w:uiPriority w:val="99"/>
    <w:semiHidden/>
    <w:unhideWhenUsed/>
    <w:rsid w:val="009F3451"/>
  </w:style>
  <w:style w:type="numbering" w:customStyle="1" w:styleId="410">
    <w:name w:val="无列表41"/>
    <w:next w:val="NoList"/>
    <w:uiPriority w:val="99"/>
    <w:semiHidden/>
    <w:unhideWhenUsed/>
    <w:rsid w:val="009F3451"/>
  </w:style>
  <w:style w:type="table" w:customStyle="1" w:styleId="51">
    <w:name w:val="网格型5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9F3451"/>
  </w:style>
  <w:style w:type="numbering" w:customStyle="1" w:styleId="131211">
    <w:name w:val="无列表13121"/>
    <w:next w:val="NoList"/>
    <w:semiHidden/>
    <w:rsid w:val="009F3451"/>
  </w:style>
  <w:style w:type="numbering" w:customStyle="1" w:styleId="NoList41121">
    <w:name w:val="No List41121"/>
    <w:next w:val="NoList"/>
    <w:uiPriority w:val="99"/>
    <w:semiHidden/>
    <w:unhideWhenUsed/>
    <w:rsid w:val="009F3451"/>
  </w:style>
  <w:style w:type="numbering" w:customStyle="1" w:styleId="22121">
    <w:name w:val="无列表22121"/>
    <w:next w:val="NoList"/>
    <w:uiPriority w:val="99"/>
    <w:semiHidden/>
    <w:unhideWhenUsed/>
    <w:rsid w:val="009F3451"/>
  </w:style>
  <w:style w:type="numbering" w:customStyle="1" w:styleId="NoList1211121">
    <w:name w:val="No List1211121"/>
    <w:next w:val="NoList"/>
    <w:uiPriority w:val="99"/>
    <w:semiHidden/>
    <w:unhideWhenUsed/>
    <w:rsid w:val="009F3451"/>
  </w:style>
  <w:style w:type="numbering" w:customStyle="1" w:styleId="11111211">
    <w:name w:val="リストなし1111121"/>
    <w:next w:val="NoList"/>
    <w:uiPriority w:val="99"/>
    <w:semiHidden/>
    <w:unhideWhenUsed/>
    <w:rsid w:val="009F3451"/>
  </w:style>
  <w:style w:type="numbering" w:customStyle="1" w:styleId="11111212">
    <w:name w:val="无列表1111121"/>
    <w:next w:val="NoList"/>
    <w:semiHidden/>
    <w:rsid w:val="009F3451"/>
  </w:style>
  <w:style w:type="numbering" w:customStyle="1" w:styleId="NoList2111121">
    <w:name w:val="No List2111121"/>
    <w:next w:val="NoList"/>
    <w:semiHidden/>
    <w:rsid w:val="009F3451"/>
  </w:style>
  <w:style w:type="numbering" w:customStyle="1" w:styleId="NoList3111121">
    <w:name w:val="No List3111121"/>
    <w:next w:val="NoList"/>
    <w:uiPriority w:val="99"/>
    <w:semiHidden/>
    <w:rsid w:val="009F3451"/>
  </w:style>
  <w:style w:type="numbering" w:customStyle="1" w:styleId="NoList11111121">
    <w:name w:val="No List11111121"/>
    <w:next w:val="NoList"/>
    <w:uiPriority w:val="99"/>
    <w:semiHidden/>
    <w:unhideWhenUsed/>
    <w:rsid w:val="009F3451"/>
  </w:style>
  <w:style w:type="numbering" w:customStyle="1" w:styleId="12111210">
    <w:name w:val="無清單1211121"/>
    <w:next w:val="NoList"/>
    <w:uiPriority w:val="99"/>
    <w:semiHidden/>
    <w:unhideWhenUsed/>
    <w:rsid w:val="009F3451"/>
  </w:style>
  <w:style w:type="numbering" w:customStyle="1" w:styleId="111111210">
    <w:name w:val="無清單11111121"/>
    <w:next w:val="NoList"/>
    <w:uiPriority w:val="99"/>
    <w:semiHidden/>
    <w:unhideWhenUsed/>
    <w:rsid w:val="009F3451"/>
  </w:style>
  <w:style w:type="numbering" w:customStyle="1" w:styleId="NoList131121">
    <w:name w:val="No List131121"/>
    <w:next w:val="NoList"/>
    <w:uiPriority w:val="99"/>
    <w:semiHidden/>
    <w:unhideWhenUsed/>
    <w:rsid w:val="009F3451"/>
  </w:style>
  <w:style w:type="numbering" w:customStyle="1" w:styleId="1211211">
    <w:name w:val="リストなし121121"/>
    <w:next w:val="NoList"/>
    <w:uiPriority w:val="99"/>
    <w:semiHidden/>
    <w:unhideWhenUsed/>
    <w:rsid w:val="009F3451"/>
  </w:style>
  <w:style w:type="numbering" w:customStyle="1" w:styleId="1211212">
    <w:name w:val="无列表121121"/>
    <w:next w:val="NoList"/>
    <w:semiHidden/>
    <w:rsid w:val="009F3451"/>
  </w:style>
  <w:style w:type="numbering" w:customStyle="1" w:styleId="NoList221121">
    <w:name w:val="No List221121"/>
    <w:next w:val="NoList"/>
    <w:semiHidden/>
    <w:rsid w:val="009F3451"/>
  </w:style>
  <w:style w:type="numbering" w:customStyle="1" w:styleId="NoList321121">
    <w:name w:val="No List321121"/>
    <w:next w:val="NoList"/>
    <w:uiPriority w:val="99"/>
    <w:semiHidden/>
    <w:rsid w:val="009F3451"/>
  </w:style>
  <w:style w:type="numbering" w:customStyle="1" w:styleId="NoList1121121">
    <w:name w:val="No List1121121"/>
    <w:next w:val="NoList"/>
    <w:uiPriority w:val="99"/>
    <w:semiHidden/>
    <w:unhideWhenUsed/>
    <w:rsid w:val="009F3451"/>
  </w:style>
  <w:style w:type="numbering" w:customStyle="1" w:styleId="1311210">
    <w:name w:val="無清單131121"/>
    <w:next w:val="NoList"/>
    <w:uiPriority w:val="99"/>
    <w:semiHidden/>
    <w:unhideWhenUsed/>
    <w:rsid w:val="009F3451"/>
  </w:style>
  <w:style w:type="numbering" w:customStyle="1" w:styleId="11211210">
    <w:name w:val="無清單1121121"/>
    <w:next w:val="NoList"/>
    <w:uiPriority w:val="99"/>
    <w:semiHidden/>
    <w:unhideWhenUsed/>
    <w:rsid w:val="009F3451"/>
  </w:style>
  <w:style w:type="numbering" w:customStyle="1" w:styleId="211121">
    <w:name w:val="无列表211121"/>
    <w:next w:val="NoList"/>
    <w:uiPriority w:val="99"/>
    <w:semiHidden/>
    <w:unhideWhenUsed/>
    <w:rsid w:val="009F3451"/>
  </w:style>
  <w:style w:type="numbering" w:customStyle="1" w:styleId="NoList1221121">
    <w:name w:val="No List1221121"/>
    <w:next w:val="NoList"/>
    <w:uiPriority w:val="99"/>
    <w:semiHidden/>
    <w:unhideWhenUsed/>
    <w:rsid w:val="009F3451"/>
  </w:style>
  <w:style w:type="numbering" w:customStyle="1" w:styleId="11211211">
    <w:name w:val="リストなし1121121"/>
    <w:next w:val="NoList"/>
    <w:uiPriority w:val="99"/>
    <w:semiHidden/>
    <w:unhideWhenUsed/>
    <w:rsid w:val="009F3451"/>
  </w:style>
  <w:style w:type="numbering" w:customStyle="1" w:styleId="11211212">
    <w:name w:val="无列表1121121"/>
    <w:next w:val="NoList"/>
    <w:semiHidden/>
    <w:rsid w:val="009F3451"/>
  </w:style>
  <w:style w:type="numbering" w:customStyle="1" w:styleId="NoList2121121">
    <w:name w:val="No List2121121"/>
    <w:next w:val="NoList"/>
    <w:semiHidden/>
    <w:rsid w:val="009F3451"/>
  </w:style>
  <w:style w:type="numbering" w:customStyle="1" w:styleId="NoList3121121">
    <w:name w:val="No List3121121"/>
    <w:next w:val="NoList"/>
    <w:uiPriority w:val="99"/>
    <w:semiHidden/>
    <w:rsid w:val="009F3451"/>
  </w:style>
  <w:style w:type="numbering" w:customStyle="1" w:styleId="NoList11121121">
    <w:name w:val="No List11121121"/>
    <w:next w:val="NoList"/>
    <w:uiPriority w:val="99"/>
    <w:semiHidden/>
    <w:unhideWhenUsed/>
    <w:rsid w:val="009F3451"/>
  </w:style>
  <w:style w:type="numbering" w:customStyle="1" w:styleId="1221121">
    <w:name w:val="無清單1221121"/>
    <w:next w:val="NoList"/>
    <w:uiPriority w:val="99"/>
    <w:semiHidden/>
    <w:unhideWhenUsed/>
    <w:rsid w:val="009F3451"/>
  </w:style>
  <w:style w:type="numbering" w:customStyle="1" w:styleId="11121121">
    <w:name w:val="無清單11121121"/>
    <w:next w:val="NoList"/>
    <w:uiPriority w:val="99"/>
    <w:semiHidden/>
    <w:unhideWhenUsed/>
    <w:rsid w:val="009F3451"/>
  </w:style>
  <w:style w:type="numbering" w:customStyle="1" w:styleId="122210">
    <w:name w:val="无列表12221"/>
    <w:next w:val="NoList"/>
    <w:semiHidden/>
    <w:rsid w:val="009F3451"/>
  </w:style>
  <w:style w:type="character" w:styleId="UnresolvedMention">
    <w:name w:val="Unresolved Mention"/>
    <w:basedOn w:val="DefaultParagraphFont"/>
    <w:uiPriority w:val="99"/>
    <w:unhideWhenUsed/>
    <w:rsid w:val="009F3451"/>
    <w:rPr>
      <w:color w:val="605E5C"/>
      <w:shd w:val="clear" w:color="auto" w:fill="E1DFDD"/>
    </w:rPr>
  </w:style>
  <w:style w:type="paragraph" w:customStyle="1" w:styleId="a1">
    <w:name w:val="吹き出し"/>
    <w:basedOn w:val="Normal"/>
    <w:semiHidden/>
    <w:rsid w:val="009F345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9F345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F345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F345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F3451"/>
    <w:rPr>
      <w:rFonts w:ascii="Times New Roman" w:hAnsi="Times New Roman"/>
      <w:lang w:val="en-GB" w:eastAsia="en-US"/>
    </w:rPr>
  </w:style>
  <w:style w:type="character" w:customStyle="1" w:styleId="UnresolvedMention1">
    <w:name w:val="Unresolved Mention1"/>
    <w:uiPriority w:val="99"/>
    <w:unhideWhenUsed/>
    <w:rsid w:val="009F3451"/>
    <w:rPr>
      <w:color w:val="808080"/>
      <w:shd w:val="clear" w:color="auto" w:fill="E6E6E6"/>
    </w:rPr>
  </w:style>
  <w:style w:type="paragraph" w:customStyle="1" w:styleId="B2">
    <w:name w:val="B2+"/>
    <w:basedOn w:val="B20"/>
    <w:rsid w:val="009F3451"/>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9F3451"/>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9F3451"/>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F3451"/>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F3451"/>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F345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9F3451"/>
    <w:rPr>
      <w:rFonts w:ascii="Times New Roman" w:eastAsia="Batang" w:hAnsi="Times New Roman"/>
      <w:lang w:val="en-GB" w:eastAsia="en-US"/>
    </w:rPr>
  </w:style>
  <w:style w:type="numbering" w:customStyle="1" w:styleId="NoList9">
    <w:name w:val="No List9"/>
    <w:next w:val="NoList"/>
    <w:uiPriority w:val="99"/>
    <w:semiHidden/>
    <w:unhideWhenUsed/>
    <w:rsid w:val="009F3451"/>
  </w:style>
  <w:style w:type="table" w:customStyle="1" w:styleId="TableGrid10">
    <w:name w:val="Table Grid1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3451"/>
  </w:style>
  <w:style w:type="table" w:customStyle="1" w:styleId="TableGrid18">
    <w:name w:val="Table Grid1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9F3451"/>
  </w:style>
  <w:style w:type="table" w:customStyle="1" w:styleId="TableGrid73">
    <w:name w:val="Table Grid7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9F3451"/>
  </w:style>
  <w:style w:type="numbering" w:customStyle="1" w:styleId="1343">
    <w:name w:val="リストなし134"/>
    <w:next w:val="NoList"/>
    <w:uiPriority w:val="99"/>
    <w:semiHidden/>
    <w:unhideWhenUsed/>
    <w:rsid w:val="009F3451"/>
  </w:style>
  <w:style w:type="table" w:customStyle="1" w:styleId="TableGrid133">
    <w:name w:val="Table Grid13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9F3451"/>
  </w:style>
  <w:style w:type="numbering" w:customStyle="1" w:styleId="NoList334">
    <w:name w:val="No List334"/>
    <w:next w:val="NoList"/>
    <w:uiPriority w:val="99"/>
    <w:semiHidden/>
    <w:rsid w:val="009F3451"/>
  </w:style>
  <w:style w:type="table" w:customStyle="1" w:styleId="TableGrid433">
    <w:name w:val="Table Grid43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9F3451"/>
  </w:style>
  <w:style w:type="numbering" w:customStyle="1" w:styleId="1134">
    <w:name w:val="無清單1134"/>
    <w:next w:val="NoList"/>
    <w:uiPriority w:val="99"/>
    <w:semiHidden/>
    <w:unhideWhenUsed/>
    <w:rsid w:val="009F3451"/>
  </w:style>
  <w:style w:type="table" w:customStyle="1" w:styleId="1334">
    <w:name w:val="表格格線13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9F3451"/>
  </w:style>
  <w:style w:type="numbering" w:customStyle="1" w:styleId="11340">
    <w:name w:val="リストなし1134"/>
    <w:next w:val="NoList"/>
    <w:uiPriority w:val="99"/>
    <w:semiHidden/>
    <w:unhideWhenUsed/>
    <w:rsid w:val="009F3451"/>
  </w:style>
  <w:style w:type="numbering" w:customStyle="1" w:styleId="11341">
    <w:name w:val="无列表1134"/>
    <w:next w:val="NoList"/>
    <w:semiHidden/>
    <w:rsid w:val="009F3451"/>
  </w:style>
  <w:style w:type="numbering" w:customStyle="1" w:styleId="NoList2134">
    <w:name w:val="No List2134"/>
    <w:next w:val="NoList"/>
    <w:semiHidden/>
    <w:rsid w:val="009F3451"/>
  </w:style>
  <w:style w:type="numbering" w:customStyle="1" w:styleId="NoList3134">
    <w:name w:val="No List3134"/>
    <w:next w:val="NoList"/>
    <w:uiPriority w:val="99"/>
    <w:semiHidden/>
    <w:rsid w:val="009F3451"/>
  </w:style>
  <w:style w:type="numbering" w:customStyle="1" w:styleId="NoList11134">
    <w:name w:val="No List11134"/>
    <w:next w:val="NoList"/>
    <w:uiPriority w:val="99"/>
    <w:semiHidden/>
    <w:unhideWhenUsed/>
    <w:rsid w:val="009F3451"/>
  </w:style>
  <w:style w:type="numbering" w:customStyle="1" w:styleId="12340">
    <w:name w:val="無清單1234"/>
    <w:next w:val="NoList"/>
    <w:uiPriority w:val="99"/>
    <w:semiHidden/>
    <w:unhideWhenUsed/>
    <w:rsid w:val="009F3451"/>
  </w:style>
  <w:style w:type="numbering" w:customStyle="1" w:styleId="11134">
    <w:name w:val="無清單11134"/>
    <w:next w:val="NoList"/>
    <w:uiPriority w:val="99"/>
    <w:semiHidden/>
    <w:unhideWhenUsed/>
    <w:rsid w:val="009F3451"/>
  </w:style>
  <w:style w:type="table" w:customStyle="1" w:styleId="TableGrid513">
    <w:name w:val="Table Grid5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9F3451"/>
  </w:style>
  <w:style w:type="table" w:customStyle="1" w:styleId="TableGrid613">
    <w:name w:val="Table Grid61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9F3451"/>
  </w:style>
  <w:style w:type="numbering" w:customStyle="1" w:styleId="13140">
    <w:name w:val="无列表1314"/>
    <w:next w:val="NoList"/>
    <w:semiHidden/>
    <w:rsid w:val="009F3451"/>
  </w:style>
  <w:style w:type="numbering" w:customStyle="1" w:styleId="NoList11313">
    <w:name w:val="No List11313"/>
    <w:next w:val="NoList"/>
    <w:uiPriority w:val="99"/>
    <w:semiHidden/>
    <w:unhideWhenUsed/>
    <w:rsid w:val="009F3451"/>
  </w:style>
  <w:style w:type="numbering" w:customStyle="1" w:styleId="NoList4114">
    <w:name w:val="No List4114"/>
    <w:next w:val="NoList"/>
    <w:uiPriority w:val="99"/>
    <w:semiHidden/>
    <w:unhideWhenUsed/>
    <w:rsid w:val="009F3451"/>
  </w:style>
  <w:style w:type="numbering" w:customStyle="1" w:styleId="2214">
    <w:name w:val="无列表2214"/>
    <w:next w:val="NoList"/>
    <w:uiPriority w:val="99"/>
    <w:semiHidden/>
    <w:unhideWhenUsed/>
    <w:rsid w:val="009F3451"/>
  </w:style>
  <w:style w:type="numbering" w:customStyle="1" w:styleId="NoList121114">
    <w:name w:val="No List121114"/>
    <w:next w:val="NoList"/>
    <w:uiPriority w:val="99"/>
    <w:semiHidden/>
    <w:unhideWhenUsed/>
    <w:rsid w:val="009F3451"/>
  </w:style>
  <w:style w:type="numbering" w:customStyle="1" w:styleId="1111141">
    <w:name w:val="リストなし111114"/>
    <w:next w:val="NoList"/>
    <w:uiPriority w:val="99"/>
    <w:semiHidden/>
    <w:unhideWhenUsed/>
    <w:rsid w:val="009F3451"/>
  </w:style>
  <w:style w:type="numbering" w:customStyle="1" w:styleId="1111142">
    <w:name w:val="无列表111114"/>
    <w:next w:val="NoList"/>
    <w:semiHidden/>
    <w:rsid w:val="009F3451"/>
  </w:style>
  <w:style w:type="numbering" w:customStyle="1" w:styleId="NoList211114">
    <w:name w:val="No List211114"/>
    <w:next w:val="NoList"/>
    <w:semiHidden/>
    <w:rsid w:val="009F3451"/>
  </w:style>
  <w:style w:type="numbering" w:customStyle="1" w:styleId="NoList311114">
    <w:name w:val="No List311114"/>
    <w:next w:val="NoList"/>
    <w:uiPriority w:val="99"/>
    <w:semiHidden/>
    <w:rsid w:val="009F3451"/>
  </w:style>
  <w:style w:type="numbering" w:customStyle="1" w:styleId="NoList1111114">
    <w:name w:val="No List1111114"/>
    <w:next w:val="NoList"/>
    <w:uiPriority w:val="99"/>
    <w:semiHidden/>
    <w:unhideWhenUsed/>
    <w:rsid w:val="009F3451"/>
  </w:style>
  <w:style w:type="numbering" w:customStyle="1" w:styleId="1211140">
    <w:name w:val="無清單121114"/>
    <w:next w:val="NoList"/>
    <w:uiPriority w:val="99"/>
    <w:semiHidden/>
    <w:unhideWhenUsed/>
    <w:rsid w:val="009F3451"/>
  </w:style>
  <w:style w:type="numbering" w:customStyle="1" w:styleId="1111114">
    <w:name w:val="無清單1111114"/>
    <w:next w:val="NoList"/>
    <w:uiPriority w:val="99"/>
    <w:semiHidden/>
    <w:unhideWhenUsed/>
    <w:rsid w:val="009F3451"/>
  </w:style>
  <w:style w:type="numbering" w:customStyle="1" w:styleId="NoList13114">
    <w:name w:val="No List13114"/>
    <w:next w:val="NoList"/>
    <w:uiPriority w:val="99"/>
    <w:semiHidden/>
    <w:unhideWhenUsed/>
    <w:rsid w:val="009F3451"/>
  </w:style>
  <w:style w:type="numbering" w:customStyle="1" w:styleId="121140">
    <w:name w:val="リストなし12114"/>
    <w:next w:val="NoList"/>
    <w:uiPriority w:val="99"/>
    <w:semiHidden/>
    <w:unhideWhenUsed/>
    <w:rsid w:val="009F3451"/>
  </w:style>
  <w:style w:type="numbering" w:customStyle="1" w:styleId="121141">
    <w:name w:val="无列表12114"/>
    <w:next w:val="NoList"/>
    <w:semiHidden/>
    <w:rsid w:val="009F3451"/>
  </w:style>
  <w:style w:type="numbering" w:customStyle="1" w:styleId="NoList22114">
    <w:name w:val="No List22114"/>
    <w:next w:val="NoList"/>
    <w:semiHidden/>
    <w:rsid w:val="009F3451"/>
  </w:style>
  <w:style w:type="numbering" w:customStyle="1" w:styleId="NoList32114">
    <w:name w:val="No List32114"/>
    <w:next w:val="NoList"/>
    <w:uiPriority w:val="99"/>
    <w:semiHidden/>
    <w:rsid w:val="009F3451"/>
  </w:style>
  <w:style w:type="numbering" w:customStyle="1" w:styleId="NoList112114">
    <w:name w:val="No List112114"/>
    <w:next w:val="NoList"/>
    <w:uiPriority w:val="99"/>
    <w:semiHidden/>
    <w:unhideWhenUsed/>
    <w:rsid w:val="009F3451"/>
  </w:style>
  <w:style w:type="numbering" w:customStyle="1" w:styleId="131140">
    <w:name w:val="無清單13114"/>
    <w:next w:val="NoList"/>
    <w:uiPriority w:val="99"/>
    <w:semiHidden/>
    <w:unhideWhenUsed/>
    <w:rsid w:val="009F3451"/>
  </w:style>
  <w:style w:type="numbering" w:customStyle="1" w:styleId="1121140">
    <w:name w:val="無清單112114"/>
    <w:next w:val="NoList"/>
    <w:uiPriority w:val="99"/>
    <w:semiHidden/>
    <w:unhideWhenUsed/>
    <w:rsid w:val="009F3451"/>
  </w:style>
  <w:style w:type="numbering" w:customStyle="1" w:styleId="21114">
    <w:name w:val="无列表21114"/>
    <w:next w:val="NoList"/>
    <w:uiPriority w:val="99"/>
    <w:semiHidden/>
    <w:unhideWhenUsed/>
    <w:rsid w:val="009F3451"/>
  </w:style>
  <w:style w:type="numbering" w:customStyle="1" w:styleId="NoList122114">
    <w:name w:val="No List122114"/>
    <w:next w:val="NoList"/>
    <w:uiPriority w:val="99"/>
    <w:semiHidden/>
    <w:unhideWhenUsed/>
    <w:rsid w:val="009F3451"/>
  </w:style>
  <w:style w:type="numbering" w:customStyle="1" w:styleId="1121141">
    <w:name w:val="リストなし112114"/>
    <w:next w:val="NoList"/>
    <w:uiPriority w:val="99"/>
    <w:semiHidden/>
    <w:unhideWhenUsed/>
    <w:rsid w:val="009F3451"/>
  </w:style>
  <w:style w:type="numbering" w:customStyle="1" w:styleId="1121142">
    <w:name w:val="无列表112114"/>
    <w:next w:val="NoList"/>
    <w:semiHidden/>
    <w:rsid w:val="009F3451"/>
  </w:style>
  <w:style w:type="numbering" w:customStyle="1" w:styleId="NoList212114">
    <w:name w:val="No List212114"/>
    <w:next w:val="NoList"/>
    <w:semiHidden/>
    <w:rsid w:val="009F3451"/>
  </w:style>
  <w:style w:type="numbering" w:customStyle="1" w:styleId="NoList312114">
    <w:name w:val="No List312114"/>
    <w:next w:val="NoList"/>
    <w:uiPriority w:val="99"/>
    <w:semiHidden/>
    <w:rsid w:val="009F3451"/>
  </w:style>
  <w:style w:type="numbering" w:customStyle="1" w:styleId="NoList1112114">
    <w:name w:val="No List1112114"/>
    <w:next w:val="NoList"/>
    <w:uiPriority w:val="99"/>
    <w:semiHidden/>
    <w:unhideWhenUsed/>
    <w:rsid w:val="009F3451"/>
  </w:style>
  <w:style w:type="numbering" w:customStyle="1" w:styleId="1221140">
    <w:name w:val="無清單122114"/>
    <w:next w:val="NoList"/>
    <w:uiPriority w:val="99"/>
    <w:semiHidden/>
    <w:unhideWhenUsed/>
    <w:rsid w:val="009F3451"/>
  </w:style>
  <w:style w:type="numbering" w:customStyle="1" w:styleId="11121140">
    <w:name w:val="無清單1112114"/>
    <w:next w:val="NoList"/>
    <w:uiPriority w:val="99"/>
    <w:semiHidden/>
    <w:unhideWhenUsed/>
    <w:rsid w:val="009F3451"/>
  </w:style>
  <w:style w:type="numbering" w:customStyle="1" w:styleId="NoList5113">
    <w:name w:val="No List5113"/>
    <w:next w:val="NoList"/>
    <w:uiPriority w:val="99"/>
    <w:semiHidden/>
    <w:unhideWhenUsed/>
    <w:rsid w:val="009F3451"/>
  </w:style>
  <w:style w:type="numbering" w:customStyle="1" w:styleId="NoList613">
    <w:name w:val="No List613"/>
    <w:next w:val="NoList"/>
    <w:uiPriority w:val="99"/>
    <w:semiHidden/>
    <w:unhideWhenUsed/>
    <w:rsid w:val="009F3451"/>
  </w:style>
  <w:style w:type="numbering" w:customStyle="1" w:styleId="NoList1413">
    <w:name w:val="No List1413"/>
    <w:next w:val="NoList"/>
    <w:uiPriority w:val="99"/>
    <w:semiHidden/>
    <w:unhideWhenUsed/>
    <w:rsid w:val="009F3451"/>
  </w:style>
  <w:style w:type="numbering" w:customStyle="1" w:styleId="13132">
    <w:name w:val="リストなし1313"/>
    <w:next w:val="NoList"/>
    <w:uiPriority w:val="99"/>
    <w:semiHidden/>
    <w:unhideWhenUsed/>
    <w:rsid w:val="009F3451"/>
  </w:style>
  <w:style w:type="numbering" w:customStyle="1" w:styleId="NoList2313">
    <w:name w:val="No List2313"/>
    <w:next w:val="NoList"/>
    <w:semiHidden/>
    <w:rsid w:val="009F3451"/>
  </w:style>
  <w:style w:type="numbering" w:customStyle="1" w:styleId="NoList3313">
    <w:name w:val="No List3313"/>
    <w:next w:val="NoList"/>
    <w:uiPriority w:val="99"/>
    <w:semiHidden/>
    <w:rsid w:val="009F3451"/>
  </w:style>
  <w:style w:type="numbering" w:customStyle="1" w:styleId="NoList1143">
    <w:name w:val="No List1143"/>
    <w:next w:val="NoList"/>
    <w:uiPriority w:val="99"/>
    <w:semiHidden/>
    <w:unhideWhenUsed/>
    <w:rsid w:val="009F3451"/>
  </w:style>
  <w:style w:type="numbering" w:customStyle="1" w:styleId="14130">
    <w:name w:val="無清單1413"/>
    <w:next w:val="NoList"/>
    <w:uiPriority w:val="99"/>
    <w:semiHidden/>
    <w:unhideWhenUsed/>
    <w:rsid w:val="009F3451"/>
  </w:style>
  <w:style w:type="numbering" w:customStyle="1" w:styleId="113130">
    <w:name w:val="無清單11313"/>
    <w:next w:val="NoList"/>
    <w:uiPriority w:val="99"/>
    <w:semiHidden/>
    <w:unhideWhenUsed/>
    <w:rsid w:val="009F3451"/>
  </w:style>
  <w:style w:type="numbering" w:customStyle="1" w:styleId="NoList423">
    <w:name w:val="No List423"/>
    <w:next w:val="NoList"/>
    <w:uiPriority w:val="99"/>
    <w:semiHidden/>
    <w:unhideWhenUsed/>
    <w:rsid w:val="009F3451"/>
  </w:style>
  <w:style w:type="numbering" w:customStyle="1" w:styleId="NoList12313">
    <w:name w:val="No List12313"/>
    <w:next w:val="NoList"/>
    <w:uiPriority w:val="99"/>
    <w:semiHidden/>
    <w:unhideWhenUsed/>
    <w:rsid w:val="009F3451"/>
  </w:style>
  <w:style w:type="numbering" w:customStyle="1" w:styleId="113131">
    <w:name w:val="リストなし11313"/>
    <w:next w:val="NoList"/>
    <w:uiPriority w:val="99"/>
    <w:semiHidden/>
    <w:unhideWhenUsed/>
    <w:rsid w:val="009F3451"/>
  </w:style>
  <w:style w:type="numbering" w:customStyle="1" w:styleId="113132">
    <w:name w:val="无列表11313"/>
    <w:next w:val="NoList"/>
    <w:semiHidden/>
    <w:rsid w:val="009F3451"/>
  </w:style>
  <w:style w:type="numbering" w:customStyle="1" w:styleId="NoList21313">
    <w:name w:val="No List21313"/>
    <w:next w:val="NoList"/>
    <w:semiHidden/>
    <w:rsid w:val="009F3451"/>
  </w:style>
  <w:style w:type="numbering" w:customStyle="1" w:styleId="NoList31313">
    <w:name w:val="No List31313"/>
    <w:next w:val="NoList"/>
    <w:uiPriority w:val="99"/>
    <w:semiHidden/>
    <w:rsid w:val="009F3451"/>
  </w:style>
  <w:style w:type="numbering" w:customStyle="1" w:styleId="NoList111313">
    <w:name w:val="No List111313"/>
    <w:next w:val="NoList"/>
    <w:uiPriority w:val="99"/>
    <w:semiHidden/>
    <w:unhideWhenUsed/>
    <w:rsid w:val="009F3451"/>
  </w:style>
  <w:style w:type="numbering" w:customStyle="1" w:styleId="123130">
    <w:name w:val="無清單12313"/>
    <w:next w:val="NoList"/>
    <w:uiPriority w:val="99"/>
    <w:semiHidden/>
    <w:unhideWhenUsed/>
    <w:rsid w:val="009F3451"/>
  </w:style>
  <w:style w:type="numbering" w:customStyle="1" w:styleId="111313">
    <w:name w:val="無清單111313"/>
    <w:next w:val="NoList"/>
    <w:uiPriority w:val="99"/>
    <w:semiHidden/>
    <w:unhideWhenUsed/>
    <w:rsid w:val="009F3451"/>
  </w:style>
  <w:style w:type="numbering" w:customStyle="1" w:styleId="NoList12123">
    <w:name w:val="No List12123"/>
    <w:next w:val="NoList"/>
    <w:uiPriority w:val="99"/>
    <w:semiHidden/>
    <w:unhideWhenUsed/>
    <w:rsid w:val="009F3451"/>
  </w:style>
  <w:style w:type="numbering" w:customStyle="1" w:styleId="111233">
    <w:name w:val="リストなし11123"/>
    <w:next w:val="NoList"/>
    <w:uiPriority w:val="99"/>
    <w:semiHidden/>
    <w:unhideWhenUsed/>
    <w:rsid w:val="009F3451"/>
  </w:style>
  <w:style w:type="numbering" w:customStyle="1" w:styleId="111234">
    <w:name w:val="无列表11123"/>
    <w:next w:val="NoList"/>
    <w:semiHidden/>
    <w:rsid w:val="009F3451"/>
  </w:style>
  <w:style w:type="numbering" w:customStyle="1" w:styleId="NoList21123">
    <w:name w:val="No List21123"/>
    <w:next w:val="NoList"/>
    <w:semiHidden/>
    <w:rsid w:val="009F3451"/>
  </w:style>
  <w:style w:type="numbering" w:customStyle="1" w:styleId="NoList31123">
    <w:name w:val="No List31123"/>
    <w:next w:val="NoList"/>
    <w:uiPriority w:val="99"/>
    <w:semiHidden/>
    <w:rsid w:val="009F3451"/>
  </w:style>
  <w:style w:type="numbering" w:customStyle="1" w:styleId="NoList111123">
    <w:name w:val="No List111123"/>
    <w:next w:val="NoList"/>
    <w:uiPriority w:val="99"/>
    <w:semiHidden/>
    <w:unhideWhenUsed/>
    <w:rsid w:val="009F3451"/>
  </w:style>
  <w:style w:type="numbering" w:customStyle="1" w:styleId="121230">
    <w:name w:val="無清單12123"/>
    <w:next w:val="NoList"/>
    <w:uiPriority w:val="99"/>
    <w:semiHidden/>
    <w:unhideWhenUsed/>
    <w:rsid w:val="009F3451"/>
  </w:style>
  <w:style w:type="numbering" w:customStyle="1" w:styleId="1111230">
    <w:name w:val="無清單111123"/>
    <w:next w:val="NoList"/>
    <w:uiPriority w:val="99"/>
    <w:semiHidden/>
    <w:unhideWhenUsed/>
    <w:rsid w:val="009F3451"/>
  </w:style>
  <w:style w:type="numbering" w:customStyle="1" w:styleId="NoList523">
    <w:name w:val="No List523"/>
    <w:next w:val="NoList"/>
    <w:uiPriority w:val="99"/>
    <w:semiHidden/>
    <w:unhideWhenUsed/>
    <w:rsid w:val="009F3451"/>
  </w:style>
  <w:style w:type="numbering" w:customStyle="1" w:styleId="NoList1323">
    <w:name w:val="No List1323"/>
    <w:next w:val="NoList"/>
    <w:uiPriority w:val="99"/>
    <w:semiHidden/>
    <w:unhideWhenUsed/>
    <w:rsid w:val="009F3451"/>
  </w:style>
  <w:style w:type="numbering" w:customStyle="1" w:styleId="12233">
    <w:name w:val="リストなし1223"/>
    <w:next w:val="NoList"/>
    <w:uiPriority w:val="99"/>
    <w:semiHidden/>
    <w:unhideWhenUsed/>
    <w:rsid w:val="009F3451"/>
  </w:style>
  <w:style w:type="numbering" w:customStyle="1" w:styleId="12241">
    <w:name w:val="无列表1224"/>
    <w:next w:val="NoList"/>
    <w:semiHidden/>
    <w:rsid w:val="009F3451"/>
  </w:style>
  <w:style w:type="numbering" w:customStyle="1" w:styleId="NoList2223">
    <w:name w:val="No List2223"/>
    <w:next w:val="NoList"/>
    <w:semiHidden/>
    <w:rsid w:val="009F3451"/>
  </w:style>
  <w:style w:type="numbering" w:customStyle="1" w:styleId="NoList3223">
    <w:name w:val="No List3223"/>
    <w:next w:val="NoList"/>
    <w:uiPriority w:val="99"/>
    <w:semiHidden/>
    <w:rsid w:val="009F3451"/>
  </w:style>
  <w:style w:type="numbering" w:customStyle="1" w:styleId="NoList11223">
    <w:name w:val="No List11223"/>
    <w:next w:val="NoList"/>
    <w:uiPriority w:val="99"/>
    <w:semiHidden/>
    <w:unhideWhenUsed/>
    <w:rsid w:val="009F3451"/>
  </w:style>
  <w:style w:type="numbering" w:customStyle="1" w:styleId="13230">
    <w:name w:val="無清單1323"/>
    <w:next w:val="NoList"/>
    <w:uiPriority w:val="99"/>
    <w:semiHidden/>
    <w:unhideWhenUsed/>
    <w:rsid w:val="009F3451"/>
  </w:style>
  <w:style w:type="numbering" w:customStyle="1" w:styleId="112230">
    <w:name w:val="無清單11223"/>
    <w:next w:val="NoList"/>
    <w:uiPriority w:val="99"/>
    <w:semiHidden/>
    <w:unhideWhenUsed/>
    <w:rsid w:val="009F3451"/>
  </w:style>
  <w:style w:type="numbering" w:customStyle="1" w:styleId="2123">
    <w:name w:val="无列表2123"/>
    <w:next w:val="NoList"/>
    <w:uiPriority w:val="99"/>
    <w:semiHidden/>
    <w:unhideWhenUsed/>
    <w:rsid w:val="009F3451"/>
  </w:style>
  <w:style w:type="numbering" w:customStyle="1" w:styleId="NoList111223">
    <w:name w:val="No List111223"/>
    <w:next w:val="NoList"/>
    <w:uiPriority w:val="99"/>
    <w:semiHidden/>
    <w:unhideWhenUsed/>
    <w:rsid w:val="009F3451"/>
  </w:style>
  <w:style w:type="numbering" w:customStyle="1" w:styleId="NoList73">
    <w:name w:val="No List73"/>
    <w:next w:val="NoList"/>
    <w:uiPriority w:val="99"/>
    <w:semiHidden/>
    <w:unhideWhenUsed/>
    <w:rsid w:val="009F3451"/>
  </w:style>
  <w:style w:type="table" w:customStyle="1" w:styleId="TableGrid83">
    <w:name w:val="Table Grid8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9F3451"/>
  </w:style>
  <w:style w:type="numbering" w:customStyle="1" w:styleId="1431">
    <w:name w:val="リストなし143"/>
    <w:next w:val="NoList"/>
    <w:uiPriority w:val="99"/>
    <w:semiHidden/>
    <w:unhideWhenUsed/>
    <w:rsid w:val="009F3451"/>
  </w:style>
  <w:style w:type="table" w:customStyle="1" w:styleId="TableGrid143">
    <w:name w:val="Table Grid143"/>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9F3451"/>
  </w:style>
  <w:style w:type="table" w:customStyle="1" w:styleId="3430">
    <w:name w:val="网格型3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9F3451"/>
  </w:style>
  <w:style w:type="numbering" w:customStyle="1" w:styleId="NoList343">
    <w:name w:val="No List343"/>
    <w:next w:val="NoList"/>
    <w:uiPriority w:val="99"/>
    <w:semiHidden/>
    <w:rsid w:val="009F3451"/>
  </w:style>
  <w:style w:type="table" w:customStyle="1" w:styleId="TableGrid443">
    <w:name w:val="Table Grid44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9F3451"/>
  </w:style>
  <w:style w:type="numbering" w:customStyle="1" w:styleId="1530">
    <w:name w:val="無清單153"/>
    <w:next w:val="NoList"/>
    <w:uiPriority w:val="99"/>
    <w:semiHidden/>
    <w:unhideWhenUsed/>
    <w:rsid w:val="009F3451"/>
  </w:style>
  <w:style w:type="numbering" w:customStyle="1" w:styleId="1143">
    <w:name w:val="無清單1143"/>
    <w:next w:val="NoList"/>
    <w:uiPriority w:val="99"/>
    <w:semiHidden/>
    <w:unhideWhenUsed/>
    <w:rsid w:val="009F3451"/>
  </w:style>
  <w:style w:type="table" w:customStyle="1" w:styleId="1433">
    <w:name w:val="表格格線14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9F3451"/>
  </w:style>
  <w:style w:type="table" w:customStyle="1" w:styleId="TableGrid523">
    <w:name w:val="Table Grid5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9F3451"/>
  </w:style>
  <w:style w:type="numbering" w:customStyle="1" w:styleId="11430">
    <w:name w:val="リストなし1143"/>
    <w:next w:val="NoList"/>
    <w:uiPriority w:val="99"/>
    <w:semiHidden/>
    <w:unhideWhenUsed/>
    <w:rsid w:val="009F3451"/>
  </w:style>
  <w:style w:type="table" w:customStyle="1" w:styleId="TableGrid1133">
    <w:name w:val="Table Grid113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9F3451"/>
  </w:style>
  <w:style w:type="table" w:customStyle="1" w:styleId="3123">
    <w:name w:val="网格型3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9F3451"/>
  </w:style>
  <w:style w:type="numbering" w:customStyle="1" w:styleId="NoList3143">
    <w:name w:val="No List3143"/>
    <w:next w:val="NoList"/>
    <w:uiPriority w:val="99"/>
    <w:semiHidden/>
    <w:rsid w:val="009F3451"/>
  </w:style>
  <w:style w:type="table" w:customStyle="1" w:styleId="TableGrid4123">
    <w:name w:val="Table Grid41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9F3451"/>
  </w:style>
  <w:style w:type="numbering" w:customStyle="1" w:styleId="12430">
    <w:name w:val="無清單1243"/>
    <w:next w:val="NoList"/>
    <w:uiPriority w:val="99"/>
    <w:semiHidden/>
    <w:unhideWhenUsed/>
    <w:rsid w:val="009F3451"/>
  </w:style>
  <w:style w:type="numbering" w:customStyle="1" w:styleId="111430">
    <w:name w:val="無清單11143"/>
    <w:next w:val="NoList"/>
    <w:uiPriority w:val="99"/>
    <w:semiHidden/>
    <w:unhideWhenUsed/>
    <w:rsid w:val="009F3451"/>
  </w:style>
  <w:style w:type="table" w:customStyle="1" w:styleId="11233">
    <w:name w:val="表格格線11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9F3451"/>
  </w:style>
  <w:style w:type="numbering" w:customStyle="1" w:styleId="NoList12133">
    <w:name w:val="No List12133"/>
    <w:next w:val="NoList"/>
    <w:uiPriority w:val="99"/>
    <w:semiHidden/>
    <w:unhideWhenUsed/>
    <w:rsid w:val="009F3451"/>
  </w:style>
  <w:style w:type="numbering" w:customStyle="1" w:styleId="111331">
    <w:name w:val="リストなし11133"/>
    <w:next w:val="NoList"/>
    <w:uiPriority w:val="99"/>
    <w:semiHidden/>
    <w:unhideWhenUsed/>
    <w:rsid w:val="009F3451"/>
  </w:style>
  <w:style w:type="numbering" w:customStyle="1" w:styleId="111332">
    <w:name w:val="无列表11133"/>
    <w:next w:val="NoList"/>
    <w:semiHidden/>
    <w:rsid w:val="009F3451"/>
  </w:style>
  <w:style w:type="numbering" w:customStyle="1" w:styleId="NoList21133">
    <w:name w:val="No List21133"/>
    <w:next w:val="NoList"/>
    <w:semiHidden/>
    <w:rsid w:val="009F3451"/>
  </w:style>
  <w:style w:type="numbering" w:customStyle="1" w:styleId="NoList31133">
    <w:name w:val="No List31133"/>
    <w:next w:val="NoList"/>
    <w:uiPriority w:val="99"/>
    <w:semiHidden/>
    <w:rsid w:val="009F3451"/>
  </w:style>
  <w:style w:type="numbering" w:customStyle="1" w:styleId="NoList111133">
    <w:name w:val="No List111133"/>
    <w:next w:val="NoList"/>
    <w:uiPriority w:val="99"/>
    <w:semiHidden/>
    <w:unhideWhenUsed/>
    <w:rsid w:val="009F3451"/>
  </w:style>
  <w:style w:type="numbering" w:customStyle="1" w:styleId="121330">
    <w:name w:val="無清單12133"/>
    <w:next w:val="NoList"/>
    <w:uiPriority w:val="99"/>
    <w:semiHidden/>
    <w:unhideWhenUsed/>
    <w:rsid w:val="009F3451"/>
  </w:style>
  <w:style w:type="numbering" w:customStyle="1" w:styleId="111133">
    <w:name w:val="無清單111133"/>
    <w:next w:val="NoList"/>
    <w:uiPriority w:val="99"/>
    <w:semiHidden/>
    <w:unhideWhenUsed/>
    <w:rsid w:val="009F3451"/>
  </w:style>
  <w:style w:type="numbering" w:customStyle="1" w:styleId="NoList533">
    <w:name w:val="No List533"/>
    <w:next w:val="NoList"/>
    <w:uiPriority w:val="99"/>
    <w:semiHidden/>
    <w:unhideWhenUsed/>
    <w:rsid w:val="009F3451"/>
  </w:style>
  <w:style w:type="table" w:customStyle="1" w:styleId="TableGrid623">
    <w:name w:val="Table Grid62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9F3451"/>
  </w:style>
  <w:style w:type="numbering" w:customStyle="1" w:styleId="12331">
    <w:name w:val="リストなし1233"/>
    <w:next w:val="NoList"/>
    <w:uiPriority w:val="99"/>
    <w:semiHidden/>
    <w:unhideWhenUsed/>
    <w:rsid w:val="009F3451"/>
  </w:style>
  <w:style w:type="table" w:customStyle="1" w:styleId="TableGrid1223">
    <w:name w:val="Table Grid1223"/>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9F3451"/>
  </w:style>
  <w:style w:type="table" w:customStyle="1" w:styleId="3223">
    <w:name w:val="网格型3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9F3451"/>
  </w:style>
  <w:style w:type="numbering" w:customStyle="1" w:styleId="NoList3233">
    <w:name w:val="No List3233"/>
    <w:next w:val="NoList"/>
    <w:uiPriority w:val="99"/>
    <w:semiHidden/>
    <w:rsid w:val="009F3451"/>
  </w:style>
  <w:style w:type="table" w:customStyle="1" w:styleId="TableGrid4223">
    <w:name w:val="Table Grid4223"/>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9F3451"/>
  </w:style>
  <w:style w:type="numbering" w:customStyle="1" w:styleId="13330">
    <w:name w:val="無清單1333"/>
    <w:next w:val="NoList"/>
    <w:uiPriority w:val="99"/>
    <w:semiHidden/>
    <w:unhideWhenUsed/>
    <w:rsid w:val="009F3451"/>
  </w:style>
  <w:style w:type="numbering" w:customStyle="1" w:styleId="112330">
    <w:name w:val="無清單11233"/>
    <w:next w:val="NoList"/>
    <w:uiPriority w:val="99"/>
    <w:semiHidden/>
    <w:unhideWhenUsed/>
    <w:rsid w:val="009F3451"/>
  </w:style>
  <w:style w:type="table" w:customStyle="1" w:styleId="12234">
    <w:name w:val="表格格線1223"/>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9F3451"/>
  </w:style>
  <w:style w:type="numbering" w:customStyle="1" w:styleId="NoList12223">
    <w:name w:val="No List12223"/>
    <w:next w:val="NoList"/>
    <w:uiPriority w:val="99"/>
    <w:semiHidden/>
    <w:unhideWhenUsed/>
    <w:rsid w:val="009F3451"/>
  </w:style>
  <w:style w:type="numbering" w:customStyle="1" w:styleId="112231">
    <w:name w:val="リストなし11223"/>
    <w:next w:val="NoList"/>
    <w:uiPriority w:val="99"/>
    <w:semiHidden/>
    <w:unhideWhenUsed/>
    <w:rsid w:val="009F3451"/>
  </w:style>
  <w:style w:type="numbering" w:customStyle="1" w:styleId="112232">
    <w:name w:val="无列表11223"/>
    <w:next w:val="NoList"/>
    <w:semiHidden/>
    <w:rsid w:val="009F3451"/>
  </w:style>
  <w:style w:type="numbering" w:customStyle="1" w:styleId="NoList21223">
    <w:name w:val="No List21223"/>
    <w:next w:val="NoList"/>
    <w:semiHidden/>
    <w:rsid w:val="009F3451"/>
  </w:style>
  <w:style w:type="numbering" w:customStyle="1" w:styleId="NoList31223">
    <w:name w:val="No List31223"/>
    <w:next w:val="NoList"/>
    <w:uiPriority w:val="99"/>
    <w:semiHidden/>
    <w:rsid w:val="009F3451"/>
  </w:style>
  <w:style w:type="numbering" w:customStyle="1" w:styleId="NoList111233">
    <w:name w:val="No List111233"/>
    <w:next w:val="NoList"/>
    <w:uiPriority w:val="99"/>
    <w:semiHidden/>
    <w:unhideWhenUsed/>
    <w:rsid w:val="009F3451"/>
  </w:style>
  <w:style w:type="numbering" w:customStyle="1" w:styleId="122230">
    <w:name w:val="無清單12223"/>
    <w:next w:val="NoList"/>
    <w:uiPriority w:val="99"/>
    <w:semiHidden/>
    <w:unhideWhenUsed/>
    <w:rsid w:val="009F3451"/>
  </w:style>
  <w:style w:type="numbering" w:customStyle="1" w:styleId="1112230">
    <w:name w:val="無清單111223"/>
    <w:next w:val="NoList"/>
    <w:uiPriority w:val="99"/>
    <w:semiHidden/>
    <w:unhideWhenUsed/>
    <w:rsid w:val="009F3451"/>
  </w:style>
  <w:style w:type="table" w:customStyle="1" w:styleId="TableGrid93">
    <w:name w:val="Table Grid93"/>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9F3451"/>
    <w:rPr>
      <w:rFonts w:ascii="Times New Roman" w:eastAsia="Batang" w:hAnsi="Times New Roman"/>
      <w:lang w:val="en-GB" w:eastAsia="en-US"/>
    </w:rPr>
  </w:style>
  <w:style w:type="table" w:customStyle="1" w:styleId="TableGrid19">
    <w:name w:val="Table Grid19"/>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F345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9F345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9F3451"/>
    <w:rPr>
      <w:rFonts w:ascii="Cambria" w:hAnsi="Cambria" w:cs="Times New Roman" w:hint="default"/>
      <w:b/>
      <w:bCs/>
      <w:kern w:val="28"/>
      <w:sz w:val="32"/>
      <w:szCs w:val="32"/>
      <w:lang w:val="en-GB" w:eastAsia="en-US"/>
    </w:rPr>
  </w:style>
  <w:style w:type="character" w:customStyle="1" w:styleId="1e">
    <w:name w:val="副標題 字元1"/>
    <w:rsid w:val="009F345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F3451"/>
    <w:rPr>
      <w:rFonts w:ascii="Times New Roman" w:hAnsi="Times New Roman" w:cs="Times New Roman" w:hint="default"/>
      <w:i/>
      <w:iCs/>
      <w:color w:val="4F81BD"/>
      <w:lang w:val="en-GB" w:eastAsia="en-US"/>
    </w:rPr>
  </w:style>
  <w:style w:type="table" w:customStyle="1" w:styleId="TableGrid712">
    <w:name w:val="Table Grid7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F345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F345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9F3451"/>
  </w:style>
  <w:style w:type="character" w:customStyle="1" w:styleId="CharChar35">
    <w:name w:val="Char Char35"/>
    <w:semiHidden/>
    <w:rsid w:val="009F3451"/>
    <w:rPr>
      <w:rFonts w:ascii="Arial" w:hAnsi="Arial"/>
      <w:sz w:val="28"/>
      <w:lang w:val="en-GB" w:eastAsia="ko-KR" w:bidi="ar-SA"/>
    </w:rPr>
  </w:style>
  <w:style w:type="numbering" w:customStyle="1" w:styleId="31110">
    <w:name w:val="无列表3111"/>
    <w:next w:val="NoList"/>
    <w:uiPriority w:val="99"/>
    <w:semiHidden/>
    <w:unhideWhenUsed/>
    <w:rsid w:val="009F3451"/>
  </w:style>
  <w:style w:type="numbering" w:customStyle="1" w:styleId="1212111">
    <w:name w:val="无列表121211"/>
    <w:next w:val="NoList"/>
    <w:semiHidden/>
    <w:rsid w:val="009F3451"/>
  </w:style>
  <w:style w:type="numbering" w:customStyle="1" w:styleId="1311111">
    <w:name w:val="无列表131111"/>
    <w:next w:val="NoList"/>
    <w:semiHidden/>
    <w:rsid w:val="009F3451"/>
  </w:style>
  <w:style w:type="numbering" w:customStyle="1" w:styleId="NoList411111">
    <w:name w:val="No List411111"/>
    <w:next w:val="NoList"/>
    <w:uiPriority w:val="99"/>
    <w:semiHidden/>
    <w:unhideWhenUsed/>
    <w:rsid w:val="009F3451"/>
  </w:style>
  <w:style w:type="numbering" w:customStyle="1" w:styleId="221111">
    <w:name w:val="无列表221111"/>
    <w:next w:val="NoList"/>
    <w:uiPriority w:val="99"/>
    <w:semiHidden/>
    <w:unhideWhenUsed/>
    <w:rsid w:val="009F3451"/>
  </w:style>
  <w:style w:type="numbering" w:customStyle="1" w:styleId="NoList12111111">
    <w:name w:val="No List12111111"/>
    <w:next w:val="NoList"/>
    <w:uiPriority w:val="99"/>
    <w:semiHidden/>
    <w:unhideWhenUsed/>
    <w:rsid w:val="009F3451"/>
  </w:style>
  <w:style w:type="numbering" w:customStyle="1" w:styleId="111111112">
    <w:name w:val="リストなし11111111"/>
    <w:next w:val="NoList"/>
    <w:uiPriority w:val="99"/>
    <w:semiHidden/>
    <w:unhideWhenUsed/>
    <w:rsid w:val="009F3451"/>
  </w:style>
  <w:style w:type="numbering" w:customStyle="1" w:styleId="111111113">
    <w:name w:val="无列表11111111"/>
    <w:next w:val="NoList"/>
    <w:semiHidden/>
    <w:rsid w:val="009F3451"/>
  </w:style>
  <w:style w:type="numbering" w:customStyle="1" w:styleId="NoList21111111">
    <w:name w:val="No List21111111"/>
    <w:next w:val="NoList"/>
    <w:semiHidden/>
    <w:rsid w:val="009F3451"/>
  </w:style>
  <w:style w:type="numbering" w:customStyle="1" w:styleId="NoList31111111">
    <w:name w:val="No List31111111"/>
    <w:next w:val="NoList"/>
    <w:uiPriority w:val="99"/>
    <w:semiHidden/>
    <w:rsid w:val="009F3451"/>
  </w:style>
  <w:style w:type="numbering" w:customStyle="1" w:styleId="NoList111111111">
    <w:name w:val="No List111111111"/>
    <w:next w:val="NoList"/>
    <w:uiPriority w:val="99"/>
    <w:semiHidden/>
    <w:unhideWhenUsed/>
    <w:rsid w:val="009F3451"/>
  </w:style>
  <w:style w:type="numbering" w:customStyle="1" w:styleId="12111111">
    <w:name w:val="無清單12111111"/>
    <w:next w:val="NoList"/>
    <w:uiPriority w:val="99"/>
    <w:semiHidden/>
    <w:unhideWhenUsed/>
    <w:rsid w:val="009F3451"/>
  </w:style>
  <w:style w:type="numbering" w:customStyle="1" w:styleId="1111111111">
    <w:name w:val="無清單1111111111"/>
    <w:next w:val="NoList"/>
    <w:uiPriority w:val="99"/>
    <w:semiHidden/>
    <w:unhideWhenUsed/>
    <w:rsid w:val="009F3451"/>
  </w:style>
  <w:style w:type="numbering" w:customStyle="1" w:styleId="NoList1311111">
    <w:name w:val="No List1311111"/>
    <w:next w:val="NoList"/>
    <w:uiPriority w:val="99"/>
    <w:semiHidden/>
    <w:unhideWhenUsed/>
    <w:rsid w:val="009F3451"/>
  </w:style>
  <w:style w:type="numbering" w:customStyle="1" w:styleId="12111110">
    <w:name w:val="リストなし1211111"/>
    <w:next w:val="NoList"/>
    <w:uiPriority w:val="99"/>
    <w:semiHidden/>
    <w:unhideWhenUsed/>
    <w:rsid w:val="009F3451"/>
  </w:style>
  <w:style w:type="numbering" w:customStyle="1" w:styleId="12111112">
    <w:name w:val="无列表1211111"/>
    <w:next w:val="NoList"/>
    <w:semiHidden/>
    <w:rsid w:val="009F3451"/>
  </w:style>
  <w:style w:type="numbering" w:customStyle="1" w:styleId="NoList2211111">
    <w:name w:val="No List2211111"/>
    <w:next w:val="NoList"/>
    <w:semiHidden/>
    <w:rsid w:val="009F3451"/>
  </w:style>
  <w:style w:type="numbering" w:customStyle="1" w:styleId="NoList3211111">
    <w:name w:val="No List3211111"/>
    <w:next w:val="NoList"/>
    <w:uiPriority w:val="99"/>
    <w:semiHidden/>
    <w:rsid w:val="009F3451"/>
  </w:style>
  <w:style w:type="numbering" w:customStyle="1" w:styleId="NoList11211111">
    <w:name w:val="No List11211111"/>
    <w:next w:val="NoList"/>
    <w:uiPriority w:val="99"/>
    <w:semiHidden/>
    <w:unhideWhenUsed/>
    <w:rsid w:val="009F3451"/>
  </w:style>
  <w:style w:type="numbering" w:customStyle="1" w:styleId="13111110">
    <w:name w:val="無清單1311111"/>
    <w:next w:val="NoList"/>
    <w:uiPriority w:val="99"/>
    <w:semiHidden/>
    <w:unhideWhenUsed/>
    <w:rsid w:val="009F3451"/>
  </w:style>
  <w:style w:type="numbering" w:customStyle="1" w:styleId="112111110">
    <w:name w:val="無清單11211111"/>
    <w:next w:val="NoList"/>
    <w:uiPriority w:val="99"/>
    <w:semiHidden/>
    <w:unhideWhenUsed/>
    <w:rsid w:val="009F3451"/>
  </w:style>
  <w:style w:type="numbering" w:customStyle="1" w:styleId="2111111">
    <w:name w:val="无列表2111111"/>
    <w:next w:val="NoList"/>
    <w:uiPriority w:val="99"/>
    <w:semiHidden/>
    <w:unhideWhenUsed/>
    <w:rsid w:val="009F3451"/>
  </w:style>
  <w:style w:type="numbering" w:customStyle="1" w:styleId="NoList12211111">
    <w:name w:val="No List12211111"/>
    <w:next w:val="NoList"/>
    <w:uiPriority w:val="99"/>
    <w:semiHidden/>
    <w:unhideWhenUsed/>
    <w:rsid w:val="009F3451"/>
  </w:style>
  <w:style w:type="numbering" w:customStyle="1" w:styleId="112111111">
    <w:name w:val="リストなし11211111"/>
    <w:next w:val="NoList"/>
    <w:uiPriority w:val="99"/>
    <w:semiHidden/>
    <w:unhideWhenUsed/>
    <w:rsid w:val="009F3451"/>
  </w:style>
  <w:style w:type="numbering" w:customStyle="1" w:styleId="112111112">
    <w:name w:val="无列表11211111"/>
    <w:next w:val="NoList"/>
    <w:semiHidden/>
    <w:rsid w:val="009F3451"/>
  </w:style>
  <w:style w:type="numbering" w:customStyle="1" w:styleId="NoList21211111">
    <w:name w:val="No List21211111"/>
    <w:next w:val="NoList"/>
    <w:semiHidden/>
    <w:rsid w:val="009F3451"/>
  </w:style>
  <w:style w:type="numbering" w:customStyle="1" w:styleId="NoList31211111">
    <w:name w:val="No List31211111"/>
    <w:next w:val="NoList"/>
    <w:uiPriority w:val="99"/>
    <w:semiHidden/>
    <w:rsid w:val="009F3451"/>
  </w:style>
  <w:style w:type="numbering" w:customStyle="1" w:styleId="NoList111211111">
    <w:name w:val="No List111211111"/>
    <w:next w:val="NoList"/>
    <w:uiPriority w:val="99"/>
    <w:semiHidden/>
    <w:unhideWhenUsed/>
    <w:rsid w:val="009F3451"/>
  </w:style>
  <w:style w:type="numbering" w:customStyle="1" w:styleId="12211111">
    <w:name w:val="無清單12211111"/>
    <w:next w:val="NoList"/>
    <w:uiPriority w:val="99"/>
    <w:semiHidden/>
    <w:unhideWhenUsed/>
    <w:rsid w:val="009F3451"/>
  </w:style>
  <w:style w:type="numbering" w:customStyle="1" w:styleId="111211111">
    <w:name w:val="無清單111211111"/>
    <w:next w:val="NoList"/>
    <w:uiPriority w:val="99"/>
    <w:semiHidden/>
    <w:unhideWhenUsed/>
    <w:rsid w:val="009F3451"/>
  </w:style>
  <w:style w:type="numbering" w:customStyle="1" w:styleId="1221110">
    <w:name w:val="无列表122111"/>
    <w:next w:val="NoList"/>
    <w:semiHidden/>
    <w:rsid w:val="009F3451"/>
  </w:style>
  <w:style w:type="numbering" w:customStyle="1" w:styleId="NoList1212111">
    <w:name w:val="No List1212111"/>
    <w:next w:val="NoList"/>
    <w:uiPriority w:val="99"/>
    <w:semiHidden/>
    <w:unhideWhenUsed/>
    <w:rsid w:val="009F3451"/>
  </w:style>
  <w:style w:type="numbering" w:customStyle="1" w:styleId="11121110">
    <w:name w:val="リストなし1112111"/>
    <w:next w:val="NoList"/>
    <w:uiPriority w:val="99"/>
    <w:semiHidden/>
    <w:unhideWhenUsed/>
    <w:rsid w:val="009F3451"/>
  </w:style>
  <w:style w:type="numbering" w:customStyle="1" w:styleId="11121113">
    <w:name w:val="无列表1112111"/>
    <w:next w:val="NoList"/>
    <w:semiHidden/>
    <w:rsid w:val="009F3451"/>
  </w:style>
  <w:style w:type="numbering" w:customStyle="1" w:styleId="NoList2112111">
    <w:name w:val="No List2112111"/>
    <w:next w:val="NoList"/>
    <w:semiHidden/>
    <w:rsid w:val="009F3451"/>
  </w:style>
  <w:style w:type="numbering" w:customStyle="1" w:styleId="NoList3112111">
    <w:name w:val="No List3112111"/>
    <w:next w:val="NoList"/>
    <w:uiPriority w:val="99"/>
    <w:semiHidden/>
    <w:rsid w:val="009F3451"/>
  </w:style>
  <w:style w:type="numbering" w:customStyle="1" w:styleId="NoList11112111">
    <w:name w:val="No List11112111"/>
    <w:next w:val="NoList"/>
    <w:uiPriority w:val="99"/>
    <w:semiHidden/>
    <w:unhideWhenUsed/>
    <w:rsid w:val="009F3451"/>
  </w:style>
  <w:style w:type="numbering" w:customStyle="1" w:styleId="12121110">
    <w:name w:val="無清單1212111"/>
    <w:next w:val="NoList"/>
    <w:uiPriority w:val="99"/>
    <w:semiHidden/>
    <w:unhideWhenUsed/>
    <w:rsid w:val="009F3451"/>
  </w:style>
  <w:style w:type="numbering" w:customStyle="1" w:styleId="11112111">
    <w:name w:val="無清單11112111"/>
    <w:next w:val="NoList"/>
    <w:uiPriority w:val="99"/>
    <w:semiHidden/>
    <w:unhideWhenUsed/>
    <w:rsid w:val="009F3451"/>
  </w:style>
  <w:style w:type="numbering" w:customStyle="1" w:styleId="212111">
    <w:name w:val="无列表212111"/>
    <w:next w:val="NoList"/>
    <w:uiPriority w:val="99"/>
    <w:semiHidden/>
    <w:unhideWhenUsed/>
    <w:rsid w:val="009F3451"/>
  </w:style>
  <w:style w:type="character" w:customStyle="1" w:styleId="27">
    <w:name w:val="副標題 字元2"/>
    <w:basedOn w:val="DefaultParagraphFont"/>
    <w:rsid w:val="009F345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F345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F345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F345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F345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F345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F345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F345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F345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F345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F345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F3451"/>
    <w:rPr>
      <w:rFonts w:ascii="Times New Roman" w:eastAsia="SimSun" w:hAnsi="Times New Roman"/>
      <w:lang w:val="en-GB" w:eastAsia="en-US"/>
    </w:rPr>
  </w:style>
  <w:style w:type="character" w:customStyle="1" w:styleId="IntenseQuoteChar2">
    <w:name w:val="Intense Quote Char2"/>
    <w:basedOn w:val="DefaultParagraphFont"/>
    <w:uiPriority w:val="30"/>
    <w:rsid w:val="009F345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F3451"/>
  </w:style>
  <w:style w:type="table" w:customStyle="1" w:styleId="TableGrid30">
    <w:name w:val="Table Grid30"/>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F3451"/>
  </w:style>
  <w:style w:type="numbering" w:customStyle="1" w:styleId="182">
    <w:name w:val="リストなし18"/>
    <w:next w:val="NoList"/>
    <w:uiPriority w:val="99"/>
    <w:semiHidden/>
    <w:unhideWhenUsed/>
    <w:rsid w:val="009F3451"/>
  </w:style>
  <w:style w:type="table" w:customStyle="1" w:styleId="TableGrid120">
    <w:name w:val="Table Grid120"/>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F3451"/>
  </w:style>
  <w:style w:type="table" w:customStyle="1" w:styleId="3100">
    <w:name w:val="网格型3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F3451"/>
  </w:style>
  <w:style w:type="numbering" w:customStyle="1" w:styleId="NoList38">
    <w:name w:val="No List38"/>
    <w:next w:val="NoList"/>
    <w:uiPriority w:val="99"/>
    <w:semiHidden/>
    <w:rsid w:val="009F3451"/>
  </w:style>
  <w:style w:type="table" w:customStyle="1" w:styleId="TableGrid410">
    <w:name w:val="Table Grid4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F3451"/>
  </w:style>
  <w:style w:type="numbering" w:customStyle="1" w:styleId="191">
    <w:name w:val="無清單19"/>
    <w:next w:val="NoList"/>
    <w:uiPriority w:val="99"/>
    <w:semiHidden/>
    <w:unhideWhenUsed/>
    <w:rsid w:val="009F3451"/>
  </w:style>
  <w:style w:type="numbering" w:customStyle="1" w:styleId="1180">
    <w:name w:val="無清單118"/>
    <w:next w:val="NoList"/>
    <w:uiPriority w:val="99"/>
    <w:semiHidden/>
    <w:unhideWhenUsed/>
    <w:rsid w:val="009F3451"/>
  </w:style>
  <w:style w:type="table" w:customStyle="1" w:styleId="1100">
    <w:name w:val="表格格線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F3451"/>
  </w:style>
  <w:style w:type="numbering" w:customStyle="1" w:styleId="270">
    <w:name w:val="无列表27"/>
    <w:next w:val="NoList"/>
    <w:uiPriority w:val="99"/>
    <w:semiHidden/>
    <w:unhideWhenUsed/>
    <w:rsid w:val="009F3451"/>
  </w:style>
  <w:style w:type="numbering" w:customStyle="1" w:styleId="NoList128">
    <w:name w:val="No List128"/>
    <w:next w:val="NoList"/>
    <w:uiPriority w:val="99"/>
    <w:semiHidden/>
    <w:unhideWhenUsed/>
    <w:rsid w:val="009F3451"/>
  </w:style>
  <w:style w:type="numbering" w:customStyle="1" w:styleId="1181">
    <w:name w:val="リストなし118"/>
    <w:next w:val="NoList"/>
    <w:uiPriority w:val="99"/>
    <w:semiHidden/>
    <w:unhideWhenUsed/>
    <w:rsid w:val="009F3451"/>
  </w:style>
  <w:style w:type="numbering" w:customStyle="1" w:styleId="1182">
    <w:name w:val="无列表118"/>
    <w:next w:val="NoList"/>
    <w:semiHidden/>
    <w:rsid w:val="009F3451"/>
  </w:style>
  <w:style w:type="numbering" w:customStyle="1" w:styleId="NoList218">
    <w:name w:val="No List218"/>
    <w:next w:val="NoList"/>
    <w:semiHidden/>
    <w:rsid w:val="009F3451"/>
  </w:style>
  <w:style w:type="numbering" w:customStyle="1" w:styleId="NoList318">
    <w:name w:val="No List318"/>
    <w:next w:val="NoList"/>
    <w:uiPriority w:val="99"/>
    <w:semiHidden/>
    <w:rsid w:val="009F3451"/>
  </w:style>
  <w:style w:type="numbering" w:customStyle="1" w:styleId="128">
    <w:name w:val="無清單128"/>
    <w:next w:val="NoList"/>
    <w:uiPriority w:val="99"/>
    <w:semiHidden/>
    <w:unhideWhenUsed/>
    <w:rsid w:val="009F3451"/>
  </w:style>
  <w:style w:type="numbering" w:customStyle="1" w:styleId="1118">
    <w:name w:val="無清單1118"/>
    <w:next w:val="NoList"/>
    <w:uiPriority w:val="99"/>
    <w:semiHidden/>
    <w:unhideWhenUsed/>
    <w:rsid w:val="009F3451"/>
  </w:style>
  <w:style w:type="table" w:customStyle="1" w:styleId="TableGrid1110">
    <w:name w:val="Table Grid1110"/>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F3451"/>
  </w:style>
  <w:style w:type="numbering" w:customStyle="1" w:styleId="NoList1127">
    <w:name w:val="No List1127"/>
    <w:next w:val="NoList"/>
    <w:uiPriority w:val="99"/>
    <w:semiHidden/>
    <w:unhideWhenUsed/>
    <w:rsid w:val="009F3451"/>
  </w:style>
  <w:style w:type="table" w:customStyle="1" w:styleId="TableGrid58">
    <w:name w:val="Table Grid5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F3451"/>
  </w:style>
  <w:style w:type="numbering" w:customStyle="1" w:styleId="11171">
    <w:name w:val="リストなし1117"/>
    <w:next w:val="NoList"/>
    <w:uiPriority w:val="99"/>
    <w:semiHidden/>
    <w:unhideWhenUsed/>
    <w:rsid w:val="009F3451"/>
  </w:style>
  <w:style w:type="numbering" w:customStyle="1" w:styleId="11172">
    <w:name w:val="无列表1117"/>
    <w:next w:val="NoList"/>
    <w:semiHidden/>
    <w:rsid w:val="009F3451"/>
  </w:style>
  <w:style w:type="numbering" w:customStyle="1" w:styleId="NoList2117">
    <w:name w:val="No List2117"/>
    <w:next w:val="NoList"/>
    <w:semiHidden/>
    <w:rsid w:val="009F3451"/>
  </w:style>
  <w:style w:type="numbering" w:customStyle="1" w:styleId="NoList3117">
    <w:name w:val="No List3117"/>
    <w:next w:val="NoList"/>
    <w:uiPriority w:val="99"/>
    <w:semiHidden/>
    <w:rsid w:val="009F3451"/>
  </w:style>
  <w:style w:type="numbering" w:customStyle="1" w:styleId="NoList11117">
    <w:name w:val="No List11117"/>
    <w:next w:val="NoList"/>
    <w:uiPriority w:val="99"/>
    <w:semiHidden/>
    <w:unhideWhenUsed/>
    <w:rsid w:val="009F3451"/>
  </w:style>
  <w:style w:type="numbering" w:customStyle="1" w:styleId="12170">
    <w:name w:val="無清單1217"/>
    <w:next w:val="NoList"/>
    <w:uiPriority w:val="99"/>
    <w:semiHidden/>
    <w:unhideWhenUsed/>
    <w:rsid w:val="009F3451"/>
  </w:style>
  <w:style w:type="numbering" w:customStyle="1" w:styleId="11117">
    <w:name w:val="無清單11117"/>
    <w:next w:val="NoList"/>
    <w:uiPriority w:val="99"/>
    <w:semiHidden/>
    <w:unhideWhenUsed/>
    <w:rsid w:val="009F3451"/>
  </w:style>
  <w:style w:type="numbering" w:customStyle="1" w:styleId="NoList57">
    <w:name w:val="No List57"/>
    <w:next w:val="NoList"/>
    <w:uiPriority w:val="99"/>
    <w:semiHidden/>
    <w:unhideWhenUsed/>
    <w:rsid w:val="009F3451"/>
  </w:style>
  <w:style w:type="table" w:customStyle="1" w:styleId="TableGrid68">
    <w:name w:val="Table Grid6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F3451"/>
  </w:style>
  <w:style w:type="numbering" w:customStyle="1" w:styleId="1271">
    <w:name w:val="リストなし127"/>
    <w:next w:val="NoList"/>
    <w:uiPriority w:val="99"/>
    <w:semiHidden/>
    <w:unhideWhenUsed/>
    <w:rsid w:val="009F3451"/>
  </w:style>
  <w:style w:type="table" w:customStyle="1" w:styleId="TableGrid128">
    <w:name w:val="Table Grid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F3451"/>
  </w:style>
  <w:style w:type="table" w:customStyle="1" w:styleId="328">
    <w:name w:val="网格型3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F3451"/>
  </w:style>
  <w:style w:type="numbering" w:customStyle="1" w:styleId="NoList327">
    <w:name w:val="No List327"/>
    <w:next w:val="NoList"/>
    <w:uiPriority w:val="99"/>
    <w:semiHidden/>
    <w:rsid w:val="009F3451"/>
  </w:style>
  <w:style w:type="table" w:customStyle="1" w:styleId="TableGrid428">
    <w:name w:val="Table Grid42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F3451"/>
  </w:style>
  <w:style w:type="numbering" w:customStyle="1" w:styleId="11270">
    <w:name w:val="無清單1127"/>
    <w:next w:val="NoList"/>
    <w:uiPriority w:val="99"/>
    <w:semiHidden/>
    <w:unhideWhenUsed/>
    <w:rsid w:val="009F3451"/>
  </w:style>
  <w:style w:type="table" w:customStyle="1" w:styleId="1280">
    <w:name w:val="表格格線12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F3451"/>
  </w:style>
  <w:style w:type="numbering" w:customStyle="1" w:styleId="NoList1226">
    <w:name w:val="No List1226"/>
    <w:next w:val="NoList"/>
    <w:uiPriority w:val="99"/>
    <w:semiHidden/>
    <w:unhideWhenUsed/>
    <w:rsid w:val="009F3451"/>
  </w:style>
  <w:style w:type="numbering" w:customStyle="1" w:styleId="11260">
    <w:name w:val="リストなし1126"/>
    <w:next w:val="NoList"/>
    <w:uiPriority w:val="99"/>
    <w:semiHidden/>
    <w:unhideWhenUsed/>
    <w:rsid w:val="009F3451"/>
  </w:style>
  <w:style w:type="numbering" w:customStyle="1" w:styleId="11261">
    <w:name w:val="无列表1126"/>
    <w:next w:val="NoList"/>
    <w:semiHidden/>
    <w:rsid w:val="009F3451"/>
  </w:style>
  <w:style w:type="numbering" w:customStyle="1" w:styleId="NoList2126">
    <w:name w:val="No List2126"/>
    <w:next w:val="NoList"/>
    <w:semiHidden/>
    <w:rsid w:val="009F3451"/>
  </w:style>
  <w:style w:type="numbering" w:customStyle="1" w:styleId="NoList3126">
    <w:name w:val="No List3126"/>
    <w:next w:val="NoList"/>
    <w:uiPriority w:val="99"/>
    <w:semiHidden/>
    <w:rsid w:val="009F3451"/>
  </w:style>
  <w:style w:type="numbering" w:customStyle="1" w:styleId="NoList11127">
    <w:name w:val="No List11127"/>
    <w:next w:val="NoList"/>
    <w:uiPriority w:val="99"/>
    <w:semiHidden/>
    <w:unhideWhenUsed/>
    <w:rsid w:val="009F3451"/>
  </w:style>
  <w:style w:type="numbering" w:customStyle="1" w:styleId="12260">
    <w:name w:val="無清單1226"/>
    <w:next w:val="NoList"/>
    <w:uiPriority w:val="99"/>
    <w:semiHidden/>
    <w:unhideWhenUsed/>
    <w:rsid w:val="009F3451"/>
  </w:style>
  <w:style w:type="numbering" w:customStyle="1" w:styleId="11126">
    <w:name w:val="無清單11126"/>
    <w:next w:val="NoList"/>
    <w:uiPriority w:val="99"/>
    <w:semiHidden/>
    <w:unhideWhenUsed/>
    <w:rsid w:val="009F3451"/>
  </w:style>
  <w:style w:type="table" w:customStyle="1" w:styleId="174">
    <w:name w:val="网格型1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F3451"/>
  </w:style>
  <w:style w:type="table" w:customStyle="1" w:styleId="260">
    <w:name w:val="网格型2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F3451"/>
  </w:style>
  <w:style w:type="numbering" w:customStyle="1" w:styleId="NoList1135">
    <w:name w:val="No List1135"/>
    <w:next w:val="NoList"/>
    <w:uiPriority w:val="99"/>
    <w:semiHidden/>
    <w:unhideWhenUsed/>
    <w:rsid w:val="009F3451"/>
  </w:style>
  <w:style w:type="numbering" w:customStyle="1" w:styleId="NoList415">
    <w:name w:val="No List415"/>
    <w:next w:val="NoList"/>
    <w:uiPriority w:val="99"/>
    <w:semiHidden/>
    <w:unhideWhenUsed/>
    <w:rsid w:val="009F3451"/>
  </w:style>
  <w:style w:type="table" w:customStyle="1" w:styleId="TableGrid1127">
    <w:name w:val="Table Grid1127"/>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F3451"/>
  </w:style>
  <w:style w:type="numbering" w:customStyle="1" w:styleId="NoList12115">
    <w:name w:val="No List12115"/>
    <w:next w:val="NoList"/>
    <w:uiPriority w:val="99"/>
    <w:semiHidden/>
    <w:unhideWhenUsed/>
    <w:rsid w:val="009F3451"/>
  </w:style>
  <w:style w:type="numbering" w:customStyle="1" w:styleId="111151">
    <w:name w:val="リストなし11115"/>
    <w:next w:val="NoList"/>
    <w:uiPriority w:val="99"/>
    <w:semiHidden/>
    <w:unhideWhenUsed/>
    <w:rsid w:val="009F3451"/>
  </w:style>
  <w:style w:type="numbering" w:customStyle="1" w:styleId="111152">
    <w:name w:val="无列表11115"/>
    <w:next w:val="NoList"/>
    <w:semiHidden/>
    <w:rsid w:val="009F3451"/>
  </w:style>
  <w:style w:type="numbering" w:customStyle="1" w:styleId="NoList21115">
    <w:name w:val="No List21115"/>
    <w:next w:val="NoList"/>
    <w:semiHidden/>
    <w:rsid w:val="009F3451"/>
  </w:style>
  <w:style w:type="numbering" w:customStyle="1" w:styleId="NoList31115">
    <w:name w:val="No List31115"/>
    <w:next w:val="NoList"/>
    <w:uiPriority w:val="99"/>
    <w:semiHidden/>
    <w:rsid w:val="009F3451"/>
  </w:style>
  <w:style w:type="numbering" w:customStyle="1" w:styleId="NoList111115">
    <w:name w:val="No List111115"/>
    <w:next w:val="NoList"/>
    <w:uiPriority w:val="99"/>
    <w:semiHidden/>
    <w:unhideWhenUsed/>
    <w:rsid w:val="009F3451"/>
  </w:style>
  <w:style w:type="numbering" w:customStyle="1" w:styleId="12115">
    <w:name w:val="無清單12115"/>
    <w:next w:val="NoList"/>
    <w:uiPriority w:val="99"/>
    <w:semiHidden/>
    <w:unhideWhenUsed/>
    <w:rsid w:val="009F3451"/>
  </w:style>
  <w:style w:type="numbering" w:customStyle="1" w:styleId="111115">
    <w:name w:val="無清單111115"/>
    <w:next w:val="NoList"/>
    <w:uiPriority w:val="99"/>
    <w:semiHidden/>
    <w:unhideWhenUsed/>
    <w:rsid w:val="009F3451"/>
  </w:style>
  <w:style w:type="numbering" w:customStyle="1" w:styleId="NoList1315">
    <w:name w:val="No List1315"/>
    <w:next w:val="NoList"/>
    <w:uiPriority w:val="99"/>
    <w:semiHidden/>
    <w:unhideWhenUsed/>
    <w:rsid w:val="009F3451"/>
  </w:style>
  <w:style w:type="numbering" w:customStyle="1" w:styleId="12151">
    <w:name w:val="リストなし1215"/>
    <w:next w:val="NoList"/>
    <w:uiPriority w:val="99"/>
    <w:semiHidden/>
    <w:unhideWhenUsed/>
    <w:rsid w:val="009F3451"/>
  </w:style>
  <w:style w:type="numbering" w:customStyle="1" w:styleId="12152">
    <w:name w:val="无列表1215"/>
    <w:next w:val="NoList"/>
    <w:semiHidden/>
    <w:rsid w:val="009F3451"/>
  </w:style>
  <w:style w:type="numbering" w:customStyle="1" w:styleId="NoList2215">
    <w:name w:val="No List2215"/>
    <w:next w:val="NoList"/>
    <w:semiHidden/>
    <w:rsid w:val="009F3451"/>
  </w:style>
  <w:style w:type="numbering" w:customStyle="1" w:styleId="NoList3215">
    <w:name w:val="No List3215"/>
    <w:next w:val="NoList"/>
    <w:uiPriority w:val="99"/>
    <w:semiHidden/>
    <w:rsid w:val="009F3451"/>
  </w:style>
  <w:style w:type="numbering" w:customStyle="1" w:styleId="NoList11215">
    <w:name w:val="No List11215"/>
    <w:next w:val="NoList"/>
    <w:uiPriority w:val="99"/>
    <w:semiHidden/>
    <w:unhideWhenUsed/>
    <w:rsid w:val="009F3451"/>
  </w:style>
  <w:style w:type="numbering" w:customStyle="1" w:styleId="1315">
    <w:name w:val="無清單1315"/>
    <w:next w:val="NoList"/>
    <w:uiPriority w:val="99"/>
    <w:semiHidden/>
    <w:unhideWhenUsed/>
    <w:rsid w:val="009F3451"/>
  </w:style>
  <w:style w:type="numbering" w:customStyle="1" w:styleId="11215">
    <w:name w:val="無清單11215"/>
    <w:next w:val="NoList"/>
    <w:uiPriority w:val="99"/>
    <w:semiHidden/>
    <w:unhideWhenUsed/>
    <w:rsid w:val="009F3451"/>
  </w:style>
  <w:style w:type="numbering" w:customStyle="1" w:styleId="2115">
    <w:name w:val="无列表2115"/>
    <w:next w:val="NoList"/>
    <w:uiPriority w:val="99"/>
    <w:semiHidden/>
    <w:unhideWhenUsed/>
    <w:rsid w:val="009F3451"/>
  </w:style>
  <w:style w:type="numbering" w:customStyle="1" w:styleId="NoList12215">
    <w:name w:val="No List12215"/>
    <w:next w:val="NoList"/>
    <w:uiPriority w:val="99"/>
    <w:semiHidden/>
    <w:unhideWhenUsed/>
    <w:rsid w:val="009F3451"/>
  </w:style>
  <w:style w:type="numbering" w:customStyle="1" w:styleId="112150">
    <w:name w:val="リストなし11215"/>
    <w:next w:val="NoList"/>
    <w:uiPriority w:val="99"/>
    <w:semiHidden/>
    <w:unhideWhenUsed/>
    <w:rsid w:val="009F3451"/>
  </w:style>
  <w:style w:type="numbering" w:customStyle="1" w:styleId="112151">
    <w:name w:val="无列表11215"/>
    <w:next w:val="NoList"/>
    <w:semiHidden/>
    <w:rsid w:val="009F3451"/>
  </w:style>
  <w:style w:type="numbering" w:customStyle="1" w:styleId="NoList21215">
    <w:name w:val="No List21215"/>
    <w:next w:val="NoList"/>
    <w:semiHidden/>
    <w:rsid w:val="009F3451"/>
  </w:style>
  <w:style w:type="numbering" w:customStyle="1" w:styleId="NoList31215">
    <w:name w:val="No List31215"/>
    <w:next w:val="NoList"/>
    <w:uiPriority w:val="99"/>
    <w:semiHidden/>
    <w:rsid w:val="009F3451"/>
  </w:style>
  <w:style w:type="numbering" w:customStyle="1" w:styleId="NoList111215">
    <w:name w:val="No List111215"/>
    <w:next w:val="NoList"/>
    <w:uiPriority w:val="99"/>
    <w:semiHidden/>
    <w:unhideWhenUsed/>
    <w:rsid w:val="009F3451"/>
  </w:style>
  <w:style w:type="numbering" w:customStyle="1" w:styleId="12215">
    <w:name w:val="無清單12215"/>
    <w:next w:val="NoList"/>
    <w:uiPriority w:val="99"/>
    <w:semiHidden/>
    <w:unhideWhenUsed/>
    <w:rsid w:val="009F3451"/>
  </w:style>
  <w:style w:type="numbering" w:customStyle="1" w:styleId="111215">
    <w:name w:val="無清單111215"/>
    <w:next w:val="NoList"/>
    <w:uiPriority w:val="99"/>
    <w:semiHidden/>
    <w:unhideWhenUsed/>
    <w:rsid w:val="009F3451"/>
  </w:style>
  <w:style w:type="table" w:customStyle="1" w:styleId="TableGrid76">
    <w:name w:val="Table Grid7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F3451"/>
  </w:style>
  <w:style w:type="numbering" w:customStyle="1" w:styleId="NoList145">
    <w:name w:val="No List145"/>
    <w:next w:val="NoList"/>
    <w:uiPriority w:val="99"/>
    <w:semiHidden/>
    <w:unhideWhenUsed/>
    <w:rsid w:val="009F3451"/>
  </w:style>
  <w:style w:type="numbering" w:customStyle="1" w:styleId="1352">
    <w:name w:val="リストなし135"/>
    <w:next w:val="NoList"/>
    <w:uiPriority w:val="99"/>
    <w:semiHidden/>
    <w:unhideWhenUsed/>
    <w:rsid w:val="009F3451"/>
  </w:style>
  <w:style w:type="numbering" w:customStyle="1" w:styleId="NoList235">
    <w:name w:val="No List235"/>
    <w:next w:val="NoList"/>
    <w:semiHidden/>
    <w:rsid w:val="009F3451"/>
  </w:style>
  <w:style w:type="numbering" w:customStyle="1" w:styleId="NoList335">
    <w:name w:val="No List335"/>
    <w:next w:val="NoList"/>
    <w:uiPriority w:val="99"/>
    <w:semiHidden/>
    <w:rsid w:val="009F3451"/>
  </w:style>
  <w:style w:type="numbering" w:customStyle="1" w:styleId="1451">
    <w:name w:val="無清單145"/>
    <w:next w:val="NoList"/>
    <w:uiPriority w:val="99"/>
    <w:semiHidden/>
    <w:unhideWhenUsed/>
    <w:rsid w:val="009F3451"/>
  </w:style>
  <w:style w:type="numbering" w:customStyle="1" w:styleId="11350">
    <w:name w:val="無清單1135"/>
    <w:next w:val="NoList"/>
    <w:uiPriority w:val="99"/>
    <w:semiHidden/>
    <w:unhideWhenUsed/>
    <w:rsid w:val="009F3451"/>
  </w:style>
  <w:style w:type="numbering" w:customStyle="1" w:styleId="NoList1235">
    <w:name w:val="No List1235"/>
    <w:next w:val="NoList"/>
    <w:uiPriority w:val="99"/>
    <w:semiHidden/>
    <w:unhideWhenUsed/>
    <w:rsid w:val="009F3451"/>
  </w:style>
  <w:style w:type="numbering" w:customStyle="1" w:styleId="11351">
    <w:name w:val="リストなし1135"/>
    <w:next w:val="NoList"/>
    <w:uiPriority w:val="99"/>
    <w:semiHidden/>
    <w:unhideWhenUsed/>
    <w:rsid w:val="009F3451"/>
  </w:style>
  <w:style w:type="numbering" w:customStyle="1" w:styleId="11352">
    <w:name w:val="无列表1135"/>
    <w:next w:val="NoList"/>
    <w:semiHidden/>
    <w:rsid w:val="009F3451"/>
  </w:style>
  <w:style w:type="numbering" w:customStyle="1" w:styleId="NoList2135">
    <w:name w:val="No List2135"/>
    <w:next w:val="NoList"/>
    <w:semiHidden/>
    <w:rsid w:val="009F3451"/>
  </w:style>
  <w:style w:type="numbering" w:customStyle="1" w:styleId="NoList3135">
    <w:name w:val="No List3135"/>
    <w:next w:val="NoList"/>
    <w:uiPriority w:val="99"/>
    <w:semiHidden/>
    <w:rsid w:val="009F3451"/>
  </w:style>
  <w:style w:type="numbering" w:customStyle="1" w:styleId="NoList11135">
    <w:name w:val="No List11135"/>
    <w:next w:val="NoList"/>
    <w:uiPriority w:val="99"/>
    <w:semiHidden/>
    <w:unhideWhenUsed/>
    <w:rsid w:val="009F3451"/>
  </w:style>
  <w:style w:type="numbering" w:customStyle="1" w:styleId="1235">
    <w:name w:val="無清單1235"/>
    <w:next w:val="NoList"/>
    <w:uiPriority w:val="99"/>
    <w:semiHidden/>
    <w:unhideWhenUsed/>
    <w:rsid w:val="009F3451"/>
  </w:style>
  <w:style w:type="numbering" w:customStyle="1" w:styleId="11135">
    <w:name w:val="無清單11135"/>
    <w:next w:val="NoList"/>
    <w:uiPriority w:val="99"/>
    <w:semiHidden/>
    <w:unhideWhenUsed/>
    <w:rsid w:val="009F3451"/>
  </w:style>
  <w:style w:type="numbering" w:customStyle="1" w:styleId="NoList515">
    <w:name w:val="No List515"/>
    <w:next w:val="NoList"/>
    <w:uiPriority w:val="99"/>
    <w:semiHidden/>
    <w:unhideWhenUsed/>
    <w:rsid w:val="009F3451"/>
  </w:style>
  <w:style w:type="numbering" w:customStyle="1" w:styleId="13150">
    <w:name w:val="无列表1315"/>
    <w:next w:val="NoList"/>
    <w:semiHidden/>
    <w:rsid w:val="009F3451"/>
  </w:style>
  <w:style w:type="numbering" w:customStyle="1" w:styleId="NoList11314">
    <w:name w:val="No List11314"/>
    <w:next w:val="NoList"/>
    <w:uiPriority w:val="99"/>
    <w:semiHidden/>
    <w:unhideWhenUsed/>
    <w:rsid w:val="009F3451"/>
  </w:style>
  <w:style w:type="numbering" w:customStyle="1" w:styleId="NoList4115">
    <w:name w:val="No List4115"/>
    <w:next w:val="NoList"/>
    <w:uiPriority w:val="99"/>
    <w:semiHidden/>
    <w:unhideWhenUsed/>
    <w:rsid w:val="009F3451"/>
  </w:style>
  <w:style w:type="numbering" w:customStyle="1" w:styleId="2215">
    <w:name w:val="无列表2215"/>
    <w:next w:val="NoList"/>
    <w:uiPriority w:val="99"/>
    <w:semiHidden/>
    <w:unhideWhenUsed/>
    <w:rsid w:val="009F3451"/>
  </w:style>
  <w:style w:type="numbering" w:customStyle="1" w:styleId="NoList121115">
    <w:name w:val="No List121115"/>
    <w:next w:val="NoList"/>
    <w:uiPriority w:val="99"/>
    <w:semiHidden/>
    <w:unhideWhenUsed/>
    <w:rsid w:val="009F3451"/>
  </w:style>
  <w:style w:type="numbering" w:customStyle="1" w:styleId="1111150">
    <w:name w:val="リストなし111115"/>
    <w:next w:val="NoList"/>
    <w:uiPriority w:val="99"/>
    <w:semiHidden/>
    <w:unhideWhenUsed/>
    <w:rsid w:val="009F3451"/>
  </w:style>
  <w:style w:type="numbering" w:customStyle="1" w:styleId="1111151">
    <w:name w:val="无列表111115"/>
    <w:next w:val="NoList"/>
    <w:semiHidden/>
    <w:rsid w:val="009F3451"/>
  </w:style>
  <w:style w:type="numbering" w:customStyle="1" w:styleId="NoList211115">
    <w:name w:val="No List211115"/>
    <w:next w:val="NoList"/>
    <w:semiHidden/>
    <w:rsid w:val="009F3451"/>
  </w:style>
  <w:style w:type="numbering" w:customStyle="1" w:styleId="NoList311115">
    <w:name w:val="No List311115"/>
    <w:next w:val="NoList"/>
    <w:uiPriority w:val="99"/>
    <w:semiHidden/>
    <w:rsid w:val="009F3451"/>
  </w:style>
  <w:style w:type="numbering" w:customStyle="1" w:styleId="NoList1111115">
    <w:name w:val="No List1111115"/>
    <w:next w:val="NoList"/>
    <w:uiPriority w:val="99"/>
    <w:semiHidden/>
    <w:unhideWhenUsed/>
    <w:rsid w:val="009F3451"/>
  </w:style>
  <w:style w:type="numbering" w:customStyle="1" w:styleId="121115">
    <w:name w:val="無清單121115"/>
    <w:next w:val="NoList"/>
    <w:uiPriority w:val="99"/>
    <w:semiHidden/>
    <w:unhideWhenUsed/>
    <w:rsid w:val="009F3451"/>
  </w:style>
  <w:style w:type="numbering" w:customStyle="1" w:styleId="1111115">
    <w:name w:val="無清單1111115"/>
    <w:next w:val="NoList"/>
    <w:uiPriority w:val="99"/>
    <w:semiHidden/>
    <w:unhideWhenUsed/>
    <w:rsid w:val="009F3451"/>
  </w:style>
  <w:style w:type="numbering" w:customStyle="1" w:styleId="NoList13115">
    <w:name w:val="No List13115"/>
    <w:next w:val="NoList"/>
    <w:uiPriority w:val="99"/>
    <w:semiHidden/>
    <w:unhideWhenUsed/>
    <w:rsid w:val="009F3451"/>
  </w:style>
  <w:style w:type="numbering" w:customStyle="1" w:styleId="121150">
    <w:name w:val="リストなし12115"/>
    <w:next w:val="NoList"/>
    <w:uiPriority w:val="99"/>
    <w:semiHidden/>
    <w:unhideWhenUsed/>
    <w:rsid w:val="009F3451"/>
  </w:style>
  <w:style w:type="numbering" w:customStyle="1" w:styleId="121151">
    <w:name w:val="无列表12115"/>
    <w:next w:val="NoList"/>
    <w:semiHidden/>
    <w:rsid w:val="009F3451"/>
  </w:style>
  <w:style w:type="numbering" w:customStyle="1" w:styleId="NoList22115">
    <w:name w:val="No List22115"/>
    <w:next w:val="NoList"/>
    <w:semiHidden/>
    <w:rsid w:val="009F3451"/>
  </w:style>
  <w:style w:type="numbering" w:customStyle="1" w:styleId="NoList32115">
    <w:name w:val="No List32115"/>
    <w:next w:val="NoList"/>
    <w:uiPriority w:val="99"/>
    <w:semiHidden/>
    <w:rsid w:val="009F3451"/>
  </w:style>
  <w:style w:type="numbering" w:customStyle="1" w:styleId="NoList112115">
    <w:name w:val="No List112115"/>
    <w:next w:val="NoList"/>
    <w:uiPriority w:val="99"/>
    <w:semiHidden/>
    <w:unhideWhenUsed/>
    <w:rsid w:val="009F3451"/>
  </w:style>
  <w:style w:type="numbering" w:customStyle="1" w:styleId="13115">
    <w:name w:val="無清單13115"/>
    <w:next w:val="NoList"/>
    <w:uiPriority w:val="99"/>
    <w:semiHidden/>
    <w:unhideWhenUsed/>
    <w:rsid w:val="009F3451"/>
  </w:style>
  <w:style w:type="numbering" w:customStyle="1" w:styleId="112115">
    <w:name w:val="無清單112115"/>
    <w:next w:val="NoList"/>
    <w:uiPriority w:val="99"/>
    <w:semiHidden/>
    <w:unhideWhenUsed/>
    <w:rsid w:val="009F3451"/>
  </w:style>
  <w:style w:type="numbering" w:customStyle="1" w:styleId="21115">
    <w:name w:val="无列表21115"/>
    <w:next w:val="NoList"/>
    <w:uiPriority w:val="99"/>
    <w:semiHidden/>
    <w:unhideWhenUsed/>
    <w:rsid w:val="009F3451"/>
  </w:style>
  <w:style w:type="numbering" w:customStyle="1" w:styleId="NoList122115">
    <w:name w:val="No List122115"/>
    <w:next w:val="NoList"/>
    <w:uiPriority w:val="99"/>
    <w:semiHidden/>
    <w:unhideWhenUsed/>
    <w:rsid w:val="009F3451"/>
  </w:style>
  <w:style w:type="numbering" w:customStyle="1" w:styleId="1121150">
    <w:name w:val="リストなし112115"/>
    <w:next w:val="NoList"/>
    <w:uiPriority w:val="99"/>
    <w:semiHidden/>
    <w:unhideWhenUsed/>
    <w:rsid w:val="009F3451"/>
  </w:style>
  <w:style w:type="numbering" w:customStyle="1" w:styleId="1121151">
    <w:name w:val="无列表112115"/>
    <w:next w:val="NoList"/>
    <w:semiHidden/>
    <w:rsid w:val="009F3451"/>
  </w:style>
  <w:style w:type="numbering" w:customStyle="1" w:styleId="NoList212115">
    <w:name w:val="No List212115"/>
    <w:next w:val="NoList"/>
    <w:semiHidden/>
    <w:rsid w:val="009F3451"/>
  </w:style>
  <w:style w:type="numbering" w:customStyle="1" w:styleId="NoList312115">
    <w:name w:val="No List312115"/>
    <w:next w:val="NoList"/>
    <w:uiPriority w:val="99"/>
    <w:semiHidden/>
    <w:rsid w:val="009F3451"/>
  </w:style>
  <w:style w:type="numbering" w:customStyle="1" w:styleId="NoList1112115">
    <w:name w:val="No List1112115"/>
    <w:next w:val="NoList"/>
    <w:uiPriority w:val="99"/>
    <w:semiHidden/>
    <w:unhideWhenUsed/>
    <w:rsid w:val="009F3451"/>
  </w:style>
  <w:style w:type="numbering" w:customStyle="1" w:styleId="1221150">
    <w:name w:val="無清單122115"/>
    <w:next w:val="NoList"/>
    <w:uiPriority w:val="99"/>
    <w:semiHidden/>
    <w:unhideWhenUsed/>
    <w:rsid w:val="009F3451"/>
  </w:style>
  <w:style w:type="numbering" w:customStyle="1" w:styleId="1112115">
    <w:name w:val="無清單1112115"/>
    <w:next w:val="NoList"/>
    <w:uiPriority w:val="99"/>
    <w:semiHidden/>
    <w:unhideWhenUsed/>
    <w:rsid w:val="009F3451"/>
  </w:style>
  <w:style w:type="numbering" w:customStyle="1" w:styleId="NoList5114">
    <w:name w:val="No List5114"/>
    <w:next w:val="NoList"/>
    <w:uiPriority w:val="99"/>
    <w:semiHidden/>
    <w:unhideWhenUsed/>
    <w:rsid w:val="009F3451"/>
  </w:style>
  <w:style w:type="numbering" w:customStyle="1" w:styleId="NoList614">
    <w:name w:val="No List614"/>
    <w:next w:val="NoList"/>
    <w:uiPriority w:val="99"/>
    <w:semiHidden/>
    <w:unhideWhenUsed/>
    <w:rsid w:val="009F3451"/>
  </w:style>
  <w:style w:type="numbering" w:customStyle="1" w:styleId="NoList1414">
    <w:name w:val="No List1414"/>
    <w:next w:val="NoList"/>
    <w:uiPriority w:val="99"/>
    <w:semiHidden/>
    <w:unhideWhenUsed/>
    <w:rsid w:val="009F3451"/>
  </w:style>
  <w:style w:type="numbering" w:customStyle="1" w:styleId="13141">
    <w:name w:val="リストなし1314"/>
    <w:next w:val="NoList"/>
    <w:uiPriority w:val="99"/>
    <w:semiHidden/>
    <w:unhideWhenUsed/>
    <w:rsid w:val="009F3451"/>
  </w:style>
  <w:style w:type="numbering" w:customStyle="1" w:styleId="NoList2314">
    <w:name w:val="No List2314"/>
    <w:next w:val="NoList"/>
    <w:semiHidden/>
    <w:rsid w:val="009F3451"/>
  </w:style>
  <w:style w:type="numbering" w:customStyle="1" w:styleId="NoList3314">
    <w:name w:val="No List3314"/>
    <w:next w:val="NoList"/>
    <w:uiPriority w:val="99"/>
    <w:semiHidden/>
    <w:rsid w:val="009F3451"/>
  </w:style>
  <w:style w:type="numbering" w:customStyle="1" w:styleId="NoList1144">
    <w:name w:val="No List1144"/>
    <w:next w:val="NoList"/>
    <w:uiPriority w:val="99"/>
    <w:semiHidden/>
    <w:unhideWhenUsed/>
    <w:rsid w:val="009F3451"/>
  </w:style>
  <w:style w:type="numbering" w:customStyle="1" w:styleId="1414">
    <w:name w:val="無清單1414"/>
    <w:next w:val="NoList"/>
    <w:uiPriority w:val="99"/>
    <w:semiHidden/>
    <w:unhideWhenUsed/>
    <w:rsid w:val="009F3451"/>
  </w:style>
  <w:style w:type="numbering" w:customStyle="1" w:styleId="11314">
    <w:name w:val="無清單11314"/>
    <w:next w:val="NoList"/>
    <w:uiPriority w:val="99"/>
    <w:semiHidden/>
    <w:unhideWhenUsed/>
    <w:rsid w:val="009F3451"/>
  </w:style>
  <w:style w:type="numbering" w:customStyle="1" w:styleId="NoList424">
    <w:name w:val="No List424"/>
    <w:next w:val="NoList"/>
    <w:uiPriority w:val="99"/>
    <w:semiHidden/>
    <w:unhideWhenUsed/>
    <w:rsid w:val="009F3451"/>
  </w:style>
  <w:style w:type="numbering" w:customStyle="1" w:styleId="NoList12314">
    <w:name w:val="No List12314"/>
    <w:next w:val="NoList"/>
    <w:uiPriority w:val="99"/>
    <w:semiHidden/>
    <w:unhideWhenUsed/>
    <w:rsid w:val="009F3451"/>
  </w:style>
  <w:style w:type="numbering" w:customStyle="1" w:styleId="113140">
    <w:name w:val="リストなし11314"/>
    <w:next w:val="NoList"/>
    <w:uiPriority w:val="99"/>
    <w:semiHidden/>
    <w:unhideWhenUsed/>
    <w:rsid w:val="009F3451"/>
  </w:style>
  <w:style w:type="numbering" w:customStyle="1" w:styleId="113141">
    <w:name w:val="无列表11314"/>
    <w:next w:val="NoList"/>
    <w:semiHidden/>
    <w:rsid w:val="009F3451"/>
  </w:style>
  <w:style w:type="numbering" w:customStyle="1" w:styleId="NoList21314">
    <w:name w:val="No List21314"/>
    <w:next w:val="NoList"/>
    <w:semiHidden/>
    <w:rsid w:val="009F3451"/>
  </w:style>
  <w:style w:type="numbering" w:customStyle="1" w:styleId="NoList31314">
    <w:name w:val="No List31314"/>
    <w:next w:val="NoList"/>
    <w:uiPriority w:val="99"/>
    <w:semiHidden/>
    <w:rsid w:val="009F3451"/>
  </w:style>
  <w:style w:type="numbering" w:customStyle="1" w:styleId="NoList111314">
    <w:name w:val="No List111314"/>
    <w:next w:val="NoList"/>
    <w:uiPriority w:val="99"/>
    <w:semiHidden/>
    <w:unhideWhenUsed/>
    <w:rsid w:val="009F3451"/>
  </w:style>
  <w:style w:type="numbering" w:customStyle="1" w:styleId="12314">
    <w:name w:val="無清單12314"/>
    <w:next w:val="NoList"/>
    <w:uiPriority w:val="99"/>
    <w:semiHidden/>
    <w:unhideWhenUsed/>
    <w:rsid w:val="009F3451"/>
  </w:style>
  <w:style w:type="numbering" w:customStyle="1" w:styleId="111314">
    <w:name w:val="無清單111314"/>
    <w:next w:val="NoList"/>
    <w:uiPriority w:val="99"/>
    <w:semiHidden/>
    <w:unhideWhenUsed/>
    <w:rsid w:val="009F3451"/>
  </w:style>
  <w:style w:type="numbering" w:customStyle="1" w:styleId="NoList12124">
    <w:name w:val="No List12124"/>
    <w:next w:val="NoList"/>
    <w:uiPriority w:val="99"/>
    <w:semiHidden/>
    <w:unhideWhenUsed/>
    <w:rsid w:val="009F3451"/>
  </w:style>
  <w:style w:type="numbering" w:customStyle="1" w:styleId="111241">
    <w:name w:val="リストなし11124"/>
    <w:next w:val="NoList"/>
    <w:uiPriority w:val="99"/>
    <w:semiHidden/>
    <w:unhideWhenUsed/>
    <w:rsid w:val="009F3451"/>
  </w:style>
  <w:style w:type="numbering" w:customStyle="1" w:styleId="111242">
    <w:name w:val="无列表11124"/>
    <w:next w:val="NoList"/>
    <w:semiHidden/>
    <w:rsid w:val="009F3451"/>
  </w:style>
  <w:style w:type="numbering" w:customStyle="1" w:styleId="NoList21124">
    <w:name w:val="No List21124"/>
    <w:next w:val="NoList"/>
    <w:semiHidden/>
    <w:rsid w:val="009F3451"/>
  </w:style>
  <w:style w:type="numbering" w:customStyle="1" w:styleId="NoList31124">
    <w:name w:val="No List31124"/>
    <w:next w:val="NoList"/>
    <w:uiPriority w:val="99"/>
    <w:semiHidden/>
    <w:rsid w:val="009F3451"/>
  </w:style>
  <w:style w:type="numbering" w:customStyle="1" w:styleId="NoList111124">
    <w:name w:val="No List111124"/>
    <w:next w:val="NoList"/>
    <w:uiPriority w:val="99"/>
    <w:semiHidden/>
    <w:unhideWhenUsed/>
    <w:rsid w:val="009F3451"/>
  </w:style>
  <w:style w:type="numbering" w:customStyle="1" w:styleId="12124">
    <w:name w:val="無清單12124"/>
    <w:next w:val="NoList"/>
    <w:uiPriority w:val="99"/>
    <w:semiHidden/>
    <w:unhideWhenUsed/>
    <w:rsid w:val="009F3451"/>
  </w:style>
  <w:style w:type="numbering" w:customStyle="1" w:styleId="111124">
    <w:name w:val="無清單111124"/>
    <w:next w:val="NoList"/>
    <w:uiPriority w:val="99"/>
    <w:semiHidden/>
    <w:unhideWhenUsed/>
    <w:rsid w:val="009F3451"/>
  </w:style>
  <w:style w:type="numbering" w:customStyle="1" w:styleId="NoList524">
    <w:name w:val="No List524"/>
    <w:next w:val="NoList"/>
    <w:uiPriority w:val="99"/>
    <w:semiHidden/>
    <w:unhideWhenUsed/>
    <w:rsid w:val="009F3451"/>
  </w:style>
  <w:style w:type="numbering" w:customStyle="1" w:styleId="NoList1324">
    <w:name w:val="No List1324"/>
    <w:next w:val="NoList"/>
    <w:uiPriority w:val="99"/>
    <w:semiHidden/>
    <w:unhideWhenUsed/>
    <w:rsid w:val="009F3451"/>
  </w:style>
  <w:style w:type="numbering" w:customStyle="1" w:styleId="12243">
    <w:name w:val="リストなし1224"/>
    <w:next w:val="NoList"/>
    <w:uiPriority w:val="99"/>
    <w:semiHidden/>
    <w:unhideWhenUsed/>
    <w:rsid w:val="009F3451"/>
  </w:style>
  <w:style w:type="numbering" w:customStyle="1" w:styleId="12251">
    <w:name w:val="无列表1225"/>
    <w:next w:val="NoList"/>
    <w:semiHidden/>
    <w:rsid w:val="009F3451"/>
  </w:style>
  <w:style w:type="numbering" w:customStyle="1" w:styleId="NoList2224">
    <w:name w:val="No List2224"/>
    <w:next w:val="NoList"/>
    <w:semiHidden/>
    <w:rsid w:val="009F3451"/>
  </w:style>
  <w:style w:type="numbering" w:customStyle="1" w:styleId="NoList3224">
    <w:name w:val="No List3224"/>
    <w:next w:val="NoList"/>
    <w:uiPriority w:val="99"/>
    <w:semiHidden/>
    <w:rsid w:val="009F3451"/>
  </w:style>
  <w:style w:type="numbering" w:customStyle="1" w:styleId="NoList11224">
    <w:name w:val="No List11224"/>
    <w:next w:val="NoList"/>
    <w:uiPriority w:val="99"/>
    <w:semiHidden/>
    <w:unhideWhenUsed/>
    <w:rsid w:val="009F3451"/>
  </w:style>
  <w:style w:type="numbering" w:customStyle="1" w:styleId="1324">
    <w:name w:val="無清單1324"/>
    <w:next w:val="NoList"/>
    <w:uiPriority w:val="99"/>
    <w:semiHidden/>
    <w:unhideWhenUsed/>
    <w:rsid w:val="009F3451"/>
  </w:style>
  <w:style w:type="numbering" w:customStyle="1" w:styleId="11224">
    <w:name w:val="無清單11224"/>
    <w:next w:val="NoList"/>
    <w:uiPriority w:val="99"/>
    <w:semiHidden/>
    <w:unhideWhenUsed/>
    <w:rsid w:val="009F3451"/>
  </w:style>
  <w:style w:type="numbering" w:customStyle="1" w:styleId="2124">
    <w:name w:val="无列表2124"/>
    <w:next w:val="NoList"/>
    <w:uiPriority w:val="99"/>
    <w:semiHidden/>
    <w:unhideWhenUsed/>
    <w:rsid w:val="009F3451"/>
  </w:style>
  <w:style w:type="numbering" w:customStyle="1" w:styleId="NoList111224">
    <w:name w:val="No List111224"/>
    <w:next w:val="NoList"/>
    <w:uiPriority w:val="99"/>
    <w:semiHidden/>
    <w:unhideWhenUsed/>
    <w:rsid w:val="009F3451"/>
  </w:style>
  <w:style w:type="numbering" w:customStyle="1" w:styleId="NoList74">
    <w:name w:val="No List74"/>
    <w:next w:val="NoList"/>
    <w:uiPriority w:val="99"/>
    <w:semiHidden/>
    <w:unhideWhenUsed/>
    <w:rsid w:val="009F3451"/>
  </w:style>
  <w:style w:type="numbering" w:customStyle="1" w:styleId="NoList154">
    <w:name w:val="No List154"/>
    <w:next w:val="NoList"/>
    <w:uiPriority w:val="99"/>
    <w:semiHidden/>
    <w:unhideWhenUsed/>
    <w:rsid w:val="009F3451"/>
  </w:style>
  <w:style w:type="numbering" w:customStyle="1" w:styleId="1442">
    <w:name w:val="リストなし144"/>
    <w:next w:val="NoList"/>
    <w:uiPriority w:val="99"/>
    <w:semiHidden/>
    <w:unhideWhenUsed/>
    <w:rsid w:val="009F3451"/>
  </w:style>
  <w:style w:type="numbering" w:customStyle="1" w:styleId="1443">
    <w:name w:val="无列表144"/>
    <w:next w:val="NoList"/>
    <w:semiHidden/>
    <w:rsid w:val="009F3451"/>
  </w:style>
  <w:style w:type="numbering" w:customStyle="1" w:styleId="NoList244">
    <w:name w:val="No List244"/>
    <w:next w:val="NoList"/>
    <w:semiHidden/>
    <w:rsid w:val="009F3451"/>
  </w:style>
  <w:style w:type="numbering" w:customStyle="1" w:styleId="NoList344">
    <w:name w:val="No List344"/>
    <w:next w:val="NoList"/>
    <w:uiPriority w:val="99"/>
    <w:semiHidden/>
    <w:rsid w:val="009F3451"/>
  </w:style>
  <w:style w:type="numbering" w:customStyle="1" w:styleId="NoList1154">
    <w:name w:val="No List1154"/>
    <w:next w:val="NoList"/>
    <w:uiPriority w:val="99"/>
    <w:semiHidden/>
    <w:unhideWhenUsed/>
    <w:rsid w:val="009F3451"/>
  </w:style>
  <w:style w:type="numbering" w:customStyle="1" w:styleId="1541">
    <w:name w:val="無清單154"/>
    <w:next w:val="NoList"/>
    <w:uiPriority w:val="99"/>
    <w:semiHidden/>
    <w:unhideWhenUsed/>
    <w:rsid w:val="009F3451"/>
  </w:style>
  <w:style w:type="numbering" w:customStyle="1" w:styleId="11440">
    <w:name w:val="無清單1144"/>
    <w:next w:val="NoList"/>
    <w:uiPriority w:val="99"/>
    <w:semiHidden/>
    <w:unhideWhenUsed/>
    <w:rsid w:val="009F3451"/>
  </w:style>
  <w:style w:type="numbering" w:customStyle="1" w:styleId="NoList434">
    <w:name w:val="No List434"/>
    <w:next w:val="NoList"/>
    <w:uiPriority w:val="99"/>
    <w:semiHidden/>
    <w:unhideWhenUsed/>
    <w:rsid w:val="009F3451"/>
  </w:style>
  <w:style w:type="numbering" w:customStyle="1" w:styleId="NoList1244">
    <w:name w:val="No List1244"/>
    <w:next w:val="NoList"/>
    <w:uiPriority w:val="99"/>
    <w:semiHidden/>
    <w:unhideWhenUsed/>
    <w:rsid w:val="009F3451"/>
  </w:style>
  <w:style w:type="numbering" w:customStyle="1" w:styleId="11441">
    <w:name w:val="リストなし1144"/>
    <w:next w:val="NoList"/>
    <w:uiPriority w:val="99"/>
    <w:semiHidden/>
    <w:unhideWhenUsed/>
    <w:rsid w:val="009F3451"/>
  </w:style>
  <w:style w:type="numbering" w:customStyle="1" w:styleId="11442">
    <w:name w:val="无列表1144"/>
    <w:next w:val="NoList"/>
    <w:semiHidden/>
    <w:rsid w:val="009F3451"/>
  </w:style>
  <w:style w:type="numbering" w:customStyle="1" w:styleId="NoList2144">
    <w:name w:val="No List2144"/>
    <w:next w:val="NoList"/>
    <w:semiHidden/>
    <w:rsid w:val="009F3451"/>
  </w:style>
  <w:style w:type="numbering" w:customStyle="1" w:styleId="NoList3144">
    <w:name w:val="No List3144"/>
    <w:next w:val="NoList"/>
    <w:uiPriority w:val="99"/>
    <w:semiHidden/>
    <w:rsid w:val="009F3451"/>
  </w:style>
  <w:style w:type="numbering" w:customStyle="1" w:styleId="NoList11144">
    <w:name w:val="No List11144"/>
    <w:next w:val="NoList"/>
    <w:uiPriority w:val="99"/>
    <w:semiHidden/>
    <w:unhideWhenUsed/>
    <w:rsid w:val="009F3451"/>
  </w:style>
  <w:style w:type="numbering" w:customStyle="1" w:styleId="1244">
    <w:name w:val="無清單1244"/>
    <w:next w:val="NoList"/>
    <w:uiPriority w:val="99"/>
    <w:semiHidden/>
    <w:unhideWhenUsed/>
    <w:rsid w:val="009F3451"/>
  </w:style>
  <w:style w:type="numbering" w:customStyle="1" w:styleId="11144">
    <w:name w:val="無清單11144"/>
    <w:next w:val="NoList"/>
    <w:uiPriority w:val="99"/>
    <w:semiHidden/>
    <w:unhideWhenUsed/>
    <w:rsid w:val="009F3451"/>
  </w:style>
  <w:style w:type="numbering" w:customStyle="1" w:styleId="234">
    <w:name w:val="无列表234"/>
    <w:next w:val="NoList"/>
    <w:uiPriority w:val="99"/>
    <w:semiHidden/>
    <w:unhideWhenUsed/>
    <w:rsid w:val="009F3451"/>
  </w:style>
  <w:style w:type="numbering" w:customStyle="1" w:styleId="NoList12134">
    <w:name w:val="No List12134"/>
    <w:next w:val="NoList"/>
    <w:uiPriority w:val="99"/>
    <w:semiHidden/>
    <w:unhideWhenUsed/>
    <w:rsid w:val="009F3451"/>
  </w:style>
  <w:style w:type="numbering" w:customStyle="1" w:styleId="111340">
    <w:name w:val="リストなし11134"/>
    <w:next w:val="NoList"/>
    <w:uiPriority w:val="99"/>
    <w:semiHidden/>
    <w:unhideWhenUsed/>
    <w:rsid w:val="009F3451"/>
  </w:style>
  <w:style w:type="numbering" w:customStyle="1" w:styleId="111341">
    <w:name w:val="无列表11134"/>
    <w:next w:val="NoList"/>
    <w:semiHidden/>
    <w:rsid w:val="009F3451"/>
  </w:style>
  <w:style w:type="numbering" w:customStyle="1" w:styleId="NoList21134">
    <w:name w:val="No List21134"/>
    <w:next w:val="NoList"/>
    <w:semiHidden/>
    <w:rsid w:val="009F3451"/>
  </w:style>
  <w:style w:type="numbering" w:customStyle="1" w:styleId="NoList31134">
    <w:name w:val="No List31134"/>
    <w:next w:val="NoList"/>
    <w:uiPriority w:val="99"/>
    <w:semiHidden/>
    <w:rsid w:val="009F3451"/>
  </w:style>
  <w:style w:type="numbering" w:customStyle="1" w:styleId="NoList111134">
    <w:name w:val="No List111134"/>
    <w:next w:val="NoList"/>
    <w:uiPriority w:val="99"/>
    <w:semiHidden/>
    <w:unhideWhenUsed/>
    <w:rsid w:val="009F3451"/>
  </w:style>
  <w:style w:type="numbering" w:customStyle="1" w:styleId="121340">
    <w:name w:val="無清單12134"/>
    <w:next w:val="NoList"/>
    <w:uiPriority w:val="99"/>
    <w:semiHidden/>
    <w:unhideWhenUsed/>
    <w:rsid w:val="009F3451"/>
  </w:style>
  <w:style w:type="numbering" w:customStyle="1" w:styleId="1111340">
    <w:name w:val="無清單111134"/>
    <w:next w:val="NoList"/>
    <w:uiPriority w:val="99"/>
    <w:semiHidden/>
    <w:unhideWhenUsed/>
    <w:rsid w:val="009F3451"/>
  </w:style>
  <w:style w:type="numbering" w:customStyle="1" w:styleId="NoList534">
    <w:name w:val="No List534"/>
    <w:next w:val="NoList"/>
    <w:uiPriority w:val="99"/>
    <w:semiHidden/>
    <w:unhideWhenUsed/>
    <w:rsid w:val="009F3451"/>
  </w:style>
  <w:style w:type="numbering" w:customStyle="1" w:styleId="NoList1334">
    <w:name w:val="No List1334"/>
    <w:next w:val="NoList"/>
    <w:uiPriority w:val="99"/>
    <w:semiHidden/>
    <w:unhideWhenUsed/>
    <w:rsid w:val="009F3451"/>
  </w:style>
  <w:style w:type="numbering" w:customStyle="1" w:styleId="12342">
    <w:name w:val="リストなし1234"/>
    <w:next w:val="NoList"/>
    <w:uiPriority w:val="99"/>
    <w:semiHidden/>
    <w:unhideWhenUsed/>
    <w:rsid w:val="009F3451"/>
  </w:style>
  <w:style w:type="numbering" w:customStyle="1" w:styleId="12343">
    <w:name w:val="无列表1234"/>
    <w:next w:val="NoList"/>
    <w:semiHidden/>
    <w:rsid w:val="009F3451"/>
  </w:style>
  <w:style w:type="numbering" w:customStyle="1" w:styleId="NoList2234">
    <w:name w:val="No List2234"/>
    <w:next w:val="NoList"/>
    <w:semiHidden/>
    <w:rsid w:val="009F3451"/>
  </w:style>
  <w:style w:type="numbering" w:customStyle="1" w:styleId="NoList3234">
    <w:name w:val="No List3234"/>
    <w:next w:val="NoList"/>
    <w:uiPriority w:val="99"/>
    <w:semiHidden/>
    <w:rsid w:val="009F3451"/>
  </w:style>
  <w:style w:type="numbering" w:customStyle="1" w:styleId="NoList11234">
    <w:name w:val="No List11234"/>
    <w:next w:val="NoList"/>
    <w:uiPriority w:val="99"/>
    <w:semiHidden/>
    <w:unhideWhenUsed/>
    <w:rsid w:val="009F3451"/>
  </w:style>
  <w:style w:type="numbering" w:customStyle="1" w:styleId="13340">
    <w:name w:val="無清單1334"/>
    <w:next w:val="NoList"/>
    <w:uiPriority w:val="99"/>
    <w:semiHidden/>
    <w:unhideWhenUsed/>
    <w:rsid w:val="009F3451"/>
  </w:style>
  <w:style w:type="numbering" w:customStyle="1" w:styleId="11234">
    <w:name w:val="無清單11234"/>
    <w:next w:val="NoList"/>
    <w:uiPriority w:val="99"/>
    <w:semiHidden/>
    <w:unhideWhenUsed/>
    <w:rsid w:val="009F3451"/>
  </w:style>
  <w:style w:type="numbering" w:customStyle="1" w:styleId="2134">
    <w:name w:val="无列表2134"/>
    <w:next w:val="NoList"/>
    <w:uiPriority w:val="99"/>
    <w:semiHidden/>
    <w:unhideWhenUsed/>
    <w:rsid w:val="009F3451"/>
  </w:style>
  <w:style w:type="numbering" w:customStyle="1" w:styleId="NoList12224">
    <w:name w:val="No List12224"/>
    <w:next w:val="NoList"/>
    <w:uiPriority w:val="99"/>
    <w:semiHidden/>
    <w:unhideWhenUsed/>
    <w:rsid w:val="009F3451"/>
  </w:style>
  <w:style w:type="numbering" w:customStyle="1" w:styleId="112240">
    <w:name w:val="リストなし11224"/>
    <w:next w:val="NoList"/>
    <w:uiPriority w:val="99"/>
    <w:semiHidden/>
    <w:unhideWhenUsed/>
    <w:rsid w:val="009F3451"/>
  </w:style>
  <w:style w:type="numbering" w:customStyle="1" w:styleId="112241">
    <w:name w:val="无列表11224"/>
    <w:next w:val="NoList"/>
    <w:semiHidden/>
    <w:rsid w:val="009F3451"/>
  </w:style>
  <w:style w:type="numbering" w:customStyle="1" w:styleId="NoList21224">
    <w:name w:val="No List21224"/>
    <w:next w:val="NoList"/>
    <w:semiHidden/>
    <w:rsid w:val="009F3451"/>
  </w:style>
  <w:style w:type="numbering" w:customStyle="1" w:styleId="NoList31224">
    <w:name w:val="No List31224"/>
    <w:next w:val="NoList"/>
    <w:uiPriority w:val="99"/>
    <w:semiHidden/>
    <w:rsid w:val="009F3451"/>
  </w:style>
  <w:style w:type="numbering" w:customStyle="1" w:styleId="NoList111234">
    <w:name w:val="No List111234"/>
    <w:next w:val="NoList"/>
    <w:uiPriority w:val="99"/>
    <w:semiHidden/>
    <w:unhideWhenUsed/>
    <w:rsid w:val="009F3451"/>
  </w:style>
  <w:style w:type="numbering" w:customStyle="1" w:styleId="122240">
    <w:name w:val="無清單12224"/>
    <w:next w:val="NoList"/>
    <w:uiPriority w:val="99"/>
    <w:semiHidden/>
    <w:unhideWhenUsed/>
    <w:rsid w:val="009F3451"/>
  </w:style>
  <w:style w:type="numbering" w:customStyle="1" w:styleId="1112240">
    <w:name w:val="無清單111224"/>
    <w:next w:val="NoList"/>
    <w:uiPriority w:val="99"/>
    <w:semiHidden/>
    <w:unhideWhenUsed/>
    <w:rsid w:val="009F3451"/>
  </w:style>
  <w:style w:type="table" w:customStyle="1" w:styleId="TableGrid11215">
    <w:name w:val="Table Grid1121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F3451"/>
  </w:style>
  <w:style w:type="table" w:customStyle="1" w:styleId="TableGrid96">
    <w:name w:val="Table Grid9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F3451"/>
  </w:style>
  <w:style w:type="numbering" w:customStyle="1" w:styleId="1532">
    <w:name w:val="リストなし153"/>
    <w:next w:val="NoList"/>
    <w:uiPriority w:val="99"/>
    <w:semiHidden/>
    <w:unhideWhenUsed/>
    <w:rsid w:val="009F3451"/>
  </w:style>
  <w:style w:type="table" w:customStyle="1" w:styleId="TableGrid155">
    <w:name w:val="Table Grid15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F3451"/>
  </w:style>
  <w:style w:type="table" w:customStyle="1" w:styleId="355">
    <w:name w:val="网格型3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F3451"/>
  </w:style>
  <w:style w:type="numbering" w:customStyle="1" w:styleId="NoList353">
    <w:name w:val="No List353"/>
    <w:next w:val="NoList"/>
    <w:uiPriority w:val="99"/>
    <w:semiHidden/>
    <w:rsid w:val="009F3451"/>
  </w:style>
  <w:style w:type="table" w:customStyle="1" w:styleId="TableGrid455">
    <w:name w:val="Table Grid45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F3451"/>
  </w:style>
  <w:style w:type="numbering" w:customStyle="1" w:styleId="1630">
    <w:name w:val="無清單163"/>
    <w:next w:val="NoList"/>
    <w:uiPriority w:val="99"/>
    <w:semiHidden/>
    <w:unhideWhenUsed/>
    <w:rsid w:val="009F3451"/>
  </w:style>
  <w:style w:type="numbering" w:customStyle="1" w:styleId="1153">
    <w:name w:val="無清單1153"/>
    <w:next w:val="NoList"/>
    <w:uiPriority w:val="99"/>
    <w:semiHidden/>
    <w:unhideWhenUsed/>
    <w:rsid w:val="009F3451"/>
  </w:style>
  <w:style w:type="table" w:customStyle="1" w:styleId="155">
    <w:name w:val="表格格線15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F3451"/>
  </w:style>
  <w:style w:type="numbering" w:customStyle="1" w:styleId="243">
    <w:name w:val="无列表243"/>
    <w:next w:val="NoList"/>
    <w:uiPriority w:val="99"/>
    <w:semiHidden/>
    <w:unhideWhenUsed/>
    <w:rsid w:val="009F3451"/>
  </w:style>
  <w:style w:type="numbering" w:customStyle="1" w:styleId="NoList1253">
    <w:name w:val="No List1253"/>
    <w:next w:val="NoList"/>
    <w:uiPriority w:val="99"/>
    <w:semiHidden/>
    <w:unhideWhenUsed/>
    <w:rsid w:val="009F3451"/>
  </w:style>
  <w:style w:type="numbering" w:customStyle="1" w:styleId="11530">
    <w:name w:val="リストなし1153"/>
    <w:next w:val="NoList"/>
    <w:uiPriority w:val="99"/>
    <w:semiHidden/>
    <w:unhideWhenUsed/>
    <w:rsid w:val="009F3451"/>
  </w:style>
  <w:style w:type="numbering" w:customStyle="1" w:styleId="11531">
    <w:name w:val="无列表1153"/>
    <w:next w:val="NoList"/>
    <w:semiHidden/>
    <w:rsid w:val="009F3451"/>
  </w:style>
  <w:style w:type="numbering" w:customStyle="1" w:styleId="NoList2153">
    <w:name w:val="No List2153"/>
    <w:next w:val="NoList"/>
    <w:semiHidden/>
    <w:rsid w:val="009F3451"/>
  </w:style>
  <w:style w:type="numbering" w:customStyle="1" w:styleId="NoList3153">
    <w:name w:val="No List3153"/>
    <w:next w:val="NoList"/>
    <w:uiPriority w:val="99"/>
    <w:semiHidden/>
    <w:rsid w:val="009F3451"/>
  </w:style>
  <w:style w:type="numbering" w:customStyle="1" w:styleId="1253">
    <w:name w:val="無清單1253"/>
    <w:next w:val="NoList"/>
    <w:uiPriority w:val="99"/>
    <w:semiHidden/>
    <w:unhideWhenUsed/>
    <w:rsid w:val="009F3451"/>
  </w:style>
  <w:style w:type="numbering" w:customStyle="1" w:styleId="111530">
    <w:name w:val="無清單11153"/>
    <w:next w:val="NoList"/>
    <w:uiPriority w:val="99"/>
    <w:semiHidden/>
    <w:unhideWhenUsed/>
    <w:rsid w:val="009F3451"/>
  </w:style>
  <w:style w:type="table" w:customStyle="1" w:styleId="TableGrid1145">
    <w:name w:val="Table Grid114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F3451"/>
  </w:style>
  <w:style w:type="numbering" w:customStyle="1" w:styleId="NoList11243">
    <w:name w:val="No List11243"/>
    <w:next w:val="NoList"/>
    <w:uiPriority w:val="99"/>
    <w:semiHidden/>
    <w:unhideWhenUsed/>
    <w:rsid w:val="009F3451"/>
  </w:style>
  <w:style w:type="table" w:customStyle="1" w:styleId="TableGrid535">
    <w:name w:val="Table Grid5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F3451"/>
  </w:style>
  <w:style w:type="numbering" w:customStyle="1" w:styleId="111431">
    <w:name w:val="リストなし11143"/>
    <w:next w:val="NoList"/>
    <w:uiPriority w:val="99"/>
    <w:semiHidden/>
    <w:unhideWhenUsed/>
    <w:rsid w:val="009F3451"/>
  </w:style>
  <w:style w:type="numbering" w:customStyle="1" w:styleId="111432">
    <w:name w:val="无列表11143"/>
    <w:next w:val="NoList"/>
    <w:semiHidden/>
    <w:rsid w:val="009F3451"/>
  </w:style>
  <w:style w:type="numbering" w:customStyle="1" w:styleId="NoList21143">
    <w:name w:val="No List21143"/>
    <w:next w:val="NoList"/>
    <w:semiHidden/>
    <w:rsid w:val="009F3451"/>
  </w:style>
  <w:style w:type="numbering" w:customStyle="1" w:styleId="NoList31143">
    <w:name w:val="No List31143"/>
    <w:next w:val="NoList"/>
    <w:uiPriority w:val="99"/>
    <w:semiHidden/>
    <w:rsid w:val="009F3451"/>
  </w:style>
  <w:style w:type="numbering" w:customStyle="1" w:styleId="NoList111143">
    <w:name w:val="No List111143"/>
    <w:next w:val="NoList"/>
    <w:uiPriority w:val="99"/>
    <w:semiHidden/>
    <w:unhideWhenUsed/>
    <w:rsid w:val="009F3451"/>
  </w:style>
  <w:style w:type="numbering" w:customStyle="1" w:styleId="121430">
    <w:name w:val="無清單12143"/>
    <w:next w:val="NoList"/>
    <w:uiPriority w:val="99"/>
    <w:semiHidden/>
    <w:unhideWhenUsed/>
    <w:rsid w:val="009F3451"/>
  </w:style>
  <w:style w:type="numbering" w:customStyle="1" w:styleId="1111430">
    <w:name w:val="無清單111143"/>
    <w:next w:val="NoList"/>
    <w:uiPriority w:val="99"/>
    <w:semiHidden/>
    <w:unhideWhenUsed/>
    <w:rsid w:val="009F3451"/>
  </w:style>
  <w:style w:type="numbering" w:customStyle="1" w:styleId="NoList543">
    <w:name w:val="No List543"/>
    <w:next w:val="NoList"/>
    <w:uiPriority w:val="99"/>
    <w:semiHidden/>
    <w:unhideWhenUsed/>
    <w:rsid w:val="009F3451"/>
  </w:style>
  <w:style w:type="table" w:customStyle="1" w:styleId="TableGrid635">
    <w:name w:val="Table Grid63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F3451"/>
  </w:style>
  <w:style w:type="numbering" w:customStyle="1" w:styleId="12431">
    <w:name w:val="リストなし1243"/>
    <w:next w:val="NoList"/>
    <w:uiPriority w:val="99"/>
    <w:semiHidden/>
    <w:unhideWhenUsed/>
    <w:rsid w:val="009F3451"/>
  </w:style>
  <w:style w:type="table" w:customStyle="1" w:styleId="TableGrid1235">
    <w:name w:val="Table Grid1235"/>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F3451"/>
  </w:style>
  <w:style w:type="table" w:customStyle="1" w:styleId="3235">
    <w:name w:val="网格型3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F3451"/>
  </w:style>
  <w:style w:type="numbering" w:customStyle="1" w:styleId="NoList3243">
    <w:name w:val="No List3243"/>
    <w:next w:val="NoList"/>
    <w:uiPriority w:val="99"/>
    <w:semiHidden/>
    <w:rsid w:val="009F3451"/>
  </w:style>
  <w:style w:type="table" w:customStyle="1" w:styleId="TableGrid4235">
    <w:name w:val="Table Grid4235"/>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F3451"/>
  </w:style>
  <w:style w:type="numbering" w:customStyle="1" w:styleId="112430">
    <w:name w:val="無清單11243"/>
    <w:next w:val="NoList"/>
    <w:uiPriority w:val="99"/>
    <w:semiHidden/>
    <w:unhideWhenUsed/>
    <w:rsid w:val="009F3451"/>
  </w:style>
  <w:style w:type="table" w:customStyle="1" w:styleId="12350">
    <w:name w:val="表格格線1235"/>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F3451"/>
  </w:style>
  <w:style w:type="numbering" w:customStyle="1" w:styleId="NoList12233">
    <w:name w:val="No List12233"/>
    <w:next w:val="NoList"/>
    <w:uiPriority w:val="99"/>
    <w:semiHidden/>
    <w:unhideWhenUsed/>
    <w:rsid w:val="009F3451"/>
  </w:style>
  <w:style w:type="numbering" w:customStyle="1" w:styleId="112331">
    <w:name w:val="リストなし11233"/>
    <w:next w:val="NoList"/>
    <w:uiPriority w:val="99"/>
    <w:semiHidden/>
    <w:unhideWhenUsed/>
    <w:rsid w:val="009F3451"/>
  </w:style>
  <w:style w:type="numbering" w:customStyle="1" w:styleId="112332">
    <w:name w:val="无列表11233"/>
    <w:next w:val="NoList"/>
    <w:semiHidden/>
    <w:rsid w:val="009F3451"/>
  </w:style>
  <w:style w:type="numbering" w:customStyle="1" w:styleId="NoList21233">
    <w:name w:val="No List21233"/>
    <w:next w:val="NoList"/>
    <w:semiHidden/>
    <w:rsid w:val="009F3451"/>
  </w:style>
  <w:style w:type="numbering" w:customStyle="1" w:styleId="NoList31233">
    <w:name w:val="No List31233"/>
    <w:next w:val="NoList"/>
    <w:uiPriority w:val="99"/>
    <w:semiHidden/>
    <w:rsid w:val="009F3451"/>
  </w:style>
  <w:style w:type="numbering" w:customStyle="1" w:styleId="NoList111243">
    <w:name w:val="No List111243"/>
    <w:next w:val="NoList"/>
    <w:uiPriority w:val="99"/>
    <w:semiHidden/>
    <w:unhideWhenUsed/>
    <w:rsid w:val="009F3451"/>
  </w:style>
  <w:style w:type="numbering" w:customStyle="1" w:styleId="122330">
    <w:name w:val="無清單12233"/>
    <w:next w:val="NoList"/>
    <w:uiPriority w:val="99"/>
    <w:semiHidden/>
    <w:unhideWhenUsed/>
    <w:rsid w:val="009F3451"/>
  </w:style>
  <w:style w:type="numbering" w:customStyle="1" w:styleId="1112330">
    <w:name w:val="無清單111233"/>
    <w:next w:val="NoList"/>
    <w:uiPriority w:val="99"/>
    <w:semiHidden/>
    <w:unhideWhenUsed/>
    <w:rsid w:val="009F3451"/>
  </w:style>
  <w:style w:type="table" w:customStyle="1" w:styleId="1154">
    <w:name w:val="网格型1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F3451"/>
  </w:style>
  <w:style w:type="table" w:customStyle="1" w:styleId="2151">
    <w:name w:val="网格型215"/>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F3451"/>
  </w:style>
  <w:style w:type="numbering" w:customStyle="1" w:styleId="NoList11323">
    <w:name w:val="No List11323"/>
    <w:next w:val="NoList"/>
    <w:uiPriority w:val="99"/>
    <w:semiHidden/>
    <w:unhideWhenUsed/>
    <w:rsid w:val="009F3451"/>
  </w:style>
  <w:style w:type="numbering" w:customStyle="1" w:styleId="NoList4123">
    <w:name w:val="No List4123"/>
    <w:next w:val="NoList"/>
    <w:uiPriority w:val="99"/>
    <w:semiHidden/>
    <w:unhideWhenUsed/>
    <w:rsid w:val="009F3451"/>
  </w:style>
  <w:style w:type="table" w:customStyle="1" w:styleId="TableGrid11224">
    <w:name w:val="Table Grid11224"/>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F3451"/>
  </w:style>
  <w:style w:type="numbering" w:customStyle="1" w:styleId="NoList121123">
    <w:name w:val="No List121123"/>
    <w:next w:val="NoList"/>
    <w:uiPriority w:val="99"/>
    <w:semiHidden/>
    <w:unhideWhenUsed/>
    <w:rsid w:val="009F3451"/>
  </w:style>
  <w:style w:type="numbering" w:customStyle="1" w:styleId="1111231">
    <w:name w:val="リストなし111123"/>
    <w:next w:val="NoList"/>
    <w:uiPriority w:val="99"/>
    <w:semiHidden/>
    <w:unhideWhenUsed/>
    <w:rsid w:val="009F3451"/>
  </w:style>
  <w:style w:type="numbering" w:customStyle="1" w:styleId="1111232">
    <w:name w:val="无列表111123"/>
    <w:next w:val="NoList"/>
    <w:semiHidden/>
    <w:rsid w:val="009F3451"/>
  </w:style>
  <w:style w:type="numbering" w:customStyle="1" w:styleId="NoList211123">
    <w:name w:val="No List211123"/>
    <w:next w:val="NoList"/>
    <w:semiHidden/>
    <w:rsid w:val="009F3451"/>
  </w:style>
  <w:style w:type="numbering" w:customStyle="1" w:styleId="NoList311123">
    <w:name w:val="No List311123"/>
    <w:next w:val="NoList"/>
    <w:uiPriority w:val="99"/>
    <w:semiHidden/>
    <w:rsid w:val="009F3451"/>
  </w:style>
  <w:style w:type="numbering" w:customStyle="1" w:styleId="NoList1111123">
    <w:name w:val="No List1111123"/>
    <w:next w:val="NoList"/>
    <w:uiPriority w:val="99"/>
    <w:semiHidden/>
    <w:unhideWhenUsed/>
    <w:rsid w:val="009F3451"/>
  </w:style>
  <w:style w:type="numbering" w:customStyle="1" w:styleId="1211230">
    <w:name w:val="無清單121123"/>
    <w:next w:val="NoList"/>
    <w:uiPriority w:val="99"/>
    <w:semiHidden/>
    <w:unhideWhenUsed/>
    <w:rsid w:val="009F3451"/>
  </w:style>
  <w:style w:type="numbering" w:customStyle="1" w:styleId="1111123">
    <w:name w:val="無清單1111123"/>
    <w:next w:val="NoList"/>
    <w:uiPriority w:val="99"/>
    <w:semiHidden/>
    <w:unhideWhenUsed/>
    <w:rsid w:val="009F3451"/>
  </w:style>
  <w:style w:type="numbering" w:customStyle="1" w:styleId="NoList13123">
    <w:name w:val="No List13123"/>
    <w:next w:val="NoList"/>
    <w:uiPriority w:val="99"/>
    <w:semiHidden/>
    <w:unhideWhenUsed/>
    <w:rsid w:val="009F3451"/>
  </w:style>
  <w:style w:type="numbering" w:customStyle="1" w:styleId="121231">
    <w:name w:val="リストなし12123"/>
    <w:next w:val="NoList"/>
    <w:uiPriority w:val="99"/>
    <w:semiHidden/>
    <w:unhideWhenUsed/>
    <w:rsid w:val="009F3451"/>
  </w:style>
  <w:style w:type="numbering" w:customStyle="1" w:styleId="121232">
    <w:name w:val="无列表12123"/>
    <w:next w:val="NoList"/>
    <w:semiHidden/>
    <w:rsid w:val="009F3451"/>
  </w:style>
  <w:style w:type="numbering" w:customStyle="1" w:styleId="NoList22123">
    <w:name w:val="No List22123"/>
    <w:next w:val="NoList"/>
    <w:semiHidden/>
    <w:rsid w:val="009F3451"/>
  </w:style>
  <w:style w:type="numbering" w:customStyle="1" w:styleId="NoList32123">
    <w:name w:val="No List32123"/>
    <w:next w:val="NoList"/>
    <w:uiPriority w:val="99"/>
    <w:semiHidden/>
    <w:rsid w:val="009F3451"/>
  </w:style>
  <w:style w:type="numbering" w:customStyle="1" w:styleId="NoList112123">
    <w:name w:val="No List112123"/>
    <w:next w:val="NoList"/>
    <w:uiPriority w:val="99"/>
    <w:semiHidden/>
    <w:unhideWhenUsed/>
    <w:rsid w:val="009F3451"/>
  </w:style>
  <w:style w:type="numbering" w:customStyle="1" w:styleId="131230">
    <w:name w:val="無清單13123"/>
    <w:next w:val="NoList"/>
    <w:uiPriority w:val="99"/>
    <w:semiHidden/>
    <w:unhideWhenUsed/>
    <w:rsid w:val="009F3451"/>
  </w:style>
  <w:style w:type="numbering" w:customStyle="1" w:styleId="1121230">
    <w:name w:val="無清單112123"/>
    <w:next w:val="NoList"/>
    <w:uiPriority w:val="99"/>
    <w:semiHidden/>
    <w:unhideWhenUsed/>
    <w:rsid w:val="009F3451"/>
  </w:style>
  <w:style w:type="numbering" w:customStyle="1" w:styleId="21123">
    <w:name w:val="无列表21123"/>
    <w:next w:val="NoList"/>
    <w:uiPriority w:val="99"/>
    <w:semiHidden/>
    <w:unhideWhenUsed/>
    <w:rsid w:val="009F3451"/>
  </w:style>
  <w:style w:type="numbering" w:customStyle="1" w:styleId="NoList122123">
    <w:name w:val="No List122123"/>
    <w:next w:val="NoList"/>
    <w:uiPriority w:val="99"/>
    <w:semiHidden/>
    <w:unhideWhenUsed/>
    <w:rsid w:val="009F3451"/>
  </w:style>
  <w:style w:type="numbering" w:customStyle="1" w:styleId="1121231">
    <w:name w:val="リストなし112123"/>
    <w:next w:val="NoList"/>
    <w:uiPriority w:val="99"/>
    <w:semiHidden/>
    <w:unhideWhenUsed/>
    <w:rsid w:val="009F3451"/>
  </w:style>
  <w:style w:type="numbering" w:customStyle="1" w:styleId="1121232">
    <w:name w:val="无列表112123"/>
    <w:next w:val="NoList"/>
    <w:semiHidden/>
    <w:rsid w:val="009F3451"/>
  </w:style>
  <w:style w:type="numbering" w:customStyle="1" w:styleId="NoList212123">
    <w:name w:val="No List212123"/>
    <w:next w:val="NoList"/>
    <w:semiHidden/>
    <w:rsid w:val="009F3451"/>
  </w:style>
  <w:style w:type="numbering" w:customStyle="1" w:styleId="NoList312123">
    <w:name w:val="No List312123"/>
    <w:next w:val="NoList"/>
    <w:uiPriority w:val="99"/>
    <w:semiHidden/>
    <w:rsid w:val="009F3451"/>
  </w:style>
  <w:style w:type="numbering" w:customStyle="1" w:styleId="NoList1112123">
    <w:name w:val="No List1112123"/>
    <w:next w:val="NoList"/>
    <w:uiPriority w:val="99"/>
    <w:semiHidden/>
    <w:unhideWhenUsed/>
    <w:rsid w:val="009F3451"/>
  </w:style>
  <w:style w:type="numbering" w:customStyle="1" w:styleId="1221230">
    <w:name w:val="無清單122123"/>
    <w:next w:val="NoList"/>
    <w:uiPriority w:val="99"/>
    <w:semiHidden/>
    <w:unhideWhenUsed/>
    <w:rsid w:val="009F3451"/>
  </w:style>
  <w:style w:type="numbering" w:customStyle="1" w:styleId="1112123">
    <w:name w:val="無清單1112123"/>
    <w:next w:val="NoList"/>
    <w:uiPriority w:val="99"/>
    <w:semiHidden/>
    <w:unhideWhenUsed/>
    <w:rsid w:val="009F3451"/>
  </w:style>
  <w:style w:type="numbering" w:customStyle="1" w:styleId="131130">
    <w:name w:val="无列表13113"/>
    <w:next w:val="NoList"/>
    <w:semiHidden/>
    <w:rsid w:val="009F3451"/>
  </w:style>
  <w:style w:type="numbering" w:customStyle="1" w:styleId="NoList41113">
    <w:name w:val="No List41113"/>
    <w:next w:val="NoList"/>
    <w:uiPriority w:val="99"/>
    <w:semiHidden/>
    <w:unhideWhenUsed/>
    <w:rsid w:val="009F3451"/>
  </w:style>
  <w:style w:type="numbering" w:customStyle="1" w:styleId="22113">
    <w:name w:val="无列表22113"/>
    <w:next w:val="NoList"/>
    <w:uiPriority w:val="99"/>
    <w:semiHidden/>
    <w:unhideWhenUsed/>
    <w:rsid w:val="009F3451"/>
  </w:style>
  <w:style w:type="numbering" w:customStyle="1" w:styleId="NoList1211114">
    <w:name w:val="No List1211114"/>
    <w:next w:val="NoList"/>
    <w:uiPriority w:val="99"/>
    <w:semiHidden/>
    <w:unhideWhenUsed/>
    <w:rsid w:val="009F3451"/>
  </w:style>
  <w:style w:type="numbering" w:customStyle="1" w:styleId="11111140">
    <w:name w:val="リストなし1111114"/>
    <w:next w:val="NoList"/>
    <w:uiPriority w:val="99"/>
    <w:semiHidden/>
    <w:unhideWhenUsed/>
    <w:rsid w:val="009F3451"/>
  </w:style>
  <w:style w:type="numbering" w:customStyle="1" w:styleId="11111141">
    <w:name w:val="无列表1111114"/>
    <w:next w:val="NoList"/>
    <w:semiHidden/>
    <w:rsid w:val="009F3451"/>
  </w:style>
  <w:style w:type="numbering" w:customStyle="1" w:styleId="NoList2111114">
    <w:name w:val="No List2111114"/>
    <w:next w:val="NoList"/>
    <w:semiHidden/>
    <w:rsid w:val="009F3451"/>
  </w:style>
  <w:style w:type="numbering" w:customStyle="1" w:styleId="NoList3111114">
    <w:name w:val="No List3111114"/>
    <w:next w:val="NoList"/>
    <w:uiPriority w:val="99"/>
    <w:semiHidden/>
    <w:rsid w:val="009F3451"/>
  </w:style>
  <w:style w:type="numbering" w:customStyle="1" w:styleId="NoList11111114">
    <w:name w:val="No List11111114"/>
    <w:next w:val="NoList"/>
    <w:uiPriority w:val="99"/>
    <w:semiHidden/>
    <w:unhideWhenUsed/>
    <w:rsid w:val="009F3451"/>
  </w:style>
  <w:style w:type="numbering" w:customStyle="1" w:styleId="1211114">
    <w:name w:val="無清單1211114"/>
    <w:next w:val="NoList"/>
    <w:uiPriority w:val="99"/>
    <w:semiHidden/>
    <w:unhideWhenUsed/>
    <w:rsid w:val="009F3451"/>
  </w:style>
  <w:style w:type="numbering" w:customStyle="1" w:styleId="11111114">
    <w:name w:val="無清單11111114"/>
    <w:next w:val="NoList"/>
    <w:uiPriority w:val="99"/>
    <w:semiHidden/>
    <w:unhideWhenUsed/>
    <w:rsid w:val="009F3451"/>
  </w:style>
  <w:style w:type="numbering" w:customStyle="1" w:styleId="NoList131113">
    <w:name w:val="No List131113"/>
    <w:next w:val="NoList"/>
    <w:uiPriority w:val="99"/>
    <w:semiHidden/>
    <w:unhideWhenUsed/>
    <w:rsid w:val="009F3451"/>
  </w:style>
  <w:style w:type="numbering" w:customStyle="1" w:styleId="1211131">
    <w:name w:val="リストなし121113"/>
    <w:next w:val="NoList"/>
    <w:uiPriority w:val="99"/>
    <w:semiHidden/>
    <w:unhideWhenUsed/>
    <w:rsid w:val="009F3451"/>
  </w:style>
  <w:style w:type="numbering" w:customStyle="1" w:styleId="1211141">
    <w:name w:val="无列表121114"/>
    <w:next w:val="NoList"/>
    <w:semiHidden/>
    <w:rsid w:val="009F3451"/>
  </w:style>
  <w:style w:type="numbering" w:customStyle="1" w:styleId="NoList221113">
    <w:name w:val="No List221113"/>
    <w:next w:val="NoList"/>
    <w:semiHidden/>
    <w:rsid w:val="009F3451"/>
  </w:style>
  <w:style w:type="numbering" w:customStyle="1" w:styleId="NoList321113">
    <w:name w:val="No List321113"/>
    <w:next w:val="NoList"/>
    <w:uiPriority w:val="99"/>
    <w:semiHidden/>
    <w:rsid w:val="009F3451"/>
  </w:style>
  <w:style w:type="numbering" w:customStyle="1" w:styleId="NoList1121113">
    <w:name w:val="No List1121113"/>
    <w:next w:val="NoList"/>
    <w:uiPriority w:val="99"/>
    <w:semiHidden/>
    <w:unhideWhenUsed/>
    <w:rsid w:val="009F3451"/>
  </w:style>
  <w:style w:type="numbering" w:customStyle="1" w:styleId="1311130">
    <w:name w:val="無清單131113"/>
    <w:next w:val="NoList"/>
    <w:uiPriority w:val="99"/>
    <w:semiHidden/>
    <w:unhideWhenUsed/>
    <w:rsid w:val="009F3451"/>
  </w:style>
  <w:style w:type="numbering" w:customStyle="1" w:styleId="1121113">
    <w:name w:val="無清單1121113"/>
    <w:next w:val="NoList"/>
    <w:uiPriority w:val="99"/>
    <w:semiHidden/>
    <w:unhideWhenUsed/>
    <w:rsid w:val="009F3451"/>
  </w:style>
  <w:style w:type="numbering" w:customStyle="1" w:styleId="211114">
    <w:name w:val="无列表211114"/>
    <w:next w:val="NoList"/>
    <w:uiPriority w:val="99"/>
    <w:semiHidden/>
    <w:unhideWhenUsed/>
    <w:rsid w:val="009F3451"/>
  </w:style>
  <w:style w:type="numbering" w:customStyle="1" w:styleId="NoList1221113">
    <w:name w:val="No List1221113"/>
    <w:next w:val="NoList"/>
    <w:uiPriority w:val="99"/>
    <w:semiHidden/>
    <w:unhideWhenUsed/>
    <w:rsid w:val="009F3451"/>
  </w:style>
  <w:style w:type="numbering" w:customStyle="1" w:styleId="11211130">
    <w:name w:val="リストなし1121113"/>
    <w:next w:val="NoList"/>
    <w:uiPriority w:val="99"/>
    <w:semiHidden/>
    <w:unhideWhenUsed/>
    <w:rsid w:val="009F3451"/>
  </w:style>
  <w:style w:type="numbering" w:customStyle="1" w:styleId="11211131">
    <w:name w:val="无列表1121113"/>
    <w:next w:val="NoList"/>
    <w:semiHidden/>
    <w:rsid w:val="009F3451"/>
  </w:style>
  <w:style w:type="numbering" w:customStyle="1" w:styleId="NoList2121113">
    <w:name w:val="No List2121113"/>
    <w:next w:val="NoList"/>
    <w:semiHidden/>
    <w:rsid w:val="009F3451"/>
  </w:style>
  <w:style w:type="numbering" w:customStyle="1" w:styleId="NoList3121113">
    <w:name w:val="No List3121113"/>
    <w:next w:val="NoList"/>
    <w:uiPriority w:val="99"/>
    <w:semiHidden/>
    <w:rsid w:val="009F3451"/>
  </w:style>
  <w:style w:type="numbering" w:customStyle="1" w:styleId="NoList11121113">
    <w:name w:val="No List11121113"/>
    <w:next w:val="NoList"/>
    <w:uiPriority w:val="99"/>
    <w:semiHidden/>
    <w:unhideWhenUsed/>
    <w:rsid w:val="009F3451"/>
  </w:style>
  <w:style w:type="numbering" w:customStyle="1" w:styleId="1221113">
    <w:name w:val="無清單1221113"/>
    <w:next w:val="NoList"/>
    <w:uiPriority w:val="99"/>
    <w:semiHidden/>
    <w:unhideWhenUsed/>
    <w:rsid w:val="009F3451"/>
  </w:style>
  <w:style w:type="numbering" w:customStyle="1" w:styleId="111211130">
    <w:name w:val="無清單11121113"/>
    <w:next w:val="NoList"/>
    <w:uiPriority w:val="99"/>
    <w:semiHidden/>
    <w:unhideWhenUsed/>
    <w:rsid w:val="009F3451"/>
  </w:style>
  <w:style w:type="numbering" w:customStyle="1" w:styleId="122131">
    <w:name w:val="无列表12213"/>
    <w:next w:val="NoList"/>
    <w:semiHidden/>
    <w:rsid w:val="009F3451"/>
  </w:style>
  <w:style w:type="paragraph" w:customStyle="1" w:styleId="CH">
    <w:name w:val="CH"/>
    <w:basedOn w:val="Normal"/>
    <w:rsid w:val="009F345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F3451"/>
  </w:style>
  <w:style w:type="table" w:customStyle="1" w:styleId="TableGrid40">
    <w:name w:val="Table Grid40"/>
    <w:basedOn w:val="TableNormal"/>
    <w:next w:val="TableGrid"/>
    <w:qFormat/>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F3451"/>
  </w:style>
  <w:style w:type="numbering" w:customStyle="1" w:styleId="192">
    <w:name w:val="リストなし19"/>
    <w:next w:val="NoList"/>
    <w:uiPriority w:val="99"/>
    <w:semiHidden/>
    <w:unhideWhenUsed/>
    <w:rsid w:val="009F3451"/>
  </w:style>
  <w:style w:type="table" w:customStyle="1" w:styleId="TableGrid129">
    <w:name w:val="Table Grid129"/>
    <w:basedOn w:val="TableNormal"/>
    <w:next w:val="TableGrid"/>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F3451"/>
  </w:style>
  <w:style w:type="table" w:customStyle="1" w:styleId="319">
    <w:name w:val="网格型3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F3451"/>
  </w:style>
  <w:style w:type="numbering" w:customStyle="1" w:styleId="NoList39">
    <w:name w:val="No List39"/>
    <w:next w:val="NoList"/>
    <w:uiPriority w:val="99"/>
    <w:semiHidden/>
    <w:rsid w:val="009F3451"/>
  </w:style>
  <w:style w:type="table" w:customStyle="1" w:styleId="TableGrid419">
    <w:name w:val="Table Grid41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F3451"/>
  </w:style>
  <w:style w:type="numbering" w:customStyle="1" w:styleId="1101">
    <w:name w:val="無清單110"/>
    <w:next w:val="NoList"/>
    <w:uiPriority w:val="99"/>
    <w:semiHidden/>
    <w:unhideWhenUsed/>
    <w:rsid w:val="009F3451"/>
  </w:style>
  <w:style w:type="numbering" w:customStyle="1" w:styleId="119">
    <w:name w:val="無清單119"/>
    <w:next w:val="NoList"/>
    <w:uiPriority w:val="99"/>
    <w:semiHidden/>
    <w:unhideWhenUsed/>
    <w:rsid w:val="009F3451"/>
  </w:style>
  <w:style w:type="table" w:customStyle="1" w:styleId="1190">
    <w:name w:val="表格格線11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F3451"/>
  </w:style>
  <w:style w:type="numbering" w:customStyle="1" w:styleId="280">
    <w:name w:val="无列表28"/>
    <w:next w:val="NoList"/>
    <w:uiPriority w:val="99"/>
    <w:semiHidden/>
    <w:unhideWhenUsed/>
    <w:rsid w:val="009F3451"/>
  </w:style>
  <w:style w:type="numbering" w:customStyle="1" w:styleId="NoList129">
    <w:name w:val="No List129"/>
    <w:next w:val="NoList"/>
    <w:uiPriority w:val="99"/>
    <w:semiHidden/>
    <w:unhideWhenUsed/>
    <w:rsid w:val="009F3451"/>
  </w:style>
  <w:style w:type="numbering" w:customStyle="1" w:styleId="1191">
    <w:name w:val="リストなし119"/>
    <w:next w:val="NoList"/>
    <w:uiPriority w:val="99"/>
    <w:semiHidden/>
    <w:unhideWhenUsed/>
    <w:rsid w:val="009F3451"/>
  </w:style>
  <w:style w:type="numbering" w:customStyle="1" w:styleId="1192">
    <w:name w:val="无列表119"/>
    <w:next w:val="NoList"/>
    <w:semiHidden/>
    <w:rsid w:val="009F3451"/>
  </w:style>
  <w:style w:type="numbering" w:customStyle="1" w:styleId="NoList219">
    <w:name w:val="No List219"/>
    <w:next w:val="NoList"/>
    <w:semiHidden/>
    <w:rsid w:val="009F3451"/>
  </w:style>
  <w:style w:type="numbering" w:customStyle="1" w:styleId="NoList319">
    <w:name w:val="No List319"/>
    <w:next w:val="NoList"/>
    <w:uiPriority w:val="99"/>
    <w:semiHidden/>
    <w:rsid w:val="009F3451"/>
  </w:style>
  <w:style w:type="numbering" w:customStyle="1" w:styleId="129">
    <w:name w:val="無清單129"/>
    <w:next w:val="NoList"/>
    <w:uiPriority w:val="99"/>
    <w:semiHidden/>
    <w:unhideWhenUsed/>
    <w:rsid w:val="009F3451"/>
  </w:style>
  <w:style w:type="numbering" w:customStyle="1" w:styleId="1119">
    <w:name w:val="無清單1119"/>
    <w:next w:val="NoList"/>
    <w:uiPriority w:val="99"/>
    <w:semiHidden/>
    <w:unhideWhenUsed/>
    <w:rsid w:val="009F3451"/>
  </w:style>
  <w:style w:type="table" w:customStyle="1" w:styleId="TableGrid1118">
    <w:name w:val="Table Grid1118"/>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F3451"/>
  </w:style>
  <w:style w:type="numbering" w:customStyle="1" w:styleId="NoList1128">
    <w:name w:val="No List1128"/>
    <w:next w:val="NoList"/>
    <w:uiPriority w:val="99"/>
    <w:semiHidden/>
    <w:unhideWhenUsed/>
    <w:rsid w:val="009F3451"/>
  </w:style>
  <w:style w:type="table" w:customStyle="1" w:styleId="TableGrid59">
    <w:name w:val="Table Grid5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F3451"/>
  </w:style>
  <w:style w:type="numbering" w:customStyle="1" w:styleId="11180">
    <w:name w:val="リストなし1118"/>
    <w:next w:val="NoList"/>
    <w:uiPriority w:val="99"/>
    <w:semiHidden/>
    <w:unhideWhenUsed/>
    <w:rsid w:val="009F3451"/>
  </w:style>
  <w:style w:type="numbering" w:customStyle="1" w:styleId="11181">
    <w:name w:val="无列表1118"/>
    <w:next w:val="NoList"/>
    <w:semiHidden/>
    <w:rsid w:val="009F3451"/>
  </w:style>
  <w:style w:type="numbering" w:customStyle="1" w:styleId="NoList2118">
    <w:name w:val="No List2118"/>
    <w:next w:val="NoList"/>
    <w:semiHidden/>
    <w:rsid w:val="009F3451"/>
  </w:style>
  <w:style w:type="numbering" w:customStyle="1" w:styleId="NoList3118">
    <w:name w:val="No List3118"/>
    <w:next w:val="NoList"/>
    <w:uiPriority w:val="99"/>
    <w:semiHidden/>
    <w:rsid w:val="009F3451"/>
  </w:style>
  <w:style w:type="numbering" w:customStyle="1" w:styleId="NoList11118">
    <w:name w:val="No List11118"/>
    <w:next w:val="NoList"/>
    <w:uiPriority w:val="99"/>
    <w:semiHidden/>
    <w:unhideWhenUsed/>
    <w:rsid w:val="009F3451"/>
  </w:style>
  <w:style w:type="numbering" w:customStyle="1" w:styleId="1218">
    <w:name w:val="無清單1218"/>
    <w:next w:val="NoList"/>
    <w:uiPriority w:val="99"/>
    <w:semiHidden/>
    <w:unhideWhenUsed/>
    <w:rsid w:val="009F3451"/>
  </w:style>
  <w:style w:type="numbering" w:customStyle="1" w:styleId="11118">
    <w:name w:val="無清單11118"/>
    <w:next w:val="NoList"/>
    <w:uiPriority w:val="99"/>
    <w:semiHidden/>
    <w:unhideWhenUsed/>
    <w:rsid w:val="009F3451"/>
  </w:style>
  <w:style w:type="numbering" w:customStyle="1" w:styleId="NoList58">
    <w:name w:val="No List58"/>
    <w:next w:val="NoList"/>
    <w:uiPriority w:val="99"/>
    <w:semiHidden/>
    <w:unhideWhenUsed/>
    <w:rsid w:val="009F3451"/>
  </w:style>
  <w:style w:type="table" w:customStyle="1" w:styleId="TableGrid69">
    <w:name w:val="Table Grid69"/>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F3451"/>
  </w:style>
  <w:style w:type="numbering" w:customStyle="1" w:styleId="1281">
    <w:name w:val="リストなし128"/>
    <w:next w:val="NoList"/>
    <w:uiPriority w:val="99"/>
    <w:semiHidden/>
    <w:unhideWhenUsed/>
    <w:rsid w:val="009F3451"/>
  </w:style>
  <w:style w:type="table" w:customStyle="1" w:styleId="TableGrid1210">
    <w:name w:val="Table Grid1210"/>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F3451"/>
  </w:style>
  <w:style w:type="table" w:customStyle="1" w:styleId="329">
    <w:name w:val="网格型3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F3451"/>
  </w:style>
  <w:style w:type="numbering" w:customStyle="1" w:styleId="NoList328">
    <w:name w:val="No List328"/>
    <w:next w:val="NoList"/>
    <w:uiPriority w:val="99"/>
    <w:semiHidden/>
    <w:rsid w:val="009F3451"/>
  </w:style>
  <w:style w:type="table" w:customStyle="1" w:styleId="TableGrid429">
    <w:name w:val="Table Grid429"/>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F3451"/>
  </w:style>
  <w:style w:type="numbering" w:customStyle="1" w:styleId="1128">
    <w:name w:val="無清單1128"/>
    <w:next w:val="NoList"/>
    <w:uiPriority w:val="99"/>
    <w:semiHidden/>
    <w:unhideWhenUsed/>
    <w:rsid w:val="009F3451"/>
  </w:style>
  <w:style w:type="table" w:customStyle="1" w:styleId="1290">
    <w:name w:val="表格格線129"/>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F3451"/>
  </w:style>
  <w:style w:type="numbering" w:customStyle="1" w:styleId="NoList1227">
    <w:name w:val="No List1227"/>
    <w:next w:val="NoList"/>
    <w:uiPriority w:val="99"/>
    <w:semiHidden/>
    <w:unhideWhenUsed/>
    <w:rsid w:val="009F3451"/>
  </w:style>
  <w:style w:type="numbering" w:customStyle="1" w:styleId="11271">
    <w:name w:val="リストなし1127"/>
    <w:next w:val="NoList"/>
    <w:uiPriority w:val="99"/>
    <w:semiHidden/>
    <w:unhideWhenUsed/>
    <w:rsid w:val="009F3451"/>
  </w:style>
  <w:style w:type="numbering" w:customStyle="1" w:styleId="11272">
    <w:name w:val="无列表1127"/>
    <w:next w:val="NoList"/>
    <w:semiHidden/>
    <w:rsid w:val="009F3451"/>
  </w:style>
  <w:style w:type="numbering" w:customStyle="1" w:styleId="NoList2127">
    <w:name w:val="No List2127"/>
    <w:next w:val="NoList"/>
    <w:semiHidden/>
    <w:rsid w:val="009F3451"/>
  </w:style>
  <w:style w:type="numbering" w:customStyle="1" w:styleId="NoList3127">
    <w:name w:val="No List3127"/>
    <w:next w:val="NoList"/>
    <w:uiPriority w:val="99"/>
    <w:semiHidden/>
    <w:rsid w:val="009F3451"/>
  </w:style>
  <w:style w:type="numbering" w:customStyle="1" w:styleId="NoList11128">
    <w:name w:val="No List11128"/>
    <w:next w:val="NoList"/>
    <w:uiPriority w:val="99"/>
    <w:semiHidden/>
    <w:unhideWhenUsed/>
    <w:rsid w:val="009F3451"/>
  </w:style>
  <w:style w:type="numbering" w:customStyle="1" w:styleId="1227">
    <w:name w:val="無清單1227"/>
    <w:next w:val="NoList"/>
    <w:uiPriority w:val="99"/>
    <w:semiHidden/>
    <w:unhideWhenUsed/>
    <w:rsid w:val="009F3451"/>
  </w:style>
  <w:style w:type="numbering" w:customStyle="1" w:styleId="11127">
    <w:name w:val="無清單11127"/>
    <w:next w:val="NoList"/>
    <w:uiPriority w:val="99"/>
    <w:semiHidden/>
    <w:unhideWhenUsed/>
    <w:rsid w:val="009F3451"/>
  </w:style>
  <w:style w:type="table" w:customStyle="1" w:styleId="184">
    <w:name w:val="网格型1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F3451"/>
  </w:style>
  <w:style w:type="table" w:customStyle="1" w:styleId="271">
    <w:name w:val="网格型27"/>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F3451"/>
  </w:style>
  <w:style w:type="numbering" w:customStyle="1" w:styleId="NoList1136">
    <w:name w:val="No List1136"/>
    <w:next w:val="NoList"/>
    <w:uiPriority w:val="99"/>
    <w:semiHidden/>
    <w:unhideWhenUsed/>
    <w:rsid w:val="009F3451"/>
  </w:style>
  <w:style w:type="numbering" w:customStyle="1" w:styleId="NoList416">
    <w:name w:val="No List416"/>
    <w:next w:val="NoList"/>
    <w:uiPriority w:val="99"/>
    <w:semiHidden/>
    <w:unhideWhenUsed/>
    <w:rsid w:val="009F3451"/>
  </w:style>
  <w:style w:type="table" w:customStyle="1" w:styleId="TableGrid1128">
    <w:name w:val="Table Grid1128"/>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F3451"/>
  </w:style>
  <w:style w:type="numbering" w:customStyle="1" w:styleId="NoList12116">
    <w:name w:val="No List12116"/>
    <w:next w:val="NoList"/>
    <w:uiPriority w:val="99"/>
    <w:semiHidden/>
    <w:unhideWhenUsed/>
    <w:rsid w:val="009F3451"/>
  </w:style>
  <w:style w:type="numbering" w:customStyle="1" w:styleId="111160">
    <w:name w:val="リストなし11116"/>
    <w:next w:val="NoList"/>
    <w:uiPriority w:val="99"/>
    <w:semiHidden/>
    <w:unhideWhenUsed/>
    <w:rsid w:val="009F3451"/>
  </w:style>
  <w:style w:type="numbering" w:customStyle="1" w:styleId="111161">
    <w:name w:val="无列表11116"/>
    <w:next w:val="NoList"/>
    <w:semiHidden/>
    <w:rsid w:val="009F3451"/>
  </w:style>
  <w:style w:type="numbering" w:customStyle="1" w:styleId="NoList21116">
    <w:name w:val="No List21116"/>
    <w:next w:val="NoList"/>
    <w:semiHidden/>
    <w:rsid w:val="009F3451"/>
  </w:style>
  <w:style w:type="numbering" w:customStyle="1" w:styleId="NoList31116">
    <w:name w:val="No List31116"/>
    <w:next w:val="NoList"/>
    <w:uiPriority w:val="99"/>
    <w:semiHidden/>
    <w:rsid w:val="009F3451"/>
  </w:style>
  <w:style w:type="numbering" w:customStyle="1" w:styleId="NoList111116">
    <w:name w:val="No List111116"/>
    <w:next w:val="NoList"/>
    <w:uiPriority w:val="99"/>
    <w:semiHidden/>
    <w:unhideWhenUsed/>
    <w:rsid w:val="009F3451"/>
  </w:style>
  <w:style w:type="numbering" w:customStyle="1" w:styleId="12116">
    <w:name w:val="無清單12116"/>
    <w:next w:val="NoList"/>
    <w:uiPriority w:val="99"/>
    <w:semiHidden/>
    <w:unhideWhenUsed/>
    <w:rsid w:val="009F3451"/>
  </w:style>
  <w:style w:type="numbering" w:customStyle="1" w:styleId="111116">
    <w:name w:val="無清單111116"/>
    <w:next w:val="NoList"/>
    <w:uiPriority w:val="99"/>
    <w:semiHidden/>
    <w:unhideWhenUsed/>
    <w:rsid w:val="009F3451"/>
  </w:style>
  <w:style w:type="numbering" w:customStyle="1" w:styleId="NoList1316">
    <w:name w:val="No List1316"/>
    <w:next w:val="NoList"/>
    <w:uiPriority w:val="99"/>
    <w:semiHidden/>
    <w:unhideWhenUsed/>
    <w:rsid w:val="009F3451"/>
  </w:style>
  <w:style w:type="numbering" w:customStyle="1" w:styleId="12161">
    <w:name w:val="リストなし1216"/>
    <w:next w:val="NoList"/>
    <w:uiPriority w:val="99"/>
    <w:semiHidden/>
    <w:unhideWhenUsed/>
    <w:rsid w:val="009F3451"/>
  </w:style>
  <w:style w:type="numbering" w:customStyle="1" w:styleId="12162">
    <w:name w:val="无列表1216"/>
    <w:next w:val="NoList"/>
    <w:semiHidden/>
    <w:rsid w:val="009F3451"/>
  </w:style>
  <w:style w:type="numbering" w:customStyle="1" w:styleId="NoList2216">
    <w:name w:val="No List2216"/>
    <w:next w:val="NoList"/>
    <w:semiHidden/>
    <w:rsid w:val="009F3451"/>
  </w:style>
  <w:style w:type="numbering" w:customStyle="1" w:styleId="NoList3216">
    <w:name w:val="No List3216"/>
    <w:next w:val="NoList"/>
    <w:uiPriority w:val="99"/>
    <w:semiHidden/>
    <w:rsid w:val="009F3451"/>
  </w:style>
  <w:style w:type="numbering" w:customStyle="1" w:styleId="NoList11216">
    <w:name w:val="No List11216"/>
    <w:next w:val="NoList"/>
    <w:uiPriority w:val="99"/>
    <w:semiHidden/>
    <w:unhideWhenUsed/>
    <w:rsid w:val="009F3451"/>
  </w:style>
  <w:style w:type="numbering" w:customStyle="1" w:styleId="1316">
    <w:name w:val="無清單1316"/>
    <w:next w:val="NoList"/>
    <w:uiPriority w:val="99"/>
    <w:semiHidden/>
    <w:unhideWhenUsed/>
    <w:rsid w:val="009F3451"/>
  </w:style>
  <w:style w:type="numbering" w:customStyle="1" w:styleId="11216">
    <w:name w:val="無清單11216"/>
    <w:next w:val="NoList"/>
    <w:uiPriority w:val="99"/>
    <w:semiHidden/>
    <w:unhideWhenUsed/>
    <w:rsid w:val="009F3451"/>
  </w:style>
  <w:style w:type="numbering" w:customStyle="1" w:styleId="2116">
    <w:name w:val="无列表2116"/>
    <w:next w:val="NoList"/>
    <w:uiPriority w:val="99"/>
    <w:semiHidden/>
    <w:unhideWhenUsed/>
    <w:rsid w:val="009F3451"/>
  </w:style>
  <w:style w:type="numbering" w:customStyle="1" w:styleId="NoList12216">
    <w:name w:val="No List12216"/>
    <w:next w:val="NoList"/>
    <w:uiPriority w:val="99"/>
    <w:semiHidden/>
    <w:unhideWhenUsed/>
    <w:rsid w:val="009F3451"/>
  </w:style>
  <w:style w:type="numbering" w:customStyle="1" w:styleId="112160">
    <w:name w:val="リストなし11216"/>
    <w:next w:val="NoList"/>
    <w:uiPriority w:val="99"/>
    <w:semiHidden/>
    <w:unhideWhenUsed/>
    <w:rsid w:val="009F3451"/>
  </w:style>
  <w:style w:type="numbering" w:customStyle="1" w:styleId="112161">
    <w:name w:val="无列表11216"/>
    <w:next w:val="NoList"/>
    <w:semiHidden/>
    <w:rsid w:val="009F3451"/>
  </w:style>
  <w:style w:type="numbering" w:customStyle="1" w:styleId="NoList21216">
    <w:name w:val="No List21216"/>
    <w:next w:val="NoList"/>
    <w:semiHidden/>
    <w:rsid w:val="009F3451"/>
  </w:style>
  <w:style w:type="numbering" w:customStyle="1" w:styleId="NoList31216">
    <w:name w:val="No List31216"/>
    <w:next w:val="NoList"/>
    <w:uiPriority w:val="99"/>
    <w:semiHidden/>
    <w:rsid w:val="009F3451"/>
  </w:style>
  <w:style w:type="numbering" w:customStyle="1" w:styleId="NoList111216">
    <w:name w:val="No List111216"/>
    <w:next w:val="NoList"/>
    <w:uiPriority w:val="99"/>
    <w:semiHidden/>
    <w:unhideWhenUsed/>
    <w:rsid w:val="009F3451"/>
  </w:style>
  <w:style w:type="numbering" w:customStyle="1" w:styleId="12216">
    <w:name w:val="無清單12216"/>
    <w:next w:val="NoList"/>
    <w:uiPriority w:val="99"/>
    <w:semiHidden/>
    <w:unhideWhenUsed/>
    <w:rsid w:val="009F3451"/>
  </w:style>
  <w:style w:type="numbering" w:customStyle="1" w:styleId="111216">
    <w:name w:val="無清單111216"/>
    <w:next w:val="NoList"/>
    <w:uiPriority w:val="99"/>
    <w:semiHidden/>
    <w:unhideWhenUsed/>
    <w:rsid w:val="009F3451"/>
  </w:style>
  <w:style w:type="table" w:customStyle="1" w:styleId="TableGrid77">
    <w:name w:val="Table Grid7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F34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F34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F34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F34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F34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F34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F34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F3451"/>
  </w:style>
  <w:style w:type="numbering" w:customStyle="1" w:styleId="NoList146">
    <w:name w:val="No List146"/>
    <w:next w:val="NoList"/>
    <w:uiPriority w:val="99"/>
    <w:semiHidden/>
    <w:unhideWhenUsed/>
    <w:rsid w:val="009F3451"/>
  </w:style>
  <w:style w:type="numbering" w:customStyle="1" w:styleId="1362">
    <w:name w:val="リストなし136"/>
    <w:next w:val="NoList"/>
    <w:uiPriority w:val="99"/>
    <w:semiHidden/>
    <w:unhideWhenUsed/>
    <w:rsid w:val="009F3451"/>
  </w:style>
  <w:style w:type="numbering" w:customStyle="1" w:styleId="NoList236">
    <w:name w:val="No List236"/>
    <w:next w:val="NoList"/>
    <w:semiHidden/>
    <w:rsid w:val="009F3451"/>
  </w:style>
  <w:style w:type="numbering" w:customStyle="1" w:styleId="NoList336">
    <w:name w:val="No List336"/>
    <w:next w:val="NoList"/>
    <w:uiPriority w:val="99"/>
    <w:semiHidden/>
    <w:rsid w:val="009F3451"/>
  </w:style>
  <w:style w:type="numbering" w:customStyle="1" w:styleId="1460">
    <w:name w:val="無清單146"/>
    <w:next w:val="NoList"/>
    <w:uiPriority w:val="99"/>
    <w:semiHidden/>
    <w:unhideWhenUsed/>
    <w:rsid w:val="009F3451"/>
  </w:style>
  <w:style w:type="numbering" w:customStyle="1" w:styleId="1136">
    <w:name w:val="無清單1136"/>
    <w:next w:val="NoList"/>
    <w:uiPriority w:val="99"/>
    <w:semiHidden/>
    <w:unhideWhenUsed/>
    <w:rsid w:val="009F3451"/>
  </w:style>
  <w:style w:type="numbering" w:customStyle="1" w:styleId="NoList1236">
    <w:name w:val="No List1236"/>
    <w:next w:val="NoList"/>
    <w:uiPriority w:val="99"/>
    <w:semiHidden/>
    <w:unhideWhenUsed/>
    <w:rsid w:val="009F3451"/>
  </w:style>
  <w:style w:type="numbering" w:customStyle="1" w:styleId="11360">
    <w:name w:val="リストなし1136"/>
    <w:next w:val="NoList"/>
    <w:uiPriority w:val="99"/>
    <w:semiHidden/>
    <w:unhideWhenUsed/>
    <w:rsid w:val="009F3451"/>
  </w:style>
  <w:style w:type="numbering" w:customStyle="1" w:styleId="11361">
    <w:name w:val="无列表1136"/>
    <w:next w:val="NoList"/>
    <w:semiHidden/>
    <w:rsid w:val="009F3451"/>
  </w:style>
  <w:style w:type="numbering" w:customStyle="1" w:styleId="NoList2136">
    <w:name w:val="No List2136"/>
    <w:next w:val="NoList"/>
    <w:semiHidden/>
    <w:rsid w:val="009F3451"/>
  </w:style>
  <w:style w:type="numbering" w:customStyle="1" w:styleId="NoList3136">
    <w:name w:val="No List3136"/>
    <w:next w:val="NoList"/>
    <w:uiPriority w:val="99"/>
    <w:semiHidden/>
    <w:rsid w:val="009F3451"/>
  </w:style>
  <w:style w:type="numbering" w:customStyle="1" w:styleId="NoList11136">
    <w:name w:val="No List11136"/>
    <w:next w:val="NoList"/>
    <w:uiPriority w:val="99"/>
    <w:semiHidden/>
    <w:unhideWhenUsed/>
    <w:rsid w:val="009F3451"/>
  </w:style>
  <w:style w:type="numbering" w:customStyle="1" w:styleId="1236">
    <w:name w:val="無清單1236"/>
    <w:next w:val="NoList"/>
    <w:uiPriority w:val="99"/>
    <w:semiHidden/>
    <w:unhideWhenUsed/>
    <w:rsid w:val="009F3451"/>
  </w:style>
  <w:style w:type="numbering" w:customStyle="1" w:styleId="11136">
    <w:name w:val="無清單11136"/>
    <w:next w:val="NoList"/>
    <w:uiPriority w:val="99"/>
    <w:semiHidden/>
    <w:unhideWhenUsed/>
    <w:rsid w:val="009F3451"/>
  </w:style>
  <w:style w:type="numbering" w:customStyle="1" w:styleId="NoList516">
    <w:name w:val="No List516"/>
    <w:next w:val="NoList"/>
    <w:uiPriority w:val="99"/>
    <w:semiHidden/>
    <w:unhideWhenUsed/>
    <w:rsid w:val="009F3451"/>
  </w:style>
  <w:style w:type="numbering" w:customStyle="1" w:styleId="13160">
    <w:name w:val="无列表1316"/>
    <w:next w:val="NoList"/>
    <w:semiHidden/>
    <w:rsid w:val="009F3451"/>
  </w:style>
  <w:style w:type="numbering" w:customStyle="1" w:styleId="NoList11315">
    <w:name w:val="No List11315"/>
    <w:next w:val="NoList"/>
    <w:uiPriority w:val="99"/>
    <w:semiHidden/>
    <w:unhideWhenUsed/>
    <w:rsid w:val="009F3451"/>
  </w:style>
  <w:style w:type="numbering" w:customStyle="1" w:styleId="NoList4116">
    <w:name w:val="No List4116"/>
    <w:next w:val="NoList"/>
    <w:uiPriority w:val="99"/>
    <w:semiHidden/>
    <w:unhideWhenUsed/>
    <w:rsid w:val="009F3451"/>
  </w:style>
  <w:style w:type="numbering" w:customStyle="1" w:styleId="2216">
    <w:name w:val="无列表2216"/>
    <w:next w:val="NoList"/>
    <w:uiPriority w:val="99"/>
    <w:semiHidden/>
    <w:unhideWhenUsed/>
    <w:rsid w:val="009F3451"/>
  </w:style>
  <w:style w:type="numbering" w:customStyle="1" w:styleId="NoList121116">
    <w:name w:val="No List121116"/>
    <w:next w:val="NoList"/>
    <w:uiPriority w:val="99"/>
    <w:semiHidden/>
    <w:unhideWhenUsed/>
    <w:rsid w:val="009F3451"/>
  </w:style>
  <w:style w:type="numbering" w:customStyle="1" w:styleId="1111160">
    <w:name w:val="リストなし111116"/>
    <w:next w:val="NoList"/>
    <w:uiPriority w:val="99"/>
    <w:semiHidden/>
    <w:unhideWhenUsed/>
    <w:rsid w:val="009F3451"/>
  </w:style>
  <w:style w:type="numbering" w:customStyle="1" w:styleId="1111161">
    <w:name w:val="无列表111116"/>
    <w:next w:val="NoList"/>
    <w:semiHidden/>
    <w:rsid w:val="009F3451"/>
  </w:style>
  <w:style w:type="numbering" w:customStyle="1" w:styleId="NoList211116">
    <w:name w:val="No List211116"/>
    <w:next w:val="NoList"/>
    <w:semiHidden/>
    <w:rsid w:val="009F3451"/>
  </w:style>
  <w:style w:type="numbering" w:customStyle="1" w:styleId="NoList311116">
    <w:name w:val="No List311116"/>
    <w:next w:val="NoList"/>
    <w:uiPriority w:val="99"/>
    <w:semiHidden/>
    <w:rsid w:val="009F3451"/>
  </w:style>
  <w:style w:type="numbering" w:customStyle="1" w:styleId="NoList1111116">
    <w:name w:val="No List1111116"/>
    <w:next w:val="NoList"/>
    <w:uiPriority w:val="99"/>
    <w:semiHidden/>
    <w:unhideWhenUsed/>
    <w:rsid w:val="009F3451"/>
  </w:style>
  <w:style w:type="numbering" w:customStyle="1" w:styleId="121116">
    <w:name w:val="無清單121116"/>
    <w:next w:val="NoList"/>
    <w:uiPriority w:val="99"/>
    <w:semiHidden/>
    <w:unhideWhenUsed/>
    <w:rsid w:val="009F3451"/>
  </w:style>
  <w:style w:type="numbering" w:customStyle="1" w:styleId="1111116">
    <w:name w:val="無清單1111116"/>
    <w:next w:val="NoList"/>
    <w:uiPriority w:val="99"/>
    <w:semiHidden/>
    <w:unhideWhenUsed/>
    <w:rsid w:val="009F3451"/>
  </w:style>
  <w:style w:type="numbering" w:customStyle="1" w:styleId="NoList13116">
    <w:name w:val="No List13116"/>
    <w:next w:val="NoList"/>
    <w:uiPriority w:val="99"/>
    <w:semiHidden/>
    <w:unhideWhenUsed/>
    <w:rsid w:val="009F3451"/>
  </w:style>
  <w:style w:type="numbering" w:customStyle="1" w:styleId="121160">
    <w:name w:val="リストなし12116"/>
    <w:next w:val="NoList"/>
    <w:uiPriority w:val="99"/>
    <w:semiHidden/>
    <w:unhideWhenUsed/>
    <w:rsid w:val="009F3451"/>
  </w:style>
  <w:style w:type="numbering" w:customStyle="1" w:styleId="121161">
    <w:name w:val="无列表12116"/>
    <w:next w:val="NoList"/>
    <w:semiHidden/>
    <w:rsid w:val="009F3451"/>
  </w:style>
  <w:style w:type="numbering" w:customStyle="1" w:styleId="NoList22116">
    <w:name w:val="No List22116"/>
    <w:next w:val="NoList"/>
    <w:semiHidden/>
    <w:rsid w:val="009F3451"/>
  </w:style>
  <w:style w:type="numbering" w:customStyle="1" w:styleId="NoList32116">
    <w:name w:val="No List32116"/>
    <w:next w:val="NoList"/>
    <w:uiPriority w:val="99"/>
    <w:semiHidden/>
    <w:rsid w:val="009F3451"/>
  </w:style>
  <w:style w:type="numbering" w:customStyle="1" w:styleId="NoList112116">
    <w:name w:val="No List112116"/>
    <w:next w:val="NoList"/>
    <w:uiPriority w:val="99"/>
    <w:semiHidden/>
    <w:unhideWhenUsed/>
    <w:rsid w:val="009F3451"/>
  </w:style>
  <w:style w:type="numbering" w:customStyle="1" w:styleId="13116">
    <w:name w:val="無清單13116"/>
    <w:next w:val="NoList"/>
    <w:uiPriority w:val="99"/>
    <w:semiHidden/>
    <w:unhideWhenUsed/>
    <w:rsid w:val="009F3451"/>
  </w:style>
  <w:style w:type="numbering" w:customStyle="1" w:styleId="112116">
    <w:name w:val="無清單112116"/>
    <w:next w:val="NoList"/>
    <w:uiPriority w:val="99"/>
    <w:semiHidden/>
    <w:unhideWhenUsed/>
    <w:rsid w:val="009F3451"/>
  </w:style>
  <w:style w:type="numbering" w:customStyle="1" w:styleId="21116">
    <w:name w:val="无列表21116"/>
    <w:next w:val="NoList"/>
    <w:uiPriority w:val="99"/>
    <w:semiHidden/>
    <w:unhideWhenUsed/>
    <w:rsid w:val="009F3451"/>
  </w:style>
  <w:style w:type="numbering" w:customStyle="1" w:styleId="NoList122116">
    <w:name w:val="No List122116"/>
    <w:next w:val="NoList"/>
    <w:uiPriority w:val="99"/>
    <w:semiHidden/>
    <w:unhideWhenUsed/>
    <w:rsid w:val="009F3451"/>
  </w:style>
  <w:style w:type="numbering" w:customStyle="1" w:styleId="1121160">
    <w:name w:val="リストなし112116"/>
    <w:next w:val="NoList"/>
    <w:uiPriority w:val="99"/>
    <w:semiHidden/>
    <w:unhideWhenUsed/>
    <w:rsid w:val="009F3451"/>
  </w:style>
  <w:style w:type="numbering" w:customStyle="1" w:styleId="1121161">
    <w:name w:val="无列表112116"/>
    <w:next w:val="NoList"/>
    <w:semiHidden/>
    <w:rsid w:val="009F3451"/>
  </w:style>
  <w:style w:type="numbering" w:customStyle="1" w:styleId="NoList212116">
    <w:name w:val="No List212116"/>
    <w:next w:val="NoList"/>
    <w:semiHidden/>
    <w:rsid w:val="009F3451"/>
  </w:style>
  <w:style w:type="numbering" w:customStyle="1" w:styleId="NoList312116">
    <w:name w:val="No List312116"/>
    <w:next w:val="NoList"/>
    <w:uiPriority w:val="99"/>
    <w:semiHidden/>
    <w:rsid w:val="009F3451"/>
  </w:style>
  <w:style w:type="numbering" w:customStyle="1" w:styleId="NoList1112116">
    <w:name w:val="No List1112116"/>
    <w:next w:val="NoList"/>
    <w:uiPriority w:val="99"/>
    <w:semiHidden/>
    <w:unhideWhenUsed/>
    <w:rsid w:val="009F3451"/>
  </w:style>
  <w:style w:type="numbering" w:customStyle="1" w:styleId="122116">
    <w:name w:val="無清單122116"/>
    <w:next w:val="NoList"/>
    <w:uiPriority w:val="99"/>
    <w:semiHidden/>
    <w:unhideWhenUsed/>
    <w:rsid w:val="009F3451"/>
  </w:style>
  <w:style w:type="numbering" w:customStyle="1" w:styleId="1112116">
    <w:name w:val="無清單1112116"/>
    <w:next w:val="NoList"/>
    <w:uiPriority w:val="99"/>
    <w:semiHidden/>
    <w:unhideWhenUsed/>
    <w:rsid w:val="009F3451"/>
  </w:style>
  <w:style w:type="numbering" w:customStyle="1" w:styleId="NoList5115">
    <w:name w:val="No List5115"/>
    <w:next w:val="NoList"/>
    <w:uiPriority w:val="99"/>
    <w:semiHidden/>
    <w:unhideWhenUsed/>
    <w:rsid w:val="009F3451"/>
  </w:style>
  <w:style w:type="numbering" w:customStyle="1" w:styleId="NoList615">
    <w:name w:val="No List615"/>
    <w:next w:val="NoList"/>
    <w:uiPriority w:val="99"/>
    <w:semiHidden/>
    <w:unhideWhenUsed/>
    <w:rsid w:val="009F3451"/>
  </w:style>
  <w:style w:type="numbering" w:customStyle="1" w:styleId="NoList1415">
    <w:name w:val="No List1415"/>
    <w:next w:val="NoList"/>
    <w:uiPriority w:val="99"/>
    <w:semiHidden/>
    <w:unhideWhenUsed/>
    <w:rsid w:val="009F3451"/>
  </w:style>
  <w:style w:type="numbering" w:customStyle="1" w:styleId="13151">
    <w:name w:val="リストなし1315"/>
    <w:next w:val="NoList"/>
    <w:uiPriority w:val="99"/>
    <w:semiHidden/>
    <w:unhideWhenUsed/>
    <w:rsid w:val="009F3451"/>
  </w:style>
  <w:style w:type="numbering" w:customStyle="1" w:styleId="NoList2315">
    <w:name w:val="No List2315"/>
    <w:next w:val="NoList"/>
    <w:semiHidden/>
    <w:rsid w:val="009F3451"/>
  </w:style>
  <w:style w:type="numbering" w:customStyle="1" w:styleId="NoList3315">
    <w:name w:val="No List3315"/>
    <w:next w:val="NoList"/>
    <w:uiPriority w:val="99"/>
    <w:semiHidden/>
    <w:rsid w:val="009F3451"/>
  </w:style>
  <w:style w:type="numbering" w:customStyle="1" w:styleId="NoList1145">
    <w:name w:val="No List1145"/>
    <w:next w:val="NoList"/>
    <w:uiPriority w:val="99"/>
    <w:semiHidden/>
    <w:unhideWhenUsed/>
    <w:rsid w:val="009F3451"/>
  </w:style>
  <w:style w:type="numbering" w:customStyle="1" w:styleId="1415">
    <w:name w:val="無清單1415"/>
    <w:next w:val="NoList"/>
    <w:uiPriority w:val="99"/>
    <w:semiHidden/>
    <w:unhideWhenUsed/>
    <w:rsid w:val="009F3451"/>
  </w:style>
  <w:style w:type="numbering" w:customStyle="1" w:styleId="11315">
    <w:name w:val="無清單11315"/>
    <w:next w:val="NoList"/>
    <w:uiPriority w:val="99"/>
    <w:semiHidden/>
    <w:unhideWhenUsed/>
    <w:rsid w:val="009F3451"/>
  </w:style>
  <w:style w:type="numbering" w:customStyle="1" w:styleId="NoList425">
    <w:name w:val="No List425"/>
    <w:next w:val="NoList"/>
    <w:uiPriority w:val="99"/>
    <w:semiHidden/>
    <w:unhideWhenUsed/>
    <w:rsid w:val="009F3451"/>
  </w:style>
  <w:style w:type="numbering" w:customStyle="1" w:styleId="NoList12315">
    <w:name w:val="No List12315"/>
    <w:next w:val="NoList"/>
    <w:uiPriority w:val="99"/>
    <w:semiHidden/>
    <w:unhideWhenUsed/>
    <w:rsid w:val="009F3451"/>
  </w:style>
  <w:style w:type="numbering" w:customStyle="1" w:styleId="113150">
    <w:name w:val="リストなし11315"/>
    <w:next w:val="NoList"/>
    <w:uiPriority w:val="99"/>
    <w:semiHidden/>
    <w:unhideWhenUsed/>
    <w:rsid w:val="009F3451"/>
  </w:style>
  <w:style w:type="numbering" w:customStyle="1" w:styleId="113151">
    <w:name w:val="无列表11315"/>
    <w:next w:val="NoList"/>
    <w:semiHidden/>
    <w:rsid w:val="009F3451"/>
  </w:style>
  <w:style w:type="numbering" w:customStyle="1" w:styleId="NoList21315">
    <w:name w:val="No List21315"/>
    <w:next w:val="NoList"/>
    <w:semiHidden/>
    <w:rsid w:val="009F3451"/>
  </w:style>
  <w:style w:type="numbering" w:customStyle="1" w:styleId="NoList31315">
    <w:name w:val="No List31315"/>
    <w:next w:val="NoList"/>
    <w:uiPriority w:val="99"/>
    <w:semiHidden/>
    <w:rsid w:val="009F3451"/>
  </w:style>
  <w:style w:type="numbering" w:customStyle="1" w:styleId="NoList111315">
    <w:name w:val="No List111315"/>
    <w:next w:val="NoList"/>
    <w:uiPriority w:val="99"/>
    <w:semiHidden/>
    <w:unhideWhenUsed/>
    <w:rsid w:val="009F3451"/>
  </w:style>
  <w:style w:type="numbering" w:customStyle="1" w:styleId="12315">
    <w:name w:val="無清單12315"/>
    <w:next w:val="NoList"/>
    <w:uiPriority w:val="99"/>
    <w:semiHidden/>
    <w:unhideWhenUsed/>
    <w:rsid w:val="009F3451"/>
  </w:style>
  <w:style w:type="numbering" w:customStyle="1" w:styleId="111315">
    <w:name w:val="無清單111315"/>
    <w:next w:val="NoList"/>
    <w:uiPriority w:val="99"/>
    <w:semiHidden/>
    <w:unhideWhenUsed/>
    <w:rsid w:val="009F3451"/>
  </w:style>
  <w:style w:type="numbering" w:customStyle="1" w:styleId="NoList12125">
    <w:name w:val="No List12125"/>
    <w:next w:val="NoList"/>
    <w:uiPriority w:val="99"/>
    <w:semiHidden/>
    <w:unhideWhenUsed/>
    <w:rsid w:val="009F3451"/>
  </w:style>
  <w:style w:type="numbering" w:customStyle="1" w:styleId="111250">
    <w:name w:val="リストなし11125"/>
    <w:next w:val="NoList"/>
    <w:uiPriority w:val="99"/>
    <w:semiHidden/>
    <w:unhideWhenUsed/>
    <w:rsid w:val="009F3451"/>
  </w:style>
  <w:style w:type="numbering" w:customStyle="1" w:styleId="111251">
    <w:name w:val="无列表11125"/>
    <w:next w:val="NoList"/>
    <w:semiHidden/>
    <w:rsid w:val="009F3451"/>
  </w:style>
  <w:style w:type="numbering" w:customStyle="1" w:styleId="NoList21125">
    <w:name w:val="No List21125"/>
    <w:next w:val="NoList"/>
    <w:semiHidden/>
    <w:rsid w:val="009F3451"/>
  </w:style>
  <w:style w:type="numbering" w:customStyle="1" w:styleId="NoList31125">
    <w:name w:val="No List31125"/>
    <w:next w:val="NoList"/>
    <w:uiPriority w:val="99"/>
    <w:semiHidden/>
    <w:rsid w:val="009F3451"/>
  </w:style>
  <w:style w:type="numbering" w:customStyle="1" w:styleId="NoList111125">
    <w:name w:val="No List111125"/>
    <w:next w:val="NoList"/>
    <w:uiPriority w:val="99"/>
    <w:semiHidden/>
    <w:unhideWhenUsed/>
    <w:rsid w:val="009F3451"/>
  </w:style>
  <w:style w:type="numbering" w:customStyle="1" w:styleId="12125">
    <w:name w:val="無清單12125"/>
    <w:next w:val="NoList"/>
    <w:uiPriority w:val="99"/>
    <w:semiHidden/>
    <w:unhideWhenUsed/>
    <w:rsid w:val="009F3451"/>
  </w:style>
  <w:style w:type="numbering" w:customStyle="1" w:styleId="111125">
    <w:name w:val="無清單111125"/>
    <w:next w:val="NoList"/>
    <w:uiPriority w:val="99"/>
    <w:semiHidden/>
    <w:unhideWhenUsed/>
    <w:rsid w:val="009F3451"/>
  </w:style>
  <w:style w:type="numbering" w:customStyle="1" w:styleId="NoList525">
    <w:name w:val="No List525"/>
    <w:next w:val="NoList"/>
    <w:uiPriority w:val="99"/>
    <w:semiHidden/>
    <w:unhideWhenUsed/>
    <w:rsid w:val="009F3451"/>
  </w:style>
  <w:style w:type="numbering" w:customStyle="1" w:styleId="NoList1325">
    <w:name w:val="No List1325"/>
    <w:next w:val="NoList"/>
    <w:uiPriority w:val="99"/>
    <w:semiHidden/>
    <w:unhideWhenUsed/>
    <w:rsid w:val="009F3451"/>
  </w:style>
  <w:style w:type="numbering" w:customStyle="1" w:styleId="12252">
    <w:name w:val="リストなし1225"/>
    <w:next w:val="NoList"/>
    <w:uiPriority w:val="99"/>
    <w:semiHidden/>
    <w:unhideWhenUsed/>
    <w:rsid w:val="009F3451"/>
  </w:style>
  <w:style w:type="numbering" w:customStyle="1" w:styleId="12262">
    <w:name w:val="无列表1226"/>
    <w:next w:val="NoList"/>
    <w:semiHidden/>
    <w:rsid w:val="009F3451"/>
  </w:style>
  <w:style w:type="numbering" w:customStyle="1" w:styleId="NoList2225">
    <w:name w:val="No List2225"/>
    <w:next w:val="NoList"/>
    <w:semiHidden/>
    <w:rsid w:val="009F3451"/>
  </w:style>
  <w:style w:type="numbering" w:customStyle="1" w:styleId="NoList3225">
    <w:name w:val="No List3225"/>
    <w:next w:val="NoList"/>
    <w:uiPriority w:val="99"/>
    <w:semiHidden/>
    <w:rsid w:val="009F3451"/>
  </w:style>
  <w:style w:type="numbering" w:customStyle="1" w:styleId="NoList11225">
    <w:name w:val="No List11225"/>
    <w:next w:val="NoList"/>
    <w:uiPriority w:val="99"/>
    <w:semiHidden/>
    <w:unhideWhenUsed/>
    <w:rsid w:val="009F3451"/>
  </w:style>
  <w:style w:type="numbering" w:customStyle="1" w:styleId="1325">
    <w:name w:val="無清單1325"/>
    <w:next w:val="NoList"/>
    <w:uiPriority w:val="99"/>
    <w:semiHidden/>
    <w:unhideWhenUsed/>
    <w:rsid w:val="009F3451"/>
  </w:style>
  <w:style w:type="numbering" w:customStyle="1" w:styleId="11225">
    <w:name w:val="無清單11225"/>
    <w:next w:val="NoList"/>
    <w:uiPriority w:val="99"/>
    <w:semiHidden/>
    <w:unhideWhenUsed/>
    <w:rsid w:val="009F3451"/>
  </w:style>
  <w:style w:type="numbering" w:customStyle="1" w:styleId="2125">
    <w:name w:val="无列表2125"/>
    <w:next w:val="NoList"/>
    <w:uiPriority w:val="99"/>
    <w:semiHidden/>
    <w:unhideWhenUsed/>
    <w:rsid w:val="009F3451"/>
  </w:style>
  <w:style w:type="numbering" w:customStyle="1" w:styleId="NoList111225">
    <w:name w:val="No List111225"/>
    <w:next w:val="NoList"/>
    <w:uiPriority w:val="99"/>
    <w:semiHidden/>
    <w:unhideWhenUsed/>
    <w:rsid w:val="009F3451"/>
  </w:style>
  <w:style w:type="numbering" w:customStyle="1" w:styleId="NoList75">
    <w:name w:val="No List75"/>
    <w:next w:val="NoList"/>
    <w:uiPriority w:val="99"/>
    <w:semiHidden/>
    <w:unhideWhenUsed/>
    <w:rsid w:val="009F3451"/>
  </w:style>
  <w:style w:type="numbering" w:customStyle="1" w:styleId="NoList155">
    <w:name w:val="No List155"/>
    <w:next w:val="NoList"/>
    <w:uiPriority w:val="99"/>
    <w:semiHidden/>
    <w:unhideWhenUsed/>
    <w:rsid w:val="009F3451"/>
  </w:style>
  <w:style w:type="numbering" w:customStyle="1" w:styleId="1452">
    <w:name w:val="リストなし145"/>
    <w:next w:val="NoList"/>
    <w:uiPriority w:val="99"/>
    <w:semiHidden/>
    <w:unhideWhenUsed/>
    <w:rsid w:val="009F3451"/>
  </w:style>
  <w:style w:type="numbering" w:customStyle="1" w:styleId="1453">
    <w:name w:val="无列表145"/>
    <w:next w:val="NoList"/>
    <w:semiHidden/>
    <w:rsid w:val="009F3451"/>
  </w:style>
  <w:style w:type="numbering" w:customStyle="1" w:styleId="NoList245">
    <w:name w:val="No List245"/>
    <w:next w:val="NoList"/>
    <w:semiHidden/>
    <w:rsid w:val="009F3451"/>
  </w:style>
  <w:style w:type="numbering" w:customStyle="1" w:styleId="NoList345">
    <w:name w:val="No List345"/>
    <w:next w:val="NoList"/>
    <w:uiPriority w:val="99"/>
    <w:semiHidden/>
    <w:rsid w:val="009F3451"/>
  </w:style>
  <w:style w:type="numbering" w:customStyle="1" w:styleId="NoList1155">
    <w:name w:val="No List1155"/>
    <w:next w:val="NoList"/>
    <w:uiPriority w:val="99"/>
    <w:semiHidden/>
    <w:unhideWhenUsed/>
    <w:rsid w:val="009F3451"/>
  </w:style>
  <w:style w:type="numbering" w:customStyle="1" w:styleId="1550">
    <w:name w:val="無清單155"/>
    <w:next w:val="NoList"/>
    <w:uiPriority w:val="99"/>
    <w:semiHidden/>
    <w:unhideWhenUsed/>
    <w:rsid w:val="009F3451"/>
  </w:style>
  <w:style w:type="numbering" w:customStyle="1" w:styleId="1145">
    <w:name w:val="無清單1145"/>
    <w:next w:val="NoList"/>
    <w:uiPriority w:val="99"/>
    <w:semiHidden/>
    <w:unhideWhenUsed/>
    <w:rsid w:val="009F3451"/>
  </w:style>
  <w:style w:type="numbering" w:customStyle="1" w:styleId="NoList435">
    <w:name w:val="No List435"/>
    <w:next w:val="NoList"/>
    <w:uiPriority w:val="99"/>
    <w:semiHidden/>
    <w:unhideWhenUsed/>
    <w:rsid w:val="009F3451"/>
  </w:style>
  <w:style w:type="numbering" w:customStyle="1" w:styleId="NoList1245">
    <w:name w:val="No List1245"/>
    <w:next w:val="NoList"/>
    <w:uiPriority w:val="99"/>
    <w:semiHidden/>
    <w:unhideWhenUsed/>
    <w:rsid w:val="009F3451"/>
  </w:style>
  <w:style w:type="numbering" w:customStyle="1" w:styleId="11450">
    <w:name w:val="リストなし1145"/>
    <w:next w:val="NoList"/>
    <w:uiPriority w:val="99"/>
    <w:semiHidden/>
    <w:unhideWhenUsed/>
    <w:rsid w:val="009F3451"/>
  </w:style>
  <w:style w:type="numbering" w:customStyle="1" w:styleId="11451">
    <w:name w:val="无列表1145"/>
    <w:next w:val="NoList"/>
    <w:semiHidden/>
    <w:rsid w:val="009F3451"/>
  </w:style>
  <w:style w:type="numbering" w:customStyle="1" w:styleId="NoList2145">
    <w:name w:val="No List2145"/>
    <w:next w:val="NoList"/>
    <w:semiHidden/>
    <w:rsid w:val="009F3451"/>
  </w:style>
  <w:style w:type="numbering" w:customStyle="1" w:styleId="NoList3145">
    <w:name w:val="No List3145"/>
    <w:next w:val="NoList"/>
    <w:uiPriority w:val="99"/>
    <w:semiHidden/>
    <w:rsid w:val="009F3451"/>
  </w:style>
  <w:style w:type="numbering" w:customStyle="1" w:styleId="NoList11145">
    <w:name w:val="No List11145"/>
    <w:next w:val="NoList"/>
    <w:uiPriority w:val="99"/>
    <w:semiHidden/>
    <w:unhideWhenUsed/>
    <w:rsid w:val="009F3451"/>
  </w:style>
  <w:style w:type="numbering" w:customStyle="1" w:styleId="1245">
    <w:name w:val="無清單1245"/>
    <w:next w:val="NoList"/>
    <w:uiPriority w:val="99"/>
    <w:semiHidden/>
    <w:unhideWhenUsed/>
    <w:rsid w:val="009F3451"/>
  </w:style>
  <w:style w:type="numbering" w:customStyle="1" w:styleId="11145">
    <w:name w:val="無清單11145"/>
    <w:next w:val="NoList"/>
    <w:uiPriority w:val="99"/>
    <w:semiHidden/>
    <w:unhideWhenUsed/>
    <w:rsid w:val="009F3451"/>
  </w:style>
  <w:style w:type="numbering" w:customStyle="1" w:styleId="235">
    <w:name w:val="无列表235"/>
    <w:next w:val="NoList"/>
    <w:uiPriority w:val="99"/>
    <w:semiHidden/>
    <w:unhideWhenUsed/>
    <w:rsid w:val="009F3451"/>
  </w:style>
  <w:style w:type="numbering" w:customStyle="1" w:styleId="NoList12135">
    <w:name w:val="No List12135"/>
    <w:next w:val="NoList"/>
    <w:uiPriority w:val="99"/>
    <w:semiHidden/>
    <w:unhideWhenUsed/>
    <w:rsid w:val="009F3451"/>
  </w:style>
  <w:style w:type="numbering" w:customStyle="1" w:styleId="111350">
    <w:name w:val="リストなし11135"/>
    <w:next w:val="NoList"/>
    <w:uiPriority w:val="99"/>
    <w:semiHidden/>
    <w:unhideWhenUsed/>
    <w:rsid w:val="009F3451"/>
  </w:style>
  <w:style w:type="numbering" w:customStyle="1" w:styleId="111351">
    <w:name w:val="无列表11135"/>
    <w:next w:val="NoList"/>
    <w:semiHidden/>
    <w:rsid w:val="009F3451"/>
  </w:style>
  <w:style w:type="numbering" w:customStyle="1" w:styleId="NoList21135">
    <w:name w:val="No List21135"/>
    <w:next w:val="NoList"/>
    <w:semiHidden/>
    <w:rsid w:val="009F3451"/>
  </w:style>
  <w:style w:type="numbering" w:customStyle="1" w:styleId="NoList31135">
    <w:name w:val="No List31135"/>
    <w:next w:val="NoList"/>
    <w:uiPriority w:val="99"/>
    <w:semiHidden/>
    <w:rsid w:val="009F3451"/>
  </w:style>
  <w:style w:type="numbering" w:customStyle="1" w:styleId="NoList111135">
    <w:name w:val="No List111135"/>
    <w:next w:val="NoList"/>
    <w:uiPriority w:val="99"/>
    <w:semiHidden/>
    <w:unhideWhenUsed/>
    <w:rsid w:val="009F3451"/>
  </w:style>
  <w:style w:type="numbering" w:customStyle="1" w:styleId="12135">
    <w:name w:val="無清單12135"/>
    <w:next w:val="NoList"/>
    <w:uiPriority w:val="99"/>
    <w:semiHidden/>
    <w:unhideWhenUsed/>
    <w:rsid w:val="009F3451"/>
  </w:style>
  <w:style w:type="numbering" w:customStyle="1" w:styleId="111135">
    <w:name w:val="無清單111135"/>
    <w:next w:val="NoList"/>
    <w:uiPriority w:val="99"/>
    <w:semiHidden/>
    <w:unhideWhenUsed/>
    <w:rsid w:val="009F3451"/>
  </w:style>
  <w:style w:type="numbering" w:customStyle="1" w:styleId="NoList535">
    <w:name w:val="No List535"/>
    <w:next w:val="NoList"/>
    <w:uiPriority w:val="99"/>
    <w:semiHidden/>
    <w:unhideWhenUsed/>
    <w:rsid w:val="009F3451"/>
  </w:style>
  <w:style w:type="numbering" w:customStyle="1" w:styleId="NoList1335">
    <w:name w:val="No List1335"/>
    <w:next w:val="NoList"/>
    <w:uiPriority w:val="99"/>
    <w:semiHidden/>
    <w:unhideWhenUsed/>
    <w:rsid w:val="009F3451"/>
  </w:style>
  <w:style w:type="numbering" w:customStyle="1" w:styleId="12351">
    <w:name w:val="リストなし1235"/>
    <w:next w:val="NoList"/>
    <w:uiPriority w:val="99"/>
    <w:semiHidden/>
    <w:unhideWhenUsed/>
    <w:rsid w:val="009F3451"/>
  </w:style>
  <w:style w:type="numbering" w:customStyle="1" w:styleId="12352">
    <w:name w:val="无列表1235"/>
    <w:next w:val="NoList"/>
    <w:semiHidden/>
    <w:rsid w:val="009F3451"/>
  </w:style>
  <w:style w:type="numbering" w:customStyle="1" w:styleId="NoList2235">
    <w:name w:val="No List2235"/>
    <w:next w:val="NoList"/>
    <w:semiHidden/>
    <w:rsid w:val="009F3451"/>
  </w:style>
  <w:style w:type="numbering" w:customStyle="1" w:styleId="NoList3235">
    <w:name w:val="No List3235"/>
    <w:next w:val="NoList"/>
    <w:uiPriority w:val="99"/>
    <w:semiHidden/>
    <w:rsid w:val="009F3451"/>
  </w:style>
  <w:style w:type="numbering" w:customStyle="1" w:styleId="NoList11235">
    <w:name w:val="No List11235"/>
    <w:next w:val="NoList"/>
    <w:uiPriority w:val="99"/>
    <w:semiHidden/>
    <w:unhideWhenUsed/>
    <w:rsid w:val="009F3451"/>
  </w:style>
  <w:style w:type="numbering" w:customStyle="1" w:styleId="1335">
    <w:name w:val="無清單1335"/>
    <w:next w:val="NoList"/>
    <w:uiPriority w:val="99"/>
    <w:semiHidden/>
    <w:unhideWhenUsed/>
    <w:rsid w:val="009F3451"/>
  </w:style>
  <w:style w:type="numbering" w:customStyle="1" w:styleId="11235">
    <w:name w:val="無清單11235"/>
    <w:next w:val="NoList"/>
    <w:uiPriority w:val="99"/>
    <w:semiHidden/>
    <w:unhideWhenUsed/>
    <w:rsid w:val="009F3451"/>
  </w:style>
  <w:style w:type="numbering" w:customStyle="1" w:styleId="2135">
    <w:name w:val="无列表2135"/>
    <w:next w:val="NoList"/>
    <w:uiPriority w:val="99"/>
    <w:semiHidden/>
    <w:unhideWhenUsed/>
    <w:rsid w:val="009F3451"/>
  </w:style>
  <w:style w:type="numbering" w:customStyle="1" w:styleId="NoList12225">
    <w:name w:val="No List12225"/>
    <w:next w:val="NoList"/>
    <w:uiPriority w:val="99"/>
    <w:semiHidden/>
    <w:unhideWhenUsed/>
    <w:rsid w:val="009F3451"/>
  </w:style>
  <w:style w:type="numbering" w:customStyle="1" w:styleId="112250">
    <w:name w:val="リストなし11225"/>
    <w:next w:val="NoList"/>
    <w:uiPriority w:val="99"/>
    <w:semiHidden/>
    <w:unhideWhenUsed/>
    <w:rsid w:val="009F3451"/>
  </w:style>
  <w:style w:type="numbering" w:customStyle="1" w:styleId="112251">
    <w:name w:val="无列表11225"/>
    <w:next w:val="NoList"/>
    <w:semiHidden/>
    <w:rsid w:val="009F3451"/>
  </w:style>
  <w:style w:type="numbering" w:customStyle="1" w:styleId="NoList21225">
    <w:name w:val="No List21225"/>
    <w:next w:val="NoList"/>
    <w:semiHidden/>
    <w:rsid w:val="009F3451"/>
  </w:style>
  <w:style w:type="numbering" w:customStyle="1" w:styleId="NoList31225">
    <w:name w:val="No List31225"/>
    <w:next w:val="NoList"/>
    <w:uiPriority w:val="99"/>
    <w:semiHidden/>
    <w:rsid w:val="009F3451"/>
  </w:style>
  <w:style w:type="numbering" w:customStyle="1" w:styleId="NoList111235">
    <w:name w:val="No List111235"/>
    <w:next w:val="NoList"/>
    <w:uiPriority w:val="99"/>
    <w:semiHidden/>
    <w:unhideWhenUsed/>
    <w:rsid w:val="009F3451"/>
  </w:style>
  <w:style w:type="numbering" w:customStyle="1" w:styleId="12225">
    <w:name w:val="無清單12225"/>
    <w:next w:val="NoList"/>
    <w:uiPriority w:val="99"/>
    <w:semiHidden/>
    <w:unhideWhenUsed/>
    <w:rsid w:val="009F3451"/>
  </w:style>
  <w:style w:type="numbering" w:customStyle="1" w:styleId="111225">
    <w:name w:val="無清單111225"/>
    <w:next w:val="NoList"/>
    <w:uiPriority w:val="99"/>
    <w:semiHidden/>
    <w:unhideWhenUsed/>
    <w:rsid w:val="009F3451"/>
  </w:style>
  <w:style w:type="table" w:customStyle="1" w:styleId="TableGrid11216">
    <w:name w:val="Table Grid1121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F3451"/>
  </w:style>
  <w:style w:type="table" w:customStyle="1" w:styleId="TableGrid98">
    <w:name w:val="Table Grid98"/>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F3451"/>
  </w:style>
  <w:style w:type="numbering" w:customStyle="1" w:styleId="1542">
    <w:name w:val="リストなし154"/>
    <w:next w:val="NoList"/>
    <w:uiPriority w:val="99"/>
    <w:semiHidden/>
    <w:unhideWhenUsed/>
    <w:rsid w:val="009F3451"/>
  </w:style>
  <w:style w:type="table" w:customStyle="1" w:styleId="TableGrid156">
    <w:name w:val="Table Grid156"/>
    <w:basedOn w:val="TableNormal"/>
    <w:next w:val="TableGrid"/>
    <w:uiPriority w:val="39"/>
    <w:rsid w:val="009F345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F3451"/>
  </w:style>
  <w:style w:type="table" w:customStyle="1" w:styleId="356">
    <w:name w:val="网格型3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F3451"/>
  </w:style>
  <w:style w:type="numbering" w:customStyle="1" w:styleId="NoList354">
    <w:name w:val="No List354"/>
    <w:next w:val="NoList"/>
    <w:uiPriority w:val="99"/>
    <w:semiHidden/>
    <w:rsid w:val="009F3451"/>
  </w:style>
  <w:style w:type="table" w:customStyle="1" w:styleId="TableGrid456">
    <w:name w:val="Table Grid45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F3451"/>
  </w:style>
  <w:style w:type="numbering" w:customStyle="1" w:styleId="1640">
    <w:name w:val="無清單164"/>
    <w:next w:val="NoList"/>
    <w:uiPriority w:val="99"/>
    <w:semiHidden/>
    <w:unhideWhenUsed/>
    <w:rsid w:val="009F3451"/>
  </w:style>
  <w:style w:type="numbering" w:customStyle="1" w:styleId="11540">
    <w:name w:val="無清單1154"/>
    <w:next w:val="NoList"/>
    <w:uiPriority w:val="99"/>
    <w:semiHidden/>
    <w:unhideWhenUsed/>
    <w:rsid w:val="009F3451"/>
  </w:style>
  <w:style w:type="table" w:customStyle="1" w:styleId="156">
    <w:name w:val="表格格線15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F3451"/>
  </w:style>
  <w:style w:type="numbering" w:customStyle="1" w:styleId="244">
    <w:name w:val="无列表244"/>
    <w:next w:val="NoList"/>
    <w:uiPriority w:val="99"/>
    <w:semiHidden/>
    <w:unhideWhenUsed/>
    <w:rsid w:val="009F3451"/>
  </w:style>
  <w:style w:type="numbering" w:customStyle="1" w:styleId="NoList1254">
    <w:name w:val="No List1254"/>
    <w:next w:val="NoList"/>
    <w:uiPriority w:val="99"/>
    <w:semiHidden/>
    <w:unhideWhenUsed/>
    <w:rsid w:val="009F3451"/>
  </w:style>
  <w:style w:type="numbering" w:customStyle="1" w:styleId="11541">
    <w:name w:val="リストなし1154"/>
    <w:next w:val="NoList"/>
    <w:uiPriority w:val="99"/>
    <w:semiHidden/>
    <w:unhideWhenUsed/>
    <w:rsid w:val="009F3451"/>
  </w:style>
  <w:style w:type="numbering" w:customStyle="1" w:styleId="11542">
    <w:name w:val="无列表1154"/>
    <w:next w:val="NoList"/>
    <w:semiHidden/>
    <w:rsid w:val="009F3451"/>
  </w:style>
  <w:style w:type="numbering" w:customStyle="1" w:styleId="NoList2154">
    <w:name w:val="No List2154"/>
    <w:next w:val="NoList"/>
    <w:semiHidden/>
    <w:rsid w:val="009F3451"/>
  </w:style>
  <w:style w:type="numbering" w:customStyle="1" w:styleId="NoList3154">
    <w:name w:val="No List3154"/>
    <w:next w:val="NoList"/>
    <w:uiPriority w:val="99"/>
    <w:semiHidden/>
    <w:rsid w:val="009F3451"/>
  </w:style>
  <w:style w:type="numbering" w:customStyle="1" w:styleId="1254">
    <w:name w:val="無清單1254"/>
    <w:next w:val="NoList"/>
    <w:uiPriority w:val="99"/>
    <w:semiHidden/>
    <w:unhideWhenUsed/>
    <w:rsid w:val="009F3451"/>
  </w:style>
  <w:style w:type="numbering" w:customStyle="1" w:styleId="11154">
    <w:name w:val="無清單11154"/>
    <w:next w:val="NoList"/>
    <w:uiPriority w:val="99"/>
    <w:semiHidden/>
    <w:unhideWhenUsed/>
    <w:rsid w:val="009F3451"/>
  </w:style>
  <w:style w:type="table" w:customStyle="1" w:styleId="TableGrid1146">
    <w:name w:val="Table Grid1146"/>
    <w:basedOn w:val="TableNormal"/>
    <w:next w:val="TableGrid"/>
    <w:uiPriority w:val="39"/>
    <w:rsid w:val="009F34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F3451"/>
  </w:style>
  <w:style w:type="numbering" w:customStyle="1" w:styleId="NoList11244">
    <w:name w:val="No List11244"/>
    <w:next w:val="NoList"/>
    <w:uiPriority w:val="99"/>
    <w:semiHidden/>
    <w:unhideWhenUsed/>
    <w:rsid w:val="009F3451"/>
  </w:style>
  <w:style w:type="table" w:customStyle="1" w:styleId="TableGrid536">
    <w:name w:val="Table Grid5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F345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F345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F345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F345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F345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F3451"/>
  </w:style>
  <w:style w:type="numbering" w:customStyle="1" w:styleId="111440">
    <w:name w:val="リストなし11144"/>
    <w:next w:val="NoList"/>
    <w:uiPriority w:val="99"/>
    <w:semiHidden/>
    <w:unhideWhenUsed/>
    <w:rsid w:val="009F3451"/>
  </w:style>
  <w:style w:type="numbering" w:customStyle="1" w:styleId="111441">
    <w:name w:val="无列表11144"/>
    <w:next w:val="NoList"/>
    <w:semiHidden/>
    <w:rsid w:val="009F3451"/>
  </w:style>
  <w:style w:type="numbering" w:customStyle="1" w:styleId="NoList21144">
    <w:name w:val="No List21144"/>
    <w:next w:val="NoList"/>
    <w:semiHidden/>
    <w:rsid w:val="009F3451"/>
  </w:style>
  <w:style w:type="numbering" w:customStyle="1" w:styleId="NoList31144">
    <w:name w:val="No List31144"/>
    <w:next w:val="NoList"/>
    <w:uiPriority w:val="99"/>
    <w:semiHidden/>
    <w:rsid w:val="009F3451"/>
  </w:style>
  <w:style w:type="numbering" w:customStyle="1" w:styleId="NoList111144">
    <w:name w:val="No List111144"/>
    <w:next w:val="NoList"/>
    <w:uiPriority w:val="99"/>
    <w:semiHidden/>
    <w:unhideWhenUsed/>
    <w:rsid w:val="009F3451"/>
  </w:style>
  <w:style w:type="numbering" w:customStyle="1" w:styleId="12144">
    <w:name w:val="無清單12144"/>
    <w:next w:val="NoList"/>
    <w:uiPriority w:val="99"/>
    <w:semiHidden/>
    <w:unhideWhenUsed/>
    <w:rsid w:val="009F3451"/>
  </w:style>
  <w:style w:type="numbering" w:customStyle="1" w:styleId="111144">
    <w:name w:val="無清單111144"/>
    <w:next w:val="NoList"/>
    <w:uiPriority w:val="99"/>
    <w:semiHidden/>
    <w:unhideWhenUsed/>
    <w:rsid w:val="009F3451"/>
  </w:style>
  <w:style w:type="numbering" w:customStyle="1" w:styleId="NoList544">
    <w:name w:val="No List544"/>
    <w:next w:val="NoList"/>
    <w:uiPriority w:val="99"/>
    <w:semiHidden/>
    <w:unhideWhenUsed/>
    <w:rsid w:val="009F3451"/>
  </w:style>
  <w:style w:type="table" w:customStyle="1" w:styleId="TableGrid636">
    <w:name w:val="Table Grid636"/>
    <w:basedOn w:val="TableNormal"/>
    <w:next w:val="TableGrid"/>
    <w:rsid w:val="009F345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F34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5AIRPNAIUNRU-1328258698-10076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https://nokia.sharepoint.com/sites/c5g/5gradio/_layouts/15/DocIdRedir.aspx?ID=5AIRPNAIUNRU-1328258698-10076</Url>
      <Description>5AIRPNAIUNRU-1328258698-10076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227332-2544-42A3-BBDA-3397A09E168C}">
  <ds:schemaRefs>
    <ds:schemaRef ds:uri="http://www.w3.org/XML/1998/namespace"/>
    <ds:schemaRef ds:uri="http://purl.org/dc/terms/"/>
    <ds:schemaRef ds:uri="71c5aaf6-e6ce-465b-b873-5148d2a4c105"/>
    <ds:schemaRef ds:uri="0b6aed8e-0313-4d17-80ff-d0e5da4931c5"/>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3b34c8f0-1ef5-4d1e-bb66-517ce7fe7356"/>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27803</Words>
  <Characters>169604</Characters>
  <Application>Microsoft Office Word</Application>
  <DocSecurity>0</DocSecurity>
  <Lines>1413</Lines>
  <Paragraphs>394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2</cp:revision>
  <cp:lastPrinted>1899-12-31T23:00:00Z</cp:lastPrinted>
  <dcterms:created xsi:type="dcterms:W3CDTF">2022-02-14T08:28:00Z</dcterms:created>
  <dcterms:modified xsi:type="dcterms:W3CDTF">2022-02-14T08:28:00Z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R4-2203524</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9662b469-f515-4791-a0a2-ec74acd5c202</vt:lpwstr>
  </property>
</Properties>
</file>