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33967119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</w:t>
      </w:r>
      <w:r w:rsidR="006B38D9">
        <w:rPr>
          <w:rFonts w:cs="Arial"/>
          <w:b/>
          <w:sz w:val="24"/>
          <w:lang w:val="en-US" w:eastAsia="zh-CN"/>
        </w:rPr>
        <w:t>1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9D3FDF" w:rsidRPr="008455D6">
        <w:rPr>
          <w:rFonts w:cs="Arial"/>
          <w:b/>
          <w:sz w:val="24"/>
        </w:rPr>
        <w:t>R4-2120386</w:t>
      </w:r>
    </w:p>
    <w:p w14:paraId="245253B7" w14:textId="49500F2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3D60FF" w:rsidRPr="003D60FF">
        <w:rPr>
          <w:rFonts w:cs="Arial"/>
          <w:noProof w:val="0"/>
          <w:sz w:val="24"/>
        </w:rPr>
        <w:t>November 01-12, 2021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3760011A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38D9" w:rsidRPr="006B38D9">
        <w:rPr>
          <w:rFonts w:ascii="Arial" w:eastAsia="宋体" w:hAnsi="Arial"/>
          <w:b/>
          <w:sz w:val="24"/>
          <w:lang w:val="en-US" w:eastAsia="zh-CN"/>
        </w:rPr>
        <w:t>Simulation assumption on hypothetical PDCCH performance for RLM and BFD for RedCap UE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8F2D2AE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851DE" w:rsidRPr="00D851DE">
        <w:rPr>
          <w:rFonts w:ascii="Arial" w:eastAsia="宋体" w:hAnsi="Arial"/>
          <w:b/>
          <w:sz w:val="24"/>
          <w:lang w:val="en-US" w:eastAsia="zh-CN"/>
        </w:rPr>
        <w:t>8</w:t>
      </w:r>
      <w:r w:rsidR="00617977" w:rsidRPr="00D851DE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D851DE">
        <w:rPr>
          <w:rFonts w:ascii="Arial" w:eastAsia="宋体" w:hAnsi="Arial"/>
          <w:b/>
          <w:sz w:val="24"/>
          <w:lang w:val="en-US" w:eastAsia="zh-CN"/>
        </w:rPr>
        <w:t>20</w:t>
      </w:r>
      <w:r w:rsidR="00617977" w:rsidRPr="00D851DE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D851DE">
        <w:rPr>
          <w:rFonts w:ascii="Arial" w:eastAsia="宋体" w:hAnsi="Arial"/>
          <w:b/>
          <w:sz w:val="24"/>
          <w:lang w:val="en-US" w:eastAsia="zh-CN"/>
        </w:rPr>
        <w:t>3.</w:t>
      </w:r>
      <w:r w:rsidR="00D851DE" w:rsidRPr="00D851DE">
        <w:rPr>
          <w:rFonts w:ascii="Arial" w:eastAsia="宋体" w:hAnsi="Arial"/>
          <w:b/>
          <w:sz w:val="24"/>
          <w:lang w:val="en-US" w:eastAsia="zh-CN"/>
        </w:rPr>
        <w:t>1.4</w:t>
      </w:r>
    </w:p>
    <w:p w14:paraId="10F51582" w14:textId="0B08C5FA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114525" w:rsidRPr="00114525"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045133B4" w14:textId="42F53B26" w:rsidR="00E768B6" w:rsidRDefault="00177A73" w:rsidP="00E768B6">
      <w:pPr>
        <w:rPr>
          <w:lang w:eastAsia="zh-CN"/>
        </w:rPr>
      </w:pPr>
      <w:r>
        <w:rPr>
          <w:lang w:eastAsia="zh-CN"/>
        </w:rPr>
        <w:t>This simulation assumption on hypothetical PDCCH parameters for RedCap UE</w:t>
      </w:r>
      <w:r w:rsidR="00E768B6">
        <w:rPr>
          <w:lang w:eastAsia="zh-CN"/>
        </w:rPr>
        <w:t xml:space="preserve"> is to evaluate:</w:t>
      </w:r>
    </w:p>
    <w:p w14:paraId="4D5A3D4F" w14:textId="43590E90" w:rsidR="00177A73" w:rsidRPr="00177A73" w:rsidRDefault="00177A73" w:rsidP="005B7F51">
      <w:pPr>
        <w:pStyle w:val="af8"/>
        <w:numPr>
          <w:ilvl w:val="0"/>
          <w:numId w:val="14"/>
        </w:numPr>
        <w:rPr>
          <w:rFonts w:eastAsia="MS Mincho"/>
          <w:lang w:val="en-GB" w:eastAsia="zh-CN"/>
        </w:rPr>
      </w:pPr>
      <w:r w:rsidRPr="00177A73">
        <w:rPr>
          <w:rFonts w:eastAsia="MS Mincho"/>
          <w:sz w:val="20"/>
          <w:szCs w:val="20"/>
          <w:lang w:eastAsia="zh-CN"/>
        </w:rPr>
        <w:t>The PDCCH performance</w:t>
      </w:r>
      <w:r w:rsidRPr="00177A73">
        <w:rPr>
          <w:sz w:val="20"/>
          <w:szCs w:val="20"/>
          <w:lang w:eastAsia="zh-CN"/>
        </w:rPr>
        <w:t xml:space="preserve"> </w:t>
      </w:r>
      <w:r w:rsidRPr="00177A73">
        <w:rPr>
          <w:rFonts w:eastAsia="MS Mincho"/>
          <w:sz w:val="20"/>
          <w:szCs w:val="20"/>
          <w:lang w:eastAsia="zh-CN"/>
        </w:rPr>
        <w:t>impact</w:t>
      </w:r>
      <w:r w:rsidRPr="00177A73">
        <w:rPr>
          <w:sz w:val="20"/>
          <w:szCs w:val="20"/>
          <w:lang w:eastAsia="zh-CN"/>
        </w:rPr>
        <w:t xml:space="preserve"> in RLM and BFD</w:t>
      </w:r>
      <w:r w:rsidRPr="00177A73">
        <w:rPr>
          <w:rFonts w:eastAsia="MS Mincho"/>
          <w:sz w:val="20"/>
          <w:szCs w:val="20"/>
          <w:lang w:eastAsia="zh-CN"/>
        </w:rPr>
        <w:t xml:space="preserve"> due to </w:t>
      </w:r>
      <w:r w:rsidRPr="00177A73">
        <w:rPr>
          <w:sz w:val="20"/>
          <w:szCs w:val="20"/>
          <w:lang w:eastAsia="zh-CN"/>
        </w:rPr>
        <w:t>reducing 2RX to 1RX.</w:t>
      </w:r>
    </w:p>
    <w:p w14:paraId="687ADD95" w14:textId="4F3DD5BA" w:rsidR="00754DE9" w:rsidRDefault="00733E39" w:rsidP="00754DE9">
      <w:pPr>
        <w:pStyle w:val="1"/>
        <w:jc w:val="both"/>
        <w:rPr>
          <w:lang w:val="en-US"/>
        </w:rPr>
      </w:pPr>
      <w:r>
        <w:rPr>
          <w:lang w:val="en-US"/>
        </w:rPr>
        <w:t>Simulation Assumption</w:t>
      </w:r>
    </w:p>
    <w:p w14:paraId="219EC551" w14:textId="7DC27B5F" w:rsidR="005F30D2" w:rsidRDefault="005F30D2" w:rsidP="005F30D2">
      <w:pPr>
        <w:rPr>
          <w:lang w:eastAsia="zh-CN"/>
        </w:rPr>
      </w:pPr>
      <w:r>
        <w:rPr>
          <w:lang w:eastAsia="zh-CN"/>
        </w:rPr>
        <w:t xml:space="preserve">The proposed simulation assumptions for PDCCH </w:t>
      </w:r>
      <w:r w:rsidR="00177A73">
        <w:rPr>
          <w:lang w:eastAsia="zh-CN"/>
        </w:rPr>
        <w:t xml:space="preserve">for RLM and BFD </w:t>
      </w:r>
      <w:r>
        <w:rPr>
          <w:lang w:eastAsia="zh-CN"/>
        </w:rPr>
        <w:t>are listed in Table 1</w:t>
      </w:r>
      <w:r w:rsidR="00177A73">
        <w:rPr>
          <w:lang w:eastAsia="zh-CN"/>
        </w:rPr>
        <w:t xml:space="preserve"> and Table 2</w:t>
      </w:r>
      <w:r>
        <w:rPr>
          <w:lang w:eastAsia="zh-CN"/>
        </w:rPr>
        <w:t>.</w:t>
      </w:r>
    </w:p>
    <w:p w14:paraId="63046C65" w14:textId="77777777" w:rsidR="005F30D2" w:rsidRDefault="005F30D2" w:rsidP="005F30D2">
      <w:pPr>
        <w:jc w:val="center"/>
        <w:rPr>
          <w:b/>
          <w:lang w:eastAsia="zh-CN"/>
        </w:rPr>
      </w:pPr>
      <w:bookmarkStart w:id="4" w:name="_Hlk503533443"/>
      <w:r>
        <w:rPr>
          <w:b/>
          <w:lang w:eastAsia="zh-CN"/>
        </w:rPr>
        <w:t>Table 1: Simulation assumptions for PDCCH performance for 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05"/>
        <w:gridCol w:w="3508"/>
        <w:gridCol w:w="3508"/>
      </w:tblGrid>
      <w:tr w:rsidR="005F30D2" w14:paraId="73B78746" w14:textId="77777777" w:rsidTr="004553E9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F52D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70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D97DB0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Value </w:t>
            </w:r>
          </w:p>
        </w:tc>
      </w:tr>
      <w:tr w:rsidR="005F30D2" w14:paraId="4DCFEDA2" w14:textId="77777777" w:rsidTr="004553E9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D8D6D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77853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FR1, 4 GHz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8FC6F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FR2, 30 GHz</w:t>
            </w:r>
          </w:p>
        </w:tc>
      </w:tr>
      <w:tr w:rsidR="005F30D2" w14:paraId="1ED74536" w14:textId="77777777" w:rsidTr="004553E9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C47C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format / payload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A74A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311A494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587A8A2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3C89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42027C4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746697B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562DD0BD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6FAA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B21A1" w14:textId="00C76667" w:rsidR="005F30D2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SSB based RLM</w:t>
            </w:r>
          </w:p>
          <w:p w14:paraId="7CB01B50" w14:textId="43DCFFFE" w:rsidR="00EB5B87" w:rsidRDefault="00EB5B87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Option 1: CCE = 16</w:t>
            </w:r>
          </w:p>
          <w:p w14:paraId="5955D71B" w14:textId="2D06A2B3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{2 symbols, 15 kHz, 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 xml:space="preserve">48 </w:t>
            </w:r>
            <w:r>
              <w:rPr>
                <w:rFonts w:ascii="Arial" w:eastAsia="?? ??" w:hAnsi="Arial" w:cs="Arial"/>
                <w:sz w:val="18"/>
                <w:szCs w:val="18"/>
              </w:rPr>
              <w:t>PRB}</w:t>
            </w:r>
          </w:p>
          <w:p w14:paraId="4D2A1ACC" w14:textId="729C71CF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{2 symbols, 30 kHz, 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 xml:space="preserve">48 </w:t>
            </w:r>
            <w:r>
              <w:rPr>
                <w:rFonts w:ascii="Arial" w:eastAsia="?? ??" w:hAnsi="Arial" w:cs="Arial"/>
                <w:sz w:val="18"/>
                <w:szCs w:val="18"/>
              </w:rPr>
              <w:t>PRB}</w:t>
            </w:r>
          </w:p>
          <w:p w14:paraId="2245FCCC" w14:textId="284FCCA5" w:rsidR="00EB5B87" w:rsidRPr="003F5345" w:rsidRDefault="00EB5B87" w:rsidP="003F534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ption 2: CCE = 4,8</w:t>
            </w:r>
          </w:p>
          <w:p w14:paraId="6980336B" w14:textId="76C708A8" w:rsidR="00F40DD1" w:rsidRDefault="00F40DD1" w:rsidP="00F40DD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>2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symbols, 15 kHz, 24 PRB} </w:t>
            </w:r>
          </w:p>
          <w:p w14:paraId="764179D1" w14:textId="4CA41BFA" w:rsidR="00F40DD1" w:rsidRDefault="00F40DD1" w:rsidP="00F40DD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>2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symbols, 30 kHz, 24 PRB} </w:t>
            </w:r>
          </w:p>
          <w:p w14:paraId="6352E4D7" w14:textId="77777777" w:rsidR="005F30D2" w:rsidRPr="00F40DD1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7E21F90C" w14:textId="77777777" w:rsidR="005F30D2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CSI-RS based RLM</w:t>
            </w:r>
          </w:p>
          <w:p w14:paraId="785C459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48 PRB}</w:t>
            </w:r>
          </w:p>
          <w:p w14:paraId="06E73C14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48 PRB}</w:t>
            </w:r>
          </w:p>
          <w:p w14:paraId="5386ED47" w14:textId="6EDE9F03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7A49ABD5" w14:textId="77777777" w:rsidR="005F30D2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775211EC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67B34" w14:textId="1622EC18" w:rsidR="005F30D2" w:rsidRDefault="005F30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SSB based RLM</w:t>
            </w:r>
          </w:p>
          <w:p w14:paraId="54C81ADA" w14:textId="30D024BE" w:rsidR="00EB5B87" w:rsidRPr="003F5345" w:rsidRDefault="00EB5B87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ption 1: CCE =16</w:t>
            </w:r>
          </w:p>
          <w:p w14:paraId="1C314618" w14:textId="6D8721E9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{2 symbols, 60 kHz, 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>48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PRB}</w:t>
            </w:r>
          </w:p>
          <w:p w14:paraId="295AD625" w14:textId="742CD02B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{2 symbols, 120 kHz, 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>48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PRB}</w:t>
            </w:r>
          </w:p>
          <w:p w14:paraId="58BC920B" w14:textId="28579DEA" w:rsidR="00EB5B87" w:rsidRPr="003F5345" w:rsidRDefault="00EB5B87" w:rsidP="003F534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ption 2: CCE =4,8</w:t>
            </w:r>
          </w:p>
          <w:p w14:paraId="1E5F2083" w14:textId="763AEA71" w:rsidR="00F40DD1" w:rsidRDefault="00F40DD1" w:rsidP="00F40DD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>2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symbols, 60 kHz, 24 PRB}</w:t>
            </w:r>
          </w:p>
          <w:p w14:paraId="426EFB96" w14:textId="4D40F5C0" w:rsidR="00F40DD1" w:rsidRDefault="00F40DD1" w:rsidP="00F40DD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</w:t>
            </w:r>
            <w:r w:rsidR="00EB5B87">
              <w:rPr>
                <w:rFonts w:ascii="Arial" w:eastAsia="?? ??" w:hAnsi="Arial" w:cs="Arial"/>
                <w:sz w:val="18"/>
                <w:szCs w:val="18"/>
              </w:rPr>
              <w:t>2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symbols, 120 kHz, 24 PRB}</w:t>
            </w:r>
          </w:p>
          <w:p w14:paraId="1CD6119A" w14:textId="77777777" w:rsidR="005F30D2" w:rsidRPr="00F40DD1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5B6DF159" w14:textId="77777777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CSI-RS based RLM</w:t>
            </w:r>
          </w:p>
          <w:p w14:paraId="23D0CA3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1BEA3C2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120 kHz, 48 PRB}</w:t>
            </w:r>
          </w:p>
          <w:p w14:paraId="0412896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5B17CEA2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DD5D3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0E076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DFDC6B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4E0E73EA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F0DEB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5CDE2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D824F4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278864A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81B898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357D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OOS:8 and 16</w:t>
            </w:r>
          </w:p>
          <w:p w14:paraId="619E9F6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4 and 8</w:t>
            </w:r>
          </w:p>
          <w:p w14:paraId="1D566F1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0871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OOS:8 and 16</w:t>
            </w:r>
          </w:p>
          <w:p w14:paraId="017A7C7C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4 and 8</w:t>
            </w:r>
          </w:p>
          <w:p w14:paraId="5306445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BB2184B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48B2A" w14:textId="28A06483" w:rsidR="005F30D2" w:rsidRDefault="005F30D2" w:rsidP="00751DDB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RE energy to average </w:t>
            </w:r>
            <w:r w:rsidR="00751DDB">
              <w:rPr>
                <w:rFonts w:ascii="Arial" w:eastAsia="?? ??" w:hAnsi="Arial" w:cs="Arial"/>
                <w:sz w:val="18"/>
                <w:szCs w:val="18"/>
                <w:lang w:eastAsia="x-none"/>
              </w:rPr>
              <w:t>RLM-RS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 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E55CC" w14:textId="7AAA483F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</w:t>
            </w:r>
            <w:r w:rsidR="00D971DA">
              <w:rPr>
                <w:rFonts w:ascii="Arial" w:eastAsia="?? ??" w:hAnsi="Arial" w:cs="Arial"/>
                <w:sz w:val="18"/>
                <w:szCs w:val="18"/>
              </w:rPr>
              <w:t>4</w:t>
            </w:r>
            <w:r w:rsidR="001E1CC9">
              <w:rPr>
                <w:rFonts w:ascii="Arial" w:eastAsia="?? ??" w:hAnsi="Arial" w:cs="Arial"/>
                <w:sz w:val="18"/>
                <w:szCs w:val="18"/>
              </w:rPr>
              <w:t xml:space="preserve"> dB</w:t>
            </w:r>
            <w:r w:rsidR="00867DC0">
              <w:rPr>
                <w:rFonts w:ascii="Arial" w:eastAsia="?? ??" w:hAnsi="Arial" w:cs="Arial"/>
                <w:sz w:val="18"/>
                <w:szCs w:val="18"/>
              </w:rPr>
              <w:t xml:space="preserve"> </w:t>
            </w:r>
          </w:p>
          <w:p w14:paraId="131BB2A3" w14:textId="4509361B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</w:t>
            </w:r>
            <w:r w:rsidR="00D971DA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198D75" w14:textId="3F37B3C4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</w:t>
            </w:r>
            <w:r w:rsidR="00D971DA">
              <w:rPr>
                <w:rFonts w:ascii="Arial" w:eastAsia="?? ??" w:hAnsi="Arial" w:cs="Arial"/>
                <w:sz w:val="18"/>
                <w:szCs w:val="18"/>
              </w:rPr>
              <w:t xml:space="preserve">4 </w:t>
            </w:r>
            <w:r w:rsidR="001E1CC9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  <w:p w14:paraId="28A0CBAB" w14:textId="56F84E4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</w:t>
            </w:r>
            <w:r w:rsidR="00D971DA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</w:tr>
      <w:tr w:rsidR="005F30D2" w14:paraId="7190FCA6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ABF6D" w14:textId="402711F8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Ratio of hypothetical PDCCH DMRS energy to average </w:t>
            </w:r>
            <w:r w:rsidR="004553E9">
              <w:rPr>
                <w:rFonts w:ascii="Arial" w:eastAsia="?? ??" w:hAnsi="Arial" w:cs="Arial"/>
                <w:sz w:val="18"/>
                <w:szCs w:val="18"/>
                <w:lang w:eastAsia="x-none"/>
              </w:rPr>
              <w:t xml:space="preserve">RLM-RS </w:t>
            </w: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1692E" w14:textId="066792A4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</w:t>
            </w:r>
            <w:r w:rsidR="001E1CC9">
              <w:rPr>
                <w:rFonts w:ascii="Arial" w:eastAsia="?? ??" w:hAnsi="Arial" w:cs="Arial"/>
                <w:sz w:val="18"/>
                <w:szCs w:val="18"/>
              </w:rPr>
              <w:t xml:space="preserve"> </w:t>
            </w:r>
            <w:r w:rsidR="00867DC0">
              <w:rPr>
                <w:rFonts w:ascii="Arial" w:eastAsia="?? ??" w:hAnsi="Arial" w:cs="Arial"/>
                <w:sz w:val="18"/>
                <w:szCs w:val="18"/>
              </w:rPr>
              <w:t>4</w:t>
            </w:r>
            <w:r w:rsidR="001E1CC9">
              <w:rPr>
                <w:rFonts w:ascii="Arial" w:eastAsia="?? ??" w:hAnsi="Arial" w:cs="Arial"/>
                <w:sz w:val="18"/>
                <w:szCs w:val="18"/>
              </w:rPr>
              <w:t>dB</w:t>
            </w:r>
            <w:r w:rsidR="00867DC0">
              <w:rPr>
                <w:rFonts w:ascii="Arial" w:eastAsia="?? ??" w:hAnsi="Arial" w:cs="Arial"/>
                <w:sz w:val="18"/>
                <w:szCs w:val="18"/>
              </w:rPr>
              <w:t xml:space="preserve"> </w:t>
            </w:r>
          </w:p>
          <w:p w14:paraId="466E8BB1" w14:textId="3D7E8BBD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</w:t>
            </w:r>
            <w:r w:rsidR="00D971DA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D0AE94" w14:textId="4E714969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OOS:</w:t>
            </w:r>
            <w:r w:rsidR="001E1CC9">
              <w:rPr>
                <w:rFonts w:ascii="Arial" w:eastAsia="?? ??" w:hAnsi="Arial" w:cs="Arial"/>
                <w:sz w:val="18"/>
                <w:szCs w:val="18"/>
              </w:rPr>
              <w:t xml:space="preserve"> </w:t>
            </w:r>
            <w:r w:rsidR="002C1A17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  <w:p w14:paraId="19F1F000" w14:textId="7D04DCC9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IS: 0 dB</w:t>
            </w:r>
            <w:r w:rsidR="00D971DA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</w:tr>
      <w:tr w:rsidR="005F30D2" w14:paraId="4F0B9B10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9658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Precoder granularity in frequency domain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93513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7600D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5F30D2" w14:paraId="6599E0AE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895EC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C41C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64F864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5F30D2" w14:paraId="3B9B9E62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D5092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8D75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0915F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5F30D2" w14:paraId="156F41DC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7FBA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E1EA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8A65C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  <w:tr w:rsidR="005F30D2" w14:paraId="6745CB24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E621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SNR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6365E" w14:textId="40A98180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A09374" w14:textId="5EECB007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</w:tr>
      <w:tr w:rsidR="005F30D2" w14:paraId="0EFA62A8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67EC62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0E7E4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02ED02C7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TDL-A 30ns</w:t>
            </w:r>
          </w:p>
          <w:p w14:paraId="599043D0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TDL-B 100ns</w:t>
            </w:r>
          </w:p>
          <w:p w14:paraId="0E867343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TDL-C 300ns</w:t>
            </w:r>
          </w:p>
          <w:p w14:paraId="08E418DD" w14:textId="77777777" w:rsidR="004553E9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AF0EF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3189CBE7" w14:textId="77777777" w:rsidR="004553E9" w:rsidRPr="00447899" w:rsidRDefault="004553E9" w:rsidP="004553E9">
            <w:pPr>
              <w:pStyle w:val="TAL"/>
              <w:jc w:val="center"/>
              <w:rPr>
                <w:rFonts w:eastAsia="宋体"/>
              </w:rPr>
            </w:pPr>
            <w:r w:rsidRPr="00447899">
              <w:t>TDL-A 30ns</w:t>
            </w:r>
          </w:p>
          <w:p w14:paraId="319A7EAC" w14:textId="403F0BE4" w:rsidR="005F30D2" w:rsidRDefault="005F30D2" w:rsidP="004553E9">
            <w:pPr>
              <w:pStyle w:val="TAL"/>
              <w:rPr>
                <w:rFonts w:eastAsia="?? ??" w:cs="Arial"/>
                <w:szCs w:val="18"/>
              </w:rPr>
            </w:pPr>
          </w:p>
        </w:tc>
      </w:tr>
      <w:tr w:rsidR="005F30D2" w14:paraId="15EE2A88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7762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Antenna configuration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E66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79606C6F" w14:textId="77777777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1104046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8D56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032CDF5B" w14:textId="77777777" w:rsidR="004553E9" w:rsidRDefault="004553E9" w:rsidP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708E15F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52EE81E2" w14:textId="77777777" w:rsidTr="004553E9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2700E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UE speed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1C252" w14:textId="6B1A24F2" w:rsidR="005F30D2" w:rsidRDefault="005F30D2" w:rsidP="002C1A1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3</w:t>
            </w:r>
            <w:r w:rsidR="00867DC0">
              <w:rPr>
                <w:rFonts w:ascii="Arial" w:eastAsia="?? ??" w:hAnsi="Arial" w:cs="Arial"/>
                <w:sz w:val="18"/>
                <w:szCs w:val="18"/>
              </w:rPr>
              <w:t>0</w:t>
            </w:r>
            <w:r>
              <w:rPr>
                <w:rFonts w:ascii="Arial" w:eastAsia="?? ??" w:hAnsi="Arial" w:cs="Arial"/>
                <w:sz w:val="18"/>
                <w:szCs w:val="18"/>
              </w:rPr>
              <w:t>km/h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B899BB" w14:textId="3E96FB6A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3km/h</w:t>
            </w:r>
          </w:p>
        </w:tc>
      </w:tr>
      <w:tr w:rsidR="005F30D2" w14:paraId="5F20CD33" w14:textId="77777777" w:rsidTr="004553E9">
        <w:trPr>
          <w:jc w:val="center"/>
        </w:trPr>
        <w:tc>
          <w:tcPr>
            <w:tcW w:w="962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AAF9" w14:textId="77777777" w:rsidR="005F30D2" w:rsidRPr="008455D6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en-US"/>
              </w:rPr>
            </w:pPr>
            <w:r w:rsidRPr="008455D6">
              <w:rPr>
                <w:rFonts w:ascii="Arial" w:eastAsia="?? ??" w:hAnsi="Arial" w:cs="Arial"/>
                <w:sz w:val="18"/>
                <w:szCs w:val="18"/>
                <w:lang w:val="en-US"/>
              </w:rPr>
              <w:t>Note: Companies are encouraged to clarify whether the 2Tx simulation results are based Tx diversity or not.</w:t>
            </w:r>
          </w:p>
        </w:tc>
      </w:tr>
    </w:tbl>
    <w:bookmarkEnd w:id="4"/>
    <w:p w14:paraId="086D06F5" w14:textId="77777777" w:rsidR="005F30D2" w:rsidRDefault="005F30D2" w:rsidP="005F30D2">
      <w:pPr>
        <w:spacing w:before="120"/>
        <w:rPr>
          <w:rFonts w:eastAsia="宋体"/>
          <w:lang w:eastAsia="zh-CN"/>
        </w:rPr>
      </w:pPr>
      <w:r>
        <w:rPr>
          <w:lang w:eastAsia="zh-CN"/>
        </w:rPr>
        <w:t>The outcome metric is the SNR levels corresponding to 10% and 2% PDCCH BLER.</w:t>
      </w:r>
    </w:p>
    <w:p w14:paraId="59B087EB" w14:textId="77777777" w:rsidR="005F30D2" w:rsidRDefault="005F30D2" w:rsidP="005F30D2">
      <w:pPr>
        <w:jc w:val="center"/>
        <w:rPr>
          <w:b/>
          <w:lang w:eastAsia="zh-CN"/>
        </w:rPr>
      </w:pPr>
      <w:r>
        <w:rPr>
          <w:b/>
          <w:lang w:eastAsia="zh-CN"/>
        </w:rPr>
        <w:t>Table 2: Simulation assumptions for PDCCH performance for BFD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05"/>
        <w:gridCol w:w="3508"/>
        <w:gridCol w:w="3508"/>
      </w:tblGrid>
      <w:tr w:rsidR="005F30D2" w14:paraId="26401131" w14:textId="77777777" w:rsidTr="00751DDB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B34EF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70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0AAA9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Value </w:t>
            </w:r>
          </w:p>
        </w:tc>
      </w:tr>
      <w:tr w:rsidR="005F30D2" w14:paraId="58727391" w14:textId="77777777" w:rsidTr="00751DDB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05B92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5B08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FR1, 4 GHz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F2FA1F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FR2, 30 GHz</w:t>
            </w:r>
          </w:p>
        </w:tc>
      </w:tr>
      <w:tr w:rsidR="005F30D2" w14:paraId="2154A0C7" w14:textId="77777777" w:rsidTr="00751DDB">
        <w:trPr>
          <w:trHeight w:val="201"/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C868A1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DCI format / payload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2B1F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5D533E6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5D8CF8A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C5B0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Format 1-0</w:t>
            </w:r>
          </w:p>
          <w:p w14:paraId="34AD5AD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Number of bits: 56 (24 PRBs), 58 (48 PRBs)</w:t>
            </w:r>
          </w:p>
          <w:p w14:paraId="7982932A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1A7A6DB6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8C923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8D8E7" w14:textId="785F294E" w:rsidR="00EB5B87" w:rsidRDefault="005F30D2" w:rsidP="00EB5B87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SSB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1E732574" w14:textId="77777777" w:rsidR="00EB5B87" w:rsidRDefault="00EB5B87" w:rsidP="00EB5B87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Option 1: CCE = 16</w:t>
            </w:r>
          </w:p>
          <w:p w14:paraId="4270A304" w14:textId="77777777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48 PRB}</w:t>
            </w:r>
          </w:p>
          <w:p w14:paraId="762A9C0E" w14:textId="77777777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48 PRB}</w:t>
            </w:r>
          </w:p>
          <w:p w14:paraId="5BB1A97D" w14:textId="49A97426" w:rsidR="00EB5B87" w:rsidRPr="00A26B39" w:rsidRDefault="00EB5B87" w:rsidP="00EB5B87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ption 2: CCE = 8</w:t>
            </w:r>
          </w:p>
          <w:p w14:paraId="49C00989" w14:textId="77777777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{2 symbols, 15 kHz, 24 PRB} </w:t>
            </w:r>
          </w:p>
          <w:p w14:paraId="673AA08A" w14:textId="77777777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{2 symbols, 30 kHz, 24 PRB} </w:t>
            </w:r>
          </w:p>
          <w:p w14:paraId="603F7B67" w14:textId="77777777" w:rsidR="00EB5B87" w:rsidRDefault="00EB5B87" w:rsidP="00E41EE5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  <w:p w14:paraId="7662FDB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  <w:p w14:paraId="4EAB744C" w14:textId="6EE872E5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CSI-RS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2299715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15 kHz, 48 PRB}</w:t>
            </w:r>
          </w:p>
          <w:p w14:paraId="739DAF07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30 kHz, 48 PRB}</w:t>
            </w:r>
          </w:p>
          <w:p w14:paraId="64A7E5B8" w14:textId="77777777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14:paraId="1824B058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5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5A14F8" w14:textId="62EDEBA4" w:rsidR="00EB5B87" w:rsidRPr="008455D6" w:rsidRDefault="005F30D2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SSB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43F52348" w14:textId="77777777" w:rsidR="00EB5B87" w:rsidRPr="00A26B39" w:rsidRDefault="00EB5B87" w:rsidP="00EB5B87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ption 1: CCE =16</w:t>
            </w:r>
          </w:p>
          <w:p w14:paraId="2E57669C" w14:textId="77777777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6A084643" w14:textId="2FDB46E6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  {2 symbols, 120 kHz, 48 PRB}</w:t>
            </w:r>
          </w:p>
          <w:p w14:paraId="5A7C5F24" w14:textId="3D79AF81" w:rsidR="00EB5B87" w:rsidRPr="00A26B39" w:rsidRDefault="00EB5B87" w:rsidP="00EB5B87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ption 2: CCE =</w:t>
            </w:r>
            <w:r w:rsidR="006C1557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</w:t>
            </w:r>
          </w:p>
          <w:p w14:paraId="705ACA02" w14:textId="77777777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24 PRB}</w:t>
            </w:r>
          </w:p>
          <w:p w14:paraId="66049813" w14:textId="7BEF8A68" w:rsidR="00EB5B87" w:rsidRDefault="00EB5B87" w:rsidP="00EB5B8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  {2 symbols, 120 kHz, 24 PRB}</w:t>
            </w:r>
          </w:p>
          <w:p w14:paraId="797BEE72" w14:textId="77777777" w:rsidR="005F30D2" w:rsidRDefault="005F30D2" w:rsidP="00E41EE5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  <w:p w14:paraId="227787B9" w14:textId="3C68EC9E" w:rsidR="005F30D2" w:rsidRDefault="005F30D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CSI-RS based </w:t>
            </w:r>
            <w:r w:rsidR="00186A9A">
              <w:rPr>
                <w:rFonts w:ascii="Arial" w:hAnsi="Arial" w:cs="Arial"/>
                <w:sz w:val="18"/>
                <w:szCs w:val="18"/>
                <w:lang w:eastAsia="zh-CN"/>
              </w:rPr>
              <w:t>BFD</w:t>
            </w:r>
          </w:p>
          <w:p w14:paraId="5E9E84D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60 kHz, 48 PRB}</w:t>
            </w:r>
          </w:p>
          <w:p w14:paraId="025C2F7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{2 symbols, 120 kHz, 48 PRB}</w:t>
            </w:r>
          </w:p>
          <w:p w14:paraId="25968509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71AA1079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F9583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7BDD8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2AFFF5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22447A8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6F42F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27D39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5ADEDB" w14:textId="77777777" w:rsidR="005F30D2" w:rsidRDefault="005F30D2">
            <w:pPr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24F64721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DD88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FE2D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 and 16</w:t>
            </w:r>
          </w:p>
          <w:p w14:paraId="62CBC83B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D6F0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8 and 16</w:t>
            </w:r>
          </w:p>
          <w:p w14:paraId="6A283E9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D494CE0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384C6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SSS 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953DA" w14:textId="5F26FE4B" w:rsidR="005F30D2" w:rsidRDefault="005F30D2" w:rsidP="0020163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  <w:r w:rsidR="00201636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72CDAD" w14:textId="75F66194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  <w:r w:rsidR="00201636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</w:tr>
      <w:tr w:rsidR="005F30D2" w14:paraId="7E552E53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6FDD9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SSS RE energy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54AD1" w14:textId="10E7B2BD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  <w:r w:rsidR="00201636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E41DB9" w14:textId="23C0C8F0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 dB</w:t>
            </w:r>
            <w:r w:rsidR="00201636">
              <w:rPr>
                <w:rFonts w:ascii="Arial" w:eastAsia="?? ??" w:hAnsi="Arial" w:cs="Arial"/>
                <w:sz w:val="18"/>
                <w:szCs w:val="18"/>
              </w:rPr>
              <w:t xml:space="preserve"> and 3dB</w:t>
            </w:r>
          </w:p>
        </w:tc>
      </w:tr>
      <w:tr w:rsidR="005F30D2" w14:paraId="5773224F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F2A7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Precoder granularity in frequency domain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D5BC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66590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5F30D2" w14:paraId="141EEED3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821B0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159D8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08585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5F30D2" w14:paraId="68DBB3DF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CCE47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2210E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FAF6D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5F30D2" w14:paraId="1796713E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6D31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9E250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2C1E6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  <w:tr w:rsidR="005F30D2" w14:paraId="46AFFD4F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3109F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SNR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166FA" w14:textId="32006954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7835AD" w14:textId="1E711105" w:rsidR="005F30D2" w:rsidRDefault="004553E9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 w:rsidRPr="001B7608">
              <w:t>[-14, -13,  ., 1, 0]</w:t>
            </w:r>
          </w:p>
        </w:tc>
      </w:tr>
      <w:tr w:rsidR="005F30D2" w14:paraId="5B229A02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58C16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E6001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60C5CE5E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TDL-A 30ns</w:t>
            </w:r>
          </w:p>
          <w:p w14:paraId="1F8ADB58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TDL-B 100ns</w:t>
            </w:r>
          </w:p>
          <w:p w14:paraId="2D0D87BA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TDL-C 300ns</w:t>
            </w:r>
          </w:p>
          <w:p w14:paraId="652C0B7F" w14:textId="184F3FC6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0C686F" w14:textId="77777777" w:rsidR="004553E9" w:rsidRPr="00447899" w:rsidRDefault="004553E9" w:rsidP="004553E9">
            <w:pPr>
              <w:pStyle w:val="TAL"/>
              <w:jc w:val="center"/>
            </w:pPr>
            <w:r w:rsidRPr="00447899">
              <w:t>AWGN</w:t>
            </w:r>
          </w:p>
          <w:p w14:paraId="6E0F43DC" w14:textId="77777777" w:rsidR="004553E9" w:rsidRPr="00447899" w:rsidRDefault="004553E9" w:rsidP="004553E9">
            <w:pPr>
              <w:pStyle w:val="TAL"/>
              <w:jc w:val="center"/>
              <w:rPr>
                <w:rFonts w:eastAsia="宋体"/>
              </w:rPr>
            </w:pPr>
            <w:r w:rsidRPr="00447899">
              <w:t>TDL-A 30ns</w:t>
            </w:r>
          </w:p>
          <w:p w14:paraId="65C1E95E" w14:textId="0D78817E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BC513FE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B16EA" w14:textId="77777777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Antenna configuration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0731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61F4EF11" w14:textId="36412EE1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03BA19FA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331F6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2x2</w:t>
            </w:r>
          </w:p>
          <w:p w14:paraId="6D74D8EB" w14:textId="77777777" w:rsidR="00751DDB" w:rsidRDefault="00751DDB" w:rsidP="00751DD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2x1</w:t>
            </w:r>
          </w:p>
          <w:p w14:paraId="285ABB02" w14:textId="77777777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F30D2" w14:paraId="3F569654" w14:textId="77777777" w:rsidTr="00751DDB">
        <w:trPr>
          <w:jc w:val="center"/>
        </w:trPr>
        <w:tc>
          <w:tcPr>
            <w:tcW w:w="2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CD011" w14:textId="7D380556" w:rsidR="005F30D2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UE speed</w:t>
            </w:r>
            <w:r w:rsidR="00ED444F">
              <w:rPr>
                <w:rFonts w:ascii="Arial" w:eastAsia="?? ??" w:hAnsi="Arial" w:cs="Arial"/>
                <w:sz w:val="18"/>
                <w:szCs w:val="18"/>
              </w:rPr>
              <w:t xml:space="preserve"> for non AWGN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6D905" w14:textId="240D1310" w:rsidR="005F30D2" w:rsidRDefault="005F30D2" w:rsidP="002C1A17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3</w:t>
            </w:r>
            <w:r w:rsidR="0038130D">
              <w:rPr>
                <w:rFonts w:ascii="Arial" w:eastAsia="?? ??" w:hAnsi="Arial" w:cs="Arial"/>
                <w:sz w:val="18"/>
                <w:szCs w:val="18"/>
              </w:rPr>
              <w:t>0</w:t>
            </w:r>
            <w:r>
              <w:rPr>
                <w:rFonts w:ascii="Arial" w:eastAsia="?? ??" w:hAnsi="Arial" w:cs="Arial"/>
                <w:sz w:val="18"/>
                <w:szCs w:val="18"/>
              </w:rPr>
              <w:t>km/h</w:t>
            </w:r>
          </w:p>
        </w:tc>
        <w:tc>
          <w:tcPr>
            <w:tcW w:w="3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205B2D" w14:textId="35E97595" w:rsidR="005F30D2" w:rsidRDefault="005F30D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?? ??" w:hAnsi="Arial" w:cs="Arial"/>
                <w:sz w:val="18"/>
                <w:szCs w:val="18"/>
                <w:lang w:val="sv-SE"/>
              </w:rPr>
              <w:t>3km/h</w:t>
            </w:r>
          </w:p>
        </w:tc>
      </w:tr>
      <w:tr w:rsidR="005F30D2" w14:paraId="4B393029" w14:textId="77777777" w:rsidTr="00751DDB">
        <w:trPr>
          <w:jc w:val="center"/>
        </w:trPr>
        <w:tc>
          <w:tcPr>
            <w:tcW w:w="962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EB34" w14:textId="77777777" w:rsidR="005F30D2" w:rsidRPr="008455D6" w:rsidRDefault="005F30D2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  <w:szCs w:val="18"/>
                <w:lang w:val="en-US"/>
              </w:rPr>
            </w:pPr>
            <w:r w:rsidRPr="008455D6">
              <w:rPr>
                <w:rFonts w:ascii="Arial" w:eastAsia="?? ??" w:hAnsi="Arial" w:cs="Arial"/>
                <w:sz w:val="18"/>
                <w:szCs w:val="18"/>
                <w:lang w:val="en-US"/>
              </w:rPr>
              <w:t>Note: Companies are encouraged to clarify whether the 2Tx simulation results are based Tx diversity or not.</w:t>
            </w:r>
          </w:p>
        </w:tc>
      </w:tr>
    </w:tbl>
    <w:p w14:paraId="6BF981EA" w14:textId="77777777" w:rsidR="005F30D2" w:rsidRDefault="005F30D2" w:rsidP="005F30D2">
      <w:pPr>
        <w:spacing w:before="120"/>
        <w:rPr>
          <w:rFonts w:eastAsia="宋体"/>
          <w:lang w:eastAsia="zh-CN"/>
        </w:rPr>
      </w:pPr>
      <w:r>
        <w:rPr>
          <w:lang w:eastAsia="zh-CN"/>
        </w:rPr>
        <w:t>The outcome metric is the SNR levels corresponding to 10% PDCCH BLER.</w:t>
      </w:r>
    </w:p>
    <w:p w14:paraId="0C3F8523" w14:textId="44E6979C" w:rsidR="001B0BA7" w:rsidRDefault="004553E9" w:rsidP="001B0BA7">
      <w:pPr>
        <w:pStyle w:val="1"/>
        <w:jc w:val="both"/>
        <w:rPr>
          <w:lang w:val="en-US"/>
        </w:rPr>
      </w:pPr>
      <w:r>
        <w:rPr>
          <w:lang w:val="en-US"/>
        </w:rPr>
        <w:t>Conclusion</w:t>
      </w:r>
    </w:p>
    <w:p w14:paraId="0A3CE9B4" w14:textId="7A691495" w:rsidR="00E768B6" w:rsidRDefault="00E768B6" w:rsidP="00E768B6">
      <w:pPr>
        <w:rPr>
          <w:lang w:eastAsia="zh-CN"/>
        </w:rPr>
      </w:pPr>
      <w:r>
        <w:rPr>
          <w:lang w:eastAsia="zh-CN"/>
        </w:rPr>
        <w:t>In this paper, we provided simulation assumptions for PDCCH performance for RLM</w:t>
      </w:r>
      <w:r w:rsidR="004553E9">
        <w:rPr>
          <w:lang w:eastAsia="zh-CN"/>
        </w:rPr>
        <w:t xml:space="preserve"> and BFD</w:t>
      </w:r>
      <w:r>
        <w:rPr>
          <w:lang w:eastAsia="zh-CN"/>
        </w:rPr>
        <w:t>. We suggest RAN4 to use the assumptions in Table 1</w:t>
      </w:r>
      <w:r w:rsidR="00186A9A">
        <w:rPr>
          <w:lang w:eastAsia="zh-CN"/>
        </w:rPr>
        <w:t xml:space="preserve"> and Table 2</w:t>
      </w:r>
      <w:r>
        <w:rPr>
          <w:lang w:eastAsia="zh-CN"/>
        </w:rPr>
        <w:t xml:space="preserve"> for the simulation evaluation.</w:t>
      </w:r>
    </w:p>
    <w:p w14:paraId="5B1FBA46" w14:textId="77777777" w:rsidR="004553E9" w:rsidRDefault="004553E9" w:rsidP="00E768B6">
      <w:pPr>
        <w:rPr>
          <w:lang w:eastAsia="zh-CN"/>
        </w:rPr>
      </w:pPr>
    </w:p>
    <w:bookmarkEnd w:id="2"/>
    <w:p w14:paraId="40B13A33" w14:textId="77777777" w:rsidR="00B44104" w:rsidRPr="00B44104" w:rsidRDefault="00B44104" w:rsidP="00B44104">
      <w:pPr>
        <w:rPr>
          <w:rFonts w:eastAsia="宋体"/>
          <w:sz w:val="22"/>
          <w:szCs w:val="22"/>
          <w:lang w:eastAsia="zh-CN"/>
        </w:rPr>
      </w:pPr>
    </w:p>
    <w:sectPr w:rsidR="00B44104" w:rsidRPr="00B4410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724F" w16cex:dateUtc="2021-11-11T00:31:00Z"/>
  <w16cex:commentExtensible w16cex:durableId="2536728D" w16cex:dateUtc="2021-11-11T00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198EDE" w16cid:durableId="2536724F"/>
  <w16cid:commentId w16cid:paraId="645A4A23" w16cid:durableId="253672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1D4FA" w14:textId="77777777" w:rsidR="009F56C1" w:rsidRDefault="009F56C1">
      <w:r>
        <w:separator/>
      </w:r>
    </w:p>
  </w:endnote>
  <w:endnote w:type="continuationSeparator" w:id="0">
    <w:p w14:paraId="4F43CF67" w14:textId="77777777" w:rsidR="009F56C1" w:rsidRDefault="009F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459BC" w:rsidRDefault="002459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459BC" w:rsidRDefault="002459B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4C36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2459BC" w:rsidRDefault="002459B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B5DCF" w14:textId="77777777" w:rsidR="009F56C1" w:rsidRDefault="009F56C1">
      <w:r>
        <w:separator/>
      </w:r>
    </w:p>
  </w:footnote>
  <w:footnote w:type="continuationSeparator" w:id="0">
    <w:p w14:paraId="6C21AE4F" w14:textId="77777777" w:rsidR="009F56C1" w:rsidRDefault="009F5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AF5400"/>
    <w:multiLevelType w:val="hybridMultilevel"/>
    <w:tmpl w:val="A18AC7E2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A80006"/>
    <w:multiLevelType w:val="hybridMultilevel"/>
    <w:tmpl w:val="11FAFC5E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  <w:num w:numId="13">
    <w:abstractNumId w:val="1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A6D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188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525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77A73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A9A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CC9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6F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6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90F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479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A17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C36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8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061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30D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BDF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0FF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1F1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345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8F2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84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3E9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5EB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0D2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4F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78E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8D9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557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1B9A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3E39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1DDB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3E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D6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0BBD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183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DC0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40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1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1F9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3FDF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6C1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09E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C6C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05"/>
    <w:rsid w:val="00AB2129"/>
    <w:rsid w:val="00AB226C"/>
    <w:rsid w:val="00AB234A"/>
    <w:rsid w:val="00AB260A"/>
    <w:rsid w:val="00AB316E"/>
    <w:rsid w:val="00AB35B7"/>
    <w:rsid w:val="00AB36F2"/>
    <w:rsid w:val="00AB3938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7D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B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1C7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7D1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BC"/>
    <w:rsid w:val="00C43982"/>
    <w:rsid w:val="00C43C90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8D8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045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E5D"/>
    <w:rsid w:val="00D851DE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9E9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1DA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1A1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1EE5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68B6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64"/>
    <w:rsid w:val="00EA1E34"/>
    <w:rsid w:val="00EA1EA3"/>
    <w:rsid w:val="00EA2299"/>
    <w:rsid w:val="00EA22B3"/>
    <w:rsid w:val="00EA29D0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8A2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3F19"/>
    <w:rsid w:val="00EB420B"/>
    <w:rsid w:val="00EB4302"/>
    <w:rsid w:val="00EB43BD"/>
    <w:rsid w:val="00EB5321"/>
    <w:rsid w:val="00EB5857"/>
    <w:rsid w:val="00EB5B8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44F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25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296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0DD1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5D6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6FC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893AF1-9B54-45C6-B4D9-BA47A883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41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19</cp:revision>
  <cp:lastPrinted>2009-04-22T06:01:00Z</cp:lastPrinted>
  <dcterms:created xsi:type="dcterms:W3CDTF">2021-11-10T11:43:00Z</dcterms:created>
  <dcterms:modified xsi:type="dcterms:W3CDTF">2021-11-11T10:41:00Z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(3)40EmzRb17blDYM3IysMwGRVMmNC3VPVDf4FS4ioq6wmStTQFpdf6z2j6Use9fUpWftx0CI9z
2PAAJbxHH54pUudOMEmbiOMNBoufWxWWI637llDQQNkd1TaH8cFu9NYoiCpsIl6bbzuHllj3
83ZpBMqVNb8mzPjOflN1UXnjcHtV7Bqrf00aiGKFZ0Q9jOkMzM33CBhlt6CmzSiUmeplvs43
lpMDS7wz7GeSng6y88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fuYz7VouZwUUwj8UKLaMHOFmqt+puwKbhqW+CbdZtnYXEiGN67a4XF
Hfgl7rvru8jehO5aAHUoxL/mxD1b9tazU5jk1TihOQZrqEmYPwYISebS/DlAUeexdukedouE
DmFDr/N9+MXHf6pvmpHnL8hmVXUJT0onvlBgCl5976CNDh2/S1XsbrZ+I4ov63Pp+p0BtARA
5emsxQL09rgQCR4+sb+fzoWGnrAXvxQjAhAP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VlLXHliDbNSJdD7tHV+QhwuwPvWsc5/KMZRx
8ounP94g9YEAy5ihsLiiG0Q7qvT2XNnpuvd+NetaVhk525jNv14=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