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07E02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5F27A2">
        <w:rPr>
          <w:rFonts w:hint="eastAsia"/>
          <w:b/>
          <w:i/>
          <w:noProof/>
          <w:sz w:val="28"/>
          <w:lang w:eastAsia="ja-JP"/>
        </w:rPr>
        <w:t>8</w:t>
      </w:r>
      <w:r w:rsidR="0025416A">
        <w:rPr>
          <w:b/>
          <w:i/>
          <w:noProof/>
          <w:sz w:val="28"/>
          <w:lang w:eastAsia="ja-JP"/>
        </w:rPr>
        <w:t>0</w:t>
      </w:r>
      <w:r w:rsidR="005F27A2">
        <w:rPr>
          <w:b/>
          <w:i/>
          <w:noProof/>
          <w:sz w:val="28"/>
          <w:lang w:eastAsia="ja-JP"/>
        </w:rPr>
        <w:t>9</w:t>
      </w:r>
      <w:r w:rsidR="0025416A">
        <w:rPr>
          <w:rFonts w:hint="eastAsia"/>
          <w:b/>
          <w:i/>
          <w:noProof/>
          <w:sz w:val="28"/>
          <w:lang w:eastAsia="ja-JP"/>
        </w:rPr>
        <w:t>0</w:t>
      </w:r>
    </w:p>
    <w:p w14:paraId="7CB45193" w14:textId="1F601822" w:rsidR="001E41F3" w:rsidRDefault="00B02E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62CD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05E1B" w:rsidR="001E41F3" w:rsidRPr="00410371" w:rsidRDefault="00B02E80" w:rsidP="004E0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2CD">
                <w:rPr>
                  <w:b/>
                  <w:noProof/>
                  <w:sz w:val="28"/>
                </w:rPr>
                <w:t>38.1</w:t>
              </w:r>
              <w:r w:rsidR="004E0D0F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4CBEAC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50558F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9B5C8" w:rsidR="001E41F3" w:rsidRPr="00410371" w:rsidRDefault="00B02E80" w:rsidP="002541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416A">
                <w:rPr>
                  <w:b/>
                  <w:noProof/>
                  <w:sz w:val="28"/>
                </w:rPr>
                <w:t>16</w:t>
              </w:r>
              <w:r w:rsidR="007562CD">
                <w:rPr>
                  <w:b/>
                  <w:noProof/>
                  <w:sz w:val="28"/>
                </w:rPr>
                <w:t>.</w:t>
              </w:r>
              <w:r w:rsidR="0025416A">
                <w:rPr>
                  <w:b/>
                  <w:noProof/>
                  <w:sz w:val="28"/>
                </w:rPr>
                <w:t>9</w:t>
              </w:r>
              <w:r w:rsidR="007562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57B64" w:rsidR="007562CD" w:rsidRDefault="00D00658" w:rsidP="00141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62CD">
              <w:t>Draft CR to 38.1</w:t>
            </w:r>
            <w:r w:rsidR="004E0D0F">
              <w:t>41-1</w:t>
            </w:r>
            <w:r w:rsidR="00E33DAB">
              <w:t>: BS</w:t>
            </w:r>
            <w:r w:rsidR="007562CD">
              <w:t xml:space="preserve"> OBUE Cat B requirement</w:t>
            </w:r>
            <w:r w:rsidR="0014174E">
              <w:t>s</w:t>
            </w:r>
            <w:r w:rsidR="007562CD">
              <w:t xml:space="preserve"> clarification </w:t>
            </w:r>
            <w:r>
              <w:fldChar w:fldCharType="end"/>
            </w:r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B02E80" w:rsidP="00756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2CD">
                <w:rPr>
                  <w:noProof/>
                </w:rPr>
                <w:t>NEC</w:t>
              </w:r>
            </w:fldSimple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7785D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</w:t>
            </w:r>
            <w:r w:rsidR="004E0D0F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4312F" w:rsidR="007562CD" w:rsidRDefault="0025416A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4C5D1" w:rsidR="007562CD" w:rsidRDefault="00B02E80" w:rsidP="00254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62CD">
                <w:rPr>
                  <w:noProof/>
                </w:rPr>
                <w:t>Rel-1</w:t>
              </w:r>
            </w:fldSimple>
            <w:r w:rsidR="0025416A">
              <w:rPr>
                <w:noProof/>
              </w:rPr>
              <w:t>6</w:t>
            </w:r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A8C522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Describtion on how to derive the “cumulative sum” for FR2 OBUE cat B requirements when measurement banwidthes are different exists in a NOTE. However, measurement bandwidthes are same for all the frequency offset resions of the requirement. It means the description is never valid.</w:t>
            </w:r>
          </w:p>
        </w:tc>
      </w:tr>
      <w:tr w:rsidR="001A3A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3A15" w:rsidRDefault="001A3A15" w:rsidP="001A3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C5400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the unnecessary text </w:t>
            </w:r>
            <w:r w:rsidR="00631292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NOTE1 in table 6.6.4.5.3.1-1.</w:t>
            </w:r>
          </w:p>
        </w:tc>
      </w:tr>
      <w:tr w:rsidR="001A3A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3A15" w:rsidRDefault="001A3A15" w:rsidP="001A3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DEAC8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may 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863BF" w:rsidR="007562CD" w:rsidRDefault="001A3A15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.6.4.5.3.1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A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9CFE83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C590B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3A15" w:rsidRDefault="001A3A15" w:rsidP="001A3A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791CC5" w:rsidR="001A3A15" w:rsidRDefault="001A3A15" w:rsidP="001A3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1A3A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CCB9F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70E35F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3A15" w:rsidRDefault="001A3A15" w:rsidP="001A3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AF3310" w:rsidR="001A3A15" w:rsidRDefault="001A3A15" w:rsidP="001A3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 </w:t>
            </w:r>
          </w:p>
        </w:tc>
      </w:tr>
      <w:tr w:rsidR="00756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6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</w:tr>
      <w:tr w:rsidR="00756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6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62CD" w:rsidRPr="008863B9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62CD" w:rsidRPr="008863B9" w:rsidRDefault="007562CD" w:rsidP="00756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6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8B1EC" w14:textId="77777777" w:rsidR="001A3A15" w:rsidRDefault="001A3A15" w:rsidP="001A3A15">
      <w:pPr>
        <w:rPr>
          <w:b/>
          <w:color w:val="FF0000"/>
          <w:sz w:val="28"/>
          <w:szCs w:val="28"/>
        </w:rPr>
      </w:pPr>
      <w:bookmarkStart w:id="1" w:name="_Toc5283875"/>
      <w:bookmarkStart w:id="2" w:name="_Toc510694056"/>
      <w:bookmarkStart w:id="3" w:name="_Toc21099192"/>
      <w:bookmarkStart w:id="4" w:name="_Toc29809280"/>
      <w:bookmarkStart w:id="5" w:name="_Toc29809789"/>
      <w:bookmarkStart w:id="6" w:name="_Toc37270276"/>
      <w:bookmarkStart w:id="7" w:name="_Toc45883515"/>
      <w:bookmarkStart w:id="8" w:name="_Toc53182224"/>
      <w:bookmarkStart w:id="9" w:name="_Toc66729913"/>
      <w:bookmarkStart w:id="10" w:name="_Toc74969222"/>
      <w:bookmarkStart w:id="11" w:name="_Toc76544837"/>
      <w:bookmarkStart w:id="12" w:name="_Toc8259958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AE64E49" w14:textId="00562083" w:rsidR="002D4951" w:rsidRDefault="002D4951" w:rsidP="00631292">
      <w:pPr>
        <w:rPr>
          <w:b/>
          <w:color w:val="FF0000"/>
          <w:sz w:val="28"/>
          <w:szCs w:val="28"/>
        </w:rPr>
      </w:pPr>
      <w:bookmarkStart w:id="13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906C2E" w14:textId="77777777" w:rsidR="002D4951" w:rsidRPr="008C3753" w:rsidRDefault="002D4951" w:rsidP="002D4951">
      <w:pPr>
        <w:pStyle w:val="6"/>
      </w:pPr>
      <w:r w:rsidRPr="008C3753">
        <w:t>6.6.4.5.3.1</w:t>
      </w:r>
      <w:r w:rsidRPr="008C3753">
        <w:tab/>
        <w:t>Category B requirements (Option 1)</w:t>
      </w:r>
    </w:p>
    <w:p w14:paraId="7692E0C6" w14:textId="77777777" w:rsidR="002D4951" w:rsidRPr="008C3753" w:rsidRDefault="002D4951" w:rsidP="002D4951">
      <w:r w:rsidRPr="008C3753">
        <w:t xml:space="preserve">For BS operating in Bands n5, n8, </w:t>
      </w:r>
      <w:r w:rsidRPr="008C3753">
        <w:rPr>
          <w:rFonts w:cs="v5.0.0"/>
        </w:rPr>
        <w:t xml:space="preserve">n12, </w:t>
      </w:r>
      <w:r w:rsidRPr="008C3753">
        <w:t xml:space="preserve">n20, n26, n28, n29, n71,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are </w:t>
      </w:r>
      <w:r w:rsidRPr="008C3753">
        <w:t>specified in table 6.6.4.5.3.1-1:</w:t>
      </w:r>
    </w:p>
    <w:p w14:paraId="7BC5F161" w14:textId="77777777" w:rsidR="002D4951" w:rsidRPr="008C3753" w:rsidRDefault="002D4951" w:rsidP="002D4951">
      <w:pPr>
        <w:pStyle w:val="TH"/>
        <w:rPr>
          <w:rFonts w:cs="v5.0.0"/>
        </w:rPr>
      </w:pPr>
      <w:r w:rsidRPr="008C3753">
        <w:t xml:space="preserve">Table 6.6.4.5.3.1-1: Wide Area BS operating band unwanted emission limits </w:t>
      </w:r>
      <w:r w:rsidRPr="008C3753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2D4951" w:rsidRPr="008C3753" w14:paraId="4DF343B6" w14:textId="77777777" w:rsidTr="00337E94">
        <w:trPr>
          <w:cantSplit/>
          <w:jc w:val="center"/>
        </w:trPr>
        <w:tc>
          <w:tcPr>
            <w:tcW w:w="1953" w:type="dxa"/>
          </w:tcPr>
          <w:p w14:paraId="73CA1457" w14:textId="77777777" w:rsidR="002D4951" w:rsidRPr="008C3753" w:rsidRDefault="002D4951" w:rsidP="00337E94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2A7B426C" w14:textId="77777777" w:rsidR="002D4951" w:rsidRPr="008C3753" w:rsidRDefault="002D4951" w:rsidP="00337E94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5AFE39A" w14:textId="77777777" w:rsidR="002D4951" w:rsidRPr="008C3753" w:rsidRDefault="002D4951" w:rsidP="00337E94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7BB77E4" w14:textId="77777777" w:rsidR="002D4951" w:rsidRPr="008C3753" w:rsidRDefault="002D4951" w:rsidP="00337E94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2D4951" w:rsidRPr="008C3753" w14:paraId="211B9743" w14:textId="77777777" w:rsidTr="00337E94">
        <w:trPr>
          <w:cantSplit/>
          <w:jc w:val="center"/>
        </w:trPr>
        <w:tc>
          <w:tcPr>
            <w:tcW w:w="1953" w:type="dxa"/>
          </w:tcPr>
          <w:p w14:paraId="08798DD0" w14:textId="77777777" w:rsidR="002D4951" w:rsidRPr="008C3753" w:rsidRDefault="002D4951" w:rsidP="00337E94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A421F3B" w14:textId="77777777" w:rsidR="002D4951" w:rsidRPr="008C3753" w:rsidRDefault="002D4951" w:rsidP="00337E94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</w:tcPr>
          <w:p w14:paraId="15B4FCE4" w14:textId="77777777" w:rsidR="002D4951" w:rsidRPr="008C3753" w:rsidRDefault="002D4951" w:rsidP="00337E9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C88B4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27.65pt;height:30.55pt" o:ole="" fillcolor="window">
                  <v:imagedata r:id="rId17" o:title=""/>
                </v:shape>
                <o:OLEObject Type="Embed" ProgID="Equation.3" ShapeID="_x0000_i1032" DrawAspect="Content" ObjectID="_1698483396" r:id="rId18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5B56843A" w14:textId="77777777" w:rsidR="002D4951" w:rsidRPr="008C3753" w:rsidRDefault="002D4951" w:rsidP="00337E94">
            <w:pPr>
              <w:pStyle w:val="TAC"/>
              <w:rPr>
                <w:rFonts w:cs="Arial"/>
              </w:rPr>
            </w:pPr>
          </w:p>
        </w:tc>
      </w:tr>
      <w:tr w:rsidR="002D4951" w:rsidRPr="008C3753" w14:paraId="1DC20588" w14:textId="77777777" w:rsidTr="00337E94">
        <w:trPr>
          <w:cantSplit/>
          <w:jc w:val="center"/>
        </w:trPr>
        <w:tc>
          <w:tcPr>
            <w:tcW w:w="1953" w:type="dxa"/>
          </w:tcPr>
          <w:p w14:paraId="3A86B849" w14:textId="77777777" w:rsidR="002D4951" w:rsidRPr="008C3753" w:rsidRDefault="002D4951" w:rsidP="00337E94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5D58A547" w14:textId="77777777" w:rsidR="002D4951" w:rsidRPr="008C3753" w:rsidRDefault="002D4951" w:rsidP="00337E94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2CC9900D" w14:textId="77777777" w:rsidR="002D4951" w:rsidRPr="008C3753" w:rsidRDefault="002D4951" w:rsidP="00337E94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4BA814D8" w14:textId="77777777" w:rsidR="002D4951" w:rsidRPr="008C3753" w:rsidRDefault="002D4951" w:rsidP="00337E94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A347F4F" w14:textId="77777777" w:rsidR="002D4951" w:rsidRPr="008C3753" w:rsidRDefault="002D4951" w:rsidP="00337E9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1B04AF33" w14:textId="77777777" w:rsidR="002D4951" w:rsidRPr="008C3753" w:rsidRDefault="002D4951" w:rsidP="00337E9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2D4951" w:rsidRPr="008C3753" w14:paraId="6B8DC5CF" w14:textId="77777777" w:rsidTr="00337E94">
        <w:trPr>
          <w:cantSplit/>
          <w:jc w:val="center"/>
        </w:trPr>
        <w:tc>
          <w:tcPr>
            <w:tcW w:w="1953" w:type="dxa"/>
          </w:tcPr>
          <w:p w14:paraId="375AE941" w14:textId="77777777" w:rsidR="002D4951" w:rsidRPr="008C3753" w:rsidRDefault="002D4951" w:rsidP="00337E94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5B33AF4" w14:textId="77777777" w:rsidR="002D4951" w:rsidRPr="008C3753" w:rsidRDefault="002D4951" w:rsidP="00337E94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7E98266" w14:textId="77777777" w:rsidR="002D4951" w:rsidRPr="008C3753" w:rsidRDefault="002D4951" w:rsidP="00337E9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-16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143C6224" w14:textId="77777777" w:rsidR="002D4951" w:rsidRPr="008C3753" w:rsidRDefault="002D4951" w:rsidP="00337E94">
            <w:pPr>
              <w:pStyle w:val="TAC"/>
              <w:rPr>
                <w:rFonts w:cs="Arial"/>
              </w:rPr>
            </w:pPr>
          </w:p>
        </w:tc>
      </w:tr>
      <w:tr w:rsidR="002D4951" w:rsidRPr="008C3753" w14:paraId="7058D659" w14:textId="77777777" w:rsidTr="00337E94">
        <w:trPr>
          <w:cantSplit/>
          <w:jc w:val="center"/>
        </w:trPr>
        <w:tc>
          <w:tcPr>
            <w:tcW w:w="9814" w:type="dxa"/>
            <w:gridSpan w:val="4"/>
          </w:tcPr>
          <w:p w14:paraId="38EA8206" w14:textId="09A2BB87" w:rsidR="002D4951" w:rsidRPr="008C3753" w:rsidRDefault="002D4951" w:rsidP="00337E94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del w:id="14" w:author="Tetsu Ikeda" w:date="2021-11-15T12:02:00Z">
              <w:r w:rsidRPr="008C3753" w:rsidDel="002D4951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8C3753">
              <w:rPr>
                <w:rFonts w:cs="v5.0.0"/>
              </w:rPr>
              <w:t xml:space="preserve">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16 dBm/100 kHz.</w:t>
            </w:r>
          </w:p>
          <w:p w14:paraId="178AE258" w14:textId="77777777" w:rsidR="002D4951" w:rsidRPr="008C3753" w:rsidRDefault="002D4951" w:rsidP="00337E94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461A0C5B" w14:textId="77777777" w:rsidR="002D4951" w:rsidRPr="008C3753" w:rsidRDefault="002D4951" w:rsidP="00337E94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0329FAD7" w14:textId="77777777" w:rsidR="002D4951" w:rsidRPr="002D4951" w:rsidRDefault="002D4951" w:rsidP="00631292">
      <w:pPr>
        <w:rPr>
          <w:b/>
          <w:color w:val="FF0000"/>
          <w:sz w:val="28"/>
          <w:szCs w:val="28"/>
        </w:rPr>
      </w:pPr>
    </w:p>
    <w:p w14:paraId="68C9CD36" w14:textId="689A837A" w:rsidR="001E41F3" w:rsidRPr="00631292" w:rsidRDefault="001A3A15" w:rsidP="00631292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63129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74678" w14:textId="77777777" w:rsidR="00D00658" w:rsidRDefault="00D00658">
      <w:r>
        <w:separator/>
      </w:r>
    </w:p>
  </w:endnote>
  <w:endnote w:type="continuationSeparator" w:id="0">
    <w:p w14:paraId="6ACBFBCA" w14:textId="77777777" w:rsidR="00D00658" w:rsidRDefault="00D0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6C388" w14:textId="77777777" w:rsidR="002D4951" w:rsidRDefault="002D495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2A31F" w14:textId="77777777" w:rsidR="002D4951" w:rsidRDefault="002D495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6317F" w14:textId="77777777" w:rsidR="002D4951" w:rsidRDefault="002D495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9B9D2" w14:textId="77777777" w:rsidR="00D00658" w:rsidRDefault="00D00658">
      <w:r>
        <w:separator/>
      </w:r>
    </w:p>
  </w:footnote>
  <w:footnote w:type="continuationSeparator" w:id="0">
    <w:p w14:paraId="02B68C39" w14:textId="77777777" w:rsidR="00D00658" w:rsidRDefault="00D00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8B2B5" w14:textId="77777777" w:rsidR="002D4951" w:rsidRDefault="002D49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6ADA1" w14:textId="77777777" w:rsidR="002D4951" w:rsidRDefault="002D495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B5"/>
    <w:rsid w:val="000A6394"/>
    <w:rsid w:val="000B7FED"/>
    <w:rsid w:val="000C038A"/>
    <w:rsid w:val="000C6598"/>
    <w:rsid w:val="000D44B3"/>
    <w:rsid w:val="0014174E"/>
    <w:rsid w:val="00145D43"/>
    <w:rsid w:val="00192C46"/>
    <w:rsid w:val="001A08B3"/>
    <w:rsid w:val="001A3A15"/>
    <w:rsid w:val="001A7B60"/>
    <w:rsid w:val="001B52F0"/>
    <w:rsid w:val="001B7A65"/>
    <w:rsid w:val="001E41F3"/>
    <w:rsid w:val="0025416A"/>
    <w:rsid w:val="0026004D"/>
    <w:rsid w:val="002640DD"/>
    <w:rsid w:val="00275D12"/>
    <w:rsid w:val="00284FEB"/>
    <w:rsid w:val="002860C4"/>
    <w:rsid w:val="002B5741"/>
    <w:rsid w:val="002D4951"/>
    <w:rsid w:val="002E472E"/>
    <w:rsid w:val="002F0E36"/>
    <w:rsid w:val="00301F86"/>
    <w:rsid w:val="00305409"/>
    <w:rsid w:val="003609EF"/>
    <w:rsid w:val="0036231A"/>
    <w:rsid w:val="00374DD4"/>
    <w:rsid w:val="003E1A36"/>
    <w:rsid w:val="00410371"/>
    <w:rsid w:val="004242F1"/>
    <w:rsid w:val="004B75B7"/>
    <w:rsid w:val="004E0D0F"/>
    <w:rsid w:val="0050558F"/>
    <w:rsid w:val="0051580D"/>
    <w:rsid w:val="00547111"/>
    <w:rsid w:val="00592D74"/>
    <w:rsid w:val="005E2C44"/>
    <w:rsid w:val="005F27A2"/>
    <w:rsid w:val="00621188"/>
    <w:rsid w:val="006257ED"/>
    <w:rsid w:val="00631292"/>
    <w:rsid w:val="00665C47"/>
    <w:rsid w:val="00695808"/>
    <w:rsid w:val="006B46FB"/>
    <w:rsid w:val="006E21FB"/>
    <w:rsid w:val="007562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15E"/>
    <w:rsid w:val="00A246B6"/>
    <w:rsid w:val="00A47E70"/>
    <w:rsid w:val="00A50CF0"/>
    <w:rsid w:val="00A7671C"/>
    <w:rsid w:val="00AA2CBC"/>
    <w:rsid w:val="00AC5820"/>
    <w:rsid w:val="00AD1CD8"/>
    <w:rsid w:val="00B02E80"/>
    <w:rsid w:val="00B258BB"/>
    <w:rsid w:val="00B55B2C"/>
    <w:rsid w:val="00B67B97"/>
    <w:rsid w:val="00B968C8"/>
    <w:rsid w:val="00BA3EC5"/>
    <w:rsid w:val="00BA51D9"/>
    <w:rsid w:val="00BB5DFC"/>
    <w:rsid w:val="00BD279D"/>
    <w:rsid w:val="00BD6BB8"/>
    <w:rsid w:val="00C66BA2"/>
    <w:rsid w:val="00C76283"/>
    <w:rsid w:val="00C95985"/>
    <w:rsid w:val="00CC5026"/>
    <w:rsid w:val="00CC68D0"/>
    <w:rsid w:val="00D00658"/>
    <w:rsid w:val="00D03F9A"/>
    <w:rsid w:val="00D06D51"/>
    <w:rsid w:val="00D24991"/>
    <w:rsid w:val="00D50255"/>
    <w:rsid w:val="00D66520"/>
    <w:rsid w:val="00DC5FED"/>
    <w:rsid w:val="00DE34CF"/>
    <w:rsid w:val="00E13F3D"/>
    <w:rsid w:val="00E33DAB"/>
    <w:rsid w:val="00E34898"/>
    <w:rsid w:val="00EB09B7"/>
    <w:rsid w:val="00EC7BC9"/>
    <w:rsid w:val="00EE7D7C"/>
    <w:rsid w:val="00F25D98"/>
    <w:rsid w:val="00F300FB"/>
    <w:rsid w:val="00FB6386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D4DDB-2D60-4143-B3BB-DBFD1CA1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10</cp:revision>
  <cp:lastPrinted>1899-12-31T23:00:00Z</cp:lastPrinted>
  <dcterms:created xsi:type="dcterms:W3CDTF">2021-10-14T05:47:00Z</dcterms:created>
  <dcterms:modified xsi:type="dcterms:W3CDTF">2021-11-15T03:03:00Z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