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C554A4" w14:textId="77777777" w:rsidR="00760275" w:rsidRPr="00B15597" w:rsidRDefault="00760275" w:rsidP="00760275">
      <w:pPr>
        <w:pStyle w:val="Header"/>
        <w:tabs>
          <w:tab w:val="right" w:pos="9639"/>
        </w:tabs>
        <w:rPr>
          <w:rFonts w:hint="eastAsia"/>
          <w:noProof w:val="0"/>
          <w:sz w:val="24"/>
          <w:szCs w:val="24"/>
          <w:lang w:eastAsia="ja-JP"/>
        </w:rPr>
      </w:pPr>
      <w:r w:rsidRPr="003D2895">
        <w:rPr>
          <w:rFonts w:cs="Tms Rmn"/>
          <w:b w:val="0"/>
          <w:sz w:val="24"/>
          <w:szCs w:val="24"/>
        </w:rPr>
        <w:t>3GPP TSG-RAN WG4 Meeting #</w:t>
      </w:r>
      <w:r>
        <w:rPr>
          <w:rFonts w:cs="Tms Rmn"/>
          <w:b w:val="0"/>
          <w:sz w:val="24"/>
          <w:szCs w:val="24"/>
          <w:lang w:eastAsia="ja-JP"/>
        </w:rPr>
        <w:t>101-</w:t>
      </w:r>
      <w:r w:rsidR="00EB618A">
        <w:rPr>
          <w:rFonts w:cs="Tms Rmn"/>
          <w:b w:val="0"/>
          <w:sz w:val="24"/>
          <w:szCs w:val="24"/>
          <w:lang w:eastAsia="ja-JP"/>
        </w:rPr>
        <w:t>bis-</w:t>
      </w:r>
      <w:r>
        <w:rPr>
          <w:rFonts w:cs="Tms Rmn"/>
          <w:b w:val="0"/>
          <w:sz w:val="24"/>
          <w:szCs w:val="24"/>
          <w:lang w:eastAsia="ja-JP"/>
        </w:rPr>
        <w:t>e</w:t>
      </w:r>
      <w:r w:rsidRPr="00B15597" w:rsidDel="00B15597">
        <w:rPr>
          <w:noProof w:val="0"/>
          <w:sz w:val="24"/>
          <w:szCs w:val="24"/>
        </w:rPr>
        <w:t xml:space="preserve"> </w:t>
      </w:r>
      <w:r w:rsidRPr="00B15597">
        <w:rPr>
          <w:noProof w:val="0"/>
          <w:sz w:val="24"/>
          <w:szCs w:val="24"/>
        </w:rPr>
        <w:tab/>
      </w:r>
      <w:r w:rsidRPr="00610F3B">
        <w:rPr>
          <w:rFonts w:cs="Tms Rmn"/>
          <w:b w:val="0"/>
          <w:sz w:val="24"/>
          <w:szCs w:val="24"/>
        </w:rPr>
        <w:t>R4-</w:t>
      </w:r>
      <w:r>
        <w:rPr>
          <w:rFonts w:cs="Tms Rmn"/>
          <w:b w:val="0"/>
          <w:sz w:val="24"/>
          <w:szCs w:val="24"/>
        </w:rPr>
        <w:t>2</w:t>
      </w:r>
      <w:r w:rsidR="00DC3C11">
        <w:rPr>
          <w:rFonts w:cs="Tms Rmn"/>
          <w:b w:val="0"/>
          <w:sz w:val="24"/>
          <w:szCs w:val="24"/>
        </w:rPr>
        <w:t>201295</w:t>
      </w:r>
    </w:p>
    <w:p w14:paraId="644CD70A" w14:textId="77777777" w:rsidR="00760275" w:rsidRPr="00A803D1" w:rsidRDefault="00760275" w:rsidP="00760275">
      <w:pPr>
        <w:pStyle w:val="Header"/>
        <w:tabs>
          <w:tab w:val="left" w:pos="6521"/>
        </w:tabs>
        <w:rPr>
          <w:rFonts w:hint="eastAsia"/>
          <w:noProof w:val="0"/>
          <w:sz w:val="24"/>
          <w:szCs w:val="24"/>
          <w:lang w:val="pt-BR" w:eastAsia="ja-JP"/>
        </w:rPr>
      </w:pPr>
      <w:r>
        <w:rPr>
          <w:b w:val="0"/>
          <w:sz w:val="24"/>
          <w:szCs w:val="24"/>
          <w:lang w:val="pt-BR" w:eastAsia="zh-CN"/>
        </w:rPr>
        <w:t>Online meeting</w:t>
      </w:r>
      <w:r w:rsidRPr="00063DA0">
        <w:rPr>
          <w:b w:val="0"/>
          <w:sz w:val="24"/>
          <w:szCs w:val="24"/>
          <w:lang w:val="pt-BR" w:eastAsia="zh-CN"/>
        </w:rPr>
        <w:t>,</w:t>
      </w:r>
      <w:r w:rsidRPr="00063DA0">
        <w:rPr>
          <w:b w:val="0"/>
          <w:sz w:val="24"/>
          <w:szCs w:val="24"/>
          <w:lang w:val="pt-BR" w:eastAsia="ja-JP"/>
        </w:rPr>
        <w:t xml:space="preserve"> </w:t>
      </w:r>
      <w:r>
        <w:rPr>
          <w:b w:val="0"/>
          <w:sz w:val="24"/>
          <w:szCs w:val="24"/>
          <w:lang w:val="pt-BR" w:eastAsia="ja-JP"/>
        </w:rPr>
        <w:t>1</w:t>
      </w:r>
      <w:r w:rsidR="00EB618A">
        <w:rPr>
          <w:b w:val="0"/>
          <w:sz w:val="24"/>
          <w:szCs w:val="24"/>
          <w:lang w:val="pt-BR" w:eastAsia="ja-JP"/>
        </w:rPr>
        <w:t>7</w:t>
      </w:r>
      <w:r>
        <w:rPr>
          <w:b w:val="0"/>
          <w:sz w:val="24"/>
          <w:szCs w:val="24"/>
          <w:lang w:val="pt-BR" w:eastAsia="ja-JP"/>
        </w:rPr>
        <w:t>-</w:t>
      </w:r>
      <w:r w:rsidR="00EB618A">
        <w:rPr>
          <w:b w:val="0"/>
          <w:sz w:val="24"/>
          <w:szCs w:val="24"/>
          <w:lang w:val="pt-BR" w:eastAsia="ja-JP"/>
        </w:rPr>
        <w:t>25</w:t>
      </w:r>
      <w:r>
        <w:rPr>
          <w:b w:val="0"/>
          <w:sz w:val="24"/>
          <w:szCs w:val="24"/>
          <w:lang w:val="pt-BR" w:eastAsia="ja-JP"/>
        </w:rPr>
        <w:t xml:space="preserve"> </w:t>
      </w:r>
      <w:r w:rsidR="00EB618A">
        <w:rPr>
          <w:b w:val="0"/>
          <w:sz w:val="24"/>
          <w:szCs w:val="24"/>
          <w:lang w:val="pt-BR" w:eastAsia="ja-JP"/>
        </w:rPr>
        <w:t>Jan</w:t>
      </w:r>
      <w:r w:rsidRPr="00063DA0">
        <w:rPr>
          <w:b w:val="0"/>
          <w:sz w:val="24"/>
          <w:szCs w:val="24"/>
          <w:lang w:val="pt-BR" w:eastAsia="ja-JP"/>
        </w:rPr>
        <w:t>, 20</w:t>
      </w:r>
      <w:r>
        <w:rPr>
          <w:b w:val="0"/>
          <w:sz w:val="24"/>
          <w:szCs w:val="24"/>
          <w:lang w:val="pt-BR" w:eastAsia="ja-JP"/>
        </w:rPr>
        <w:t>2</w:t>
      </w:r>
      <w:r w:rsidR="00EB618A">
        <w:rPr>
          <w:b w:val="0"/>
          <w:sz w:val="24"/>
          <w:szCs w:val="24"/>
          <w:lang w:val="pt-BR" w:eastAsia="ja-JP"/>
        </w:rPr>
        <w:t>2</w:t>
      </w:r>
    </w:p>
    <w:p w14:paraId="72E29510" w14:textId="77777777" w:rsidR="00760275" w:rsidRDefault="00760275" w:rsidP="00760275">
      <w:pPr>
        <w:spacing w:after="60"/>
        <w:ind w:left="1985" w:hanging="1985"/>
        <w:rPr>
          <w:rFonts w:ascii="Tms Rmn" w:hAnsi="Tms Rmn" w:cs="Tms Rmn"/>
          <w:b/>
        </w:rPr>
      </w:pPr>
    </w:p>
    <w:p w14:paraId="797D7F5E" w14:textId="77777777" w:rsidR="00760275" w:rsidRPr="001B5898" w:rsidRDefault="00760275" w:rsidP="00760275">
      <w:pPr>
        <w:spacing w:after="60"/>
        <w:ind w:left="1985" w:hanging="1985"/>
        <w:rPr>
          <w:rFonts w:ascii="Tms Rmn" w:hAnsi="Tms Rmn" w:cs="Tms Rmn" w:hint="eastAsia"/>
          <w:bCs/>
          <w:lang w:eastAsia="zh-CN"/>
        </w:rPr>
      </w:pPr>
      <w:r>
        <w:rPr>
          <w:rFonts w:ascii="Tms Rmn" w:hAnsi="Tms Rmn" w:cs="Tms Rmn"/>
          <w:b/>
        </w:rPr>
        <w:t>Title:</w:t>
      </w:r>
      <w:r>
        <w:rPr>
          <w:rFonts w:ascii="Tms Rmn" w:hAnsi="Tms Rmn" w:cs="Tms Rmn"/>
          <w:b/>
        </w:rPr>
        <w:tab/>
      </w:r>
      <w:r w:rsidRPr="00760275">
        <w:rPr>
          <w:rFonts w:ascii="Tms Rmn" w:hAnsi="Tms Rmn" w:cs="Tms Rmn"/>
          <w:sz w:val="21"/>
          <w:szCs w:val="21"/>
        </w:rPr>
        <w:t xml:space="preserve">Reply </w:t>
      </w:r>
      <w:r w:rsidRPr="00C1462E">
        <w:rPr>
          <w:rFonts w:ascii="Tms Rmn" w:hAnsi="Tms Rmn" w:cs="Tms Rmn" w:hint="eastAsia"/>
          <w:sz w:val="21"/>
          <w:szCs w:val="21"/>
        </w:rPr>
        <w:t>LS</w:t>
      </w:r>
      <w:r w:rsidRPr="00C1462E">
        <w:rPr>
          <w:rFonts w:ascii="Tms Rmn" w:hAnsi="Tms Rmn" w:cs="Tms Rmn"/>
          <w:sz w:val="21"/>
          <w:szCs w:val="21"/>
        </w:rPr>
        <w:t xml:space="preserve"> on NR CA capability for BCS5</w:t>
      </w:r>
    </w:p>
    <w:p w14:paraId="5E8C4364" w14:textId="77777777" w:rsidR="00760275" w:rsidRPr="00FE5178" w:rsidRDefault="00760275" w:rsidP="00760275">
      <w:pPr>
        <w:spacing w:after="60"/>
        <w:ind w:left="1985" w:hanging="1985"/>
        <w:rPr>
          <w:rFonts w:ascii="Tms Rmn" w:hAnsi="Tms Rmn" w:cs="Tms Rmn"/>
          <w:bCs/>
        </w:rPr>
      </w:pPr>
      <w:r w:rsidRPr="00FE5178">
        <w:rPr>
          <w:rFonts w:ascii="Tms Rmn" w:hAnsi="Tms Rmn" w:cs="Tms Rmn"/>
          <w:b/>
        </w:rPr>
        <w:t>Response to:</w:t>
      </w:r>
      <w:r w:rsidRPr="00FE5178">
        <w:rPr>
          <w:rFonts w:ascii="Tms Rmn" w:hAnsi="Tms Rmn" w:cs="Tms Rmn"/>
          <w:bCs/>
        </w:rPr>
        <w:tab/>
      </w:r>
      <w:r w:rsidR="00182917" w:rsidRPr="00182917">
        <w:rPr>
          <w:rFonts w:ascii="Tms Rmn" w:hAnsi="Tms Rmn" w:cs="Tms Rmn"/>
          <w:sz w:val="21"/>
          <w:szCs w:val="21"/>
        </w:rPr>
        <w:t>R4-2117018/R2-2109073</w:t>
      </w:r>
    </w:p>
    <w:p w14:paraId="4602321D" w14:textId="77777777" w:rsidR="00760275" w:rsidRPr="001B5898" w:rsidRDefault="00760275" w:rsidP="00760275">
      <w:pPr>
        <w:spacing w:after="60"/>
        <w:ind w:left="1985" w:hanging="1985"/>
        <w:rPr>
          <w:rFonts w:ascii="Tms Rmn" w:hAnsi="Tms Rmn" w:cs="Tms Rmn" w:hint="eastAsia"/>
          <w:bCs/>
          <w:lang w:eastAsia="zh-CN"/>
        </w:rPr>
      </w:pPr>
      <w:r w:rsidRPr="00FE5178">
        <w:rPr>
          <w:rFonts w:ascii="Tms Rmn" w:hAnsi="Tms Rmn" w:cs="Tms Rmn"/>
          <w:b/>
        </w:rPr>
        <w:t>Release:</w:t>
      </w:r>
      <w:r w:rsidRPr="00FE5178">
        <w:rPr>
          <w:rFonts w:ascii="Tms Rmn" w:hAnsi="Tms Rmn" w:cs="Tms Rmn"/>
          <w:bCs/>
        </w:rPr>
        <w:tab/>
      </w:r>
      <w:r w:rsidRPr="00C1462E">
        <w:rPr>
          <w:rFonts w:ascii="Tms Rmn" w:hAnsi="Tms Rmn" w:cs="Tms Rmn" w:hint="eastAsia"/>
          <w:sz w:val="21"/>
          <w:szCs w:val="21"/>
        </w:rPr>
        <w:t>Rel</w:t>
      </w:r>
      <w:r w:rsidRPr="00C1462E">
        <w:rPr>
          <w:rFonts w:ascii="Tms Rmn" w:hAnsi="Tms Rmn" w:cs="Tms Rmn"/>
          <w:sz w:val="21"/>
          <w:szCs w:val="21"/>
        </w:rPr>
        <w:t>-17</w:t>
      </w:r>
    </w:p>
    <w:p w14:paraId="5D4953C2" w14:textId="77777777" w:rsidR="00760275" w:rsidRPr="004761FD" w:rsidRDefault="00760275" w:rsidP="00760275">
      <w:pPr>
        <w:spacing w:after="60"/>
        <w:ind w:left="1985" w:hanging="1985"/>
        <w:rPr>
          <w:rFonts w:ascii="Tms Rmn" w:hAnsi="Tms Rmn" w:cs="Tms Rmn" w:hint="eastAsia"/>
          <w:bCs/>
          <w:lang w:eastAsia="zh-CN"/>
        </w:rPr>
      </w:pPr>
      <w:r>
        <w:rPr>
          <w:rFonts w:ascii="Tms Rmn" w:hAnsi="Tms Rmn" w:cs="Tms Rmn"/>
          <w:b/>
        </w:rPr>
        <w:t>Work Item:</w:t>
      </w:r>
      <w:r>
        <w:rPr>
          <w:rFonts w:ascii="Tms Rmn" w:hAnsi="Tms Rmn" w:cs="Tms Rmn"/>
          <w:bCs/>
        </w:rPr>
        <w:tab/>
      </w:r>
      <w:r w:rsidRPr="00CD5A36">
        <w:rPr>
          <w:rFonts w:ascii="Tms Rmn" w:hAnsi="Tms Rmn" w:cs="Tms Rmn"/>
          <w:sz w:val="21"/>
          <w:szCs w:val="21"/>
        </w:rPr>
        <w:t>NR_BCS4-Core</w:t>
      </w:r>
    </w:p>
    <w:p w14:paraId="611F0F6B" w14:textId="77777777" w:rsidR="00760275" w:rsidRDefault="00760275" w:rsidP="00760275">
      <w:pPr>
        <w:spacing w:after="60"/>
        <w:ind w:left="1985" w:hanging="1985"/>
        <w:rPr>
          <w:rFonts w:ascii="Tms Rmn" w:hAnsi="Tms Rmn" w:cs="Tms Rmn"/>
          <w:b/>
        </w:rPr>
      </w:pPr>
    </w:p>
    <w:p w14:paraId="7F9F62D2" w14:textId="77777777" w:rsidR="00760275" w:rsidRPr="00032D32" w:rsidRDefault="00760275" w:rsidP="00760275">
      <w:pPr>
        <w:spacing w:after="60"/>
        <w:ind w:left="1985" w:hanging="1985"/>
        <w:rPr>
          <w:rFonts w:ascii="Tms Rmn" w:hAnsi="Tms Rmn" w:cs="Tms Rmn" w:hint="eastAsia"/>
          <w:bCs/>
          <w:lang w:eastAsia="zh-CN"/>
        </w:rPr>
      </w:pPr>
      <w:r w:rsidRPr="00FE5178">
        <w:rPr>
          <w:rFonts w:ascii="Tms Rmn" w:hAnsi="Tms Rmn" w:cs="Tms Rmn"/>
          <w:b/>
        </w:rPr>
        <w:t>Source:</w:t>
      </w:r>
      <w:r w:rsidRPr="00FE5178">
        <w:rPr>
          <w:rFonts w:ascii="Tms Rmn" w:hAnsi="Tms Rmn" w:cs="Tms Rmn"/>
          <w:bCs/>
        </w:rPr>
        <w:tab/>
      </w:r>
      <w:r w:rsidRPr="00C1462E">
        <w:rPr>
          <w:rFonts w:ascii="Tms Rmn" w:hAnsi="Tms Rmn" w:cs="Tms Rmn"/>
          <w:sz w:val="21"/>
          <w:szCs w:val="21"/>
        </w:rPr>
        <w:t>RAN</w:t>
      </w:r>
      <w:r w:rsidRPr="00C1462E">
        <w:rPr>
          <w:rFonts w:ascii="Tms Rmn" w:hAnsi="Tms Rmn" w:cs="Tms Rmn" w:hint="eastAsia"/>
          <w:sz w:val="21"/>
          <w:szCs w:val="21"/>
        </w:rPr>
        <w:t>4</w:t>
      </w:r>
    </w:p>
    <w:p w14:paraId="209F0229" w14:textId="77777777" w:rsidR="00760275" w:rsidRPr="00BE52E3" w:rsidRDefault="00760275" w:rsidP="00760275">
      <w:pPr>
        <w:spacing w:after="60"/>
        <w:ind w:left="1985" w:hanging="1985"/>
        <w:rPr>
          <w:rFonts w:ascii="Tms Rmn" w:hAnsi="Tms Rmn" w:cs="Tms Rmn" w:hint="eastAsia"/>
          <w:bCs/>
          <w:lang w:eastAsia="zh-CN"/>
        </w:rPr>
      </w:pPr>
      <w:r w:rsidRPr="00FE5178">
        <w:rPr>
          <w:rFonts w:ascii="Tms Rmn" w:hAnsi="Tms Rmn" w:cs="Tms Rmn"/>
          <w:b/>
        </w:rPr>
        <w:t>To:</w:t>
      </w:r>
      <w:r w:rsidRPr="00FE5178">
        <w:rPr>
          <w:rFonts w:ascii="Tms Rmn" w:hAnsi="Tms Rmn" w:cs="Tms Rmn"/>
          <w:bCs/>
        </w:rPr>
        <w:tab/>
      </w:r>
      <w:r w:rsidRPr="00C1462E">
        <w:rPr>
          <w:rFonts w:ascii="Tms Rmn" w:hAnsi="Tms Rmn" w:cs="Tms Rmn"/>
          <w:sz w:val="21"/>
          <w:szCs w:val="21"/>
        </w:rPr>
        <w:t>RAN</w:t>
      </w:r>
      <w:r w:rsidRPr="00C1462E">
        <w:rPr>
          <w:rFonts w:ascii="Tms Rmn" w:hAnsi="Tms Rmn" w:cs="Tms Rmn" w:hint="eastAsia"/>
          <w:sz w:val="21"/>
          <w:szCs w:val="21"/>
        </w:rPr>
        <w:t>2</w:t>
      </w:r>
    </w:p>
    <w:p w14:paraId="0F2299B7" w14:textId="77777777" w:rsidR="00760275" w:rsidRPr="001B5898" w:rsidRDefault="00760275" w:rsidP="00760275">
      <w:pPr>
        <w:spacing w:after="60"/>
        <w:ind w:left="1985" w:hanging="1985"/>
        <w:rPr>
          <w:rFonts w:ascii="Tms Rmn" w:hAnsi="Tms Rmn" w:cs="Tms Rmn" w:hint="eastAsia"/>
          <w:bCs/>
          <w:lang w:eastAsia="zh-CN"/>
        </w:rPr>
      </w:pPr>
      <w:r w:rsidRPr="00FE5178">
        <w:rPr>
          <w:rFonts w:ascii="Tms Rmn" w:hAnsi="Tms Rmn" w:cs="Tms Rmn"/>
          <w:b/>
        </w:rPr>
        <w:t>Cc:</w:t>
      </w:r>
      <w:r w:rsidRPr="00FE5178">
        <w:rPr>
          <w:rFonts w:ascii="Tms Rmn" w:hAnsi="Tms Rmn" w:cs="Tms Rmn"/>
          <w:bCs/>
        </w:rPr>
        <w:tab/>
      </w:r>
    </w:p>
    <w:p w14:paraId="3D6FCB83" w14:textId="77777777" w:rsidR="00760275" w:rsidRDefault="00760275" w:rsidP="00760275">
      <w:pPr>
        <w:spacing w:after="60"/>
        <w:ind w:left="1985" w:hanging="1985"/>
        <w:rPr>
          <w:rFonts w:ascii="Tms Rmn" w:hAnsi="Tms Rmn" w:cs="Tms Rmn"/>
          <w:bCs/>
        </w:rPr>
      </w:pPr>
    </w:p>
    <w:p w14:paraId="04DF25C1" w14:textId="77777777" w:rsidR="00760275" w:rsidRPr="000925B5" w:rsidRDefault="00760275" w:rsidP="00760275">
      <w:pPr>
        <w:tabs>
          <w:tab w:val="left" w:pos="1987"/>
        </w:tabs>
        <w:rPr>
          <w:rFonts w:ascii="Tms Rmn" w:hAnsi="Tms Rmn" w:cs="Tms Rmn" w:hint="eastAsia"/>
          <w:bCs/>
          <w:lang w:eastAsia="zh-CN"/>
        </w:rPr>
      </w:pPr>
      <w:r>
        <w:rPr>
          <w:rFonts w:ascii="Tms Rmn" w:hAnsi="Tms Rmn" w:cs="Tms Rmn"/>
          <w:b/>
        </w:rPr>
        <w:t>Contact Person:</w:t>
      </w:r>
    </w:p>
    <w:p w14:paraId="7FB80353" w14:textId="77777777" w:rsidR="00760275" w:rsidRPr="001B5898" w:rsidRDefault="00760275" w:rsidP="00760275">
      <w:pPr>
        <w:pStyle w:val="Heading4"/>
        <w:tabs>
          <w:tab w:val="left" w:pos="2268"/>
        </w:tabs>
        <w:ind w:left="567"/>
        <w:rPr>
          <w:rFonts w:eastAsia="Courier New" w:cs="Tahoma" w:hint="eastAsia"/>
          <w:b/>
          <w:bCs/>
          <w:lang w:eastAsia="zh-CN"/>
        </w:rPr>
      </w:pPr>
      <w:r>
        <w:rPr>
          <w:rFonts w:cs="Tms Rmn"/>
        </w:rPr>
        <w:t>Name:</w:t>
      </w:r>
      <w:r w:rsidRPr="004A33CC">
        <w:rPr>
          <w:rFonts w:cs="Tms Rmn" w:hint="eastAsia"/>
          <w:lang w:eastAsia="zh-CN"/>
        </w:rPr>
        <w:t xml:space="preserve"> </w:t>
      </w:r>
      <w:r>
        <w:rPr>
          <w:rFonts w:cs="Tms Rmn" w:hint="eastAsia"/>
          <w:lang w:eastAsia="zh-CN"/>
        </w:rPr>
        <w:t xml:space="preserve">Juan </w:t>
      </w:r>
      <w:r>
        <w:rPr>
          <w:rFonts w:cs="Tms Rmn"/>
          <w:lang w:eastAsia="zh-CN"/>
        </w:rPr>
        <w:t>Z</w:t>
      </w:r>
      <w:r>
        <w:rPr>
          <w:rFonts w:eastAsia="Courier New" w:cs="Tahoma" w:hint="eastAsia"/>
          <w:lang w:eastAsia="zh-CN"/>
        </w:rPr>
        <w:t>hang</w:t>
      </w:r>
    </w:p>
    <w:p w14:paraId="5164796B" w14:textId="77777777" w:rsidR="00760275" w:rsidRDefault="00760275" w:rsidP="00760275">
      <w:pPr>
        <w:pStyle w:val="Heading4"/>
        <w:tabs>
          <w:tab w:val="left" w:pos="2268"/>
        </w:tabs>
        <w:ind w:left="567"/>
        <w:rPr>
          <w:rFonts w:cs="Tahoma"/>
          <w:b/>
          <w:bCs/>
        </w:rPr>
      </w:pPr>
      <w:r>
        <w:rPr>
          <w:rFonts w:cs="Tahoma"/>
        </w:rPr>
        <w:t>E-mail Address:</w:t>
      </w:r>
      <w:r>
        <w:rPr>
          <w:rFonts w:cs="Tahoma"/>
          <w:b/>
          <w:bCs/>
        </w:rPr>
        <w:tab/>
      </w:r>
      <w:r>
        <w:rPr>
          <w:rFonts w:eastAsia="Courier New" w:cs="Tahoma"/>
          <w:b/>
          <w:bCs/>
          <w:lang w:eastAsia="zh-CN"/>
        </w:rPr>
        <w:t>zhangjuan8</w:t>
      </w:r>
      <w:r>
        <w:rPr>
          <w:rFonts w:cs="Tahoma"/>
          <w:b/>
          <w:bCs/>
        </w:rPr>
        <w:t>@</w:t>
      </w:r>
      <w:r>
        <w:rPr>
          <w:rFonts w:eastAsia="Courier New" w:cs="Tahoma"/>
          <w:b/>
          <w:bCs/>
          <w:lang w:eastAsia="zh-CN"/>
        </w:rPr>
        <w:t>xiaomi</w:t>
      </w:r>
      <w:r>
        <w:rPr>
          <w:rFonts w:cs="Tahoma"/>
          <w:b/>
          <w:bCs/>
        </w:rPr>
        <w:t>.com</w:t>
      </w:r>
    </w:p>
    <w:p w14:paraId="1692D7DD" w14:textId="77777777" w:rsidR="00760275" w:rsidRDefault="00760275" w:rsidP="00760275">
      <w:pPr>
        <w:spacing w:after="60"/>
        <w:ind w:left="1985" w:hanging="1985"/>
        <w:rPr>
          <w:rFonts w:ascii="Tahoma" w:hAnsi="Tahoma" w:cs="Tahoma"/>
          <w:b/>
        </w:rPr>
      </w:pPr>
    </w:p>
    <w:p w14:paraId="1A6FF288" w14:textId="77777777" w:rsidR="00760275" w:rsidRPr="0046645A" w:rsidRDefault="00760275" w:rsidP="00760275">
      <w:pPr>
        <w:spacing w:after="60"/>
        <w:ind w:left="1985" w:hanging="1985"/>
        <w:rPr>
          <w:rFonts w:ascii="Tahoma" w:eastAsia="Courier New" w:hAnsi="Tahoma" w:cs="Tahoma" w:hint="eastAsia"/>
          <w:bCs/>
          <w:lang w:eastAsia="zh-CN"/>
        </w:rPr>
      </w:pPr>
      <w:r>
        <w:rPr>
          <w:rFonts w:ascii="Tahoma" w:hAnsi="Tahoma" w:cs="Tahoma"/>
          <w:b/>
        </w:rPr>
        <w:t>Attachments:</w:t>
      </w:r>
      <w:r>
        <w:rPr>
          <w:rFonts w:ascii="Tahoma" w:hAnsi="Tahoma" w:cs="Tahoma"/>
          <w:bCs/>
        </w:rPr>
        <w:tab/>
      </w:r>
      <w:r w:rsidRPr="004A33CC">
        <w:rPr>
          <w:rFonts w:ascii="Tahoma" w:eastAsia="Courier New" w:hAnsi="Tahoma" w:cs="Tahoma" w:hint="eastAsia"/>
          <w:bCs/>
          <w:lang w:eastAsia="zh-CN"/>
        </w:rPr>
        <w:t>None</w:t>
      </w:r>
    </w:p>
    <w:p w14:paraId="53B81C8D" w14:textId="77777777" w:rsidR="00760275" w:rsidRDefault="00760275" w:rsidP="00760275">
      <w:pPr>
        <w:pBdr>
          <w:bottom w:val="single" w:sz="4" w:space="1" w:color="auto"/>
        </w:pBdr>
        <w:rPr>
          <w:rFonts w:ascii="Tahoma" w:hAnsi="Tahoma" w:cs="Tahoma"/>
        </w:rPr>
      </w:pPr>
    </w:p>
    <w:p w14:paraId="592C428F" w14:textId="77777777" w:rsidR="00760275" w:rsidRDefault="00760275" w:rsidP="00760275">
      <w:pPr>
        <w:rPr>
          <w:rFonts w:ascii="Tahoma" w:hAnsi="Tahoma" w:cs="Tahoma"/>
        </w:rPr>
      </w:pPr>
    </w:p>
    <w:p w14:paraId="12025306" w14:textId="77777777" w:rsidR="00760275" w:rsidRDefault="00760275" w:rsidP="00760275">
      <w:pPr>
        <w:spacing w:after="120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1. Overall Description:</w:t>
      </w:r>
    </w:p>
    <w:p w14:paraId="7E37D64E" w14:textId="77777777" w:rsidR="00760275" w:rsidRDefault="00885188" w:rsidP="006D7345">
      <w:pPr>
        <w:spacing w:before="120" w:after="120"/>
        <w:rPr>
          <w:rFonts w:cs="Arial"/>
        </w:rPr>
      </w:pPr>
      <w:r w:rsidRPr="00AF705B">
        <w:t xml:space="preserve">RAN4 </w:t>
      </w:r>
      <w:r>
        <w:t xml:space="preserve">would like to </w:t>
      </w:r>
      <w:r w:rsidRPr="00AF705B">
        <w:t>thank RAN</w:t>
      </w:r>
      <w:r>
        <w:t xml:space="preserve">2’s </w:t>
      </w:r>
      <w:r w:rsidR="00ED3F37" w:rsidRPr="00ED3F37">
        <w:rPr>
          <w:rFonts w:hint="eastAsia"/>
        </w:rPr>
        <w:t>response</w:t>
      </w:r>
      <w:r w:rsidR="00ED3F37" w:rsidRPr="00ED3F37">
        <w:t xml:space="preserve"> and </w:t>
      </w:r>
      <w:r>
        <w:t>questions for LS</w:t>
      </w:r>
      <w:r w:rsidRPr="00AF705B">
        <w:t xml:space="preserve"> </w:t>
      </w:r>
      <w:r w:rsidRPr="003F5515">
        <w:t>R2-2109073</w:t>
      </w:r>
      <w:r w:rsidRPr="00AF705B">
        <w:t xml:space="preserve"> on </w:t>
      </w:r>
      <w:r w:rsidRPr="003F5515">
        <w:t>NR CA capability for BCS5</w:t>
      </w:r>
      <w:r w:rsidRPr="00AF705B">
        <w:t xml:space="preserve">. RAN4 has achieved the following </w:t>
      </w:r>
      <w:r>
        <w:t>answers:</w:t>
      </w:r>
    </w:p>
    <w:p w14:paraId="3F257954" w14:textId="77777777" w:rsidR="006D7345" w:rsidRDefault="006D7345" w:rsidP="006D7345">
      <w:pPr>
        <w:pStyle w:val="Header"/>
        <w:spacing w:afterLines="50" w:after="120"/>
        <w:jc w:val="both"/>
        <w:rPr>
          <w:rFonts w:cs="Arial"/>
          <w:sz w:val="20"/>
        </w:rPr>
      </w:pPr>
      <w:r w:rsidRPr="00A33153">
        <w:rPr>
          <w:rFonts w:cs="Arial"/>
          <w:sz w:val="20"/>
        </w:rPr>
        <w:t xml:space="preserve">Question 1: </w:t>
      </w:r>
      <w:r>
        <w:rPr>
          <w:rFonts w:cs="Arial"/>
          <w:sz w:val="20"/>
        </w:rPr>
        <w:t>Is</w:t>
      </w:r>
      <w:r w:rsidRPr="00A33153">
        <w:rPr>
          <w:rFonts w:cs="Arial"/>
          <w:sz w:val="20"/>
        </w:rPr>
        <w:t xml:space="preserve"> BCS5 </w:t>
      </w:r>
      <w:r>
        <w:rPr>
          <w:rFonts w:cs="Arial"/>
          <w:sz w:val="20"/>
        </w:rPr>
        <w:t xml:space="preserve">required to </w:t>
      </w:r>
      <w:r w:rsidRPr="00A33153">
        <w:rPr>
          <w:rFonts w:cs="Arial"/>
          <w:sz w:val="20"/>
        </w:rPr>
        <w:t>be release independent</w:t>
      </w:r>
      <w:r>
        <w:rPr>
          <w:rFonts w:cs="Arial"/>
          <w:sz w:val="20"/>
        </w:rPr>
        <w:t xml:space="preserve"> by RAN4</w:t>
      </w:r>
      <w:r w:rsidRPr="00A33153">
        <w:rPr>
          <w:rFonts w:cs="Arial"/>
          <w:sz w:val="20"/>
        </w:rPr>
        <w:t>?</w:t>
      </w:r>
    </w:p>
    <w:p w14:paraId="1BAC6342" w14:textId="77777777" w:rsidR="00A73AF4" w:rsidRPr="008F7B96" w:rsidRDefault="006D7345" w:rsidP="00A73AF4">
      <w:pPr>
        <w:pStyle w:val="Header"/>
        <w:spacing w:afterLines="50" w:after="120"/>
        <w:jc w:val="both"/>
        <w:rPr>
          <w:rFonts w:cs="Arial"/>
          <w:sz w:val="20"/>
        </w:rPr>
      </w:pPr>
      <w:r w:rsidRPr="008F7B96">
        <w:rPr>
          <w:rFonts w:cs="Arial"/>
          <w:sz w:val="20"/>
        </w:rPr>
        <w:t xml:space="preserve">Answer 1: </w:t>
      </w:r>
      <w:r w:rsidR="00A73AF4" w:rsidRPr="008F7B96">
        <w:rPr>
          <w:rFonts w:cs="Arial"/>
          <w:sz w:val="20"/>
        </w:rPr>
        <w:t>From RAN4 perspective, BCS5 and new signaling were introduced in Rel-17, and BCS5 with new signaling is allowed for early implementation from Rel-15.</w:t>
      </w:r>
    </w:p>
    <w:p w14:paraId="3F68A95A" w14:textId="77777777" w:rsidR="00761C0C" w:rsidRDefault="00761C0C" w:rsidP="006D7345">
      <w:pPr>
        <w:pStyle w:val="Header"/>
        <w:spacing w:afterLines="50" w:after="120"/>
        <w:jc w:val="both"/>
        <w:rPr>
          <w:rFonts w:cs="Arial"/>
          <w:sz w:val="20"/>
        </w:rPr>
      </w:pPr>
    </w:p>
    <w:p w14:paraId="2D35BB63" w14:textId="77777777" w:rsidR="006D7345" w:rsidRDefault="006D7345" w:rsidP="006D7345">
      <w:pPr>
        <w:pStyle w:val="Header"/>
        <w:spacing w:afterLines="50" w:after="120"/>
        <w:jc w:val="both"/>
        <w:rPr>
          <w:rFonts w:cs="Arial"/>
          <w:sz w:val="20"/>
        </w:rPr>
      </w:pPr>
      <w:r w:rsidRPr="005F3573">
        <w:rPr>
          <w:rFonts w:cs="Arial"/>
          <w:sz w:val="20"/>
        </w:rPr>
        <w:t xml:space="preserve">Question 2: </w:t>
      </w:r>
      <w:r>
        <w:rPr>
          <w:rFonts w:cs="Arial"/>
          <w:sz w:val="20"/>
        </w:rPr>
        <w:t>Can</w:t>
      </w:r>
      <w:r w:rsidRPr="005F3573">
        <w:rPr>
          <w:rFonts w:cs="Arial"/>
          <w:sz w:val="20"/>
        </w:rPr>
        <w:t xml:space="preserve"> BCS5</w:t>
      </w:r>
      <w:r>
        <w:rPr>
          <w:rFonts w:cs="Arial"/>
          <w:sz w:val="20"/>
        </w:rPr>
        <w:t xml:space="preserve"> be</w:t>
      </w:r>
      <w:r w:rsidRPr="005F3573">
        <w:rPr>
          <w:rFonts w:cs="Arial"/>
          <w:sz w:val="20"/>
        </w:rPr>
        <w:t xml:space="preserve"> reported together with BCS4</w:t>
      </w:r>
      <w:r>
        <w:rPr>
          <w:rFonts w:cs="Arial"/>
          <w:sz w:val="20"/>
        </w:rPr>
        <w:t xml:space="preserve"> or not</w:t>
      </w:r>
      <w:r w:rsidRPr="005F3573">
        <w:rPr>
          <w:rFonts w:cs="Arial"/>
          <w:sz w:val="20"/>
        </w:rPr>
        <w:t>?</w:t>
      </w:r>
    </w:p>
    <w:p w14:paraId="016288B4" w14:textId="77777777" w:rsidR="006D7345" w:rsidRPr="008F7B96" w:rsidRDefault="006D7345" w:rsidP="006D7345">
      <w:pPr>
        <w:pStyle w:val="Header"/>
        <w:spacing w:afterLines="50" w:after="120"/>
        <w:jc w:val="both"/>
        <w:rPr>
          <w:rFonts w:cs="Arial"/>
          <w:sz w:val="20"/>
        </w:rPr>
      </w:pPr>
      <w:r w:rsidRPr="008F7B96">
        <w:rPr>
          <w:rFonts w:cs="Arial"/>
          <w:sz w:val="20"/>
        </w:rPr>
        <w:t xml:space="preserve">Answer 2: BCS5 </w:t>
      </w:r>
      <w:r w:rsidR="00A87F8B" w:rsidRPr="008F7B96">
        <w:rPr>
          <w:rFonts w:cs="Arial"/>
          <w:sz w:val="20"/>
        </w:rPr>
        <w:t>can</w:t>
      </w:r>
      <w:r w:rsidR="00A73AF4" w:rsidRPr="008F7B96">
        <w:rPr>
          <w:rFonts w:cs="Arial"/>
          <w:sz w:val="20"/>
        </w:rPr>
        <w:t>’t</w:t>
      </w:r>
      <w:r w:rsidR="00C41690" w:rsidRPr="008F7B96">
        <w:rPr>
          <w:rFonts w:cs="Arial"/>
          <w:sz w:val="20"/>
        </w:rPr>
        <w:t xml:space="preserve"> </w:t>
      </w:r>
      <w:r w:rsidRPr="008F7B96">
        <w:rPr>
          <w:rFonts w:cs="Arial"/>
          <w:sz w:val="20"/>
        </w:rPr>
        <w:t>be reported together with BCS4</w:t>
      </w:r>
      <w:r w:rsidR="00761C0C" w:rsidRPr="008F7B96">
        <w:rPr>
          <w:rFonts w:cs="Arial"/>
          <w:sz w:val="20"/>
        </w:rPr>
        <w:t>.</w:t>
      </w:r>
    </w:p>
    <w:p w14:paraId="3C231CA9" w14:textId="77777777" w:rsidR="006D7345" w:rsidRPr="00053BB7" w:rsidRDefault="006D7345" w:rsidP="006D7345">
      <w:pPr>
        <w:spacing w:before="120" w:afterLines="50" w:after="120"/>
        <w:rPr>
          <w:rFonts w:eastAsia="Helvetica" w:hint="eastAsia"/>
          <w:bCs/>
          <w:lang w:eastAsia="ko-KR"/>
        </w:rPr>
      </w:pPr>
    </w:p>
    <w:p w14:paraId="2A0F4CE0" w14:textId="77777777" w:rsidR="00760275" w:rsidRDefault="00760275" w:rsidP="00760275">
      <w:pPr>
        <w:spacing w:after="120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2. Actions:</w:t>
      </w:r>
    </w:p>
    <w:p w14:paraId="2804E546" w14:textId="77777777" w:rsidR="00760275" w:rsidRPr="00CD191A" w:rsidRDefault="00760275" w:rsidP="00760275">
      <w:pPr>
        <w:spacing w:after="120"/>
        <w:ind w:left="964" w:hanging="964"/>
        <w:jc w:val="both"/>
        <w:rPr>
          <w:rFonts w:ascii="Tahoma" w:eastAsia="Courier New" w:hAnsi="Tahoma" w:cs="Tahoma"/>
          <w:b/>
          <w:lang w:val="en-US" w:eastAsia="zh-CN"/>
        </w:rPr>
      </w:pPr>
      <w:r>
        <w:rPr>
          <w:rFonts w:ascii="Tahoma" w:hAnsi="Tahoma" w:cs="Tahoma"/>
          <w:b/>
        </w:rPr>
        <w:t>To RAN</w:t>
      </w:r>
      <w:r w:rsidRPr="00032D32">
        <w:rPr>
          <w:rFonts w:ascii="Tahoma" w:eastAsia="Courier New" w:hAnsi="Tahoma" w:cs="Tahoma" w:hint="eastAsia"/>
          <w:b/>
          <w:lang w:eastAsia="zh-CN"/>
        </w:rPr>
        <w:t>2</w:t>
      </w:r>
      <w:r>
        <w:rPr>
          <w:rFonts w:ascii="Tahoma" w:hAnsi="Tahoma" w:cs="Tahoma"/>
          <w:b/>
          <w:lang w:eastAsia="ja-JP"/>
        </w:rPr>
        <w:t>:</w:t>
      </w:r>
      <w:r w:rsidRPr="00032D32">
        <w:rPr>
          <w:rFonts w:ascii="Tahoma" w:eastAsia="Courier New" w:hAnsi="Tahoma" w:cs="Tahoma" w:hint="eastAsia"/>
          <w:b/>
          <w:lang w:eastAsia="zh-CN"/>
        </w:rPr>
        <w:t xml:space="preserve"> </w:t>
      </w:r>
      <w:r w:rsidRPr="00CD191A">
        <w:rPr>
          <w:rFonts w:ascii="Tahoma" w:eastAsia="Courier New" w:hAnsi="Tahoma" w:cs="Tahoma"/>
          <w:i/>
          <w:lang w:eastAsia="zh-CN"/>
        </w:rPr>
        <w:t xml:space="preserve">RAN WG4 respectfully asks RAN WG2 to </w:t>
      </w:r>
      <w:r w:rsidR="006D7345">
        <w:rPr>
          <w:rFonts w:ascii="Tahoma" w:eastAsia="Courier New" w:hAnsi="Tahoma" w:cs="Tahoma"/>
          <w:i/>
          <w:lang w:eastAsia="zh-CN"/>
        </w:rPr>
        <w:t>consider above answers for the questions</w:t>
      </w:r>
      <w:r w:rsidRPr="00CD191A">
        <w:rPr>
          <w:rFonts w:ascii="Tahoma" w:eastAsia="Courier New" w:hAnsi="Tahoma" w:cs="Tahoma"/>
          <w:i/>
          <w:lang w:eastAsia="zh-CN"/>
        </w:rPr>
        <w:t>.</w:t>
      </w:r>
    </w:p>
    <w:p w14:paraId="5EDC753C" w14:textId="77777777" w:rsidR="00760275" w:rsidRPr="00CD191A" w:rsidRDefault="00760275" w:rsidP="00760275">
      <w:pPr>
        <w:rPr>
          <w:rFonts w:ascii="Tahoma" w:eastAsia="Courier New" w:hAnsi="Tahoma" w:cs="Tahoma" w:hint="eastAsia"/>
          <w:lang w:val="en-US" w:eastAsia="zh-CN"/>
        </w:rPr>
      </w:pPr>
    </w:p>
    <w:p w14:paraId="4A8A7196" w14:textId="77777777" w:rsidR="00760275" w:rsidRPr="00B000AD" w:rsidRDefault="00760275" w:rsidP="00760275">
      <w:pPr>
        <w:spacing w:after="120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3. Date of Next RAN</w:t>
      </w:r>
      <w:r>
        <w:rPr>
          <w:rFonts w:ascii="Tahoma" w:eastAsia="Courier New" w:hAnsi="Tahoma" w:cs="Tahoma" w:hint="eastAsia"/>
          <w:b/>
          <w:lang w:eastAsia="zh-CN"/>
        </w:rPr>
        <w:t>4</w:t>
      </w:r>
      <w:r w:rsidRPr="00B000AD">
        <w:rPr>
          <w:rFonts w:ascii="Tahoma" w:hAnsi="Tahoma" w:cs="Tahoma"/>
          <w:b/>
        </w:rPr>
        <w:t xml:space="preserve"> Meetings:</w:t>
      </w:r>
    </w:p>
    <w:p w14:paraId="3C346BD2" w14:textId="77777777" w:rsidR="00760275" w:rsidRDefault="00760275" w:rsidP="00760275">
      <w:pPr>
        <w:tabs>
          <w:tab w:val="left" w:pos="4580"/>
          <w:tab w:val="left" w:pos="7060"/>
        </w:tabs>
        <w:spacing w:after="120"/>
        <w:ind w:left="2268" w:hanging="2268"/>
        <w:rPr>
          <w:rFonts w:ascii="Tahoma" w:hAnsi="Tahoma" w:cs="Tahoma"/>
          <w:bCs/>
        </w:rPr>
      </w:pPr>
      <w:r w:rsidRPr="00773DD1">
        <w:rPr>
          <w:rFonts w:ascii="Tahoma" w:hAnsi="Tahoma" w:cs="Tahoma"/>
          <w:bCs/>
        </w:rPr>
        <w:t>TSG RAN WG4 Meeting #</w:t>
      </w:r>
      <w:r>
        <w:rPr>
          <w:rFonts w:ascii="Tahoma" w:hAnsi="Tahoma" w:cs="Tahoma"/>
          <w:bCs/>
        </w:rPr>
        <w:t>10</w:t>
      </w:r>
      <w:r w:rsidR="00A774F9">
        <w:rPr>
          <w:rFonts w:ascii="Tahoma" w:hAnsi="Tahoma" w:cs="Tahoma"/>
          <w:bCs/>
        </w:rPr>
        <w:t>2</w:t>
      </w:r>
      <w:r>
        <w:rPr>
          <w:rFonts w:ascii="Tahoma" w:hAnsi="Tahoma" w:cs="Tahoma"/>
          <w:bCs/>
        </w:rPr>
        <w:t>-e</w:t>
      </w:r>
      <w:r w:rsidRPr="00916ED9">
        <w:rPr>
          <w:rFonts w:ascii="Tahoma" w:hAnsi="Tahoma" w:cs="Tahoma" w:hint="eastAsia"/>
          <w:bCs/>
        </w:rPr>
        <w:t xml:space="preserve">                  </w:t>
      </w:r>
      <w:r w:rsidR="00A774F9">
        <w:rPr>
          <w:rFonts w:ascii="Tahoma" w:hAnsi="Tahoma" w:cs="Tahoma"/>
          <w:bCs/>
        </w:rPr>
        <w:t>Feb</w:t>
      </w:r>
      <w:r w:rsidRPr="00773DD1">
        <w:rPr>
          <w:rFonts w:ascii="Tahoma" w:hAnsi="Tahoma" w:cs="Tahoma" w:hint="eastAsia"/>
          <w:bCs/>
        </w:rPr>
        <w:t>.</w:t>
      </w:r>
      <w:r w:rsidRPr="00773DD1">
        <w:rPr>
          <w:rFonts w:ascii="Tahoma" w:hAnsi="Tahoma" w:cs="Tahoma"/>
          <w:bCs/>
        </w:rPr>
        <w:t xml:space="preserve"> </w:t>
      </w:r>
      <w:r w:rsidR="00A774F9">
        <w:rPr>
          <w:rFonts w:ascii="Tahoma" w:hAnsi="Tahoma" w:cs="Tahoma"/>
          <w:bCs/>
        </w:rPr>
        <w:t>21</w:t>
      </w:r>
      <w:r w:rsidRPr="00773DD1">
        <w:rPr>
          <w:rFonts w:ascii="Tahoma" w:hAnsi="Tahoma" w:cs="Tahoma"/>
          <w:bCs/>
        </w:rPr>
        <w:t>–</w:t>
      </w:r>
      <w:r w:rsidR="00A774F9">
        <w:rPr>
          <w:rFonts w:ascii="Tahoma" w:hAnsi="Tahoma" w:cs="Tahoma"/>
          <w:bCs/>
        </w:rPr>
        <w:t>Mar.</w:t>
      </w:r>
      <w:r w:rsidRPr="00773DD1">
        <w:rPr>
          <w:rFonts w:ascii="Tahoma" w:hAnsi="Tahoma" w:cs="Tahoma"/>
          <w:bCs/>
        </w:rPr>
        <w:t xml:space="preserve"> </w:t>
      </w:r>
      <w:r w:rsidR="00A774F9">
        <w:rPr>
          <w:rFonts w:ascii="Tahoma" w:hAnsi="Tahoma" w:cs="Tahoma"/>
          <w:bCs/>
        </w:rPr>
        <w:t>3</w:t>
      </w:r>
      <w:r w:rsidRPr="00773DD1">
        <w:rPr>
          <w:rFonts w:ascii="Tahoma" w:hAnsi="Tahoma" w:cs="Tahoma"/>
          <w:bCs/>
        </w:rPr>
        <w:t>, 20</w:t>
      </w:r>
      <w:r w:rsidR="00A774F9">
        <w:rPr>
          <w:rFonts w:ascii="Tahoma" w:hAnsi="Tahoma" w:cs="Tahoma"/>
          <w:bCs/>
        </w:rPr>
        <w:t>22</w:t>
      </w:r>
      <w:r>
        <w:rPr>
          <w:rFonts w:ascii="Tahoma" w:hAnsi="Tahoma" w:cs="Tahoma"/>
          <w:bCs/>
        </w:rPr>
        <w:t xml:space="preserve">               </w:t>
      </w:r>
      <w:r w:rsidR="000167A7">
        <w:rPr>
          <w:rFonts w:ascii="Tahoma" w:hAnsi="Tahoma" w:cs="Tahoma"/>
          <w:bCs/>
        </w:rPr>
        <w:t xml:space="preserve"> </w:t>
      </w:r>
      <w:r>
        <w:rPr>
          <w:rFonts w:ascii="Tahoma" w:hAnsi="Tahoma" w:cs="Tahoma"/>
          <w:bCs/>
        </w:rPr>
        <w:t xml:space="preserve"> </w:t>
      </w:r>
      <w:r w:rsidR="00C84E31">
        <w:rPr>
          <w:rFonts w:ascii="Tahoma" w:hAnsi="Tahoma" w:cs="Tahoma"/>
          <w:bCs/>
        </w:rPr>
        <w:t xml:space="preserve">  </w:t>
      </w:r>
      <w:r>
        <w:rPr>
          <w:rFonts w:ascii="Tahoma" w:hAnsi="Tahoma" w:cs="Tahoma"/>
          <w:bCs/>
        </w:rPr>
        <w:t xml:space="preserve">  Online</w:t>
      </w:r>
    </w:p>
    <w:p w14:paraId="42193972" w14:textId="77777777" w:rsidR="00C84E31" w:rsidRDefault="00C84E31" w:rsidP="00C84E31">
      <w:pPr>
        <w:tabs>
          <w:tab w:val="left" w:pos="4580"/>
          <w:tab w:val="left" w:pos="7060"/>
        </w:tabs>
        <w:spacing w:after="120"/>
        <w:ind w:left="2268" w:hanging="2268"/>
        <w:rPr>
          <w:rFonts w:ascii="Tahoma" w:hAnsi="Tahoma" w:cs="Tahoma"/>
          <w:bCs/>
        </w:rPr>
      </w:pPr>
      <w:r w:rsidRPr="00773DD1">
        <w:rPr>
          <w:rFonts w:ascii="Tahoma" w:hAnsi="Tahoma" w:cs="Tahoma"/>
          <w:bCs/>
        </w:rPr>
        <w:t>TSG RAN WG4 Meeting #</w:t>
      </w:r>
      <w:r>
        <w:rPr>
          <w:rFonts w:ascii="Tahoma" w:hAnsi="Tahoma" w:cs="Tahoma"/>
          <w:bCs/>
        </w:rPr>
        <w:t>103-e</w:t>
      </w:r>
      <w:r w:rsidRPr="00916ED9">
        <w:rPr>
          <w:rFonts w:ascii="Tahoma" w:hAnsi="Tahoma" w:cs="Tahoma" w:hint="eastAsia"/>
          <w:bCs/>
        </w:rPr>
        <w:t xml:space="preserve">                  </w:t>
      </w:r>
      <w:r>
        <w:rPr>
          <w:rFonts w:ascii="Tahoma" w:hAnsi="Tahoma" w:cs="Tahoma"/>
          <w:bCs/>
        </w:rPr>
        <w:t>May</w:t>
      </w:r>
      <w:r w:rsidRPr="00773DD1">
        <w:rPr>
          <w:rFonts w:ascii="Tahoma" w:hAnsi="Tahoma" w:cs="Tahoma" w:hint="eastAsia"/>
          <w:bCs/>
        </w:rPr>
        <w:t>.</w:t>
      </w:r>
      <w:r w:rsidRPr="00773DD1">
        <w:rPr>
          <w:rFonts w:ascii="Tahoma" w:hAnsi="Tahoma" w:cs="Tahoma"/>
          <w:bCs/>
        </w:rPr>
        <w:t xml:space="preserve"> </w:t>
      </w:r>
      <w:r>
        <w:rPr>
          <w:rFonts w:ascii="Tahoma" w:hAnsi="Tahoma" w:cs="Tahoma"/>
          <w:bCs/>
        </w:rPr>
        <w:t>16</w:t>
      </w:r>
      <w:r w:rsidRPr="00773DD1">
        <w:rPr>
          <w:rFonts w:ascii="Tahoma" w:hAnsi="Tahoma" w:cs="Tahoma"/>
          <w:bCs/>
        </w:rPr>
        <w:t>–</w:t>
      </w:r>
      <w:r>
        <w:rPr>
          <w:rFonts w:ascii="Tahoma" w:hAnsi="Tahoma" w:cs="Tahoma"/>
          <w:bCs/>
        </w:rPr>
        <w:t>May.</w:t>
      </w:r>
      <w:r w:rsidRPr="00773DD1">
        <w:rPr>
          <w:rFonts w:ascii="Tahoma" w:hAnsi="Tahoma" w:cs="Tahoma"/>
          <w:bCs/>
        </w:rPr>
        <w:t xml:space="preserve"> </w:t>
      </w:r>
      <w:r>
        <w:rPr>
          <w:rFonts w:ascii="Tahoma" w:hAnsi="Tahoma" w:cs="Tahoma"/>
          <w:bCs/>
        </w:rPr>
        <w:t>27</w:t>
      </w:r>
      <w:r w:rsidRPr="00773DD1">
        <w:rPr>
          <w:rFonts w:ascii="Tahoma" w:hAnsi="Tahoma" w:cs="Tahoma"/>
          <w:bCs/>
        </w:rPr>
        <w:t>, 20</w:t>
      </w:r>
      <w:r>
        <w:rPr>
          <w:rFonts w:ascii="Tahoma" w:hAnsi="Tahoma" w:cs="Tahoma"/>
          <w:bCs/>
        </w:rPr>
        <w:t>22                  Online</w:t>
      </w:r>
    </w:p>
    <w:p w14:paraId="5CBDA24E" w14:textId="77777777" w:rsidR="00C84E31" w:rsidRDefault="00C84E31" w:rsidP="00760275">
      <w:pPr>
        <w:tabs>
          <w:tab w:val="left" w:pos="4580"/>
          <w:tab w:val="left" w:pos="7060"/>
        </w:tabs>
        <w:spacing w:after="120"/>
        <w:ind w:left="2268" w:hanging="2268"/>
        <w:rPr>
          <w:rFonts w:ascii="Tahoma" w:hAnsi="Tahoma" w:cs="Tahoma"/>
          <w:bCs/>
        </w:rPr>
      </w:pPr>
    </w:p>
    <w:p w14:paraId="720866A5" w14:textId="77777777" w:rsidR="00760275" w:rsidRPr="00D03DD6" w:rsidRDefault="00760275" w:rsidP="00760275">
      <w:pPr>
        <w:tabs>
          <w:tab w:val="left" w:pos="4580"/>
          <w:tab w:val="left" w:pos="7060"/>
        </w:tabs>
        <w:spacing w:after="120"/>
        <w:ind w:left="2268" w:hanging="2268"/>
        <w:rPr>
          <w:rFonts w:ascii="Tahoma" w:eastAsia="Courier New" w:hAnsi="Tahoma" w:cs="Tahoma"/>
          <w:bCs/>
          <w:lang w:eastAsia="zh-CN"/>
        </w:rPr>
      </w:pPr>
    </w:p>
    <w:p w14:paraId="4756BFC0" w14:textId="77777777" w:rsidR="00760275" w:rsidRPr="00A515FE" w:rsidRDefault="00760275" w:rsidP="00760275">
      <w:pPr>
        <w:rPr>
          <w:rFonts w:hint="eastAsia"/>
          <w:lang w:eastAsia="ja-JP"/>
        </w:rPr>
      </w:pPr>
    </w:p>
    <w:p w14:paraId="660713AC" w14:textId="77777777" w:rsidR="00760275" w:rsidRPr="00760275" w:rsidRDefault="00760275" w:rsidP="00611143">
      <w:pPr>
        <w:rPr>
          <w:rFonts w:eastAsia="SimSun" w:hint="eastAsia"/>
          <w:sz w:val="18"/>
          <w:szCs w:val="18"/>
          <w:lang w:eastAsia="zh-CN"/>
        </w:rPr>
      </w:pPr>
    </w:p>
    <w:sectPr w:rsidR="00760275" w:rsidRPr="00760275" w:rsidSect="00DB322E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75D58B" w14:textId="77777777" w:rsidR="004E7558" w:rsidRDefault="004E7558">
      <w:r>
        <w:separator/>
      </w:r>
    </w:p>
  </w:endnote>
  <w:endnote w:type="continuationSeparator" w:id="0">
    <w:p w14:paraId="250F4906" w14:textId="77777777" w:rsidR="004E7558" w:rsidRDefault="004E7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0845F" w14:textId="77777777" w:rsidR="00A774F9" w:rsidRDefault="00A774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10630F73" w14:textId="77777777" w:rsidR="00A774F9" w:rsidRDefault="00A774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16401B" w14:textId="77777777" w:rsidR="00A774F9" w:rsidRDefault="00A774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67A7">
      <w:rPr>
        <w:rStyle w:val="PageNumber"/>
      </w:rPr>
      <w:t>1</w:t>
    </w:r>
    <w:r>
      <w:rPr>
        <w:rStyle w:val="PageNumber"/>
      </w:rPr>
      <w:fldChar w:fldCharType="end"/>
    </w:r>
  </w:p>
  <w:p w14:paraId="28A60D26" w14:textId="77777777" w:rsidR="00A774F9" w:rsidRDefault="00A774F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8A8F0B" w14:textId="77777777" w:rsidR="004E7558" w:rsidRDefault="004E7558">
      <w:r>
        <w:separator/>
      </w:r>
    </w:p>
  </w:footnote>
  <w:footnote w:type="continuationSeparator" w:id="0">
    <w:p w14:paraId="74C2AEC7" w14:textId="77777777" w:rsidR="004E7558" w:rsidRDefault="004E75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139A9"/>
    <w:multiLevelType w:val="hybridMultilevel"/>
    <w:tmpl w:val="77660084"/>
    <w:lvl w:ilvl="0" w:tplc="253481EE">
      <w:start w:val="4000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790CD4"/>
    <w:multiLevelType w:val="hybridMultilevel"/>
    <w:tmpl w:val="0F8CAE2C"/>
    <w:lvl w:ilvl="0" w:tplc="D8B09218">
      <w:start w:val="1"/>
      <w:numFmt w:val="decimal"/>
      <w:lvlText w:val="%1)"/>
      <w:lvlJc w:val="left"/>
      <w:pPr>
        <w:ind w:left="36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660E02"/>
    <w:multiLevelType w:val="hybridMultilevel"/>
    <w:tmpl w:val="1A5A5B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FC1076"/>
    <w:multiLevelType w:val="hybridMultilevel"/>
    <w:tmpl w:val="20E8D762"/>
    <w:lvl w:ilvl="0" w:tplc="2C7CF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7CF3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232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2651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045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46FA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813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644C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1C9D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B181925"/>
    <w:multiLevelType w:val="hybridMultilevel"/>
    <w:tmpl w:val="AD1EDC28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425E79"/>
    <w:multiLevelType w:val="hybridMultilevel"/>
    <w:tmpl w:val="378E8AC6"/>
    <w:lvl w:ilvl="0" w:tplc="283601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1729E6"/>
    <w:multiLevelType w:val="hybridMultilevel"/>
    <w:tmpl w:val="1CFC7AB6"/>
    <w:lvl w:ilvl="0" w:tplc="2C7CF324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4882957"/>
    <w:multiLevelType w:val="hybridMultilevel"/>
    <w:tmpl w:val="4B36D102"/>
    <w:lvl w:ilvl="0" w:tplc="AF829B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203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048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624B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1C2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C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CE6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A691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D80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5E74D74"/>
    <w:multiLevelType w:val="hybridMultilevel"/>
    <w:tmpl w:val="48B471EC"/>
    <w:lvl w:ilvl="0" w:tplc="0512F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5083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AE4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2C5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F6B2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9A4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B80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B06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C4C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8A25AF7"/>
    <w:multiLevelType w:val="hybridMultilevel"/>
    <w:tmpl w:val="1D9E9C4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40B05556"/>
    <w:multiLevelType w:val="hybridMultilevel"/>
    <w:tmpl w:val="19007A52"/>
    <w:lvl w:ilvl="0" w:tplc="00726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4BFE8">
      <w:start w:val="3129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B27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6EE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DC68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92C9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EE1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D499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E27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44F59F0"/>
    <w:multiLevelType w:val="multilevel"/>
    <w:tmpl w:val="F3EC4A18"/>
    <w:lvl w:ilvl="0">
      <w:start w:val="1"/>
      <w:numFmt w:val="decimal"/>
      <w:pStyle w:val="Heading1"/>
      <w:lvlText w:val="%1."/>
      <w:lvlJc w:val="left"/>
      <w:pPr>
        <w:tabs>
          <w:tab w:val="num" w:pos="522"/>
        </w:tabs>
        <w:ind w:left="52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001"/>
        </w:tabs>
        <w:ind w:left="1001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3414"/>
        </w:tabs>
        <w:ind w:left="3414" w:hanging="720"/>
      </w:pPr>
      <w:rPr>
        <w:rFonts w:cs="Times New Roman"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5069012D"/>
    <w:multiLevelType w:val="hybridMultilevel"/>
    <w:tmpl w:val="A412DE6A"/>
    <w:lvl w:ilvl="0" w:tplc="0E46045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3D67BE2"/>
    <w:multiLevelType w:val="hybridMultilevel"/>
    <w:tmpl w:val="A678E23C"/>
    <w:lvl w:ilvl="0" w:tplc="283601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EF410C1"/>
    <w:multiLevelType w:val="hybridMultilevel"/>
    <w:tmpl w:val="04BCDC34"/>
    <w:lvl w:ilvl="0" w:tplc="37B6C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E24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126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9C7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364C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5621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A9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9CD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4EE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8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601627F"/>
    <w:multiLevelType w:val="hybridMultilevel"/>
    <w:tmpl w:val="DAB4C578"/>
    <w:lvl w:ilvl="0" w:tplc="B100DC7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20"/>
  </w:num>
  <w:num w:numId="4">
    <w:abstractNumId w:val="12"/>
  </w:num>
  <w:num w:numId="5">
    <w:abstractNumId w:val="0"/>
  </w:num>
  <w:num w:numId="6">
    <w:abstractNumId w:val="11"/>
  </w:num>
  <w:num w:numId="7">
    <w:abstractNumId w:val="15"/>
  </w:num>
  <w:num w:numId="8">
    <w:abstractNumId w:val="1"/>
  </w:num>
  <w:num w:numId="9">
    <w:abstractNumId w:val="9"/>
  </w:num>
  <w:num w:numId="10">
    <w:abstractNumId w:val="10"/>
  </w:num>
  <w:num w:numId="11">
    <w:abstractNumId w:val="2"/>
  </w:num>
  <w:num w:numId="12">
    <w:abstractNumId w:val="13"/>
  </w:num>
  <w:num w:numId="13">
    <w:abstractNumId w:val="5"/>
  </w:num>
  <w:num w:numId="14">
    <w:abstractNumId w:val="18"/>
  </w:num>
  <w:num w:numId="15">
    <w:abstractNumId w:val="16"/>
  </w:num>
  <w:num w:numId="16">
    <w:abstractNumId w:val="19"/>
  </w:num>
  <w:num w:numId="17">
    <w:abstractNumId w:val="8"/>
  </w:num>
  <w:num w:numId="18">
    <w:abstractNumId w:val="3"/>
  </w:num>
  <w:num w:numId="19">
    <w:abstractNumId w:val="7"/>
  </w:num>
  <w:num w:numId="20">
    <w:abstractNumId w:val="6"/>
  </w:num>
  <w:num w:numId="21">
    <w:abstractNumId w:val="14"/>
  </w:num>
  <w:num w:numId="22">
    <w:abstractNumId w:val="4"/>
  </w:num>
  <w:num w:numId="23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1F52"/>
    <w:rsid w:val="00002B88"/>
    <w:rsid w:val="00002CA9"/>
    <w:rsid w:val="0000301D"/>
    <w:rsid w:val="0000341B"/>
    <w:rsid w:val="00003883"/>
    <w:rsid w:val="0000443A"/>
    <w:rsid w:val="00005CCE"/>
    <w:rsid w:val="00006110"/>
    <w:rsid w:val="00006198"/>
    <w:rsid w:val="0000667F"/>
    <w:rsid w:val="00006BE8"/>
    <w:rsid w:val="00006C4A"/>
    <w:rsid w:val="00007C68"/>
    <w:rsid w:val="00010EE0"/>
    <w:rsid w:val="000111BA"/>
    <w:rsid w:val="0001155E"/>
    <w:rsid w:val="0001181D"/>
    <w:rsid w:val="00011C44"/>
    <w:rsid w:val="0001296D"/>
    <w:rsid w:val="00012E38"/>
    <w:rsid w:val="000138F3"/>
    <w:rsid w:val="00013A12"/>
    <w:rsid w:val="00013A9A"/>
    <w:rsid w:val="0001465F"/>
    <w:rsid w:val="00014FFF"/>
    <w:rsid w:val="000167A7"/>
    <w:rsid w:val="000167F5"/>
    <w:rsid w:val="00016A3A"/>
    <w:rsid w:val="00017A58"/>
    <w:rsid w:val="000202B1"/>
    <w:rsid w:val="00020690"/>
    <w:rsid w:val="00020A9D"/>
    <w:rsid w:val="0002180A"/>
    <w:rsid w:val="00021F41"/>
    <w:rsid w:val="0002232A"/>
    <w:rsid w:val="000246F5"/>
    <w:rsid w:val="000248EA"/>
    <w:rsid w:val="00026BDF"/>
    <w:rsid w:val="00026DB4"/>
    <w:rsid w:val="00027229"/>
    <w:rsid w:val="00030390"/>
    <w:rsid w:val="00030480"/>
    <w:rsid w:val="0003108E"/>
    <w:rsid w:val="000311C6"/>
    <w:rsid w:val="000317A7"/>
    <w:rsid w:val="0003352E"/>
    <w:rsid w:val="0003375A"/>
    <w:rsid w:val="00033B02"/>
    <w:rsid w:val="00033B9A"/>
    <w:rsid w:val="00034928"/>
    <w:rsid w:val="00034F8D"/>
    <w:rsid w:val="0003558C"/>
    <w:rsid w:val="00035828"/>
    <w:rsid w:val="0003668C"/>
    <w:rsid w:val="00036F82"/>
    <w:rsid w:val="000378CF"/>
    <w:rsid w:val="00041187"/>
    <w:rsid w:val="000420FB"/>
    <w:rsid w:val="000426B4"/>
    <w:rsid w:val="00043D07"/>
    <w:rsid w:val="0004511D"/>
    <w:rsid w:val="00045318"/>
    <w:rsid w:val="000454B7"/>
    <w:rsid w:val="000461DA"/>
    <w:rsid w:val="0004795F"/>
    <w:rsid w:val="00047A40"/>
    <w:rsid w:val="00047A4D"/>
    <w:rsid w:val="00050443"/>
    <w:rsid w:val="000549BA"/>
    <w:rsid w:val="000550EF"/>
    <w:rsid w:val="00055B21"/>
    <w:rsid w:val="00057023"/>
    <w:rsid w:val="000601B0"/>
    <w:rsid w:val="000622A8"/>
    <w:rsid w:val="00062E5A"/>
    <w:rsid w:val="00062F52"/>
    <w:rsid w:val="00063D96"/>
    <w:rsid w:val="0006427B"/>
    <w:rsid w:val="000642D1"/>
    <w:rsid w:val="0006440F"/>
    <w:rsid w:val="00065C91"/>
    <w:rsid w:val="00065D38"/>
    <w:rsid w:val="00067A78"/>
    <w:rsid w:val="00070561"/>
    <w:rsid w:val="00070A34"/>
    <w:rsid w:val="00070ECC"/>
    <w:rsid w:val="00072C66"/>
    <w:rsid w:val="000737DA"/>
    <w:rsid w:val="00073BBE"/>
    <w:rsid w:val="00074862"/>
    <w:rsid w:val="00075073"/>
    <w:rsid w:val="0007555F"/>
    <w:rsid w:val="0007560B"/>
    <w:rsid w:val="00077FE0"/>
    <w:rsid w:val="00080537"/>
    <w:rsid w:val="00080BF9"/>
    <w:rsid w:val="00080EDD"/>
    <w:rsid w:val="000818F9"/>
    <w:rsid w:val="000831DA"/>
    <w:rsid w:val="00083334"/>
    <w:rsid w:val="0008336D"/>
    <w:rsid w:val="000841A8"/>
    <w:rsid w:val="00084283"/>
    <w:rsid w:val="00084301"/>
    <w:rsid w:val="0008452A"/>
    <w:rsid w:val="000849B5"/>
    <w:rsid w:val="00084BE4"/>
    <w:rsid w:val="0008544F"/>
    <w:rsid w:val="00085C24"/>
    <w:rsid w:val="00085DB7"/>
    <w:rsid w:val="000864A8"/>
    <w:rsid w:val="0008682B"/>
    <w:rsid w:val="00087B21"/>
    <w:rsid w:val="000900B4"/>
    <w:rsid w:val="00090BB8"/>
    <w:rsid w:val="000919EF"/>
    <w:rsid w:val="00091F1D"/>
    <w:rsid w:val="00092919"/>
    <w:rsid w:val="00092DCA"/>
    <w:rsid w:val="000937D2"/>
    <w:rsid w:val="000940C0"/>
    <w:rsid w:val="00094120"/>
    <w:rsid w:val="00094FFF"/>
    <w:rsid w:val="000952C2"/>
    <w:rsid w:val="000972E8"/>
    <w:rsid w:val="000A1326"/>
    <w:rsid w:val="000A20B5"/>
    <w:rsid w:val="000A2153"/>
    <w:rsid w:val="000A2A53"/>
    <w:rsid w:val="000A2D07"/>
    <w:rsid w:val="000A2FF6"/>
    <w:rsid w:val="000A3A69"/>
    <w:rsid w:val="000A4941"/>
    <w:rsid w:val="000A561C"/>
    <w:rsid w:val="000A6602"/>
    <w:rsid w:val="000A786A"/>
    <w:rsid w:val="000A79E3"/>
    <w:rsid w:val="000B0B23"/>
    <w:rsid w:val="000B1666"/>
    <w:rsid w:val="000B24B0"/>
    <w:rsid w:val="000B2A42"/>
    <w:rsid w:val="000B2EFB"/>
    <w:rsid w:val="000B434A"/>
    <w:rsid w:val="000B5FC6"/>
    <w:rsid w:val="000B6D46"/>
    <w:rsid w:val="000B7D51"/>
    <w:rsid w:val="000C005D"/>
    <w:rsid w:val="000C084C"/>
    <w:rsid w:val="000C086D"/>
    <w:rsid w:val="000C0B04"/>
    <w:rsid w:val="000C0B1F"/>
    <w:rsid w:val="000C1EBE"/>
    <w:rsid w:val="000C3CDF"/>
    <w:rsid w:val="000C406C"/>
    <w:rsid w:val="000C4A55"/>
    <w:rsid w:val="000C5396"/>
    <w:rsid w:val="000C655C"/>
    <w:rsid w:val="000C66FA"/>
    <w:rsid w:val="000C6CBF"/>
    <w:rsid w:val="000C73B4"/>
    <w:rsid w:val="000C74A0"/>
    <w:rsid w:val="000C768B"/>
    <w:rsid w:val="000C7E14"/>
    <w:rsid w:val="000D01BA"/>
    <w:rsid w:val="000D174F"/>
    <w:rsid w:val="000D19C5"/>
    <w:rsid w:val="000D1A28"/>
    <w:rsid w:val="000D1A41"/>
    <w:rsid w:val="000D2E2A"/>
    <w:rsid w:val="000D3014"/>
    <w:rsid w:val="000D32F8"/>
    <w:rsid w:val="000D3487"/>
    <w:rsid w:val="000D3CB5"/>
    <w:rsid w:val="000D4E0C"/>
    <w:rsid w:val="000D60EB"/>
    <w:rsid w:val="000D7224"/>
    <w:rsid w:val="000E00B0"/>
    <w:rsid w:val="000E02F0"/>
    <w:rsid w:val="000E08C7"/>
    <w:rsid w:val="000E0B91"/>
    <w:rsid w:val="000E1041"/>
    <w:rsid w:val="000E2C23"/>
    <w:rsid w:val="000E2CDE"/>
    <w:rsid w:val="000E3B40"/>
    <w:rsid w:val="000E3D46"/>
    <w:rsid w:val="000E58CF"/>
    <w:rsid w:val="000E6208"/>
    <w:rsid w:val="000E6E72"/>
    <w:rsid w:val="000E730C"/>
    <w:rsid w:val="000F0E0B"/>
    <w:rsid w:val="000F1DA5"/>
    <w:rsid w:val="000F2757"/>
    <w:rsid w:val="000F557D"/>
    <w:rsid w:val="000F5A74"/>
    <w:rsid w:val="000F7589"/>
    <w:rsid w:val="000F78E2"/>
    <w:rsid w:val="001008DB"/>
    <w:rsid w:val="00100DD6"/>
    <w:rsid w:val="00102320"/>
    <w:rsid w:val="00102563"/>
    <w:rsid w:val="001028D7"/>
    <w:rsid w:val="00102AA9"/>
    <w:rsid w:val="0010324D"/>
    <w:rsid w:val="00104258"/>
    <w:rsid w:val="001059F1"/>
    <w:rsid w:val="00106E80"/>
    <w:rsid w:val="00107326"/>
    <w:rsid w:val="00110DF6"/>
    <w:rsid w:val="00110EF6"/>
    <w:rsid w:val="00110F9D"/>
    <w:rsid w:val="001126B0"/>
    <w:rsid w:val="00112756"/>
    <w:rsid w:val="001129B0"/>
    <w:rsid w:val="00112A1A"/>
    <w:rsid w:val="001135F5"/>
    <w:rsid w:val="00113700"/>
    <w:rsid w:val="00114C7C"/>
    <w:rsid w:val="00116046"/>
    <w:rsid w:val="00116F74"/>
    <w:rsid w:val="001176B7"/>
    <w:rsid w:val="0012027C"/>
    <w:rsid w:val="00120DDC"/>
    <w:rsid w:val="00120E6C"/>
    <w:rsid w:val="00121E41"/>
    <w:rsid w:val="00122179"/>
    <w:rsid w:val="00122A07"/>
    <w:rsid w:val="00123760"/>
    <w:rsid w:val="001239DE"/>
    <w:rsid w:val="00123F20"/>
    <w:rsid w:val="00124252"/>
    <w:rsid w:val="0012437A"/>
    <w:rsid w:val="00124802"/>
    <w:rsid w:val="00124944"/>
    <w:rsid w:val="00125C52"/>
    <w:rsid w:val="00125E63"/>
    <w:rsid w:val="001266F1"/>
    <w:rsid w:val="00126DA5"/>
    <w:rsid w:val="00126DCB"/>
    <w:rsid w:val="001271F9"/>
    <w:rsid w:val="00127A44"/>
    <w:rsid w:val="00127E48"/>
    <w:rsid w:val="0013046D"/>
    <w:rsid w:val="00130ECD"/>
    <w:rsid w:val="00131543"/>
    <w:rsid w:val="00131735"/>
    <w:rsid w:val="00131FD4"/>
    <w:rsid w:val="001342F6"/>
    <w:rsid w:val="001343E4"/>
    <w:rsid w:val="00134A02"/>
    <w:rsid w:val="00134DAF"/>
    <w:rsid w:val="001353A4"/>
    <w:rsid w:val="00135E13"/>
    <w:rsid w:val="00136BDF"/>
    <w:rsid w:val="001430CD"/>
    <w:rsid w:val="0014436D"/>
    <w:rsid w:val="001445CF"/>
    <w:rsid w:val="001458BF"/>
    <w:rsid w:val="00146013"/>
    <w:rsid w:val="0014626F"/>
    <w:rsid w:val="00150766"/>
    <w:rsid w:val="00150F51"/>
    <w:rsid w:val="00151363"/>
    <w:rsid w:val="001516D8"/>
    <w:rsid w:val="00151825"/>
    <w:rsid w:val="00151ABA"/>
    <w:rsid w:val="0015239C"/>
    <w:rsid w:val="00154025"/>
    <w:rsid w:val="00155094"/>
    <w:rsid w:val="001552D5"/>
    <w:rsid w:val="0015760F"/>
    <w:rsid w:val="00157AD2"/>
    <w:rsid w:val="00157F13"/>
    <w:rsid w:val="0016046E"/>
    <w:rsid w:val="0016136A"/>
    <w:rsid w:val="00161FE8"/>
    <w:rsid w:val="0016277D"/>
    <w:rsid w:val="00163472"/>
    <w:rsid w:val="00163997"/>
    <w:rsid w:val="001675C9"/>
    <w:rsid w:val="001679C5"/>
    <w:rsid w:val="00170570"/>
    <w:rsid w:val="00170725"/>
    <w:rsid w:val="00170C0A"/>
    <w:rsid w:val="00171E83"/>
    <w:rsid w:val="001727EE"/>
    <w:rsid w:val="00172A93"/>
    <w:rsid w:val="001734C8"/>
    <w:rsid w:val="00175AB2"/>
    <w:rsid w:val="00175C29"/>
    <w:rsid w:val="001763EC"/>
    <w:rsid w:val="00176652"/>
    <w:rsid w:val="00176945"/>
    <w:rsid w:val="001771D5"/>
    <w:rsid w:val="00177970"/>
    <w:rsid w:val="00180659"/>
    <w:rsid w:val="00180B37"/>
    <w:rsid w:val="00180E49"/>
    <w:rsid w:val="00181289"/>
    <w:rsid w:val="001820C6"/>
    <w:rsid w:val="00182838"/>
    <w:rsid w:val="00182917"/>
    <w:rsid w:val="00183484"/>
    <w:rsid w:val="001842E4"/>
    <w:rsid w:val="00184BCA"/>
    <w:rsid w:val="00184F65"/>
    <w:rsid w:val="0018555B"/>
    <w:rsid w:val="00185893"/>
    <w:rsid w:val="00186488"/>
    <w:rsid w:val="0018673C"/>
    <w:rsid w:val="0018788E"/>
    <w:rsid w:val="00187E14"/>
    <w:rsid w:val="001905F3"/>
    <w:rsid w:val="00190F12"/>
    <w:rsid w:val="00192293"/>
    <w:rsid w:val="001925A9"/>
    <w:rsid w:val="00193142"/>
    <w:rsid w:val="00193480"/>
    <w:rsid w:val="00193747"/>
    <w:rsid w:val="001937D2"/>
    <w:rsid w:val="00194956"/>
    <w:rsid w:val="00194F1F"/>
    <w:rsid w:val="001A1B9D"/>
    <w:rsid w:val="001A1D6F"/>
    <w:rsid w:val="001A1E1E"/>
    <w:rsid w:val="001A24F6"/>
    <w:rsid w:val="001A2C8A"/>
    <w:rsid w:val="001A4773"/>
    <w:rsid w:val="001A4C57"/>
    <w:rsid w:val="001A4FC9"/>
    <w:rsid w:val="001A50B1"/>
    <w:rsid w:val="001A5312"/>
    <w:rsid w:val="001A6604"/>
    <w:rsid w:val="001A74FE"/>
    <w:rsid w:val="001A79A4"/>
    <w:rsid w:val="001B0041"/>
    <w:rsid w:val="001B06B4"/>
    <w:rsid w:val="001B0F6F"/>
    <w:rsid w:val="001B12B5"/>
    <w:rsid w:val="001B180F"/>
    <w:rsid w:val="001B2977"/>
    <w:rsid w:val="001B3291"/>
    <w:rsid w:val="001B37A0"/>
    <w:rsid w:val="001B3DBA"/>
    <w:rsid w:val="001B4191"/>
    <w:rsid w:val="001B425D"/>
    <w:rsid w:val="001B4DD5"/>
    <w:rsid w:val="001B6982"/>
    <w:rsid w:val="001B6B77"/>
    <w:rsid w:val="001B6DAA"/>
    <w:rsid w:val="001B7224"/>
    <w:rsid w:val="001C12ED"/>
    <w:rsid w:val="001C1A14"/>
    <w:rsid w:val="001C3588"/>
    <w:rsid w:val="001C3B4C"/>
    <w:rsid w:val="001C3FC8"/>
    <w:rsid w:val="001C41EF"/>
    <w:rsid w:val="001C4AAD"/>
    <w:rsid w:val="001C5DB8"/>
    <w:rsid w:val="001C694A"/>
    <w:rsid w:val="001C6DD1"/>
    <w:rsid w:val="001D04B9"/>
    <w:rsid w:val="001D0DD1"/>
    <w:rsid w:val="001D1447"/>
    <w:rsid w:val="001D1841"/>
    <w:rsid w:val="001D2401"/>
    <w:rsid w:val="001D309C"/>
    <w:rsid w:val="001D3CC1"/>
    <w:rsid w:val="001D43C3"/>
    <w:rsid w:val="001D472D"/>
    <w:rsid w:val="001D4ABF"/>
    <w:rsid w:val="001D52E4"/>
    <w:rsid w:val="001D6E97"/>
    <w:rsid w:val="001D7648"/>
    <w:rsid w:val="001D7BA7"/>
    <w:rsid w:val="001E0D04"/>
    <w:rsid w:val="001E1023"/>
    <w:rsid w:val="001E1C0D"/>
    <w:rsid w:val="001E31EE"/>
    <w:rsid w:val="001E4A4A"/>
    <w:rsid w:val="001E57E7"/>
    <w:rsid w:val="001E584A"/>
    <w:rsid w:val="001E5931"/>
    <w:rsid w:val="001E6DBA"/>
    <w:rsid w:val="001E7A09"/>
    <w:rsid w:val="001E7B8B"/>
    <w:rsid w:val="001F099B"/>
    <w:rsid w:val="001F0F67"/>
    <w:rsid w:val="001F1A41"/>
    <w:rsid w:val="001F1AFB"/>
    <w:rsid w:val="001F1BBC"/>
    <w:rsid w:val="001F1D47"/>
    <w:rsid w:val="001F1E8A"/>
    <w:rsid w:val="001F229B"/>
    <w:rsid w:val="001F2C22"/>
    <w:rsid w:val="001F32E4"/>
    <w:rsid w:val="001F3907"/>
    <w:rsid w:val="001F5A57"/>
    <w:rsid w:val="001F7015"/>
    <w:rsid w:val="001F71DC"/>
    <w:rsid w:val="001F7246"/>
    <w:rsid w:val="001F786D"/>
    <w:rsid w:val="001F7D63"/>
    <w:rsid w:val="00200D15"/>
    <w:rsid w:val="002015C8"/>
    <w:rsid w:val="002019FF"/>
    <w:rsid w:val="00201CA6"/>
    <w:rsid w:val="00203330"/>
    <w:rsid w:val="002040B3"/>
    <w:rsid w:val="00205462"/>
    <w:rsid w:val="002064D1"/>
    <w:rsid w:val="002076F3"/>
    <w:rsid w:val="002079CD"/>
    <w:rsid w:val="0021083C"/>
    <w:rsid w:val="00211030"/>
    <w:rsid w:val="002121D7"/>
    <w:rsid w:val="002127E6"/>
    <w:rsid w:val="0021358D"/>
    <w:rsid w:val="002142D2"/>
    <w:rsid w:val="0021449C"/>
    <w:rsid w:val="0021472C"/>
    <w:rsid w:val="0021494A"/>
    <w:rsid w:val="00215367"/>
    <w:rsid w:val="002160AC"/>
    <w:rsid w:val="002174C7"/>
    <w:rsid w:val="002175F8"/>
    <w:rsid w:val="00217C24"/>
    <w:rsid w:val="00220F2C"/>
    <w:rsid w:val="00222164"/>
    <w:rsid w:val="002247C0"/>
    <w:rsid w:val="002266A7"/>
    <w:rsid w:val="00227EC4"/>
    <w:rsid w:val="002302AE"/>
    <w:rsid w:val="002307BD"/>
    <w:rsid w:val="00230C94"/>
    <w:rsid w:val="00230EB7"/>
    <w:rsid w:val="00230EC6"/>
    <w:rsid w:val="00232435"/>
    <w:rsid w:val="00232914"/>
    <w:rsid w:val="00232DA1"/>
    <w:rsid w:val="00233029"/>
    <w:rsid w:val="00234ACF"/>
    <w:rsid w:val="00234C5F"/>
    <w:rsid w:val="00236183"/>
    <w:rsid w:val="00236C6E"/>
    <w:rsid w:val="00237E42"/>
    <w:rsid w:val="0024245C"/>
    <w:rsid w:val="00242B67"/>
    <w:rsid w:val="00244912"/>
    <w:rsid w:val="0024544A"/>
    <w:rsid w:val="00245579"/>
    <w:rsid w:val="002461C3"/>
    <w:rsid w:val="002472A8"/>
    <w:rsid w:val="00247DA4"/>
    <w:rsid w:val="0025036A"/>
    <w:rsid w:val="00251274"/>
    <w:rsid w:val="00251942"/>
    <w:rsid w:val="00252C9A"/>
    <w:rsid w:val="00252D5D"/>
    <w:rsid w:val="002541E7"/>
    <w:rsid w:val="0025439C"/>
    <w:rsid w:val="002559A4"/>
    <w:rsid w:val="00255C09"/>
    <w:rsid w:val="002560F6"/>
    <w:rsid w:val="00256328"/>
    <w:rsid w:val="0025665A"/>
    <w:rsid w:val="00260006"/>
    <w:rsid w:val="002604B0"/>
    <w:rsid w:val="00261335"/>
    <w:rsid w:val="00262B8C"/>
    <w:rsid w:val="002630E4"/>
    <w:rsid w:val="002635B5"/>
    <w:rsid w:val="002647D1"/>
    <w:rsid w:val="002656C1"/>
    <w:rsid w:val="002658E7"/>
    <w:rsid w:val="00266622"/>
    <w:rsid w:val="00267702"/>
    <w:rsid w:val="0027051E"/>
    <w:rsid w:val="0027093F"/>
    <w:rsid w:val="00270F79"/>
    <w:rsid w:val="00271228"/>
    <w:rsid w:val="00272474"/>
    <w:rsid w:val="002724CC"/>
    <w:rsid w:val="00272CAE"/>
    <w:rsid w:val="002739D3"/>
    <w:rsid w:val="00274205"/>
    <w:rsid w:val="002743FC"/>
    <w:rsid w:val="0027453E"/>
    <w:rsid w:val="00274FFA"/>
    <w:rsid w:val="00275CB6"/>
    <w:rsid w:val="002778DC"/>
    <w:rsid w:val="00277B68"/>
    <w:rsid w:val="00280813"/>
    <w:rsid w:val="0028149F"/>
    <w:rsid w:val="0028415F"/>
    <w:rsid w:val="0028417E"/>
    <w:rsid w:val="002846CD"/>
    <w:rsid w:val="00285822"/>
    <w:rsid w:val="002865FA"/>
    <w:rsid w:val="002868F8"/>
    <w:rsid w:val="002869C0"/>
    <w:rsid w:val="00286DEF"/>
    <w:rsid w:val="00290912"/>
    <w:rsid w:val="00291652"/>
    <w:rsid w:val="002921C4"/>
    <w:rsid w:val="00292485"/>
    <w:rsid w:val="002932EC"/>
    <w:rsid w:val="0029451A"/>
    <w:rsid w:val="0029482E"/>
    <w:rsid w:val="00295733"/>
    <w:rsid w:val="00295815"/>
    <w:rsid w:val="00296B7E"/>
    <w:rsid w:val="00296FCC"/>
    <w:rsid w:val="002971C8"/>
    <w:rsid w:val="002976AF"/>
    <w:rsid w:val="00297836"/>
    <w:rsid w:val="002A00DD"/>
    <w:rsid w:val="002A1AD8"/>
    <w:rsid w:val="002A1C6D"/>
    <w:rsid w:val="002A3BFD"/>
    <w:rsid w:val="002A429C"/>
    <w:rsid w:val="002A59B9"/>
    <w:rsid w:val="002A697A"/>
    <w:rsid w:val="002A75C8"/>
    <w:rsid w:val="002B02CB"/>
    <w:rsid w:val="002B02DA"/>
    <w:rsid w:val="002B055F"/>
    <w:rsid w:val="002B05C7"/>
    <w:rsid w:val="002B062D"/>
    <w:rsid w:val="002B11FF"/>
    <w:rsid w:val="002B2C2C"/>
    <w:rsid w:val="002B2C81"/>
    <w:rsid w:val="002B486C"/>
    <w:rsid w:val="002B6395"/>
    <w:rsid w:val="002B75CC"/>
    <w:rsid w:val="002C034B"/>
    <w:rsid w:val="002C08D0"/>
    <w:rsid w:val="002C18D8"/>
    <w:rsid w:val="002C2468"/>
    <w:rsid w:val="002C2657"/>
    <w:rsid w:val="002C27CE"/>
    <w:rsid w:val="002C29F4"/>
    <w:rsid w:val="002C3915"/>
    <w:rsid w:val="002C4A90"/>
    <w:rsid w:val="002C4E58"/>
    <w:rsid w:val="002C4F68"/>
    <w:rsid w:val="002D087B"/>
    <w:rsid w:val="002D0BCE"/>
    <w:rsid w:val="002D0C99"/>
    <w:rsid w:val="002D282D"/>
    <w:rsid w:val="002D34D0"/>
    <w:rsid w:val="002D3D6E"/>
    <w:rsid w:val="002D4919"/>
    <w:rsid w:val="002D4A80"/>
    <w:rsid w:val="002D5DDD"/>
    <w:rsid w:val="002E00E3"/>
    <w:rsid w:val="002E13D3"/>
    <w:rsid w:val="002E173F"/>
    <w:rsid w:val="002E1A60"/>
    <w:rsid w:val="002E272E"/>
    <w:rsid w:val="002E2BE9"/>
    <w:rsid w:val="002E3BD7"/>
    <w:rsid w:val="002E3F75"/>
    <w:rsid w:val="002E407E"/>
    <w:rsid w:val="002E4D02"/>
    <w:rsid w:val="002E4DDE"/>
    <w:rsid w:val="002E55A2"/>
    <w:rsid w:val="002E5ED9"/>
    <w:rsid w:val="002E6FDD"/>
    <w:rsid w:val="002E7660"/>
    <w:rsid w:val="002E7B67"/>
    <w:rsid w:val="002F035A"/>
    <w:rsid w:val="002F047E"/>
    <w:rsid w:val="002F1791"/>
    <w:rsid w:val="002F3DDF"/>
    <w:rsid w:val="002F4302"/>
    <w:rsid w:val="002F48A3"/>
    <w:rsid w:val="002F48FD"/>
    <w:rsid w:val="002F4990"/>
    <w:rsid w:val="002F4A63"/>
    <w:rsid w:val="002F4C00"/>
    <w:rsid w:val="002F5F41"/>
    <w:rsid w:val="002F70CE"/>
    <w:rsid w:val="002F71D2"/>
    <w:rsid w:val="002F7510"/>
    <w:rsid w:val="002F7B5A"/>
    <w:rsid w:val="002F7CBD"/>
    <w:rsid w:val="002F7E3E"/>
    <w:rsid w:val="00300433"/>
    <w:rsid w:val="0030048E"/>
    <w:rsid w:val="00300A06"/>
    <w:rsid w:val="00301EFA"/>
    <w:rsid w:val="00301FCC"/>
    <w:rsid w:val="00302327"/>
    <w:rsid w:val="00302D5C"/>
    <w:rsid w:val="00303634"/>
    <w:rsid w:val="003038CB"/>
    <w:rsid w:val="00304055"/>
    <w:rsid w:val="00304479"/>
    <w:rsid w:val="00304A13"/>
    <w:rsid w:val="00304EC9"/>
    <w:rsid w:val="00304EF8"/>
    <w:rsid w:val="00306465"/>
    <w:rsid w:val="0030648A"/>
    <w:rsid w:val="0031040B"/>
    <w:rsid w:val="00310B02"/>
    <w:rsid w:val="003115F0"/>
    <w:rsid w:val="00311D14"/>
    <w:rsid w:val="00314D65"/>
    <w:rsid w:val="00314DB7"/>
    <w:rsid w:val="00314F79"/>
    <w:rsid w:val="00315017"/>
    <w:rsid w:val="003165D9"/>
    <w:rsid w:val="003168AF"/>
    <w:rsid w:val="003178CA"/>
    <w:rsid w:val="00320366"/>
    <w:rsid w:val="003205F7"/>
    <w:rsid w:val="00322817"/>
    <w:rsid w:val="00322EBD"/>
    <w:rsid w:val="00323F04"/>
    <w:rsid w:val="003248EA"/>
    <w:rsid w:val="00324937"/>
    <w:rsid w:val="00325C68"/>
    <w:rsid w:val="00326129"/>
    <w:rsid w:val="003269FC"/>
    <w:rsid w:val="00327B03"/>
    <w:rsid w:val="00327EF9"/>
    <w:rsid w:val="00330091"/>
    <w:rsid w:val="00330243"/>
    <w:rsid w:val="00330D1B"/>
    <w:rsid w:val="0033134E"/>
    <w:rsid w:val="003315C8"/>
    <w:rsid w:val="00331F52"/>
    <w:rsid w:val="003324CA"/>
    <w:rsid w:val="00332DD8"/>
    <w:rsid w:val="00332E3C"/>
    <w:rsid w:val="003346A2"/>
    <w:rsid w:val="003359A3"/>
    <w:rsid w:val="00337613"/>
    <w:rsid w:val="00337A3A"/>
    <w:rsid w:val="00337A5E"/>
    <w:rsid w:val="0034157C"/>
    <w:rsid w:val="003427F4"/>
    <w:rsid w:val="00343F4E"/>
    <w:rsid w:val="00345C62"/>
    <w:rsid w:val="00345CDD"/>
    <w:rsid w:val="00345FF9"/>
    <w:rsid w:val="0034613F"/>
    <w:rsid w:val="00346C48"/>
    <w:rsid w:val="00346DEA"/>
    <w:rsid w:val="003478F5"/>
    <w:rsid w:val="00350358"/>
    <w:rsid w:val="003508AD"/>
    <w:rsid w:val="00350ED4"/>
    <w:rsid w:val="00351289"/>
    <w:rsid w:val="0035276F"/>
    <w:rsid w:val="003531B0"/>
    <w:rsid w:val="003539F5"/>
    <w:rsid w:val="00354768"/>
    <w:rsid w:val="00356DEF"/>
    <w:rsid w:val="00360913"/>
    <w:rsid w:val="00361435"/>
    <w:rsid w:val="00361788"/>
    <w:rsid w:val="003624AE"/>
    <w:rsid w:val="00362A9F"/>
    <w:rsid w:val="00363482"/>
    <w:rsid w:val="0036351D"/>
    <w:rsid w:val="003640B5"/>
    <w:rsid w:val="00364132"/>
    <w:rsid w:val="0036548D"/>
    <w:rsid w:val="00365B60"/>
    <w:rsid w:val="00366657"/>
    <w:rsid w:val="0036684F"/>
    <w:rsid w:val="00366CC7"/>
    <w:rsid w:val="00370CDE"/>
    <w:rsid w:val="00371508"/>
    <w:rsid w:val="003720AD"/>
    <w:rsid w:val="00372C43"/>
    <w:rsid w:val="00373574"/>
    <w:rsid w:val="003741F6"/>
    <w:rsid w:val="003749C5"/>
    <w:rsid w:val="00375544"/>
    <w:rsid w:val="00375B1E"/>
    <w:rsid w:val="00376593"/>
    <w:rsid w:val="00377403"/>
    <w:rsid w:val="00380368"/>
    <w:rsid w:val="00380411"/>
    <w:rsid w:val="00380CA3"/>
    <w:rsid w:val="00380D90"/>
    <w:rsid w:val="00381587"/>
    <w:rsid w:val="003818FB"/>
    <w:rsid w:val="00382216"/>
    <w:rsid w:val="0038237B"/>
    <w:rsid w:val="0038244E"/>
    <w:rsid w:val="0038297C"/>
    <w:rsid w:val="00383432"/>
    <w:rsid w:val="00383571"/>
    <w:rsid w:val="00383B62"/>
    <w:rsid w:val="00384BAE"/>
    <w:rsid w:val="00384CDE"/>
    <w:rsid w:val="00385043"/>
    <w:rsid w:val="00385D57"/>
    <w:rsid w:val="003861E5"/>
    <w:rsid w:val="00387BA4"/>
    <w:rsid w:val="0039103B"/>
    <w:rsid w:val="00391070"/>
    <w:rsid w:val="00391CF7"/>
    <w:rsid w:val="003924B4"/>
    <w:rsid w:val="00392F6B"/>
    <w:rsid w:val="00393306"/>
    <w:rsid w:val="00393585"/>
    <w:rsid w:val="00394151"/>
    <w:rsid w:val="00394216"/>
    <w:rsid w:val="00394CC9"/>
    <w:rsid w:val="0039533D"/>
    <w:rsid w:val="003959A9"/>
    <w:rsid w:val="003959B1"/>
    <w:rsid w:val="003961A7"/>
    <w:rsid w:val="00396303"/>
    <w:rsid w:val="003964AE"/>
    <w:rsid w:val="00396DA1"/>
    <w:rsid w:val="003A030E"/>
    <w:rsid w:val="003A06B7"/>
    <w:rsid w:val="003A196D"/>
    <w:rsid w:val="003A1E53"/>
    <w:rsid w:val="003A249A"/>
    <w:rsid w:val="003A2C25"/>
    <w:rsid w:val="003A3229"/>
    <w:rsid w:val="003A595F"/>
    <w:rsid w:val="003A5AA8"/>
    <w:rsid w:val="003A5E32"/>
    <w:rsid w:val="003A6229"/>
    <w:rsid w:val="003A6236"/>
    <w:rsid w:val="003A6A23"/>
    <w:rsid w:val="003A73DF"/>
    <w:rsid w:val="003A79BE"/>
    <w:rsid w:val="003A7B83"/>
    <w:rsid w:val="003A7CDF"/>
    <w:rsid w:val="003A7D88"/>
    <w:rsid w:val="003B0495"/>
    <w:rsid w:val="003B0C9D"/>
    <w:rsid w:val="003B0D8A"/>
    <w:rsid w:val="003B20B5"/>
    <w:rsid w:val="003B29BB"/>
    <w:rsid w:val="003B2A47"/>
    <w:rsid w:val="003B3BF9"/>
    <w:rsid w:val="003B49F3"/>
    <w:rsid w:val="003B53D8"/>
    <w:rsid w:val="003B5DF5"/>
    <w:rsid w:val="003B5F4D"/>
    <w:rsid w:val="003B757D"/>
    <w:rsid w:val="003B773B"/>
    <w:rsid w:val="003C06DA"/>
    <w:rsid w:val="003C160A"/>
    <w:rsid w:val="003C1867"/>
    <w:rsid w:val="003C1B6F"/>
    <w:rsid w:val="003C253F"/>
    <w:rsid w:val="003C2936"/>
    <w:rsid w:val="003C2F7F"/>
    <w:rsid w:val="003C370F"/>
    <w:rsid w:val="003C37C2"/>
    <w:rsid w:val="003C66CD"/>
    <w:rsid w:val="003C7368"/>
    <w:rsid w:val="003C7753"/>
    <w:rsid w:val="003C7927"/>
    <w:rsid w:val="003D1991"/>
    <w:rsid w:val="003D1B40"/>
    <w:rsid w:val="003D1BA5"/>
    <w:rsid w:val="003D1BFB"/>
    <w:rsid w:val="003D1EFA"/>
    <w:rsid w:val="003D246C"/>
    <w:rsid w:val="003D269C"/>
    <w:rsid w:val="003D2A12"/>
    <w:rsid w:val="003D3513"/>
    <w:rsid w:val="003D6C47"/>
    <w:rsid w:val="003D6F0B"/>
    <w:rsid w:val="003D75EC"/>
    <w:rsid w:val="003D7986"/>
    <w:rsid w:val="003E1B49"/>
    <w:rsid w:val="003E3A86"/>
    <w:rsid w:val="003E5136"/>
    <w:rsid w:val="003E658E"/>
    <w:rsid w:val="003E65BD"/>
    <w:rsid w:val="003E69B9"/>
    <w:rsid w:val="003E7070"/>
    <w:rsid w:val="003E75CF"/>
    <w:rsid w:val="003E79D6"/>
    <w:rsid w:val="003F00FF"/>
    <w:rsid w:val="003F072F"/>
    <w:rsid w:val="003F1282"/>
    <w:rsid w:val="003F139D"/>
    <w:rsid w:val="003F168B"/>
    <w:rsid w:val="003F1A0E"/>
    <w:rsid w:val="003F28F9"/>
    <w:rsid w:val="003F2DA5"/>
    <w:rsid w:val="003F2E56"/>
    <w:rsid w:val="003F2FD4"/>
    <w:rsid w:val="003F3C05"/>
    <w:rsid w:val="003F3FF8"/>
    <w:rsid w:val="003F4757"/>
    <w:rsid w:val="003F491F"/>
    <w:rsid w:val="003F5320"/>
    <w:rsid w:val="003F54D2"/>
    <w:rsid w:val="003F5ADC"/>
    <w:rsid w:val="003F6BF0"/>
    <w:rsid w:val="003F6E21"/>
    <w:rsid w:val="003F7966"/>
    <w:rsid w:val="0040016E"/>
    <w:rsid w:val="00401660"/>
    <w:rsid w:val="0040343B"/>
    <w:rsid w:val="00403F04"/>
    <w:rsid w:val="004045B3"/>
    <w:rsid w:val="00404C89"/>
    <w:rsid w:val="00405F8D"/>
    <w:rsid w:val="004065C1"/>
    <w:rsid w:val="004079A4"/>
    <w:rsid w:val="00407A40"/>
    <w:rsid w:val="004105DB"/>
    <w:rsid w:val="004111B3"/>
    <w:rsid w:val="0041243D"/>
    <w:rsid w:val="0041255E"/>
    <w:rsid w:val="00413947"/>
    <w:rsid w:val="00414077"/>
    <w:rsid w:val="00414BD6"/>
    <w:rsid w:val="00415201"/>
    <w:rsid w:val="004162E1"/>
    <w:rsid w:val="004163EE"/>
    <w:rsid w:val="00416EE8"/>
    <w:rsid w:val="00416FAA"/>
    <w:rsid w:val="00417A99"/>
    <w:rsid w:val="00420747"/>
    <w:rsid w:val="00420863"/>
    <w:rsid w:val="0042110B"/>
    <w:rsid w:val="00421A47"/>
    <w:rsid w:val="00422361"/>
    <w:rsid w:val="004225D5"/>
    <w:rsid w:val="00422E0A"/>
    <w:rsid w:val="0042335E"/>
    <w:rsid w:val="00423FE3"/>
    <w:rsid w:val="00424E76"/>
    <w:rsid w:val="004255E7"/>
    <w:rsid w:val="0042663F"/>
    <w:rsid w:val="0042673C"/>
    <w:rsid w:val="004270D4"/>
    <w:rsid w:val="0043029D"/>
    <w:rsid w:val="00430D4B"/>
    <w:rsid w:val="00431455"/>
    <w:rsid w:val="00431DD6"/>
    <w:rsid w:val="004327CB"/>
    <w:rsid w:val="0043285A"/>
    <w:rsid w:val="00432C62"/>
    <w:rsid w:val="00433592"/>
    <w:rsid w:val="00433B2D"/>
    <w:rsid w:val="00433DAF"/>
    <w:rsid w:val="00433E77"/>
    <w:rsid w:val="004342A0"/>
    <w:rsid w:val="0043516D"/>
    <w:rsid w:val="00435452"/>
    <w:rsid w:val="00436263"/>
    <w:rsid w:val="004367B8"/>
    <w:rsid w:val="004370E2"/>
    <w:rsid w:val="00437606"/>
    <w:rsid w:val="004401A4"/>
    <w:rsid w:val="0044086E"/>
    <w:rsid w:val="00440C6D"/>
    <w:rsid w:val="0044125C"/>
    <w:rsid w:val="00441C17"/>
    <w:rsid w:val="00442A47"/>
    <w:rsid w:val="00442F04"/>
    <w:rsid w:val="0044397D"/>
    <w:rsid w:val="00443FD4"/>
    <w:rsid w:val="004445A4"/>
    <w:rsid w:val="00445605"/>
    <w:rsid w:val="00445800"/>
    <w:rsid w:val="00445BF3"/>
    <w:rsid w:val="0044602B"/>
    <w:rsid w:val="0044606C"/>
    <w:rsid w:val="00446644"/>
    <w:rsid w:val="00446C61"/>
    <w:rsid w:val="00450852"/>
    <w:rsid w:val="00453B43"/>
    <w:rsid w:val="00453D4E"/>
    <w:rsid w:val="0045407B"/>
    <w:rsid w:val="00454DF4"/>
    <w:rsid w:val="00454EB3"/>
    <w:rsid w:val="00454FAD"/>
    <w:rsid w:val="00455884"/>
    <w:rsid w:val="00456226"/>
    <w:rsid w:val="0045764C"/>
    <w:rsid w:val="00457B51"/>
    <w:rsid w:val="00457E28"/>
    <w:rsid w:val="00457EE2"/>
    <w:rsid w:val="00460B10"/>
    <w:rsid w:val="00461B59"/>
    <w:rsid w:val="00461BEC"/>
    <w:rsid w:val="00462F48"/>
    <w:rsid w:val="00463B2B"/>
    <w:rsid w:val="00464A7D"/>
    <w:rsid w:val="00465074"/>
    <w:rsid w:val="00465950"/>
    <w:rsid w:val="00465E11"/>
    <w:rsid w:val="00465F0B"/>
    <w:rsid w:val="00466678"/>
    <w:rsid w:val="00466DA4"/>
    <w:rsid w:val="004671CE"/>
    <w:rsid w:val="004672D9"/>
    <w:rsid w:val="00467FB5"/>
    <w:rsid w:val="00470D35"/>
    <w:rsid w:val="004712BC"/>
    <w:rsid w:val="00471B2D"/>
    <w:rsid w:val="004729B1"/>
    <w:rsid w:val="00474729"/>
    <w:rsid w:val="0047533A"/>
    <w:rsid w:val="00477349"/>
    <w:rsid w:val="004774BF"/>
    <w:rsid w:val="00477AFF"/>
    <w:rsid w:val="00482B06"/>
    <w:rsid w:val="0048339E"/>
    <w:rsid w:val="0048385F"/>
    <w:rsid w:val="00483CF6"/>
    <w:rsid w:val="00483F91"/>
    <w:rsid w:val="0048441E"/>
    <w:rsid w:val="0048493E"/>
    <w:rsid w:val="0048526C"/>
    <w:rsid w:val="004852CF"/>
    <w:rsid w:val="00486E77"/>
    <w:rsid w:val="00487896"/>
    <w:rsid w:val="00487D02"/>
    <w:rsid w:val="004907E1"/>
    <w:rsid w:val="00490A65"/>
    <w:rsid w:val="0049139C"/>
    <w:rsid w:val="00491A6E"/>
    <w:rsid w:val="0049237C"/>
    <w:rsid w:val="004928E2"/>
    <w:rsid w:val="00493B85"/>
    <w:rsid w:val="004951A1"/>
    <w:rsid w:val="004952B6"/>
    <w:rsid w:val="00495637"/>
    <w:rsid w:val="00495E6C"/>
    <w:rsid w:val="00496D08"/>
    <w:rsid w:val="00496D59"/>
    <w:rsid w:val="004976A7"/>
    <w:rsid w:val="004977A2"/>
    <w:rsid w:val="004A038E"/>
    <w:rsid w:val="004A056F"/>
    <w:rsid w:val="004A187C"/>
    <w:rsid w:val="004A204A"/>
    <w:rsid w:val="004A454B"/>
    <w:rsid w:val="004A5471"/>
    <w:rsid w:val="004A74B6"/>
    <w:rsid w:val="004A7B1E"/>
    <w:rsid w:val="004B11AC"/>
    <w:rsid w:val="004B169B"/>
    <w:rsid w:val="004B19BD"/>
    <w:rsid w:val="004B1F23"/>
    <w:rsid w:val="004B23C3"/>
    <w:rsid w:val="004B325B"/>
    <w:rsid w:val="004B36F6"/>
    <w:rsid w:val="004B3753"/>
    <w:rsid w:val="004B3898"/>
    <w:rsid w:val="004B4139"/>
    <w:rsid w:val="004B4356"/>
    <w:rsid w:val="004B55C6"/>
    <w:rsid w:val="004B6441"/>
    <w:rsid w:val="004B64D8"/>
    <w:rsid w:val="004B7508"/>
    <w:rsid w:val="004B7689"/>
    <w:rsid w:val="004C08BC"/>
    <w:rsid w:val="004C0BF5"/>
    <w:rsid w:val="004C0D02"/>
    <w:rsid w:val="004C149D"/>
    <w:rsid w:val="004C1888"/>
    <w:rsid w:val="004C1A37"/>
    <w:rsid w:val="004C1A8E"/>
    <w:rsid w:val="004C1D10"/>
    <w:rsid w:val="004C220C"/>
    <w:rsid w:val="004C226E"/>
    <w:rsid w:val="004C2B6D"/>
    <w:rsid w:val="004C321F"/>
    <w:rsid w:val="004C36B0"/>
    <w:rsid w:val="004C69E6"/>
    <w:rsid w:val="004C6A32"/>
    <w:rsid w:val="004C6EF3"/>
    <w:rsid w:val="004C72C7"/>
    <w:rsid w:val="004C7862"/>
    <w:rsid w:val="004C793C"/>
    <w:rsid w:val="004C7A22"/>
    <w:rsid w:val="004C7A2E"/>
    <w:rsid w:val="004D0378"/>
    <w:rsid w:val="004D05AA"/>
    <w:rsid w:val="004D095A"/>
    <w:rsid w:val="004D18BA"/>
    <w:rsid w:val="004D2677"/>
    <w:rsid w:val="004D3738"/>
    <w:rsid w:val="004D40A3"/>
    <w:rsid w:val="004D414B"/>
    <w:rsid w:val="004D4331"/>
    <w:rsid w:val="004D48DE"/>
    <w:rsid w:val="004D4977"/>
    <w:rsid w:val="004D4BFB"/>
    <w:rsid w:val="004D5664"/>
    <w:rsid w:val="004D6385"/>
    <w:rsid w:val="004D67CB"/>
    <w:rsid w:val="004D71A9"/>
    <w:rsid w:val="004D7FA8"/>
    <w:rsid w:val="004E02CA"/>
    <w:rsid w:val="004E0374"/>
    <w:rsid w:val="004E0842"/>
    <w:rsid w:val="004E142D"/>
    <w:rsid w:val="004E1D25"/>
    <w:rsid w:val="004E373A"/>
    <w:rsid w:val="004E49C5"/>
    <w:rsid w:val="004E4CC0"/>
    <w:rsid w:val="004E5AFE"/>
    <w:rsid w:val="004E5CB3"/>
    <w:rsid w:val="004E7064"/>
    <w:rsid w:val="004E7558"/>
    <w:rsid w:val="004E78C8"/>
    <w:rsid w:val="004F22EC"/>
    <w:rsid w:val="004F2825"/>
    <w:rsid w:val="004F3637"/>
    <w:rsid w:val="004F37F0"/>
    <w:rsid w:val="004F4207"/>
    <w:rsid w:val="004F43F0"/>
    <w:rsid w:val="004F4B02"/>
    <w:rsid w:val="004F4E4D"/>
    <w:rsid w:val="004F5321"/>
    <w:rsid w:val="004F5D10"/>
    <w:rsid w:val="004F6043"/>
    <w:rsid w:val="004F692F"/>
    <w:rsid w:val="005003DF"/>
    <w:rsid w:val="00500EA8"/>
    <w:rsid w:val="005018EF"/>
    <w:rsid w:val="00501D13"/>
    <w:rsid w:val="0050303E"/>
    <w:rsid w:val="00503EAD"/>
    <w:rsid w:val="00503F32"/>
    <w:rsid w:val="00505386"/>
    <w:rsid w:val="00505694"/>
    <w:rsid w:val="005065AE"/>
    <w:rsid w:val="00506657"/>
    <w:rsid w:val="005068E4"/>
    <w:rsid w:val="00506CAE"/>
    <w:rsid w:val="00507B00"/>
    <w:rsid w:val="00507B9C"/>
    <w:rsid w:val="00510A7B"/>
    <w:rsid w:val="00511476"/>
    <w:rsid w:val="00511FBE"/>
    <w:rsid w:val="00514672"/>
    <w:rsid w:val="00516188"/>
    <w:rsid w:val="005167E8"/>
    <w:rsid w:val="0051698E"/>
    <w:rsid w:val="005176C7"/>
    <w:rsid w:val="00517EE0"/>
    <w:rsid w:val="00520362"/>
    <w:rsid w:val="00521A11"/>
    <w:rsid w:val="0052225C"/>
    <w:rsid w:val="00523971"/>
    <w:rsid w:val="0052417E"/>
    <w:rsid w:val="00524D75"/>
    <w:rsid w:val="00525E31"/>
    <w:rsid w:val="00526D84"/>
    <w:rsid w:val="0052707B"/>
    <w:rsid w:val="0052782A"/>
    <w:rsid w:val="00530A22"/>
    <w:rsid w:val="005319E0"/>
    <w:rsid w:val="00531A9B"/>
    <w:rsid w:val="00532514"/>
    <w:rsid w:val="005327B6"/>
    <w:rsid w:val="00532855"/>
    <w:rsid w:val="005331CE"/>
    <w:rsid w:val="00534908"/>
    <w:rsid w:val="00534C5F"/>
    <w:rsid w:val="0053509D"/>
    <w:rsid w:val="00535525"/>
    <w:rsid w:val="00535E13"/>
    <w:rsid w:val="0053650A"/>
    <w:rsid w:val="00536833"/>
    <w:rsid w:val="00537F2E"/>
    <w:rsid w:val="0054008E"/>
    <w:rsid w:val="0054066C"/>
    <w:rsid w:val="00540AD9"/>
    <w:rsid w:val="00541E10"/>
    <w:rsid w:val="005427E4"/>
    <w:rsid w:val="00543144"/>
    <w:rsid w:val="005432E5"/>
    <w:rsid w:val="00544539"/>
    <w:rsid w:val="00544F7A"/>
    <w:rsid w:val="00545421"/>
    <w:rsid w:val="00545581"/>
    <w:rsid w:val="005465A8"/>
    <w:rsid w:val="0054784F"/>
    <w:rsid w:val="00547B0A"/>
    <w:rsid w:val="00547ED8"/>
    <w:rsid w:val="005506D7"/>
    <w:rsid w:val="00551FCA"/>
    <w:rsid w:val="005520F6"/>
    <w:rsid w:val="00554B68"/>
    <w:rsid w:val="00554CF2"/>
    <w:rsid w:val="00554F1A"/>
    <w:rsid w:val="00554F48"/>
    <w:rsid w:val="00555E85"/>
    <w:rsid w:val="00555FE6"/>
    <w:rsid w:val="005576F7"/>
    <w:rsid w:val="005621B9"/>
    <w:rsid w:val="0056458C"/>
    <w:rsid w:val="0056466A"/>
    <w:rsid w:val="005657CD"/>
    <w:rsid w:val="00565866"/>
    <w:rsid w:val="005658D9"/>
    <w:rsid w:val="00570324"/>
    <w:rsid w:val="00570586"/>
    <w:rsid w:val="005705EB"/>
    <w:rsid w:val="00570DAB"/>
    <w:rsid w:val="005719CC"/>
    <w:rsid w:val="00572669"/>
    <w:rsid w:val="00573539"/>
    <w:rsid w:val="00575ED0"/>
    <w:rsid w:val="00576E55"/>
    <w:rsid w:val="0058025A"/>
    <w:rsid w:val="0058126A"/>
    <w:rsid w:val="0058368D"/>
    <w:rsid w:val="005836FE"/>
    <w:rsid w:val="00583984"/>
    <w:rsid w:val="00583FF2"/>
    <w:rsid w:val="00586B81"/>
    <w:rsid w:val="00586D95"/>
    <w:rsid w:val="005873E4"/>
    <w:rsid w:val="00587F45"/>
    <w:rsid w:val="005914BD"/>
    <w:rsid w:val="0059391C"/>
    <w:rsid w:val="00593D9C"/>
    <w:rsid w:val="005942D5"/>
    <w:rsid w:val="0059466A"/>
    <w:rsid w:val="00594752"/>
    <w:rsid w:val="005952A1"/>
    <w:rsid w:val="005958CF"/>
    <w:rsid w:val="005961C9"/>
    <w:rsid w:val="00597E5D"/>
    <w:rsid w:val="00597EFB"/>
    <w:rsid w:val="005A00AC"/>
    <w:rsid w:val="005A085B"/>
    <w:rsid w:val="005A1A48"/>
    <w:rsid w:val="005A2608"/>
    <w:rsid w:val="005A29EA"/>
    <w:rsid w:val="005A329D"/>
    <w:rsid w:val="005A5467"/>
    <w:rsid w:val="005A5CD5"/>
    <w:rsid w:val="005A77D4"/>
    <w:rsid w:val="005B0141"/>
    <w:rsid w:val="005B157F"/>
    <w:rsid w:val="005B20CB"/>
    <w:rsid w:val="005B2FDA"/>
    <w:rsid w:val="005B3367"/>
    <w:rsid w:val="005B4429"/>
    <w:rsid w:val="005B448B"/>
    <w:rsid w:val="005B5F79"/>
    <w:rsid w:val="005B6DBC"/>
    <w:rsid w:val="005B792A"/>
    <w:rsid w:val="005C0270"/>
    <w:rsid w:val="005C1017"/>
    <w:rsid w:val="005C2BB3"/>
    <w:rsid w:val="005C2F6F"/>
    <w:rsid w:val="005C30D3"/>
    <w:rsid w:val="005C3FD8"/>
    <w:rsid w:val="005C3FF1"/>
    <w:rsid w:val="005C42BD"/>
    <w:rsid w:val="005C437B"/>
    <w:rsid w:val="005C539C"/>
    <w:rsid w:val="005C56B7"/>
    <w:rsid w:val="005C5B2F"/>
    <w:rsid w:val="005C5F4D"/>
    <w:rsid w:val="005C62E8"/>
    <w:rsid w:val="005C686B"/>
    <w:rsid w:val="005C6EA5"/>
    <w:rsid w:val="005C7AC6"/>
    <w:rsid w:val="005C7B55"/>
    <w:rsid w:val="005D0854"/>
    <w:rsid w:val="005D09D0"/>
    <w:rsid w:val="005D1853"/>
    <w:rsid w:val="005D1A0F"/>
    <w:rsid w:val="005D3511"/>
    <w:rsid w:val="005D54A0"/>
    <w:rsid w:val="005D5B40"/>
    <w:rsid w:val="005D6ADC"/>
    <w:rsid w:val="005E05A6"/>
    <w:rsid w:val="005E1179"/>
    <w:rsid w:val="005E19B4"/>
    <w:rsid w:val="005E1E4D"/>
    <w:rsid w:val="005E1EE7"/>
    <w:rsid w:val="005E2A94"/>
    <w:rsid w:val="005E2DD3"/>
    <w:rsid w:val="005E3C68"/>
    <w:rsid w:val="005E534E"/>
    <w:rsid w:val="005E597B"/>
    <w:rsid w:val="005E684F"/>
    <w:rsid w:val="005E6BCB"/>
    <w:rsid w:val="005E7558"/>
    <w:rsid w:val="005E7A84"/>
    <w:rsid w:val="005E7E5C"/>
    <w:rsid w:val="005F0059"/>
    <w:rsid w:val="005F03E6"/>
    <w:rsid w:val="005F05B7"/>
    <w:rsid w:val="005F12FE"/>
    <w:rsid w:val="005F15A5"/>
    <w:rsid w:val="005F15CA"/>
    <w:rsid w:val="005F2549"/>
    <w:rsid w:val="005F2818"/>
    <w:rsid w:val="005F2A90"/>
    <w:rsid w:val="005F30B5"/>
    <w:rsid w:val="005F3CB3"/>
    <w:rsid w:val="005F3D1B"/>
    <w:rsid w:val="005F4549"/>
    <w:rsid w:val="005F5101"/>
    <w:rsid w:val="005F7333"/>
    <w:rsid w:val="005F76A4"/>
    <w:rsid w:val="00600EAD"/>
    <w:rsid w:val="00601CDB"/>
    <w:rsid w:val="00603617"/>
    <w:rsid w:val="006045CC"/>
    <w:rsid w:val="006046B6"/>
    <w:rsid w:val="0060487E"/>
    <w:rsid w:val="006059EE"/>
    <w:rsid w:val="006067B2"/>
    <w:rsid w:val="0060684F"/>
    <w:rsid w:val="00607532"/>
    <w:rsid w:val="00607638"/>
    <w:rsid w:val="006102C5"/>
    <w:rsid w:val="00610E1A"/>
    <w:rsid w:val="00610F3B"/>
    <w:rsid w:val="00611143"/>
    <w:rsid w:val="006113C3"/>
    <w:rsid w:val="00611E72"/>
    <w:rsid w:val="00612149"/>
    <w:rsid w:val="006123A2"/>
    <w:rsid w:val="00612A1F"/>
    <w:rsid w:val="00612FF9"/>
    <w:rsid w:val="00613654"/>
    <w:rsid w:val="00613713"/>
    <w:rsid w:val="006139A9"/>
    <w:rsid w:val="00614291"/>
    <w:rsid w:val="00614701"/>
    <w:rsid w:val="006173AF"/>
    <w:rsid w:val="006178BC"/>
    <w:rsid w:val="006179D2"/>
    <w:rsid w:val="006205C1"/>
    <w:rsid w:val="0062180E"/>
    <w:rsid w:val="0062340D"/>
    <w:rsid w:val="00623826"/>
    <w:rsid w:val="00623FDF"/>
    <w:rsid w:val="0062416F"/>
    <w:rsid w:val="00624E83"/>
    <w:rsid w:val="006252F1"/>
    <w:rsid w:val="0062606D"/>
    <w:rsid w:val="0062624E"/>
    <w:rsid w:val="00626C28"/>
    <w:rsid w:val="00626C65"/>
    <w:rsid w:val="00627DA6"/>
    <w:rsid w:val="006312FE"/>
    <w:rsid w:val="0063190E"/>
    <w:rsid w:val="0063253F"/>
    <w:rsid w:val="00632687"/>
    <w:rsid w:val="006326A8"/>
    <w:rsid w:val="00633CAB"/>
    <w:rsid w:val="00635124"/>
    <w:rsid w:val="00635564"/>
    <w:rsid w:val="00635FF3"/>
    <w:rsid w:val="00636784"/>
    <w:rsid w:val="00637239"/>
    <w:rsid w:val="00637C32"/>
    <w:rsid w:val="006402E6"/>
    <w:rsid w:val="006415CF"/>
    <w:rsid w:val="00643CD3"/>
    <w:rsid w:val="00644C82"/>
    <w:rsid w:val="00651B4E"/>
    <w:rsid w:val="0065215A"/>
    <w:rsid w:val="006523AD"/>
    <w:rsid w:val="006523C6"/>
    <w:rsid w:val="00652BD8"/>
    <w:rsid w:val="006537B8"/>
    <w:rsid w:val="006551F3"/>
    <w:rsid w:val="0065669D"/>
    <w:rsid w:val="00656812"/>
    <w:rsid w:val="0065711D"/>
    <w:rsid w:val="00661EC0"/>
    <w:rsid w:val="006620EF"/>
    <w:rsid w:val="006625FF"/>
    <w:rsid w:val="0066305E"/>
    <w:rsid w:val="0066379D"/>
    <w:rsid w:val="00663E64"/>
    <w:rsid w:val="00664292"/>
    <w:rsid w:val="00664A99"/>
    <w:rsid w:val="00665702"/>
    <w:rsid w:val="00666E0F"/>
    <w:rsid w:val="00667EAC"/>
    <w:rsid w:val="0067010A"/>
    <w:rsid w:val="006703D2"/>
    <w:rsid w:val="006713F8"/>
    <w:rsid w:val="0067240C"/>
    <w:rsid w:val="006724D8"/>
    <w:rsid w:val="006731A0"/>
    <w:rsid w:val="006744D9"/>
    <w:rsid w:val="006746D6"/>
    <w:rsid w:val="006758D1"/>
    <w:rsid w:val="00675B32"/>
    <w:rsid w:val="00675FA2"/>
    <w:rsid w:val="00675FE2"/>
    <w:rsid w:val="0067642D"/>
    <w:rsid w:val="006771D9"/>
    <w:rsid w:val="00683DD7"/>
    <w:rsid w:val="00683F7E"/>
    <w:rsid w:val="006843AF"/>
    <w:rsid w:val="006856A8"/>
    <w:rsid w:val="0068590B"/>
    <w:rsid w:val="00685E82"/>
    <w:rsid w:val="00687024"/>
    <w:rsid w:val="0068723D"/>
    <w:rsid w:val="00690D67"/>
    <w:rsid w:val="006913F1"/>
    <w:rsid w:val="0069257A"/>
    <w:rsid w:val="006930EF"/>
    <w:rsid w:val="00693469"/>
    <w:rsid w:val="006937D5"/>
    <w:rsid w:val="006947F0"/>
    <w:rsid w:val="00694982"/>
    <w:rsid w:val="00694BAD"/>
    <w:rsid w:val="00694FF6"/>
    <w:rsid w:val="006951F0"/>
    <w:rsid w:val="00695D19"/>
    <w:rsid w:val="0069687C"/>
    <w:rsid w:val="00696D35"/>
    <w:rsid w:val="00697217"/>
    <w:rsid w:val="006A0FC3"/>
    <w:rsid w:val="006A1A58"/>
    <w:rsid w:val="006A2050"/>
    <w:rsid w:val="006A2474"/>
    <w:rsid w:val="006A2708"/>
    <w:rsid w:val="006A28BE"/>
    <w:rsid w:val="006A4FF4"/>
    <w:rsid w:val="006A549A"/>
    <w:rsid w:val="006A64C8"/>
    <w:rsid w:val="006A7C9E"/>
    <w:rsid w:val="006B0041"/>
    <w:rsid w:val="006B03AA"/>
    <w:rsid w:val="006B0839"/>
    <w:rsid w:val="006B083A"/>
    <w:rsid w:val="006B0935"/>
    <w:rsid w:val="006B118F"/>
    <w:rsid w:val="006B1C59"/>
    <w:rsid w:val="006B1E62"/>
    <w:rsid w:val="006B27C0"/>
    <w:rsid w:val="006B3E16"/>
    <w:rsid w:val="006B4331"/>
    <w:rsid w:val="006B49F6"/>
    <w:rsid w:val="006B5DD2"/>
    <w:rsid w:val="006B6DAA"/>
    <w:rsid w:val="006B7132"/>
    <w:rsid w:val="006B7D70"/>
    <w:rsid w:val="006C0A93"/>
    <w:rsid w:val="006C18B7"/>
    <w:rsid w:val="006C19D1"/>
    <w:rsid w:val="006C1E53"/>
    <w:rsid w:val="006C2C1C"/>
    <w:rsid w:val="006C3E1E"/>
    <w:rsid w:val="006C3EEC"/>
    <w:rsid w:val="006C43D4"/>
    <w:rsid w:val="006C44DF"/>
    <w:rsid w:val="006C4581"/>
    <w:rsid w:val="006C4C38"/>
    <w:rsid w:val="006C53A4"/>
    <w:rsid w:val="006C5A1D"/>
    <w:rsid w:val="006C7011"/>
    <w:rsid w:val="006C7168"/>
    <w:rsid w:val="006C757A"/>
    <w:rsid w:val="006C7C5A"/>
    <w:rsid w:val="006C7EA4"/>
    <w:rsid w:val="006D1245"/>
    <w:rsid w:val="006D1ACE"/>
    <w:rsid w:val="006D3D0F"/>
    <w:rsid w:val="006D4A70"/>
    <w:rsid w:val="006D4B6F"/>
    <w:rsid w:val="006D5C82"/>
    <w:rsid w:val="006D7134"/>
    <w:rsid w:val="006D7315"/>
    <w:rsid w:val="006D7345"/>
    <w:rsid w:val="006E0CB1"/>
    <w:rsid w:val="006E1B28"/>
    <w:rsid w:val="006E249F"/>
    <w:rsid w:val="006E33E3"/>
    <w:rsid w:val="006E4356"/>
    <w:rsid w:val="006E46D0"/>
    <w:rsid w:val="006E6330"/>
    <w:rsid w:val="006E6474"/>
    <w:rsid w:val="006E6496"/>
    <w:rsid w:val="006E702F"/>
    <w:rsid w:val="006E778F"/>
    <w:rsid w:val="006E7859"/>
    <w:rsid w:val="006F065D"/>
    <w:rsid w:val="006F0ACE"/>
    <w:rsid w:val="006F1573"/>
    <w:rsid w:val="006F2088"/>
    <w:rsid w:val="006F3228"/>
    <w:rsid w:val="006F4AA6"/>
    <w:rsid w:val="006F4DBC"/>
    <w:rsid w:val="006F4F21"/>
    <w:rsid w:val="006F584A"/>
    <w:rsid w:val="006F6B45"/>
    <w:rsid w:val="006F6E6E"/>
    <w:rsid w:val="006F7BA6"/>
    <w:rsid w:val="006F7CD8"/>
    <w:rsid w:val="006F7E39"/>
    <w:rsid w:val="00700830"/>
    <w:rsid w:val="007014DA"/>
    <w:rsid w:val="00701DA0"/>
    <w:rsid w:val="00704120"/>
    <w:rsid w:val="007047D6"/>
    <w:rsid w:val="00704EDC"/>
    <w:rsid w:val="00705161"/>
    <w:rsid w:val="007056E3"/>
    <w:rsid w:val="00705786"/>
    <w:rsid w:val="00705EB8"/>
    <w:rsid w:val="00706076"/>
    <w:rsid w:val="00706767"/>
    <w:rsid w:val="00706AC8"/>
    <w:rsid w:val="00706CEE"/>
    <w:rsid w:val="0070733C"/>
    <w:rsid w:val="00707948"/>
    <w:rsid w:val="00707A97"/>
    <w:rsid w:val="007108D8"/>
    <w:rsid w:val="00711146"/>
    <w:rsid w:val="0071157E"/>
    <w:rsid w:val="00711F11"/>
    <w:rsid w:val="0071250E"/>
    <w:rsid w:val="00712B7E"/>
    <w:rsid w:val="00712CBA"/>
    <w:rsid w:val="00713C4B"/>
    <w:rsid w:val="00714876"/>
    <w:rsid w:val="00716001"/>
    <w:rsid w:val="00716D03"/>
    <w:rsid w:val="00716DC0"/>
    <w:rsid w:val="00717FAB"/>
    <w:rsid w:val="00720E48"/>
    <w:rsid w:val="007225D7"/>
    <w:rsid w:val="00723562"/>
    <w:rsid w:val="007236F8"/>
    <w:rsid w:val="00724151"/>
    <w:rsid w:val="00724749"/>
    <w:rsid w:val="007255B7"/>
    <w:rsid w:val="00725A80"/>
    <w:rsid w:val="0072664F"/>
    <w:rsid w:val="007266BA"/>
    <w:rsid w:val="0072706D"/>
    <w:rsid w:val="00727071"/>
    <w:rsid w:val="00727149"/>
    <w:rsid w:val="00727242"/>
    <w:rsid w:val="00731D00"/>
    <w:rsid w:val="00732810"/>
    <w:rsid w:val="00732B5F"/>
    <w:rsid w:val="0073334B"/>
    <w:rsid w:val="0073413D"/>
    <w:rsid w:val="0073419D"/>
    <w:rsid w:val="00737096"/>
    <w:rsid w:val="0073719B"/>
    <w:rsid w:val="00737A8E"/>
    <w:rsid w:val="007403B1"/>
    <w:rsid w:val="00740D3B"/>
    <w:rsid w:val="00741051"/>
    <w:rsid w:val="0074249E"/>
    <w:rsid w:val="00742990"/>
    <w:rsid w:val="00744A6F"/>
    <w:rsid w:val="00744B8C"/>
    <w:rsid w:val="00744DBA"/>
    <w:rsid w:val="007452CF"/>
    <w:rsid w:val="0074697D"/>
    <w:rsid w:val="00746F72"/>
    <w:rsid w:val="0074739B"/>
    <w:rsid w:val="0074769A"/>
    <w:rsid w:val="00751524"/>
    <w:rsid w:val="007515B8"/>
    <w:rsid w:val="00751CF0"/>
    <w:rsid w:val="007521D7"/>
    <w:rsid w:val="007541AB"/>
    <w:rsid w:val="007550B4"/>
    <w:rsid w:val="007556CE"/>
    <w:rsid w:val="00756519"/>
    <w:rsid w:val="00756EA6"/>
    <w:rsid w:val="00757096"/>
    <w:rsid w:val="00757C39"/>
    <w:rsid w:val="00757F25"/>
    <w:rsid w:val="00760099"/>
    <w:rsid w:val="00760123"/>
    <w:rsid w:val="007601B6"/>
    <w:rsid w:val="00760275"/>
    <w:rsid w:val="007603F6"/>
    <w:rsid w:val="00761C0C"/>
    <w:rsid w:val="00761E0E"/>
    <w:rsid w:val="007620EB"/>
    <w:rsid w:val="0076227C"/>
    <w:rsid w:val="00762588"/>
    <w:rsid w:val="0076433C"/>
    <w:rsid w:val="007663F2"/>
    <w:rsid w:val="00767092"/>
    <w:rsid w:val="00767BFE"/>
    <w:rsid w:val="00770C66"/>
    <w:rsid w:val="00772F91"/>
    <w:rsid w:val="0077333A"/>
    <w:rsid w:val="007739A8"/>
    <w:rsid w:val="00773F65"/>
    <w:rsid w:val="0077434B"/>
    <w:rsid w:val="007754EA"/>
    <w:rsid w:val="007771C3"/>
    <w:rsid w:val="00777E61"/>
    <w:rsid w:val="00783182"/>
    <w:rsid w:val="00783393"/>
    <w:rsid w:val="0078397C"/>
    <w:rsid w:val="00784090"/>
    <w:rsid w:val="007846F4"/>
    <w:rsid w:val="007879FE"/>
    <w:rsid w:val="00787A4C"/>
    <w:rsid w:val="00790FEC"/>
    <w:rsid w:val="00791CC0"/>
    <w:rsid w:val="0079272B"/>
    <w:rsid w:val="00792C24"/>
    <w:rsid w:val="00792DAA"/>
    <w:rsid w:val="007935F1"/>
    <w:rsid w:val="00794290"/>
    <w:rsid w:val="007942B9"/>
    <w:rsid w:val="0079485D"/>
    <w:rsid w:val="00794D02"/>
    <w:rsid w:val="007951C7"/>
    <w:rsid w:val="00795591"/>
    <w:rsid w:val="00795628"/>
    <w:rsid w:val="00796583"/>
    <w:rsid w:val="00796B1A"/>
    <w:rsid w:val="00796FBD"/>
    <w:rsid w:val="0079758B"/>
    <w:rsid w:val="007A017D"/>
    <w:rsid w:val="007A065B"/>
    <w:rsid w:val="007A0AED"/>
    <w:rsid w:val="007A0CB0"/>
    <w:rsid w:val="007A2462"/>
    <w:rsid w:val="007A2FE0"/>
    <w:rsid w:val="007A323B"/>
    <w:rsid w:val="007A393B"/>
    <w:rsid w:val="007A5B0B"/>
    <w:rsid w:val="007A6346"/>
    <w:rsid w:val="007A6809"/>
    <w:rsid w:val="007A68F8"/>
    <w:rsid w:val="007A72FB"/>
    <w:rsid w:val="007A79A4"/>
    <w:rsid w:val="007B0C6C"/>
    <w:rsid w:val="007B0D5D"/>
    <w:rsid w:val="007B0DE3"/>
    <w:rsid w:val="007B16B3"/>
    <w:rsid w:val="007B27D2"/>
    <w:rsid w:val="007B436E"/>
    <w:rsid w:val="007B4424"/>
    <w:rsid w:val="007B4EF8"/>
    <w:rsid w:val="007B5195"/>
    <w:rsid w:val="007B58FA"/>
    <w:rsid w:val="007B6011"/>
    <w:rsid w:val="007B6593"/>
    <w:rsid w:val="007C02C6"/>
    <w:rsid w:val="007C0728"/>
    <w:rsid w:val="007C1173"/>
    <w:rsid w:val="007C118E"/>
    <w:rsid w:val="007C18C2"/>
    <w:rsid w:val="007C1C78"/>
    <w:rsid w:val="007C1F85"/>
    <w:rsid w:val="007C2C0F"/>
    <w:rsid w:val="007C2EFF"/>
    <w:rsid w:val="007C3016"/>
    <w:rsid w:val="007C4024"/>
    <w:rsid w:val="007C4E56"/>
    <w:rsid w:val="007C54FC"/>
    <w:rsid w:val="007C599A"/>
    <w:rsid w:val="007C67E9"/>
    <w:rsid w:val="007C72A8"/>
    <w:rsid w:val="007D04DE"/>
    <w:rsid w:val="007D1171"/>
    <w:rsid w:val="007D19A0"/>
    <w:rsid w:val="007D2289"/>
    <w:rsid w:val="007D2899"/>
    <w:rsid w:val="007D2CE4"/>
    <w:rsid w:val="007D47CD"/>
    <w:rsid w:val="007D69F9"/>
    <w:rsid w:val="007D6CE6"/>
    <w:rsid w:val="007E0D84"/>
    <w:rsid w:val="007E1275"/>
    <w:rsid w:val="007E211F"/>
    <w:rsid w:val="007E2178"/>
    <w:rsid w:val="007E2D3B"/>
    <w:rsid w:val="007E32D9"/>
    <w:rsid w:val="007E3E70"/>
    <w:rsid w:val="007E43A6"/>
    <w:rsid w:val="007E57E8"/>
    <w:rsid w:val="007E6B9C"/>
    <w:rsid w:val="007E74E4"/>
    <w:rsid w:val="007F0B26"/>
    <w:rsid w:val="007F10F8"/>
    <w:rsid w:val="007F1496"/>
    <w:rsid w:val="007F469C"/>
    <w:rsid w:val="007F4AC1"/>
    <w:rsid w:val="007F516F"/>
    <w:rsid w:val="007F51CC"/>
    <w:rsid w:val="007F5F94"/>
    <w:rsid w:val="007F6356"/>
    <w:rsid w:val="007F7987"/>
    <w:rsid w:val="00800130"/>
    <w:rsid w:val="0080110F"/>
    <w:rsid w:val="008017C0"/>
    <w:rsid w:val="00801901"/>
    <w:rsid w:val="00801B02"/>
    <w:rsid w:val="00801D20"/>
    <w:rsid w:val="00802F45"/>
    <w:rsid w:val="00803BB2"/>
    <w:rsid w:val="008064BF"/>
    <w:rsid w:val="0080651D"/>
    <w:rsid w:val="00806522"/>
    <w:rsid w:val="00806D18"/>
    <w:rsid w:val="008070E2"/>
    <w:rsid w:val="0080737A"/>
    <w:rsid w:val="008077EA"/>
    <w:rsid w:val="00807B5C"/>
    <w:rsid w:val="00810344"/>
    <w:rsid w:val="00810525"/>
    <w:rsid w:val="00810B13"/>
    <w:rsid w:val="00812563"/>
    <w:rsid w:val="008125C7"/>
    <w:rsid w:val="00813898"/>
    <w:rsid w:val="008144C1"/>
    <w:rsid w:val="008144EA"/>
    <w:rsid w:val="008152C9"/>
    <w:rsid w:val="00815410"/>
    <w:rsid w:val="008167D2"/>
    <w:rsid w:val="008169E8"/>
    <w:rsid w:val="00816A67"/>
    <w:rsid w:val="0081716A"/>
    <w:rsid w:val="00817238"/>
    <w:rsid w:val="00817528"/>
    <w:rsid w:val="00817D5E"/>
    <w:rsid w:val="00820903"/>
    <w:rsid w:val="008209B8"/>
    <w:rsid w:val="00821124"/>
    <w:rsid w:val="00821285"/>
    <w:rsid w:val="0082276A"/>
    <w:rsid w:val="008228AF"/>
    <w:rsid w:val="00823D36"/>
    <w:rsid w:val="0082472F"/>
    <w:rsid w:val="00824D2A"/>
    <w:rsid w:val="00826CED"/>
    <w:rsid w:val="00827F68"/>
    <w:rsid w:val="0083088B"/>
    <w:rsid w:val="008310D9"/>
    <w:rsid w:val="008318A3"/>
    <w:rsid w:val="00831B1E"/>
    <w:rsid w:val="0083247C"/>
    <w:rsid w:val="00832D52"/>
    <w:rsid w:val="00834639"/>
    <w:rsid w:val="008351EC"/>
    <w:rsid w:val="00835FD5"/>
    <w:rsid w:val="00836C03"/>
    <w:rsid w:val="00837AA5"/>
    <w:rsid w:val="0084009E"/>
    <w:rsid w:val="0084078A"/>
    <w:rsid w:val="0084379E"/>
    <w:rsid w:val="00843AF5"/>
    <w:rsid w:val="00844161"/>
    <w:rsid w:val="00846244"/>
    <w:rsid w:val="0084627F"/>
    <w:rsid w:val="00846A26"/>
    <w:rsid w:val="00847294"/>
    <w:rsid w:val="00847A3A"/>
    <w:rsid w:val="00847D73"/>
    <w:rsid w:val="008505D7"/>
    <w:rsid w:val="008508D7"/>
    <w:rsid w:val="00852B6C"/>
    <w:rsid w:val="0085337D"/>
    <w:rsid w:val="00853742"/>
    <w:rsid w:val="00853B27"/>
    <w:rsid w:val="008549FC"/>
    <w:rsid w:val="0085567F"/>
    <w:rsid w:val="008562A0"/>
    <w:rsid w:val="0085660A"/>
    <w:rsid w:val="00856AA6"/>
    <w:rsid w:val="00856FF7"/>
    <w:rsid w:val="0085703F"/>
    <w:rsid w:val="0085710B"/>
    <w:rsid w:val="008576C4"/>
    <w:rsid w:val="0085775F"/>
    <w:rsid w:val="00857AA3"/>
    <w:rsid w:val="00857F83"/>
    <w:rsid w:val="00861135"/>
    <w:rsid w:val="00861799"/>
    <w:rsid w:val="008632C0"/>
    <w:rsid w:val="00863D12"/>
    <w:rsid w:val="00863E58"/>
    <w:rsid w:val="0086772C"/>
    <w:rsid w:val="00871CDD"/>
    <w:rsid w:val="00871CE9"/>
    <w:rsid w:val="00872994"/>
    <w:rsid w:val="00873C71"/>
    <w:rsid w:val="00874DFD"/>
    <w:rsid w:val="0087541C"/>
    <w:rsid w:val="008772BE"/>
    <w:rsid w:val="00877629"/>
    <w:rsid w:val="00877D64"/>
    <w:rsid w:val="00880D07"/>
    <w:rsid w:val="00880F6C"/>
    <w:rsid w:val="00881166"/>
    <w:rsid w:val="00882E2E"/>
    <w:rsid w:val="00883201"/>
    <w:rsid w:val="0088329C"/>
    <w:rsid w:val="00883EEA"/>
    <w:rsid w:val="00884495"/>
    <w:rsid w:val="00884952"/>
    <w:rsid w:val="00884C9A"/>
    <w:rsid w:val="00885188"/>
    <w:rsid w:val="008863FC"/>
    <w:rsid w:val="00887156"/>
    <w:rsid w:val="0088723B"/>
    <w:rsid w:val="00891718"/>
    <w:rsid w:val="00891E17"/>
    <w:rsid w:val="0089268C"/>
    <w:rsid w:val="0089374F"/>
    <w:rsid w:val="008949DF"/>
    <w:rsid w:val="008951A8"/>
    <w:rsid w:val="0089555C"/>
    <w:rsid w:val="008968D7"/>
    <w:rsid w:val="00896DB2"/>
    <w:rsid w:val="0089752F"/>
    <w:rsid w:val="0089753F"/>
    <w:rsid w:val="00897D06"/>
    <w:rsid w:val="008A0E21"/>
    <w:rsid w:val="008A1EB8"/>
    <w:rsid w:val="008A2168"/>
    <w:rsid w:val="008A2540"/>
    <w:rsid w:val="008A2701"/>
    <w:rsid w:val="008A29D5"/>
    <w:rsid w:val="008A4619"/>
    <w:rsid w:val="008A4C71"/>
    <w:rsid w:val="008A7BA9"/>
    <w:rsid w:val="008B0F95"/>
    <w:rsid w:val="008B1075"/>
    <w:rsid w:val="008B1ED0"/>
    <w:rsid w:val="008B21C8"/>
    <w:rsid w:val="008B2781"/>
    <w:rsid w:val="008B3423"/>
    <w:rsid w:val="008B356B"/>
    <w:rsid w:val="008B456C"/>
    <w:rsid w:val="008B4E9B"/>
    <w:rsid w:val="008B64A6"/>
    <w:rsid w:val="008B6932"/>
    <w:rsid w:val="008B6BBE"/>
    <w:rsid w:val="008B6C4C"/>
    <w:rsid w:val="008B6E54"/>
    <w:rsid w:val="008B77F7"/>
    <w:rsid w:val="008B7B1D"/>
    <w:rsid w:val="008B7DF9"/>
    <w:rsid w:val="008C10DA"/>
    <w:rsid w:val="008C23A2"/>
    <w:rsid w:val="008C62FE"/>
    <w:rsid w:val="008C7629"/>
    <w:rsid w:val="008D05D9"/>
    <w:rsid w:val="008D207A"/>
    <w:rsid w:val="008D23C6"/>
    <w:rsid w:val="008D32FF"/>
    <w:rsid w:val="008D3567"/>
    <w:rsid w:val="008D3AAB"/>
    <w:rsid w:val="008D3F73"/>
    <w:rsid w:val="008D59F7"/>
    <w:rsid w:val="008D5A2D"/>
    <w:rsid w:val="008D605D"/>
    <w:rsid w:val="008D6F39"/>
    <w:rsid w:val="008D706F"/>
    <w:rsid w:val="008D7109"/>
    <w:rsid w:val="008D7572"/>
    <w:rsid w:val="008E1130"/>
    <w:rsid w:val="008E2080"/>
    <w:rsid w:val="008E2095"/>
    <w:rsid w:val="008E2C29"/>
    <w:rsid w:val="008E3533"/>
    <w:rsid w:val="008E4318"/>
    <w:rsid w:val="008E686E"/>
    <w:rsid w:val="008E742E"/>
    <w:rsid w:val="008E7B83"/>
    <w:rsid w:val="008F009E"/>
    <w:rsid w:val="008F05D8"/>
    <w:rsid w:val="008F088C"/>
    <w:rsid w:val="008F1109"/>
    <w:rsid w:val="008F1ACD"/>
    <w:rsid w:val="008F246B"/>
    <w:rsid w:val="008F2E34"/>
    <w:rsid w:val="008F2E41"/>
    <w:rsid w:val="008F33AA"/>
    <w:rsid w:val="008F38FD"/>
    <w:rsid w:val="008F455D"/>
    <w:rsid w:val="008F510B"/>
    <w:rsid w:val="008F521F"/>
    <w:rsid w:val="008F532F"/>
    <w:rsid w:val="008F5D34"/>
    <w:rsid w:val="008F5EA6"/>
    <w:rsid w:val="008F6101"/>
    <w:rsid w:val="008F6897"/>
    <w:rsid w:val="008F74DB"/>
    <w:rsid w:val="008F75F9"/>
    <w:rsid w:val="008F7B96"/>
    <w:rsid w:val="0090034D"/>
    <w:rsid w:val="009005EE"/>
    <w:rsid w:val="00900663"/>
    <w:rsid w:val="00901AE7"/>
    <w:rsid w:val="00902FAC"/>
    <w:rsid w:val="00903D25"/>
    <w:rsid w:val="00903EC0"/>
    <w:rsid w:val="0090406E"/>
    <w:rsid w:val="009046D1"/>
    <w:rsid w:val="00906591"/>
    <w:rsid w:val="00906EB7"/>
    <w:rsid w:val="00911040"/>
    <w:rsid w:val="00912095"/>
    <w:rsid w:val="00912569"/>
    <w:rsid w:val="009136DA"/>
    <w:rsid w:val="00913E52"/>
    <w:rsid w:val="00913FF8"/>
    <w:rsid w:val="0091417E"/>
    <w:rsid w:val="0091428C"/>
    <w:rsid w:val="00914799"/>
    <w:rsid w:val="00914AEE"/>
    <w:rsid w:val="009159CA"/>
    <w:rsid w:val="00916ED9"/>
    <w:rsid w:val="009200CF"/>
    <w:rsid w:val="00921754"/>
    <w:rsid w:val="009222DD"/>
    <w:rsid w:val="0092276F"/>
    <w:rsid w:val="00922DE5"/>
    <w:rsid w:val="00922E17"/>
    <w:rsid w:val="00923C16"/>
    <w:rsid w:val="00923F9D"/>
    <w:rsid w:val="0092405A"/>
    <w:rsid w:val="0092652E"/>
    <w:rsid w:val="00926EC6"/>
    <w:rsid w:val="00930579"/>
    <w:rsid w:val="00930EB5"/>
    <w:rsid w:val="009314C8"/>
    <w:rsid w:val="0093196F"/>
    <w:rsid w:val="00932FAD"/>
    <w:rsid w:val="009339EC"/>
    <w:rsid w:val="009340B4"/>
    <w:rsid w:val="00935285"/>
    <w:rsid w:val="00935453"/>
    <w:rsid w:val="009355B9"/>
    <w:rsid w:val="009356E2"/>
    <w:rsid w:val="0093763B"/>
    <w:rsid w:val="00940474"/>
    <w:rsid w:val="00941399"/>
    <w:rsid w:val="009416AD"/>
    <w:rsid w:val="009417D0"/>
    <w:rsid w:val="009428CB"/>
    <w:rsid w:val="00943147"/>
    <w:rsid w:val="00944444"/>
    <w:rsid w:val="009451BB"/>
    <w:rsid w:val="00945B97"/>
    <w:rsid w:val="00946509"/>
    <w:rsid w:val="009470D1"/>
    <w:rsid w:val="00947CE3"/>
    <w:rsid w:val="00947F3A"/>
    <w:rsid w:val="00950813"/>
    <w:rsid w:val="0095167D"/>
    <w:rsid w:val="00952615"/>
    <w:rsid w:val="009526C6"/>
    <w:rsid w:val="0095286E"/>
    <w:rsid w:val="009536E5"/>
    <w:rsid w:val="00953893"/>
    <w:rsid w:val="009542BC"/>
    <w:rsid w:val="00954333"/>
    <w:rsid w:val="00954F65"/>
    <w:rsid w:val="00956A61"/>
    <w:rsid w:val="00956D6F"/>
    <w:rsid w:val="00957479"/>
    <w:rsid w:val="00960BC2"/>
    <w:rsid w:val="00961CD6"/>
    <w:rsid w:val="009626BB"/>
    <w:rsid w:val="00962E44"/>
    <w:rsid w:val="00964583"/>
    <w:rsid w:val="009657A2"/>
    <w:rsid w:val="00965DC9"/>
    <w:rsid w:val="0096618C"/>
    <w:rsid w:val="009679A6"/>
    <w:rsid w:val="00970040"/>
    <w:rsid w:val="00970BDC"/>
    <w:rsid w:val="00970CE1"/>
    <w:rsid w:val="00971150"/>
    <w:rsid w:val="00971980"/>
    <w:rsid w:val="00971DBA"/>
    <w:rsid w:val="00971EA1"/>
    <w:rsid w:val="00971F5E"/>
    <w:rsid w:val="00973219"/>
    <w:rsid w:val="00974B5A"/>
    <w:rsid w:val="00974BA6"/>
    <w:rsid w:val="00975224"/>
    <w:rsid w:val="00975FB6"/>
    <w:rsid w:val="009769C3"/>
    <w:rsid w:val="00976DAF"/>
    <w:rsid w:val="00980BF8"/>
    <w:rsid w:val="009818F6"/>
    <w:rsid w:val="0098211B"/>
    <w:rsid w:val="00982FAF"/>
    <w:rsid w:val="009833C7"/>
    <w:rsid w:val="00983671"/>
    <w:rsid w:val="00983EAA"/>
    <w:rsid w:val="00983F07"/>
    <w:rsid w:val="0098442B"/>
    <w:rsid w:val="00984B8C"/>
    <w:rsid w:val="00984F62"/>
    <w:rsid w:val="00985040"/>
    <w:rsid w:val="0098654C"/>
    <w:rsid w:val="0098691E"/>
    <w:rsid w:val="00986FE0"/>
    <w:rsid w:val="0098716E"/>
    <w:rsid w:val="0098730D"/>
    <w:rsid w:val="00990600"/>
    <w:rsid w:val="0099060A"/>
    <w:rsid w:val="00991801"/>
    <w:rsid w:val="00992913"/>
    <w:rsid w:val="00992CFB"/>
    <w:rsid w:val="00994CF1"/>
    <w:rsid w:val="00995A60"/>
    <w:rsid w:val="00996502"/>
    <w:rsid w:val="0099731F"/>
    <w:rsid w:val="009979E8"/>
    <w:rsid w:val="009A0750"/>
    <w:rsid w:val="009A13D5"/>
    <w:rsid w:val="009A2C98"/>
    <w:rsid w:val="009A34D7"/>
    <w:rsid w:val="009A3CED"/>
    <w:rsid w:val="009A4651"/>
    <w:rsid w:val="009A49A2"/>
    <w:rsid w:val="009A4D02"/>
    <w:rsid w:val="009A4F98"/>
    <w:rsid w:val="009A66C6"/>
    <w:rsid w:val="009A763B"/>
    <w:rsid w:val="009B1353"/>
    <w:rsid w:val="009B17EC"/>
    <w:rsid w:val="009B2851"/>
    <w:rsid w:val="009B2DD8"/>
    <w:rsid w:val="009B3C2F"/>
    <w:rsid w:val="009B481B"/>
    <w:rsid w:val="009B5550"/>
    <w:rsid w:val="009B62F5"/>
    <w:rsid w:val="009B6EEE"/>
    <w:rsid w:val="009B73DC"/>
    <w:rsid w:val="009C04FC"/>
    <w:rsid w:val="009C21E8"/>
    <w:rsid w:val="009C2286"/>
    <w:rsid w:val="009C22F1"/>
    <w:rsid w:val="009C2D78"/>
    <w:rsid w:val="009C3935"/>
    <w:rsid w:val="009C530A"/>
    <w:rsid w:val="009C5C71"/>
    <w:rsid w:val="009C5DCE"/>
    <w:rsid w:val="009C67FD"/>
    <w:rsid w:val="009C75C0"/>
    <w:rsid w:val="009C760D"/>
    <w:rsid w:val="009C769F"/>
    <w:rsid w:val="009C7811"/>
    <w:rsid w:val="009C7DE4"/>
    <w:rsid w:val="009C7F7C"/>
    <w:rsid w:val="009D09E5"/>
    <w:rsid w:val="009D27D6"/>
    <w:rsid w:val="009D2D1C"/>
    <w:rsid w:val="009D3681"/>
    <w:rsid w:val="009D3E19"/>
    <w:rsid w:val="009D5DA2"/>
    <w:rsid w:val="009D7624"/>
    <w:rsid w:val="009E080D"/>
    <w:rsid w:val="009E09BD"/>
    <w:rsid w:val="009E25E7"/>
    <w:rsid w:val="009E27F4"/>
    <w:rsid w:val="009E34CD"/>
    <w:rsid w:val="009E429A"/>
    <w:rsid w:val="009E42CF"/>
    <w:rsid w:val="009E4DC0"/>
    <w:rsid w:val="009E5CE9"/>
    <w:rsid w:val="009E5FE9"/>
    <w:rsid w:val="009F027D"/>
    <w:rsid w:val="009F0565"/>
    <w:rsid w:val="009F1474"/>
    <w:rsid w:val="009F1E72"/>
    <w:rsid w:val="009F230A"/>
    <w:rsid w:val="009F3D00"/>
    <w:rsid w:val="009F4335"/>
    <w:rsid w:val="009F47AE"/>
    <w:rsid w:val="009F5174"/>
    <w:rsid w:val="009F603A"/>
    <w:rsid w:val="009F6649"/>
    <w:rsid w:val="009F7216"/>
    <w:rsid w:val="009F7497"/>
    <w:rsid w:val="009F7625"/>
    <w:rsid w:val="009F7E5E"/>
    <w:rsid w:val="00A00386"/>
    <w:rsid w:val="00A006F5"/>
    <w:rsid w:val="00A00DD6"/>
    <w:rsid w:val="00A00E73"/>
    <w:rsid w:val="00A027AF"/>
    <w:rsid w:val="00A02815"/>
    <w:rsid w:val="00A028CB"/>
    <w:rsid w:val="00A0365B"/>
    <w:rsid w:val="00A038E7"/>
    <w:rsid w:val="00A0728D"/>
    <w:rsid w:val="00A07998"/>
    <w:rsid w:val="00A10D63"/>
    <w:rsid w:val="00A115C0"/>
    <w:rsid w:val="00A11A6B"/>
    <w:rsid w:val="00A12404"/>
    <w:rsid w:val="00A1273C"/>
    <w:rsid w:val="00A13972"/>
    <w:rsid w:val="00A13F5D"/>
    <w:rsid w:val="00A14E3E"/>
    <w:rsid w:val="00A15165"/>
    <w:rsid w:val="00A15A19"/>
    <w:rsid w:val="00A160B6"/>
    <w:rsid w:val="00A16647"/>
    <w:rsid w:val="00A168BC"/>
    <w:rsid w:val="00A16AE1"/>
    <w:rsid w:val="00A1799A"/>
    <w:rsid w:val="00A179C1"/>
    <w:rsid w:val="00A211E8"/>
    <w:rsid w:val="00A21BE5"/>
    <w:rsid w:val="00A21EEF"/>
    <w:rsid w:val="00A2240D"/>
    <w:rsid w:val="00A235BD"/>
    <w:rsid w:val="00A23D27"/>
    <w:rsid w:val="00A23EB5"/>
    <w:rsid w:val="00A24673"/>
    <w:rsid w:val="00A24BAD"/>
    <w:rsid w:val="00A2732D"/>
    <w:rsid w:val="00A2794D"/>
    <w:rsid w:val="00A27A6E"/>
    <w:rsid w:val="00A3037E"/>
    <w:rsid w:val="00A310A7"/>
    <w:rsid w:val="00A31110"/>
    <w:rsid w:val="00A321A2"/>
    <w:rsid w:val="00A323B6"/>
    <w:rsid w:val="00A32C18"/>
    <w:rsid w:val="00A36FC4"/>
    <w:rsid w:val="00A40B76"/>
    <w:rsid w:val="00A416D8"/>
    <w:rsid w:val="00A4205E"/>
    <w:rsid w:val="00A429AA"/>
    <w:rsid w:val="00A4311D"/>
    <w:rsid w:val="00A43127"/>
    <w:rsid w:val="00A431F8"/>
    <w:rsid w:val="00A43200"/>
    <w:rsid w:val="00A433A2"/>
    <w:rsid w:val="00A4432F"/>
    <w:rsid w:val="00A45523"/>
    <w:rsid w:val="00A466CF"/>
    <w:rsid w:val="00A4745D"/>
    <w:rsid w:val="00A50607"/>
    <w:rsid w:val="00A50898"/>
    <w:rsid w:val="00A50A57"/>
    <w:rsid w:val="00A50AC0"/>
    <w:rsid w:val="00A515FE"/>
    <w:rsid w:val="00A51BFF"/>
    <w:rsid w:val="00A51D95"/>
    <w:rsid w:val="00A520E1"/>
    <w:rsid w:val="00A52A74"/>
    <w:rsid w:val="00A52DD9"/>
    <w:rsid w:val="00A54576"/>
    <w:rsid w:val="00A547E1"/>
    <w:rsid w:val="00A55C0E"/>
    <w:rsid w:val="00A5606A"/>
    <w:rsid w:val="00A563B4"/>
    <w:rsid w:val="00A56DCF"/>
    <w:rsid w:val="00A57C83"/>
    <w:rsid w:val="00A6108D"/>
    <w:rsid w:val="00A61E45"/>
    <w:rsid w:val="00A621F2"/>
    <w:rsid w:val="00A62BEF"/>
    <w:rsid w:val="00A632B9"/>
    <w:rsid w:val="00A63EAA"/>
    <w:rsid w:val="00A643A4"/>
    <w:rsid w:val="00A6596B"/>
    <w:rsid w:val="00A65A23"/>
    <w:rsid w:val="00A66AFB"/>
    <w:rsid w:val="00A67F8B"/>
    <w:rsid w:val="00A704FC"/>
    <w:rsid w:val="00A70A64"/>
    <w:rsid w:val="00A71E21"/>
    <w:rsid w:val="00A722EA"/>
    <w:rsid w:val="00A728D6"/>
    <w:rsid w:val="00A72E38"/>
    <w:rsid w:val="00A736B5"/>
    <w:rsid w:val="00A7399B"/>
    <w:rsid w:val="00A73AF4"/>
    <w:rsid w:val="00A73CC6"/>
    <w:rsid w:val="00A745F2"/>
    <w:rsid w:val="00A764F1"/>
    <w:rsid w:val="00A76600"/>
    <w:rsid w:val="00A76D57"/>
    <w:rsid w:val="00A774F9"/>
    <w:rsid w:val="00A7770D"/>
    <w:rsid w:val="00A77A31"/>
    <w:rsid w:val="00A803D1"/>
    <w:rsid w:val="00A81FF7"/>
    <w:rsid w:val="00A822EF"/>
    <w:rsid w:val="00A82EA2"/>
    <w:rsid w:val="00A83120"/>
    <w:rsid w:val="00A83401"/>
    <w:rsid w:val="00A834BF"/>
    <w:rsid w:val="00A85AC9"/>
    <w:rsid w:val="00A86D13"/>
    <w:rsid w:val="00A87745"/>
    <w:rsid w:val="00A87F8B"/>
    <w:rsid w:val="00A903C8"/>
    <w:rsid w:val="00A93EAF"/>
    <w:rsid w:val="00A93F4B"/>
    <w:rsid w:val="00A940CF"/>
    <w:rsid w:val="00A952EA"/>
    <w:rsid w:val="00A958A5"/>
    <w:rsid w:val="00A95D0A"/>
    <w:rsid w:val="00A96F73"/>
    <w:rsid w:val="00A971F8"/>
    <w:rsid w:val="00A9739A"/>
    <w:rsid w:val="00A97664"/>
    <w:rsid w:val="00A97B21"/>
    <w:rsid w:val="00AA04D8"/>
    <w:rsid w:val="00AA0AB8"/>
    <w:rsid w:val="00AA0E1B"/>
    <w:rsid w:val="00AA145D"/>
    <w:rsid w:val="00AA1CC0"/>
    <w:rsid w:val="00AA252A"/>
    <w:rsid w:val="00AA2A27"/>
    <w:rsid w:val="00AA3E8F"/>
    <w:rsid w:val="00AA490F"/>
    <w:rsid w:val="00AA539D"/>
    <w:rsid w:val="00AA6091"/>
    <w:rsid w:val="00AA6EF0"/>
    <w:rsid w:val="00AB0386"/>
    <w:rsid w:val="00AB18F9"/>
    <w:rsid w:val="00AB19DD"/>
    <w:rsid w:val="00AB2829"/>
    <w:rsid w:val="00AB348A"/>
    <w:rsid w:val="00AB4143"/>
    <w:rsid w:val="00AB488E"/>
    <w:rsid w:val="00AB4A58"/>
    <w:rsid w:val="00AB617A"/>
    <w:rsid w:val="00AB6943"/>
    <w:rsid w:val="00AC17F3"/>
    <w:rsid w:val="00AC1807"/>
    <w:rsid w:val="00AC1D9E"/>
    <w:rsid w:val="00AC49B2"/>
    <w:rsid w:val="00AC4CB5"/>
    <w:rsid w:val="00AC4D0C"/>
    <w:rsid w:val="00AC5604"/>
    <w:rsid w:val="00AC5624"/>
    <w:rsid w:val="00AC58B4"/>
    <w:rsid w:val="00AC6408"/>
    <w:rsid w:val="00AC6C3A"/>
    <w:rsid w:val="00AC7012"/>
    <w:rsid w:val="00AD032F"/>
    <w:rsid w:val="00AD03CF"/>
    <w:rsid w:val="00AD079F"/>
    <w:rsid w:val="00AD094A"/>
    <w:rsid w:val="00AD0DD1"/>
    <w:rsid w:val="00AD148A"/>
    <w:rsid w:val="00AD2DF4"/>
    <w:rsid w:val="00AD3125"/>
    <w:rsid w:val="00AD4427"/>
    <w:rsid w:val="00AD4BB3"/>
    <w:rsid w:val="00AD4F75"/>
    <w:rsid w:val="00AD555B"/>
    <w:rsid w:val="00AD693F"/>
    <w:rsid w:val="00AD6A43"/>
    <w:rsid w:val="00AD6D3B"/>
    <w:rsid w:val="00AE0D65"/>
    <w:rsid w:val="00AE0EDD"/>
    <w:rsid w:val="00AE16A0"/>
    <w:rsid w:val="00AE18D3"/>
    <w:rsid w:val="00AE193F"/>
    <w:rsid w:val="00AE1BFE"/>
    <w:rsid w:val="00AE2DBB"/>
    <w:rsid w:val="00AE3EE8"/>
    <w:rsid w:val="00AE5006"/>
    <w:rsid w:val="00AE5086"/>
    <w:rsid w:val="00AE5CBE"/>
    <w:rsid w:val="00AE60C6"/>
    <w:rsid w:val="00AE6F9E"/>
    <w:rsid w:val="00AE7DB5"/>
    <w:rsid w:val="00AF0812"/>
    <w:rsid w:val="00AF1CB5"/>
    <w:rsid w:val="00AF1E29"/>
    <w:rsid w:val="00AF25EA"/>
    <w:rsid w:val="00AF2A89"/>
    <w:rsid w:val="00AF3182"/>
    <w:rsid w:val="00AF37CB"/>
    <w:rsid w:val="00AF420A"/>
    <w:rsid w:val="00AF4EB8"/>
    <w:rsid w:val="00AF56DB"/>
    <w:rsid w:val="00AF66EB"/>
    <w:rsid w:val="00AF6CB1"/>
    <w:rsid w:val="00B0130A"/>
    <w:rsid w:val="00B01816"/>
    <w:rsid w:val="00B019FD"/>
    <w:rsid w:val="00B03AA3"/>
    <w:rsid w:val="00B05290"/>
    <w:rsid w:val="00B06B40"/>
    <w:rsid w:val="00B07386"/>
    <w:rsid w:val="00B0757A"/>
    <w:rsid w:val="00B07818"/>
    <w:rsid w:val="00B07A75"/>
    <w:rsid w:val="00B07D3B"/>
    <w:rsid w:val="00B10832"/>
    <w:rsid w:val="00B128D7"/>
    <w:rsid w:val="00B12D6A"/>
    <w:rsid w:val="00B14271"/>
    <w:rsid w:val="00B14745"/>
    <w:rsid w:val="00B1540C"/>
    <w:rsid w:val="00B15597"/>
    <w:rsid w:val="00B2023A"/>
    <w:rsid w:val="00B2068B"/>
    <w:rsid w:val="00B20AC8"/>
    <w:rsid w:val="00B20C4A"/>
    <w:rsid w:val="00B21002"/>
    <w:rsid w:val="00B21E34"/>
    <w:rsid w:val="00B2220E"/>
    <w:rsid w:val="00B23059"/>
    <w:rsid w:val="00B2334B"/>
    <w:rsid w:val="00B23BB7"/>
    <w:rsid w:val="00B250F8"/>
    <w:rsid w:val="00B2531F"/>
    <w:rsid w:val="00B25B31"/>
    <w:rsid w:val="00B25D53"/>
    <w:rsid w:val="00B25F49"/>
    <w:rsid w:val="00B2677A"/>
    <w:rsid w:val="00B274E7"/>
    <w:rsid w:val="00B276BA"/>
    <w:rsid w:val="00B27740"/>
    <w:rsid w:val="00B27D77"/>
    <w:rsid w:val="00B3136E"/>
    <w:rsid w:val="00B3196D"/>
    <w:rsid w:val="00B32368"/>
    <w:rsid w:val="00B33450"/>
    <w:rsid w:val="00B338BB"/>
    <w:rsid w:val="00B340A1"/>
    <w:rsid w:val="00B34B3D"/>
    <w:rsid w:val="00B352AE"/>
    <w:rsid w:val="00B35B97"/>
    <w:rsid w:val="00B35BE7"/>
    <w:rsid w:val="00B35C4C"/>
    <w:rsid w:val="00B360DF"/>
    <w:rsid w:val="00B36AB7"/>
    <w:rsid w:val="00B37333"/>
    <w:rsid w:val="00B409AF"/>
    <w:rsid w:val="00B432A5"/>
    <w:rsid w:val="00B4461D"/>
    <w:rsid w:val="00B4562D"/>
    <w:rsid w:val="00B458F1"/>
    <w:rsid w:val="00B46047"/>
    <w:rsid w:val="00B468C6"/>
    <w:rsid w:val="00B50BD6"/>
    <w:rsid w:val="00B51596"/>
    <w:rsid w:val="00B5194E"/>
    <w:rsid w:val="00B5226E"/>
    <w:rsid w:val="00B5295B"/>
    <w:rsid w:val="00B53267"/>
    <w:rsid w:val="00B53DBF"/>
    <w:rsid w:val="00B5471A"/>
    <w:rsid w:val="00B54954"/>
    <w:rsid w:val="00B56138"/>
    <w:rsid w:val="00B61AAD"/>
    <w:rsid w:val="00B61C7E"/>
    <w:rsid w:val="00B6349A"/>
    <w:rsid w:val="00B63934"/>
    <w:rsid w:val="00B64350"/>
    <w:rsid w:val="00B64B2A"/>
    <w:rsid w:val="00B64F9D"/>
    <w:rsid w:val="00B66EC0"/>
    <w:rsid w:val="00B6720D"/>
    <w:rsid w:val="00B72124"/>
    <w:rsid w:val="00B745E0"/>
    <w:rsid w:val="00B755FD"/>
    <w:rsid w:val="00B7658D"/>
    <w:rsid w:val="00B778AA"/>
    <w:rsid w:val="00B8058B"/>
    <w:rsid w:val="00B806A3"/>
    <w:rsid w:val="00B815E1"/>
    <w:rsid w:val="00B81794"/>
    <w:rsid w:val="00B82F31"/>
    <w:rsid w:val="00B83029"/>
    <w:rsid w:val="00B84464"/>
    <w:rsid w:val="00B84D42"/>
    <w:rsid w:val="00B872BE"/>
    <w:rsid w:val="00B87BFC"/>
    <w:rsid w:val="00B91AA4"/>
    <w:rsid w:val="00B923C5"/>
    <w:rsid w:val="00B92633"/>
    <w:rsid w:val="00B92BD1"/>
    <w:rsid w:val="00B93D6F"/>
    <w:rsid w:val="00B93E60"/>
    <w:rsid w:val="00B94097"/>
    <w:rsid w:val="00B94D23"/>
    <w:rsid w:val="00B95415"/>
    <w:rsid w:val="00B9579A"/>
    <w:rsid w:val="00B95B7E"/>
    <w:rsid w:val="00B9674E"/>
    <w:rsid w:val="00B96FAB"/>
    <w:rsid w:val="00BA18D2"/>
    <w:rsid w:val="00BA19EB"/>
    <w:rsid w:val="00BA2120"/>
    <w:rsid w:val="00BA216E"/>
    <w:rsid w:val="00BA3436"/>
    <w:rsid w:val="00BA34C9"/>
    <w:rsid w:val="00BA3F15"/>
    <w:rsid w:val="00BA4F1C"/>
    <w:rsid w:val="00BA5283"/>
    <w:rsid w:val="00BA5EBE"/>
    <w:rsid w:val="00BA6295"/>
    <w:rsid w:val="00BA687D"/>
    <w:rsid w:val="00BA7180"/>
    <w:rsid w:val="00BA7F30"/>
    <w:rsid w:val="00BB03B5"/>
    <w:rsid w:val="00BB073C"/>
    <w:rsid w:val="00BB0E3E"/>
    <w:rsid w:val="00BB0F04"/>
    <w:rsid w:val="00BB1770"/>
    <w:rsid w:val="00BB1E35"/>
    <w:rsid w:val="00BB237F"/>
    <w:rsid w:val="00BB27D6"/>
    <w:rsid w:val="00BB3631"/>
    <w:rsid w:val="00BB4A68"/>
    <w:rsid w:val="00BB4D31"/>
    <w:rsid w:val="00BB5E43"/>
    <w:rsid w:val="00BB60ED"/>
    <w:rsid w:val="00BB697E"/>
    <w:rsid w:val="00BB6BE8"/>
    <w:rsid w:val="00BB6FFB"/>
    <w:rsid w:val="00BB7270"/>
    <w:rsid w:val="00BB7F63"/>
    <w:rsid w:val="00BC0EB0"/>
    <w:rsid w:val="00BC1209"/>
    <w:rsid w:val="00BC157B"/>
    <w:rsid w:val="00BC1B2F"/>
    <w:rsid w:val="00BC1D39"/>
    <w:rsid w:val="00BC2E2D"/>
    <w:rsid w:val="00BC3686"/>
    <w:rsid w:val="00BC3756"/>
    <w:rsid w:val="00BC3CD9"/>
    <w:rsid w:val="00BC4194"/>
    <w:rsid w:val="00BC4326"/>
    <w:rsid w:val="00BC45F8"/>
    <w:rsid w:val="00BC57F5"/>
    <w:rsid w:val="00BC5B1E"/>
    <w:rsid w:val="00BC5B9A"/>
    <w:rsid w:val="00BC72FD"/>
    <w:rsid w:val="00BC76A1"/>
    <w:rsid w:val="00BC772B"/>
    <w:rsid w:val="00BC7C48"/>
    <w:rsid w:val="00BC7EA8"/>
    <w:rsid w:val="00BD10E4"/>
    <w:rsid w:val="00BD113A"/>
    <w:rsid w:val="00BD199C"/>
    <w:rsid w:val="00BD1BE2"/>
    <w:rsid w:val="00BD1E26"/>
    <w:rsid w:val="00BD2FCB"/>
    <w:rsid w:val="00BD3EFC"/>
    <w:rsid w:val="00BD5377"/>
    <w:rsid w:val="00BD54ED"/>
    <w:rsid w:val="00BD5658"/>
    <w:rsid w:val="00BD5737"/>
    <w:rsid w:val="00BD5869"/>
    <w:rsid w:val="00BD5914"/>
    <w:rsid w:val="00BD5AF5"/>
    <w:rsid w:val="00BD5C2D"/>
    <w:rsid w:val="00BD5D95"/>
    <w:rsid w:val="00BD5FF0"/>
    <w:rsid w:val="00BD6AE8"/>
    <w:rsid w:val="00BE0219"/>
    <w:rsid w:val="00BE0A32"/>
    <w:rsid w:val="00BE0DD2"/>
    <w:rsid w:val="00BE175F"/>
    <w:rsid w:val="00BE2082"/>
    <w:rsid w:val="00BE22E0"/>
    <w:rsid w:val="00BE27A2"/>
    <w:rsid w:val="00BE27F8"/>
    <w:rsid w:val="00BE2A6A"/>
    <w:rsid w:val="00BE3F08"/>
    <w:rsid w:val="00BE4A49"/>
    <w:rsid w:val="00BE4F49"/>
    <w:rsid w:val="00BE746B"/>
    <w:rsid w:val="00BF092B"/>
    <w:rsid w:val="00BF0A47"/>
    <w:rsid w:val="00BF0B58"/>
    <w:rsid w:val="00BF0D99"/>
    <w:rsid w:val="00BF103B"/>
    <w:rsid w:val="00BF117A"/>
    <w:rsid w:val="00BF28D5"/>
    <w:rsid w:val="00BF3AAB"/>
    <w:rsid w:val="00BF40A8"/>
    <w:rsid w:val="00BF54C9"/>
    <w:rsid w:val="00BF69EA"/>
    <w:rsid w:val="00C00F79"/>
    <w:rsid w:val="00C021AE"/>
    <w:rsid w:val="00C03883"/>
    <w:rsid w:val="00C04709"/>
    <w:rsid w:val="00C04B79"/>
    <w:rsid w:val="00C0511D"/>
    <w:rsid w:val="00C068B0"/>
    <w:rsid w:val="00C07FC4"/>
    <w:rsid w:val="00C10255"/>
    <w:rsid w:val="00C110A6"/>
    <w:rsid w:val="00C11889"/>
    <w:rsid w:val="00C11D7B"/>
    <w:rsid w:val="00C1245B"/>
    <w:rsid w:val="00C12625"/>
    <w:rsid w:val="00C141EB"/>
    <w:rsid w:val="00C14A68"/>
    <w:rsid w:val="00C15058"/>
    <w:rsid w:val="00C1505E"/>
    <w:rsid w:val="00C15D84"/>
    <w:rsid w:val="00C17205"/>
    <w:rsid w:val="00C175EC"/>
    <w:rsid w:val="00C205E5"/>
    <w:rsid w:val="00C2185A"/>
    <w:rsid w:val="00C221C5"/>
    <w:rsid w:val="00C226F3"/>
    <w:rsid w:val="00C2285C"/>
    <w:rsid w:val="00C24B35"/>
    <w:rsid w:val="00C24DDB"/>
    <w:rsid w:val="00C257A0"/>
    <w:rsid w:val="00C26169"/>
    <w:rsid w:val="00C268DB"/>
    <w:rsid w:val="00C2725A"/>
    <w:rsid w:val="00C27668"/>
    <w:rsid w:val="00C278D5"/>
    <w:rsid w:val="00C27F21"/>
    <w:rsid w:val="00C31031"/>
    <w:rsid w:val="00C3150F"/>
    <w:rsid w:val="00C332D0"/>
    <w:rsid w:val="00C3463A"/>
    <w:rsid w:val="00C346C4"/>
    <w:rsid w:val="00C36E3F"/>
    <w:rsid w:val="00C37693"/>
    <w:rsid w:val="00C37AA4"/>
    <w:rsid w:val="00C404C7"/>
    <w:rsid w:val="00C41690"/>
    <w:rsid w:val="00C41741"/>
    <w:rsid w:val="00C420C9"/>
    <w:rsid w:val="00C428EC"/>
    <w:rsid w:val="00C42FFC"/>
    <w:rsid w:val="00C432F5"/>
    <w:rsid w:val="00C43598"/>
    <w:rsid w:val="00C45811"/>
    <w:rsid w:val="00C4671E"/>
    <w:rsid w:val="00C4777B"/>
    <w:rsid w:val="00C50AE5"/>
    <w:rsid w:val="00C517EC"/>
    <w:rsid w:val="00C52110"/>
    <w:rsid w:val="00C5275E"/>
    <w:rsid w:val="00C52CCA"/>
    <w:rsid w:val="00C541D2"/>
    <w:rsid w:val="00C544E7"/>
    <w:rsid w:val="00C56F35"/>
    <w:rsid w:val="00C571F6"/>
    <w:rsid w:val="00C5751B"/>
    <w:rsid w:val="00C615C8"/>
    <w:rsid w:val="00C617B6"/>
    <w:rsid w:val="00C61EAF"/>
    <w:rsid w:val="00C62AFB"/>
    <w:rsid w:val="00C63096"/>
    <w:rsid w:val="00C63FEE"/>
    <w:rsid w:val="00C64512"/>
    <w:rsid w:val="00C64668"/>
    <w:rsid w:val="00C64915"/>
    <w:rsid w:val="00C6495E"/>
    <w:rsid w:val="00C64F00"/>
    <w:rsid w:val="00C65088"/>
    <w:rsid w:val="00C654E0"/>
    <w:rsid w:val="00C65556"/>
    <w:rsid w:val="00C65B30"/>
    <w:rsid w:val="00C660DA"/>
    <w:rsid w:val="00C66DF3"/>
    <w:rsid w:val="00C67146"/>
    <w:rsid w:val="00C6772B"/>
    <w:rsid w:val="00C67A10"/>
    <w:rsid w:val="00C70762"/>
    <w:rsid w:val="00C715A5"/>
    <w:rsid w:val="00C717D9"/>
    <w:rsid w:val="00C71F6E"/>
    <w:rsid w:val="00C728B9"/>
    <w:rsid w:val="00C7377E"/>
    <w:rsid w:val="00C73AE8"/>
    <w:rsid w:val="00C7406D"/>
    <w:rsid w:val="00C74772"/>
    <w:rsid w:val="00C747CA"/>
    <w:rsid w:val="00C75295"/>
    <w:rsid w:val="00C757C6"/>
    <w:rsid w:val="00C76A00"/>
    <w:rsid w:val="00C810E4"/>
    <w:rsid w:val="00C82790"/>
    <w:rsid w:val="00C82AA3"/>
    <w:rsid w:val="00C82B40"/>
    <w:rsid w:val="00C82D0D"/>
    <w:rsid w:val="00C8341D"/>
    <w:rsid w:val="00C83527"/>
    <w:rsid w:val="00C839FD"/>
    <w:rsid w:val="00C84E31"/>
    <w:rsid w:val="00C869FB"/>
    <w:rsid w:val="00C86FBC"/>
    <w:rsid w:val="00C87527"/>
    <w:rsid w:val="00C8782D"/>
    <w:rsid w:val="00C906AE"/>
    <w:rsid w:val="00C90A9A"/>
    <w:rsid w:val="00C90BBD"/>
    <w:rsid w:val="00C90D8D"/>
    <w:rsid w:val="00C917DF"/>
    <w:rsid w:val="00C9278A"/>
    <w:rsid w:val="00C94D13"/>
    <w:rsid w:val="00C96481"/>
    <w:rsid w:val="00C97E6F"/>
    <w:rsid w:val="00CA09C2"/>
    <w:rsid w:val="00CA115A"/>
    <w:rsid w:val="00CA2B91"/>
    <w:rsid w:val="00CA2F7B"/>
    <w:rsid w:val="00CA3F59"/>
    <w:rsid w:val="00CA406D"/>
    <w:rsid w:val="00CA505E"/>
    <w:rsid w:val="00CA519A"/>
    <w:rsid w:val="00CA5709"/>
    <w:rsid w:val="00CA6A11"/>
    <w:rsid w:val="00CB1732"/>
    <w:rsid w:val="00CB1E40"/>
    <w:rsid w:val="00CB2AC8"/>
    <w:rsid w:val="00CB32F7"/>
    <w:rsid w:val="00CB3579"/>
    <w:rsid w:val="00CB44D3"/>
    <w:rsid w:val="00CB55BC"/>
    <w:rsid w:val="00CB68BF"/>
    <w:rsid w:val="00CB7B61"/>
    <w:rsid w:val="00CC026C"/>
    <w:rsid w:val="00CC08F5"/>
    <w:rsid w:val="00CC0991"/>
    <w:rsid w:val="00CC1167"/>
    <w:rsid w:val="00CC21EF"/>
    <w:rsid w:val="00CC2831"/>
    <w:rsid w:val="00CC28CA"/>
    <w:rsid w:val="00CC3517"/>
    <w:rsid w:val="00CC417E"/>
    <w:rsid w:val="00CC430F"/>
    <w:rsid w:val="00CC4CC5"/>
    <w:rsid w:val="00CC5FF8"/>
    <w:rsid w:val="00CC63D5"/>
    <w:rsid w:val="00CC764D"/>
    <w:rsid w:val="00CD0494"/>
    <w:rsid w:val="00CD0B68"/>
    <w:rsid w:val="00CD0C1B"/>
    <w:rsid w:val="00CD0EF0"/>
    <w:rsid w:val="00CD1C50"/>
    <w:rsid w:val="00CD3343"/>
    <w:rsid w:val="00CD4C10"/>
    <w:rsid w:val="00CD4D4E"/>
    <w:rsid w:val="00CD6617"/>
    <w:rsid w:val="00CD67F1"/>
    <w:rsid w:val="00CD7394"/>
    <w:rsid w:val="00CE076C"/>
    <w:rsid w:val="00CE092B"/>
    <w:rsid w:val="00CE2B85"/>
    <w:rsid w:val="00CE3964"/>
    <w:rsid w:val="00CE59DF"/>
    <w:rsid w:val="00CE7474"/>
    <w:rsid w:val="00CE7C5D"/>
    <w:rsid w:val="00CF00DE"/>
    <w:rsid w:val="00CF010A"/>
    <w:rsid w:val="00CF0BAD"/>
    <w:rsid w:val="00CF0D80"/>
    <w:rsid w:val="00CF15A0"/>
    <w:rsid w:val="00CF18B0"/>
    <w:rsid w:val="00CF1C28"/>
    <w:rsid w:val="00CF1DBC"/>
    <w:rsid w:val="00CF1EA4"/>
    <w:rsid w:val="00CF2845"/>
    <w:rsid w:val="00CF285D"/>
    <w:rsid w:val="00CF31CC"/>
    <w:rsid w:val="00CF44EC"/>
    <w:rsid w:val="00CF78EB"/>
    <w:rsid w:val="00CF7D73"/>
    <w:rsid w:val="00D00C20"/>
    <w:rsid w:val="00D03913"/>
    <w:rsid w:val="00D05C84"/>
    <w:rsid w:val="00D05E2F"/>
    <w:rsid w:val="00D05F7C"/>
    <w:rsid w:val="00D06A4D"/>
    <w:rsid w:val="00D07FB0"/>
    <w:rsid w:val="00D100AB"/>
    <w:rsid w:val="00D10B67"/>
    <w:rsid w:val="00D11BFE"/>
    <w:rsid w:val="00D1200B"/>
    <w:rsid w:val="00D121C6"/>
    <w:rsid w:val="00D124F4"/>
    <w:rsid w:val="00D1270F"/>
    <w:rsid w:val="00D12E1A"/>
    <w:rsid w:val="00D1304C"/>
    <w:rsid w:val="00D132B1"/>
    <w:rsid w:val="00D13FC2"/>
    <w:rsid w:val="00D14C4B"/>
    <w:rsid w:val="00D15683"/>
    <w:rsid w:val="00D16526"/>
    <w:rsid w:val="00D17605"/>
    <w:rsid w:val="00D17CAE"/>
    <w:rsid w:val="00D200D5"/>
    <w:rsid w:val="00D205FA"/>
    <w:rsid w:val="00D20A78"/>
    <w:rsid w:val="00D20AC1"/>
    <w:rsid w:val="00D21D17"/>
    <w:rsid w:val="00D23B25"/>
    <w:rsid w:val="00D248FA"/>
    <w:rsid w:val="00D2611D"/>
    <w:rsid w:val="00D2613F"/>
    <w:rsid w:val="00D26419"/>
    <w:rsid w:val="00D273DE"/>
    <w:rsid w:val="00D278F7"/>
    <w:rsid w:val="00D31226"/>
    <w:rsid w:val="00D31D4B"/>
    <w:rsid w:val="00D3265C"/>
    <w:rsid w:val="00D32F25"/>
    <w:rsid w:val="00D330DB"/>
    <w:rsid w:val="00D33F91"/>
    <w:rsid w:val="00D34B7F"/>
    <w:rsid w:val="00D354B7"/>
    <w:rsid w:val="00D3551A"/>
    <w:rsid w:val="00D37310"/>
    <w:rsid w:val="00D42322"/>
    <w:rsid w:val="00D42BFA"/>
    <w:rsid w:val="00D42D39"/>
    <w:rsid w:val="00D43505"/>
    <w:rsid w:val="00D44292"/>
    <w:rsid w:val="00D453E9"/>
    <w:rsid w:val="00D462CC"/>
    <w:rsid w:val="00D4632E"/>
    <w:rsid w:val="00D47564"/>
    <w:rsid w:val="00D513BC"/>
    <w:rsid w:val="00D51A52"/>
    <w:rsid w:val="00D51D44"/>
    <w:rsid w:val="00D5271B"/>
    <w:rsid w:val="00D528C3"/>
    <w:rsid w:val="00D5324B"/>
    <w:rsid w:val="00D542AC"/>
    <w:rsid w:val="00D54FCB"/>
    <w:rsid w:val="00D5501D"/>
    <w:rsid w:val="00D550E6"/>
    <w:rsid w:val="00D56458"/>
    <w:rsid w:val="00D5648A"/>
    <w:rsid w:val="00D56625"/>
    <w:rsid w:val="00D5689B"/>
    <w:rsid w:val="00D57C92"/>
    <w:rsid w:val="00D60342"/>
    <w:rsid w:val="00D611D5"/>
    <w:rsid w:val="00D61814"/>
    <w:rsid w:val="00D6269D"/>
    <w:rsid w:val="00D62838"/>
    <w:rsid w:val="00D630DB"/>
    <w:rsid w:val="00D6330B"/>
    <w:rsid w:val="00D63479"/>
    <w:rsid w:val="00D6365C"/>
    <w:rsid w:val="00D64FA5"/>
    <w:rsid w:val="00D65150"/>
    <w:rsid w:val="00D6534E"/>
    <w:rsid w:val="00D65579"/>
    <w:rsid w:val="00D65815"/>
    <w:rsid w:val="00D658AE"/>
    <w:rsid w:val="00D658D6"/>
    <w:rsid w:val="00D66558"/>
    <w:rsid w:val="00D6664A"/>
    <w:rsid w:val="00D667D6"/>
    <w:rsid w:val="00D717A6"/>
    <w:rsid w:val="00D7361F"/>
    <w:rsid w:val="00D738F9"/>
    <w:rsid w:val="00D744C7"/>
    <w:rsid w:val="00D74AC4"/>
    <w:rsid w:val="00D750FB"/>
    <w:rsid w:val="00D75151"/>
    <w:rsid w:val="00D76467"/>
    <w:rsid w:val="00D7652E"/>
    <w:rsid w:val="00D76FC1"/>
    <w:rsid w:val="00D77839"/>
    <w:rsid w:val="00D80E7F"/>
    <w:rsid w:val="00D81494"/>
    <w:rsid w:val="00D8201F"/>
    <w:rsid w:val="00D82627"/>
    <w:rsid w:val="00D82889"/>
    <w:rsid w:val="00D8324C"/>
    <w:rsid w:val="00D85057"/>
    <w:rsid w:val="00D8584A"/>
    <w:rsid w:val="00D85CD8"/>
    <w:rsid w:val="00D8720A"/>
    <w:rsid w:val="00D91DB5"/>
    <w:rsid w:val="00D92231"/>
    <w:rsid w:val="00D923E2"/>
    <w:rsid w:val="00D93592"/>
    <w:rsid w:val="00D9409F"/>
    <w:rsid w:val="00D94104"/>
    <w:rsid w:val="00D9422C"/>
    <w:rsid w:val="00D9497B"/>
    <w:rsid w:val="00D95116"/>
    <w:rsid w:val="00D962A8"/>
    <w:rsid w:val="00D96B69"/>
    <w:rsid w:val="00D979C8"/>
    <w:rsid w:val="00DA0347"/>
    <w:rsid w:val="00DA09B6"/>
    <w:rsid w:val="00DA0EF4"/>
    <w:rsid w:val="00DA1314"/>
    <w:rsid w:val="00DA30E6"/>
    <w:rsid w:val="00DA3137"/>
    <w:rsid w:val="00DA3629"/>
    <w:rsid w:val="00DA37BB"/>
    <w:rsid w:val="00DA3DE5"/>
    <w:rsid w:val="00DA4A98"/>
    <w:rsid w:val="00DA51D6"/>
    <w:rsid w:val="00DA532E"/>
    <w:rsid w:val="00DA61C9"/>
    <w:rsid w:val="00DA6527"/>
    <w:rsid w:val="00DA779D"/>
    <w:rsid w:val="00DA78B7"/>
    <w:rsid w:val="00DB056D"/>
    <w:rsid w:val="00DB16D2"/>
    <w:rsid w:val="00DB1E56"/>
    <w:rsid w:val="00DB2581"/>
    <w:rsid w:val="00DB313B"/>
    <w:rsid w:val="00DB3172"/>
    <w:rsid w:val="00DB322E"/>
    <w:rsid w:val="00DB38D8"/>
    <w:rsid w:val="00DB3A70"/>
    <w:rsid w:val="00DB3BD2"/>
    <w:rsid w:val="00DB3C88"/>
    <w:rsid w:val="00DB486C"/>
    <w:rsid w:val="00DB4954"/>
    <w:rsid w:val="00DB50B1"/>
    <w:rsid w:val="00DB5B59"/>
    <w:rsid w:val="00DB5D6C"/>
    <w:rsid w:val="00DB5F9B"/>
    <w:rsid w:val="00DB608F"/>
    <w:rsid w:val="00DB60A8"/>
    <w:rsid w:val="00DB6647"/>
    <w:rsid w:val="00DB66CE"/>
    <w:rsid w:val="00DB693F"/>
    <w:rsid w:val="00DB6A76"/>
    <w:rsid w:val="00DB741D"/>
    <w:rsid w:val="00DB7D64"/>
    <w:rsid w:val="00DC038A"/>
    <w:rsid w:val="00DC2307"/>
    <w:rsid w:val="00DC346E"/>
    <w:rsid w:val="00DC3C11"/>
    <w:rsid w:val="00DC4D9D"/>
    <w:rsid w:val="00DC5754"/>
    <w:rsid w:val="00DC58CB"/>
    <w:rsid w:val="00DC6670"/>
    <w:rsid w:val="00DC6A11"/>
    <w:rsid w:val="00DC743A"/>
    <w:rsid w:val="00DC74C5"/>
    <w:rsid w:val="00DD0195"/>
    <w:rsid w:val="00DD1582"/>
    <w:rsid w:val="00DD26EA"/>
    <w:rsid w:val="00DD2B9C"/>
    <w:rsid w:val="00DD3203"/>
    <w:rsid w:val="00DD32F5"/>
    <w:rsid w:val="00DD3817"/>
    <w:rsid w:val="00DD48D9"/>
    <w:rsid w:val="00DD57E8"/>
    <w:rsid w:val="00DD6758"/>
    <w:rsid w:val="00DD779D"/>
    <w:rsid w:val="00DD7F58"/>
    <w:rsid w:val="00DE001C"/>
    <w:rsid w:val="00DE06AD"/>
    <w:rsid w:val="00DE0857"/>
    <w:rsid w:val="00DE13D5"/>
    <w:rsid w:val="00DE1697"/>
    <w:rsid w:val="00DE25C9"/>
    <w:rsid w:val="00DE2A5B"/>
    <w:rsid w:val="00DE33F1"/>
    <w:rsid w:val="00DE5181"/>
    <w:rsid w:val="00DE593B"/>
    <w:rsid w:val="00DE6813"/>
    <w:rsid w:val="00DE699A"/>
    <w:rsid w:val="00DE6D06"/>
    <w:rsid w:val="00DE71DC"/>
    <w:rsid w:val="00DE7D7E"/>
    <w:rsid w:val="00DF0975"/>
    <w:rsid w:val="00DF0D8D"/>
    <w:rsid w:val="00DF0EF9"/>
    <w:rsid w:val="00DF0F9E"/>
    <w:rsid w:val="00DF1281"/>
    <w:rsid w:val="00DF13A9"/>
    <w:rsid w:val="00DF199B"/>
    <w:rsid w:val="00DF1E2D"/>
    <w:rsid w:val="00DF201C"/>
    <w:rsid w:val="00DF255E"/>
    <w:rsid w:val="00DF3306"/>
    <w:rsid w:val="00DF3D09"/>
    <w:rsid w:val="00DF4C20"/>
    <w:rsid w:val="00DF4D30"/>
    <w:rsid w:val="00DF5633"/>
    <w:rsid w:val="00DF6058"/>
    <w:rsid w:val="00DF6281"/>
    <w:rsid w:val="00DF7C4C"/>
    <w:rsid w:val="00DF7EB3"/>
    <w:rsid w:val="00E0006C"/>
    <w:rsid w:val="00E00B1E"/>
    <w:rsid w:val="00E01B92"/>
    <w:rsid w:val="00E02049"/>
    <w:rsid w:val="00E02DFC"/>
    <w:rsid w:val="00E035A8"/>
    <w:rsid w:val="00E03CCB"/>
    <w:rsid w:val="00E03E6C"/>
    <w:rsid w:val="00E045A0"/>
    <w:rsid w:val="00E0477A"/>
    <w:rsid w:val="00E04AA5"/>
    <w:rsid w:val="00E056BB"/>
    <w:rsid w:val="00E0573F"/>
    <w:rsid w:val="00E057C9"/>
    <w:rsid w:val="00E05EF5"/>
    <w:rsid w:val="00E05F25"/>
    <w:rsid w:val="00E06BF8"/>
    <w:rsid w:val="00E070DE"/>
    <w:rsid w:val="00E075F2"/>
    <w:rsid w:val="00E10636"/>
    <w:rsid w:val="00E10A17"/>
    <w:rsid w:val="00E11966"/>
    <w:rsid w:val="00E12206"/>
    <w:rsid w:val="00E13894"/>
    <w:rsid w:val="00E13CE9"/>
    <w:rsid w:val="00E14656"/>
    <w:rsid w:val="00E148B6"/>
    <w:rsid w:val="00E14ACF"/>
    <w:rsid w:val="00E1538E"/>
    <w:rsid w:val="00E1543D"/>
    <w:rsid w:val="00E15E63"/>
    <w:rsid w:val="00E1689F"/>
    <w:rsid w:val="00E168FF"/>
    <w:rsid w:val="00E16CAC"/>
    <w:rsid w:val="00E17789"/>
    <w:rsid w:val="00E178BB"/>
    <w:rsid w:val="00E17D20"/>
    <w:rsid w:val="00E2017B"/>
    <w:rsid w:val="00E20782"/>
    <w:rsid w:val="00E246DB"/>
    <w:rsid w:val="00E25241"/>
    <w:rsid w:val="00E26975"/>
    <w:rsid w:val="00E26CA6"/>
    <w:rsid w:val="00E27801"/>
    <w:rsid w:val="00E2797A"/>
    <w:rsid w:val="00E27D34"/>
    <w:rsid w:val="00E30460"/>
    <w:rsid w:val="00E307E1"/>
    <w:rsid w:val="00E310B3"/>
    <w:rsid w:val="00E31E1A"/>
    <w:rsid w:val="00E33CB9"/>
    <w:rsid w:val="00E343BD"/>
    <w:rsid w:val="00E34D74"/>
    <w:rsid w:val="00E35A26"/>
    <w:rsid w:val="00E36B2F"/>
    <w:rsid w:val="00E377D8"/>
    <w:rsid w:val="00E408DB"/>
    <w:rsid w:val="00E41969"/>
    <w:rsid w:val="00E41C25"/>
    <w:rsid w:val="00E420D7"/>
    <w:rsid w:val="00E423DD"/>
    <w:rsid w:val="00E42695"/>
    <w:rsid w:val="00E44342"/>
    <w:rsid w:val="00E4441F"/>
    <w:rsid w:val="00E44FC3"/>
    <w:rsid w:val="00E451D0"/>
    <w:rsid w:val="00E50328"/>
    <w:rsid w:val="00E50CF3"/>
    <w:rsid w:val="00E518AA"/>
    <w:rsid w:val="00E519EB"/>
    <w:rsid w:val="00E525C8"/>
    <w:rsid w:val="00E53046"/>
    <w:rsid w:val="00E53C5E"/>
    <w:rsid w:val="00E53F32"/>
    <w:rsid w:val="00E5411D"/>
    <w:rsid w:val="00E544EA"/>
    <w:rsid w:val="00E602B8"/>
    <w:rsid w:val="00E614EE"/>
    <w:rsid w:val="00E624ED"/>
    <w:rsid w:val="00E62EEA"/>
    <w:rsid w:val="00E6313F"/>
    <w:rsid w:val="00E6347D"/>
    <w:rsid w:val="00E636C7"/>
    <w:rsid w:val="00E63933"/>
    <w:rsid w:val="00E63C8C"/>
    <w:rsid w:val="00E63F00"/>
    <w:rsid w:val="00E647E9"/>
    <w:rsid w:val="00E6567F"/>
    <w:rsid w:val="00E70452"/>
    <w:rsid w:val="00E71320"/>
    <w:rsid w:val="00E71D27"/>
    <w:rsid w:val="00E72C3C"/>
    <w:rsid w:val="00E74A7C"/>
    <w:rsid w:val="00E7535E"/>
    <w:rsid w:val="00E75EBB"/>
    <w:rsid w:val="00E7685E"/>
    <w:rsid w:val="00E8023E"/>
    <w:rsid w:val="00E80295"/>
    <w:rsid w:val="00E80771"/>
    <w:rsid w:val="00E81CCA"/>
    <w:rsid w:val="00E81F22"/>
    <w:rsid w:val="00E822B8"/>
    <w:rsid w:val="00E8281C"/>
    <w:rsid w:val="00E82948"/>
    <w:rsid w:val="00E830A0"/>
    <w:rsid w:val="00E8344A"/>
    <w:rsid w:val="00E83888"/>
    <w:rsid w:val="00E83905"/>
    <w:rsid w:val="00E83C5F"/>
    <w:rsid w:val="00E848F3"/>
    <w:rsid w:val="00E851AB"/>
    <w:rsid w:val="00E854FB"/>
    <w:rsid w:val="00E85D98"/>
    <w:rsid w:val="00E866AE"/>
    <w:rsid w:val="00E866EA"/>
    <w:rsid w:val="00E909C5"/>
    <w:rsid w:val="00E90A7C"/>
    <w:rsid w:val="00E90CBC"/>
    <w:rsid w:val="00E912E6"/>
    <w:rsid w:val="00E916B8"/>
    <w:rsid w:val="00E92AD0"/>
    <w:rsid w:val="00E92D2B"/>
    <w:rsid w:val="00E92FE3"/>
    <w:rsid w:val="00E934F5"/>
    <w:rsid w:val="00E94847"/>
    <w:rsid w:val="00E94D75"/>
    <w:rsid w:val="00E94E5C"/>
    <w:rsid w:val="00E95093"/>
    <w:rsid w:val="00E9540B"/>
    <w:rsid w:val="00E9576F"/>
    <w:rsid w:val="00E974EB"/>
    <w:rsid w:val="00E978BC"/>
    <w:rsid w:val="00EA0581"/>
    <w:rsid w:val="00EA06F1"/>
    <w:rsid w:val="00EA1781"/>
    <w:rsid w:val="00EA1A2C"/>
    <w:rsid w:val="00EA20DB"/>
    <w:rsid w:val="00EA22B3"/>
    <w:rsid w:val="00EA31EF"/>
    <w:rsid w:val="00EA4A23"/>
    <w:rsid w:val="00EA4A7A"/>
    <w:rsid w:val="00EA544B"/>
    <w:rsid w:val="00EA5D61"/>
    <w:rsid w:val="00EA5F29"/>
    <w:rsid w:val="00EA6244"/>
    <w:rsid w:val="00EA6358"/>
    <w:rsid w:val="00EA6788"/>
    <w:rsid w:val="00EA769D"/>
    <w:rsid w:val="00EA7C13"/>
    <w:rsid w:val="00EB073A"/>
    <w:rsid w:val="00EB33EC"/>
    <w:rsid w:val="00EB3778"/>
    <w:rsid w:val="00EB3F1A"/>
    <w:rsid w:val="00EB420B"/>
    <w:rsid w:val="00EB43BD"/>
    <w:rsid w:val="00EB5C05"/>
    <w:rsid w:val="00EB5DF1"/>
    <w:rsid w:val="00EB618A"/>
    <w:rsid w:val="00EB6418"/>
    <w:rsid w:val="00EB668F"/>
    <w:rsid w:val="00EB6EEC"/>
    <w:rsid w:val="00EB793A"/>
    <w:rsid w:val="00EB7D50"/>
    <w:rsid w:val="00EC3186"/>
    <w:rsid w:val="00EC4B14"/>
    <w:rsid w:val="00EC5024"/>
    <w:rsid w:val="00EC5BCB"/>
    <w:rsid w:val="00EC66F8"/>
    <w:rsid w:val="00EC7302"/>
    <w:rsid w:val="00ED178A"/>
    <w:rsid w:val="00ED2498"/>
    <w:rsid w:val="00ED3F37"/>
    <w:rsid w:val="00ED5874"/>
    <w:rsid w:val="00ED5C02"/>
    <w:rsid w:val="00ED5EA1"/>
    <w:rsid w:val="00ED7BAF"/>
    <w:rsid w:val="00EE03CC"/>
    <w:rsid w:val="00EE1502"/>
    <w:rsid w:val="00EE249C"/>
    <w:rsid w:val="00EE3769"/>
    <w:rsid w:val="00EE380A"/>
    <w:rsid w:val="00EE38E7"/>
    <w:rsid w:val="00EE4B07"/>
    <w:rsid w:val="00EE6981"/>
    <w:rsid w:val="00EF28A2"/>
    <w:rsid w:val="00EF366C"/>
    <w:rsid w:val="00EF4AC2"/>
    <w:rsid w:val="00EF5CBA"/>
    <w:rsid w:val="00EF5DBA"/>
    <w:rsid w:val="00EF5DC4"/>
    <w:rsid w:val="00EF5F75"/>
    <w:rsid w:val="00EF74F9"/>
    <w:rsid w:val="00EF7B2C"/>
    <w:rsid w:val="00EF7C60"/>
    <w:rsid w:val="00F0057C"/>
    <w:rsid w:val="00F00F2D"/>
    <w:rsid w:val="00F00F67"/>
    <w:rsid w:val="00F023E8"/>
    <w:rsid w:val="00F023F9"/>
    <w:rsid w:val="00F0284D"/>
    <w:rsid w:val="00F0343C"/>
    <w:rsid w:val="00F0344A"/>
    <w:rsid w:val="00F03822"/>
    <w:rsid w:val="00F0388E"/>
    <w:rsid w:val="00F039E1"/>
    <w:rsid w:val="00F03B3A"/>
    <w:rsid w:val="00F044B5"/>
    <w:rsid w:val="00F04846"/>
    <w:rsid w:val="00F04DBA"/>
    <w:rsid w:val="00F0641A"/>
    <w:rsid w:val="00F066C6"/>
    <w:rsid w:val="00F06C41"/>
    <w:rsid w:val="00F079C2"/>
    <w:rsid w:val="00F10329"/>
    <w:rsid w:val="00F12617"/>
    <w:rsid w:val="00F12E37"/>
    <w:rsid w:val="00F12FCC"/>
    <w:rsid w:val="00F138D8"/>
    <w:rsid w:val="00F14195"/>
    <w:rsid w:val="00F14AA4"/>
    <w:rsid w:val="00F15511"/>
    <w:rsid w:val="00F15947"/>
    <w:rsid w:val="00F1596A"/>
    <w:rsid w:val="00F163A1"/>
    <w:rsid w:val="00F177E3"/>
    <w:rsid w:val="00F20C2B"/>
    <w:rsid w:val="00F21135"/>
    <w:rsid w:val="00F21227"/>
    <w:rsid w:val="00F21C0E"/>
    <w:rsid w:val="00F21CC1"/>
    <w:rsid w:val="00F22A04"/>
    <w:rsid w:val="00F23424"/>
    <w:rsid w:val="00F247E6"/>
    <w:rsid w:val="00F247E7"/>
    <w:rsid w:val="00F24B04"/>
    <w:rsid w:val="00F25B74"/>
    <w:rsid w:val="00F25D7C"/>
    <w:rsid w:val="00F265D0"/>
    <w:rsid w:val="00F26F6A"/>
    <w:rsid w:val="00F27E16"/>
    <w:rsid w:val="00F30B07"/>
    <w:rsid w:val="00F31521"/>
    <w:rsid w:val="00F31692"/>
    <w:rsid w:val="00F31B07"/>
    <w:rsid w:val="00F31EB5"/>
    <w:rsid w:val="00F326B6"/>
    <w:rsid w:val="00F32C8F"/>
    <w:rsid w:val="00F32E8F"/>
    <w:rsid w:val="00F334DC"/>
    <w:rsid w:val="00F33F78"/>
    <w:rsid w:val="00F3456E"/>
    <w:rsid w:val="00F34850"/>
    <w:rsid w:val="00F34C47"/>
    <w:rsid w:val="00F35389"/>
    <w:rsid w:val="00F354C9"/>
    <w:rsid w:val="00F362D6"/>
    <w:rsid w:val="00F3695A"/>
    <w:rsid w:val="00F36A11"/>
    <w:rsid w:val="00F36D83"/>
    <w:rsid w:val="00F36F15"/>
    <w:rsid w:val="00F37E89"/>
    <w:rsid w:val="00F4013A"/>
    <w:rsid w:val="00F40694"/>
    <w:rsid w:val="00F4182E"/>
    <w:rsid w:val="00F41B03"/>
    <w:rsid w:val="00F426E1"/>
    <w:rsid w:val="00F42BC0"/>
    <w:rsid w:val="00F44679"/>
    <w:rsid w:val="00F45965"/>
    <w:rsid w:val="00F45ED6"/>
    <w:rsid w:val="00F46B46"/>
    <w:rsid w:val="00F50F32"/>
    <w:rsid w:val="00F51130"/>
    <w:rsid w:val="00F51181"/>
    <w:rsid w:val="00F53900"/>
    <w:rsid w:val="00F543F4"/>
    <w:rsid w:val="00F54974"/>
    <w:rsid w:val="00F550AE"/>
    <w:rsid w:val="00F55DBF"/>
    <w:rsid w:val="00F56228"/>
    <w:rsid w:val="00F56B2B"/>
    <w:rsid w:val="00F577C7"/>
    <w:rsid w:val="00F57822"/>
    <w:rsid w:val="00F609D9"/>
    <w:rsid w:val="00F6287C"/>
    <w:rsid w:val="00F62B53"/>
    <w:rsid w:val="00F62CBF"/>
    <w:rsid w:val="00F64492"/>
    <w:rsid w:val="00F65E8D"/>
    <w:rsid w:val="00F664E9"/>
    <w:rsid w:val="00F66838"/>
    <w:rsid w:val="00F671F0"/>
    <w:rsid w:val="00F70D7E"/>
    <w:rsid w:val="00F70FBC"/>
    <w:rsid w:val="00F71657"/>
    <w:rsid w:val="00F734A5"/>
    <w:rsid w:val="00F739C8"/>
    <w:rsid w:val="00F75FF6"/>
    <w:rsid w:val="00F7689F"/>
    <w:rsid w:val="00F80D98"/>
    <w:rsid w:val="00F8159C"/>
    <w:rsid w:val="00F81FFF"/>
    <w:rsid w:val="00F8374B"/>
    <w:rsid w:val="00F83DDB"/>
    <w:rsid w:val="00F84B1F"/>
    <w:rsid w:val="00F85976"/>
    <w:rsid w:val="00F8653C"/>
    <w:rsid w:val="00F86CE6"/>
    <w:rsid w:val="00F86F42"/>
    <w:rsid w:val="00F87484"/>
    <w:rsid w:val="00F876A0"/>
    <w:rsid w:val="00F87E35"/>
    <w:rsid w:val="00F90515"/>
    <w:rsid w:val="00F91329"/>
    <w:rsid w:val="00F92025"/>
    <w:rsid w:val="00F925F8"/>
    <w:rsid w:val="00F93043"/>
    <w:rsid w:val="00F93133"/>
    <w:rsid w:val="00F937D3"/>
    <w:rsid w:val="00F94113"/>
    <w:rsid w:val="00F9451B"/>
    <w:rsid w:val="00F94625"/>
    <w:rsid w:val="00F95391"/>
    <w:rsid w:val="00F958C6"/>
    <w:rsid w:val="00F95A36"/>
    <w:rsid w:val="00F96EEE"/>
    <w:rsid w:val="00F979B7"/>
    <w:rsid w:val="00FA07B0"/>
    <w:rsid w:val="00FA11D9"/>
    <w:rsid w:val="00FA1345"/>
    <w:rsid w:val="00FA1350"/>
    <w:rsid w:val="00FA1BB1"/>
    <w:rsid w:val="00FA4485"/>
    <w:rsid w:val="00FA4CE5"/>
    <w:rsid w:val="00FA525D"/>
    <w:rsid w:val="00FA60B6"/>
    <w:rsid w:val="00FA62E0"/>
    <w:rsid w:val="00FA7577"/>
    <w:rsid w:val="00FB1A91"/>
    <w:rsid w:val="00FB20FC"/>
    <w:rsid w:val="00FB241F"/>
    <w:rsid w:val="00FB2598"/>
    <w:rsid w:val="00FB36F9"/>
    <w:rsid w:val="00FB376F"/>
    <w:rsid w:val="00FB3A69"/>
    <w:rsid w:val="00FB40C4"/>
    <w:rsid w:val="00FB4B6C"/>
    <w:rsid w:val="00FB6560"/>
    <w:rsid w:val="00FB70CB"/>
    <w:rsid w:val="00FB75B5"/>
    <w:rsid w:val="00FB7CDA"/>
    <w:rsid w:val="00FB7E90"/>
    <w:rsid w:val="00FC00E1"/>
    <w:rsid w:val="00FC069F"/>
    <w:rsid w:val="00FC1372"/>
    <w:rsid w:val="00FC1614"/>
    <w:rsid w:val="00FC1696"/>
    <w:rsid w:val="00FC2AD6"/>
    <w:rsid w:val="00FC2E2E"/>
    <w:rsid w:val="00FC4B2C"/>
    <w:rsid w:val="00FC502D"/>
    <w:rsid w:val="00FC5090"/>
    <w:rsid w:val="00FC5AA5"/>
    <w:rsid w:val="00FC6995"/>
    <w:rsid w:val="00FC782C"/>
    <w:rsid w:val="00FC7E30"/>
    <w:rsid w:val="00FD0AAD"/>
    <w:rsid w:val="00FD0B52"/>
    <w:rsid w:val="00FD16B3"/>
    <w:rsid w:val="00FD33DB"/>
    <w:rsid w:val="00FD5200"/>
    <w:rsid w:val="00FD52B3"/>
    <w:rsid w:val="00FD5C90"/>
    <w:rsid w:val="00FD6525"/>
    <w:rsid w:val="00FD6DDA"/>
    <w:rsid w:val="00FD77B8"/>
    <w:rsid w:val="00FE130E"/>
    <w:rsid w:val="00FE153C"/>
    <w:rsid w:val="00FE20D6"/>
    <w:rsid w:val="00FE2DB8"/>
    <w:rsid w:val="00FE2E74"/>
    <w:rsid w:val="00FE2FB8"/>
    <w:rsid w:val="00FE40E7"/>
    <w:rsid w:val="00FE4264"/>
    <w:rsid w:val="00FE4E88"/>
    <w:rsid w:val="00FE510C"/>
    <w:rsid w:val="00FE5D31"/>
    <w:rsid w:val="00FE69C5"/>
    <w:rsid w:val="00FE747B"/>
    <w:rsid w:val="00FE79E2"/>
    <w:rsid w:val="00FF0DAF"/>
    <w:rsid w:val="00FF1656"/>
    <w:rsid w:val="00FF2308"/>
    <w:rsid w:val="00FF357A"/>
    <w:rsid w:val="00FF37B3"/>
    <w:rsid w:val="00FF4AD1"/>
    <w:rsid w:val="00FF4BEE"/>
    <w:rsid w:val="00FF7385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,"/>
  <w:listSeparator w:val=";"/>
  <w14:docId w14:val="496BBB8F"/>
  <w15:chartTrackingRefBased/>
  <w15:docId w15:val="{F96D4B09-4075-41BF-8C2A-B91D70D0A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0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D9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A97664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A97664"/>
    <w:pPr>
      <w:numPr>
        <w:ilvl w:val="1"/>
      </w:numPr>
      <w:pBdr>
        <w:top w:val="none" w:sz="0" w:space="0" w:color="auto"/>
      </w:pBdr>
      <w:tabs>
        <w:tab w:val="num" w:pos="72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A9766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A9766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9"/>
    <w:qFormat/>
    <w:rsid w:val="00A97664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A97664"/>
    <w:pPr>
      <w:tabs>
        <w:tab w:val="num" w:pos="720"/>
      </w:tabs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A97664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A9766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9766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uiPriority w:val="99"/>
    <w:locked/>
    <w:rsid w:val="00EB33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uiPriority w:val="99"/>
    <w:rsid w:val="007A1F4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9"/>
    <w:rsid w:val="007A1F4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9"/>
    <w:rsid w:val="007A1F4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uiPriority w:val="99"/>
    <w:rsid w:val="007A1F4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9"/>
    <w:rsid w:val="007A1F4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9"/>
    <w:rsid w:val="007A1F42"/>
    <w:rPr>
      <w:rFonts w:ascii="Arial" w:hAnsi="Arial"/>
      <w:lang w:val="en-GB" w:eastAsia="en-US"/>
    </w:rPr>
  </w:style>
  <w:style w:type="character" w:customStyle="1" w:styleId="Heading8Char">
    <w:name w:val="Heading 8 Char"/>
    <w:basedOn w:val="Heading1Char"/>
    <w:link w:val="Heading8"/>
    <w:uiPriority w:val="99"/>
    <w:locked/>
    <w:rsid w:val="00EB33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7A1F42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uiPriority w:val="99"/>
    <w:rsid w:val="00A9766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99"/>
    <w:semiHidden/>
    <w:rsid w:val="00A97664"/>
    <w:pPr>
      <w:ind w:left="1418" w:hanging="1418"/>
    </w:pPr>
  </w:style>
  <w:style w:type="paragraph" w:styleId="TOC8">
    <w:name w:val="toc 8"/>
    <w:basedOn w:val="TOC1"/>
    <w:uiPriority w:val="99"/>
    <w:semiHidden/>
    <w:rsid w:val="00A97664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A976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lang w:val="en-US"/>
    </w:rPr>
  </w:style>
  <w:style w:type="paragraph" w:customStyle="1" w:styleId="EQ">
    <w:name w:val="EQ"/>
    <w:basedOn w:val="Normal"/>
    <w:next w:val="Normal"/>
    <w:uiPriority w:val="99"/>
    <w:rsid w:val="00A9766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A97664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qFormat/>
    <w:rsid w:val="00A97664"/>
    <w:pPr>
      <w:widowControl w:val="0"/>
      <w:spacing w:after="0"/>
    </w:pPr>
    <w:rPr>
      <w:rFonts w:ascii="Arial" w:hAnsi="Arial"/>
      <w:b/>
      <w:noProof/>
      <w:sz w:val="18"/>
      <w:lang w:val="en-US"/>
    </w:rPr>
  </w:style>
  <w:style w:type="character" w:customStyle="1" w:styleId="HeaderChar">
    <w:name w:val="Header Char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qFormat/>
    <w:rsid w:val="007A1F42"/>
    <w:rPr>
      <w:rFonts w:ascii="Times New Roman" w:hAnsi="Times New Roman"/>
      <w:sz w:val="20"/>
      <w:szCs w:val="20"/>
      <w:lang w:val="en-GB"/>
    </w:rPr>
  </w:style>
  <w:style w:type="paragraph" w:customStyle="1" w:styleId="ZD">
    <w:name w:val="ZD"/>
    <w:uiPriority w:val="99"/>
    <w:rsid w:val="00A9766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US" w:eastAsia="en-US"/>
    </w:rPr>
  </w:style>
  <w:style w:type="paragraph" w:styleId="TOC5">
    <w:name w:val="toc 5"/>
    <w:basedOn w:val="TOC4"/>
    <w:uiPriority w:val="99"/>
    <w:semiHidden/>
    <w:rsid w:val="00A97664"/>
    <w:pPr>
      <w:ind w:left="1701" w:hanging="1701"/>
    </w:pPr>
  </w:style>
  <w:style w:type="paragraph" w:styleId="TOC4">
    <w:name w:val="toc 4"/>
    <w:basedOn w:val="TOC3"/>
    <w:uiPriority w:val="99"/>
    <w:semiHidden/>
    <w:rsid w:val="00A97664"/>
    <w:pPr>
      <w:ind w:left="1418" w:hanging="1418"/>
    </w:pPr>
  </w:style>
  <w:style w:type="paragraph" w:styleId="TOC3">
    <w:name w:val="toc 3"/>
    <w:basedOn w:val="TOC2"/>
    <w:uiPriority w:val="99"/>
    <w:semiHidden/>
    <w:rsid w:val="00A97664"/>
    <w:pPr>
      <w:ind w:left="1134" w:hanging="1134"/>
    </w:pPr>
  </w:style>
  <w:style w:type="paragraph" w:styleId="TOC2">
    <w:name w:val="toc 2"/>
    <w:basedOn w:val="TOC1"/>
    <w:uiPriority w:val="99"/>
    <w:semiHidden/>
    <w:rsid w:val="00A9766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uiPriority w:val="99"/>
    <w:semiHidden/>
    <w:rsid w:val="00A97664"/>
    <w:pPr>
      <w:keepLines/>
      <w:spacing w:after="0"/>
    </w:pPr>
  </w:style>
  <w:style w:type="paragraph" w:styleId="Index2">
    <w:name w:val="index 2"/>
    <w:basedOn w:val="Index1"/>
    <w:uiPriority w:val="99"/>
    <w:semiHidden/>
    <w:rsid w:val="00A97664"/>
    <w:pPr>
      <w:ind w:left="284"/>
    </w:pPr>
  </w:style>
  <w:style w:type="paragraph" w:customStyle="1" w:styleId="TT">
    <w:name w:val="TT"/>
    <w:basedOn w:val="Heading1"/>
    <w:next w:val="Normal"/>
    <w:uiPriority w:val="99"/>
    <w:rsid w:val="00A97664"/>
    <w:pPr>
      <w:outlineLvl w:val="9"/>
    </w:pPr>
  </w:style>
  <w:style w:type="paragraph" w:styleId="Footer">
    <w:name w:val="footer"/>
    <w:basedOn w:val="Header"/>
    <w:link w:val="FooterChar"/>
    <w:uiPriority w:val="99"/>
    <w:rsid w:val="00A97664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semiHidden/>
    <w:rsid w:val="007A1F42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A97664"/>
    <w:rPr>
      <w:rFonts w:cs="Times New Roman"/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uiPriority w:val="99"/>
    <w:semiHidden/>
    <w:rsid w:val="00A9766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uiPriority w:val="99"/>
    <w:semiHidden/>
    <w:rsid w:val="007A1F42"/>
    <w:rPr>
      <w:rFonts w:ascii="Times New Roman" w:hAnsi="Times New Roman"/>
      <w:sz w:val="20"/>
      <w:szCs w:val="20"/>
      <w:lang w:val="en-GB"/>
    </w:rPr>
  </w:style>
  <w:style w:type="paragraph" w:customStyle="1" w:styleId="NF">
    <w:name w:val="NF"/>
    <w:basedOn w:val="NO"/>
    <w:uiPriority w:val="99"/>
    <w:rsid w:val="00A9766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97664"/>
    <w:pPr>
      <w:keepLines/>
      <w:ind w:left="1135" w:hanging="851"/>
    </w:pPr>
  </w:style>
  <w:style w:type="paragraph" w:customStyle="1" w:styleId="PL">
    <w:name w:val="PL"/>
    <w:uiPriority w:val="99"/>
    <w:rsid w:val="00A976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uiPriority w:val="99"/>
    <w:rsid w:val="00A97664"/>
    <w:pPr>
      <w:jc w:val="right"/>
    </w:pPr>
  </w:style>
  <w:style w:type="paragraph" w:customStyle="1" w:styleId="TAL">
    <w:name w:val="TAL"/>
    <w:basedOn w:val="Normal"/>
    <w:link w:val="TALCar"/>
    <w:rsid w:val="00A9766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uiPriority w:val="99"/>
    <w:rsid w:val="00A97664"/>
    <w:pPr>
      <w:ind w:left="851"/>
    </w:pPr>
  </w:style>
  <w:style w:type="paragraph" w:styleId="ListNumber">
    <w:name w:val="List Number"/>
    <w:basedOn w:val="List"/>
    <w:uiPriority w:val="99"/>
    <w:rsid w:val="00A97664"/>
  </w:style>
  <w:style w:type="paragraph" w:styleId="List">
    <w:name w:val="List"/>
    <w:basedOn w:val="Normal"/>
    <w:link w:val="ListChar"/>
    <w:uiPriority w:val="99"/>
    <w:rsid w:val="00A97664"/>
    <w:pPr>
      <w:ind w:left="568" w:hanging="284"/>
    </w:pPr>
  </w:style>
  <w:style w:type="character" w:customStyle="1" w:styleId="ListChar">
    <w:name w:val="List Char"/>
    <w:link w:val="List"/>
    <w:uiPriority w:val="99"/>
    <w:locked/>
    <w:rsid w:val="00EB33EC"/>
    <w:rPr>
      <w:rFonts w:cs="Times New Roman"/>
      <w:lang w:val="en-GB" w:eastAsia="en-US" w:bidi="ar-SA"/>
    </w:rPr>
  </w:style>
  <w:style w:type="paragraph" w:customStyle="1" w:styleId="TAH">
    <w:name w:val="TAH"/>
    <w:basedOn w:val="TAC"/>
    <w:link w:val="TAHCar"/>
    <w:qFormat/>
    <w:rsid w:val="00A97664"/>
    <w:rPr>
      <w:b/>
    </w:rPr>
  </w:style>
  <w:style w:type="paragraph" w:customStyle="1" w:styleId="TAC">
    <w:name w:val="TAC"/>
    <w:basedOn w:val="TAL"/>
    <w:link w:val="TACChar"/>
    <w:qFormat/>
    <w:rsid w:val="00A97664"/>
    <w:pPr>
      <w:jc w:val="center"/>
    </w:pPr>
  </w:style>
  <w:style w:type="paragraph" w:customStyle="1" w:styleId="LD">
    <w:name w:val="LD"/>
    <w:uiPriority w:val="99"/>
    <w:rsid w:val="00A97664"/>
    <w:pPr>
      <w:keepNext/>
      <w:keepLines/>
      <w:spacing w:line="180" w:lineRule="exact"/>
    </w:pPr>
    <w:rPr>
      <w:rFonts w:ascii="Courier New" w:hAnsi="Courier New"/>
      <w:noProof/>
      <w:lang w:val="en-US" w:eastAsia="en-US"/>
    </w:rPr>
  </w:style>
  <w:style w:type="paragraph" w:customStyle="1" w:styleId="EX">
    <w:name w:val="EX"/>
    <w:basedOn w:val="Normal"/>
    <w:rsid w:val="00A976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A97664"/>
    <w:pPr>
      <w:spacing w:after="0"/>
    </w:pPr>
  </w:style>
  <w:style w:type="paragraph" w:customStyle="1" w:styleId="NW">
    <w:name w:val="NW"/>
    <w:basedOn w:val="NO"/>
    <w:uiPriority w:val="99"/>
    <w:rsid w:val="00A97664"/>
    <w:pPr>
      <w:spacing w:after="0"/>
    </w:pPr>
  </w:style>
  <w:style w:type="paragraph" w:customStyle="1" w:styleId="EW">
    <w:name w:val="EW"/>
    <w:basedOn w:val="EX"/>
    <w:uiPriority w:val="99"/>
    <w:rsid w:val="00A97664"/>
    <w:pPr>
      <w:spacing w:after="0"/>
    </w:pPr>
  </w:style>
  <w:style w:type="paragraph" w:customStyle="1" w:styleId="B1">
    <w:name w:val="B1"/>
    <w:basedOn w:val="List"/>
    <w:link w:val="B1Char"/>
    <w:rsid w:val="00A97664"/>
  </w:style>
  <w:style w:type="paragraph" w:styleId="TOC6">
    <w:name w:val="toc 6"/>
    <w:basedOn w:val="TOC5"/>
    <w:next w:val="Normal"/>
    <w:uiPriority w:val="99"/>
    <w:semiHidden/>
    <w:rsid w:val="00A97664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A97664"/>
    <w:pPr>
      <w:ind w:left="2268" w:hanging="2268"/>
    </w:pPr>
  </w:style>
  <w:style w:type="paragraph" w:styleId="ListBullet2">
    <w:name w:val="List Bullet 2"/>
    <w:basedOn w:val="ListBullet"/>
    <w:link w:val="ListBullet2Char"/>
    <w:uiPriority w:val="99"/>
    <w:rsid w:val="00A97664"/>
    <w:pPr>
      <w:ind w:left="851"/>
    </w:pPr>
  </w:style>
  <w:style w:type="paragraph" w:styleId="ListBullet">
    <w:name w:val="List Bullet"/>
    <w:basedOn w:val="List"/>
    <w:link w:val="ListBulletChar"/>
    <w:uiPriority w:val="99"/>
    <w:rsid w:val="00A97664"/>
  </w:style>
  <w:style w:type="character" w:customStyle="1" w:styleId="ListBulletChar">
    <w:name w:val="List Bullet Char"/>
    <w:basedOn w:val="ListChar"/>
    <w:link w:val="ListBullet"/>
    <w:uiPriority w:val="99"/>
    <w:locked/>
    <w:rsid w:val="00EB33EC"/>
    <w:rPr>
      <w:rFonts w:cs="Times New Roman"/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uiPriority w:val="99"/>
    <w:locked/>
    <w:rsid w:val="00EB33EC"/>
    <w:rPr>
      <w:rFonts w:cs="Times New Roman"/>
      <w:lang w:val="en-GB" w:eastAsia="en-US" w:bidi="ar-SA"/>
    </w:rPr>
  </w:style>
  <w:style w:type="paragraph" w:customStyle="1" w:styleId="EditorsNote">
    <w:name w:val="Editor's Note"/>
    <w:basedOn w:val="NO"/>
    <w:uiPriority w:val="99"/>
    <w:rsid w:val="00A97664"/>
    <w:rPr>
      <w:color w:val="FF0000"/>
    </w:rPr>
  </w:style>
  <w:style w:type="paragraph" w:customStyle="1" w:styleId="TH">
    <w:name w:val="TH"/>
    <w:basedOn w:val="Normal"/>
    <w:link w:val="THChar"/>
    <w:rsid w:val="00A976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rsid w:val="00A976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uiPriority w:val="99"/>
    <w:rsid w:val="00A9766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US" w:eastAsia="en-US"/>
    </w:rPr>
  </w:style>
  <w:style w:type="paragraph" w:customStyle="1" w:styleId="ZT">
    <w:name w:val="ZT"/>
    <w:uiPriority w:val="99"/>
    <w:rsid w:val="00A9766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A9766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US" w:eastAsia="en-US"/>
    </w:rPr>
  </w:style>
  <w:style w:type="paragraph" w:customStyle="1" w:styleId="TAN">
    <w:name w:val="TAN"/>
    <w:basedOn w:val="TAL"/>
    <w:link w:val="TANChar"/>
    <w:qFormat/>
    <w:rsid w:val="00A97664"/>
    <w:pPr>
      <w:ind w:left="851" w:hanging="851"/>
    </w:pPr>
  </w:style>
  <w:style w:type="paragraph" w:customStyle="1" w:styleId="ZH">
    <w:name w:val="ZH"/>
    <w:uiPriority w:val="99"/>
    <w:rsid w:val="00A97664"/>
    <w:pPr>
      <w:framePr w:wrap="notBeside" w:vAnchor="page" w:hAnchor="margin" w:xAlign="center" w:y="6805"/>
      <w:widowControl w:val="0"/>
    </w:pPr>
    <w:rPr>
      <w:rFonts w:ascii="Arial" w:hAnsi="Arial"/>
      <w:noProof/>
      <w:lang w:val="en-US" w:eastAsia="en-US"/>
    </w:rPr>
  </w:style>
  <w:style w:type="paragraph" w:customStyle="1" w:styleId="TF">
    <w:name w:val="TF"/>
    <w:basedOn w:val="TH"/>
    <w:link w:val="TFChar"/>
    <w:uiPriority w:val="99"/>
    <w:rsid w:val="00A97664"/>
    <w:pPr>
      <w:keepNext w:val="0"/>
      <w:spacing w:before="0" w:after="240"/>
    </w:pPr>
  </w:style>
  <w:style w:type="paragraph" w:customStyle="1" w:styleId="ZG">
    <w:name w:val="ZG"/>
    <w:uiPriority w:val="99"/>
    <w:rsid w:val="00A9766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US" w:eastAsia="en-US"/>
    </w:rPr>
  </w:style>
  <w:style w:type="paragraph" w:styleId="ListBullet3">
    <w:name w:val="List Bullet 3"/>
    <w:basedOn w:val="ListBullet2"/>
    <w:link w:val="ListBullet3Char"/>
    <w:uiPriority w:val="99"/>
    <w:rsid w:val="00A97664"/>
    <w:pPr>
      <w:ind w:left="1135"/>
    </w:pPr>
  </w:style>
  <w:style w:type="character" w:customStyle="1" w:styleId="ListBullet3Char">
    <w:name w:val="List Bullet 3 Char"/>
    <w:basedOn w:val="ListBullet2Char"/>
    <w:link w:val="ListBullet3"/>
    <w:uiPriority w:val="99"/>
    <w:locked/>
    <w:rsid w:val="00EB33EC"/>
    <w:rPr>
      <w:rFonts w:cs="Times New Roman"/>
      <w:lang w:val="en-GB" w:eastAsia="en-US" w:bidi="ar-SA"/>
    </w:rPr>
  </w:style>
  <w:style w:type="paragraph" w:styleId="List2">
    <w:name w:val="List 2"/>
    <w:basedOn w:val="List"/>
    <w:link w:val="List2Char"/>
    <w:uiPriority w:val="99"/>
    <w:rsid w:val="00A97664"/>
    <w:pPr>
      <w:ind w:left="851"/>
    </w:pPr>
  </w:style>
  <w:style w:type="character" w:customStyle="1" w:styleId="List2Char">
    <w:name w:val="List 2 Char"/>
    <w:basedOn w:val="ListChar"/>
    <w:link w:val="List2"/>
    <w:uiPriority w:val="99"/>
    <w:locked/>
    <w:rsid w:val="00EB33EC"/>
    <w:rPr>
      <w:rFonts w:cs="Times New Roman"/>
      <w:lang w:val="en-GB" w:eastAsia="en-US" w:bidi="ar-SA"/>
    </w:rPr>
  </w:style>
  <w:style w:type="paragraph" w:styleId="List3">
    <w:name w:val="List 3"/>
    <w:basedOn w:val="List2"/>
    <w:uiPriority w:val="99"/>
    <w:rsid w:val="00A97664"/>
    <w:pPr>
      <w:ind w:left="1135"/>
    </w:pPr>
  </w:style>
  <w:style w:type="paragraph" w:styleId="List4">
    <w:name w:val="List 4"/>
    <w:basedOn w:val="List3"/>
    <w:uiPriority w:val="99"/>
    <w:rsid w:val="00A97664"/>
    <w:pPr>
      <w:ind w:left="1418"/>
    </w:pPr>
  </w:style>
  <w:style w:type="paragraph" w:styleId="List5">
    <w:name w:val="List 5"/>
    <w:basedOn w:val="List4"/>
    <w:uiPriority w:val="99"/>
    <w:rsid w:val="00A97664"/>
    <w:pPr>
      <w:ind w:left="1702"/>
    </w:pPr>
  </w:style>
  <w:style w:type="paragraph" w:styleId="ListBullet4">
    <w:name w:val="List Bullet 4"/>
    <w:basedOn w:val="ListBullet3"/>
    <w:uiPriority w:val="99"/>
    <w:rsid w:val="00A97664"/>
    <w:pPr>
      <w:ind w:left="1418"/>
    </w:pPr>
  </w:style>
  <w:style w:type="paragraph" w:styleId="ListBullet5">
    <w:name w:val="List Bullet 5"/>
    <w:basedOn w:val="ListBullet4"/>
    <w:uiPriority w:val="99"/>
    <w:rsid w:val="00A97664"/>
    <w:pPr>
      <w:ind w:left="1702"/>
    </w:pPr>
  </w:style>
  <w:style w:type="paragraph" w:customStyle="1" w:styleId="B2">
    <w:name w:val="B2"/>
    <w:basedOn w:val="List2"/>
    <w:link w:val="B2Char"/>
    <w:uiPriority w:val="99"/>
    <w:rsid w:val="00A97664"/>
  </w:style>
  <w:style w:type="paragraph" w:customStyle="1" w:styleId="B3">
    <w:name w:val="B3"/>
    <w:basedOn w:val="List3"/>
    <w:rsid w:val="00A97664"/>
  </w:style>
  <w:style w:type="paragraph" w:customStyle="1" w:styleId="B4">
    <w:name w:val="B4"/>
    <w:basedOn w:val="List4"/>
    <w:uiPriority w:val="99"/>
    <w:rsid w:val="00A97664"/>
  </w:style>
  <w:style w:type="paragraph" w:customStyle="1" w:styleId="B5">
    <w:name w:val="B5"/>
    <w:basedOn w:val="List5"/>
    <w:uiPriority w:val="99"/>
    <w:rsid w:val="00A97664"/>
  </w:style>
  <w:style w:type="paragraph" w:customStyle="1" w:styleId="ZTD">
    <w:name w:val="ZTD"/>
    <w:basedOn w:val="ZB"/>
    <w:uiPriority w:val="99"/>
    <w:rsid w:val="00A9766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A97664"/>
    <w:pPr>
      <w:framePr w:wrap="notBeside" w:y="16161"/>
    </w:pPr>
  </w:style>
  <w:style w:type="paragraph" w:styleId="IndexHeading">
    <w:name w:val="index heading"/>
    <w:basedOn w:val="Normal"/>
    <w:next w:val="Normal"/>
    <w:uiPriority w:val="99"/>
    <w:semiHidden/>
    <w:rsid w:val="00A9766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uiPriority w:val="99"/>
    <w:rsid w:val="00A97664"/>
    <w:pPr>
      <w:tabs>
        <w:tab w:val="left" w:pos="1134"/>
      </w:tabs>
      <w:spacing w:after="0"/>
    </w:pPr>
  </w:style>
  <w:style w:type="character" w:customStyle="1" w:styleId="Guidance">
    <w:name w:val="Guidance"/>
    <w:uiPriority w:val="99"/>
    <w:rsid w:val="00A97664"/>
    <w:rPr>
      <w:rFonts w:cs="Times New Roman"/>
      <w:i/>
      <w:color w:val="0000FF"/>
    </w:rPr>
  </w:style>
  <w:style w:type="character" w:styleId="Hyperlink">
    <w:name w:val="Hyperlink"/>
    <w:uiPriority w:val="99"/>
    <w:rsid w:val="00A97664"/>
    <w:rPr>
      <w:rFonts w:cs="Times New Roman"/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A97664"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uiPriority w:val="99"/>
    <w:rsid w:val="00A97664"/>
    <w:pPr>
      <w:spacing w:after="0"/>
    </w:pPr>
    <w:rPr>
      <w:i/>
    </w:rPr>
  </w:style>
  <w:style w:type="paragraph" w:customStyle="1" w:styleId="table">
    <w:name w:val="table"/>
    <w:basedOn w:val="Normal"/>
    <w:next w:val="Normal"/>
    <w:uiPriority w:val="99"/>
    <w:rsid w:val="00A97664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link w:val="BodyTextChar"/>
    <w:uiPriority w:val="99"/>
    <w:rsid w:val="00A97664"/>
    <w:pPr>
      <w:widowControl w:val="0"/>
      <w:spacing w:after="120"/>
    </w:pPr>
    <w:rPr>
      <w:sz w:val="24"/>
      <w:lang w:val="en-US"/>
    </w:rPr>
  </w:style>
  <w:style w:type="character" w:customStyle="1" w:styleId="BodyTextChar">
    <w:name w:val="Body Text Char"/>
    <w:link w:val="BodyText"/>
    <w:uiPriority w:val="99"/>
    <w:semiHidden/>
    <w:rsid w:val="007A1F42"/>
    <w:rPr>
      <w:rFonts w:ascii="Times New Roman" w:hAnsi="Times New Roman"/>
      <w:sz w:val="20"/>
      <w:szCs w:val="20"/>
      <w:lang w:val="en-GB"/>
    </w:rPr>
  </w:style>
  <w:style w:type="paragraph" w:customStyle="1" w:styleId="HE">
    <w:name w:val="HE"/>
    <w:basedOn w:val="Normal"/>
    <w:uiPriority w:val="99"/>
    <w:rsid w:val="00A97664"/>
    <w:pPr>
      <w:spacing w:after="0"/>
    </w:pPr>
    <w:rPr>
      <w:b/>
    </w:rPr>
  </w:style>
  <w:style w:type="paragraph" w:styleId="PlainText">
    <w:name w:val="Plain Text"/>
    <w:basedOn w:val="Normal"/>
    <w:link w:val="PlainTextChar"/>
    <w:uiPriority w:val="99"/>
    <w:rsid w:val="00A97664"/>
    <w:pPr>
      <w:spacing w:after="0"/>
    </w:pPr>
    <w:rPr>
      <w:rFonts w:ascii="Courier New" w:hAnsi="Courier New"/>
      <w:lang w:val="en-US"/>
    </w:rPr>
  </w:style>
  <w:style w:type="character" w:customStyle="1" w:styleId="PlainTextChar">
    <w:name w:val="Plain Text Char"/>
    <w:link w:val="PlainText"/>
    <w:uiPriority w:val="99"/>
    <w:semiHidden/>
    <w:rsid w:val="007A1F42"/>
    <w:rPr>
      <w:rFonts w:ascii="Courier New" w:hAnsi="Courier New" w:cs="Courier New"/>
      <w:sz w:val="20"/>
      <w:szCs w:val="20"/>
      <w:lang w:val="en-GB"/>
    </w:rPr>
  </w:style>
  <w:style w:type="paragraph" w:customStyle="1" w:styleId="text">
    <w:name w:val="text"/>
    <w:basedOn w:val="Normal"/>
    <w:uiPriority w:val="99"/>
    <w:rsid w:val="00A97664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link w:val="DocumentMapChar"/>
    <w:uiPriority w:val="99"/>
    <w:semiHidden/>
    <w:rsid w:val="00A9766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uiPriority w:val="99"/>
    <w:semiHidden/>
    <w:rsid w:val="007A1F42"/>
    <w:rPr>
      <w:rFonts w:ascii="Times New Roman" w:hAnsi="Times New Roman"/>
      <w:sz w:val="0"/>
      <w:szCs w:val="0"/>
      <w:lang w:val="en-GB"/>
    </w:rPr>
  </w:style>
  <w:style w:type="paragraph" w:customStyle="1" w:styleId="Reference">
    <w:name w:val="Reference"/>
    <w:basedOn w:val="EX"/>
    <w:uiPriority w:val="99"/>
    <w:rsid w:val="00A97664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uiPriority w:val="99"/>
    <w:rsid w:val="00A97664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uiPriority w:val="99"/>
    <w:rsid w:val="00A97664"/>
    <w:rPr>
      <w:rFonts w:ascii="Arial" w:hAnsi="Arial"/>
      <w:lang w:eastAsia="en-US"/>
    </w:rPr>
  </w:style>
  <w:style w:type="paragraph" w:customStyle="1" w:styleId="textintend1">
    <w:name w:val="text intend 1"/>
    <w:basedOn w:val="text"/>
    <w:uiPriority w:val="99"/>
    <w:rsid w:val="00A97664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rsid w:val="00A97664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rsid w:val="00A97664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rsid w:val="00A97664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link w:val="BodyTextIndentChar"/>
    <w:uiPriority w:val="99"/>
    <w:rsid w:val="00A97664"/>
    <w:pPr>
      <w:spacing w:before="240" w:after="0"/>
      <w:ind w:left="360"/>
      <w:jc w:val="both"/>
    </w:pPr>
    <w:rPr>
      <w:i/>
      <w:sz w:val="22"/>
    </w:rPr>
  </w:style>
  <w:style w:type="character" w:customStyle="1" w:styleId="BodyTextIndentChar">
    <w:name w:val="Body Text Indent Char"/>
    <w:link w:val="BodyTextIndent"/>
    <w:uiPriority w:val="99"/>
    <w:semiHidden/>
    <w:rsid w:val="007A1F42"/>
    <w:rPr>
      <w:rFonts w:ascii="Times New Roman" w:hAnsi="Times New Roman"/>
      <w:sz w:val="20"/>
      <w:szCs w:val="20"/>
      <w:lang w:val="en-GB"/>
    </w:rPr>
  </w:style>
  <w:style w:type="character" w:styleId="PageNumber">
    <w:name w:val="page number"/>
    <w:uiPriority w:val="99"/>
    <w:rsid w:val="00A97664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97664"/>
    <w:pPr>
      <w:spacing w:before="120" w:after="0"/>
    </w:pPr>
    <w:rPr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7A1F42"/>
    <w:rPr>
      <w:rFonts w:ascii="Times New Roman" w:hAnsi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A97664"/>
    <w:pPr>
      <w:spacing w:after="0"/>
      <w:jc w:val="both"/>
    </w:pPr>
    <w:rPr>
      <w:sz w:val="24"/>
      <w:lang w:val="en-US"/>
    </w:rPr>
  </w:style>
  <w:style w:type="character" w:customStyle="1" w:styleId="BodyText2Char">
    <w:name w:val="Body Text 2 Char"/>
    <w:link w:val="BodyText2"/>
    <w:uiPriority w:val="99"/>
    <w:semiHidden/>
    <w:rsid w:val="007A1F42"/>
    <w:rPr>
      <w:rFonts w:ascii="Times New Roman" w:hAnsi="Times New Roman"/>
      <w:sz w:val="20"/>
      <w:szCs w:val="20"/>
      <w:lang w:val="en-GB"/>
    </w:rPr>
  </w:style>
  <w:style w:type="paragraph" w:customStyle="1" w:styleId="para">
    <w:name w:val="para"/>
    <w:basedOn w:val="Normal"/>
    <w:uiPriority w:val="99"/>
    <w:rsid w:val="00A97664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uiPriority w:val="99"/>
    <w:rsid w:val="00A97664"/>
    <w:rPr>
      <w:rFonts w:cs="Times New Roman"/>
      <w:color w:val="FF0000"/>
      <w:lang w:eastAsia="en-US"/>
    </w:rPr>
  </w:style>
  <w:style w:type="paragraph" w:customStyle="1" w:styleId="MTDisplayEquation">
    <w:name w:val="MTDisplayEquation"/>
    <w:basedOn w:val="Normal"/>
    <w:uiPriority w:val="99"/>
    <w:rsid w:val="00A97664"/>
    <w:pPr>
      <w:tabs>
        <w:tab w:val="center" w:pos="4820"/>
        <w:tab w:val="right" w:pos="9640"/>
      </w:tabs>
    </w:pPr>
  </w:style>
  <w:style w:type="character" w:styleId="FollowedHyperlink">
    <w:name w:val="FollowedHyperlink"/>
    <w:uiPriority w:val="99"/>
    <w:rsid w:val="00A97664"/>
    <w:rPr>
      <w:rFonts w:cs="Times New Roman"/>
      <w:color w:val="80008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A97664"/>
    <w:pPr>
      <w:ind w:left="568" w:hanging="568"/>
    </w:pPr>
  </w:style>
  <w:style w:type="character" w:customStyle="1" w:styleId="BodyTextIndent2Char">
    <w:name w:val="Body Text Indent 2 Char"/>
    <w:link w:val="BodyTextIndent2"/>
    <w:uiPriority w:val="99"/>
    <w:semiHidden/>
    <w:rsid w:val="007A1F42"/>
    <w:rPr>
      <w:rFonts w:ascii="Times New Roman" w:hAnsi="Times New Roman"/>
      <w:sz w:val="20"/>
      <w:szCs w:val="20"/>
      <w:lang w:val="en-GB"/>
    </w:rPr>
  </w:style>
  <w:style w:type="paragraph" w:customStyle="1" w:styleId="list0">
    <w:name w:val="list"/>
    <w:basedOn w:val="Normal"/>
    <w:uiPriority w:val="99"/>
    <w:rsid w:val="00A97664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link w:val="BodyText3Char"/>
    <w:uiPriority w:val="99"/>
    <w:rsid w:val="00A97664"/>
    <w:rPr>
      <w:b/>
      <w:i/>
      <w:lang w:val="en-US"/>
    </w:rPr>
  </w:style>
  <w:style w:type="character" w:customStyle="1" w:styleId="BodyText3Char">
    <w:name w:val="Body Text 3 Char"/>
    <w:link w:val="BodyText3"/>
    <w:uiPriority w:val="99"/>
    <w:semiHidden/>
    <w:rsid w:val="007A1F42"/>
    <w:rPr>
      <w:rFonts w:ascii="Times New Roman" w:hAnsi="Times New Roman"/>
      <w:sz w:val="16"/>
      <w:szCs w:val="16"/>
      <w:lang w:val="en-GB"/>
    </w:rPr>
  </w:style>
  <w:style w:type="table" w:styleId="TableGrid">
    <w:name w:val="Table Grid"/>
    <w:basedOn w:val="TableNormal"/>
    <w:uiPriority w:val="9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uiPriority w:val="99"/>
    <w:rsid w:val="00C3463A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C3463A"/>
    <w:rPr>
      <w:rFonts w:ascii="Arial" w:hAnsi="Arial"/>
      <w:noProof/>
      <w:sz w:val="24"/>
      <w:lang w:eastAsia="en-US"/>
    </w:rPr>
  </w:style>
  <w:style w:type="character" w:styleId="CommentReference">
    <w:name w:val="annotation reference"/>
    <w:uiPriority w:val="99"/>
    <w:semiHidden/>
    <w:rsid w:val="00C3463A"/>
    <w:rPr>
      <w:rFonts w:cs="Times New Roman"/>
      <w:sz w:val="16"/>
    </w:rPr>
  </w:style>
  <w:style w:type="paragraph" w:customStyle="1" w:styleId="TdocText">
    <w:name w:val="Tdoc_Text"/>
    <w:basedOn w:val="Normal"/>
    <w:uiPriority w:val="99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9240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1F42"/>
    <w:rPr>
      <w:rFonts w:ascii="Times New Roman" w:hAnsi="Times New Roman"/>
      <w:sz w:val="0"/>
      <w:szCs w:val="0"/>
      <w:lang w:val="en-GB"/>
    </w:rPr>
  </w:style>
  <w:style w:type="paragraph" w:customStyle="1" w:styleId="centered">
    <w:name w:val="centered"/>
    <w:basedOn w:val="Normal"/>
    <w:uiPriority w:val="99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uiPriority w:val="99"/>
    <w:rsid w:val="00D85CD8"/>
    <w:rPr>
      <w:rFonts w:ascii="Bookman" w:hAnsi="Bookman" w:cs="Times New Roman"/>
      <w:position w:val="6"/>
      <w:sz w:val="18"/>
    </w:rPr>
  </w:style>
  <w:style w:type="paragraph" w:customStyle="1" w:styleId="References">
    <w:name w:val="References"/>
    <w:basedOn w:val="Normal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7A1F42"/>
    <w:rPr>
      <w:rFonts w:ascii="Times New Roman" w:hAnsi="Times New Roman"/>
      <w:b/>
      <w:bCs/>
      <w:sz w:val="20"/>
      <w:szCs w:val="20"/>
      <w:lang w:val="en-GB"/>
    </w:rPr>
  </w:style>
  <w:style w:type="character" w:customStyle="1" w:styleId="NOChar">
    <w:name w:val="NO Char"/>
    <w:link w:val="NO"/>
    <w:locked/>
    <w:rsid w:val="00302D5C"/>
    <w:rPr>
      <w:rFonts w:cs="Times New Roman"/>
      <w:lang w:val="en-GB" w:eastAsia="en-US" w:bidi="ar-SA"/>
    </w:rPr>
  </w:style>
  <w:style w:type="paragraph" w:customStyle="1" w:styleId="ZchnZchn">
    <w:name w:val="Zchn Zchn"/>
    <w:uiPriority w:val="99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locked/>
    <w:rsid w:val="00D5648A"/>
    <w:rPr>
      <w:rFonts w:ascii="Arial" w:hAnsi="Arial" w:cs="Times New Roman"/>
      <w:b/>
      <w:lang w:val="en-GB" w:eastAsia="en-US" w:bidi="ar-SA"/>
    </w:rPr>
  </w:style>
  <w:style w:type="character" w:customStyle="1" w:styleId="B1Char">
    <w:name w:val="B1 Char"/>
    <w:link w:val="B1"/>
    <w:uiPriority w:val="99"/>
    <w:locked/>
    <w:rsid w:val="00903D25"/>
    <w:rPr>
      <w:rFonts w:cs="Times New Roman"/>
      <w:lang w:val="en-GB" w:eastAsia="en-US" w:bidi="ar-SA"/>
    </w:rPr>
  </w:style>
  <w:style w:type="character" w:customStyle="1" w:styleId="NOChar1">
    <w:name w:val="NO Char1"/>
    <w:uiPriority w:val="99"/>
    <w:rsid w:val="00903D25"/>
    <w:rPr>
      <w:rFonts w:eastAsia="MS Mincho" w:cs="Times New Roman"/>
      <w:lang w:val="en-GB" w:eastAsia="en-US" w:bidi="ar-SA"/>
    </w:rPr>
  </w:style>
  <w:style w:type="character" w:customStyle="1" w:styleId="B1Char1">
    <w:name w:val="B1 Char1"/>
    <w:uiPriority w:val="99"/>
    <w:rsid w:val="000E3D46"/>
    <w:rPr>
      <w:rFonts w:eastAsia="MS Mincho" w:cs="Times New Roman"/>
      <w:lang w:val="en-GB" w:eastAsia="en-US" w:bidi="ar-SA"/>
    </w:rPr>
  </w:style>
  <w:style w:type="character" w:customStyle="1" w:styleId="B2Char">
    <w:name w:val="B2 Char"/>
    <w:link w:val="B2"/>
    <w:uiPriority w:val="99"/>
    <w:locked/>
    <w:rsid w:val="000E3D46"/>
    <w:rPr>
      <w:rFonts w:cs="Times New Roman"/>
      <w:lang w:val="en-GB" w:eastAsia="en-US" w:bidi="ar-SA"/>
    </w:rPr>
  </w:style>
  <w:style w:type="character" w:customStyle="1" w:styleId="TACChar">
    <w:name w:val="TAC Char"/>
    <w:link w:val="TAC"/>
    <w:qFormat/>
    <w:locked/>
    <w:rsid w:val="00C2185A"/>
    <w:rPr>
      <w:rFonts w:ascii="Arial" w:hAnsi="Arial" w:cs="Times New Roma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kern w:val="2"/>
      <w:sz w:val="20"/>
    </w:rPr>
  </w:style>
  <w:style w:type="character" w:customStyle="1" w:styleId="msoins0">
    <w:name w:val="msoins"/>
    <w:uiPriority w:val="99"/>
    <w:rsid w:val="004E0842"/>
    <w:rPr>
      <w:rFonts w:cs="Times New Roman"/>
    </w:rPr>
  </w:style>
  <w:style w:type="character" w:customStyle="1" w:styleId="TALCar">
    <w:name w:val="TAL Car"/>
    <w:link w:val="TAL"/>
    <w:qFormat/>
    <w:locked/>
    <w:rsid w:val="004E0842"/>
    <w:rPr>
      <w:rFonts w:ascii="Arial" w:hAnsi="Arial" w:cs="Times New Roman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uiPriority w:val="99"/>
    <w:locked/>
    <w:rsid w:val="00467FB5"/>
    <w:rPr>
      <w:rFonts w:ascii="Arial" w:hAnsi="Arial" w:cs="Times New Roman"/>
      <w:b/>
      <w:lang w:val="en-GB" w:eastAsia="en-US" w:bidi="ar-SA"/>
    </w:rPr>
  </w:style>
  <w:style w:type="character" w:customStyle="1" w:styleId="TALChar">
    <w:name w:val="TAL Char"/>
    <w:rsid w:val="00544539"/>
    <w:rPr>
      <w:rFonts w:ascii="Arial" w:hAnsi="Arial"/>
      <w:sz w:val="18"/>
      <w:lang w:val="en-GB" w:eastAsia="en-US" w:bidi="ar-SA"/>
    </w:rPr>
  </w:style>
  <w:style w:type="paragraph" w:customStyle="1" w:styleId="Revision1">
    <w:name w:val="Revision1"/>
    <w:hidden/>
    <w:uiPriority w:val="99"/>
    <w:semiHidden/>
    <w:rsid w:val="00B37333"/>
    <w:rPr>
      <w:rFonts w:ascii="Times New Roman" w:hAnsi="Times New Roman"/>
      <w:lang w:eastAsia="en-US"/>
    </w:rPr>
  </w:style>
  <w:style w:type="character" w:customStyle="1" w:styleId="TANChar">
    <w:name w:val="TAN Char"/>
    <w:basedOn w:val="TALCar"/>
    <w:link w:val="TAN"/>
    <w:qFormat/>
    <w:rsid w:val="0052225C"/>
    <w:rPr>
      <w:rFonts w:ascii="Arial" w:hAnsi="Arial" w:cs="Times New Roman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BD2FCB"/>
    <w:rPr>
      <w:rFonts w:ascii="Arial" w:hAnsi="Arial"/>
      <w:b/>
      <w:sz w:val="18"/>
      <w:lang w:val="en-GB"/>
    </w:rPr>
  </w:style>
  <w:style w:type="character" w:customStyle="1" w:styleId="GuidanceChar">
    <w:name w:val="Guidance Char"/>
    <w:rsid w:val="00D94104"/>
    <w:rPr>
      <w:i/>
      <w:color w:val="0000FF"/>
      <w:lang w:val="en-GB" w:eastAsia="en-US" w:bidi="ar-SA"/>
    </w:rPr>
  </w:style>
  <w:style w:type="paragraph" w:customStyle="1" w:styleId="CharCharCharChar1">
    <w:name w:val=" Char Char Char Char1"/>
    <w:semiHidden/>
    <w:rsid w:val="00D9410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4C1A37"/>
    <w:rPr>
      <w:rFonts w:ascii="Times New Roman" w:eastAsia="MS Mincho" w:hAnsi="Times New Roman"/>
      <w:b/>
      <w:lang w:val="en-GB"/>
    </w:rPr>
  </w:style>
  <w:style w:type="paragraph" w:customStyle="1" w:styleId="a">
    <w:name w:val="変更箇所"/>
    <w:hidden/>
    <w:uiPriority w:val="99"/>
    <w:semiHidden/>
    <w:rsid w:val="00C14A68"/>
    <w:rPr>
      <w:rFonts w:ascii="Times New Roman" w:hAnsi="Times New Roman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34"/>
    <w:qFormat/>
    <w:rsid w:val="00C0388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DengXian"/>
      <w:lang w:eastAsia="en-GB"/>
    </w:rPr>
  </w:style>
  <w:style w:type="paragraph" w:customStyle="1" w:styleId="DECISION">
    <w:name w:val="DECISION"/>
    <w:basedOn w:val="Normal"/>
    <w:rsid w:val="00A515FE"/>
    <w:pPr>
      <w:widowControl w:val="0"/>
      <w:numPr>
        <w:numId w:val="7"/>
      </w:numPr>
      <w:spacing w:before="120" w:after="120"/>
      <w:jc w:val="both"/>
    </w:pPr>
    <w:rPr>
      <w:rFonts w:ascii="Arial" w:eastAsia="Batang" w:hAnsi="Arial"/>
      <w:b/>
      <w:color w:val="0000FF"/>
      <w:u w:val="single"/>
    </w:rPr>
  </w:style>
  <w:style w:type="paragraph" w:styleId="NormalWeb">
    <w:name w:val="Normal (Web)"/>
    <w:basedOn w:val="Normal"/>
    <w:uiPriority w:val="99"/>
    <w:rsid w:val="00A515FE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Default">
    <w:name w:val="Default"/>
    <w:rsid w:val="00A433A2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rsid w:val="00EA20DB"/>
    <w:rPr>
      <w:rFonts w:ascii="Times New Roman" w:eastAsia="DengXian" w:hAnsi="Times New Roman"/>
      <w:lang w:val="en-GB" w:eastAsia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rsid w:val="00760275"/>
    <w:rPr>
      <w:rFonts w:ascii="Helvetica" w:hAnsi="Helvetica"/>
      <w:sz w:val="20"/>
      <w:szCs w:val="20"/>
      <w:lang w:val="en-GB"/>
    </w:rPr>
  </w:style>
  <w:style w:type="paragraph" w:customStyle="1" w:styleId="a0">
    <w:name w:val="a0"/>
    <w:basedOn w:val="Normal"/>
    <w:uiPriority w:val="99"/>
    <w:rsid w:val="00A73AF4"/>
    <w:pPr>
      <w:spacing w:before="100" w:beforeAutospacing="1" w:after="100" w:afterAutospacing="1"/>
    </w:pPr>
    <w:rPr>
      <w:rFonts w:ascii="SimSun" w:eastAsia="SimSun" w:hAnsi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16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68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120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3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8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35330"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93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35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5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93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35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5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9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35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20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47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61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6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4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8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6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53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16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77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32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51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77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5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shift_jis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Updated duplexer data for APAC700 (FDD)</vt:lpstr>
    </vt:vector>
  </TitlesOfParts>
  <Manager/>
  <Company>NTT DOCOMO, Inc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Updated duplexer data for APAC700 (FDD)</dc:title>
  <dc:subject/>
  <dc:creator>m</dc:creator>
  <cp:keywords/>
  <cp:lastModifiedBy>MCC</cp:lastModifiedBy>
  <cp:revision>2</cp:revision>
  <cp:lastPrinted>2011-06-24T06:45:00Z</cp:lastPrinted>
  <dcterms:created xsi:type="dcterms:W3CDTF">2022-01-26T14:05:00Z</dcterms:created>
  <dcterms:modified xsi:type="dcterms:W3CDTF">2022-01-26T14:05:00Z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000000000AEBFFD5532DD94AB8049BF5B11262A9070050610DB9D40CC948AF35946847DB92030000003FBF5D0000B59CBFF1546D3243B30690C921E2B3BC002733E81AD10000</vt:lpwstr>
  </property>
  <property fmtid="{D5CDD505-2E9C-101B-9397-08002B2CF9AE}" pid="8" name="_EmailStoreID0">
    <vt:lpwstr>0000000038A1BB1005E5101AA1BB08002B2A56C20000454D534D44422E444C4C00000000000000001B55FA20AA6611CD9BC800AA002FC45A0C0000006E616C617365786D623035002F6F3D5175616C636F6D6D2F6F753D53616E20446965676F2041646D696E2047726F75702F636E3D526563697069656E74732F636E3D676</vt:lpwstr>
  </property>
  <property fmtid="{D5CDD505-2E9C-101B-9397-08002B2CF9AE}" pid="9" name="_EmailStoreID1">
    <vt:lpwstr>66F6E6700</vt:lpwstr>
  </property>
  <property fmtid="{D5CDD505-2E9C-101B-9397-08002B2CF9AE}" pid="10" name="_ReviewingToolsShownOnce">
    <vt:lpwstr/>
  </property>
</Properties>
</file>