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E3D8CF" w14:textId="587572DC" w:rsidR="002A0F58" w:rsidRDefault="00873E1A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Times New Roman" w:hAnsi="Arial" w:cs="Arial"/>
          <w:b/>
          <w:i/>
          <w:sz w:val="24"/>
          <w:lang w:eastAsia="ja-JP"/>
        </w:rPr>
      </w:pPr>
      <w:bookmarkStart w:id="0" w:name="_Toc491868096"/>
      <w:r>
        <w:rPr>
          <w:rFonts w:ascii="Arial" w:eastAsia="Times New Roman" w:hAnsi="Arial" w:cs="Arial"/>
          <w:b/>
          <w:sz w:val="24"/>
          <w:lang w:eastAsia="ja-JP"/>
        </w:rPr>
        <w:t>TSG-RAN Working Group 4 (Radio) meeting #101-</w:t>
      </w:r>
      <w:r w:rsidR="008F3B67">
        <w:rPr>
          <w:rFonts w:ascii="Arial" w:eastAsia="Times New Roman" w:hAnsi="Arial" w:cs="Arial"/>
          <w:b/>
          <w:sz w:val="24"/>
          <w:lang w:eastAsia="ja-JP"/>
        </w:rPr>
        <w:t>bis-</w:t>
      </w:r>
      <w:r>
        <w:rPr>
          <w:rFonts w:ascii="Arial" w:eastAsia="Times New Roman" w:hAnsi="Arial" w:cs="Arial"/>
          <w:b/>
          <w:sz w:val="24"/>
          <w:lang w:eastAsia="ja-JP"/>
        </w:rPr>
        <w:t>E</w:t>
      </w:r>
      <w:r>
        <w:rPr>
          <w:rFonts w:ascii="Arial" w:eastAsia="Times New Roman" w:hAnsi="Arial" w:cs="Arial"/>
          <w:b/>
          <w:i/>
          <w:sz w:val="24"/>
          <w:lang w:eastAsia="ja-JP"/>
        </w:rPr>
        <w:tab/>
      </w:r>
      <w:r>
        <w:rPr>
          <w:rFonts w:ascii="Arial" w:eastAsia="Times New Roman" w:hAnsi="Arial" w:cs="Arial"/>
          <w:b/>
          <w:iCs/>
          <w:sz w:val="24"/>
          <w:lang w:eastAsia="ja-JP"/>
        </w:rPr>
        <w:t>R4-</w:t>
      </w:r>
      <w:r w:rsidR="001E0C9D">
        <w:rPr>
          <w:rFonts w:ascii="Arial" w:eastAsia="Times New Roman" w:hAnsi="Arial" w:cs="Arial"/>
          <w:b/>
          <w:iCs/>
          <w:sz w:val="24"/>
          <w:lang w:eastAsia="ja-JP"/>
        </w:rPr>
        <w:t>2203017</w:t>
      </w:r>
    </w:p>
    <w:p w14:paraId="71016499" w14:textId="1D4AEA15" w:rsidR="002A0F58" w:rsidRDefault="00873E1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eastAsia="Times New Roman" w:hAnsi="Arial" w:cs="Arial"/>
          <w:b/>
          <w:sz w:val="24"/>
          <w:lang w:eastAsia="ja-JP"/>
        </w:rPr>
        <w:t xml:space="preserve">Electronic Meeting, </w:t>
      </w:r>
      <w:r w:rsidR="001348E3" w:rsidRPr="001348E3">
        <w:rPr>
          <w:rFonts w:ascii="Arial" w:eastAsia="Times New Roman" w:hAnsi="Arial" w:cs="Arial"/>
          <w:b/>
          <w:sz w:val="24"/>
          <w:lang w:eastAsia="ja-JP"/>
        </w:rPr>
        <w:t>17</w:t>
      </w:r>
      <w:r w:rsidR="001348E3" w:rsidRPr="00D86940">
        <w:rPr>
          <w:rFonts w:ascii="Arial" w:eastAsia="Times New Roman" w:hAnsi="Arial" w:cs="Arial"/>
          <w:b/>
          <w:sz w:val="24"/>
          <w:vertAlign w:val="superscript"/>
          <w:lang w:eastAsia="ja-JP"/>
        </w:rPr>
        <w:t>th</w:t>
      </w:r>
      <w:r w:rsidR="004A60AD">
        <w:rPr>
          <w:rFonts w:ascii="Arial" w:eastAsia="Times New Roman" w:hAnsi="Arial" w:cs="Arial"/>
          <w:b/>
          <w:sz w:val="24"/>
          <w:lang w:eastAsia="ja-JP"/>
        </w:rPr>
        <w:t xml:space="preserve"> </w:t>
      </w:r>
      <w:r w:rsidR="001348E3" w:rsidRPr="001348E3">
        <w:rPr>
          <w:rFonts w:ascii="Arial" w:eastAsia="Times New Roman" w:hAnsi="Arial" w:cs="Arial"/>
          <w:b/>
          <w:sz w:val="24"/>
          <w:lang w:eastAsia="ja-JP"/>
        </w:rPr>
        <w:t>– 25</w:t>
      </w:r>
      <w:r w:rsidR="001348E3" w:rsidRPr="00D86940">
        <w:rPr>
          <w:rFonts w:ascii="Arial" w:eastAsia="Times New Roman" w:hAnsi="Arial" w:cs="Arial"/>
          <w:b/>
          <w:sz w:val="24"/>
          <w:vertAlign w:val="superscript"/>
          <w:lang w:eastAsia="ja-JP"/>
        </w:rPr>
        <w:t>th</w:t>
      </w:r>
      <w:r w:rsidR="004A60AD">
        <w:rPr>
          <w:rFonts w:ascii="Arial" w:eastAsia="Times New Roman" w:hAnsi="Arial" w:cs="Arial"/>
          <w:b/>
          <w:sz w:val="24"/>
          <w:lang w:eastAsia="ja-JP"/>
        </w:rPr>
        <w:t xml:space="preserve"> </w:t>
      </w:r>
      <w:r w:rsidR="001348E3" w:rsidRPr="001348E3">
        <w:rPr>
          <w:rFonts w:ascii="Arial" w:eastAsia="Times New Roman" w:hAnsi="Arial" w:cs="Arial"/>
          <w:b/>
          <w:sz w:val="24"/>
          <w:lang w:eastAsia="ja-JP"/>
        </w:rPr>
        <w:t>January 2022</w:t>
      </w:r>
    </w:p>
    <w:p w14:paraId="5D7D34E5" w14:textId="77777777" w:rsidR="002A0F58" w:rsidRDefault="00873E1A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</w:p>
    <w:p w14:paraId="27632403" w14:textId="1D038C49" w:rsidR="002A0F58" w:rsidRDefault="00873E1A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A18CF" w:rsidRPr="001E0C9D">
        <w:rPr>
          <w:rFonts w:ascii="Arial" w:hAnsi="Arial" w:cs="Arial"/>
          <w:bCs/>
        </w:rPr>
        <w:t>WF on BS RF Rx requirements</w:t>
      </w:r>
    </w:p>
    <w:p w14:paraId="2169535E" w14:textId="628CBB88" w:rsidR="002A0F58" w:rsidRPr="00D86940" w:rsidRDefault="00873E1A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D86940">
        <w:rPr>
          <w:rFonts w:ascii="Arial" w:hAnsi="Arial" w:cs="Arial"/>
          <w:b/>
        </w:rPr>
        <w:t>Agenda item:</w:t>
      </w:r>
      <w:r w:rsidRPr="00D86940">
        <w:rPr>
          <w:rFonts w:ascii="Arial" w:hAnsi="Arial" w:cs="Arial"/>
          <w:b/>
        </w:rPr>
        <w:tab/>
      </w:r>
      <w:r w:rsidR="001348E3" w:rsidRPr="00D86940">
        <w:rPr>
          <w:rFonts w:ascii="Arial" w:hAnsi="Arial" w:cs="Arial"/>
          <w:bCs/>
        </w:rPr>
        <w:t>6</w:t>
      </w:r>
      <w:r w:rsidRPr="00D86940">
        <w:rPr>
          <w:rFonts w:ascii="Arial" w:hAnsi="Arial" w:cs="Arial"/>
          <w:bCs/>
        </w:rPr>
        <w:t>.16.4.2</w:t>
      </w:r>
    </w:p>
    <w:p w14:paraId="60B0138A" w14:textId="77777777" w:rsidR="002A0F58" w:rsidRDefault="00873E1A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Approval</w:t>
      </w:r>
    </w:p>
    <w:p w14:paraId="5DEA7F88" w14:textId="77777777" w:rsidR="002A0F58" w:rsidRDefault="002A0F58">
      <w:pPr>
        <w:pBdr>
          <w:bottom w:val="single" w:sz="4" w:space="1" w:color="auto"/>
        </w:pBdr>
        <w:rPr>
          <w:rFonts w:ascii="Arial" w:hAnsi="Arial" w:cs="Arial"/>
        </w:rPr>
      </w:pPr>
    </w:p>
    <w:p w14:paraId="082B5B8D" w14:textId="77777777" w:rsidR="002A0F58" w:rsidRDefault="00873E1A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0263ED38" w14:textId="21FAE41D" w:rsidR="002A0F58" w:rsidRDefault="00873E1A">
      <w:pPr>
        <w:pStyle w:val="BodyText"/>
      </w:pPr>
      <w:r>
        <w:t>At RAN4#101-</w:t>
      </w:r>
      <w:r w:rsidR="001348E3">
        <w:t>bis-</w:t>
      </w:r>
      <w:r>
        <w:t>E meeting BS RF receiver requirements was discussed. In this way-forward contribution an agreements and guidance with topics for further consideration is captured.</w:t>
      </w:r>
    </w:p>
    <w:p w14:paraId="4E902B46" w14:textId="77777777" w:rsidR="002A0F58" w:rsidRDefault="002A0F58">
      <w:pPr>
        <w:pBdr>
          <w:bottom w:val="single" w:sz="4" w:space="1" w:color="auto"/>
        </w:pBdr>
        <w:rPr>
          <w:rFonts w:ascii="Arial" w:hAnsi="Arial" w:cs="Arial"/>
        </w:rPr>
      </w:pPr>
    </w:p>
    <w:p w14:paraId="0BD90389" w14:textId="77777777" w:rsidR="002A0F58" w:rsidRDefault="00873E1A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Agreements</w:t>
      </w:r>
    </w:p>
    <w:p w14:paraId="56EE4BD9" w14:textId="0A6D0F05" w:rsidR="00670E11" w:rsidRDefault="00873E1A">
      <w:pPr>
        <w:pStyle w:val="BodyText"/>
      </w:pPr>
      <w:r w:rsidRPr="00D86940">
        <w:t>Based on the discussion captured in [1] the following agreements was captured</w:t>
      </w:r>
      <w:r w:rsidR="008A422B">
        <w:t>.</w:t>
      </w:r>
    </w:p>
    <w:p w14:paraId="5C2D9A33" w14:textId="77777777" w:rsidR="00670E11" w:rsidRDefault="00670E11" w:rsidP="00D86940">
      <w:pPr>
        <w:pStyle w:val="BodyText"/>
      </w:pPr>
    </w:p>
    <w:p w14:paraId="4A4DF84C" w14:textId="2039755F" w:rsidR="0031591F" w:rsidRDefault="0031591F" w:rsidP="00D86940">
      <w:pPr>
        <w:pStyle w:val="BodyText"/>
      </w:pPr>
      <w:r w:rsidRPr="00D86940">
        <w:rPr>
          <w:rFonts w:ascii="Arial" w:hAnsi="Arial" w:cs="Arial"/>
          <w:sz w:val="24"/>
          <w:szCs w:val="24"/>
        </w:rPr>
        <w:t>2.1</w:t>
      </w:r>
      <w:r w:rsidRPr="00D86940">
        <w:rPr>
          <w:rFonts w:ascii="Arial" w:hAnsi="Arial" w:cs="Arial"/>
          <w:sz w:val="24"/>
          <w:szCs w:val="24"/>
        </w:rPr>
        <w:tab/>
        <w:t>Reference sensitivity</w:t>
      </w:r>
    </w:p>
    <w:p w14:paraId="5E962CB8" w14:textId="3187BE5F" w:rsidR="0031591F" w:rsidRDefault="00D80694" w:rsidP="0031591F">
      <w:pPr>
        <w:keepNext/>
        <w:keepLines/>
        <w:spacing w:after="0"/>
        <w:rPr>
          <w:rFonts w:eastAsia="SimSun"/>
          <w:bCs/>
        </w:rPr>
      </w:pPr>
      <w:r w:rsidRPr="00D86940">
        <w:rPr>
          <w:rFonts w:eastAsia="SimSun"/>
          <w:bCs/>
        </w:rPr>
        <w:t>For reference sensitivity specify OTA reference sensitivity level as described in Table 2-1.</w:t>
      </w:r>
    </w:p>
    <w:p w14:paraId="3F9F1AA1" w14:textId="77777777" w:rsidR="00B96FFD" w:rsidRDefault="00B96FFD" w:rsidP="0031591F">
      <w:pPr>
        <w:keepNext/>
        <w:keepLines/>
        <w:spacing w:after="0"/>
        <w:rPr>
          <w:rFonts w:eastAsia="SimSun"/>
          <w:bCs/>
        </w:rPr>
      </w:pPr>
    </w:p>
    <w:p w14:paraId="58A3BA32" w14:textId="78C7D87A" w:rsidR="00B76A1B" w:rsidRDefault="00915AF3" w:rsidP="00A55E05">
      <w:pPr>
        <w:keepNext/>
        <w:keepLines/>
        <w:spacing w:after="0"/>
        <w:jc w:val="center"/>
        <w:rPr>
          <w:rFonts w:ascii="Arial" w:eastAsia="SimSun" w:hAnsi="Arial"/>
          <w:b/>
          <w:lang w:eastAsia="zh-CN"/>
        </w:rPr>
      </w:pPr>
      <w:bookmarkStart w:id="1" w:name="_Hlk93576868"/>
      <w:r>
        <w:rPr>
          <w:rFonts w:ascii="Arial" w:hAnsi="Arial"/>
          <w:b/>
        </w:rPr>
        <w:t>Table 2-1: Reference sensitivity requirement</w:t>
      </w:r>
      <w:bookmarkEnd w:id="1"/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1256"/>
        <w:gridCol w:w="1740"/>
        <w:gridCol w:w="2390"/>
      </w:tblGrid>
      <w:tr w:rsidR="000E2A4F" w:rsidRPr="00F95B02" w14:paraId="5F238961" w14:textId="77777777" w:rsidTr="00C448B2">
        <w:trPr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E2D7" w14:textId="77777777" w:rsidR="000E2A4F" w:rsidRPr="00A55E05" w:rsidRDefault="000E2A4F" w:rsidP="00C448B2">
            <w:pPr>
              <w:pStyle w:val="TAH"/>
              <w:rPr>
                <w:iCs/>
                <w:lang w:val="it-IT"/>
              </w:rPr>
            </w:pPr>
            <w:r w:rsidRPr="00A55E05">
              <w:rPr>
                <w:iCs/>
                <w:lang w:val="it-IT"/>
              </w:rPr>
              <w:t>Frequency Range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E4E1C" w14:textId="77777777" w:rsidR="000E2A4F" w:rsidRPr="00A55E05" w:rsidRDefault="000E2A4F" w:rsidP="00C448B2">
            <w:pPr>
              <w:pStyle w:val="TAH"/>
              <w:rPr>
                <w:iCs/>
                <w:lang w:val="it-IT"/>
              </w:rPr>
            </w:pPr>
            <w:r w:rsidRPr="00A55E05">
              <w:rPr>
                <w:iCs/>
                <w:lang w:val="it-IT"/>
              </w:rPr>
              <w:t>BS channel Bandwidth</w:t>
            </w:r>
          </w:p>
          <w:p w14:paraId="5997799D" w14:textId="77777777" w:rsidR="000E2A4F" w:rsidRPr="00A55E05" w:rsidRDefault="000E2A4F" w:rsidP="00C448B2">
            <w:pPr>
              <w:pStyle w:val="TAH"/>
              <w:rPr>
                <w:iCs/>
                <w:lang w:eastAsia="en-GB"/>
              </w:rPr>
            </w:pPr>
            <w:r w:rsidRPr="00A55E05">
              <w:rPr>
                <w:iCs/>
                <w:lang w:val="it-IT"/>
              </w:rPr>
              <w:t>(MHz)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15607" w14:textId="77777777" w:rsidR="000E2A4F" w:rsidRPr="00A55E05" w:rsidRDefault="000E2A4F" w:rsidP="00C448B2">
            <w:pPr>
              <w:pStyle w:val="TAH"/>
              <w:rPr>
                <w:iCs/>
                <w:lang w:eastAsia="en-GB"/>
              </w:rPr>
            </w:pPr>
            <w:r w:rsidRPr="00A55E05">
              <w:rPr>
                <w:iCs/>
                <w:lang w:val="it-IT"/>
              </w:rPr>
              <w:t>Sub-carrier spacing (kHz)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E03CA" w14:textId="77777777" w:rsidR="000E2A4F" w:rsidRPr="00A55E05" w:rsidRDefault="000E2A4F" w:rsidP="00C448B2">
            <w:pPr>
              <w:pStyle w:val="TAH"/>
              <w:rPr>
                <w:iCs/>
                <w:lang w:eastAsia="en-GB"/>
              </w:rPr>
            </w:pPr>
            <w:r w:rsidRPr="00A55E05">
              <w:rPr>
                <w:rFonts w:cs="Arial"/>
                <w:iCs/>
              </w:rPr>
              <w:t>Reference measurement channel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42D87" w14:textId="77777777" w:rsidR="000E2A4F" w:rsidRPr="00A55E05" w:rsidRDefault="000E2A4F" w:rsidP="00C448B2">
            <w:pPr>
              <w:pStyle w:val="TAH"/>
              <w:rPr>
                <w:iCs/>
                <w:lang w:eastAsia="en-GB"/>
              </w:rPr>
            </w:pPr>
            <w:r w:rsidRPr="00A55E05">
              <w:rPr>
                <w:rFonts w:cs="Arial"/>
                <w:iCs/>
              </w:rPr>
              <w:t xml:space="preserve">OTA reference sensitivity level, </w:t>
            </w:r>
            <w:r w:rsidRPr="00A55E05">
              <w:rPr>
                <w:iCs/>
                <w:lang w:eastAsia="zh-CN"/>
              </w:rPr>
              <w:t>EIS</w:t>
            </w:r>
            <w:r w:rsidRPr="00A55E05">
              <w:rPr>
                <w:iCs/>
                <w:vertAlign w:val="subscript"/>
                <w:lang w:eastAsia="zh-CN"/>
              </w:rPr>
              <w:t>REFSENS</w:t>
            </w:r>
            <w:r w:rsidRPr="00A55E05" w:rsidDel="003276BA">
              <w:rPr>
                <w:iCs/>
                <w:lang w:eastAsia="en-GB"/>
              </w:rPr>
              <w:t xml:space="preserve"> </w:t>
            </w:r>
            <w:r w:rsidRPr="00A55E05">
              <w:rPr>
                <w:iCs/>
                <w:lang w:eastAsia="en-GB"/>
              </w:rPr>
              <w:t>(dBm)</w:t>
            </w:r>
          </w:p>
        </w:tc>
      </w:tr>
      <w:tr w:rsidR="000E2A4F" w:rsidRPr="00F95B02" w14:paraId="60B9DC13" w14:textId="77777777" w:rsidTr="00C448B2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5A394F" w14:textId="77777777" w:rsidR="000E2A4F" w:rsidRPr="00A55E05" w:rsidRDefault="000E2A4F" w:rsidP="00C448B2">
            <w:pPr>
              <w:pStyle w:val="TAC"/>
              <w:rPr>
                <w:iCs/>
              </w:rPr>
            </w:pPr>
            <w:r w:rsidRPr="00A55E05">
              <w:rPr>
                <w:iCs/>
              </w:rPr>
              <w:t>FR2-1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7B32" w14:textId="77777777" w:rsidR="000E2A4F" w:rsidRPr="00A55E05" w:rsidRDefault="000E2A4F" w:rsidP="00C448B2">
            <w:pPr>
              <w:pStyle w:val="TAC"/>
              <w:rPr>
                <w:iCs/>
                <w:lang w:eastAsia="en-GB"/>
              </w:rPr>
            </w:pPr>
            <w:r w:rsidRPr="00A55E05">
              <w:rPr>
                <w:iCs/>
              </w:rPr>
              <w:t>50, 100, 200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EB6E" w14:textId="77777777" w:rsidR="000E2A4F" w:rsidRPr="00A55E05" w:rsidRDefault="000E2A4F" w:rsidP="00C448B2">
            <w:pPr>
              <w:pStyle w:val="TAC"/>
              <w:rPr>
                <w:iCs/>
                <w:lang w:eastAsia="en-GB"/>
              </w:rPr>
            </w:pPr>
            <w:r w:rsidRPr="00A55E05">
              <w:rPr>
                <w:iCs/>
                <w:lang w:eastAsia="en-GB"/>
              </w:rPr>
              <w:t>60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BB2A0" w14:textId="77777777" w:rsidR="000E2A4F" w:rsidRPr="00A55E05" w:rsidRDefault="000E2A4F" w:rsidP="00C448B2">
            <w:pPr>
              <w:pStyle w:val="TAC"/>
              <w:rPr>
                <w:iCs/>
                <w:lang w:eastAsia="en-GB"/>
              </w:rPr>
            </w:pPr>
            <w:r w:rsidRPr="00A55E05">
              <w:rPr>
                <w:iCs/>
                <w:lang w:eastAsia="en-GB"/>
              </w:rPr>
              <w:t>G-FR2-A1-1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91E5" w14:textId="77777777" w:rsidR="000E2A4F" w:rsidRPr="00A55E05" w:rsidRDefault="000E2A4F" w:rsidP="00C448B2">
            <w:pPr>
              <w:pStyle w:val="TAC"/>
              <w:rPr>
                <w:iCs/>
                <w:lang w:eastAsia="en-GB"/>
              </w:rPr>
            </w:pPr>
            <w:r w:rsidRPr="00A55E05">
              <w:rPr>
                <w:iCs/>
                <w:lang w:eastAsia="en-GB"/>
              </w:rPr>
              <w:t>EIS</w:t>
            </w:r>
            <w:r w:rsidRPr="00A55E05">
              <w:rPr>
                <w:iCs/>
                <w:vertAlign w:val="subscript"/>
                <w:lang w:eastAsia="en-GB"/>
              </w:rPr>
              <w:t xml:space="preserve">REFSENS_50M </w:t>
            </w:r>
            <w:r w:rsidRPr="00A55E05">
              <w:rPr>
                <w:rFonts w:cs="Arial"/>
                <w:iCs/>
              </w:rPr>
              <w:t xml:space="preserve">+ </w:t>
            </w:r>
            <w:r w:rsidRPr="00A55E05">
              <w:rPr>
                <w:iCs/>
              </w:rPr>
              <w:t>Δ</w:t>
            </w:r>
            <w:r w:rsidRPr="00A55E05">
              <w:rPr>
                <w:iCs/>
                <w:vertAlign w:val="subscript"/>
              </w:rPr>
              <w:t>FR2_REFSENS</w:t>
            </w:r>
          </w:p>
        </w:tc>
      </w:tr>
      <w:tr w:rsidR="000E2A4F" w:rsidRPr="00F95B02" w14:paraId="3008295E" w14:textId="77777777" w:rsidTr="00C448B2">
        <w:trPr>
          <w:cantSplit/>
          <w:jc w:val="center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3CB598" w14:textId="77777777" w:rsidR="000E2A4F" w:rsidRPr="00A55E05" w:rsidRDefault="000E2A4F" w:rsidP="00C448B2">
            <w:pPr>
              <w:pStyle w:val="TAC"/>
              <w:rPr>
                <w:iCs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6941" w14:textId="77777777" w:rsidR="000E2A4F" w:rsidRPr="00A55E05" w:rsidRDefault="000E2A4F" w:rsidP="00C448B2">
            <w:pPr>
              <w:pStyle w:val="TAC"/>
              <w:rPr>
                <w:iCs/>
                <w:lang w:eastAsia="en-GB"/>
              </w:rPr>
            </w:pPr>
            <w:r w:rsidRPr="00A55E05">
              <w:rPr>
                <w:iCs/>
                <w:lang w:eastAsia="en-GB"/>
              </w:rPr>
              <w:t>50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9EB6" w14:textId="77777777" w:rsidR="000E2A4F" w:rsidRPr="00A55E05" w:rsidRDefault="000E2A4F" w:rsidP="00C448B2">
            <w:pPr>
              <w:pStyle w:val="TAC"/>
              <w:rPr>
                <w:iCs/>
                <w:lang w:eastAsia="en-GB"/>
              </w:rPr>
            </w:pPr>
            <w:r w:rsidRPr="00A55E05">
              <w:rPr>
                <w:iCs/>
                <w:lang w:eastAsia="en-GB"/>
              </w:rPr>
              <w:t>120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65329" w14:textId="77777777" w:rsidR="000E2A4F" w:rsidRPr="00A55E05" w:rsidRDefault="000E2A4F" w:rsidP="00C448B2">
            <w:pPr>
              <w:pStyle w:val="TAC"/>
              <w:rPr>
                <w:iCs/>
                <w:lang w:eastAsia="en-GB"/>
              </w:rPr>
            </w:pPr>
            <w:r w:rsidRPr="00A55E05">
              <w:rPr>
                <w:iCs/>
                <w:lang w:eastAsia="en-GB"/>
              </w:rPr>
              <w:t>G-FR2-A1-2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F15D" w14:textId="77777777" w:rsidR="000E2A4F" w:rsidRPr="00A55E05" w:rsidRDefault="000E2A4F" w:rsidP="00C448B2">
            <w:pPr>
              <w:pStyle w:val="TAC"/>
              <w:rPr>
                <w:iCs/>
                <w:lang w:eastAsia="en-GB"/>
              </w:rPr>
            </w:pPr>
            <w:r w:rsidRPr="00A55E05">
              <w:rPr>
                <w:iCs/>
                <w:lang w:eastAsia="en-GB"/>
              </w:rPr>
              <w:t>EIS</w:t>
            </w:r>
            <w:r w:rsidRPr="00A55E05">
              <w:rPr>
                <w:iCs/>
                <w:vertAlign w:val="subscript"/>
                <w:lang w:eastAsia="en-GB"/>
              </w:rPr>
              <w:t xml:space="preserve">REFSENS_50M </w:t>
            </w:r>
            <w:r w:rsidRPr="00A55E05">
              <w:rPr>
                <w:rFonts w:cs="Arial"/>
                <w:iCs/>
              </w:rPr>
              <w:t xml:space="preserve">+ </w:t>
            </w:r>
            <w:r w:rsidRPr="00A55E05">
              <w:rPr>
                <w:iCs/>
              </w:rPr>
              <w:t>Δ</w:t>
            </w:r>
            <w:r w:rsidRPr="00A55E05">
              <w:rPr>
                <w:iCs/>
                <w:vertAlign w:val="subscript"/>
              </w:rPr>
              <w:t>FR2_REFSENS</w:t>
            </w:r>
          </w:p>
        </w:tc>
      </w:tr>
      <w:tr w:rsidR="000E2A4F" w:rsidRPr="00F95B02" w14:paraId="3F302094" w14:textId="77777777" w:rsidTr="00C448B2">
        <w:trPr>
          <w:cantSplit/>
          <w:jc w:val="center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D7E9" w14:textId="77777777" w:rsidR="000E2A4F" w:rsidRPr="00A55E05" w:rsidRDefault="000E2A4F" w:rsidP="00C448B2">
            <w:pPr>
              <w:pStyle w:val="TAC"/>
              <w:rPr>
                <w:i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DA8A" w14:textId="77777777" w:rsidR="000E2A4F" w:rsidRPr="00A55E05" w:rsidRDefault="000E2A4F" w:rsidP="00C448B2">
            <w:pPr>
              <w:pStyle w:val="TAC"/>
              <w:rPr>
                <w:iCs/>
                <w:lang w:eastAsia="en-GB"/>
              </w:rPr>
            </w:pPr>
            <w:r w:rsidRPr="00A55E05">
              <w:rPr>
                <w:iCs/>
              </w:rPr>
              <w:t>100, 200, 400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B241" w14:textId="77777777" w:rsidR="000E2A4F" w:rsidRPr="00A55E05" w:rsidRDefault="000E2A4F" w:rsidP="00C448B2">
            <w:pPr>
              <w:pStyle w:val="TAC"/>
              <w:rPr>
                <w:iCs/>
                <w:lang w:eastAsia="en-GB"/>
              </w:rPr>
            </w:pPr>
            <w:r w:rsidRPr="00A55E05">
              <w:rPr>
                <w:iCs/>
                <w:lang w:eastAsia="en-GB"/>
              </w:rPr>
              <w:t>120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14473" w14:textId="77777777" w:rsidR="000E2A4F" w:rsidRPr="00A55E05" w:rsidRDefault="000E2A4F" w:rsidP="00C448B2">
            <w:pPr>
              <w:pStyle w:val="TAC"/>
              <w:rPr>
                <w:iCs/>
                <w:lang w:eastAsia="en-GB"/>
              </w:rPr>
            </w:pPr>
            <w:r w:rsidRPr="00A55E05">
              <w:rPr>
                <w:iCs/>
                <w:lang w:eastAsia="en-GB"/>
              </w:rPr>
              <w:t>G-FR2-A1-3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CBA4" w14:textId="77777777" w:rsidR="000E2A4F" w:rsidRPr="00A55E05" w:rsidRDefault="000E2A4F" w:rsidP="00C448B2">
            <w:pPr>
              <w:pStyle w:val="TAC"/>
              <w:rPr>
                <w:iCs/>
                <w:lang w:eastAsia="en-GB"/>
              </w:rPr>
            </w:pPr>
            <w:r w:rsidRPr="00A55E05">
              <w:rPr>
                <w:iCs/>
                <w:lang w:eastAsia="en-GB"/>
              </w:rPr>
              <w:t>EIS</w:t>
            </w:r>
            <w:r w:rsidRPr="00A55E05">
              <w:rPr>
                <w:iCs/>
                <w:vertAlign w:val="subscript"/>
                <w:lang w:eastAsia="en-GB"/>
              </w:rPr>
              <w:t xml:space="preserve">REFSENS_50M </w:t>
            </w:r>
            <w:r w:rsidRPr="00A55E05">
              <w:rPr>
                <w:iCs/>
                <w:lang w:eastAsia="en-GB"/>
              </w:rPr>
              <w:t>+ 3</w:t>
            </w:r>
            <w:r w:rsidRPr="00A55E05">
              <w:rPr>
                <w:iCs/>
                <w:vertAlign w:val="subscript"/>
                <w:lang w:eastAsia="en-GB"/>
              </w:rPr>
              <w:t xml:space="preserve"> </w:t>
            </w:r>
            <w:r w:rsidRPr="00A55E05">
              <w:rPr>
                <w:rFonts w:cs="Arial"/>
                <w:iCs/>
              </w:rPr>
              <w:t xml:space="preserve">+ </w:t>
            </w:r>
            <w:r w:rsidRPr="00A55E05">
              <w:rPr>
                <w:iCs/>
              </w:rPr>
              <w:t>Δ</w:t>
            </w:r>
            <w:r w:rsidRPr="00A55E05">
              <w:rPr>
                <w:iCs/>
                <w:vertAlign w:val="subscript"/>
              </w:rPr>
              <w:t>FR2_REFSENS</w:t>
            </w:r>
          </w:p>
        </w:tc>
      </w:tr>
      <w:tr w:rsidR="000E2A4F" w:rsidRPr="00F95B02" w14:paraId="5C66B64A" w14:textId="77777777" w:rsidTr="00C448B2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5EAAFA" w14:textId="77777777" w:rsidR="000E2A4F" w:rsidRPr="00A55E05" w:rsidRDefault="000E2A4F" w:rsidP="00C448B2">
            <w:pPr>
              <w:pStyle w:val="TAC"/>
              <w:rPr>
                <w:iCs/>
                <w:lang w:eastAsia="zh-CN"/>
              </w:rPr>
            </w:pPr>
            <w:r w:rsidRPr="00A55E05">
              <w:rPr>
                <w:iCs/>
              </w:rPr>
              <w:t>FR2-</w:t>
            </w:r>
            <w:r w:rsidRPr="00A55E05">
              <w:rPr>
                <w:iCs/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112A" w14:textId="77777777" w:rsidR="000E2A4F" w:rsidRPr="00A55E05" w:rsidRDefault="000E2A4F" w:rsidP="00C448B2">
            <w:pPr>
              <w:pStyle w:val="TAC"/>
              <w:rPr>
                <w:iCs/>
              </w:rPr>
            </w:pPr>
            <w:r w:rsidRPr="00A55E05">
              <w:rPr>
                <w:iCs/>
              </w:rPr>
              <w:t>100,400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31A7" w14:textId="77777777" w:rsidR="000E2A4F" w:rsidRPr="00A55E05" w:rsidRDefault="000E2A4F" w:rsidP="00C448B2">
            <w:pPr>
              <w:pStyle w:val="TAC"/>
              <w:rPr>
                <w:iCs/>
                <w:lang w:eastAsia="en-GB"/>
              </w:rPr>
            </w:pPr>
            <w:r w:rsidRPr="00A55E05">
              <w:rPr>
                <w:iCs/>
                <w:lang w:eastAsia="en-GB"/>
              </w:rPr>
              <w:t>120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2B2C0" w14:textId="77777777" w:rsidR="000E2A4F" w:rsidRPr="00A55E05" w:rsidRDefault="000E2A4F" w:rsidP="00C448B2">
            <w:pPr>
              <w:pStyle w:val="TAC"/>
              <w:rPr>
                <w:iCs/>
                <w:lang w:eastAsia="en-GB"/>
              </w:rPr>
            </w:pPr>
            <w:r w:rsidRPr="00A55E05">
              <w:rPr>
                <w:iCs/>
                <w:lang w:eastAsia="en-GB"/>
              </w:rPr>
              <w:t>G-FR2-A1-3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5CD8" w14:textId="77777777" w:rsidR="000E2A4F" w:rsidRPr="00A55E05" w:rsidRDefault="000E2A4F" w:rsidP="00C448B2">
            <w:pPr>
              <w:pStyle w:val="TAC"/>
              <w:rPr>
                <w:iCs/>
                <w:lang w:eastAsia="en-GB"/>
              </w:rPr>
            </w:pPr>
            <w:r w:rsidRPr="00A55E05">
              <w:rPr>
                <w:iCs/>
                <w:lang w:eastAsia="en-GB"/>
              </w:rPr>
              <w:t>EIS</w:t>
            </w:r>
            <w:r w:rsidRPr="00A55E05">
              <w:rPr>
                <w:iCs/>
                <w:vertAlign w:val="subscript"/>
                <w:lang w:eastAsia="en-GB"/>
              </w:rPr>
              <w:t xml:space="preserve">REFSENS_50M </w:t>
            </w:r>
            <w:r w:rsidRPr="00A55E05">
              <w:rPr>
                <w:iCs/>
                <w:lang w:eastAsia="en-GB"/>
              </w:rPr>
              <w:t>+ 3</w:t>
            </w:r>
            <w:r w:rsidRPr="00A55E05">
              <w:rPr>
                <w:iCs/>
                <w:vertAlign w:val="subscript"/>
                <w:lang w:eastAsia="en-GB"/>
              </w:rPr>
              <w:t xml:space="preserve"> </w:t>
            </w:r>
            <w:r w:rsidRPr="00A55E05">
              <w:rPr>
                <w:rFonts w:cs="Arial"/>
                <w:iCs/>
              </w:rPr>
              <w:t xml:space="preserve">+ </w:t>
            </w:r>
            <w:r w:rsidRPr="00A55E05">
              <w:rPr>
                <w:iCs/>
              </w:rPr>
              <w:t>Δ</w:t>
            </w:r>
            <w:r w:rsidRPr="00A55E05">
              <w:rPr>
                <w:iCs/>
                <w:vertAlign w:val="subscript"/>
              </w:rPr>
              <w:t>FR2_REFSENS</w:t>
            </w:r>
          </w:p>
        </w:tc>
      </w:tr>
      <w:tr w:rsidR="000E2A4F" w:rsidRPr="00F95B02" w14:paraId="4F24B93B" w14:textId="77777777" w:rsidTr="00C448B2">
        <w:trPr>
          <w:cantSplit/>
          <w:jc w:val="center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6C1D55" w14:textId="77777777" w:rsidR="000E2A4F" w:rsidRPr="00A55E05" w:rsidRDefault="000E2A4F" w:rsidP="00C448B2">
            <w:pPr>
              <w:pStyle w:val="TAC"/>
              <w:rPr>
                <w:i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27A9" w14:textId="77777777" w:rsidR="000E2A4F" w:rsidRPr="00A55E05" w:rsidRDefault="000E2A4F" w:rsidP="00C448B2">
            <w:pPr>
              <w:pStyle w:val="TAC"/>
              <w:rPr>
                <w:iCs/>
              </w:rPr>
            </w:pPr>
            <w:r w:rsidRPr="00A55E05">
              <w:rPr>
                <w:iCs/>
              </w:rPr>
              <w:t>400, 800, 1600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59E3" w14:textId="77777777" w:rsidR="000E2A4F" w:rsidRPr="00A55E05" w:rsidRDefault="000E2A4F" w:rsidP="00C448B2">
            <w:pPr>
              <w:pStyle w:val="TAC"/>
              <w:rPr>
                <w:iCs/>
                <w:lang w:eastAsia="en-GB"/>
              </w:rPr>
            </w:pPr>
            <w:r w:rsidRPr="00A55E05">
              <w:rPr>
                <w:iCs/>
                <w:lang w:eastAsia="en-GB"/>
              </w:rPr>
              <w:t>480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904A0" w14:textId="77777777" w:rsidR="000E2A4F" w:rsidRPr="00A55E05" w:rsidRDefault="000E2A4F" w:rsidP="00C448B2">
            <w:pPr>
              <w:pStyle w:val="TAC"/>
              <w:rPr>
                <w:iCs/>
                <w:lang w:eastAsia="en-GB"/>
              </w:rPr>
            </w:pPr>
            <w:r w:rsidRPr="00A55E05">
              <w:rPr>
                <w:iCs/>
                <w:lang w:eastAsia="en-GB"/>
              </w:rPr>
              <w:t>G-FR2-A1-6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3994" w14:textId="77777777" w:rsidR="000E2A4F" w:rsidRPr="00A55E05" w:rsidRDefault="000E2A4F" w:rsidP="00C448B2">
            <w:pPr>
              <w:pStyle w:val="TAC"/>
              <w:rPr>
                <w:iCs/>
                <w:lang w:eastAsia="en-GB"/>
              </w:rPr>
            </w:pPr>
            <w:r w:rsidRPr="00A55E05">
              <w:rPr>
                <w:iCs/>
                <w:lang w:eastAsia="en-GB"/>
              </w:rPr>
              <w:t>EIS</w:t>
            </w:r>
            <w:r w:rsidRPr="00A55E05">
              <w:rPr>
                <w:iCs/>
                <w:vertAlign w:val="subscript"/>
                <w:lang w:eastAsia="en-GB"/>
              </w:rPr>
              <w:t xml:space="preserve">REFSENS_50M </w:t>
            </w:r>
            <w:r w:rsidRPr="00A55E05">
              <w:rPr>
                <w:rFonts w:cs="Arial"/>
                <w:iCs/>
              </w:rPr>
              <w:t xml:space="preserve">+ </w:t>
            </w:r>
            <w:r w:rsidRPr="00A55E05">
              <w:rPr>
                <w:rFonts w:cs="Arial"/>
                <w:iCs/>
                <w:lang w:eastAsia="zh-CN"/>
              </w:rPr>
              <w:t>[</w:t>
            </w:r>
            <w:r w:rsidRPr="00A55E05">
              <w:rPr>
                <w:rFonts w:cs="Arial"/>
                <w:iCs/>
              </w:rPr>
              <w:t>9</w:t>
            </w:r>
            <w:r w:rsidRPr="00A55E05">
              <w:rPr>
                <w:rFonts w:cs="Arial"/>
                <w:iCs/>
                <w:lang w:eastAsia="zh-CN"/>
              </w:rPr>
              <w:t>]</w:t>
            </w:r>
            <w:r w:rsidRPr="00A55E05">
              <w:rPr>
                <w:rFonts w:cs="Arial"/>
                <w:iCs/>
              </w:rPr>
              <w:t xml:space="preserve"> + </w:t>
            </w:r>
            <w:r w:rsidRPr="00A55E05">
              <w:rPr>
                <w:iCs/>
              </w:rPr>
              <w:t>Δ</w:t>
            </w:r>
            <w:r w:rsidRPr="00A55E05">
              <w:rPr>
                <w:iCs/>
                <w:vertAlign w:val="subscript"/>
              </w:rPr>
              <w:t>FR2_REFSENS</w:t>
            </w:r>
          </w:p>
        </w:tc>
      </w:tr>
      <w:tr w:rsidR="000E2A4F" w:rsidRPr="00F95B02" w14:paraId="0BCF0653" w14:textId="77777777" w:rsidTr="00C448B2">
        <w:trPr>
          <w:cantSplit/>
          <w:jc w:val="center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FDCD" w14:textId="77777777" w:rsidR="000E2A4F" w:rsidRPr="00A55E05" w:rsidRDefault="000E2A4F" w:rsidP="00C448B2">
            <w:pPr>
              <w:pStyle w:val="TAC"/>
              <w:rPr>
                <w:i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747E" w14:textId="77777777" w:rsidR="000E2A4F" w:rsidRPr="00A55E05" w:rsidRDefault="000E2A4F" w:rsidP="00C448B2">
            <w:pPr>
              <w:pStyle w:val="TAC"/>
              <w:rPr>
                <w:iCs/>
              </w:rPr>
            </w:pPr>
            <w:r w:rsidRPr="00A55E05">
              <w:rPr>
                <w:iCs/>
              </w:rPr>
              <w:t>400, 800, 1600, 2000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E981" w14:textId="77777777" w:rsidR="000E2A4F" w:rsidRPr="00A55E05" w:rsidRDefault="000E2A4F" w:rsidP="00C448B2">
            <w:pPr>
              <w:pStyle w:val="TAC"/>
              <w:rPr>
                <w:iCs/>
                <w:lang w:eastAsia="en-GB"/>
              </w:rPr>
            </w:pPr>
            <w:r w:rsidRPr="00A55E05">
              <w:rPr>
                <w:iCs/>
                <w:lang w:eastAsia="en-GB"/>
              </w:rPr>
              <w:t>960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ECAB6" w14:textId="77777777" w:rsidR="000E2A4F" w:rsidRPr="00A55E05" w:rsidRDefault="000E2A4F" w:rsidP="00C448B2">
            <w:pPr>
              <w:pStyle w:val="TAC"/>
              <w:rPr>
                <w:iCs/>
                <w:lang w:eastAsia="en-GB"/>
              </w:rPr>
            </w:pPr>
            <w:r w:rsidRPr="00A55E05">
              <w:rPr>
                <w:iCs/>
                <w:lang w:eastAsia="en-GB"/>
              </w:rPr>
              <w:t>G-FR2-A1-7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8194" w14:textId="77777777" w:rsidR="000E2A4F" w:rsidRPr="00A55E05" w:rsidRDefault="000E2A4F" w:rsidP="00C448B2">
            <w:pPr>
              <w:pStyle w:val="TAC"/>
              <w:rPr>
                <w:iCs/>
                <w:lang w:eastAsia="en-GB"/>
              </w:rPr>
            </w:pPr>
            <w:r w:rsidRPr="00A55E05">
              <w:rPr>
                <w:iCs/>
                <w:lang w:eastAsia="en-GB"/>
              </w:rPr>
              <w:t>EIS</w:t>
            </w:r>
            <w:r w:rsidRPr="00A55E05">
              <w:rPr>
                <w:iCs/>
                <w:vertAlign w:val="subscript"/>
                <w:lang w:eastAsia="en-GB"/>
              </w:rPr>
              <w:t xml:space="preserve">REFSENS_50M </w:t>
            </w:r>
            <w:r w:rsidRPr="00A55E05">
              <w:rPr>
                <w:rFonts w:cs="Arial"/>
                <w:iCs/>
              </w:rPr>
              <w:t xml:space="preserve">+ </w:t>
            </w:r>
            <w:r w:rsidRPr="00A55E05">
              <w:rPr>
                <w:rFonts w:cs="Arial"/>
                <w:iCs/>
                <w:lang w:eastAsia="zh-CN"/>
              </w:rPr>
              <w:t>[</w:t>
            </w:r>
            <w:r w:rsidRPr="00A55E05">
              <w:rPr>
                <w:rFonts w:cs="Arial"/>
                <w:iCs/>
              </w:rPr>
              <w:t>9</w:t>
            </w:r>
            <w:r w:rsidRPr="00A55E05">
              <w:rPr>
                <w:rFonts w:cs="Arial"/>
                <w:iCs/>
                <w:lang w:eastAsia="zh-CN"/>
              </w:rPr>
              <w:t>]</w:t>
            </w:r>
            <w:r w:rsidRPr="00A55E05">
              <w:rPr>
                <w:rFonts w:cs="Arial"/>
                <w:iCs/>
              </w:rPr>
              <w:t xml:space="preserve"> + </w:t>
            </w:r>
            <w:r w:rsidRPr="00A55E05">
              <w:rPr>
                <w:iCs/>
              </w:rPr>
              <w:t>Δ</w:t>
            </w:r>
            <w:r w:rsidRPr="00A55E05">
              <w:rPr>
                <w:iCs/>
                <w:vertAlign w:val="subscript"/>
              </w:rPr>
              <w:t>FR2_REFSENS</w:t>
            </w:r>
          </w:p>
        </w:tc>
      </w:tr>
    </w:tbl>
    <w:p w14:paraId="0A87660B" w14:textId="77777777" w:rsidR="000E2A4F" w:rsidRPr="000E2A4F" w:rsidRDefault="000E2A4F" w:rsidP="00D86940">
      <w:pPr>
        <w:keepNext/>
        <w:keepLines/>
        <w:spacing w:after="0"/>
        <w:rPr>
          <w:rFonts w:ascii="Arial" w:eastAsia="SimSun" w:hAnsi="Arial"/>
          <w:b/>
          <w:lang w:eastAsia="zh-CN"/>
        </w:rPr>
      </w:pPr>
    </w:p>
    <w:p w14:paraId="630BF6F1" w14:textId="77777777" w:rsidR="000E2A4F" w:rsidRDefault="000E2A4F" w:rsidP="00D86940">
      <w:pPr>
        <w:keepNext/>
        <w:keepLines/>
        <w:spacing w:after="0"/>
        <w:rPr>
          <w:rFonts w:ascii="Arial" w:eastAsia="SimSun" w:hAnsi="Arial"/>
          <w:b/>
          <w:lang w:eastAsia="zh-CN"/>
        </w:rPr>
      </w:pPr>
    </w:p>
    <w:p w14:paraId="5D0D5C6E" w14:textId="77777777" w:rsidR="000E2A4F" w:rsidRPr="00D86940" w:rsidRDefault="000E2A4F" w:rsidP="00D86940">
      <w:pPr>
        <w:keepNext/>
        <w:keepLines/>
        <w:spacing w:after="0"/>
        <w:rPr>
          <w:rFonts w:ascii="Arial" w:eastAsia="SimSun" w:hAnsi="Arial"/>
          <w:b/>
          <w:lang w:eastAsia="zh-CN"/>
        </w:rPr>
      </w:pPr>
    </w:p>
    <w:p w14:paraId="384B5869" w14:textId="24866EAF" w:rsidR="00B76A1B" w:rsidRPr="00D86940" w:rsidRDefault="00915AF3" w:rsidP="00915AF3">
      <w:pPr>
        <w:rPr>
          <w:rFonts w:ascii="Arial" w:hAnsi="Arial" w:cs="Arial"/>
          <w:sz w:val="24"/>
          <w:szCs w:val="24"/>
        </w:rPr>
      </w:pPr>
      <w:r w:rsidRPr="00D86940">
        <w:rPr>
          <w:rFonts w:ascii="Arial" w:hAnsi="Arial" w:cs="Arial"/>
          <w:sz w:val="24"/>
          <w:szCs w:val="24"/>
        </w:rPr>
        <w:t>2.2</w:t>
      </w:r>
      <w:r w:rsidRPr="00D86940">
        <w:rPr>
          <w:rFonts w:ascii="Arial" w:hAnsi="Arial" w:cs="Arial"/>
          <w:sz w:val="24"/>
          <w:szCs w:val="24"/>
        </w:rPr>
        <w:tab/>
        <w:t>FRC</w:t>
      </w:r>
    </w:p>
    <w:p w14:paraId="5450E5D2" w14:textId="7B7D8CD7" w:rsidR="00D31ABB" w:rsidRDefault="00B96FFD" w:rsidP="00915AF3">
      <w:pPr>
        <w:rPr>
          <w:rFonts w:eastAsia="SimSun"/>
          <w:szCs w:val="24"/>
          <w:lang w:eastAsia="zh-CN"/>
        </w:rPr>
      </w:pPr>
      <w:r w:rsidRPr="00A55E05">
        <w:rPr>
          <w:rFonts w:eastAsia="SimSun"/>
          <w:szCs w:val="24"/>
          <w:lang w:eastAsia="zh-CN"/>
        </w:rPr>
        <w:t>Postpone further FRC discussion on EIS FRCs until SU is finalized.</w:t>
      </w:r>
    </w:p>
    <w:p w14:paraId="1A91101D" w14:textId="0D89FAC1" w:rsidR="008804F3" w:rsidRDefault="008804F3" w:rsidP="00915AF3">
      <w:pPr>
        <w:rPr>
          <w:rFonts w:eastAsia="SimSun"/>
          <w:szCs w:val="24"/>
          <w:lang w:eastAsia="zh-CN"/>
        </w:rPr>
      </w:pPr>
    </w:p>
    <w:p w14:paraId="01656E39" w14:textId="741AF3CE" w:rsidR="008804F3" w:rsidRPr="00D86940" w:rsidRDefault="008804F3" w:rsidP="00A55E05">
      <w:pPr>
        <w:tabs>
          <w:tab w:val="left" w:pos="284"/>
        </w:tabs>
        <w:rPr>
          <w:rFonts w:ascii="Arial" w:eastAsia="SimSun" w:hAnsi="Arial" w:cs="Arial"/>
          <w:sz w:val="24"/>
          <w:szCs w:val="24"/>
          <w:lang w:eastAsia="zh-CN"/>
        </w:rPr>
      </w:pPr>
      <w:r w:rsidRPr="00D86940">
        <w:rPr>
          <w:rFonts w:ascii="Arial" w:eastAsia="SimSun" w:hAnsi="Arial" w:cs="Arial"/>
          <w:sz w:val="24"/>
          <w:szCs w:val="24"/>
          <w:lang w:eastAsia="zh-CN"/>
        </w:rPr>
        <w:t xml:space="preserve">2.3 </w:t>
      </w:r>
      <w:r w:rsidR="00A55E05">
        <w:rPr>
          <w:rFonts w:ascii="Arial" w:eastAsia="SimSun" w:hAnsi="Arial" w:cs="Arial"/>
          <w:sz w:val="24"/>
          <w:szCs w:val="24"/>
          <w:lang w:eastAsia="zh-CN"/>
        </w:rPr>
        <w:tab/>
      </w:r>
      <w:r w:rsidRPr="00D86940">
        <w:rPr>
          <w:rFonts w:ascii="Arial" w:eastAsia="SimSun" w:hAnsi="Arial" w:cs="Arial"/>
          <w:sz w:val="24"/>
          <w:szCs w:val="24"/>
          <w:lang w:eastAsia="zh-CN"/>
        </w:rPr>
        <w:t>ACS</w:t>
      </w:r>
    </w:p>
    <w:p w14:paraId="45D34E0A" w14:textId="0787CDE6" w:rsidR="008804F3" w:rsidRDefault="005D5A5C" w:rsidP="00915AF3">
      <w:pPr>
        <w:rPr>
          <w:rFonts w:eastAsia="SimSun"/>
          <w:szCs w:val="24"/>
          <w:lang w:eastAsia="zh-CN"/>
        </w:rPr>
      </w:pPr>
      <w:r w:rsidRPr="00C777E3">
        <w:rPr>
          <w:rFonts w:eastAsia="SimSun"/>
          <w:szCs w:val="24"/>
          <w:lang w:eastAsia="zh-CN"/>
        </w:rPr>
        <w:t xml:space="preserve">For ACS define interfering signal type as 100 MHz DFT-s-OFDM NR signal, 120 kHz SCS, 32 RBs. </w:t>
      </w:r>
      <w:r w:rsidR="00AD52E2" w:rsidRPr="00C777E3">
        <w:rPr>
          <w:rFonts w:eastAsia="SimSun"/>
          <w:szCs w:val="24"/>
          <w:lang w:eastAsia="zh-CN"/>
        </w:rPr>
        <w:t>Confirm the PRB value once SU is agreed.</w:t>
      </w:r>
    </w:p>
    <w:p w14:paraId="7FF2B4D0" w14:textId="77777777" w:rsidR="00C777E3" w:rsidRDefault="00C777E3" w:rsidP="00915AF3">
      <w:pPr>
        <w:rPr>
          <w:rFonts w:eastAsia="SimSun"/>
          <w:szCs w:val="24"/>
          <w:lang w:eastAsia="zh-CN"/>
        </w:rPr>
      </w:pPr>
    </w:p>
    <w:p w14:paraId="355801BF" w14:textId="57327031" w:rsidR="00AD52E2" w:rsidRPr="00D86940" w:rsidRDefault="001E0128" w:rsidP="00915AF3">
      <w:pPr>
        <w:rPr>
          <w:rFonts w:ascii="Arial" w:eastAsia="SimSun" w:hAnsi="Arial" w:cs="Arial"/>
          <w:sz w:val="24"/>
          <w:szCs w:val="24"/>
          <w:lang w:eastAsia="zh-CN"/>
        </w:rPr>
      </w:pPr>
      <w:r w:rsidRPr="00D86940">
        <w:rPr>
          <w:rFonts w:ascii="Arial" w:eastAsia="SimSun" w:hAnsi="Arial" w:cs="Arial"/>
          <w:sz w:val="24"/>
          <w:szCs w:val="24"/>
          <w:lang w:eastAsia="zh-CN"/>
        </w:rPr>
        <w:lastRenderedPageBreak/>
        <w:t>2.4</w:t>
      </w:r>
      <w:r w:rsidR="00A55E05">
        <w:rPr>
          <w:rFonts w:ascii="Arial" w:eastAsia="SimSun" w:hAnsi="Arial" w:cs="Arial"/>
          <w:sz w:val="24"/>
          <w:szCs w:val="24"/>
          <w:lang w:eastAsia="zh-CN"/>
        </w:rPr>
        <w:tab/>
      </w:r>
      <w:r w:rsidRPr="00D86940">
        <w:rPr>
          <w:rFonts w:ascii="Arial" w:eastAsia="SimSun" w:hAnsi="Arial" w:cs="Arial"/>
          <w:sz w:val="24"/>
          <w:szCs w:val="24"/>
          <w:lang w:eastAsia="zh-CN"/>
        </w:rPr>
        <w:t>In-band blocking</w:t>
      </w:r>
    </w:p>
    <w:p w14:paraId="6693A98E" w14:textId="3D57DD53" w:rsidR="001E0128" w:rsidRDefault="001E0128" w:rsidP="00915AF3">
      <w:pPr>
        <w:rPr>
          <w:rFonts w:eastAsia="SimSun"/>
          <w:szCs w:val="24"/>
          <w:lang w:eastAsia="zh-CN"/>
        </w:rPr>
      </w:pPr>
      <w:r w:rsidRPr="009B5858">
        <w:rPr>
          <w:rFonts w:eastAsia="SimSun"/>
          <w:szCs w:val="24"/>
          <w:lang w:eastAsia="zh-CN"/>
        </w:rPr>
        <w:t>For in-band blocking</w:t>
      </w:r>
      <w:r w:rsidR="00117E35" w:rsidRPr="009B5858">
        <w:rPr>
          <w:rFonts w:eastAsia="SimSun"/>
          <w:szCs w:val="24"/>
          <w:lang w:eastAsia="zh-CN"/>
        </w:rPr>
        <w:t xml:space="preserve"> set the interferer level </w:t>
      </w:r>
      <w:r w:rsidR="00BC5B76" w:rsidRPr="009B5858">
        <w:rPr>
          <w:rFonts w:eastAsia="SimSun"/>
          <w:szCs w:val="24"/>
          <w:lang w:eastAsia="zh-CN"/>
        </w:rPr>
        <w:t>33 dB higher than the OTA REFSENS level</w:t>
      </w:r>
      <w:r w:rsidR="003B28AA" w:rsidRPr="00C777E3">
        <w:rPr>
          <w:rFonts w:eastAsia="SimSun"/>
          <w:szCs w:val="24"/>
          <w:lang w:eastAsia="zh-CN"/>
        </w:rPr>
        <w:t>.</w:t>
      </w:r>
    </w:p>
    <w:p w14:paraId="6ED2977C" w14:textId="77777777" w:rsidR="005F7BE0" w:rsidRDefault="005F7BE0" w:rsidP="00915AF3">
      <w:pPr>
        <w:rPr>
          <w:rFonts w:eastAsia="SimSun"/>
          <w:szCs w:val="24"/>
          <w:lang w:eastAsia="zh-CN"/>
        </w:rPr>
      </w:pPr>
    </w:p>
    <w:p w14:paraId="7CC83CC5" w14:textId="1D0F7B9D" w:rsidR="003B28AA" w:rsidRPr="00D86940" w:rsidRDefault="003B28AA" w:rsidP="00915AF3">
      <w:pPr>
        <w:rPr>
          <w:rFonts w:ascii="Arial" w:eastAsia="SimSun" w:hAnsi="Arial" w:cs="Arial"/>
          <w:sz w:val="24"/>
          <w:szCs w:val="24"/>
          <w:lang w:eastAsia="zh-CN"/>
        </w:rPr>
      </w:pPr>
      <w:r w:rsidRPr="00D86940">
        <w:rPr>
          <w:rFonts w:ascii="Arial" w:eastAsia="SimSun" w:hAnsi="Arial" w:cs="Arial"/>
          <w:sz w:val="24"/>
          <w:szCs w:val="24"/>
          <w:lang w:eastAsia="zh-CN"/>
        </w:rPr>
        <w:t xml:space="preserve">2.5 </w:t>
      </w:r>
      <w:r w:rsidR="00C777E3">
        <w:rPr>
          <w:rFonts w:ascii="Arial" w:eastAsia="SimSun" w:hAnsi="Arial" w:cs="Arial"/>
          <w:sz w:val="24"/>
          <w:szCs w:val="24"/>
          <w:lang w:eastAsia="zh-CN"/>
        </w:rPr>
        <w:tab/>
      </w:r>
      <w:r w:rsidR="00664C50" w:rsidRPr="00D86940">
        <w:rPr>
          <w:rFonts w:ascii="Arial" w:eastAsia="SimSun" w:hAnsi="Arial" w:cs="Arial"/>
          <w:sz w:val="24"/>
          <w:szCs w:val="24"/>
          <w:lang w:eastAsia="zh-CN"/>
        </w:rPr>
        <w:t>Receiver s</w:t>
      </w:r>
      <w:r w:rsidR="00EC6174" w:rsidRPr="00D86940">
        <w:rPr>
          <w:rFonts w:ascii="Arial" w:eastAsia="SimSun" w:hAnsi="Arial" w:cs="Arial"/>
          <w:sz w:val="24"/>
          <w:szCs w:val="24"/>
          <w:lang w:eastAsia="zh-CN"/>
        </w:rPr>
        <w:t xml:space="preserve">purious emissions </w:t>
      </w:r>
    </w:p>
    <w:p w14:paraId="12DCB31B" w14:textId="7411CDEE" w:rsidR="00EC6174" w:rsidRPr="00C777E3" w:rsidRDefault="00381417" w:rsidP="00915AF3">
      <w:pPr>
        <w:rPr>
          <w:rFonts w:eastAsia="SimSun"/>
          <w:szCs w:val="24"/>
          <w:lang w:eastAsia="zh-CN"/>
        </w:rPr>
      </w:pPr>
      <w:r w:rsidRPr="009B5858">
        <w:rPr>
          <w:rFonts w:eastAsia="SimSun"/>
          <w:szCs w:val="24"/>
          <w:lang w:eastAsia="zh-CN"/>
        </w:rPr>
        <w:t>For FR2-2 s</w:t>
      </w:r>
      <w:r w:rsidR="00F414F0" w:rsidRPr="009B5858">
        <w:rPr>
          <w:rFonts w:eastAsia="SimSun"/>
          <w:szCs w:val="24"/>
          <w:lang w:eastAsia="zh-CN"/>
        </w:rPr>
        <w:t xml:space="preserve">et </w:t>
      </w:r>
      <w:r w:rsidR="00F414F0" w:rsidRPr="009B5858">
        <w:rPr>
          <w:rFonts w:ascii="Symbol" w:eastAsia="SimSun" w:hAnsi="Symbol"/>
          <w:szCs w:val="24"/>
          <w:lang w:eastAsia="zh-CN"/>
        </w:rPr>
        <w:t></w:t>
      </w:r>
      <w:proofErr w:type="spellStart"/>
      <w:r w:rsidR="00F414F0" w:rsidRPr="009B5858">
        <w:rPr>
          <w:rFonts w:eastAsia="SimSun"/>
          <w:szCs w:val="24"/>
          <w:lang w:eastAsia="zh-CN"/>
        </w:rPr>
        <w:t>f</w:t>
      </w:r>
      <w:r w:rsidR="00F414F0" w:rsidRPr="009B5858">
        <w:rPr>
          <w:rFonts w:eastAsia="SimSun"/>
          <w:szCs w:val="24"/>
          <w:vertAlign w:val="subscript"/>
          <w:lang w:eastAsia="zh-CN"/>
        </w:rPr>
        <w:t>OOB</w:t>
      </w:r>
      <w:proofErr w:type="spellEnd"/>
      <w:r w:rsidR="00F414F0" w:rsidRPr="009B5858">
        <w:rPr>
          <w:rFonts w:eastAsia="SimSun"/>
          <w:szCs w:val="24"/>
          <w:lang w:eastAsia="zh-CN"/>
        </w:rPr>
        <w:t xml:space="preserve"> to </w:t>
      </w:r>
      <w:r w:rsidRPr="009B5858">
        <w:rPr>
          <w:rFonts w:eastAsia="SimSun"/>
          <w:szCs w:val="24"/>
          <w:lang w:eastAsia="zh-CN"/>
        </w:rPr>
        <w:t>3</w:t>
      </w:r>
      <w:r w:rsidR="00F414F0" w:rsidRPr="009B5858">
        <w:rPr>
          <w:rFonts w:eastAsia="SimSun"/>
          <w:szCs w:val="24"/>
          <w:lang w:eastAsia="zh-CN"/>
        </w:rPr>
        <w:t>.5 GHz</w:t>
      </w:r>
      <w:r w:rsidRPr="009B5858">
        <w:rPr>
          <w:rFonts w:eastAsia="SimSun"/>
          <w:szCs w:val="24"/>
          <w:lang w:eastAsia="zh-CN"/>
        </w:rPr>
        <w:t>.</w:t>
      </w:r>
    </w:p>
    <w:p w14:paraId="015EEF39" w14:textId="03EA3226" w:rsidR="008077C3" w:rsidRDefault="00407C8E" w:rsidP="00915AF3">
      <w:pPr>
        <w:rPr>
          <w:rFonts w:eastAsia="SimSun"/>
          <w:szCs w:val="24"/>
          <w:lang w:eastAsia="zh-CN"/>
        </w:rPr>
      </w:pPr>
      <w:r w:rsidRPr="009B5858">
        <w:rPr>
          <w:rFonts w:eastAsia="SimSun"/>
          <w:szCs w:val="24"/>
          <w:lang w:eastAsia="zh-CN"/>
        </w:rPr>
        <w:t xml:space="preserve">For FR2-2 set </w:t>
      </w:r>
      <w:proofErr w:type="spellStart"/>
      <w:r w:rsidR="008077C3" w:rsidRPr="009B5858">
        <w:rPr>
          <w:rFonts w:eastAsia="SimSun"/>
          <w:szCs w:val="24"/>
          <w:lang w:eastAsia="zh-CN"/>
        </w:rPr>
        <w:t>Fstep,x</w:t>
      </w:r>
      <w:proofErr w:type="spellEnd"/>
      <w:r w:rsidR="008077C3" w:rsidRPr="009B5858">
        <w:rPr>
          <w:rFonts w:eastAsia="SimSun"/>
          <w:szCs w:val="24"/>
          <w:lang w:eastAsia="zh-CN"/>
        </w:rPr>
        <w:t xml:space="preserve"> according to Table 2-2.</w:t>
      </w:r>
    </w:p>
    <w:p w14:paraId="69D75FE8" w14:textId="1741086D" w:rsidR="00865B62" w:rsidRPr="00D86940" w:rsidRDefault="0017200E" w:rsidP="00D86940">
      <w:pPr>
        <w:keepNext/>
        <w:keepLines/>
        <w:spacing w:after="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Table 2-2: </w:t>
      </w:r>
      <w:r w:rsidR="005918BB" w:rsidRPr="005918BB">
        <w:rPr>
          <w:rFonts w:ascii="Arial" w:hAnsi="Arial"/>
          <w:b/>
        </w:rPr>
        <w:t>Step frequencies for defining the radiated Rx spurious emission limits for BS type 2-O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12"/>
        <w:gridCol w:w="1031"/>
        <w:gridCol w:w="1134"/>
        <w:gridCol w:w="1134"/>
        <w:gridCol w:w="1196"/>
        <w:gridCol w:w="1019"/>
        <w:gridCol w:w="1134"/>
      </w:tblGrid>
      <w:tr w:rsidR="0017200E" w:rsidRPr="0017200E" w14:paraId="5A298336" w14:textId="77777777" w:rsidTr="00002BED">
        <w:trPr>
          <w:cantSplit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28FD" w14:textId="77777777" w:rsidR="0017200E" w:rsidRPr="00D86940" w:rsidRDefault="0017200E" w:rsidP="0017200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zh-CN"/>
              </w:rPr>
            </w:pPr>
            <w:r w:rsidRPr="00D86940">
              <w:rPr>
                <w:rFonts w:ascii="Arial" w:hAnsi="Arial" w:cs="Arial"/>
                <w:b/>
                <w:sz w:val="18"/>
                <w:szCs w:val="18"/>
                <w:lang w:val="zh-CN"/>
              </w:rPr>
              <w:t>Operating band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36FE" w14:textId="77777777" w:rsidR="0017200E" w:rsidRPr="00D86940" w:rsidRDefault="0017200E" w:rsidP="0017200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zh-CN"/>
              </w:rPr>
            </w:pPr>
            <w:r w:rsidRPr="00D86940">
              <w:rPr>
                <w:rFonts w:ascii="Arial" w:hAnsi="Arial" w:cs="Arial"/>
                <w:b/>
                <w:sz w:val="18"/>
                <w:szCs w:val="18"/>
                <w:lang w:val="zh-CN"/>
              </w:rPr>
              <w:t>F</w:t>
            </w:r>
            <w:r w:rsidRPr="00D86940">
              <w:rPr>
                <w:rFonts w:ascii="Arial" w:hAnsi="Arial" w:cs="Arial"/>
                <w:b/>
                <w:sz w:val="18"/>
                <w:szCs w:val="18"/>
                <w:vertAlign w:val="subscript"/>
                <w:lang w:val="zh-CN"/>
              </w:rPr>
              <w:t>step,1</w:t>
            </w:r>
            <w:r w:rsidRPr="00D86940">
              <w:rPr>
                <w:rFonts w:ascii="Arial" w:hAnsi="Arial" w:cs="Arial"/>
                <w:b/>
                <w:sz w:val="18"/>
                <w:szCs w:val="18"/>
                <w:lang w:val="zh-CN"/>
              </w:rPr>
              <w:br/>
              <w:t>(GHz)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9A3E" w14:textId="77777777" w:rsidR="0017200E" w:rsidRPr="00D86940" w:rsidRDefault="0017200E" w:rsidP="0017200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zh-CN"/>
              </w:rPr>
            </w:pPr>
            <w:r w:rsidRPr="00D86940">
              <w:rPr>
                <w:rFonts w:ascii="Arial" w:hAnsi="Arial" w:cs="Arial"/>
                <w:b/>
                <w:sz w:val="18"/>
                <w:szCs w:val="18"/>
                <w:lang w:val="zh-CN"/>
              </w:rPr>
              <w:t>F</w:t>
            </w:r>
            <w:r w:rsidRPr="00D86940">
              <w:rPr>
                <w:rFonts w:ascii="Arial" w:hAnsi="Arial" w:cs="Arial"/>
                <w:b/>
                <w:sz w:val="18"/>
                <w:szCs w:val="18"/>
                <w:vertAlign w:val="subscript"/>
                <w:lang w:val="zh-CN"/>
              </w:rPr>
              <w:t>step,2</w:t>
            </w:r>
            <w:r w:rsidRPr="00D86940">
              <w:rPr>
                <w:rFonts w:ascii="Arial" w:hAnsi="Arial" w:cs="Arial"/>
                <w:b/>
                <w:sz w:val="18"/>
                <w:szCs w:val="18"/>
                <w:lang w:val="zh-CN"/>
              </w:rPr>
              <w:br/>
              <w:t>(GHz)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32EA" w14:textId="77777777" w:rsidR="0017200E" w:rsidRPr="00D86940" w:rsidRDefault="0017200E" w:rsidP="0017200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zh-CN"/>
              </w:rPr>
            </w:pPr>
            <w:r w:rsidRPr="00D86940">
              <w:rPr>
                <w:rFonts w:ascii="Arial" w:hAnsi="Arial" w:cs="Arial"/>
                <w:b/>
                <w:sz w:val="18"/>
                <w:szCs w:val="18"/>
                <w:lang w:val="zh-CN"/>
              </w:rPr>
              <w:t>F</w:t>
            </w:r>
            <w:r w:rsidRPr="00D86940">
              <w:rPr>
                <w:rFonts w:ascii="Arial" w:hAnsi="Arial" w:cs="Arial"/>
                <w:b/>
                <w:sz w:val="18"/>
                <w:szCs w:val="18"/>
                <w:vertAlign w:val="subscript"/>
                <w:lang w:val="zh-CN"/>
              </w:rPr>
              <w:t>step,3</w:t>
            </w:r>
            <w:r w:rsidRPr="00D86940">
              <w:rPr>
                <w:rFonts w:ascii="Arial" w:hAnsi="Arial" w:cs="Arial"/>
                <w:b/>
                <w:sz w:val="18"/>
                <w:szCs w:val="18"/>
                <w:lang w:val="zh-CN"/>
              </w:rPr>
              <w:br/>
              <w:t>(GHz)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EE30" w14:textId="77777777" w:rsidR="0017200E" w:rsidRPr="00D86940" w:rsidRDefault="0017200E" w:rsidP="0017200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zh-CN"/>
              </w:rPr>
            </w:pPr>
            <w:r w:rsidRPr="00D86940">
              <w:rPr>
                <w:rFonts w:ascii="Arial" w:hAnsi="Arial" w:cs="Arial"/>
                <w:b/>
                <w:sz w:val="18"/>
                <w:szCs w:val="18"/>
                <w:lang w:val="zh-CN"/>
              </w:rPr>
              <w:t>F</w:t>
            </w:r>
            <w:r w:rsidRPr="00D86940">
              <w:rPr>
                <w:rFonts w:ascii="Arial" w:hAnsi="Arial" w:cs="Arial"/>
                <w:b/>
                <w:sz w:val="18"/>
                <w:szCs w:val="18"/>
                <w:vertAlign w:val="subscript"/>
                <w:lang w:val="zh-CN"/>
              </w:rPr>
              <w:t>step,4</w:t>
            </w:r>
            <w:r w:rsidRPr="00D86940">
              <w:rPr>
                <w:rFonts w:ascii="Arial" w:hAnsi="Arial" w:cs="Arial"/>
                <w:b/>
                <w:sz w:val="18"/>
                <w:szCs w:val="18"/>
                <w:lang w:val="zh-CN"/>
              </w:rPr>
              <w:br/>
              <w:t>(GHz)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5D3D" w14:textId="77777777" w:rsidR="0017200E" w:rsidRPr="00D86940" w:rsidRDefault="0017200E" w:rsidP="0017200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zh-CN"/>
              </w:rPr>
            </w:pPr>
            <w:r w:rsidRPr="00D86940">
              <w:rPr>
                <w:rFonts w:ascii="Arial" w:hAnsi="Arial" w:cs="Arial"/>
                <w:b/>
                <w:sz w:val="18"/>
                <w:szCs w:val="18"/>
                <w:lang w:val="zh-CN"/>
              </w:rPr>
              <w:t>F</w:t>
            </w:r>
            <w:r w:rsidRPr="00D86940">
              <w:rPr>
                <w:rFonts w:ascii="Arial" w:hAnsi="Arial" w:cs="Arial"/>
                <w:b/>
                <w:sz w:val="18"/>
                <w:szCs w:val="18"/>
                <w:vertAlign w:val="subscript"/>
                <w:lang w:val="zh-CN"/>
              </w:rPr>
              <w:t>step,5</w:t>
            </w:r>
            <w:r w:rsidRPr="00D86940">
              <w:rPr>
                <w:rFonts w:ascii="Arial" w:hAnsi="Arial" w:cs="Arial"/>
                <w:b/>
                <w:sz w:val="18"/>
                <w:szCs w:val="18"/>
                <w:lang w:val="zh-CN"/>
              </w:rPr>
              <w:br/>
              <w:t>(GHz)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B0AC" w14:textId="77777777" w:rsidR="0017200E" w:rsidRPr="00D86940" w:rsidRDefault="0017200E" w:rsidP="0017200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zh-CN"/>
              </w:rPr>
            </w:pPr>
            <w:r w:rsidRPr="00D86940">
              <w:rPr>
                <w:rFonts w:ascii="Arial" w:hAnsi="Arial" w:cs="Arial"/>
                <w:b/>
                <w:sz w:val="18"/>
                <w:szCs w:val="18"/>
                <w:lang w:val="zh-CN"/>
              </w:rPr>
              <w:t>F</w:t>
            </w:r>
            <w:r w:rsidRPr="00D86940">
              <w:rPr>
                <w:rFonts w:ascii="Arial" w:hAnsi="Arial" w:cs="Arial"/>
                <w:b/>
                <w:sz w:val="18"/>
                <w:szCs w:val="18"/>
                <w:vertAlign w:val="subscript"/>
                <w:lang w:val="zh-CN"/>
              </w:rPr>
              <w:t>step,6</w:t>
            </w:r>
            <w:r w:rsidRPr="00D86940">
              <w:rPr>
                <w:rFonts w:ascii="Arial" w:hAnsi="Arial" w:cs="Arial"/>
                <w:b/>
                <w:sz w:val="18"/>
                <w:szCs w:val="18"/>
                <w:lang w:val="zh-CN"/>
              </w:rPr>
              <w:br/>
              <w:t>(GHz)</w:t>
            </w:r>
          </w:p>
        </w:tc>
      </w:tr>
      <w:tr w:rsidR="0017200E" w:rsidRPr="0017200E" w14:paraId="4A1DB944" w14:textId="77777777" w:rsidTr="00002BED">
        <w:trPr>
          <w:cantSplit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9F77" w14:textId="77777777" w:rsidR="0017200E" w:rsidRPr="00D86940" w:rsidRDefault="0017200E" w:rsidP="001720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zh-CN"/>
              </w:rPr>
            </w:pPr>
            <w:r w:rsidRPr="00D86940">
              <w:rPr>
                <w:rFonts w:ascii="Arial" w:hAnsi="Arial" w:cs="Arial"/>
                <w:sz w:val="18"/>
                <w:szCs w:val="18"/>
                <w:lang w:val="zh-CN"/>
              </w:rPr>
              <w:t>n257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3A79" w14:textId="77777777" w:rsidR="0017200E" w:rsidRPr="00D86940" w:rsidRDefault="0017200E" w:rsidP="001720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zh-CN"/>
              </w:rPr>
            </w:pPr>
            <w:r w:rsidRPr="00D86940">
              <w:rPr>
                <w:rFonts w:ascii="Arial" w:hAnsi="Arial" w:cs="Arial"/>
                <w:sz w:val="18"/>
                <w:szCs w:val="18"/>
                <w:lang w:val="zh-CN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0E2B" w14:textId="77777777" w:rsidR="0017200E" w:rsidRPr="00D86940" w:rsidRDefault="0017200E" w:rsidP="001720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zh-CN"/>
              </w:rPr>
            </w:pPr>
            <w:r w:rsidRPr="00D86940">
              <w:rPr>
                <w:rFonts w:ascii="Arial" w:hAnsi="Arial" w:cs="Arial"/>
                <w:sz w:val="18"/>
                <w:szCs w:val="18"/>
                <w:lang w:val="zh-CN"/>
              </w:rPr>
              <w:t>23.5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7C22" w14:textId="77777777" w:rsidR="0017200E" w:rsidRPr="00D86940" w:rsidRDefault="0017200E" w:rsidP="001720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zh-CN"/>
              </w:rPr>
            </w:pPr>
            <w:r w:rsidRPr="00D86940">
              <w:rPr>
                <w:rFonts w:ascii="Arial" w:hAnsi="Arial" w:cs="Arial"/>
                <w:sz w:val="18"/>
                <w:szCs w:val="18"/>
                <w:lang w:val="zh-CN"/>
              </w:rPr>
              <w:t>25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0F7F" w14:textId="77777777" w:rsidR="0017200E" w:rsidRPr="00D86940" w:rsidRDefault="0017200E" w:rsidP="001720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zh-CN"/>
              </w:rPr>
            </w:pPr>
            <w:r w:rsidRPr="00D86940">
              <w:rPr>
                <w:rFonts w:ascii="Arial" w:hAnsi="Arial" w:cs="Arial"/>
                <w:sz w:val="18"/>
                <w:szCs w:val="18"/>
                <w:lang w:val="zh-CN"/>
              </w:rPr>
              <w:t>31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719A" w14:textId="77777777" w:rsidR="0017200E" w:rsidRPr="00D86940" w:rsidRDefault="0017200E" w:rsidP="001720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zh-CN"/>
              </w:rPr>
            </w:pPr>
            <w:r w:rsidRPr="00D86940">
              <w:rPr>
                <w:rFonts w:ascii="Arial" w:hAnsi="Arial" w:cs="Arial"/>
                <w:sz w:val="18"/>
                <w:szCs w:val="18"/>
                <w:lang w:val="zh-CN"/>
              </w:rPr>
              <w:t>32.5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DB2A" w14:textId="77777777" w:rsidR="0017200E" w:rsidRPr="00D86940" w:rsidRDefault="0017200E" w:rsidP="001720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zh-CN"/>
              </w:rPr>
            </w:pPr>
            <w:r w:rsidRPr="00D86940">
              <w:rPr>
                <w:rFonts w:ascii="Arial" w:hAnsi="Arial" w:cs="Arial"/>
                <w:sz w:val="18"/>
                <w:szCs w:val="18"/>
                <w:lang w:val="zh-CN"/>
              </w:rPr>
              <w:t>41.5</w:t>
            </w:r>
          </w:p>
        </w:tc>
      </w:tr>
      <w:tr w:rsidR="0017200E" w:rsidRPr="0017200E" w14:paraId="66D3F628" w14:textId="77777777" w:rsidTr="00002BED">
        <w:trPr>
          <w:cantSplit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4BD4" w14:textId="77777777" w:rsidR="0017200E" w:rsidRPr="00D86940" w:rsidRDefault="0017200E" w:rsidP="001720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zh-CN"/>
              </w:rPr>
            </w:pPr>
            <w:r w:rsidRPr="00D86940">
              <w:rPr>
                <w:rFonts w:ascii="Arial" w:hAnsi="Arial" w:cs="Arial"/>
                <w:sz w:val="18"/>
                <w:szCs w:val="18"/>
                <w:lang w:val="zh-CN"/>
              </w:rPr>
              <w:t>n258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F3F6" w14:textId="77777777" w:rsidR="0017200E" w:rsidRPr="00D86940" w:rsidRDefault="0017200E" w:rsidP="001720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zh-CN"/>
              </w:rPr>
            </w:pPr>
            <w:r w:rsidRPr="00D86940">
              <w:rPr>
                <w:rFonts w:ascii="Arial" w:hAnsi="Arial" w:cs="Arial"/>
                <w:sz w:val="18"/>
                <w:szCs w:val="18"/>
                <w:lang w:val="zh-CN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E63A" w14:textId="77777777" w:rsidR="0017200E" w:rsidRPr="00D86940" w:rsidRDefault="0017200E" w:rsidP="001720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zh-CN"/>
              </w:rPr>
            </w:pPr>
            <w:r w:rsidRPr="00D86940">
              <w:rPr>
                <w:rFonts w:ascii="Arial" w:hAnsi="Arial" w:cs="Arial"/>
                <w:sz w:val="18"/>
                <w:szCs w:val="18"/>
                <w:lang w:val="zh-CN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324F" w14:textId="77777777" w:rsidR="0017200E" w:rsidRPr="00D86940" w:rsidRDefault="0017200E" w:rsidP="001720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zh-CN"/>
              </w:rPr>
            </w:pPr>
            <w:r w:rsidRPr="00D86940">
              <w:rPr>
                <w:rFonts w:ascii="Arial" w:hAnsi="Arial" w:cs="Arial"/>
                <w:sz w:val="18"/>
                <w:szCs w:val="18"/>
                <w:lang w:val="zh-CN"/>
              </w:rPr>
              <w:t>22.75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E89F" w14:textId="77777777" w:rsidR="0017200E" w:rsidRPr="00D86940" w:rsidRDefault="0017200E" w:rsidP="001720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zh-CN"/>
              </w:rPr>
            </w:pPr>
            <w:r w:rsidRPr="00D86940">
              <w:rPr>
                <w:rFonts w:ascii="Arial" w:hAnsi="Arial" w:cs="Arial"/>
                <w:sz w:val="18"/>
                <w:szCs w:val="18"/>
                <w:lang w:val="zh-CN"/>
              </w:rPr>
              <w:t>29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197E" w14:textId="77777777" w:rsidR="0017200E" w:rsidRPr="00D86940" w:rsidRDefault="0017200E" w:rsidP="001720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zh-CN"/>
              </w:rPr>
            </w:pPr>
            <w:r w:rsidRPr="00D86940">
              <w:rPr>
                <w:rFonts w:ascii="Arial" w:hAnsi="Arial" w:cs="Arial"/>
                <w:sz w:val="18"/>
                <w:szCs w:val="18"/>
                <w:lang w:val="zh-CN"/>
              </w:rPr>
              <w:t>30.75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C8D2" w14:textId="77777777" w:rsidR="0017200E" w:rsidRPr="00D86940" w:rsidRDefault="0017200E" w:rsidP="001720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zh-CN"/>
              </w:rPr>
            </w:pPr>
            <w:r w:rsidRPr="00D86940">
              <w:rPr>
                <w:rFonts w:ascii="Arial" w:hAnsi="Arial" w:cs="Arial"/>
                <w:sz w:val="18"/>
                <w:szCs w:val="18"/>
                <w:lang w:val="zh-CN"/>
              </w:rPr>
              <w:t>40.5</w:t>
            </w:r>
          </w:p>
        </w:tc>
      </w:tr>
      <w:tr w:rsidR="0017200E" w:rsidRPr="0017200E" w14:paraId="598C971E" w14:textId="77777777" w:rsidTr="00002BED">
        <w:trPr>
          <w:cantSplit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3C83" w14:textId="77777777" w:rsidR="0017200E" w:rsidRPr="00D86940" w:rsidRDefault="0017200E" w:rsidP="001720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zh-CN"/>
              </w:rPr>
            </w:pPr>
            <w:r w:rsidRPr="00D86940">
              <w:rPr>
                <w:rFonts w:ascii="Arial" w:hAnsi="Arial" w:cs="Arial"/>
                <w:sz w:val="18"/>
                <w:szCs w:val="18"/>
                <w:lang w:val="zh-CN"/>
              </w:rPr>
              <w:t>n259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6195" w14:textId="77777777" w:rsidR="0017200E" w:rsidRPr="00D86940" w:rsidRDefault="0017200E" w:rsidP="001720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zh-CN"/>
              </w:rPr>
            </w:pPr>
            <w:r w:rsidRPr="00D86940">
              <w:rPr>
                <w:rFonts w:ascii="Arial" w:hAnsi="Arial" w:cs="Arial"/>
                <w:sz w:val="18"/>
                <w:szCs w:val="18"/>
                <w:lang w:val="zh-CN"/>
              </w:rPr>
              <w:t>23.5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4B7F" w14:textId="77777777" w:rsidR="0017200E" w:rsidRPr="00D86940" w:rsidRDefault="0017200E" w:rsidP="001720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zh-CN"/>
              </w:rPr>
            </w:pPr>
            <w:r w:rsidRPr="00D86940">
              <w:rPr>
                <w:rFonts w:ascii="Arial" w:hAnsi="Arial" w:cs="Arial"/>
                <w:sz w:val="18"/>
                <w:szCs w:val="18"/>
                <w:lang w:val="zh-CN"/>
              </w:rPr>
              <w:t>35.5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3415" w14:textId="77777777" w:rsidR="0017200E" w:rsidRPr="00D86940" w:rsidRDefault="0017200E" w:rsidP="001720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zh-CN"/>
              </w:rPr>
            </w:pPr>
            <w:r w:rsidRPr="00D86940">
              <w:rPr>
                <w:rFonts w:ascii="Arial" w:hAnsi="Arial" w:cs="Arial"/>
                <w:sz w:val="18"/>
                <w:szCs w:val="18"/>
                <w:lang w:val="zh-CN"/>
              </w:rPr>
              <w:t>38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F30E" w14:textId="77777777" w:rsidR="0017200E" w:rsidRPr="00D86940" w:rsidRDefault="0017200E" w:rsidP="001720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zh-CN"/>
              </w:rPr>
            </w:pPr>
            <w:r w:rsidRPr="00D86940">
              <w:rPr>
                <w:rFonts w:ascii="Arial" w:hAnsi="Arial" w:cs="Arial"/>
                <w:sz w:val="18"/>
                <w:szCs w:val="18"/>
                <w:lang w:val="zh-CN"/>
              </w:rPr>
              <w:t>45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295E" w14:textId="77777777" w:rsidR="0017200E" w:rsidRPr="00D86940" w:rsidRDefault="0017200E" w:rsidP="001720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zh-CN"/>
              </w:rPr>
            </w:pPr>
            <w:r w:rsidRPr="00D86940">
              <w:rPr>
                <w:rFonts w:ascii="Arial" w:hAnsi="Arial" w:cs="Arial"/>
                <w:sz w:val="18"/>
                <w:szCs w:val="18"/>
                <w:lang w:val="zh-CN"/>
              </w:rPr>
              <w:t>47.5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C759" w14:textId="77777777" w:rsidR="0017200E" w:rsidRPr="00D86940" w:rsidRDefault="0017200E" w:rsidP="001720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zh-CN"/>
              </w:rPr>
            </w:pPr>
            <w:r w:rsidRPr="00D86940">
              <w:rPr>
                <w:rFonts w:ascii="Arial" w:hAnsi="Arial" w:cs="Arial"/>
                <w:sz w:val="18"/>
                <w:szCs w:val="18"/>
                <w:lang w:val="zh-CN"/>
              </w:rPr>
              <w:t>59.5</w:t>
            </w:r>
          </w:p>
        </w:tc>
      </w:tr>
      <w:tr w:rsidR="0017200E" w:rsidRPr="0017200E" w14:paraId="6318E524" w14:textId="77777777" w:rsidTr="00002BED">
        <w:trPr>
          <w:cantSplit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486C" w14:textId="77777777" w:rsidR="0017200E" w:rsidRPr="00D86940" w:rsidRDefault="0017200E" w:rsidP="001720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zh-CN"/>
              </w:rPr>
            </w:pPr>
            <w:r w:rsidRPr="00D86940">
              <w:rPr>
                <w:rFonts w:ascii="Arial" w:hAnsi="Arial" w:cs="Arial"/>
                <w:sz w:val="18"/>
                <w:szCs w:val="18"/>
                <w:lang w:val="zh-CN"/>
              </w:rPr>
              <w:t>n260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07A3" w14:textId="77777777" w:rsidR="0017200E" w:rsidRPr="00D86940" w:rsidRDefault="0017200E" w:rsidP="001720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zh-CN"/>
              </w:rPr>
            </w:pPr>
            <w:r w:rsidRPr="00D86940">
              <w:rPr>
                <w:rFonts w:ascii="Arial" w:hAnsi="Arial" w:cs="Arial"/>
                <w:sz w:val="18"/>
                <w:szCs w:val="18"/>
                <w:lang w:val="zh-CN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DF18" w14:textId="77777777" w:rsidR="0017200E" w:rsidRPr="00D86940" w:rsidRDefault="0017200E" w:rsidP="001720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zh-CN"/>
              </w:rPr>
            </w:pPr>
            <w:r w:rsidRPr="00D86940">
              <w:rPr>
                <w:rFonts w:ascii="Arial" w:hAnsi="Arial" w:cs="Arial"/>
                <w:sz w:val="18"/>
                <w:szCs w:val="18"/>
                <w:lang w:val="zh-CN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69B9" w14:textId="77777777" w:rsidR="0017200E" w:rsidRPr="00D86940" w:rsidRDefault="0017200E" w:rsidP="001720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zh-CN"/>
              </w:rPr>
            </w:pPr>
            <w:r w:rsidRPr="00D86940">
              <w:rPr>
                <w:rFonts w:ascii="Arial" w:hAnsi="Arial" w:cs="Arial"/>
                <w:sz w:val="18"/>
                <w:szCs w:val="18"/>
                <w:lang w:val="zh-CN"/>
              </w:rPr>
              <w:t>35.5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950E" w14:textId="77777777" w:rsidR="0017200E" w:rsidRPr="00D86940" w:rsidRDefault="0017200E" w:rsidP="001720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zh-CN"/>
              </w:rPr>
            </w:pPr>
            <w:r w:rsidRPr="00D86940">
              <w:rPr>
                <w:rFonts w:ascii="Arial" w:hAnsi="Arial" w:cs="Arial"/>
                <w:sz w:val="18"/>
                <w:szCs w:val="18"/>
                <w:lang w:val="zh-CN"/>
              </w:rPr>
              <w:t>41.5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126D" w14:textId="77777777" w:rsidR="0017200E" w:rsidRPr="00D86940" w:rsidRDefault="0017200E" w:rsidP="001720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zh-CN"/>
              </w:rPr>
            </w:pPr>
            <w:r w:rsidRPr="00D86940">
              <w:rPr>
                <w:rFonts w:ascii="Arial" w:hAnsi="Arial" w:cs="Arial"/>
                <w:sz w:val="18"/>
                <w:szCs w:val="18"/>
                <w:lang w:val="zh-CN"/>
              </w:rPr>
              <w:t>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F5C" w14:textId="77777777" w:rsidR="0017200E" w:rsidRPr="00D86940" w:rsidRDefault="0017200E" w:rsidP="001720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zh-CN"/>
              </w:rPr>
            </w:pPr>
            <w:r w:rsidRPr="00D86940">
              <w:rPr>
                <w:rFonts w:ascii="Arial" w:hAnsi="Arial" w:cs="Arial"/>
                <w:sz w:val="18"/>
                <w:szCs w:val="18"/>
                <w:lang w:val="zh-CN"/>
              </w:rPr>
              <w:t>52</w:t>
            </w:r>
          </w:p>
        </w:tc>
      </w:tr>
      <w:tr w:rsidR="0017200E" w:rsidRPr="0017200E" w14:paraId="1B42CA20" w14:textId="77777777" w:rsidTr="00002BED">
        <w:trPr>
          <w:cantSplit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832C" w14:textId="77777777" w:rsidR="0017200E" w:rsidRPr="00D86940" w:rsidRDefault="0017200E" w:rsidP="001720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zh-CN"/>
              </w:rPr>
            </w:pPr>
            <w:r w:rsidRPr="00D86940">
              <w:rPr>
                <w:rFonts w:ascii="Arial" w:hAnsi="Arial" w:cs="Arial"/>
                <w:sz w:val="18"/>
                <w:szCs w:val="18"/>
                <w:lang w:val="zh-CN"/>
              </w:rPr>
              <w:t>n261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1ACF" w14:textId="77777777" w:rsidR="0017200E" w:rsidRPr="00D86940" w:rsidRDefault="0017200E" w:rsidP="001720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zh-CN"/>
              </w:rPr>
            </w:pPr>
            <w:r w:rsidRPr="00D86940">
              <w:rPr>
                <w:rFonts w:ascii="Arial" w:hAnsi="Arial" w:cs="Arial"/>
                <w:sz w:val="18"/>
                <w:szCs w:val="18"/>
                <w:lang w:val="zh-CN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3949" w14:textId="77777777" w:rsidR="0017200E" w:rsidRPr="00D86940" w:rsidRDefault="0017200E" w:rsidP="001720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zh-CN"/>
              </w:rPr>
            </w:pPr>
            <w:r w:rsidRPr="00D86940">
              <w:rPr>
                <w:rFonts w:ascii="Arial" w:hAnsi="Arial" w:cs="Arial"/>
                <w:sz w:val="18"/>
                <w:szCs w:val="18"/>
                <w:lang w:val="zh-CN"/>
              </w:rPr>
              <w:t>25.5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874D" w14:textId="77777777" w:rsidR="0017200E" w:rsidRPr="00D86940" w:rsidRDefault="0017200E" w:rsidP="001720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zh-CN"/>
              </w:rPr>
            </w:pPr>
            <w:r w:rsidRPr="00D86940">
              <w:rPr>
                <w:rFonts w:ascii="Arial" w:hAnsi="Arial" w:cs="Arial"/>
                <w:sz w:val="18"/>
                <w:szCs w:val="18"/>
                <w:lang w:val="zh-CN"/>
              </w:rPr>
              <w:t>26.0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7076" w14:textId="77777777" w:rsidR="0017200E" w:rsidRPr="00D86940" w:rsidRDefault="0017200E" w:rsidP="001720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zh-CN"/>
              </w:rPr>
            </w:pPr>
            <w:r w:rsidRPr="00D86940">
              <w:rPr>
                <w:rFonts w:ascii="Arial" w:hAnsi="Arial" w:cs="Arial"/>
                <w:sz w:val="18"/>
                <w:szCs w:val="18"/>
                <w:lang w:val="zh-CN"/>
              </w:rPr>
              <w:t>29.85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3063" w14:textId="77777777" w:rsidR="0017200E" w:rsidRPr="00D86940" w:rsidRDefault="0017200E" w:rsidP="001720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zh-CN"/>
              </w:rPr>
            </w:pPr>
            <w:r w:rsidRPr="00D86940">
              <w:rPr>
                <w:rFonts w:ascii="Arial" w:hAnsi="Arial" w:cs="Arial"/>
                <w:sz w:val="18"/>
                <w:szCs w:val="18"/>
                <w:lang w:val="zh-CN"/>
              </w:rPr>
              <w:t>30.35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37C7" w14:textId="77777777" w:rsidR="0017200E" w:rsidRPr="00D86940" w:rsidRDefault="0017200E" w:rsidP="001720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zh-CN"/>
              </w:rPr>
            </w:pPr>
            <w:r w:rsidRPr="00D86940">
              <w:rPr>
                <w:rFonts w:ascii="Arial" w:hAnsi="Arial" w:cs="Arial"/>
                <w:sz w:val="18"/>
                <w:szCs w:val="18"/>
                <w:lang w:val="zh-CN"/>
              </w:rPr>
              <w:t>38.35</w:t>
            </w:r>
          </w:p>
        </w:tc>
      </w:tr>
      <w:tr w:rsidR="0017200E" w:rsidRPr="0017200E" w14:paraId="5D716F8B" w14:textId="77777777" w:rsidTr="00002BED">
        <w:trPr>
          <w:cantSplit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F8A0" w14:textId="77777777" w:rsidR="0017200E" w:rsidRPr="00D86940" w:rsidRDefault="0017200E" w:rsidP="001720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zh-CN"/>
              </w:rPr>
            </w:pPr>
            <w:r w:rsidRPr="00D86940">
              <w:rPr>
                <w:rFonts w:ascii="Arial" w:hAnsi="Arial" w:cs="Arial"/>
                <w:sz w:val="18"/>
                <w:szCs w:val="18"/>
                <w:lang w:val="zh-CN"/>
              </w:rPr>
              <w:t>n262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0B81" w14:textId="77777777" w:rsidR="0017200E" w:rsidRPr="00D86940" w:rsidRDefault="0017200E" w:rsidP="001720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zh-CN"/>
              </w:rPr>
            </w:pPr>
            <w:r w:rsidRPr="00D86940">
              <w:rPr>
                <w:rFonts w:ascii="Arial" w:hAnsi="Arial" w:cs="Arial"/>
                <w:sz w:val="18"/>
                <w:szCs w:val="18"/>
                <w:lang w:val="zh-CN"/>
              </w:rPr>
              <w:t>37.2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5DF5" w14:textId="77777777" w:rsidR="0017200E" w:rsidRPr="00D86940" w:rsidRDefault="0017200E" w:rsidP="001720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zh-CN"/>
              </w:rPr>
            </w:pPr>
            <w:r w:rsidRPr="00D86940">
              <w:rPr>
                <w:rFonts w:ascii="Arial" w:hAnsi="Arial" w:cs="Arial"/>
                <w:sz w:val="18"/>
                <w:szCs w:val="18"/>
                <w:lang w:val="zh-CN"/>
              </w:rPr>
              <w:t>45.2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50D9" w14:textId="77777777" w:rsidR="0017200E" w:rsidRPr="00D86940" w:rsidRDefault="0017200E" w:rsidP="001720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zh-CN"/>
              </w:rPr>
            </w:pPr>
            <w:r w:rsidRPr="00D86940">
              <w:rPr>
                <w:rFonts w:ascii="Arial" w:hAnsi="Arial" w:cs="Arial"/>
                <w:sz w:val="18"/>
                <w:szCs w:val="18"/>
                <w:lang w:val="zh-CN"/>
              </w:rPr>
              <w:t>45.7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94A9" w14:textId="77777777" w:rsidR="0017200E" w:rsidRPr="00D86940" w:rsidRDefault="0017200E" w:rsidP="001720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zh-CN"/>
              </w:rPr>
            </w:pPr>
            <w:r w:rsidRPr="00D86940">
              <w:rPr>
                <w:rFonts w:ascii="Arial" w:hAnsi="Arial" w:cs="Arial"/>
                <w:sz w:val="18"/>
                <w:szCs w:val="18"/>
                <w:lang w:val="zh-CN"/>
              </w:rPr>
              <w:t>49.7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ECBC" w14:textId="77777777" w:rsidR="0017200E" w:rsidRPr="00D86940" w:rsidRDefault="0017200E" w:rsidP="001720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zh-CN"/>
              </w:rPr>
            </w:pPr>
            <w:r w:rsidRPr="00D86940">
              <w:rPr>
                <w:rFonts w:ascii="Arial" w:hAnsi="Arial" w:cs="Arial"/>
                <w:sz w:val="18"/>
                <w:szCs w:val="18"/>
                <w:lang w:val="zh-CN"/>
              </w:rPr>
              <w:t>50.2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E43B" w14:textId="77777777" w:rsidR="0017200E" w:rsidRPr="00D86940" w:rsidRDefault="0017200E" w:rsidP="001720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zh-CN"/>
              </w:rPr>
            </w:pPr>
            <w:r w:rsidRPr="00D86940">
              <w:rPr>
                <w:rFonts w:ascii="Arial" w:hAnsi="Arial" w:cs="Arial"/>
                <w:sz w:val="18"/>
                <w:szCs w:val="18"/>
                <w:lang w:val="zh-CN"/>
              </w:rPr>
              <w:t>58.2</w:t>
            </w:r>
          </w:p>
        </w:tc>
      </w:tr>
      <w:tr w:rsidR="0017200E" w:rsidRPr="0017200E" w14:paraId="30FC5414" w14:textId="77777777" w:rsidTr="00002BED">
        <w:trPr>
          <w:cantSplit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059B" w14:textId="740683D8" w:rsidR="0017200E" w:rsidRPr="006C09C0" w:rsidRDefault="006C09C0" w:rsidP="001720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</w:t>
            </w:r>
            <w:r w:rsidR="0017200E" w:rsidRPr="00D86940">
              <w:rPr>
                <w:rFonts w:ascii="Arial" w:hAnsi="Arial" w:cs="Arial"/>
                <w:sz w:val="18"/>
                <w:szCs w:val="18"/>
                <w:lang w:val="zh-CN"/>
              </w:rPr>
              <w:t>Licensed band</w:t>
            </w:r>
            <w:r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EA8A" w14:textId="5952F149" w:rsidR="0017200E" w:rsidRPr="006C09C0" w:rsidRDefault="006C09C0" w:rsidP="001720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</w:t>
            </w:r>
            <w:r w:rsidR="0017200E" w:rsidRPr="00D86940">
              <w:rPr>
                <w:rFonts w:ascii="Arial" w:hAnsi="Arial" w:cs="Arial"/>
                <w:sz w:val="18"/>
                <w:szCs w:val="18"/>
                <w:lang w:val="zh-CN"/>
              </w:rPr>
              <w:t>46</w:t>
            </w:r>
            <w:r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AB2A" w14:textId="28A48C23" w:rsidR="0017200E" w:rsidRPr="006C09C0" w:rsidRDefault="006C09C0" w:rsidP="001720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</w:t>
            </w:r>
            <w:r w:rsidR="0017200E" w:rsidRPr="00D86940">
              <w:rPr>
                <w:rFonts w:ascii="Arial" w:hAnsi="Arial" w:cs="Arial"/>
                <w:sz w:val="18"/>
                <w:szCs w:val="18"/>
                <w:lang w:val="zh-CN"/>
              </w:rPr>
              <w:t>61</w:t>
            </w:r>
            <w:r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4DD6" w14:textId="7731F002" w:rsidR="0017200E" w:rsidRPr="006C09C0" w:rsidRDefault="006C09C0" w:rsidP="001720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</w:t>
            </w:r>
            <w:r w:rsidR="0017200E" w:rsidRPr="00D86940">
              <w:rPr>
                <w:rFonts w:ascii="Arial" w:hAnsi="Arial" w:cs="Arial"/>
                <w:sz w:val="18"/>
                <w:szCs w:val="18"/>
                <w:lang w:val="zh-CN"/>
              </w:rPr>
              <w:t>62.5</w:t>
            </w:r>
            <w:r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F3F2" w14:textId="6A3184F8" w:rsidR="0017200E" w:rsidRPr="006C09C0" w:rsidRDefault="006C09C0" w:rsidP="001720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</w:t>
            </w:r>
            <w:r w:rsidR="0017200E" w:rsidRPr="00D86940">
              <w:rPr>
                <w:rFonts w:ascii="Arial" w:hAnsi="Arial" w:cs="Arial"/>
                <w:sz w:val="18"/>
                <w:szCs w:val="18"/>
                <w:lang w:val="zh-CN"/>
              </w:rPr>
              <w:t>74.5</w:t>
            </w:r>
            <w:r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3F4B" w14:textId="598EBF08" w:rsidR="0017200E" w:rsidRPr="006C09C0" w:rsidRDefault="006C09C0" w:rsidP="001720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</w:t>
            </w:r>
            <w:r w:rsidR="0017200E" w:rsidRPr="00D86940">
              <w:rPr>
                <w:rFonts w:ascii="Arial" w:hAnsi="Arial" w:cs="Arial"/>
                <w:sz w:val="18"/>
                <w:szCs w:val="18"/>
                <w:lang w:val="zh-CN"/>
              </w:rPr>
              <w:t>76</w:t>
            </w:r>
            <w:r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D272" w14:textId="68053D13" w:rsidR="0017200E" w:rsidRPr="006C09C0" w:rsidRDefault="006C09C0" w:rsidP="001720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</w:t>
            </w:r>
            <w:r w:rsidR="0017200E" w:rsidRPr="00D86940">
              <w:rPr>
                <w:rFonts w:ascii="Arial" w:hAnsi="Arial" w:cs="Arial"/>
                <w:sz w:val="18"/>
                <w:szCs w:val="18"/>
                <w:lang w:val="zh-CN"/>
              </w:rPr>
              <w:t>91</w:t>
            </w:r>
            <w:r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tr w:rsidR="0017200E" w:rsidRPr="0017200E" w14:paraId="657BF9ED" w14:textId="77777777" w:rsidTr="00002BED">
        <w:trPr>
          <w:cantSplit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55FC" w14:textId="67ABB1F4" w:rsidR="0017200E" w:rsidRPr="00C777E3" w:rsidRDefault="009B5858" w:rsidP="001720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</w:t>
            </w:r>
            <w:r w:rsidR="00422928">
              <w:rPr>
                <w:rFonts w:ascii="Arial" w:hAnsi="Arial" w:cs="Arial"/>
                <w:sz w:val="18"/>
                <w:szCs w:val="18"/>
                <w:lang w:val="en-US"/>
              </w:rPr>
              <w:t>263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92C4" w14:textId="77777777" w:rsidR="0017200E" w:rsidRPr="00D86940" w:rsidRDefault="0017200E" w:rsidP="001720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zh-CN"/>
              </w:rPr>
            </w:pPr>
            <w:r w:rsidRPr="00D86940">
              <w:rPr>
                <w:rFonts w:ascii="Arial" w:hAnsi="Arial" w:cs="Arial"/>
                <w:color w:val="000000"/>
                <w:sz w:val="18"/>
                <w:szCs w:val="18"/>
                <w:lang w:val="zh-CN" w:eastAsia="zh-CN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04A76" w14:textId="77777777" w:rsidR="0017200E" w:rsidRPr="00D86940" w:rsidRDefault="0017200E" w:rsidP="001720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zh-CN"/>
              </w:rPr>
            </w:pPr>
            <w:r w:rsidRPr="00D86940">
              <w:rPr>
                <w:rFonts w:ascii="Arial" w:hAnsi="Arial" w:cs="Arial"/>
                <w:color w:val="000000"/>
                <w:sz w:val="18"/>
                <w:szCs w:val="18"/>
                <w:lang w:val="zh-CN" w:eastAsia="zh-CN"/>
              </w:rPr>
              <w:t>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61DD" w14:textId="77777777" w:rsidR="0017200E" w:rsidRPr="00D86940" w:rsidRDefault="0017200E" w:rsidP="001720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zh-CN"/>
              </w:rPr>
            </w:pPr>
            <w:r w:rsidRPr="00D86940">
              <w:rPr>
                <w:rFonts w:ascii="Arial" w:hAnsi="Arial" w:cs="Arial"/>
                <w:color w:val="000000"/>
                <w:sz w:val="18"/>
                <w:szCs w:val="18"/>
                <w:lang w:val="zh-CN" w:eastAsia="zh-CN"/>
              </w:rPr>
              <w:t>53.5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842B0" w14:textId="77777777" w:rsidR="0017200E" w:rsidRPr="00D86940" w:rsidRDefault="0017200E" w:rsidP="001720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zh-CN"/>
              </w:rPr>
            </w:pPr>
            <w:r w:rsidRPr="00D86940">
              <w:rPr>
                <w:rFonts w:ascii="Arial" w:hAnsi="Arial" w:cs="Arial"/>
                <w:color w:val="000000"/>
                <w:sz w:val="18"/>
                <w:szCs w:val="18"/>
                <w:lang w:val="zh-CN" w:eastAsia="zh-CN"/>
              </w:rPr>
              <w:t>74.5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326E4" w14:textId="77777777" w:rsidR="0017200E" w:rsidRPr="00D86940" w:rsidRDefault="0017200E" w:rsidP="001720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zh-CN"/>
              </w:rPr>
            </w:pPr>
            <w:r w:rsidRPr="00D86940">
              <w:rPr>
                <w:rFonts w:ascii="Arial" w:hAnsi="Arial" w:cs="Arial"/>
                <w:color w:val="000000"/>
                <w:sz w:val="18"/>
                <w:szCs w:val="18"/>
                <w:lang w:val="zh-CN" w:eastAsia="zh-CN"/>
              </w:rPr>
              <w:t>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7C136" w14:textId="77777777" w:rsidR="0017200E" w:rsidRPr="00D86940" w:rsidRDefault="0017200E" w:rsidP="001720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zh-CN"/>
              </w:rPr>
            </w:pPr>
            <w:r w:rsidRPr="00D86940">
              <w:rPr>
                <w:rFonts w:ascii="Arial" w:hAnsi="Arial" w:cs="Arial"/>
                <w:color w:val="000000"/>
                <w:sz w:val="18"/>
                <w:szCs w:val="18"/>
                <w:lang w:val="zh-CN" w:eastAsia="zh-CN"/>
              </w:rPr>
              <w:t>127</w:t>
            </w:r>
          </w:p>
        </w:tc>
      </w:tr>
    </w:tbl>
    <w:p w14:paraId="596EDFBB" w14:textId="1FF882AB" w:rsidR="008804F3" w:rsidRDefault="008804F3" w:rsidP="00915AF3"/>
    <w:p w14:paraId="1BB9A62D" w14:textId="77777777" w:rsidR="00A14F4E" w:rsidRDefault="00A14F4E" w:rsidP="00915AF3"/>
    <w:p w14:paraId="048F6D8C" w14:textId="667998A8" w:rsidR="005918BB" w:rsidRPr="00D86940" w:rsidRDefault="005918BB" w:rsidP="00915AF3">
      <w:pPr>
        <w:rPr>
          <w:rFonts w:ascii="Arial" w:hAnsi="Arial" w:cs="Arial"/>
          <w:sz w:val="24"/>
          <w:szCs w:val="24"/>
        </w:rPr>
      </w:pPr>
      <w:r w:rsidRPr="00D86940">
        <w:rPr>
          <w:rFonts w:ascii="Arial" w:hAnsi="Arial" w:cs="Arial"/>
          <w:sz w:val="24"/>
          <w:szCs w:val="24"/>
        </w:rPr>
        <w:t xml:space="preserve">2.6 </w:t>
      </w:r>
      <w:r w:rsidR="00906354">
        <w:rPr>
          <w:rFonts w:ascii="Arial" w:hAnsi="Arial" w:cs="Arial"/>
          <w:sz w:val="24"/>
          <w:szCs w:val="24"/>
        </w:rPr>
        <w:tab/>
      </w:r>
      <w:r w:rsidRPr="00D86940">
        <w:rPr>
          <w:rFonts w:ascii="Arial" w:hAnsi="Arial" w:cs="Arial"/>
          <w:sz w:val="24"/>
          <w:szCs w:val="24"/>
        </w:rPr>
        <w:t>Receiver intermodulation</w:t>
      </w:r>
    </w:p>
    <w:p w14:paraId="4253B7CB" w14:textId="0BA2BE71" w:rsidR="005918BB" w:rsidRDefault="006A71E6" w:rsidP="00915AF3">
      <w:r w:rsidRPr="00331A62">
        <w:t>The interferer levels for general receiver intermodulation (25 dB higher than the OTA REFSENS level) of BS type 2-O should be used for NR operation in 52.6 – 71 GHz range.</w:t>
      </w:r>
    </w:p>
    <w:p w14:paraId="7D70A1DB" w14:textId="77777777" w:rsidR="00906354" w:rsidRDefault="00906354" w:rsidP="00915AF3"/>
    <w:p w14:paraId="05D36C77" w14:textId="16F9DC86" w:rsidR="00FE7B5F" w:rsidRPr="00D86940" w:rsidRDefault="00FE7B5F" w:rsidP="00915AF3">
      <w:pPr>
        <w:rPr>
          <w:rFonts w:ascii="Arial" w:hAnsi="Arial" w:cs="Arial"/>
          <w:sz w:val="24"/>
          <w:szCs w:val="24"/>
        </w:rPr>
      </w:pPr>
      <w:r w:rsidRPr="00D86940">
        <w:rPr>
          <w:rFonts w:ascii="Arial" w:hAnsi="Arial" w:cs="Arial"/>
          <w:sz w:val="24"/>
          <w:szCs w:val="24"/>
        </w:rPr>
        <w:t>2.7 In-channel selectivity</w:t>
      </w:r>
    </w:p>
    <w:p w14:paraId="54A37B3D" w14:textId="1E2B569E" w:rsidR="00422928" w:rsidRPr="00331A62" w:rsidRDefault="00FD3FE8" w:rsidP="00331A62">
      <w:pPr>
        <w:rPr>
          <w:lang w:eastAsia="zh-CN"/>
        </w:rPr>
      </w:pPr>
      <w:r w:rsidRPr="00331A62">
        <w:rPr>
          <w:lang w:eastAsia="zh-CN"/>
        </w:rPr>
        <w:t xml:space="preserve">Agreement: </w:t>
      </w:r>
      <w:r w:rsidR="003C3DE4" w:rsidRPr="00331A62">
        <w:rPr>
          <w:lang w:eastAsia="zh-CN"/>
        </w:rPr>
        <w:t xml:space="preserve">Reusing </w:t>
      </w:r>
      <w:r w:rsidRPr="00331A62">
        <w:rPr>
          <w:lang w:eastAsia="zh-CN"/>
        </w:rPr>
        <w:t>e</w:t>
      </w:r>
      <w:r w:rsidR="003C3DE4" w:rsidRPr="00331A62">
        <w:rPr>
          <w:lang w:eastAsia="zh-CN"/>
        </w:rPr>
        <w:t>xisting FR2-1 requirements, with scaling according to CHBW</w:t>
      </w:r>
      <w:r w:rsidRPr="00331A62">
        <w:rPr>
          <w:lang w:eastAsia="zh-CN"/>
        </w:rPr>
        <w:t xml:space="preserve">s i.e. </w:t>
      </w:r>
    </w:p>
    <w:p w14:paraId="315DFDBD" w14:textId="77777777" w:rsidR="00FD3FE8" w:rsidRPr="00331A62" w:rsidRDefault="00FD3FE8" w:rsidP="00331A62">
      <w:pPr>
        <w:rPr>
          <w:b/>
          <w:lang w:eastAsia="zh-CN"/>
        </w:rPr>
      </w:pPr>
      <w:proofErr w:type="spellStart"/>
      <w:r w:rsidRPr="00331A62">
        <w:rPr>
          <w:b/>
        </w:rPr>
        <w:t>EIS</w:t>
      </w:r>
      <w:r w:rsidRPr="00331A62">
        <w:rPr>
          <w:b/>
          <w:vertAlign w:val="subscript"/>
        </w:rPr>
        <w:t>REFSENS</w:t>
      </w:r>
      <w:r w:rsidRPr="00331A62">
        <w:rPr>
          <w:b/>
          <w:vertAlign w:val="subscript"/>
          <w:lang w:eastAsia="zh-CN"/>
        </w:rPr>
        <w:t>_wanted</w:t>
      </w:r>
      <w:proofErr w:type="spellEnd"/>
      <w:r w:rsidRPr="00331A62">
        <w:rPr>
          <w:b/>
          <w:lang w:eastAsia="zh-CN"/>
        </w:rPr>
        <w:t xml:space="preserve"> = </w:t>
      </w:r>
      <w:r w:rsidRPr="00331A62">
        <w:rPr>
          <w:b/>
        </w:rPr>
        <w:t>EIS</w:t>
      </w:r>
      <w:r w:rsidRPr="00331A62">
        <w:rPr>
          <w:b/>
          <w:vertAlign w:val="subscript"/>
        </w:rPr>
        <w:t>REFSENS_50M</w:t>
      </w:r>
      <w:r w:rsidRPr="00331A62">
        <w:rPr>
          <w:b/>
          <w:lang w:eastAsia="zh-CN"/>
        </w:rPr>
        <w:t xml:space="preserve"> +1</w:t>
      </w:r>
      <w:r w:rsidRPr="00331A62">
        <w:rPr>
          <w:b/>
        </w:rPr>
        <w:t>0*log10(</w:t>
      </w:r>
      <w:proofErr w:type="spellStart"/>
      <w:r w:rsidRPr="00331A62">
        <w:rPr>
          <w:b/>
        </w:rPr>
        <w:t>BW</w:t>
      </w:r>
      <w:r w:rsidRPr="00331A62">
        <w:rPr>
          <w:b/>
          <w:vertAlign w:val="subscript"/>
          <w:lang w:eastAsia="zh-CN"/>
        </w:rPr>
        <w:t>wanted</w:t>
      </w:r>
      <w:proofErr w:type="spellEnd"/>
      <w:r w:rsidRPr="00331A62">
        <w:rPr>
          <w:b/>
          <w:lang w:eastAsia="zh-CN"/>
        </w:rPr>
        <w:t>/</w:t>
      </w:r>
      <w:r w:rsidRPr="00331A62">
        <w:rPr>
          <w:b/>
        </w:rPr>
        <w:t xml:space="preserve"> BW</w:t>
      </w:r>
      <w:r w:rsidRPr="00331A62">
        <w:rPr>
          <w:b/>
          <w:vertAlign w:val="subscript"/>
        </w:rPr>
        <w:t>50M</w:t>
      </w:r>
      <w:r w:rsidRPr="00331A62">
        <w:rPr>
          <w:b/>
        </w:rPr>
        <w:t>)</w:t>
      </w:r>
      <w:r w:rsidRPr="00331A62">
        <w:rPr>
          <w:b/>
          <w:lang w:eastAsia="zh-CN"/>
        </w:rPr>
        <w:t>+(</w:t>
      </w:r>
      <w:r w:rsidRPr="00331A62">
        <w:rPr>
          <w:b/>
        </w:rPr>
        <w:t xml:space="preserve"> </w:t>
      </w:r>
      <w:proofErr w:type="spellStart"/>
      <w:r w:rsidRPr="00331A62">
        <w:rPr>
          <w:b/>
        </w:rPr>
        <w:t>SNR</w:t>
      </w:r>
      <w:r w:rsidRPr="00331A62">
        <w:rPr>
          <w:b/>
          <w:vertAlign w:val="subscript"/>
          <w:lang w:eastAsia="zh-CN"/>
        </w:rPr>
        <w:t>wanted</w:t>
      </w:r>
      <w:proofErr w:type="spellEnd"/>
      <w:r w:rsidRPr="00331A62">
        <w:rPr>
          <w:b/>
          <w:lang w:eastAsia="zh-CN"/>
        </w:rPr>
        <w:t xml:space="preserve"> - </w:t>
      </w:r>
      <w:r w:rsidRPr="00331A62">
        <w:rPr>
          <w:b/>
        </w:rPr>
        <w:t>SNR</w:t>
      </w:r>
      <w:r w:rsidRPr="00331A62">
        <w:rPr>
          <w:b/>
          <w:vertAlign w:val="subscript"/>
        </w:rPr>
        <w:t>50M</w:t>
      </w:r>
      <w:r w:rsidRPr="00331A62">
        <w:rPr>
          <w:b/>
          <w:lang w:eastAsia="zh-CN"/>
        </w:rPr>
        <w:t>)+3</w:t>
      </w:r>
    </w:p>
    <w:p w14:paraId="7DDBFFEB" w14:textId="77777777" w:rsidR="00FD3FE8" w:rsidRPr="00331A62" w:rsidRDefault="00FD3FE8" w:rsidP="00331A62">
      <w:pPr>
        <w:rPr>
          <w:b/>
          <w:lang w:val="sv-SE" w:eastAsia="zh-CN"/>
        </w:rPr>
      </w:pPr>
      <w:r w:rsidRPr="00331A62">
        <w:rPr>
          <w:b/>
          <w:lang w:val="sv-SE"/>
        </w:rPr>
        <w:t>EIS</w:t>
      </w:r>
      <w:r w:rsidRPr="00331A62">
        <w:rPr>
          <w:b/>
          <w:vertAlign w:val="subscript"/>
          <w:lang w:val="sv-SE"/>
        </w:rPr>
        <w:t>REFSENS</w:t>
      </w:r>
      <w:r w:rsidRPr="00331A62">
        <w:rPr>
          <w:b/>
          <w:vertAlign w:val="subscript"/>
          <w:lang w:val="sv-SE" w:eastAsia="zh-CN"/>
        </w:rPr>
        <w:t xml:space="preserve">_interfer </w:t>
      </w:r>
      <w:r w:rsidRPr="00331A62">
        <w:rPr>
          <w:b/>
          <w:lang w:val="sv-SE"/>
        </w:rPr>
        <w:t>=</w:t>
      </w:r>
      <w:r w:rsidRPr="00331A62">
        <w:rPr>
          <w:b/>
          <w:lang w:val="sv-SE" w:eastAsia="zh-CN"/>
        </w:rPr>
        <w:t xml:space="preserve"> </w:t>
      </w:r>
      <w:r w:rsidRPr="00331A62">
        <w:rPr>
          <w:b/>
          <w:lang w:val="sv-SE"/>
        </w:rPr>
        <w:t>EIS</w:t>
      </w:r>
      <w:r w:rsidRPr="00331A62">
        <w:rPr>
          <w:b/>
          <w:vertAlign w:val="subscript"/>
          <w:lang w:val="sv-SE"/>
        </w:rPr>
        <w:t>REFSENS_50M</w:t>
      </w:r>
      <w:r w:rsidRPr="00331A62">
        <w:rPr>
          <w:b/>
          <w:lang w:val="sv-SE" w:eastAsia="zh-CN"/>
        </w:rPr>
        <w:t xml:space="preserve"> +</w:t>
      </w:r>
      <w:r w:rsidRPr="00331A62">
        <w:rPr>
          <w:b/>
          <w:lang w:val="sv-SE"/>
        </w:rPr>
        <w:t>10*log10(BW</w:t>
      </w:r>
      <w:r w:rsidRPr="00331A62">
        <w:rPr>
          <w:b/>
          <w:vertAlign w:val="subscript"/>
          <w:lang w:val="sv-SE" w:eastAsia="zh-CN"/>
        </w:rPr>
        <w:t>interfer</w:t>
      </w:r>
      <w:r w:rsidRPr="00331A62">
        <w:rPr>
          <w:b/>
          <w:lang w:val="sv-SE" w:eastAsia="zh-CN"/>
        </w:rPr>
        <w:t>/</w:t>
      </w:r>
      <w:r w:rsidRPr="00331A62">
        <w:rPr>
          <w:b/>
          <w:lang w:val="sv-SE"/>
        </w:rPr>
        <w:t xml:space="preserve"> BW</w:t>
      </w:r>
      <w:r w:rsidRPr="00331A62">
        <w:rPr>
          <w:b/>
          <w:vertAlign w:val="subscript"/>
          <w:lang w:val="sv-SE"/>
        </w:rPr>
        <w:t>50M</w:t>
      </w:r>
      <w:r w:rsidRPr="00331A62">
        <w:rPr>
          <w:b/>
          <w:lang w:val="sv-SE"/>
        </w:rPr>
        <w:t>)+ ICS-0.9</w:t>
      </w:r>
    </w:p>
    <w:p w14:paraId="08E67721" w14:textId="64FE4039" w:rsidR="003C3DE4" w:rsidRDefault="00FD3FE8" w:rsidP="00331A62">
      <w:pPr>
        <w:rPr>
          <w:lang w:eastAsia="zh-CN"/>
        </w:rPr>
      </w:pPr>
      <w:r w:rsidRPr="00331A62">
        <w:rPr>
          <w:lang w:eastAsia="zh-CN"/>
        </w:rPr>
        <w:t xml:space="preserve">Note: ICS in above equation = 14 </w:t>
      </w:r>
      <w:proofErr w:type="spellStart"/>
      <w:r w:rsidRPr="00331A62">
        <w:rPr>
          <w:lang w:eastAsia="zh-CN"/>
        </w:rPr>
        <w:t>dBc</w:t>
      </w:r>
      <w:proofErr w:type="spellEnd"/>
    </w:p>
    <w:p w14:paraId="08F2B9AE" w14:textId="62C9FC0F" w:rsidR="00906354" w:rsidRDefault="00906354" w:rsidP="00331A62">
      <w:pPr>
        <w:rPr>
          <w:lang w:eastAsia="zh-CN"/>
        </w:rPr>
      </w:pPr>
    </w:p>
    <w:p w14:paraId="79D7BFF6" w14:textId="64EC2B83" w:rsidR="00906354" w:rsidRDefault="00906354" w:rsidP="00331A62">
      <w:pPr>
        <w:rPr>
          <w:lang w:eastAsia="zh-CN"/>
        </w:rPr>
      </w:pPr>
    </w:p>
    <w:p w14:paraId="534E3733" w14:textId="7AA88DF8" w:rsidR="00906354" w:rsidRDefault="00906354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2F5B5942" w14:textId="365887BC" w:rsidR="00906354" w:rsidRDefault="00906354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7D5C0D29" w14:textId="4F71E43E" w:rsidR="00A14F4E" w:rsidRDefault="00A14F4E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5F4DEC39" w14:textId="4B6C2E68" w:rsidR="00A14F4E" w:rsidRDefault="00A14F4E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03D349C" w14:textId="1717FC92" w:rsidR="00A14F4E" w:rsidRDefault="00A14F4E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0E4133DA" w14:textId="77777777" w:rsidR="00A14F4E" w:rsidRDefault="00A14F4E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55C01211" w14:textId="4481FACE" w:rsidR="00906354" w:rsidRDefault="00906354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627BB3D" w14:textId="0D46CF08" w:rsidR="00906354" w:rsidRDefault="00906354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70811E66" w14:textId="77777777" w:rsidR="00906354" w:rsidRDefault="00906354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0CF404F6" w14:textId="77777777" w:rsidR="002A0F58" w:rsidRDefault="00873E1A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086F16FB" w14:textId="40F254DF" w:rsidR="002A0F58" w:rsidRDefault="00873E1A">
      <w:pPr>
        <w:ind w:left="709" w:hanging="709"/>
      </w:pPr>
      <w:r>
        <w:t>[1]</w:t>
      </w:r>
      <w:r>
        <w:tab/>
        <w:t>R4-</w:t>
      </w:r>
      <w:r w:rsidR="00374E33">
        <w:t>2202973</w:t>
      </w:r>
      <w:r>
        <w:t>, “</w:t>
      </w:r>
      <w:r w:rsidR="003F4AEE" w:rsidRPr="003F4AEE">
        <w:t>Email discussion summary for [101bis-e][309] NR_exto71GHz_BSRF</w:t>
      </w:r>
      <w:r>
        <w:t>”, Nokia</w:t>
      </w:r>
    </w:p>
    <w:bookmarkEnd w:id="0"/>
    <w:p w14:paraId="28D144D8" w14:textId="77777777" w:rsidR="002A0F58" w:rsidRDefault="002A0F58"/>
    <w:sectPr w:rsidR="002A0F58">
      <w:headerReference w:type="default" r:id="rId10"/>
      <w:foot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C708E9" w14:textId="77777777" w:rsidR="005A4DAA" w:rsidRDefault="005A4DAA">
      <w:pPr>
        <w:spacing w:after="0" w:line="240" w:lineRule="auto"/>
      </w:pPr>
      <w:r>
        <w:separator/>
      </w:r>
    </w:p>
  </w:endnote>
  <w:endnote w:type="continuationSeparator" w:id="0">
    <w:p w14:paraId="7E007D36" w14:textId="77777777" w:rsidR="005A4DAA" w:rsidRDefault="005A4D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5870C4" w14:textId="77777777" w:rsidR="002A0F58" w:rsidRDefault="00873E1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8FC0B3" w14:textId="77777777" w:rsidR="005A4DAA" w:rsidRDefault="005A4DAA">
      <w:pPr>
        <w:spacing w:after="0" w:line="240" w:lineRule="auto"/>
      </w:pPr>
      <w:r>
        <w:separator/>
      </w:r>
    </w:p>
  </w:footnote>
  <w:footnote w:type="continuationSeparator" w:id="0">
    <w:p w14:paraId="46EBD2C8" w14:textId="77777777" w:rsidR="005A4DAA" w:rsidRDefault="005A4D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151A51" w14:textId="77777777" w:rsidR="002A0F58" w:rsidRDefault="002A0F5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339F6B85" w14:textId="67D526A7" w:rsidR="002A0F58" w:rsidRDefault="00873E1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218F2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05EC9BD8" w14:textId="77777777" w:rsidR="002A0F58" w:rsidRDefault="002A0F5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61236EBB" w14:textId="77777777" w:rsidR="002A0F58" w:rsidRDefault="002A0F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8B209C6"/>
    <w:multiLevelType w:val="multilevel"/>
    <w:tmpl w:val="48B209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9A20A4"/>
    <w:multiLevelType w:val="multilevel"/>
    <w:tmpl w:val="599A20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146A"/>
    <w:rsid w:val="00011C1E"/>
    <w:rsid w:val="00011F74"/>
    <w:rsid w:val="00012A2A"/>
    <w:rsid w:val="00033397"/>
    <w:rsid w:val="00040095"/>
    <w:rsid w:val="00047D6D"/>
    <w:rsid w:val="00051834"/>
    <w:rsid w:val="00054A22"/>
    <w:rsid w:val="000560CC"/>
    <w:rsid w:val="00057DC0"/>
    <w:rsid w:val="000638E3"/>
    <w:rsid w:val="00063D03"/>
    <w:rsid w:val="000655A6"/>
    <w:rsid w:val="00070795"/>
    <w:rsid w:val="00075519"/>
    <w:rsid w:val="00075E1B"/>
    <w:rsid w:val="00080512"/>
    <w:rsid w:val="00094D53"/>
    <w:rsid w:val="00096009"/>
    <w:rsid w:val="000960C1"/>
    <w:rsid w:val="000A777F"/>
    <w:rsid w:val="000C6A80"/>
    <w:rsid w:val="000C7BB3"/>
    <w:rsid w:val="000D181C"/>
    <w:rsid w:val="000D1B3D"/>
    <w:rsid w:val="000D525D"/>
    <w:rsid w:val="000D58AB"/>
    <w:rsid w:val="000D696C"/>
    <w:rsid w:val="000E18EC"/>
    <w:rsid w:val="000E1DEA"/>
    <w:rsid w:val="000E2A4F"/>
    <w:rsid w:val="000E5191"/>
    <w:rsid w:val="000E632F"/>
    <w:rsid w:val="000F0805"/>
    <w:rsid w:val="000F565E"/>
    <w:rsid w:val="00106F91"/>
    <w:rsid w:val="00117E35"/>
    <w:rsid w:val="00127E99"/>
    <w:rsid w:val="001348E3"/>
    <w:rsid w:val="00136AF1"/>
    <w:rsid w:val="00142F15"/>
    <w:rsid w:val="001548C8"/>
    <w:rsid w:val="00155B44"/>
    <w:rsid w:val="00171A5A"/>
    <w:rsid w:val="0017200E"/>
    <w:rsid w:val="00176C71"/>
    <w:rsid w:val="00183027"/>
    <w:rsid w:val="0018351B"/>
    <w:rsid w:val="001862BC"/>
    <w:rsid w:val="00193F3A"/>
    <w:rsid w:val="00196273"/>
    <w:rsid w:val="001A72A7"/>
    <w:rsid w:val="001B0597"/>
    <w:rsid w:val="001B375C"/>
    <w:rsid w:val="001C1DF4"/>
    <w:rsid w:val="001C4E03"/>
    <w:rsid w:val="001D02C2"/>
    <w:rsid w:val="001D0CD4"/>
    <w:rsid w:val="001E0128"/>
    <w:rsid w:val="001E0C9D"/>
    <w:rsid w:val="001E62AA"/>
    <w:rsid w:val="001F168B"/>
    <w:rsid w:val="001F33FD"/>
    <w:rsid w:val="001F44AC"/>
    <w:rsid w:val="001F61EA"/>
    <w:rsid w:val="0020243C"/>
    <w:rsid w:val="0020372A"/>
    <w:rsid w:val="00231DE5"/>
    <w:rsid w:val="0023254C"/>
    <w:rsid w:val="00232716"/>
    <w:rsid w:val="002347A2"/>
    <w:rsid w:val="00241D8F"/>
    <w:rsid w:val="00243290"/>
    <w:rsid w:val="0024629B"/>
    <w:rsid w:val="00247CF7"/>
    <w:rsid w:val="0025364C"/>
    <w:rsid w:val="0026528F"/>
    <w:rsid w:val="00267FEA"/>
    <w:rsid w:val="0027787D"/>
    <w:rsid w:val="0028017F"/>
    <w:rsid w:val="00280CDB"/>
    <w:rsid w:val="002A0978"/>
    <w:rsid w:val="002A0F58"/>
    <w:rsid w:val="002A682D"/>
    <w:rsid w:val="002B067D"/>
    <w:rsid w:val="002B0AA9"/>
    <w:rsid w:val="002B0B48"/>
    <w:rsid w:val="002B4040"/>
    <w:rsid w:val="002C103E"/>
    <w:rsid w:val="002D75EF"/>
    <w:rsid w:val="002E2D39"/>
    <w:rsid w:val="002E6060"/>
    <w:rsid w:val="002F1E03"/>
    <w:rsid w:val="00303F3D"/>
    <w:rsid w:val="0031591F"/>
    <w:rsid w:val="003172DC"/>
    <w:rsid w:val="003210AF"/>
    <w:rsid w:val="003212F9"/>
    <w:rsid w:val="003218F2"/>
    <w:rsid w:val="00330C92"/>
    <w:rsid w:val="00331A62"/>
    <w:rsid w:val="003348D7"/>
    <w:rsid w:val="0035462D"/>
    <w:rsid w:val="00355F49"/>
    <w:rsid w:val="00361E87"/>
    <w:rsid w:val="003743A7"/>
    <w:rsid w:val="00374E33"/>
    <w:rsid w:val="00381417"/>
    <w:rsid w:val="003A0B1F"/>
    <w:rsid w:val="003A2576"/>
    <w:rsid w:val="003B1D4A"/>
    <w:rsid w:val="003B1E38"/>
    <w:rsid w:val="003B2834"/>
    <w:rsid w:val="003B28AA"/>
    <w:rsid w:val="003B5493"/>
    <w:rsid w:val="003B61A8"/>
    <w:rsid w:val="003C0B2F"/>
    <w:rsid w:val="003C3971"/>
    <w:rsid w:val="003C3DE4"/>
    <w:rsid w:val="003C4588"/>
    <w:rsid w:val="003D7627"/>
    <w:rsid w:val="003E13A1"/>
    <w:rsid w:val="003E4468"/>
    <w:rsid w:val="003F17A2"/>
    <w:rsid w:val="003F24D6"/>
    <w:rsid w:val="003F4AEE"/>
    <w:rsid w:val="00406954"/>
    <w:rsid w:val="00407C8E"/>
    <w:rsid w:val="00422928"/>
    <w:rsid w:val="004239C7"/>
    <w:rsid w:val="00424BFB"/>
    <w:rsid w:val="00425CF4"/>
    <w:rsid w:val="0044055C"/>
    <w:rsid w:val="00460A08"/>
    <w:rsid w:val="00460E9A"/>
    <w:rsid w:val="004944D2"/>
    <w:rsid w:val="00497C01"/>
    <w:rsid w:val="004A13B2"/>
    <w:rsid w:val="004A18CF"/>
    <w:rsid w:val="004A4210"/>
    <w:rsid w:val="004A60AD"/>
    <w:rsid w:val="004B372C"/>
    <w:rsid w:val="004B5078"/>
    <w:rsid w:val="004C43A9"/>
    <w:rsid w:val="004D3578"/>
    <w:rsid w:val="004E0C1D"/>
    <w:rsid w:val="004E213A"/>
    <w:rsid w:val="004E29CC"/>
    <w:rsid w:val="004F427C"/>
    <w:rsid w:val="004F4D5A"/>
    <w:rsid w:val="00516BEE"/>
    <w:rsid w:val="00517C7B"/>
    <w:rsid w:val="0052610C"/>
    <w:rsid w:val="00541AD0"/>
    <w:rsid w:val="00543408"/>
    <w:rsid w:val="00543E6C"/>
    <w:rsid w:val="00562810"/>
    <w:rsid w:val="00562CF7"/>
    <w:rsid w:val="00565087"/>
    <w:rsid w:val="00567008"/>
    <w:rsid w:val="00567D27"/>
    <w:rsid w:val="00586E7B"/>
    <w:rsid w:val="005918BB"/>
    <w:rsid w:val="00592A9D"/>
    <w:rsid w:val="00592D2E"/>
    <w:rsid w:val="00594E26"/>
    <w:rsid w:val="005A39AA"/>
    <w:rsid w:val="005A4DAA"/>
    <w:rsid w:val="005B153C"/>
    <w:rsid w:val="005B3C73"/>
    <w:rsid w:val="005B4845"/>
    <w:rsid w:val="005B4A0A"/>
    <w:rsid w:val="005C2897"/>
    <w:rsid w:val="005C7173"/>
    <w:rsid w:val="005D2E01"/>
    <w:rsid w:val="005D3EE8"/>
    <w:rsid w:val="005D5705"/>
    <w:rsid w:val="005D5A5C"/>
    <w:rsid w:val="005E62E1"/>
    <w:rsid w:val="005F7BE0"/>
    <w:rsid w:val="00605154"/>
    <w:rsid w:val="00607782"/>
    <w:rsid w:val="00612061"/>
    <w:rsid w:val="00614FDF"/>
    <w:rsid w:val="00615992"/>
    <w:rsid w:val="00625621"/>
    <w:rsid w:val="0062745C"/>
    <w:rsid w:val="006276BE"/>
    <w:rsid w:val="006437A9"/>
    <w:rsid w:val="00646835"/>
    <w:rsid w:val="00652641"/>
    <w:rsid w:val="00662EC1"/>
    <w:rsid w:val="0066394A"/>
    <w:rsid w:val="006639DB"/>
    <w:rsid w:val="00664C50"/>
    <w:rsid w:val="00670E11"/>
    <w:rsid w:val="00674E7D"/>
    <w:rsid w:val="00680067"/>
    <w:rsid w:val="006A71E6"/>
    <w:rsid w:val="006B0F7F"/>
    <w:rsid w:val="006B745F"/>
    <w:rsid w:val="006C09C0"/>
    <w:rsid w:val="006C272C"/>
    <w:rsid w:val="006D1100"/>
    <w:rsid w:val="006D18B1"/>
    <w:rsid w:val="006E0E90"/>
    <w:rsid w:val="006E5C86"/>
    <w:rsid w:val="006F16CB"/>
    <w:rsid w:val="00712421"/>
    <w:rsid w:val="007148E4"/>
    <w:rsid w:val="00714AEA"/>
    <w:rsid w:val="007170B2"/>
    <w:rsid w:val="00723B49"/>
    <w:rsid w:val="00732CC9"/>
    <w:rsid w:val="00734A5B"/>
    <w:rsid w:val="00736F66"/>
    <w:rsid w:val="00744E76"/>
    <w:rsid w:val="007577CB"/>
    <w:rsid w:val="007577EB"/>
    <w:rsid w:val="00757EBD"/>
    <w:rsid w:val="00771315"/>
    <w:rsid w:val="00781F0F"/>
    <w:rsid w:val="007A0F21"/>
    <w:rsid w:val="007A2E78"/>
    <w:rsid w:val="007B06A5"/>
    <w:rsid w:val="007B4A73"/>
    <w:rsid w:val="007C2F16"/>
    <w:rsid w:val="007C4C45"/>
    <w:rsid w:val="007F52D4"/>
    <w:rsid w:val="008028A4"/>
    <w:rsid w:val="00805820"/>
    <w:rsid w:val="008077C3"/>
    <w:rsid w:val="00817EF4"/>
    <w:rsid w:val="00826F97"/>
    <w:rsid w:val="008305C5"/>
    <w:rsid w:val="00841609"/>
    <w:rsid w:val="00843454"/>
    <w:rsid w:val="008576E6"/>
    <w:rsid w:val="00860D98"/>
    <w:rsid w:val="00865B62"/>
    <w:rsid w:val="00870910"/>
    <w:rsid w:val="008719A8"/>
    <w:rsid w:val="00872309"/>
    <w:rsid w:val="00872E34"/>
    <w:rsid w:val="00873E1A"/>
    <w:rsid w:val="008768CA"/>
    <w:rsid w:val="008804F3"/>
    <w:rsid w:val="0088153C"/>
    <w:rsid w:val="00883EA3"/>
    <w:rsid w:val="008877E6"/>
    <w:rsid w:val="0089062B"/>
    <w:rsid w:val="00896EE8"/>
    <w:rsid w:val="008A1579"/>
    <w:rsid w:val="008A3003"/>
    <w:rsid w:val="008A422B"/>
    <w:rsid w:val="008B650F"/>
    <w:rsid w:val="008B67BF"/>
    <w:rsid w:val="008B735F"/>
    <w:rsid w:val="008C0085"/>
    <w:rsid w:val="008C2529"/>
    <w:rsid w:val="008F3B67"/>
    <w:rsid w:val="008F6912"/>
    <w:rsid w:val="0090271F"/>
    <w:rsid w:val="00902E23"/>
    <w:rsid w:val="00903122"/>
    <w:rsid w:val="0090598A"/>
    <w:rsid w:val="00906354"/>
    <w:rsid w:val="00907978"/>
    <w:rsid w:val="0091348E"/>
    <w:rsid w:val="00915AF3"/>
    <w:rsid w:val="00917CCB"/>
    <w:rsid w:val="009212A1"/>
    <w:rsid w:val="009228DF"/>
    <w:rsid w:val="009268EA"/>
    <w:rsid w:val="0092774C"/>
    <w:rsid w:val="00942EC2"/>
    <w:rsid w:val="00944C13"/>
    <w:rsid w:val="009478B6"/>
    <w:rsid w:val="00966014"/>
    <w:rsid w:val="00966AC4"/>
    <w:rsid w:val="00974355"/>
    <w:rsid w:val="00985E93"/>
    <w:rsid w:val="009955FA"/>
    <w:rsid w:val="009A2D2D"/>
    <w:rsid w:val="009A6FC9"/>
    <w:rsid w:val="009A7447"/>
    <w:rsid w:val="009B13F6"/>
    <w:rsid w:val="009B1D6E"/>
    <w:rsid w:val="009B4E7A"/>
    <w:rsid w:val="009B5100"/>
    <w:rsid w:val="009B5858"/>
    <w:rsid w:val="009D582D"/>
    <w:rsid w:val="009E7917"/>
    <w:rsid w:val="009F37B7"/>
    <w:rsid w:val="009F6F27"/>
    <w:rsid w:val="009F7CCE"/>
    <w:rsid w:val="00A02A12"/>
    <w:rsid w:val="00A10F02"/>
    <w:rsid w:val="00A14F4E"/>
    <w:rsid w:val="00A164B4"/>
    <w:rsid w:val="00A37A71"/>
    <w:rsid w:val="00A510FE"/>
    <w:rsid w:val="00A52481"/>
    <w:rsid w:val="00A53724"/>
    <w:rsid w:val="00A55E05"/>
    <w:rsid w:val="00A6396C"/>
    <w:rsid w:val="00A6421D"/>
    <w:rsid w:val="00A82346"/>
    <w:rsid w:val="00AA2D20"/>
    <w:rsid w:val="00AB0B6C"/>
    <w:rsid w:val="00AB1A2A"/>
    <w:rsid w:val="00AC17A1"/>
    <w:rsid w:val="00AC2BBD"/>
    <w:rsid w:val="00AC3D42"/>
    <w:rsid w:val="00AD52E2"/>
    <w:rsid w:val="00AF09C5"/>
    <w:rsid w:val="00AF104E"/>
    <w:rsid w:val="00B06CF4"/>
    <w:rsid w:val="00B10E88"/>
    <w:rsid w:val="00B1355D"/>
    <w:rsid w:val="00B14246"/>
    <w:rsid w:val="00B15229"/>
    <w:rsid w:val="00B15449"/>
    <w:rsid w:val="00B20492"/>
    <w:rsid w:val="00B24B29"/>
    <w:rsid w:val="00B30634"/>
    <w:rsid w:val="00B3644D"/>
    <w:rsid w:val="00B42507"/>
    <w:rsid w:val="00B476B7"/>
    <w:rsid w:val="00B506C9"/>
    <w:rsid w:val="00B5393C"/>
    <w:rsid w:val="00B55F1C"/>
    <w:rsid w:val="00B57386"/>
    <w:rsid w:val="00B76A1B"/>
    <w:rsid w:val="00B96C0C"/>
    <w:rsid w:val="00B96FFD"/>
    <w:rsid w:val="00BA2E9E"/>
    <w:rsid w:val="00BB0828"/>
    <w:rsid w:val="00BB4409"/>
    <w:rsid w:val="00BC0F7D"/>
    <w:rsid w:val="00BC5B76"/>
    <w:rsid w:val="00BD5C61"/>
    <w:rsid w:val="00BF1095"/>
    <w:rsid w:val="00BF1C81"/>
    <w:rsid w:val="00BF2248"/>
    <w:rsid w:val="00C17A60"/>
    <w:rsid w:val="00C232A8"/>
    <w:rsid w:val="00C27651"/>
    <w:rsid w:val="00C316CA"/>
    <w:rsid w:val="00C33079"/>
    <w:rsid w:val="00C371B3"/>
    <w:rsid w:val="00C45231"/>
    <w:rsid w:val="00C46DC0"/>
    <w:rsid w:val="00C55069"/>
    <w:rsid w:val="00C6035E"/>
    <w:rsid w:val="00C628DE"/>
    <w:rsid w:val="00C72833"/>
    <w:rsid w:val="00C777E3"/>
    <w:rsid w:val="00C83101"/>
    <w:rsid w:val="00C90862"/>
    <w:rsid w:val="00C92C8B"/>
    <w:rsid w:val="00C92E0B"/>
    <w:rsid w:val="00C93F40"/>
    <w:rsid w:val="00CA3B1D"/>
    <w:rsid w:val="00CA3D0C"/>
    <w:rsid w:val="00CA3D41"/>
    <w:rsid w:val="00CA47BF"/>
    <w:rsid w:val="00CA6A82"/>
    <w:rsid w:val="00CB380A"/>
    <w:rsid w:val="00CB6F50"/>
    <w:rsid w:val="00CB7C18"/>
    <w:rsid w:val="00CC3F7F"/>
    <w:rsid w:val="00CC4DC2"/>
    <w:rsid w:val="00CC6C6A"/>
    <w:rsid w:val="00CD110C"/>
    <w:rsid w:val="00CD11A6"/>
    <w:rsid w:val="00CD2E52"/>
    <w:rsid w:val="00CD4D52"/>
    <w:rsid w:val="00CF0CA5"/>
    <w:rsid w:val="00CF51CC"/>
    <w:rsid w:val="00D02BDD"/>
    <w:rsid w:val="00D05B6E"/>
    <w:rsid w:val="00D071C4"/>
    <w:rsid w:val="00D11B3A"/>
    <w:rsid w:val="00D15384"/>
    <w:rsid w:val="00D2544C"/>
    <w:rsid w:val="00D27811"/>
    <w:rsid w:val="00D31ABB"/>
    <w:rsid w:val="00D40226"/>
    <w:rsid w:val="00D4244D"/>
    <w:rsid w:val="00D464B8"/>
    <w:rsid w:val="00D4682F"/>
    <w:rsid w:val="00D469FC"/>
    <w:rsid w:val="00D541AA"/>
    <w:rsid w:val="00D56778"/>
    <w:rsid w:val="00D65811"/>
    <w:rsid w:val="00D738D6"/>
    <w:rsid w:val="00D755EB"/>
    <w:rsid w:val="00D80685"/>
    <w:rsid w:val="00D80694"/>
    <w:rsid w:val="00D86940"/>
    <w:rsid w:val="00D878CB"/>
    <w:rsid w:val="00D87E00"/>
    <w:rsid w:val="00D90095"/>
    <w:rsid w:val="00D9134D"/>
    <w:rsid w:val="00D95444"/>
    <w:rsid w:val="00D9546E"/>
    <w:rsid w:val="00D96451"/>
    <w:rsid w:val="00DA2DBA"/>
    <w:rsid w:val="00DA7A03"/>
    <w:rsid w:val="00DB1818"/>
    <w:rsid w:val="00DB7975"/>
    <w:rsid w:val="00DC2DC0"/>
    <w:rsid w:val="00DC309B"/>
    <w:rsid w:val="00DC4DA2"/>
    <w:rsid w:val="00DE4A26"/>
    <w:rsid w:val="00DF1E94"/>
    <w:rsid w:val="00DF2B1F"/>
    <w:rsid w:val="00DF4AD9"/>
    <w:rsid w:val="00DF5C28"/>
    <w:rsid w:val="00DF62CD"/>
    <w:rsid w:val="00E13370"/>
    <w:rsid w:val="00E1413F"/>
    <w:rsid w:val="00E15FC7"/>
    <w:rsid w:val="00E202C5"/>
    <w:rsid w:val="00E20B05"/>
    <w:rsid w:val="00E256C9"/>
    <w:rsid w:val="00E30593"/>
    <w:rsid w:val="00E41C4A"/>
    <w:rsid w:val="00E448DE"/>
    <w:rsid w:val="00E50EF8"/>
    <w:rsid w:val="00E66FF7"/>
    <w:rsid w:val="00E72121"/>
    <w:rsid w:val="00E73B83"/>
    <w:rsid w:val="00E77645"/>
    <w:rsid w:val="00E840B8"/>
    <w:rsid w:val="00E923CB"/>
    <w:rsid w:val="00E924C7"/>
    <w:rsid w:val="00E960B0"/>
    <w:rsid w:val="00EA26CD"/>
    <w:rsid w:val="00EA7C61"/>
    <w:rsid w:val="00EB12B1"/>
    <w:rsid w:val="00EB3F21"/>
    <w:rsid w:val="00EC4A25"/>
    <w:rsid w:val="00EC6174"/>
    <w:rsid w:val="00ED4E80"/>
    <w:rsid w:val="00EE568A"/>
    <w:rsid w:val="00EE7326"/>
    <w:rsid w:val="00EF1994"/>
    <w:rsid w:val="00EF1FC5"/>
    <w:rsid w:val="00F025A2"/>
    <w:rsid w:val="00F02F4F"/>
    <w:rsid w:val="00F03195"/>
    <w:rsid w:val="00F04712"/>
    <w:rsid w:val="00F16282"/>
    <w:rsid w:val="00F22EC7"/>
    <w:rsid w:val="00F264EF"/>
    <w:rsid w:val="00F26CEE"/>
    <w:rsid w:val="00F32F04"/>
    <w:rsid w:val="00F40A11"/>
    <w:rsid w:val="00F414F0"/>
    <w:rsid w:val="00F653B8"/>
    <w:rsid w:val="00F74F17"/>
    <w:rsid w:val="00F838E8"/>
    <w:rsid w:val="00F930E8"/>
    <w:rsid w:val="00FA1266"/>
    <w:rsid w:val="00FA5947"/>
    <w:rsid w:val="00FB0D18"/>
    <w:rsid w:val="00FC1192"/>
    <w:rsid w:val="00FD3FE8"/>
    <w:rsid w:val="00FD65CB"/>
    <w:rsid w:val="00FE0B89"/>
    <w:rsid w:val="00FE11B9"/>
    <w:rsid w:val="00FE181B"/>
    <w:rsid w:val="00FE7B5F"/>
    <w:rsid w:val="00FF0323"/>
    <w:rsid w:val="00FF1F52"/>
    <w:rsid w:val="00FF765E"/>
    <w:rsid w:val="0DCD56A1"/>
    <w:rsid w:val="39996662"/>
    <w:rsid w:val="4362144D"/>
    <w:rsid w:val="5AE52E2D"/>
    <w:rsid w:val="64CB0882"/>
    <w:rsid w:val="7A9C0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894253B"/>
  <w15:docId w15:val="{7EA4E7E4-7F96-4D54-B414-9846B794B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uiPriority w:val="99"/>
    <w:qFormat/>
    <w:pPr>
      <w:spacing w:after="120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BodyTextChar">
    <w:name w:val="Body Text Char"/>
    <w:link w:val="BodyText"/>
    <w:uiPriority w:val="99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val="en-GB" w:eastAsia="en-US"/>
    </w:rPr>
  </w:style>
  <w:style w:type="character" w:customStyle="1" w:styleId="TANChar">
    <w:name w:val="TAN Char"/>
    <w:link w:val="TAN"/>
    <w:rsid w:val="00FD3FE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A93988D-AA5E-40FF-B119-D892E5DF8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407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Torbjörn Elfström</cp:lastModifiedBy>
  <cp:revision>3</cp:revision>
  <dcterms:created xsi:type="dcterms:W3CDTF">2022-01-21T12:53:00Z</dcterms:created>
  <dcterms:modified xsi:type="dcterms:W3CDTF">2022-01-21T12:55:00Z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2052-11.8.2.8875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1636542275</vt:lpwstr>
  </property>
</Properties>
</file>