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2FB01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ins w:id="4" w:author="RAP_01_22" w:date="2021-12-21T08:29:00Z">
              <w:r w:rsidR="00D52714">
                <w:t>2</w:t>
              </w:r>
            </w:ins>
            <w:r w:rsidRPr="004528A6">
              <w:t>.</w:t>
            </w:r>
            <w:ins w:id="5" w:author="Rap_19_01" w:date="2022-01-19T16:35:00Z">
              <w:r w:rsidR="008A5480">
                <w:t>0</w:t>
              </w:r>
            </w:ins>
            <w:bookmarkEnd w:id="3"/>
            <w:r w:rsidRPr="004528A6">
              <w:t xml:space="preserve"> </w:t>
            </w:r>
            <w:r w:rsidRPr="004528A6">
              <w:rPr>
                <w:sz w:val="32"/>
              </w:rPr>
              <w:t>(</w:t>
            </w:r>
            <w:bookmarkStart w:id="6" w:name="issueDate"/>
            <w:r w:rsidR="004528A6" w:rsidRPr="004528A6">
              <w:rPr>
                <w:sz w:val="32"/>
              </w:rPr>
              <w:t>202</w:t>
            </w:r>
            <w:ins w:id="7" w:author="RAP_01_22" w:date="2021-12-21T08:29:00Z">
              <w:r w:rsidR="00D52714">
                <w:rPr>
                  <w:sz w:val="32"/>
                </w:rPr>
                <w:t>2</w:t>
              </w:r>
            </w:ins>
            <w:r w:rsidRPr="004528A6">
              <w:rPr>
                <w:sz w:val="32"/>
              </w:rPr>
              <w:t>-</w:t>
            </w:r>
            <w:ins w:id="8" w:author="RAP_01_22" w:date="2021-12-21T08:29:00Z">
              <w:r w:rsidR="00D52714">
                <w:rPr>
                  <w:sz w:val="32"/>
                </w:rPr>
                <w:t>0</w:t>
              </w:r>
            </w:ins>
            <w:r w:rsidR="00B731E5">
              <w:rPr>
                <w:sz w:val="32"/>
              </w:rPr>
              <w:t>1</w:t>
            </w:r>
            <w:bookmarkEnd w:id="6"/>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9" w:name="spectype2"/>
            <w:r w:rsidR="00D57972" w:rsidRPr="004528A6">
              <w:t>Report</w:t>
            </w:r>
            <w:bookmarkEnd w:id="9"/>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10"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10"/>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1" w:name="specRelease"/>
            <w:r w:rsidRPr="00290D16">
              <w:rPr>
                <w:rStyle w:val="ZGSM"/>
              </w:rPr>
              <w:t>17</w:t>
            </w:r>
            <w:bookmarkEnd w:id="11"/>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2"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4"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5A51175F" w:rsidR="00E16509" w:rsidRPr="00133525" w:rsidRDefault="00E16509" w:rsidP="00133525">
            <w:pPr>
              <w:pStyle w:val="FP"/>
              <w:jc w:val="center"/>
              <w:rPr>
                <w:noProof/>
                <w:sz w:val="18"/>
              </w:rPr>
            </w:pPr>
            <w:r w:rsidRPr="00C71B93">
              <w:rPr>
                <w:noProof/>
                <w:sz w:val="18"/>
              </w:rPr>
              <w:t xml:space="preserve">© </w:t>
            </w:r>
            <w:bookmarkStart w:id="17" w:name="copyrightDate"/>
            <w:r w:rsidRPr="00C71B93">
              <w:rPr>
                <w:noProof/>
                <w:sz w:val="18"/>
              </w:rPr>
              <w:t>20</w:t>
            </w:r>
            <w:bookmarkEnd w:id="17"/>
            <w:r w:rsidR="007515F0">
              <w:rPr>
                <w:noProof/>
                <w:sz w:val="18"/>
              </w:rPr>
              <w:t>2</w:t>
            </w:r>
            <w:ins w:id="18" w:author="Rap_19_01" w:date="2022-01-19T16:30:00Z">
              <w:r w:rsidR="005D03BC">
                <w:rPr>
                  <w:noProof/>
                  <w:sz w:val="18"/>
                </w:rPr>
                <w:t>2</w:t>
              </w:r>
            </w:ins>
            <w:del w:id="19" w:author="Rap_19_01" w:date="2022-01-19T16:30:00Z">
              <w:r w:rsidR="007515F0" w:rsidDel="005D03BC">
                <w:rPr>
                  <w:noProof/>
                  <w:sz w:val="18"/>
                </w:rPr>
                <w:delText>1</w:delText>
              </w:r>
            </w:del>
            <w:r w:rsidRPr="00C71B93">
              <w:rPr>
                <w:noProof/>
                <w:sz w:val="18"/>
              </w:rPr>
              <w:t>, 3</w:t>
            </w:r>
            <w:r w:rsidRPr="00133525">
              <w:rPr>
                <w:noProof/>
                <w:sz w:val="18"/>
              </w:rPr>
              <w:t>GPP Organizational Partners (ARIB, ATIS, CCSA, ETSI, TSDSI, TTA, TTC).</w:t>
            </w:r>
            <w:bookmarkStart w:id="20" w:name="copyrightaddon"/>
            <w:bookmarkEnd w:id="20"/>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892D0EF" w14:textId="77777777" w:rsidR="00E16509" w:rsidRDefault="00E16509" w:rsidP="00133525"/>
        </w:tc>
      </w:tr>
      <w:bookmarkEnd w:id="14"/>
    </w:tbl>
    <w:p w14:paraId="55E2268A" w14:textId="77777777" w:rsidR="00080512" w:rsidRPr="004D3578" w:rsidRDefault="00080512">
      <w:pPr>
        <w:pStyle w:val="TT"/>
      </w:pPr>
      <w:r w:rsidRPr="004D3578">
        <w:br w:type="page"/>
      </w:r>
      <w:bookmarkStart w:id="21" w:name="tableOfContents"/>
      <w:bookmarkEnd w:id="21"/>
      <w:r w:rsidRPr="004D3578">
        <w:lastRenderedPageBreak/>
        <w:t>Contents</w:t>
      </w:r>
    </w:p>
    <w:p w14:paraId="34315AE1" w14:textId="22E12C31" w:rsidR="009F6699" w:rsidRDefault="004D3578">
      <w:pPr>
        <w:pStyle w:val="TOC1"/>
        <w:rPr>
          <w:ins w:id="22" w:author="RAP_01_22" w:date="2021-12-22T17:53:00Z"/>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ins w:id="23" w:author="RAP_01_22" w:date="2021-12-22T17:53:00Z">
        <w:r w:rsidR="009F6699">
          <w:t>Foreword</w:t>
        </w:r>
        <w:r w:rsidR="009F6699">
          <w:tab/>
        </w:r>
        <w:r w:rsidR="009F6699">
          <w:fldChar w:fldCharType="begin"/>
        </w:r>
        <w:r w:rsidR="009F6699">
          <w:instrText xml:space="preserve"> PAGEREF _Toc91088012 \h </w:instrText>
        </w:r>
      </w:ins>
      <w:r w:rsidR="009F6699">
        <w:fldChar w:fldCharType="separate"/>
      </w:r>
      <w:ins w:id="24" w:author="Rap_19_01" w:date="2022-01-19T16:31:00Z">
        <w:r w:rsidR="002268FA">
          <w:t>4</w:t>
        </w:r>
      </w:ins>
      <w:ins w:id="25" w:author="RAP_01_22" w:date="2021-12-22T17:53:00Z">
        <w:r w:rsidR="009F6699">
          <w:fldChar w:fldCharType="end"/>
        </w:r>
      </w:ins>
    </w:p>
    <w:p w14:paraId="64782A66" w14:textId="64A9E284" w:rsidR="009F6699" w:rsidRDefault="009F6699">
      <w:pPr>
        <w:pStyle w:val="TOC1"/>
        <w:rPr>
          <w:ins w:id="26" w:author="RAP_01_22" w:date="2021-12-22T17:53:00Z"/>
          <w:rFonts w:asciiTheme="minorHAnsi" w:eastAsiaTheme="minorEastAsia" w:hAnsiTheme="minorHAnsi" w:cstheme="minorBidi"/>
          <w:szCs w:val="22"/>
          <w:lang w:val="de-CH" w:eastAsia="de-CH"/>
        </w:rPr>
      </w:pPr>
      <w:ins w:id="27" w:author="RAP_01_22" w:date="2021-12-22T17:53:00Z">
        <w:r>
          <w:t>1</w:t>
        </w:r>
        <w:r>
          <w:rPr>
            <w:rFonts w:asciiTheme="minorHAnsi" w:eastAsiaTheme="minorEastAsia" w:hAnsiTheme="minorHAnsi" w:cstheme="minorBidi"/>
            <w:szCs w:val="22"/>
            <w:lang w:val="de-CH" w:eastAsia="de-CH"/>
          </w:rPr>
          <w:tab/>
        </w:r>
        <w:r>
          <w:t>Scope</w:t>
        </w:r>
        <w:r>
          <w:tab/>
        </w:r>
        <w:r>
          <w:fldChar w:fldCharType="begin"/>
        </w:r>
        <w:r>
          <w:instrText xml:space="preserve"> PAGEREF _Toc91088013 \h </w:instrText>
        </w:r>
      </w:ins>
      <w:r>
        <w:fldChar w:fldCharType="separate"/>
      </w:r>
      <w:ins w:id="28" w:author="Rap_19_01" w:date="2022-01-19T16:31:00Z">
        <w:r w:rsidR="002268FA">
          <w:t>6</w:t>
        </w:r>
      </w:ins>
      <w:ins w:id="29" w:author="RAP_01_22" w:date="2021-12-22T17:53:00Z">
        <w:r>
          <w:fldChar w:fldCharType="end"/>
        </w:r>
      </w:ins>
    </w:p>
    <w:p w14:paraId="70FF81E3" w14:textId="6438E91C" w:rsidR="009F6699" w:rsidRDefault="009F6699">
      <w:pPr>
        <w:pStyle w:val="TOC1"/>
        <w:rPr>
          <w:ins w:id="30" w:author="RAP_01_22" w:date="2021-12-22T17:53:00Z"/>
          <w:rFonts w:asciiTheme="minorHAnsi" w:eastAsiaTheme="minorEastAsia" w:hAnsiTheme="minorHAnsi" w:cstheme="minorBidi"/>
          <w:szCs w:val="22"/>
          <w:lang w:val="de-CH" w:eastAsia="de-CH"/>
        </w:rPr>
      </w:pPr>
      <w:ins w:id="31" w:author="RAP_01_22" w:date="2021-12-22T17:53:00Z">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_Toc91088014 \h </w:instrText>
        </w:r>
      </w:ins>
      <w:r>
        <w:fldChar w:fldCharType="separate"/>
      </w:r>
      <w:ins w:id="32" w:author="Rap_19_01" w:date="2022-01-19T16:31:00Z">
        <w:r w:rsidR="002268FA">
          <w:t>6</w:t>
        </w:r>
      </w:ins>
      <w:ins w:id="33" w:author="RAP_01_22" w:date="2021-12-22T17:53:00Z">
        <w:r>
          <w:fldChar w:fldCharType="end"/>
        </w:r>
      </w:ins>
    </w:p>
    <w:p w14:paraId="1526E4D1" w14:textId="078905ED" w:rsidR="009F6699" w:rsidRDefault="009F6699">
      <w:pPr>
        <w:pStyle w:val="TOC1"/>
        <w:rPr>
          <w:ins w:id="34" w:author="RAP_01_22" w:date="2021-12-22T17:53:00Z"/>
          <w:rFonts w:asciiTheme="minorHAnsi" w:eastAsiaTheme="minorEastAsia" w:hAnsiTheme="minorHAnsi" w:cstheme="minorBidi"/>
          <w:szCs w:val="22"/>
          <w:lang w:val="de-CH" w:eastAsia="de-CH"/>
        </w:rPr>
      </w:pPr>
      <w:ins w:id="35" w:author="RAP_01_22" w:date="2021-12-22T17:53:00Z">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_Toc91088015 \h </w:instrText>
        </w:r>
      </w:ins>
      <w:r>
        <w:fldChar w:fldCharType="separate"/>
      </w:r>
      <w:ins w:id="36" w:author="Rap_19_01" w:date="2022-01-19T16:31:00Z">
        <w:r w:rsidR="002268FA">
          <w:t>6</w:t>
        </w:r>
      </w:ins>
      <w:ins w:id="37" w:author="RAP_01_22" w:date="2021-12-22T17:53:00Z">
        <w:r>
          <w:fldChar w:fldCharType="end"/>
        </w:r>
      </w:ins>
    </w:p>
    <w:p w14:paraId="1024E970" w14:textId="6FA41D44" w:rsidR="009F6699" w:rsidRDefault="009F6699">
      <w:pPr>
        <w:pStyle w:val="TOC2"/>
        <w:rPr>
          <w:ins w:id="38" w:author="RAP_01_22" w:date="2021-12-22T17:53:00Z"/>
          <w:rFonts w:asciiTheme="minorHAnsi" w:eastAsiaTheme="minorEastAsia" w:hAnsiTheme="minorHAnsi" w:cstheme="minorBidi"/>
          <w:sz w:val="22"/>
          <w:szCs w:val="22"/>
          <w:lang w:val="de-CH" w:eastAsia="de-CH"/>
        </w:rPr>
      </w:pPr>
      <w:ins w:id="39" w:author="RAP_01_22" w:date="2021-12-22T17:53:00Z">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_Toc91088016 \h </w:instrText>
        </w:r>
      </w:ins>
      <w:r>
        <w:fldChar w:fldCharType="separate"/>
      </w:r>
      <w:ins w:id="40" w:author="Rap_19_01" w:date="2022-01-19T16:31:00Z">
        <w:r w:rsidR="002268FA">
          <w:t>6</w:t>
        </w:r>
      </w:ins>
      <w:ins w:id="41" w:author="RAP_01_22" w:date="2021-12-22T17:53:00Z">
        <w:r>
          <w:fldChar w:fldCharType="end"/>
        </w:r>
      </w:ins>
    </w:p>
    <w:p w14:paraId="731C3A69" w14:textId="5495F258" w:rsidR="009F6699" w:rsidRDefault="009F6699">
      <w:pPr>
        <w:pStyle w:val="TOC2"/>
        <w:rPr>
          <w:ins w:id="42" w:author="RAP_01_22" w:date="2021-12-22T17:53:00Z"/>
          <w:rFonts w:asciiTheme="minorHAnsi" w:eastAsiaTheme="minorEastAsia" w:hAnsiTheme="minorHAnsi" w:cstheme="minorBidi"/>
          <w:sz w:val="22"/>
          <w:szCs w:val="22"/>
          <w:lang w:val="de-CH" w:eastAsia="de-CH"/>
        </w:rPr>
      </w:pPr>
      <w:ins w:id="43" w:author="RAP_01_22" w:date="2021-12-22T17:53:00Z">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_Toc91088017 \h </w:instrText>
        </w:r>
      </w:ins>
      <w:r>
        <w:fldChar w:fldCharType="separate"/>
      </w:r>
      <w:ins w:id="44" w:author="Rap_19_01" w:date="2022-01-19T16:31:00Z">
        <w:r w:rsidR="002268FA">
          <w:t>6</w:t>
        </w:r>
      </w:ins>
      <w:ins w:id="45" w:author="RAP_01_22" w:date="2021-12-22T17:53:00Z">
        <w:r>
          <w:fldChar w:fldCharType="end"/>
        </w:r>
      </w:ins>
    </w:p>
    <w:p w14:paraId="1CF9CE59" w14:textId="7B5C4961" w:rsidR="009F6699" w:rsidRDefault="009F6699">
      <w:pPr>
        <w:pStyle w:val="TOC2"/>
        <w:rPr>
          <w:ins w:id="46" w:author="RAP_01_22" w:date="2021-12-22T17:53:00Z"/>
          <w:rFonts w:asciiTheme="minorHAnsi" w:eastAsiaTheme="minorEastAsia" w:hAnsiTheme="minorHAnsi" w:cstheme="minorBidi"/>
          <w:sz w:val="22"/>
          <w:szCs w:val="22"/>
          <w:lang w:val="de-CH" w:eastAsia="de-CH"/>
        </w:rPr>
      </w:pPr>
      <w:ins w:id="47" w:author="RAP_01_22" w:date="2021-12-22T17:53:00Z">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_Toc91088018 \h </w:instrText>
        </w:r>
      </w:ins>
      <w:r>
        <w:fldChar w:fldCharType="separate"/>
      </w:r>
      <w:ins w:id="48" w:author="Rap_19_01" w:date="2022-01-19T16:31:00Z">
        <w:r w:rsidR="002268FA">
          <w:t>6</w:t>
        </w:r>
      </w:ins>
      <w:ins w:id="49" w:author="RAP_01_22" w:date="2021-12-22T17:53:00Z">
        <w:r>
          <w:fldChar w:fldCharType="end"/>
        </w:r>
      </w:ins>
    </w:p>
    <w:p w14:paraId="366DFE14" w14:textId="7C36D498" w:rsidR="009F6699" w:rsidRDefault="009F6699">
      <w:pPr>
        <w:pStyle w:val="TOC1"/>
        <w:rPr>
          <w:ins w:id="50" w:author="RAP_01_22" w:date="2021-12-22T17:53:00Z"/>
          <w:rFonts w:asciiTheme="minorHAnsi" w:eastAsiaTheme="minorEastAsia" w:hAnsiTheme="minorHAnsi" w:cstheme="minorBidi"/>
          <w:szCs w:val="22"/>
          <w:lang w:val="de-CH" w:eastAsia="de-CH"/>
        </w:rPr>
      </w:pPr>
      <w:ins w:id="51" w:author="RAP_01_22" w:date="2021-12-22T17:53:00Z">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_Toc91088019 \h </w:instrText>
        </w:r>
      </w:ins>
      <w:r>
        <w:fldChar w:fldCharType="separate"/>
      </w:r>
      <w:ins w:id="52" w:author="Rap_19_01" w:date="2022-01-19T16:31:00Z">
        <w:r w:rsidR="002268FA">
          <w:t>7</w:t>
        </w:r>
      </w:ins>
      <w:ins w:id="53" w:author="RAP_01_22" w:date="2021-12-22T17:53:00Z">
        <w:r>
          <w:fldChar w:fldCharType="end"/>
        </w:r>
      </w:ins>
    </w:p>
    <w:p w14:paraId="34B925A0" w14:textId="73146D1D" w:rsidR="009F6699" w:rsidRDefault="009F6699">
      <w:pPr>
        <w:pStyle w:val="TOC2"/>
        <w:rPr>
          <w:ins w:id="54" w:author="RAP_01_22" w:date="2021-12-22T17:53:00Z"/>
          <w:rFonts w:asciiTheme="minorHAnsi" w:eastAsiaTheme="minorEastAsia" w:hAnsiTheme="minorHAnsi" w:cstheme="minorBidi"/>
          <w:sz w:val="22"/>
          <w:szCs w:val="22"/>
          <w:lang w:val="de-CH" w:eastAsia="de-CH"/>
        </w:rPr>
      </w:pPr>
      <w:ins w:id="55" w:author="RAP_01_22" w:date="2021-12-22T17:53:00Z">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_Toc91088020 \h </w:instrText>
        </w:r>
      </w:ins>
      <w:r>
        <w:fldChar w:fldCharType="separate"/>
      </w:r>
      <w:ins w:id="56" w:author="Rap_19_01" w:date="2022-01-19T16:31:00Z">
        <w:r w:rsidR="002268FA">
          <w:t>7</w:t>
        </w:r>
      </w:ins>
      <w:ins w:id="57" w:author="RAP_01_22" w:date="2021-12-22T17:53:00Z">
        <w:r>
          <w:fldChar w:fldCharType="end"/>
        </w:r>
      </w:ins>
    </w:p>
    <w:p w14:paraId="3DE5353B" w14:textId="4730C429" w:rsidR="009F6699" w:rsidRDefault="009F6699">
      <w:pPr>
        <w:pStyle w:val="TOC2"/>
        <w:rPr>
          <w:ins w:id="58" w:author="RAP_01_22" w:date="2021-12-22T17:53:00Z"/>
          <w:rFonts w:asciiTheme="minorHAnsi" w:eastAsiaTheme="minorEastAsia" w:hAnsiTheme="minorHAnsi" w:cstheme="minorBidi"/>
          <w:sz w:val="22"/>
          <w:szCs w:val="22"/>
          <w:lang w:val="de-CH" w:eastAsia="de-CH"/>
        </w:rPr>
      </w:pPr>
      <w:ins w:id="59" w:author="RAP_01_22" w:date="2021-12-22T17:53:00Z">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_Toc91088021 \h </w:instrText>
        </w:r>
      </w:ins>
      <w:r>
        <w:fldChar w:fldCharType="separate"/>
      </w:r>
      <w:ins w:id="60" w:author="Rap_19_01" w:date="2022-01-19T16:31:00Z">
        <w:r w:rsidR="002268FA">
          <w:t>7</w:t>
        </w:r>
      </w:ins>
      <w:ins w:id="61" w:author="RAP_01_22" w:date="2021-12-22T17:53:00Z">
        <w:r>
          <w:fldChar w:fldCharType="end"/>
        </w:r>
      </w:ins>
    </w:p>
    <w:p w14:paraId="1D37E490" w14:textId="666A94D4" w:rsidR="009F6699" w:rsidRDefault="009F6699">
      <w:pPr>
        <w:pStyle w:val="TOC2"/>
        <w:rPr>
          <w:ins w:id="62" w:author="RAP_01_22" w:date="2021-12-22T17:53:00Z"/>
          <w:rFonts w:asciiTheme="minorHAnsi" w:eastAsiaTheme="minorEastAsia" w:hAnsiTheme="minorHAnsi" w:cstheme="minorBidi"/>
          <w:sz w:val="22"/>
          <w:szCs w:val="22"/>
          <w:lang w:val="de-CH" w:eastAsia="de-CH"/>
        </w:rPr>
      </w:pPr>
      <w:ins w:id="63" w:author="RAP_01_22" w:date="2021-12-22T17:53:00Z">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_Toc91088022 \h </w:instrText>
        </w:r>
      </w:ins>
      <w:r>
        <w:fldChar w:fldCharType="separate"/>
      </w:r>
      <w:ins w:id="64" w:author="Rap_19_01" w:date="2022-01-19T16:31:00Z">
        <w:r w:rsidR="002268FA">
          <w:t>7</w:t>
        </w:r>
      </w:ins>
      <w:ins w:id="65" w:author="RAP_01_22" w:date="2021-12-22T17:53:00Z">
        <w:r>
          <w:fldChar w:fldCharType="end"/>
        </w:r>
      </w:ins>
    </w:p>
    <w:p w14:paraId="044830C6" w14:textId="1F4D7749" w:rsidR="009F6699" w:rsidRDefault="009F6699">
      <w:pPr>
        <w:pStyle w:val="TOC3"/>
        <w:rPr>
          <w:ins w:id="66" w:author="RAP_01_22" w:date="2021-12-22T17:53:00Z"/>
          <w:rFonts w:asciiTheme="minorHAnsi" w:eastAsiaTheme="minorEastAsia" w:hAnsiTheme="minorHAnsi" w:cstheme="minorBidi"/>
          <w:sz w:val="22"/>
          <w:szCs w:val="22"/>
          <w:lang w:val="de-CH" w:eastAsia="de-CH"/>
        </w:rPr>
      </w:pPr>
      <w:ins w:id="67" w:author="RAP_01_22" w:date="2021-12-22T17:53:00Z">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_Toc91088023 \h </w:instrText>
        </w:r>
      </w:ins>
      <w:r>
        <w:fldChar w:fldCharType="separate"/>
      </w:r>
      <w:ins w:id="68" w:author="Rap_19_01" w:date="2022-01-19T16:31:00Z">
        <w:r w:rsidR="002268FA">
          <w:t>7</w:t>
        </w:r>
      </w:ins>
      <w:ins w:id="69" w:author="RAP_01_22" w:date="2021-12-22T17:53:00Z">
        <w:r>
          <w:fldChar w:fldCharType="end"/>
        </w:r>
      </w:ins>
    </w:p>
    <w:p w14:paraId="6083C1D7" w14:textId="02EDAB35" w:rsidR="009F6699" w:rsidRDefault="009F6699">
      <w:pPr>
        <w:pStyle w:val="TOC3"/>
        <w:rPr>
          <w:ins w:id="70" w:author="RAP_01_22" w:date="2021-12-22T17:53:00Z"/>
          <w:rFonts w:asciiTheme="minorHAnsi" w:eastAsiaTheme="minorEastAsia" w:hAnsiTheme="minorHAnsi" w:cstheme="minorBidi"/>
          <w:sz w:val="22"/>
          <w:szCs w:val="22"/>
          <w:lang w:val="de-CH" w:eastAsia="de-CH"/>
        </w:rPr>
      </w:pPr>
      <w:ins w:id="71" w:author="RAP_01_22" w:date="2021-12-22T17:53:00Z">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_Toc91088024 \h </w:instrText>
        </w:r>
      </w:ins>
      <w:r>
        <w:fldChar w:fldCharType="separate"/>
      </w:r>
      <w:ins w:id="72" w:author="Rap_19_01" w:date="2022-01-19T16:31:00Z">
        <w:r w:rsidR="002268FA">
          <w:t>8</w:t>
        </w:r>
      </w:ins>
      <w:ins w:id="73" w:author="RAP_01_22" w:date="2021-12-22T17:53:00Z">
        <w:r>
          <w:fldChar w:fldCharType="end"/>
        </w:r>
      </w:ins>
    </w:p>
    <w:p w14:paraId="39B051DD" w14:textId="5D3C1330" w:rsidR="009F6699" w:rsidRDefault="009F6699">
      <w:pPr>
        <w:pStyle w:val="TOC1"/>
        <w:rPr>
          <w:ins w:id="74" w:author="RAP_01_22" w:date="2021-12-22T17:53:00Z"/>
          <w:rFonts w:asciiTheme="minorHAnsi" w:eastAsiaTheme="minorEastAsia" w:hAnsiTheme="minorHAnsi" w:cstheme="minorBidi"/>
          <w:szCs w:val="22"/>
          <w:lang w:val="de-CH" w:eastAsia="de-CH"/>
        </w:rPr>
      </w:pPr>
      <w:ins w:id="75" w:author="RAP_01_22" w:date="2021-12-22T17:53:00Z">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_Toc91088025 \h </w:instrText>
        </w:r>
      </w:ins>
      <w:r>
        <w:fldChar w:fldCharType="separate"/>
      </w:r>
      <w:ins w:id="76" w:author="Rap_19_01" w:date="2022-01-19T16:31:00Z">
        <w:r w:rsidR="002268FA">
          <w:t>8</w:t>
        </w:r>
      </w:ins>
      <w:ins w:id="77" w:author="RAP_01_22" w:date="2021-12-22T17:53:00Z">
        <w:r>
          <w:fldChar w:fldCharType="end"/>
        </w:r>
      </w:ins>
    </w:p>
    <w:p w14:paraId="3C414F52" w14:textId="2AE4E969" w:rsidR="009F6699" w:rsidRDefault="009F6699">
      <w:pPr>
        <w:pStyle w:val="TOC1"/>
        <w:rPr>
          <w:ins w:id="78" w:author="RAP_01_22" w:date="2021-12-22T17:53:00Z"/>
          <w:rFonts w:asciiTheme="minorHAnsi" w:eastAsiaTheme="minorEastAsia" w:hAnsiTheme="minorHAnsi" w:cstheme="minorBidi"/>
          <w:szCs w:val="22"/>
          <w:lang w:val="de-CH" w:eastAsia="de-CH"/>
        </w:rPr>
      </w:pPr>
      <w:ins w:id="79" w:author="RAP_01_22" w:date="2021-12-22T17:53:00Z">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_Toc91088026 \h </w:instrText>
        </w:r>
      </w:ins>
      <w:r>
        <w:fldChar w:fldCharType="separate"/>
      </w:r>
      <w:ins w:id="80" w:author="Rap_19_01" w:date="2022-01-19T16:31:00Z">
        <w:r w:rsidR="002268FA">
          <w:t>8</w:t>
        </w:r>
      </w:ins>
      <w:ins w:id="81" w:author="RAP_01_22" w:date="2021-12-22T17:53:00Z">
        <w:r>
          <w:fldChar w:fldCharType="end"/>
        </w:r>
      </w:ins>
    </w:p>
    <w:p w14:paraId="308CD3EF" w14:textId="323163BF" w:rsidR="009F6699" w:rsidRDefault="009F6699">
      <w:pPr>
        <w:pStyle w:val="TOC1"/>
        <w:rPr>
          <w:ins w:id="82" w:author="RAP_01_22" w:date="2021-12-22T17:53:00Z"/>
          <w:rFonts w:asciiTheme="minorHAnsi" w:eastAsiaTheme="minorEastAsia" w:hAnsiTheme="minorHAnsi" w:cstheme="minorBidi"/>
          <w:szCs w:val="22"/>
          <w:lang w:val="de-CH" w:eastAsia="de-CH"/>
        </w:rPr>
      </w:pPr>
      <w:ins w:id="83" w:author="RAP_01_22" w:date="2021-12-22T17:53:00Z">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_Toc91088027 \h </w:instrText>
        </w:r>
      </w:ins>
      <w:r>
        <w:fldChar w:fldCharType="separate"/>
      </w:r>
      <w:ins w:id="84" w:author="Rap_19_01" w:date="2022-01-19T16:31:00Z">
        <w:r w:rsidR="002268FA">
          <w:t>9</w:t>
        </w:r>
      </w:ins>
      <w:ins w:id="85" w:author="RAP_01_22" w:date="2021-12-22T17:53:00Z">
        <w:r>
          <w:fldChar w:fldCharType="end"/>
        </w:r>
      </w:ins>
    </w:p>
    <w:p w14:paraId="25AB34D1" w14:textId="58BBA3A0" w:rsidR="009F6699" w:rsidRDefault="009F6699">
      <w:pPr>
        <w:pStyle w:val="TOC2"/>
        <w:rPr>
          <w:ins w:id="86" w:author="RAP_01_22" w:date="2021-12-22T17:53:00Z"/>
          <w:rFonts w:asciiTheme="minorHAnsi" w:eastAsiaTheme="minorEastAsia" w:hAnsiTheme="minorHAnsi" w:cstheme="minorBidi"/>
          <w:sz w:val="22"/>
          <w:szCs w:val="22"/>
          <w:lang w:val="de-CH" w:eastAsia="de-CH"/>
        </w:rPr>
      </w:pPr>
      <w:ins w:id="87" w:author="RAP_01_22" w:date="2021-12-22T17:53:00Z">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_Toc91088028 \h </w:instrText>
        </w:r>
      </w:ins>
      <w:r>
        <w:fldChar w:fldCharType="separate"/>
      </w:r>
      <w:ins w:id="88" w:author="Rap_19_01" w:date="2022-01-19T16:31:00Z">
        <w:r w:rsidR="002268FA">
          <w:t>9</w:t>
        </w:r>
      </w:ins>
      <w:ins w:id="89" w:author="RAP_01_22" w:date="2021-12-22T17:53:00Z">
        <w:r>
          <w:fldChar w:fldCharType="end"/>
        </w:r>
      </w:ins>
    </w:p>
    <w:p w14:paraId="34160A39" w14:textId="41F85016" w:rsidR="009F6699" w:rsidRDefault="009F6699">
      <w:pPr>
        <w:pStyle w:val="TOC3"/>
        <w:rPr>
          <w:ins w:id="90" w:author="RAP_01_22" w:date="2021-12-22T17:53:00Z"/>
          <w:rFonts w:asciiTheme="minorHAnsi" w:eastAsiaTheme="minorEastAsia" w:hAnsiTheme="minorHAnsi" w:cstheme="minorBidi"/>
          <w:sz w:val="22"/>
          <w:szCs w:val="22"/>
          <w:lang w:val="de-CH" w:eastAsia="de-CH"/>
        </w:rPr>
      </w:pPr>
      <w:ins w:id="91" w:author="RAP_01_22" w:date="2021-12-22T17:53:00Z">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_Toc91088029 \h </w:instrText>
        </w:r>
      </w:ins>
      <w:r>
        <w:fldChar w:fldCharType="separate"/>
      </w:r>
      <w:ins w:id="92" w:author="Rap_19_01" w:date="2022-01-19T16:31:00Z">
        <w:r w:rsidR="002268FA">
          <w:t>9</w:t>
        </w:r>
      </w:ins>
      <w:ins w:id="93" w:author="RAP_01_22" w:date="2021-12-22T17:53:00Z">
        <w:r>
          <w:fldChar w:fldCharType="end"/>
        </w:r>
      </w:ins>
    </w:p>
    <w:p w14:paraId="4C92ED72" w14:textId="2677A811" w:rsidR="009F6699" w:rsidRDefault="009F6699">
      <w:pPr>
        <w:pStyle w:val="TOC3"/>
        <w:rPr>
          <w:ins w:id="94" w:author="RAP_01_22" w:date="2021-12-22T17:53:00Z"/>
          <w:rFonts w:asciiTheme="minorHAnsi" w:eastAsiaTheme="minorEastAsia" w:hAnsiTheme="minorHAnsi" w:cstheme="minorBidi"/>
          <w:sz w:val="22"/>
          <w:szCs w:val="22"/>
          <w:lang w:val="de-CH" w:eastAsia="de-CH"/>
        </w:rPr>
      </w:pPr>
      <w:ins w:id="95" w:author="RAP_01_22" w:date="2021-12-22T17:53:00Z">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_Toc91088030 \h </w:instrText>
        </w:r>
      </w:ins>
      <w:r>
        <w:fldChar w:fldCharType="separate"/>
      </w:r>
      <w:ins w:id="96" w:author="Rap_19_01" w:date="2022-01-19T16:31:00Z">
        <w:r w:rsidR="002268FA">
          <w:t>9</w:t>
        </w:r>
      </w:ins>
      <w:ins w:id="97" w:author="RAP_01_22" w:date="2021-12-22T17:53:00Z">
        <w:r>
          <w:fldChar w:fldCharType="end"/>
        </w:r>
      </w:ins>
    </w:p>
    <w:p w14:paraId="3BAC05DB" w14:textId="1A31F33C" w:rsidR="009F6699" w:rsidRDefault="009F6699">
      <w:pPr>
        <w:pStyle w:val="TOC4"/>
        <w:rPr>
          <w:ins w:id="98" w:author="RAP_01_22" w:date="2021-12-22T17:53:00Z"/>
          <w:rFonts w:asciiTheme="minorHAnsi" w:eastAsiaTheme="minorEastAsia" w:hAnsiTheme="minorHAnsi" w:cstheme="minorBidi"/>
          <w:sz w:val="22"/>
          <w:szCs w:val="22"/>
          <w:lang w:val="de-CH" w:eastAsia="de-CH"/>
        </w:rPr>
      </w:pPr>
      <w:ins w:id="99" w:author="RAP_01_22" w:date="2021-12-22T17:53:00Z">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_Toc91088031 \h </w:instrText>
        </w:r>
      </w:ins>
      <w:r>
        <w:fldChar w:fldCharType="separate"/>
      </w:r>
      <w:ins w:id="100" w:author="Rap_19_01" w:date="2022-01-19T16:31:00Z">
        <w:r w:rsidR="002268FA">
          <w:t>9</w:t>
        </w:r>
      </w:ins>
      <w:ins w:id="101" w:author="RAP_01_22" w:date="2021-12-22T17:53:00Z">
        <w:r>
          <w:fldChar w:fldCharType="end"/>
        </w:r>
      </w:ins>
    </w:p>
    <w:p w14:paraId="51697B6C" w14:textId="6905A54A" w:rsidR="009F6699" w:rsidRDefault="009F6699">
      <w:pPr>
        <w:pStyle w:val="TOC4"/>
        <w:rPr>
          <w:ins w:id="102" w:author="RAP_01_22" w:date="2021-12-22T17:53:00Z"/>
          <w:rFonts w:asciiTheme="minorHAnsi" w:eastAsiaTheme="minorEastAsia" w:hAnsiTheme="minorHAnsi" w:cstheme="minorBidi"/>
          <w:sz w:val="22"/>
          <w:szCs w:val="22"/>
          <w:lang w:val="de-CH" w:eastAsia="de-CH"/>
        </w:rPr>
      </w:pPr>
      <w:ins w:id="103" w:author="RAP_01_22" w:date="2021-12-22T17:53:00Z">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_Toc91088032 \h </w:instrText>
        </w:r>
      </w:ins>
      <w:r>
        <w:fldChar w:fldCharType="separate"/>
      </w:r>
      <w:ins w:id="104" w:author="Rap_19_01" w:date="2022-01-19T16:31:00Z">
        <w:r w:rsidR="002268FA">
          <w:t>9</w:t>
        </w:r>
      </w:ins>
      <w:ins w:id="105" w:author="RAP_01_22" w:date="2021-12-22T17:53:00Z">
        <w:r>
          <w:fldChar w:fldCharType="end"/>
        </w:r>
      </w:ins>
    </w:p>
    <w:p w14:paraId="56B0C868" w14:textId="3E8327CE" w:rsidR="009F6699" w:rsidRDefault="009F6699">
      <w:pPr>
        <w:pStyle w:val="TOC5"/>
        <w:rPr>
          <w:ins w:id="106" w:author="RAP_01_22" w:date="2021-12-22T17:53:00Z"/>
          <w:rFonts w:asciiTheme="minorHAnsi" w:eastAsiaTheme="minorEastAsia" w:hAnsiTheme="minorHAnsi" w:cstheme="minorBidi"/>
          <w:sz w:val="22"/>
          <w:szCs w:val="22"/>
          <w:lang w:val="de-CH" w:eastAsia="de-CH"/>
        </w:rPr>
      </w:pPr>
      <w:ins w:id="107" w:author="RAP_01_22" w:date="2021-12-22T17:53:00Z">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_Toc91088033 \h </w:instrText>
        </w:r>
      </w:ins>
      <w:r>
        <w:fldChar w:fldCharType="separate"/>
      </w:r>
      <w:ins w:id="108" w:author="Rap_19_01" w:date="2022-01-19T16:31:00Z">
        <w:r w:rsidR="002268FA">
          <w:t>9</w:t>
        </w:r>
      </w:ins>
      <w:ins w:id="109" w:author="RAP_01_22" w:date="2021-12-22T17:53:00Z">
        <w:r>
          <w:fldChar w:fldCharType="end"/>
        </w:r>
      </w:ins>
    </w:p>
    <w:p w14:paraId="57052661" w14:textId="7B1CDE7F" w:rsidR="009F6699" w:rsidRDefault="009F6699">
      <w:pPr>
        <w:pStyle w:val="TOC5"/>
        <w:rPr>
          <w:ins w:id="110" w:author="RAP_01_22" w:date="2021-12-22T17:53:00Z"/>
          <w:rFonts w:asciiTheme="minorHAnsi" w:eastAsiaTheme="minorEastAsia" w:hAnsiTheme="minorHAnsi" w:cstheme="minorBidi"/>
          <w:sz w:val="22"/>
          <w:szCs w:val="22"/>
          <w:lang w:val="de-CH" w:eastAsia="de-CH"/>
        </w:rPr>
      </w:pPr>
      <w:ins w:id="111" w:author="RAP_01_22" w:date="2021-12-22T17:53:00Z">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_Toc91088034 \h </w:instrText>
        </w:r>
      </w:ins>
      <w:r>
        <w:fldChar w:fldCharType="separate"/>
      </w:r>
      <w:ins w:id="112" w:author="Rap_19_01" w:date="2022-01-19T16:31:00Z">
        <w:r w:rsidR="002268FA">
          <w:t>10</w:t>
        </w:r>
      </w:ins>
      <w:ins w:id="113" w:author="RAP_01_22" w:date="2021-12-22T17:53:00Z">
        <w:r>
          <w:fldChar w:fldCharType="end"/>
        </w:r>
      </w:ins>
    </w:p>
    <w:p w14:paraId="7B9E46F4" w14:textId="51B99A25" w:rsidR="009F6699" w:rsidRDefault="009F6699">
      <w:pPr>
        <w:pStyle w:val="TOC5"/>
        <w:rPr>
          <w:ins w:id="114" w:author="RAP_01_22" w:date="2021-12-22T17:53:00Z"/>
          <w:rFonts w:asciiTheme="minorHAnsi" w:eastAsiaTheme="minorEastAsia" w:hAnsiTheme="minorHAnsi" w:cstheme="minorBidi"/>
          <w:sz w:val="22"/>
          <w:szCs w:val="22"/>
          <w:lang w:val="de-CH" w:eastAsia="de-CH"/>
        </w:rPr>
      </w:pPr>
      <w:ins w:id="115" w:author="RAP_01_22" w:date="2021-12-22T17:53:00Z">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_Toc91088035 \h </w:instrText>
        </w:r>
      </w:ins>
      <w:r>
        <w:fldChar w:fldCharType="separate"/>
      </w:r>
      <w:ins w:id="116" w:author="Rap_19_01" w:date="2022-01-19T16:31:00Z">
        <w:r w:rsidR="002268FA">
          <w:t>10</w:t>
        </w:r>
      </w:ins>
      <w:ins w:id="117" w:author="RAP_01_22" w:date="2021-12-22T17:53:00Z">
        <w:r>
          <w:fldChar w:fldCharType="end"/>
        </w:r>
      </w:ins>
    </w:p>
    <w:p w14:paraId="0214F82E" w14:textId="45EAB767" w:rsidR="009F6699" w:rsidRDefault="009F6699">
      <w:pPr>
        <w:pStyle w:val="TOC3"/>
        <w:rPr>
          <w:ins w:id="118" w:author="RAP_01_22" w:date="2021-12-22T17:53:00Z"/>
          <w:rFonts w:asciiTheme="minorHAnsi" w:eastAsiaTheme="minorEastAsia" w:hAnsiTheme="minorHAnsi" w:cstheme="minorBidi"/>
          <w:sz w:val="22"/>
          <w:szCs w:val="22"/>
          <w:lang w:val="de-CH" w:eastAsia="de-CH"/>
        </w:rPr>
      </w:pPr>
      <w:ins w:id="119" w:author="RAP_01_22" w:date="2021-12-22T17:53:00Z">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_Toc91088036 \h </w:instrText>
        </w:r>
      </w:ins>
      <w:r>
        <w:fldChar w:fldCharType="separate"/>
      </w:r>
      <w:ins w:id="120" w:author="Rap_19_01" w:date="2022-01-19T16:31:00Z">
        <w:r w:rsidR="002268FA">
          <w:t>10</w:t>
        </w:r>
      </w:ins>
      <w:ins w:id="121" w:author="RAP_01_22" w:date="2021-12-22T17:53:00Z">
        <w:r>
          <w:fldChar w:fldCharType="end"/>
        </w:r>
      </w:ins>
    </w:p>
    <w:p w14:paraId="7981A1CC" w14:textId="5DEE5147" w:rsidR="009F6699" w:rsidRDefault="009F6699">
      <w:pPr>
        <w:pStyle w:val="TOC4"/>
        <w:rPr>
          <w:ins w:id="122" w:author="RAP_01_22" w:date="2021-12-22T17:53:00Z"/>
          <w:rFonts w:asciiTheme="minorHAnsi" w:eastAsiaTheme="minorEastAsia" w:hAnsiTheme="minorHAnsi" w:cstheme="minorBidi"/>
          <w:sz w:val="22"/>
          <w:szCs w:val="22"/>
          <w:lang w:val="de-CH" w:eastAsia="de-CH"/>
        </w:rPr>
      </w:pPr>
      <w:ins w:id="123" w:author="RAP_01_22" w:date="2021-12-22T17:53:00Z">
        <w:r>
          <w:t>7.1.3.1</w:t>
        </w:r>
        <w:r>
          <w:rPr>
            <w:rFonts w:asciiTheme="minorHAnsi" w:eastAsiaTheme="minorEastAsia" w:hAnsiTheme="minorHAnsi" w:cstheme="minorBidi"/>
            <w:sz w:val="22"/>
            <w:szCs w:val="22"/>
            <w:lang w:val="de-CH" w:eastAsia="de-CH"/>
          </w:rPr>
          <w:tab/>
        </w:r>
        <w:r>
          <w:t>Enhanced BS selectivity for band n1</w:t>
        </w:r>
        <w:r>
          <w:tab/>
        </w:r>
        <w:r>
          <w:fldChar w:fldCharType="begin"/>
        </w:r>
        <w:r>
          <w:instrText xml:space="preserve"> PAGEREF _Toc91088037 \h </w:instrText>
        </w:r>
      </w:ins>
      <w:r>
        <w:fldChar w:fldCharType="separate"/>
      </w:r>
      <w:ins w:id="124" w:author="Rap_19_01" w:date="2022-01-19T16:31:00Z">
        <w:r w:rsidR="002268FA">
          <w:t>10</w:t>
        </w:r>
      </w:ins>
      <w:ins w:id="125" w:author="RAP_01_22" w:date="2021-12-22T17:53:00Z">
        <w:r>
          <w:fldChar w:fldCharType="end"/>
        </w:r>
      </w:ins>
    </w:p>
    <w:p w14:paraId="7D290BF0" w14:textId="120624EE" w:rsidR="009F6699" w:rsidRDefault="009F6699">
      <w:pPr>
        <w:pStyle w:val="TOC4"/>
        <w:rPr>
          <w:ins w:id="126" w:author="RAP_01_22" w:date="2021-12-22T17:53:00Z"/>
          <w:rFonts w:asciiTheme="minorHAnsi" w:eastAsiaTheme="minorEastAsia" w:hAnsiTheme="minorHAnsi" w:cstheme="minorBidi"/>
          <w:sz w:val="22"/>
          <w:szCs w:val="22"/>
          <w:lang w:val="de-CH" w:eastAsia="de-CH"/>
        </w:rPr>
      </w:pPr>
      <w:ins w:id="127" w:author="RAP_01_22" w:date="2021-12-22T17:53:00Z">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_Toc91088038 \h </w:instrText>
        </w:r>
      </w:ins>
      <w:r>
        <w:fldChar w:fldCharType="separate"/>
      </w:r>
      <w:ins w:id="128" w:author="Rap_19_01" w:date="2022-01-19T16:31:00Z">
        <w:r w:rsidR="002268FA">
          <w:t>10</w:t>
        </w:r>
      </w:ins>
      <w:ins w:id="129" w:author="RAP_01_22" w:date="2021-12-22T17:53:00Z">
        <w:r>
          <w:fldChar w:fldCharType="end"/>
        </w:r>
      </w:ins>
    </w:p>
    <w:p w14:paraId="2ABBFEA2" w14:textId="353EB2A1" w:rsidR="009F6699" w:rsidRDefault="009F6699">
      <w:pPr>
        <w:pStyle w:val="TOC2"/>
        <w:rPr>
          <w:ins w:id="130" w:author="RAP_01_22" w:date="2021-12-22T17:53:00Z"/>
          <w:rFonts w:asciiTheme="minorHAnsi" w:eastAsiaTheme="minorEastAsia" w:hAnsiTheme="minorHAnsi" w:cstheme="minorBidi"/>
          <w:sz w:val="22"/>
          <w:szCs w:val="22"/>
          <w:lang w:val="de-CH" w:eastAsia="de-CH"/>
        </w:rPr>
      </w:pPr>
      <w:ins w:id="131" w:author="RAP_01_22" w:date="2021-12-22T17:53:00Z">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_Toc91088039 \h </w:instrText>
        </w:r>
      </w:ins>
      <w:r>
        <w:fldChar w:fldCharType="separate"/>
      </w:r>
      <w:ins w:id="132" w:author="Rap_19_01" w:date="2022-01-19T16:31:00Z">
        <w:r w:rsidR="002268FA">
          <w:t>11</w:t>
        </w:r>
      </w:ins>
      <w:ins w:id="133" w:author="RAP_01_22" w:date="2021-12-22T17:53:00Z">
        <w:r>
          <w:fldChar w:fldCharType="end"/>
        </w:r>
      </w:ins>
    </w:p>
    <w:p w14:paraId="09245DDA" w14:textId="5645CA5B" w:rsidR="009F6699" w:rsidRDefault="009F6699">
      <w:pPr>
        <w:pStyle w:val="TOC3"/>
        <w:rPr>
          <w:ins w:id="134" w:author="RAP_01_22" w:date="2021-12-22T17:53:00Z"/>
          <w:rFonts w:asciiTheme="minorHAnsi" w:eastAsiaTheme="minorEastAsia" w:hAnsiTheme="minorHAnsi" w:cstheme="minorBidi"/>
          <w:sz w:val="22"/>
          <w:szCs w:val="22"/>
          <w:lang w:val="de-CH" w:eastAsia="de-CH"/>
        </w:rPr>
      </w:pPr>
      <w:ins w:id="135" w:author="RAP_01_22" w:date="2021-12-22T17:53:00Z">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_Toc91088040 \h </w:instrText>
        </w:r>
      </w:ins>
      <w:r>
        <w:fldChar w:fldCharType="separate"/>
      </w:r>
      <w:ins w:id="136" w:author="Rap_19_01" w:date="2022-01-19T16:31:00Z">
        <w:r w:rsidR="002268FA">
          <w:t>11</w:t>
        </w:r>
      </w:ins>
      <w:ins w:id="137" w:author="RAP_01_22" w:date="2021-12-22T17:53:00Z">
        <w:r>
          <w:fldChar w:fldCharType="end"/>
        </w:r>
      </w:ins>
    </w:p>
    <w:p w14:paraId="5331353B" w14:textId="5D1538DA" w:rsidR="009F6699" w:rsidRDefault="009F6699">
      <w:pPr>
        <w:pStyle w:val="TOC3"/>
        <w:rPr>
          <w:ins w:id="138" w:author="RAP_01_22" w:date="2021-12-22T17:53:00Z"/>
          <w:rFonts w:asciiTheme="minorHAnsi" w:eastAsiaTheme="minorEastAsia" w:hAnsiTheme="minorHAnsi" w:cstheme="minorBidi"/>
          <w:sz w:val="22"/>
          <w:szCs w:val="22"/>
          <w:lang w:val="de-CH" w:eastAsia="de-CH"/>
        </w:rPr>
      </w:pPr>
      <w:ins w:id="139" w:author="RAP_01_22" w:date="2021-12-22T17:53:00Z">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_Toc91088041 \h </w:instrText>
        </w:r>
      </w:ins>
      <w:r>
        <w:fldChar w:fldCharType="separate"/>
      </w:r>
      <w:ins w:id="140" w:author="Rap_19_01" w:date="2022-01-19T16:31:00Z">
        <w:r w:rsidR="002268FA">
          <w:t>11</w:t>
        </w:r>
      </w:ins>
      <w:ins w:id="141" w:author="RAP_01_22" w:date="2021-12-22T17:53:00Z">
        <w:r>
          <w:fldChar w:fldCharType="end"/>
        </w:r>
      </w:ins>
    </w:p>
    <w:p w14:paraId="21D40BC0" w14:textId="46A9792C" w:rsidR="009F6699" w:rsidRDefault="009F6699">
      <w:pPr>
        <w:pStyle w:val="TOC1"/>
        <w:rPr>
          <w:ins w:id="142" w:author="RAP_01_22" w:date="2021-12-22T17:53:00Z"/>
          <w:rFonts w:asciiTheme="minorHAnsi" w:eastAsiaTheme="minorEastAsia" w:hAnsiTheme="minorHAnsi" w:cstheme="minorBidi"/>
          <w:szCs w:val="22"/>
          <w:lang w:val="de-CH" w:eastAsia="de-CH"/>
        </w:rPr>
      </w:pPr>
      <w:ins w:id="143" w:author="RAP_01_22" w:date="2021-12-22T17:53:00Z">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_Toc91088042 \h </w:instrText>
        </w:r>
      </w:ins>
      <w:r>
        <w:fldChar w:fldCharType="separate"/>
      </w:r>
      <w:ins w:id="144" w:author="Rap_19_01" w:date="2022-01-19T16:31:00Z">
        <w:r w:rsidR="002268FA">
          <w:t>13</w:t>
        </w:r>
      </w:ins>
      <w:ins w:id="145" w:author="RAP_01_22" w:date="2021-12-22T17:53:00Z">
        <w:r>
          <w:fldChar w:fldCharType="end"/>
        </w:r>
      </w:ins>
    </w:p>
    <w:p w14:paraId="5ED38D21" w14:textId="32FA6EC0" w:rsidR="009F6699" w:rsidRDefault="009F6699">
      <w:pPr>
        <w:pStyle w:val="TOC1"/>
        <w:rPr>
          <w:ins w:id="146" w:author="RAP_01_22" w:date="2021-12-22T17:53:00Z"/>
          <w:rFonts w:asciiTheme="minorHAnsi" w:eastAsiaTheme="minorEastAsia" w:hAnsiTheme="minorHAnsi" w:cstheme="minorBidi"/>
          <w:szCs w:val="22"/>
          <w:lang w:val="de-CH" w:eastAsia="de-CH"/>
        </w:rPr>
      </w:pPr>
      <w:ins w:id="147" w:author="RAP_01_22" w:date="2021-12-22T17:53:00Z">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_Toc91088043 \h </w:instrText>
        </w:r>
      </w:ins>
      <w:r>
        <w:fldChar w:fldCharType="separate"/>
      </w:r>
      <w:ins w:id="148" w:author="Rap_19_01" w:date="2022-01-19T16:31:00Z">
        <w:r w:rsidR="002268FA">
          <w:t>13</w:t>
        </w:r>
      </w:ins>
      <w:ins w:id="149" w:author="RAP_01_22" w:date="2021-12-22T17:53:00Z">
        <w:r>
          <w:fldChar w:fldCharType="end"/>
        </w:r>
      </w:ins>
    </w:p>
    <w:p w14:paraId="74DA16A8" w14:textId="20962BD8" w:rsidR="009F6699" w:rsidRDefault="009F6699">
      <w:pPr>
        <w:pStyle w:val="TOC1"/>
        <w:rPr>
          <w:ins w:id="150" w:author="RAP_01_22" w:date="2021-12-22T17:53:00Z"/>
          <w:rFonts w:asciiTheme="minorHAnsi" w:eastAsiaTheme="minorEastAsia" w:hAnsiTheme="minorHAnsi" w:cstheme="minorBidi"/>
          <w:szCs w:val="22"/>
          <w:lang w:val="de-CH" w:eastAsia="de-CH"/>
        </w:rPr>
      </w:pPr>
      <w:ins w:id="151" w:author="RAP_01_22" w:date="2021-12-22T17:53:00Z">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_Toc91088044 \h </w:instrText>
        </w:r>
      </w:ins>
      <w:r>
        <w:fldChar w:fldCharType="separate"/>
      </w:r>
      <w:ins w:id="152" w:author="Rap_19_01" w:date="2022-01-19T16:31:00Z">
        <w:r w:rsidR="002268FA">
          <w:t>13</w:t>
        </w:r>
      </w:ins>
      <w:ins w:id="153" w:author="RAP_01_22" w:date="2021-12-22T17:53:00Z">
        <w:r>
          <w:fldChar w:fldCharType="end"/>
        </w:r>
      </w:ins>
    </w:p>
    <w:p w14:paraId="6DA42BE8" w14:textId="34CB396E" w:rsidR="009F6699" w:rsidRDefault="009F6699">
      <w:pPr>
        <w:pStyle w:val="TOC8"/>
        <w:rPr>
          <w:ins w:id="154" w:author="RAP_01_22" w:date="2021-12-22T17:53:00Z"/>
          <w:rFonts w:asciiTheme="minorHAnsi" w:eastAsiaTheme="minorEastAsia" w:hAnsiTheme="minorHAnsi" w:cstheme="minorBidi"/>
          <w:b w:val="0"/>
          <w:szCs w:val="22"/>
          <w:lang w:val="de-CH" w:eastAsia="de-CH"/>
        </w:rPr>
      </w:pPr>
      <w:ins w:id="155" w:author="RAP_01_22" w:date="2021-12-22T17:53:00Z">
        <w:r>
          <w:t>Annex A: &lt;Informative annex title for a Technical Report&gt;</w:t>
        </w:r>
        <w:r>
          <w:tab/>
        </w:r>
        <w:r>
          <w:fldChar w:fldCharType="begin"/>
        </w:r>
        <w:r>
          <w:instrText xml:space="preserve"> PAGEREF _Toc91088045 \h </w:instrText>
        </w:r>
      </w:ins>
      <w:r>
        <w:fldChar w:fldCharType="separate"/>
      </w:r>
      <w:ins w:id="156" w:author="Rap_19_01" w:date="2022-01-19T16:31:00Z">
        <w:r w:rsidR="002268FA">
          <w:t>15</w:t>
        </w:r>
      </w:ins>
      <w:ins w:id="157" w:author="RAP_01_22" w:date="2021-12-22T17:53:00Z">
        <w:r>
          <w:fldChar w:fldCharType="end"/>
        </w:r>
      </w:ins>
    </w:p>
    <w:p w14:paraId="4E354D4E" w14:textId="52753363" w:rsidR="009F6699" w:rsidRDefault="009F6699">
      <w:pPr>
        <w:pStyle w:val="TOC8"/>
        <w:rPr>
          <w:ins w:id="158" w:author="RAP_01_22" w:date="2021-12-22T17:53:00Z"/>
          <w:rFonts w:asciiTheme="minorHAnsi" w:eastAsiaTheme="minorEastAsia" w:hAnsiTheme="minorHAnsi" w:cstheme="minorBidi"/>
          <w:b w:val="0"/>
          <w:szCs w:val="22"/>
          <w:lang w:val="de-CH" w:eastAsia="de-CH"/>
        </w:rPr>
      </w:pPr>
      <w:ins w:id="159" w:author="RAP_01_22" w:date="2021-12-22T17:53:00Z">
        <w:r>
          <w:t>Annex B (informative): Bibliography</w:t>
        </w:r>
        <w:r>
          <w:tab/>
        </w:r>
        <w:r>
          <w:fldChar w:fldCharType="begin"/>
        </w:r>
        <w:r>
          <w:instrText xml:space="preserve"> PAGEREF _Toc91088046 \h </w:instrText>
        </w:r>
      </w:ins>
      <w:r>
        <w:fldChar w:fldCharType="separate"/>
      </w:r>
      <w:ins w:id="160" w:author="Rap_19_01" w:date="2022-01-19T16:31:00Z">
        <w:r w:rsidR="002268FA">
          <w:t>16</w:t>
        </w:r>
      </w:ins>
      <w:ins w:id="161" w:author="RAP_01_22" w:date="2021-12-22T17:53:00Z">
        <w:r>
          <w:fldChar w:fldCharType="end"/>
        </w:r>
      </w:ins>
    </w:p>
    <w:p w14:paraId="6DE38412" w14:textId="61EBCDFD" w:rsidR="009F6699" w:rsidRDefault="009F6699">
      <w:pPr>
        <w:pStyle w:val="TOC8"/>
        <w:rPr>
          <w:ins w:id="162" w:author="RAP_01_22" w:date="2021-12-22T17:53:00Z"/>
          <w:rFonts w:asciiTheme="minorHAnsi" w:eastAsiaTheme="minorEastAsia" w:hAnsiTheme="minorHAnsi" w:cstheme="minorBidi"/>
          <w:b w:val="0"/>
          <w:szCs w:val="22"/>
          <w:lang w:val="de-CH" w:eastAsia="de-CH"/>
        </w:rPr>
      </w:pPr>
      <w:ins w:id="163" w:author="RAP_01_22" w:date="2021-12-22T17:53:00Z">
        <w:r>
          <w:t>Annex C (informative): Change history</w:t>
        </w:r>
        <w:r>
          <w:tab/>
        </w:r>
        <w:r>
          <w:fldChar w:fldCharType="begin"/>
        </w:r>
        <w:r>
          <w:instrText xml:space="preserve"> PAGEREF _Toc91088047 \h </w:instrText>
        </w:r>
      </w:ins>
      <w:r>
        <w:fldChar w:fldCharType="separate"/>
      </w:r>
      <w:ins w:id="164" w:author="Rap_19_01" w:date="2022-01-19T16:31:00Z">
        <w:r w:rsidR="002268FA">
          <w:t>18</w:t>
        </w:r>
      </w:ins>
      <w:ins w:id="165" w:author="RAP_01_22" w:date="2021-12-22T17:53:00Z">
        <w:r>
          <w:fldChar w:fldCharType="end"/>
        </w:r>
      </w:ins>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6" w:name="foreword"/>
      <w:bookmarkStart w:id="167" w:name="_Toc91088012"/>
      <w:bookmarkEnd w:id="166"/>
      <w:r w:rsidRPr="004D3578">
        <w:lastRenderedPageBreak/>
        <w:t>Foreword</w:t>
      </w:r>
      <w:bookmarkEnd w:id="167"/>
    </w:p>
    <w:p w14:paraId="5C02F663" w14:textId="3A2C34AE" w:rsidR="00080512" w:rsidRPr="004D3578" w:rsidRDefault="00080512">
      <w:r w:rsidRPr="004D3578">
        <w:t xml:space="preserve">This Technical </w:t>
      </w:r>
      <w:bookmarkStart w:id="168" w:name="spectype3"/>
      <w:r w:rsidR="00602AEA" w:rsidRPr="000410B2">
        <w:t>Report</w:t>
      </w:r>
      <w:bookmarkEnd w:id="16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 xml:space="preserve">Version </w:t>
      </w:r>
      <w:proofErr w:type="spellStart"/>
      <w:r w:rsidRPr="004D3578">
        <w:t>x.y.z</w:t>
      </w:r>
      <w:proofErr w:type="spellEnd"/>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69" w:name="introduction"/>
      <w:bookmarkEnd w:id="169"/>
      <w:r w:rsidRPr="004D3578">
        <w:br w:type="page"/>
      </w:r>
      <w:bookmarkStart w:id="170" w:name="scope"/>
      <w:bookmarkStart w:id="171" w:name="_Toc91088013"/>
      <w:bookmarkEnd w:id="170"/>
      <w:r w:rsidRPr="004D3578">
        <w:lastRenderedPageBreak/>
        <w:t>1</w:t>
      </w:r>
      <w:r w:rsidRPr="004D3578">
        <w:tab/>
        <w:t>Scope</w:t>
      </w:r>
      <w:bookmarkEnd w:id="17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172" w:name="references"/>
      <w:bookmarkStart w:id="173" w:name="_Toc91088014"/>
      <w:bookmarkEnd w:id="172"/>
      <w:r w:rsidRPr="004D3578">
        <w:t>2</w:t>
      </w:r>
      <w:r w:rsidRPr="004D3578">
        <w:tab/>
        <w:t>References</w:t>
      </w:r>
      <w:bookmarkEnd w:id="17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rPr>
          <w:ins w:id="174" w:author="RAP_01_22" w:date="2021-12-21T08:31:00Z"/>
        </w:rPr>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rPr>
          <w:ins w:id="175" w:author="RAP_01_22" w:date="2021-12-22T07:28:00Z"/>
        </w:rPr>
      </w:pPr>
      <w:ins w:id="176" w:author="RAP_01_22" w:date="2021-12-21T08:31:00Z">
        <w:r>
          <w:t>[2]</w:t>
        </w:r>
        <w:r>
          <w:tab/>
          <w:t>European Commission implementing Decision (EU) 2021/1730 on the harmonised use of the paired frequency bands 874,4-880,0 MHz and 919,4-925,0 MHz and of the unpaired frequency band 1 900-1 910 MHz for Railway Mobile Radio, 28 September 2021.</w:t>
        </w:r>
      </w:ins>
    </w:p>
    <w:p w14:paraId="11E4778C" w14:textId="1C67B2B2" w:rsidR="00A75C0C" w:rsidRDefault="00A75C0C" w:rsidP="001C1831">
      <w:pPr>
        <w:pStyle w:val="EX"/>
        <w:rPr>
          <w:ins w:id="177" w:author="RAP_01_22" w:date="2021-12-22T16:51:00Z"/>
          <w:rFonts w:eastAsia="SimSun"/>
        </w:rPr>
      </w:pPr>
      <w:ins w:id="178" w:author="RAP_01_22" w:date="2021-12-22T07:28:00Z">
        <w:r>
          <w:t>[3]</w:t>
        </w:r>
        <w:r>
          <w:tab/>
        </w:r>
      </w:ins>
      <w:ins w:id="179" w:author="RAP_01_22" w:date="2021-12-22T07:29:00Z">
        <w:r w:rsidRPr="00C25669">
          <w:rPr>
            <w:rFonts w:eastAsia="SimSun"/>
          </w:rPr>
          <w:t>3GPP TS 38.101-1: "NR; User Equipment (UE) radio transmission and reception; Part 1: Range 1 Standalone".</w:t>
        </w:r>
      </w:ins>
    </w:p>
    <w:p w14:paraId="513F093D" w14:textId="5F70CC4B" w:rsidR="00576CEA" w:rsidRPr="004D3578" w:rsidRDefault="00576CEA" w:rsidP="001C1831">
      <w:pPr>
        <w:pStyle w:val="EX"/>
      </w:pPr>
      <w:ins w:id="180" w:author="RAP_01_22" w:date="2021-12-22T16:51:00Z">
        <w:r>
          <w:t>[4]</w:t>
        </w:r>
        <w:r>
          <w:tab/>
        </w:r>
      </w:ins>
      <w:ins w:id="181" w:author="RAP_01_22" w:date="2021-12-22T16:52:00Z">
        <w:r w:rsidRPr="00C25669">
          <w:rPr>
            <w:rFonts w:eastAsia="SimSun"/>
          </w:rPr>
          <w:t>3GPP TS 38.10</w:t>
        </w:r>
        <w:r>
          <w:rPr>
            <w:rFonts w:eastAsia="SimSun"/>
          </w:rPr>
          <w:t>4</w:t>
        </w:r>
        <w:r w:rsidRPr="00C25669">
          <w:rPr>
            <w:rFonts w:eastAsia="SimSun"/>
          </w:rPr>
          <w:t xml:space="preserve">: "NR; </w:t>
        </w:r>
      </w:ins>
      <w:ins w:id="182" w:author="RAP_01_22" w:date="2021-12-22T16:53:00Z">
        <w:r w:rsidRPr="00576CEA">
          <w:rPr>
            <w:rFonts w:eastAsia="SimSun"/>
          </w:rPr>
          <w:t>Base Station (BS) radio transmission and reception</w:t>
        </w:r>
      </w:ins>
      <w:ins w:id="183" w:author="RAP_01_22" w:date="2021-12-22T16:52:00Z">
        <w:r w:rsidRPr="00C25669">
          <w:rPr>
            <w:rFonts w:eastAsia="SimSun"/>
          </w:rPr>
          <w:t>".</w:t>
        </w:r>
      </w:ins>
    </w:p>
    <w:p w14:paraId="2D3BC5A5" w14:textId="77777777" w:rsidR="00080512" w:rsidRPr="004D3578" w:rsidRDefault="00080512">
      <w:pPr>
        <w:pStyle w:val="Heading1"/>
      </w:pPr>
      <w:bookmarkStart w:id="184" w:name="definitions"/>
      <w:bookmarkStart w:id="185" w:name="_Toc91088015"/>
      <w:bookmarkEnd w:id="184"/>
      <w:r w:rsidRPr="004D3578">
        <w:t>3</w:t>
      </w:r>
      <w:r w:rsidRPr="004D3578">
        <w:tab/>
        <w:t>Definitions</w:t>
      </w:r>
      <w:r w:rsidR="00602AEA">
        <w:t xml:space="preserve"> of terms, symbols and abbreviations</w:t>
      </w:r>
      <w:bookmarkEnd w:id="185"/>
    </w:p>
    <w:p w14:paraId="26FCCCA1" w14:textId="77777777" w:rsidR="00080512" w:rsidRPr="004D3578" w:rsidRDefault="00080512">
      <w:pPr>
        <w:pStyle w:val="Heading2"/>
      </w:pPr>
      <w:bookmarkStart w:id="186" w:name="_Toc91088016"/>
      <w:r w:rsidRPr="004D3578">
        <w:t>3.1</w:t>
      </w:r>
      <w:r w:rsidRPr="004D3578">
        <w:tab/>
      </w:r>
      <w:r w:rsidR="002B6339">
        <w:t>Terms</w:t>
      </w:r>
      <w:bookmarkEnd w:id="18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87" w:name="_Toc91088017"/>
      <w:r w:rsidRPr="004D3578">
        <w:t>3.2</w:t>
      </w:r>
      <w:r w:rsidRPr="004D3578">
        <w:tab/>
        <w:t>Symbols</w:t>
      </w:r>
      <w:bookmarkEnd w:id="18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244F2FCF" w:rsidR="00080512" w:rsidRPr="004D3578" w:rsidDel="00D966B3" w:rsidRDefault="00080512">
      <w:pPr>
        <w:pStyle w:val="EW"/>
        <w:rPr>
          <w:del w:id="188" w:author="RAP_01_22" w:date="2021-12-22T09:31:00Z"/>
        </w:rPr>
      </w:pPr>
    </w:p>
    <w:p w14:paraId="522DAE91" w14:textId="77777777" w:rsidR="00080512" w:rsidRPr="004D3578" w:rsidRDefault="00080512">
      <w:pPr>
        <w:pStyle w:val="Heading2"/>
      </w:pPr>
      <w:bookmarkStart w:id="189" w:name="_Toc91088018"/>
      <w:r w:rsidRPr="004D3578">
        <w:t>3.3</w:t>
      </w:r>
      <w:r w:rsidRPr="004D3578">
        <w:tab/>
        <w:t>Abbreviations</w:t>
      </w:r>
      <w:bookmarkEnd w:id="189"/>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rPr>
          <w:ins w:id="190" w:author="RAP_01_22" w:date="2021-12-21T08:31:00Z"/>
        </w:rPr>
      </w:pPr>
      <w:ins w:id="191" w:author="RAP_01_22" w:date="2021-12-21T08:31:00Z">
        <w:r>
          <w:t>AAS</w:t>
        </w:r>
        <w:r>
          <w:tab/>
          <w:t>Advanced Antenna Systems</w:t>
        </w:r>
      </w:ins>
    </w:p>
    <w:p w14:paraId="13A9050A" w14:textId="77777777" w:rsidR="00A543F8" w:rsidRDefault="00A543F8" w:rsidP="00A543F8">
      <w:pPr>
        <w:pStyle w:val="EW"/>
        <w:rPr>
          <w:ins w:id="192" w:author="RAP_01_22" w:date="2021-12-21T08:31:00Z"/>
        </w:rPr>
      </w:pPr>
      <w:ins w:id="193" w:author="RAP_01_22" w:date="2021-12-21T08:31:00Z">
        <w:r>
          <w:t>CEPT</w:t>
        </w:r>
        <w:r>
          <w:tab/>
        </w:r>
        <w:proofErr w:type="spellStart"/>
        <w:r w:rsidRPr="00634F17">
          <w:t>Conférence</w:t>
        </w:r>
        <w:proofErr w:type="spellEnd"/>
        <w:r w:rsidRPr="00634F17">
          <w:t xml:space="preserve"> </w:t>
        </w:r>
        <w:proofErr w:type="spellStart"/>
        <w:r w:rsidRPr="00634F17">
          <w:t>Européenne</w:t>
        </w:r>
        <w:proofErr w:type="spellEnd"/>
        <w:r w:rsidRPr="00634F17">
          <w:t xml:space="preserve"> des administrations des </w:t>
        </w:r>
        <w:proofErr w:type="spellStart"/>
        <w:r w:rsidRPr="00634F17">
          <w:t>Postes</w:t>
        </w:r>
        <w:proofErr w:type="spellEnd"/>
        <w:r w:rsidRPr="00634F17">
          <w:t xml:space="preserve"> et </w:t>
        </w:r>
        <w:proofErr w:type="spellStart"/>
        <w:r w:rsidRPr="00634F17">
          <w:t>Télécommunications</w:t>
        </w:r>
        <w:proofErr w:type="spellEnd"/>
      </w:ins>
    </w:p>
    <w:p w14:paraId="5632FEB7" w14:textId="77777777" w:rsidR="00A543F8" w:rsidRDefault="00A543F8" w:rsidP="00A543F8">
      <w:pPr>
        <w:pStyle w:val="EW"/>
        <w:rPr>
          <w:ins w:id="194" w:author="RAP_01_22" w:date="2021-12-21T08:31:00Z"/>
        </w:rPr>
      </w:pPr>
      <w:ins w:id="195" w:author="RAP_01_22" w:date="2021-12-21T08:31:00Z">
        <w:r>
          <w:t>EC</w:t>
        </w:r>
        <w:r>
          <w:tab/>
          <w:t>European Commission</w:t>
        </w:r>
      </w:ins>
    </w:p>
    <w:p w14:paraId="7D628CA7" w14:textId="77777777" w:rsidR="00A543F8" w:rsidRDefault="00A543F8" w:rsidP="00A543F8">
      <w:pPr>
        <w:pStyle w:val="EW"/>
        <w:rPr>
          <w:ins w:id="196" w:author="RAP_01_22" w:date="2021-12-21T08:31:00Z"/>
        </w:rPr>
      </w:pPr>
      <w:ins w:id="197" w:author="RAP_01_22" w:date="2021-12-21T08:31:00Z">
        <w:r>
          <w:lastRenderedPageBreak/>
          <w:t>ECC</w:t>
        </w:r>
        <w:r>
          <w:tab/>
          <w:t>Electronic Communications Committee</w:t>
        </w:r>
      </w:ins>
    </w:p>
    <w:p w14:paraId="48BAE6D7" w14:textId="77777777" w:rsidR="00A543F8" w:rsidRDefault="00A543F8" w:rsidP="00A543F8">
      <w:pPr>
        <w:pStyle w:val="EW"/>
        <w:rPr>
          <w:ins w:id="198" w:author="RAP_01_22" w:date="2021-12-21T08:31:00Z"/>
        </w:rPr>
      </w:pPr>
      <w:ins w:id="199" w:author="RAP_01_22" w:date="2021-12-21T08:31:00Z">
        <w:r>
          <w:t>EIRP</w:t>
        </w:r>
        <w:r>
          <w:tab/>
        </w:r>
        <w:r w:rsidRPr="004D0E0D">
          <w:t>Effective Isotropic Radiated Power</w:t>
        </w:r>
      </w:ins>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00" w:name="clause4"/>
      <w:bookmarkStart w:id="201" w:name="_Toc91088019"/>
      <w:bookmarkEnd w:id="200"/>
      <w:r w:rsidRPr="004D3578">
        <w:t>4</w:t>
      </w:r>
      <w:r w:rsidRPr="004D3578">
        <w:tab/>
      </w:r>
      <w:r w:rsidR="006F5B82">
        <w:t>Regulatory background</w:t>
      </w:r>
      <w:bookmarkEnd w:id="201"/>
    </w:p>
    <w:p w14:paraId="39BEB2A6" w14:textId="77777777" w:rsidR="009F6699" w:rsidRDefault="007E2831" w:rsidP="009F6699">
      <w:pPr>
        <w:rPr>
          <w:ins w:id="202" w:author="RAP_01_22" w:date="2021-12-22T17:53:00Z"/>
        </w:rPr>
      </w:pPr>
      <w:bookmarkStart w:id="203" w:name="startOfAnnexes"/>
      <w:bookmarkEnd w:id="203"/>
      <w:del w:id="204" w:author="RAP_01_22" w:date="2021-12-21T16:45:00Z">
        <w:r w:rsidRPr="009F6699" w:rsidDel="006E1BED">
          <w:delText>Editor´s Note: To be developed!</w:delText>
        </w:r>
      </w:del>
      <w:bookmarkStart w:id="205" w:name="_Toc91088020"/>
    </w:p>
    <w:p w14:paraId="6EDEAB60" w14:textId="39BA4390" w:rsidR="00A543F8" w:rsidRPr="00634F17" w:rsidRDefault="00A543F8" w:rsidP="00772155">
      <w:pPr>
        <w:pStyle w:val="Heading2"/>
        <w:rPr>
          <w:ins w:id="206" w:author="RAP_01_22" w:date="2021-12-21T08:32:00Z"/>
        </w:rPr>
      </w:pPr>
      <w:ins w:id="207" w:author="RAP_01_22" w:date="2021-12-21T08:32:00Z">
        <w:r w:rsidRPr="00634F17">
          <w:t>4.1</w:t>
        </w:r>
        <w:r w:rsidRPr="00634F17">
          <w:tab/>
          <w:t>EC Decision 2021/1703</w:t>
        </w:r>
        <w:bookmarkEnd w:id="205"/>
      </w:ins>
    </w:p>
    <w:p w14:paraId="6F618200" w14:textId="4A63EBF9" w:rsidR="00A543F8" w:rsidRDefault="00A543F8" w:rsidP="002C3569">
      <w:pPr>
        <w:rPr>
          <w:ins w:id="208" w:author="RAP_01_22" w:date="2021-12-21T08:32:00Z"/>
        </w:rPr>
      </w:pPr>
      <w:ins w:id="209" w:author="RAP_01_22" w:date="2021-12-21T08:32:00Z">
        <w:r>
          <w:t>On September 28th 2021, the European Commission Decision 2021/1703</w:t>
        </w:r>
      </w:ins>
      <w:ins w:id="210" w:author="RAP_01_22" w:date="2021-12-21T17:23:00Z">
        <w:r w:rsidR="00634F17">
          <w:t> </w:t>
        </w:r>
      </w:ins>
      <w:ins w:id="211" w:author="RAP_01_22" w:date="2021-12-21T08:32:00Z">
        <w:r>
          <w:t>[2] establishe</w:t>
        </w:r>
      </w:ins>
      <w:ins w:id="212" w:author="RAP_01_22" w:date="2022-01-03T08:21:00Z">
        <w:r w:rsidR="002878EA">
          <w:t>d</w:t>
        </w:r>
      </w:ins>
      <w:ins w:id="213" w:author="RAP_01_22" w:date="2021-12-21T08:32:00Z">
        <w:r>
          <w:t xml:space="preserve"> the harmonised conditions for the availability and efficient use of radio spectrum for the Railway Mobile Radio</w:t>
        </w:r>
      </w:ins>
      <w:ins w:id="214" w:author="RAP_01_22" w:date="2021-12-21T17:25:00Z">
        <w:r w:rsidR="00634F17">
          <w:t> </w:t>
        </w:r>
      </w:ins>
      <w:ins w:id="215" w:author="RAP_01_22" w:date="2021-12-21T08:32:00Z">
        <w:r>
          <w:t>(RMR) in the bands 874.4-880.0</w:t>
        </w:r>
      </w:ins>
      <w:ins w:id="216" w:author="RAP_01_22" w:date="2021-12-21T17:25:00Z">
        <w:r w:rsidR="00634F17">
          <w:t> </w:t>
        </w:r>
      </w:ins>
      <w:ins w:id="217" w:author="RAP_01_22" w:date="2021-12-21T08:32:00Z">
        <w:r>
          <w:t>MHz, and 919.4-925.0</w:t>
        </w:r>
      </w:ins>
      <w:ins w:id="218" w:author="RAP_01_22" w:date="2021-12-21T17:25:00Z">
        <w:r w:rsidR="00634F17">
          <w:t> </w:t>
        </w:r>
      </w:ins>
      <w:ins w:id="219" w:author="RAP_01_22" w:date="2021-12-21T08:32:00Z">
        <w:r>
          <w:t>MHz. By January</w:t>
        </w:r>
      </w:ins>
      <w:ins w:id="220" w:author="RAP_01_22" w:date="2021-12-21T17:26:00Z">
        <w:r w:rsidR="00634F17">
          <w:t> </w:t>
        </w:r>
      </w:ins>
      <w:ins w:id="221" w:author="RAP_01_22" w:date="2022-01-03T15:41:00Z">
        <w:r w:rsidR="00B57A8E">
          <w:t>1</w:t>
        </w:r>
        <w:r w:rsidR="00B57A8E" w:rsidRPr="00B57A8E">
          <w:rPr>
            <w:vertAlign w:val="superscript"/>
          </w:rPr>
          <w:t>st</w:t>
        </w:r>
        <w:r w:rsidR="00B57A8E">
          <w:t> </w:t>
        </w:r>
      </w:ins>
      <w:ins w:id="222" w:author="RAP_01_22" w:date="2021-12-21T08:32:00Z">
        <w:r>
          <w:t>2022, Member States shall designate and make available on a non-exclusive basis the paired frequency bands 874.4-880.0</w:t>
        </w:r>
      </w:ins>
      <w:ins w:id="223" w:author="RAP_01_22" w:date="2021-12-21T17:26:00Z">
        <w:r w:rsidR="00634F17">
          <w:t> </w:t>
        </w:r>
      </w:ins>
      <w:ins w:id="224" w:author="RAP_01_22" w:date="2021-12-21T08:32:00Z">
        <w:r>
          <w:t>MHz and 919.4-925.0</w:t>
        </w:r>
      </w:ins>
      <w:ins w:id="225" w:author="RAP_01_22" w:date="2021-12-21T17:26:00Z">
        <w:r w:rsidR="00634F17">
          <w:t> </w:t>
        </w:r>
      </w:ins>
      <w:ins w:id="226" w:author="RAP_01_22" w:date="2021-12-21T08:32:00Z">
        <w:r>
          <w:t>MHz for Railway Mobile Radio, in accordance with the technical conditions listed in subclause 4.3</w:t>
        </w:r>
      </w:ins>
      <w:ins w:id="227" w:author="RAP_01_22" w:date="2021-12-21T17:26:00Z">
        <w:r w:rsidR="00634F17">
          <w:t>.</w:t>
        </w:r>
      </w:ins>
    </w:p>
    <w:p w14:paraId="4917C881" w14:textId="77777777" w:rsidR="00A543F8" w:rsidRPr="007428E3" w:rsidRDefault="00A543F8" w:rsidP="007428E3">
      <w:pPr>
        <w:pStyle w:val="Heading2"/>
        <w:rPr>
          <w:ins w:id="228" w:author="RAP_01_22" w:date="2021-12-21T08:32:00Z"/>
        </w:rPr>
      </w:pPr>
      <w:bookmarkStart w:id="229" w:name="_Toc91088021"/>
      <w:ins w:id="230" w:author="RAP_01_22" w:date="2021-12-21T08:32:00Z">
        <w:r w:rsidRPr="007428E3">
          <w:t>4.2</w:t>
        </w:r>
        <w:r w:rsidRPr="007428E3">
          <w:tab/>
          <w:t>ECC Decision(20)02</w:t>
        </w:r>
        <w:bookmarkEnd w:id="229"/>
      </w:ins>
    </w:p>
    <w:p w14:paraId="3073C971" w14:textId="3F2ACF4A" w:rsidR="00A543F8" w:rsidRDefault="00A543F8" w:rsidP="007428E3">
      <w:pPr>
        <w:rPr>
          <w:ins w:id="231" w:author="RAP_01_22" w:date="2021-12-21T08:32:00Z"/>
        </w:rPr>
      </w:pPr>
      <w:ins w:id="232" w:author="RAP_01_22" w:date="2021-12-21T08:32:00Z">
        <w:r>
          <w:t>The ECC Decision</w:t>
        </w:r>
      </w:ins>
      <w:ins w:id="233" w:author="RAP_01_22" w:date="2021-12-21T17:26:00Z">
        <w:r w:rsidR="007428E3">
          <w:t> </w:t>
        </w:r>
      </w:ins>
      <w:ins w:id="234" w:author="RAP_01_22" w:date="2021-12-21T08:32:00Z">
        <w:r>
          <w:t>(20)02</w:t>
        </w:r>
      </w:ins>
      <w:ins w:id="235" w:author="RAP_01_22" w:date="2021-12-22T07:29:00Z">
        <w:r w:rsidR="00914963">
          <w:t> [1]</w:t>
        </w:r>
      </w:ins>
      <w:ins w:id="236" w:author="RAP_01_22" w:date="2021-12-21T08:32:00Z">
        <w:r>
          <w:t xml:space="preserve"> addresses the designation of the paired frequency bands 874.4-880.0</w:t>
        </w:r>
      </w:ins>
      <w:ins w:id="237" w:author="RAP_01_22" w:date="2021-12-21T17:27:00Z">
        <w:r w:rsidR="007428E3">
          <w:t> </w:t>
        </w:r>
      </w:ins>
      <w:ins w:id="238" w:author="RAP_01_22" w:date="2021-12-21T08:32:00Z">
        <w:r>
          <w:t>MHz and 919.4-925.0</w:t>
        </w:r>
      </w:ins>
      <w:ins w:id="239" w:author="RAP_01_22" w:date="2021-12-21T17:27:00Z">
        <w:r w:rsidR="007428E3">
          <w:t> </w:t>
        </w:r>
      </w:ins>
      <w:ins w:id="240" w:author="RAP_01_22" w:date="2021-12-21T08:32:00Z">
        <w:r>
          <w:t>MHz to be used for Railway Mobile Radio</w:t>
        </w:r>
      </w:ins>
      <w:ins w:id="241" w:author="RAP_01_22" w:date="2021-12-21T17:27:00Z">
        <w:r w:rsidR="007428E3">
          <w:t> </w:t>
        </w:r>
      </w:ins>
      <w:ins w:id="242" w:author="RAP_01_22" w:date="2021-12-21T08:32:00Z">
        <w:r>
          <w:t>(RMR) on a CEPT wide basis.</w:t>
        </w:r>
      </w:ins>
    </w:p>
    <w:p w14:paraId="6503BFF4" w14:textId="701C72BB" w:rsidR="00A543F8" w:rsidRDefault="00A543F8" w:rsidP="007428E3">
      <w:pPr>
        <w:rPr>
          <w:ins w:id="243" w:author="RAP_01_22" w:date="2021-12-21T08:32:00Z"/>
        </w:rPr>
      </w:pPr>
      <w:ins w:id="244" w:author="RAP_01_22" w:date="2021-12-21T08:32:00Z">
        <w:r>
          <w:t>By this Decision, the CEPT administrations shall designate the paired frequency bands 874.4-880.0</w:t>
        </w:r>
      </w:ins>
      <w:ins w:id="245" w:author="RAP_01_22" w:date="2021-12-21T17:27:00Z">
        <w:r w:rsidR="007428E3">
          <w:t> </w:t>
        </w:r>
      </w:ins>
      <w:ins w:id="246" w:author="RAP_01_22" w:date="2021-12-21T08:32:00Z">
        <w:r>
          <w:t>MHz and 919.4-925.0</w:t>
        </w:r>
      </w:ins>
      <w:ins w:id="247" w:author="RAP_01_22" w:date="2021-12-21T17:28:00Z">
        <w:r w:rsidR="007428E3">
          <w:t> </w:t>
        </w:r>
      </w:ins>
      <w:ins w:id="248" w:author="RAP_01_22" w:date="2021-12-21T08:32:00Z">
        <w:r>
          <w:t>MHz for Railway Mobile Radio</w:t>
        </w:r>
      </w:ins>
      <w:ins w:id="249" w:author="RAP_01_22" w:date="2021-12-21T17:28:00Z">
        <w:r w:rsidR="007428E3">
          <w:t> </w:t>
        </w:r>
      </w:ins>
      <w:ins w:id="250" w:author="RAP_01_22" w:date="2021-12-21T08:32:00Z">
        <w:r>
          <w:t>(RMR) on a non-exclusive basis, according to the technical conditions listed in subclause</w:t>
        </w:r>
      </w:ins>
      <w:ins w:id="251" w:author="RAP_01_22" w:date="2021-12-21T17:28:00Z">
        <w:r w:rsidR="007428E3">
          <w:t> </w:t>
        </w:r>
      </w:ins>
      <w:ins w:id="252" w:author="RAP_01_22" w:date="2021-12-21T08:32:00Z">
        <w:r>
          <w:t>4.3.</w:t>
        </w:r>
      </w:ins>
    </w:p>
    <w:p w14:paraId="45941B57" w14:textId="62541B5D" w:rsidR="00A543F8" w:rsidRDefault="00A543F8" w:rsidP="007428E3">
      <w:pPr>
        <w:rPr>
          <w:ins w:id="253" w:author="RAP_01_22" w:date="2021-12-21T08:32:00Z"/>
        </w:rPr>
      </w:pPr>
      <w:ins w:id="254" w:author="RAP_01_22" w:date="2021-12-21T08:32:00Z">
        <w:r>
          <w:t>This Decision entered into force on November 20th, 2020.</w:t>
        </w:r>
      </w:ins>
    </w:p>
    <w:p w14:paraId="5DE9A734" w14:textId="77777777" w:rsidR="00A543F8" w:rsidRPr="005B0A04" w:rsidRDefault="00A543F8" w:rsidP="005B0A04">
      <w:pPr>
        <w:pStyle w:val="Heading2"/>
        <w:rPr>
          <w:ins w:id="255" w:author="RAP_01_22" w:date="2021-12-21T08:32:00Z"/>
        </w:rPr>
      </w:pPr>
      <w:bookmarkStart w:id="256" w:name="_Toc91088022"/>
      <w:ins w:id="257" w:author="RAP_01_22" w:date="2021-12-21T08:32:00Z">
        <w:r w:rsidRPr="005B0A04">
          <w:t>4.3</w:t>
        </w:r>
        <w:r w:rsidRPr="005B0A04">
          <w:tab/>
          <w:t>Technical conditions</w:t>
        </w:r>
        <w:bookmarkEnd w:id="256"/>
      </w:ins>
    </w:p>
    <w:p w14:paraId="67C0647C" w14:textId="77777777" w:rsidR="00A543F8" w:rsidRPr="005B0A04" w:rsidRDefault="00A543F8" w:rsidP="005B0A04">
      <w:pPr>
        <w:pStyle w:val="Heading3"/>
        <w:rPr>
          <w:ins w:id="258" w:author="RAP_01_22" w:date="2021-12-21T08:32:00Z"/>
        </w:rPr>
      </w:pPr>
      <w:bookmarkStart w:id="259" w:name="_Toc91088023"/>
      <w:ins w:id="260" w:author="RAP_01_22" w:date="2021-12-21T08:32:00Z">
        <w:r w:rsidRPr="005B0A04">
          <w:t>4.3.1</w:t>
        </w:r>
        <w:r w:rsidRPr="005B0A04">
          <w:tab/>
          <w:t>Base stations using wideband technologies</w:t>
        </w:r>
        <w:bookmarkEnd w:id="259"/>
      </w:ins>
    </w:p>
    <w:p w14:paraId="2A48A380" w14:textId="1242AA67" w:rsidR="009450AA" w:rsidRDefault="009450AA" w:rsidP="005B0A04">
      <w:pPr>
        <w:rPr>
          <w:ins w:id="261" w:author="RAP_01_22" w:date="2021-12-21T20:14:00Z"/>
          <w:lang w:eastAsia="ja-JP"/>
        </w:rPr>
      </w:pPr>
      <w:ins w:id="262" w:author="RAP_01_22" w:date="2021-12-21T20:13:00Z">
        <w:r>
          <w:rPr>
            <w:lang w:eastAsia="ja-JP"/>
          </w:rPr>
          <w:t xml:space="preserve">The following technical condition for the </w:t>
        </w:r>
      </w:ins>
      <w:ins w:id="263" w:author="RAP_01_22" w:date="2021-12-21T20:14:00Z">
        <w:r>
          <w:rPr>
            <w:lang w:eastAsia="ja-JP"/>
          </w:rPr>
          <w:t xml:space="preserve">use </w:t>
        </w:r>
      </w:ins>
      <w:ins w:id="264" w:author="RAP_01_22" w:date="2021-12-22T07:40:00Z">
        <w:r w:rsidR="00562D9A">
          <w:rPr>
            <w:lang w:eastAsia="ja-JP"/>
          </w:rPr>
          <w:t xml:space="preserve">of </w:t>
        </w:r>
      </w:ins>
      <w:ins w:id="265" w:author="RAP_01_22" w:date="2021-12-21T20:14:00Z">
        <w:r>
          <w:rPr>
            <w:lang w:eastAsia="ja-JP"/>
          </w:rPr>
          <w:t>RMR 900MHz applies:</w:t>
        </w:r>
      </w:ins>
    </w:p>
    <w:p w14:paraId="6BA09912" w14:textId="593E0B2B" w:rsidR="009450AA" w:rsidRDefault="00A543F8" w:rsidP="009450AA">
      <w:pPr>
        <w:pStyle w:val="B1"/>
        <w:numPr>
          <w:ilvl w:val="0"/>
          <w:numId w:val="5"/>
        </w:numPr>
        <w:rPr>
          <w:ins w:id="266" w:author="RAP_01_22" w:date="2021-12-21T20:14:00Z"/>
          <w:lang w:eastAsia="ja-JP"/>
        </w:rPr>
      </w:pPr>
      <w:ins w:id="267" w:author="RAP_01_22" w:date="2021-12-21T08:32:00Z">
        <w:r>
          <w:rPr>
            <w:lang w:eastAsia="ja-JP"/>
          </w:rPr>
          <w:t>Only non AAS Base Stations are considered.</w:t>
        </w:r>
      </w:ins>
      <w:ins w:id="268" w:author="RAP_01_22" w:date="2021-12-21T17:52:00Z">
        <w:r w:rsidR="005B0A04">
          <w:rPr>
            <w:lang w:eastAsia="ja-JP"/>
          </w:rPr>
          <w:t xml:space="preserve"> </w:t>
        </w:r>
      </w:ins>
    </w:p>
    <w:p w14:paraId="3C65C96A" w14:textId="2BF44326" w:rsidR="00A543F8" w:rsidRDefault="00A543F8" w:rsidP="009450AA">
      <w:pPr>
        <w:pStyle w:val="B1"/>
        <w:numPr>
          <w:ilvl w:val="0"/>
          <w:numId w:val="5"/>
        </w:numPr>
        <w:rPr>
          <w:ins w:id="269" w:author="RAP_01_22" w:date="2021-12-21T08:32:00Z"/>
        </w:rPr>
      </w:pPr>
      <w:ins w:id="270" w:author="RAP_01_22" w:date="2021-12-21T08:32:00Z">
        <w:r>
          <w:t>The lower edge of the lowest Resource Block shall be ≥ 919.6 MHz</w:t>
        </w:r>
      </w:ins>
      <w:ins w:id="271" w:author="RAP_01_22" w:date="2021-12-21T17:52:00Z">
        <w:r w:rsidR="005B0A04">
          <w:t>.</w:t>
        </w:r>
      </w:ins>
    </w:p>
    <w:p w14:paraId="3D52AC94" w14:textId="64049C6F" w:rsidR="00A543F8" w:rsidRDefault="00A543F8" w:rsidP="005B0A04">
      <w:pPr>
        <w:pStyle w:val="TH"/>
        <w:rPr>
          <w:ins w:id="272" w:author="RAP_01_22" w:date="2021-12-21T08:32:00Z"/>
        </w:rPr>
      </w:pPr>
      <w:ins w:id="273" w:author="RAP_01_22" w:date="2021-12-21T08:32:00Z">
        <w:r w:rsidRPr="005B0A04">
          <w:t xml:space="preserve">Table </w:t>
        </w:r>
      </w:ins>
      <w:ins w:id="274" w:author="RAP_01_22" w:date="2021-12-21T18:08:00Z">
        <w:r w:rsidR="00EA745B">
          <w:t>4.3.1-1</w:t>
        </w:r>
      </w:ins>
      <w:ins w:id="275" w:author="RAP_01_22" w:date="2021-12-21T08:32:00Z">
        <w:r w:rsidRPr="005B0A04">
          <w:t xml:space="preserve">: Specific in-block requirements for 5.6 MHz and 5 MHz channels mandatory for uncoordinated </w:t>
        </w:r>
        <w:r>
          <w:t>deployment</w:t>
        </w:r>
      </w:ins>
    </w:p>
    <w:tbl>
      <w:tblPr>
        <w:tblStyle w:val="TableGrid"/>
        <w:tblW w:w="0" w:type="auto"/>
        <w:tblLook w:val="04A0" w:firstRow="1" w:lastRow="0" w:firstColumn="1" w:lastColumn="0" w:noHBand="0" w:noVBand="1"/>
      </w:tblPr>
      <w:tblGrid>
        <w:gridCol w:w="3402"/>
        <w:gridCol w:w="4928"/>
      </w:tblGrid>
      <w:tr w:rsidR="00A543F8" w14:paraId="3DC78872" w14:textId="77777777" w:rsidTr="00D65337">
        <w:trPr>
          <w:ins w:id="276" w:author="RAP_01_22" w:date="2021-12-21T08:32:00Z"/>
        </w:trPr>
        <w:tc>
          <w:tcPr>
            <w:tcW w:w="3402" w:type="dxa"/>
          </w:tcPr>
          <w:p w14:paraId="27B37E36" w14:textId="77777777" w:rsidR="00A543F8" w:rsidRDefault="00A543F8" w:rsidP="00562D9A">
            <w:pPr>
              <w:pStyle w:val="TAH"/>
              <w:rPr>
                <w:ins w:id="277" w:author="RAP_01_22" w:date="2021-12-21T08:32:00Z"/>
              </w:rPr>
            </w:pPr>
            <w:ins w:id="278" w:author="RAP_01_22" w:date="2021-12-21T08:32:00Z">
              <w:r>
                <w:t>RMR channel BW</w:t>
              </w:r>
            </w:ins>
          </w:p>
        </w:tc>
        <w:tc>
          <w:tcPr>
            <w:tcW w:w="4928" w:type="dxa"/>
          </w:tcPr>
          <w:p w14:paraId="2BFDAC4B" w14:textId="77777777" w:rsidR="00A543F8" w:rsidRDefault="00A543F8" w:rsidP="00562D9A">
            <w:pPr>
              <w:pStyle w:val="TAH"/>
              <w:rPr>
                <w:ins w:id="279" w:author="RAP_01_22" w:date="2021-12-21T08:32:00Z"/>
              </w:rPr>
            </w:pPr>
            <w:ins w:id="280" w:author="RAP_01_22" w:date="2021-12-21T08:32:00Z">
              <w:r>
                <w:t>Maximum EIRP</w:t>
              </w:r>
            </w:ins>
          </w:p>
        </w:tc>
      </w:tr>
      <w:tr w:rsidR="00A543F8" w14:paraId="64C9CE3C" w14:textId="77777777" w:rsidTr="00D65337">
        <w:trPr>
          <w:ins w:id="281" w:author="RAP_01_22" w:date="2021-12-21T08:32:00Z"/>
        </w:trPr>
        <w:tc>
          <w:tcPr>
            <w:tcW w:w="3402" w:type="dxa"/>
          </w:tcPr>
          <w:p w14:paraId="2ACA5708" w14:textId="77777777" w:rsidR="00A543F8" w:rsidRDefault="00A543F8" w:rsidP="00562D9A">
            <w:pPr>
              <w:pStyle w:val="TAC"/>
              <w:rPr>
                <w:ins w:id="282" w:author="RAP_01_22" w:date="2021-12-21T08:32:00Z"/>
              </w:rPr>
            </w:pPr>
            <w:ins w:id="283" w:author="RAP_01_22" w:date="2021-12-21T08:32:00Z">
              <w:r>
                <w:t>5.6 MHz</w:t>
              </w:r>
            </w:ins>
          </w:p>
        </w:tc>
        <w:tc>
          <w:tcPr>
            <w:tcW w:w="4928" w:type="dxa"/>
          </w:tcPr>
          <w:p w14:paraId="2F798AAD" w14:textId="77777777" w:rsidR="00A543F8" w:rsidRPr="00E71416" w:rsidRDefault="00A543F8" w:rsidP="00562D9A">
            <w:pPr>
              <w:pStyle w:val="TAC"/>
              <w:rPr>
                <w:ins w:id="284" w:author="RAP_01_22" w:date="2021-12-21T08:32:00Z"/>
              </w:rPr>
            </w:pPr>
            <w:ins w:id="285" w:author="RAP_01_22" w:date="2021-12-21T08:32:00Z">
              <w:r>
                <w:t xml:space="preserve">62 dBm/5.6 MHz </w:t>
              </w:r>
            </w:ins>
          </w:p>
        </w:tc>
      </w:tr>
      <w:tr w:rsidR="00A543F8" w14:paraId="08BDAF77" w14:textId="77777777" w:rsidTr="00D65337">
        <w:trPr>
          <w:ins w:id="286" w:author="RAP_01_22" w:date="2021-12-21T08:32:00Z"/>
        </w:trPr>
        <w:tc>
          <w:tcPr>
            <w:tcW w:w="3402" w:type="dxa"/>
          </w:tcPr>
          <w:p w14:paraId="2CF9C743" w14:textId="77777777" w:rsidR="00A543F8" w:rsidRDefault="00A543F8" w:rsidP="00562D9A">
            <w:pPr>
              <w:pStyle w:val="TAC"/>
              <w:rPr>
                <w:ins w:id="287" w:author="RAP_01_22" w:date="2021-12-21T08:32:00Z"/>
              </w:rPr>
            </w:pPr>
            <w:ins w:id="288" w:author="RAP_01_22" w:date="2021-12-21T08:32:00Z">
              <w:r>
                <w:t>5 MHz</w:t>
              </w:r>
            </w:ins>
          </w:p>
        </w:tc>
        <w:tc>
          <w:tcPr>
            <w:tcW w:w="4928" w:type="dxa"/>
          </w:tcPr>
          <w:p w14:paraId="055E2BA9" w14:textId="77777777" w:rsidR="00A543F8" w:rsidRPr="00E71416" w:rsidRDefault="00A543F8" w:rsidP="00562D9A">
            <w:pPr>
              <w:pStyle w:val="TAC"/>
              <w:rPr>
                <w:ins w:id="289" w:author="RAP_01_22" w:date="2021-12-21T08:32:00Z"/>
              </w:rPr>
            </w:pPr>
            <w:ins w:id="290" w:author="RAP_01_22" w:date="2021-12-21T08:32:00Z">
              <w:r>
                <w:t>64.5 dBm/5 MHz + (f</w:t>
              </w:r>
              <w:r>
                <w:rPr>
                  <w:sz w:val="13"/>
                  <w:szCs w:val="13"/>
                </w:rPr>
                <w:t xml:space="preserve">DL </w:t>
              </w:r>
              <w:r>
                <w:t xml:space="preserve">– 922.1)×40/3 dB </w:t>
              </w:r>
            </w:ins>
          </w:p>
        </w:tc>
      </w:tr>
      <w:tr w:rsidR="00A543F8" w14:paraId="7C6CCAFB" w14:textId="77777777" w:rsidTr="00D65337">
        <w:trPr>
          <w:ins w:id="291" w:author="RAP_01_22" w:date="2021-12-21T08:32:00Z"/>
        </w:trPr>
        <w:tc>
          <w:tcPr>
            <w:tcW w:w="8330" w:type="dxa"/>
            <w:gridSpan w:val="2"/>
          </w:tcPr>
          <w:p w14:paraId="70011D21" w14:textId="77777777" w:rsidR="00A543F8" w:rsidRDefault="00A543F8" w:rsidP="00D65337">
            <w:pPr>
              <w:pStyle w:val="TAN"/>
              <w:jc w:val="both"/>
              <w:rPr>
                <w:ins w:id="292" w:author="RAP_01_22" w:date="2021-12-21T08:32:00Z"/>
              </w:rPr>
            </w:pPr>
            <w:ins w:id="293" w:author="RAP_01_22" w:date="2021-12-21T08:32:00Z">
              <w:r>
                <w:t>f</w:t>
              </w:r>
              <w:r>
                <w:rPr>
                  <w:sz w:val="10"/>
                  <w:szCs w:val="10"/>
                </w:rPr>
                <w:t xml:space="preserve">DL </w:t>
              </w:r>
              <w:r>
                <w:t xml:space="preserve">is the centre frequency in MHz. </w:t>
              </w:r>
            </w:ins>
          </w:p>
          <w:p w14:paraId="75C75DF7" w14:textId="7199DE0B" w:rsidR="00A543F8" w:rsidRDefault="00A543F8" w:rsidP="00562D9A">
            <w:pPr>
              <w:pStyle w:val="TAN"/>
              <w:rPr>
                <w:ins w:id="294" w:author="RAP_01_22" w:date="2021-12-21T08:32:00Z"/>
              </w:rPr>
            </w:pPr>
            <w:ins w:id="295" w:author="RAP_01_22" w:date="2021-12-21T08:32:00Z">
              <w:r>
                <w:t>NB-IoT in-band operation mode without power boost is allowed. NB-IoT guard-band operation mode and in-band operation mode with power boost are not allowed.</w:t>
              </w:r>
            </w:ins>
          </w:p>
        </w:tc>
      </w:tr>
    </w:tbl>
    <w:p w14:paraId="74B401EE" w14:textId="22700C26" w:rsidR="00A543F8" w:rsidRDefault="00A543F8" w:rsidP="00D966B3">
      <w:pPr>
        <w:pStyle w:val="TH"/>
        <w:spacing w:before="120"/>
        <w:rPr>
          <w:ins w:id="296" w:author="RAP_01_22" w:date="2021-12-21T08:32:00Z"/>
        </w:rPr>
      </w:pPr>
      <w:ins w:id="297" w:author="RAP_01_22" w:date="2021-12-21T08:32:00Z">
        <w:r>
          <w:rPr>
            <w:lang w:eastAsia="ja-JP"/>
          </w:rPr>
          <w:t>Table 4</w:t>
        </w:r>
      </w:ins>
      <w:ins w:id="298" w:author="RAP_01_22" w:date="2021-12-21T18:08:00Z">
        <w:r w:rsidR="00EA745B">
          <w:rPr>
            <w:lang w:eastAsia="ja-JP"/>
          </w:rPr>
          <w:t>.3.1-2</w:t>
        </w:r>
      </w:ins>
      <w:ins w:id="299" w:author="RAP_01_22" w:date="2021-12-21T08:32:00Z">
        <w:r>
          <w:rPr>
            <w:lang w:eastAsia="ja-JP"/>
          </w:rPr>
          <w:t xml:space="preserve">: </w:t>
        </w:r>
        <w:r>
          <w:t>Specific in-block requirements for 1.4 MHz and 200 kHz channels mandatory for uncoordinated deployment</w:t>
        </w:r>
      </w:ins>
    </w:p>
    <w:tbl>
      <w:tblPr>
        <w:tblStyle w:val="TableGrid"/>
        <w:tblW w:w="0" w:type="auto"/>
        <w:tblLook w:val="04A0" w:firstRow="1" w:lastRow="0" w:firstColumn="1" w:lastColumn="0" w:noHBand="0" w:noVBand="1"/>
      </w:tblPr>
      <w:tblGrid>
        <w:gridCol w:w="3402"/>
        <w:gridCol w:w="4928"/>
      </w:tblGrid>
      <w:tr w:rsidR="00A543F8" w14:paraId="3E3B8131" w14:textId="77777777" w:rsidTr="00D65337">
        <w:trPr>
          <w:ins w:id="300" w:author="RAP_01_22" w:date="2021-12-21T08:32:00Z"/>
        </w:trPr>
        <w:tc>
          <w:tcPr>
            <w:tcW w:w="3402" w:type="dxa"/>
          </w:tcPr>
          <w:p w14:paraId="38BB0651" w14:textId="77777777" w:rsidR="00A543F8" w:rsidRDefault="00A543F8" w:rsidP="00562D9A">
            <w:pPr>
              <w:pStyle w:val="TAH"/>
              <w:rPr>
                <w:ins w:id="301" w:author="RAP_01_22" w:date="2021-12-21T08:32:00Z"/>
              </w:rPr>
            </w:pPr>
            <w:ins w:id="302" w:author="RAP_01_22" w:date="2021-12-21T08:32:00Z">
              <w:r>
                <w:t>RMR channel BW</w:t>
              </w:r>
            </w:ins>
          </w:p>
        </w:tc>
        <w:tc>
          <w:tcPr>
            <w:tcW w:w="4928" w:type="dxa"/>
          </w:tcPr>
          <w:p w14:paraId="79EE18D4" w14:textId="77777777" w:rsidR="00A543F8" w:rsidRDefault="00A543F8" w:rsidP="00562D9A">
            <w:pPr>
              <w:pStyle w:val="TAH"/>
              <w:rPr>
                <w:ins w:id="303" w:author="RAP_01_22" w:date="2021-12-21T08:32:00Z"/>
              </w:rPr>
            </w:pPr>
            <w:ins w:id="304" w:author="RAP_01_22" w:date="2021-12-21T08:32:00Z">
              <w:r>
                <w:t>Maximum EIRP</w:t>
              </w:r>
            </w:ins>
          </w:p>
        </w:tc>
      </w:tr>
      <w:tr w:rsidR="00A543F8" w14:paraId="0B1F0872" w14:textId="77777777" w:rsidTr="00D65337">
        <w:trPr>
          <w:ins w:id="305" w:author="RAP_01_22" w:date="2021-12-21T08:32:00Z"/>
        </w:trPr>
        <w:tc>
          <w:tcPr>
            <w:tcW w:w="3402" w:type="dxa"/>
          </w:tcPr>
          <w:p w14:paraId="0BD7F82A" w14:textId="77777777" w:rsidR="00A543F8" w:rsidRDefault="00A543F8" w:rsidP="00562D9A">
            <w:pPr>
              <w:pStyle w:val="TAC"/>
              <w:rPr>
                <w:ins w:id="306" w:author="RAP_01_22" w:date="2021-12-21T08:32:00Z"/>
              </w:rPr>
            </w:pPr>
            <w:ins w:id="307" w:author="RAP_01_22" w:date="2021-12-21T08:32:00Z">
              <w:r>
                <w:t>1.4 MHz</w:t>
              </w:r>
            </w:ins>
          </w:p>
        </w:tc>
        <w:tc>
          <w:tcPr>
            <w:tcW w:w="4928" w:type="dxa"/>
          </w:tcPr>
          <w:p w14:paraId="7758220B" w14:textId="77777777" w:rsidR="00A543F8" w:rsidRPr="00F616F7" w:rsidRDefault="00A543F8" w:rsidP="00562D9A">
            <w:pPr>
              <w:pStyle w:val="TAC"/>
              <w:rPr>
                <w:ins w:id="308" w:author="RAP_01_22" w:date="2021-12-21T08:32:00Z"/>
              </w:rPr>
            </w:pPr>
            <w:ins w:id="309" w:author="RAP_01_22" w:date="2021-12-21T08:32:00Z">
              <w:r>
                <w:t>56 dBm/1.4 MHz + (f</w:t>
              </w:r>
              <w:r>
                <w:rPr>
                  <w:sz w:val="13"/>
                  <w:szCs w:val="13"/>
                </w:rPr>
                <w:t xml:space="preserve">DL </w:t>
              </w:r>
              <w:r>
                <w:t xml:space="preserve">– 920.2)×40/3 dB (Note 1) </w:t>
              </w:r>
            </w:ins>
          </w:p>
        </w:tc>
      </w:tr>
      <w:tr w:rsidR="00A543F8" w14:paraId="2D09F4CB" w14:textId="77777777" w:rsidTr="00D65337">
        <w:trPr>
          <w:ins w:id="310" w:author="RAP_01_22" w:date="2021-12-21T08:32:00Z"/>
        </w:trPr>
        <w:tc>
          <w:tcPr>
            <w:tcW w:w="3402" w:type="dxa"/>
          </w:tcPr>
          <w:p w14:paraId="4093A80C" w14:textId="77777777" w:rsidR="00A543F8" w:rsidRDefault="00A543F8" w:rsidP="00562D9A">
            <w:pPr>
              <w:pStyle w:val="TAC"/>
              <w:rPr>
                <w:ins w:id="311" w:author="RAP_01_22" w:date="2021-12-21T08:32:00Z"/>
              </w:rPr>
            </w:pPr>
            <w:ins w:id="312" w:author="RAP_01_22" w:date="2021-12-21T08:32:00Z">
              <w:r>
                <w:t>200 kHz</w:t>
              </w:r>
            </w:ins>
          </w:p>
        </w:tc>
        <w:tc>
          <w:tcPr>
            <w:tcW w:w="4928" w:type="dxa"/>
          </w:tcPr>
          <w:p w14:paraId="7BA2BBC2" w14:textId="77777777" w:rsidR="00A543F8" w:rsidRPr="00F616F7" w:rsidRDefault="00A543F8" w:rsidP="00562D9A">
            <w:pPr>
              <w:pStyle w:val="TAC"/>
              <w:rPr>
                <w:ins w:id="313" w:author="RAP_01_22" w:date="2021-12-21T08:32:00Z"/>
              </w:rPr>
            </w:pPr>
            <w:ins w:id="314" w:author="RAP_01_22" w:date="2021-12-21T08:32:00Z">
              <w:r>
                <w:t>70.5 dBm/200 kHz + (f</w:t>
              </w:r>
              <w:r>
                <w:rPr>
                  <w:sz w:val="13"/>
                  <w:szCs w:val="13"/>
                </w:rPr>
                <w:t xml:space="preserve">DL </w:t>
              </w:r>
              <w:r>
                <w:t xml:space="preserve">– 921)×40/3 dB (Note 3) </w:t>
              </w:r>
            </w:ins>
          </w:p>
        </w:tc>
      </w:tr>
      <w:tr w:rsidR="00A543F8" w14:paraId="79980254" w14:textId="77777777" w:rsidTr="00D65337">
        <w:trPr>
          <w:ins w:id="315" w:author="RAP_01_22" w:date="2021-12-21T08:32:00Z"/>
        </w:trPr>
        <w:tc>
          <w:tcPr>
            <w:tcW w:w="8330" w:type="dxa"/>
            <w:gridSpan w:val="2"/>
          </w:tcPr>
          <w:p w14:paraId="7200D833" w14:textId="77777777" w:rsidR="00A543F8" w:rsidRDefault="00A543F8" w:rsidP="00562D9A">
            <w:pPr>
              <w:pStyle w:val="TAN"/>
              <w:rPr>
                <w:ins w:id="316" w:author="RAP_01_22" w:date="2021-12-21T08:32:00Z"/>
              </w:rPr>
            </w:pPr>
            <w:ins w:id="317" w:author="RAP_01_22" w:date="2021-12-21T08:32:00Z">
              <w:r>
                <w:t>f</w:t>
              </w:r>
              <w:r>
                <w:rPr>
                  <w:sz w:val="10"/>
                  <w:szCs w:val="10"/>
                </w:rPr>
                <w:t xml:space="preserve">DL </w:t>
              </w:r>
              <w:r>
                <w:t xml:space="preserve">is the centre frequency in MHz. </w:t>
              </w:r>
            </w:ins>
          </w:p>
          <w:p w14:paraId="25730F2B" w14:textId="6DEC145C" w:rsidR="00A543F8" w:rsidRDefault="00A543F8" w:rsidP="00562D9A">
            <w:pPr>
              <w:pStyle w:val="TAN"/>
              <w:rPr>
                <w:ins w:id="318" w:author="RAP_01_22" w:date="2021-12-21T08:32:00Z"/>
              </w:rPr>
            </w:pPr>
            <w:ins w:id="319" w:author="RAP_01_22" w:date="2021-12-21T08:32:00Z">
              <w:r>
                <w:t xml:space="preserve">Note 1: </w:t>
              </w:r>
              <w:r>
                <w:tab/>
                <w:t>Formula applicable to f</w:t>
              </w:r>
              <w:r>
                <w:rPr>
                  <w:sz w:val="10"/>
                  <w:szCs w:val="10"/>
                </w:rPr>
                <w:t xml:space="preserve">DL </w:t>
              </w:r>
              <w:r>
                <w:t xml:space="preserve">≤ 921.7 MHz. No specific </w:t>
              </w:r>
              <w:proofErr w:type="spellStart"/>
              <w:r>
                <w:t>e.i.r.p</w:t>
              </w:r>
              <w:proofErr w:type="spellEnd"/>
              <w:r>
                <w:t>. restriction above.</w:t>
              </w:r>
            </w:ins>
          </w:p>
          <w:p w14:paraId="4A19BB2A" w14:textId="77777777" w:rsidR="00A543F8" w:rsidRDefault="00A543F8" w:rsidP="00562D9A">
            <w:pPr>
              <w:pStyle w:val="TAN"/>
              <w:rPr>
                <w:ins w:id="320" w:author="RAP_01_22" w:date="2021-12-21T08:32:00Z"/>
              </w:rPr>
            </w:pPr>
            <w:ins w:id="321" w:author="RAP_01_22" w:date="2021-12-21T08:32:00Z">
              <w:r>
                <w:t xml:space="preserve">Note 2: </w:t>
              </w:r>
              <w:r>
                <w:tab/>
                <w:t xml:space="preserve">Applicable to NB-IoT standalone operation mode, which is made of one Resource Block. </w:t>
              </w:r>
            </w:ins>
          </w:p>
          <w:p w14:paraId="582E0C3A" w14:textId="65AC4AD0" w:rsidR="00A543F8" w:rsidRDefault="00A543F8" w:rsidP="00562D9A">
            <w:pPr>
              <w:pStyle w:val="TAN"/>
              <w:rPr>
                <w:ins w:id="322" w:author="RAP_01_22" w:date="2021-12-21T08:32:00Z"/>
              </w:rPr>
            </w:pPr>
            <w:ins w:id="323" w:author="RAP_01_22" w:date="2021-12-21T08:32:00Z">
              <w:r>
                <w:t xml:space="preserve">Note 3: </w:t>
              </w:r>
              <w:r>
                <w:tab/>
                <w:t>Formula applicable to f</w:t>
              </w:r>
              <w:r>
                <w:rPr>
                  <w:sz w:val="10"/>
                  <w:szCs w:val="10"/>
                </w:rPr>
                <w:t xml:space="preserve">DL </w:t>
              </w:r>
              <w:r>
                <w:t xml:space="preserve">≤ 921.0 MHz. No specific </w:t>
              </w:r>
              <w:proofErr w:type="spellStart"/>
              <w:r>
                <w:t>e.i.r.p</w:t>
              </w:r>
              <w:proofErr w:type="spellEnd"/>
              <w:r>
                <w:t>. restriction above.</w:t>
              </w:r>
            </w:ins>
          </w:p>
        </w:tc>
      </w:tr>
    </w:tbl>
    <w:p w14:paraId="15687EA6" w14:textId="77777777" w:rsidR="009450AA" w:rsidRDefault="009450AA" w:rsidP="009450AA">
      <w:pPr>
        <w:rPr>
          <w:ins w:id="324" w:author="RAP_01_22" w:date="2021-12-21T20:15:00Z"/>
          <w:lang w:eastAsia="ja-JP"/>
        </w:rPr>
      </w:pPr>
    </w:p>
    <w:p w14:paraId="711542CC" w14:textId="0DD3E799" w:rsidR="00A543F8" w:rsidRDefault="00A543F8" w:rsidP="00EA745B">
      <w:pPr>
        <w:pStyle w:val="TH"/>
        <w:rPr>
          <w:ins w:id="325" w:author="RAP_01_22" w:date="2021-12-21T08:32:00Z"/>
        </w:rPr>
      </w:pPr>
      <w:ins w:id="326" w:author="RAP_01_22" w:date="2021-12-21T08:32:00Z">
        <w:r>
          <w:rPr>
            <w:lang w:eastAsia="ja-JP"/>
          </w:rPr>
          <w:lastRenderedPageBreak/>
          <w:t xml:space="preserve">Table </w:t>
        </w:r>
      </w:ins>
      <w:ins w:id="327" w:author="RAP_01_22" w:date="2021-12-21T18:08:00Z">
        <w:r w:rsidR="00EA745B">
          <w:rPr>
            <w:lang w:eastAsia="ja-JP"/>
          </w:rPr>
          <w:t>4.2.1-3</w:t>
        </w:r>
      </w:ins>
      <w:ins w:id="328" w:author="RAP_01_22" w:date="2021-12-21T08:32:00Z">
        <w:r>
          <w:rPr>
            <w:lang w:eastAsia="ja-JP"/>
          </w:rPr>
          <w:t xml:space="preserve">: </w:t>
        </w:r>
        <w:r>
          <w:t>Out of band requirements</w:t>
        </w:r>
      </w:ins>
    </w:p>
    <w:tbl>
      <w:tblPr>
        <w:tblStyle w:val="TableGrid"/>
        <w:tblW w:w="0" w:type="auto"/>
        <w:tblLook w:val="04A0" w:firstRow="1" w:lastRow="0" w:firstColumn="1" w:lastColumn="0" w:noHBand="0" w:noVBand="1"/>
      </w:tblPr>
      <w:tblGrid>
        <w:gridCol w:w="3402"/>
        <w:gridCol w:w="4928"/>
      </w:tblGrid>
      <w:tr w:rsidR="00A543F8" w14:paraId="6E8A714F" w14:textId="77777777" w:rsidTr="00D65337">
        <w:trPr>
          <w:ins w:id="329" w:author="RAP_01_22" w:date="2021-12-21T08:32:00Z"/>
        </w:trPr>
        <w:tc>
          <w:tcPr>
            <w:tcW w:w="3402" w:type="dxa"/>
          </w:tcPr>
          <w:p w14:paraId="57B0705D" w14:textId="77777777" w:rsidR="00A543F8" w:rsidRDefault="00A543F8" w:rsidP="00562D9A">
            <w:pPr>
              <w:pStyle w:val="TAH"/>
              <w:rPr>
                <w:ins w:id="330" w:author="RAP_01_22" w:date="2021-12-21T08:32:00Z"/>
              </w:rPr>
            </w:pPr>
            <w:ins w:id="331" w:author="RAP_01_22" w:date="2021-12-21T08:32:00Z">
              <w:r>
                <w:t xml:space="preserve">MHz from block edge </w:t>
              </w:r>
            </w:ins>
          </w:p>
          <w:p w14:paraId="26D37B20" w14:textId="77777777" w:rsidR="00A543F8" w:rsidRPr="00970614" w:rsidRDefault="00A543F8" w:rsidP="00562D9A">
            <w:pPr>
              <w:pStyle w:val="TAH"/>
              <w:rPr>
                <w:ins w:id="332" w:author="RAP_01_22" w:date="2021-12-21T08:32:00Z"/>
              </w:rPr>
            </w:pPr>
            <w:ins w:id="333" w:author="RAP_01_22" w:date="2021-12-21T08:32:00Z">
              <w:r>
                <w:t xml:space="preserve">(919.4-925 MHz) </w:t>
              </w:r>
            </w:ins>
          </w:p>
        </w:tc>
        <w:tc>
          <w:tcPr>
            <w:tcW w:w="4928" w:type="dxa"/>
          </w:tcPr>
          <w:p w14:paraId="1A273E37" w14:textId="77777777" w:rsidR="00A543F8" w:rsidRDefault="00A543F8" w:rsidP="00562D9A">
            <w:pPr>
              <w:pStyle w:val="TAH"/>
              <w:rPr>
                <w:ins w:id="334" w:author="RAP_01_22" w:date="2021-12-21T08:32:00Z"/>
              </w:rPr>
            </w:pPr>
            <w:ins w:id="335" w:author="RAP_01_22" w:date="2021-12-21T08:32:00Z">
              <w:r>
                <w:t>EIRP limit</w:t>
              </w:r>
            </w:ins>
          </w:p>
        </w:tc>
      </w:tr>
      <w:tr w:rsidR="00A543F8" w14:paraId="0F324843" w14:textId="77777777" w:rsidTr="00D65337">
        <w:trPr>
          <w:ins w:id="336" w:author="RAP_01_22" w:date="2021-12-21T08:32:00Z"/>
        </w:trPr>
        <w:tc>
          <w:tcPr>
            <w:tcW w:w="3402" w:type="dxa"/>
          </w:tcPr>
          <w:p w14:paraId="5029DFC8" w14:textId="77777777" w:rsidR="00A543F8" w:rsidRPr="00970614" w:rsidRDefault="00A543F8" w:rsidP="00562D9A">
            <w:pPr>
              <w:pStyle w:val="TAC"/>
              <w:rPr>
                <w:ins w:id="337" w:author="RAP_01_22" w:date="2021-12-21T08:32:00Z"/>
              </w:rPr>
            </w:pPr>
            <w:ins w:id="338" w:author="RAP_01_22" w:date="2021-12-21T08:32:00Z">
              <w:r>
                <w:t xml:space="preserve">0 ≤ </w:t>
              </w:r>
              <w:proofErr w:type="spellStart"/>
              <w:r>
                <w:t>Δf</w:t>
              </w:r>
              <w:proofErr w:type="spellEnd"/>
              <w:r>
                <w:t xml:space="preserve"> &lt; 0.2 </w:t>
              </w:r>
            </w:ins>
          </w:p>
        </w:tc>
        <w:tc>
          <w:tcPr>
            <w:tcW w:w="4928" w:type="dxa"/>
          </w:tcPr>
          <w:p w14:paraId="717ACDB3" w14:textId="77777777" w:rsidR="00A543F8" w:rsidRPr="00970614" w:rsidRDefault="00A543F8" w:rsidP="00562D9A">
            <w:pPr>
              <w:pStyle w:val="TAC"/>
              <w:rPr>
                <w:ins w:id="339" w:author="RAP_01_22" w:date="2021-12-21T08:32:00Z"/>
              </w:rPr>
            </w:pPr>
            <w:ins w:id="340" w:author="RAP_01_22" w:date="2021-12-21T08:32:00Z">
              <w:r>
                <w:t xml:space="preserve">32.5 dBm/200 kHz </w:t>
              </w:r>
            </w:ins>
          </w:p>
        </w:tc>
      </w:tr>
      <w:tr w:rsidR="00A543F8" w14:paraId="341809CA" w14:textId="77777777" w:rsidTr="00D65337">
        <w:trPr>
          <w:ins w:id="341" w:author="RAP_01_22" w:date="2021-12-21T08:32:00Z"/>
        </w:trPr>
        <w:tc>
          <w:tcPr>
            <w:tcW w:w="3402" w:type="dxa"/>
          </w:tcPr>
          <w:p w14:paraId="170AEC1D" w14:textId="77777777" w:rsidR="00A543F8" w:rsidRPr="00970614" w:rsidRDefault="00A543F8" w:rsidP="00562D9A">
            <w:pPr>
              <w:pStyle w:val="TAC"/>
              <w:rPr>
                <w:ins w:id="342" w:author="RAP_01_22" w:date="2021-12-21T08:32:00Z"/>
              </w:rPr>
            </w:pPr>
            <w:ins w:id="343" w:author="RAP_01_22" w:date="2021-12-21T08:32:00Z">
              <w:r>
                <w:t xml:space="preserve">0.2 ≤ </w:t>
              </w:r>
              <w:proofErr w:type="spellStart"/>
              <w:r>
                <w:t>Δf</w:t>
              </w:r>
              <w:proofErr w:type="spellEnd"/>
              <w:r>
                <w:t xml:space="preserve"> &lt; 1</w:t>
              </w:r>
            </w:ins>
          </w:p>
        </w:tc>
        <w:tc>
          <w:tcPr>
            <w:tcW w:w="4928" w:type="dxa"/>
          </w:tcPr>
          <w:p w14:paraId="1910C9BD" w14:textId="77777777" w:rsidR="00A543F8" w:rsidRPr="00970614" w:rsidRDefault="00A543F8" w:rsidP="00562D9A">
            <w:pPr>
              <w:pStyle w:val="TAC"/>
              <w:rPr>
                <w:ins w:id="344" w:author="RAP_01_22" w:date="2021-12-21T08:32:00Z"/>
              </w:rPr>
            </w:pPr>
            <w:ins w:id="345" w:author="RAP_01_22" w:date="2021-12-21T08:32:00Z">
              <w:r>
                <w:t xml:space="preserve">14 dBm/800 kHz </w:t>
              </w:r>
            </w:ins>
          </w:p>
        </w:tc>
      </w:tr>
      <w:tr w:rsidR="00A543F8" w14:paraId="39D427A2" w14:textId="77777777" w:rsidTr="00D65337">
        <w:trPr>
          <w:ins w:id="346" w:author="RAP_01_22" w:date="2021-12-21T08:32:00Z"/>
        </w:trPr>
        <w:tc>
          <w:tcPr>
            <w:tcW w:w="3402" w:type="dxa"/>
          </w:tcPr>
          <w:p w14:paraId="193C51B8" w14:textId="77777777" w:rsidR="00A543F8" w:rsidRPr="00970614" w:rsidRDefault="00A543F8" w:rsidP="00562D9A">
            <w:pPr>
              <w:pStyle w:val="TAC"/>
              <w:rPr>
                <w:ins w:id="347" w:author="RAP_01_22" w:date="2021-12-21T08:32:00Z"/>
              </w:rPr>
            </w:pPr>
            <w:ins w:id="348" w:author="RAP_01_22" w:date="2021-12-21T08:32:00Z">
              <w:r>
                <w:t xml:space="preserve">1 ≤ </w:t>
              </w:r>
              <w:proofErr w:type="spellStart"/>
              <w:r>
                <w:t>Δf</w:t>
              </w:r>
              <w:proofErr w:type="spellEnd"/>
              <w:r>
                <w:t xml:space="preserve"> &lt; 10</w:t>
              </w:r>
            </w:ins>
          </w:p>
        </w:tc>
        <w:tc>
          <w:tcPr>
            <w:tcW w:w="4928" w:type="dxa"/>
          </w:tcPr>
          <w:p w14:paraId="3A17B053" w14:textId="77777777" w:rsidR="00A543F8" w:rsidRPr="00970614" w:rsidRDefault="00A543F8" w:rsidP="00562D9A">
            <w:pPr>
              <w:pStyle w:val="TAC"/>
              <w:rPr>
                <w:ins w:id="349" w:author="RAP_01_22" w:date="2021-12-21T08:32:00Z"/>
              </w:rPr>
            </w:pPr>
            <w:ins w:id="350" w:author="RAP_01_22" w:date="2021-12-21T08:32:00Z">
              <w:r>
                <w:t xml:space="preserve">5 dBm/MHz </w:t>
              </w:r>
            </w:ins>
          </w:p>
        </w:tc>
      </w:tr>
      <w:tr w:rsidR="00A543F8" w14:paraId="1D654418" w14:textId="77777777" w:rsidTr="00D65337">
        <w:trPr>
          <w:ins w:id="351" w:author="RAP_01_22" w:date="2021-12-21T08:32:00Z"/>
        </w:trPr>
        <w:tc>
          <w:tcPr>
            <w:tcW w:w="8330" w:type="dxa"/>
            <w:gridSpan w:val="2"/>
          </w:tcPr>
          <w:p w14:paraId="1B0156A2" w14:textId="5A66D406" w:rsidR="00A543F8" w:rsidRPr="00970614" w:rsidRDefault="00A543F8" w:rsidP="00562D9A">
            <w:pPr>
              <w:pStyle w:val="TAN"/>
              <w:rPr>
                <w:ins w:id="352" w:author="RAP_01_22" w:date="2021-12-21T08:32:00Z"/>
              </w:rPr>
            </w:pPr>
            <w:ins w:id="353" w:author="RAP_01_22" w:date="2021-12-21T08:32:00Z">
              <w:r>
                <w:t>On a case-by-case basis, at a national level, higher OOB limits may be applied.</w:t>
              </w:r>
            </w:ins>
          </w:p>
        </w:tc>
      </w:tr>
    </w:tbl>
    <w:p w14:paraId="70BEBBA9" w14:textId="3E79A514" w:rsidR="00A543F8" w:rsidRDefault="00A543F8" w:rsidP="00D966B3">
      <w:pPr>
        <w:pStyle w:val="TH"/>
        <w:spacing w:before="120"/>
        <w:rPr>
          <w:ins w:id="354" w:author="RAP_01_22" w:date="2021-12-21T08:32:00Z"/>
        </w:rPr>
      </w:pPr>
      <w:ins w:id="355" w:author="RAP_01_22" w:date="2021-12-21T08:32:00Z">
        <w:r>
          <w:rPr>
            <w:lang w:eastAsia="ja-JP"/>
          </w:rPr>
          <w:t xml:space="preserve">Table </w:t>
        </w:r>
      </w:ins>
      <w:ins w:id="356" w:author="RAP_01_22" w:date="2021-12-21T18:29:00Z">
        <w:r w:rsidR="00D65337">
          <w:rPr>
            <w:lang w:eastAsia="ja-JP"/>
          </w:rPr>
          <w:t>4.2.1-4:</w:t>
        </w:r>
      </w:ins>
      <w:ins w:id="357" w:author="RAP_01_22" w:date="2021-12-21T08:32:00Z">
        <w:r>
          <w:rPr>
            <w:lang w:eastAsia="ja-JP"/>
          </w:rPr>
          <w:t xml:space="preserve"> </w:t>
        </w:r>
        <w:r>
          <w:t>Baseline requirement</w:t>
        </w:r>
      </w:ins>
    </w:p>
    <w:tbl>
      <w:tblPr>
        <w:tblStyle w:val="TableGrid"/>
        <w:tblW w:w="0" w:type="auto"/>
        <w:tblLook w:val="04A0" w:firstRow="1" w:lastRow="0" w:firstColumn="1" w:lastColumn="0" w:noHBand="0" w:noVBand="1"/>
      </w:tblPr>
      <w:tblGrid>
        <w:gridCol w:w="3402"/>
        <w:gridCol w:w="4928"/>
      </w:tblGrid>
      <w:tr w:rsidR="00A543F8" w14:paraId="6D40B2F3" w14:textId="77777777" w:rsidTr="00D65337">
        <w:trPr>
          <w:ins w:id="358" w:author="RAP_01_22" w:date="2021-12-21T08:32:00Z"/>
        </w:trPr>
        <w:tc>
          <w:tcPr>
            <w:tcW w:w="3402" w:type="dxa"/>
          </w:tcPr>
          <w:p w14:paraId="60322513" w14:textId="77777777" w:rsidR="00A543F8" w:rsidRPr="00970614" w:rsidRDefault="00A543F8" w:rsidP="00562D9A">
            <w:pPr>
              <w:pStyle w:val="TAH"/>
              <w:rPr>
                <w:ins w:id="359" w:author="RAP_01_22" w:date="2021-12-21T08:32:00Z"/>
              </w:rPr>
            </w:pPr>
            <w:ins w:id="360" w:author="RAP_01_22" w:date="2021-12-21T08:32:00Z">
              <w:r>
                <w:t xml:space="preserve">Frequency Range </w:t>
              </w:r>
            </w:ins>
          </w:p>
        </w:tc>
        <w:tc>
          <w:tcPr>
            <w:tcW w:w="4928" w:type="dxa"/>
          </w:tcPr>
          <w:p w14:paraId="7EC52C48" w14:textId="77777777" w:rsidR="00A543F8" w:rsidRDefault="00A543F8" w:rsidP="00562D9A">
            <w:pPr>
              <w:pStyle w:val="TAH"/>
              <w:rPr>
                <w:ins w:id="361" w:author="RAP_01_22" w:date="2021-12-21T08:32:00Z"/>
              </w:rPr>
            </w:pPr>
            <w:ins w:id="362" w:author="RAP_01_22" w:date="2021-12-21T08:32:00Z">
              <w:r>
                <w:t>EIRP limit</w:t>
              </w:r>
            </w:ins>
          </w:p>
        </w:tc>
      </w:tr>
      <w:tr w:rsidR="00A543F8" w14:paraId="0B0AB6C1" w14:textId="77777777" w:rsidTr="00D65337">
        <w:trPr>
          <w:ins w:id="363" w:author="RAP_01_22" w:date="2021-12-21T08:32:00Z"/>
        </w:trPr>
        <w:tc>
          <w:tcPr>
            <w:tcW w:w="3402" w:type="dxa"/>
          </w:tcPr>
          <w:p w14:paraId="661E0A96" w14:textId="75F29682" w:rsidR="00A543F8" w:rsidRPr="00BA551D" w:rsidRDefault="00A543F8" w:rsidP="00562D9A">
            <w:pPr>
              <w:pStyle w:val="TAC"/>
              <w:rPr>
                <w:ins w:id="364" w:author="RAP_01_22" w:date="2021-12-21T08:32:00Z"/>
              </w:rPr>
            </w:pPr>
            <w:ins w:id="365" w:author="RAP_01_22" w:date="2021-12-21T08:32:00Z">
              <w:r>
                <w:t>880-915 MHz</w:t>
              </w:r>
            </w:ins>
          </w:p>
        </w:tc>
        <w:tc>
          <w:tcPr>
            <w:tcW w:w="4928" w:type="dxa"/>
          </w:tcPr>
          <w:p w14:paraId="29891581" w14:textId="73824705" w:rsidR="00A543F8" w:rsidRPr="00BA551D" w:rsidRDefault="00A543F8" w:rsidP="00562D9A">
            <w:pPr>
              <w:pStyle w:val="TAC"/>
              <w:rPr>
                <w:ins w:id="366" w:author="RAP_01_22" w:date="2021-12-21T08:32:00Z"/>
              </w:rPr>
            </w:pPr>
            <w:ins w:id="367" w:author="RAP_01_22" w:date="2021-12-21T08:32:00Z">
              <w:r>
                <w:t>-49 dBm/5 MHz</w:t>
              </w:r>
            </w:ins>
          </w:p>
        </w:tc>
      </w:tr>
      <w:tr w:rsidR="00A543F8" w14:paraId="065DC79D" w14:textId="77777777" w:rsidTr="00D65337">
        <w:trPr>
          <w:ins w:id="368" w:author="RAP_01_22" w:date="2021-12-21T08:32:00Z"/>
        </w:trPr>
        <w:tc>
          <w:tcPr>
            <w:tcW w:w="8330" w:type="dxa"/>
            <w:gridSpan w:val="2"/>
          </w:tcPr>
          <w:p w14:paraId="3511C921" w14:textId="73BBF0AB" w:rsidR="00A543F8" w:rsidRPr="00BA551D" w:rsidRDefault="00A543F8" w:rsidP="00562D9A">
            <w:pPr>
              <w:pStyle w:val="TAN"/>
              <w:rPr>
                <w:ins w:id="369" w:author="RAP_01_22" w:date="2021-12-21T08:32:00Z"/>
              </w:rPr>
            </w:pPr>
            <w:ins w:id="370" w:author="RAP_01_22" w:date="2021-12-21T08:32:00Z">
              <w:r>
                <w:t>This requirement prevails over out-of-band requirements.</w:t>
              </w:r>
            </w:ins>
          </w:p>
        </w:tc>
      </w:tr>
    </w:tbl>
    <w:p w14:paraId="0F0126C7" w14:textId="621B645F" w:rsidR="00A543F8" w:rsidRDefault="00A543F8" w:rsidP="00EA745B">
      <w:pPr>
        <w:pStyle w:val="TH"/>
        <w:rPr>
          <w:ins w:id="371" w:author="RAP_01_22" w:date="2021-12-21T08:32:00Z"/>
        </w:rPr>
      </w:pPr>
      <w:ins w:id="372" w:author="RAP_01_22" w:date="2021-12-21T08:32:00Z">
        <w:r>
          <w:rPr>
            <w:lang w:eastAsia="ja-JP"/>
          </w:rPr>
          <w:t xml:space="preserve">Table </w:t>
        </w:r>
      </w:ins>
      <w:ins w:id="373" w:author="RAP_01_22" w:date="2021-12-21T18:29:00Z">
        <w:r w:rsidR="00D65337">
          <w:rPr>
            <w:lang w:eastAsia="ja-JP"/>
          </w:rPr>
          <w:t>4.2.1-5</w:t>
        </w:r>
      </w:ins>
      <w:ins w:id="374" w:author="RAP_01_22" w:date="2021-12-21T08:32:00Z">
        <w:r>
          <w:rPr>
            <w:lang w:eastAsia="ja-JP"/>
          </w:rPr>
          <w:t xml:space="preserve">: </w:t>
        </w:r>
        <w:r>
          <w:t>Requirements on wideband RMR BS receiver characteristics</w:t>
        </w:r>
      </w:ins>
    </w:p>
    <w:tbl>
      <w:tblPr>
        <w:tblStyle w:val="TableGrid"/>
        <w:tblW w:w="0" w:type="auto"/>
        <w:tblLook w:val="04A0" w:firstRow="1" w:lastRow="0" w:firstColumn="1" w:lastColumn="0" w:noHBand="0" w:noVBand="1"/>
      </w:tblPr>
      <w:tblGrid>
        <w:gridCol w:w="5040"/>
        <w:gridCol w:w="3290"/>
      </w:tblGrid>
      <w:tr w:rsidR="00A543F8" w14:paraId="2287D3C8" w14:textId="77777777" w:rsidTr="00D65337">
        <w:trPr>
          <w:ins w:id="375" w:author="RAP_01_22" w:date="2021-12-21T08:32:00Z"/>
        </w:trPr>
        <w:tc>
          <w:tcPr>
            <w:tcW w:w="5040" w:type="dxa"/>
          </w:tcPr>
          <w:p w14:paraId="3A3966CD" w14:textId="77777777" w:rsidR="00A543F8" w:rsidRDefault="00A543F8" w:rsidP="00562D9A">
            <w:pPr>
              <w:pStyle w:val="TAH"/>
              <w:rPr>
                <w:ins w:id="376" w:author="RAP_01_22" w:date="2021-12-21T08:32:00Z"/>
              </w:rPr>
            </w:pPr>
            <w:ins w:id="377" w:author="RAP_01_22" w:date="2021-12-21T08:32:00Z">
              <w:r>
                <w:t>Parameter</w:t>
              </w:r>
            </w:ins>
          </w:p>
        </w:tc>
        <w:tc>
          <w:tcPr>
            <w:tcW w:w="3290" w:type="dxa"/>
          </w:tcPr>
          <w:p w14:paraId="47299D64" w14:textId="77777777" w:rsidR="00A543F8" w:rsidRDefault="00A543F8" w:rsidP="00562D9A">
            <w:pPr>
              <w:pStyle w:val="TAH"/>
              <w:rPr>
                <w:ins w:id="378" w:author="RAP_01_22" w:date="2021-12-21T08:32:00Z"/>
              </w:rPr>
            </w:pPr>
            <w:ins w:id="379" w:author="RAP_01_22" w:date="2021-12-21T08:32:00Z">
              <w:r>
                <w:t>Value</w:t>
              </w:r>
            </w:ins>
          </w:p>
        </w:tc>
      </w:tr>
      <w:tr w:rsidR="00A543F8" w14:paraId="284F909F" w14:textId="77777777" w:rsidTr="00D65337">
        <w:trPr>
          <w:ins w:id="380" w:author="RAP_01_22" w:date="2021-12-21T08:32:00Z"/>
        </w:trPr>
        <w:tc>
          <w:tcPr>
            <w:tcW w:w="5040" w:type="dxa"/>
          </w:tcPr>
          <w:p w14:paraId="4FD459F3" w14:textId="5D14E04A" w:rsidR="00A543F8" w:rsidRPr="00E879FD" w:rsidRDefault="00A543F8" w:rsidP="00562D9A">
            <w:pPr>
              <w:pStyle w:val="TAC"/>
              <w:rPr>
                <w:ins w:id="381" w:author="RAP_01_22" w:date="2021-12-21T08:32:00Z"/>
              </w:rPr>
            </w:pPr>
            <w:ins w:id="382" w:author="RAP_01_22" w:date="2021-12-21T08:32:00Z">
              <w:r>
                <w:t>Level of the wanted signal</w:t>
              </w:r>
            </w:ins>
          </w:p>
        </w:tc>
        <w:tc>
          <w:tcPr>
            <w:tcW w:w="3290" w:type="dxa"/>
          </w:tcPr>
          <w:p w14:paraId="208BA542" w14:textId="5B874BAD" w:rsidR="00A543F8" w:rsidRPr="00E879FD" w:rsidRDefault="00A543F8" w:rsidP="00562D9A">
            <w:pPr>
              <w:pStyle w:val="TAC"/>
              <w:rPr>
                <w:ins w:id="383" w:author="RAP_01_22" w:date="2021-12-21T08:32:00Z"/>
              </w:rPr>
            </w:pPr>
            <w:proofErr w:type="spellStart"/>
            <w:ins w:id="384" w:author="RAP_01_22" w:date="2021-12-21T08:32:00Z">
              <w:r>
                <w:t>RefSens</w:t>
              </w:r>
              <w:proofErr w:type="spellEnd"/>
              <w:r>
                <w:t xml:space="preserve"> + 3 dB</w:t>
              </w:r>
            </w:ins>
          </w:p>
        </w:tc>
      </w:tr>
      <w:tr w:rsidR="00A543F8" w14:paraId="116FABF8" w14:textId="77777777" w:rsidTr="00D65337">
        <w:trPr>
          <w:ins w:id="385" w:author="RAP_01_22" w:date="2021-12-21T08:32:00Z"/>
        </w:trPr>
        <w:tc>
          <w:tcPr>
            <w:tcW w:w="5040" w:type="dxa"/>
          </w:tcPr>
          <w:p w14:paraId="0F6BEDB8" w14:textId="048BC76B" w:rsidR="00A543F8" w:rsidRPr="00E879FD" w:rsidRDefault="00A543F8" w:rsidP="00562D9A">
            <w:pPr>
              <w:pStyle w:val="TAC"/>
              <w:rPr>
                <w:ins w:id="386" w:author="RAP_01_22" w:date="2021-12-21T08:32:00Z"/>
              </w:rPr>
            </w:pPr>
            <w:ins w:id="387" w:author="RAP_01_22" w:date="2021-12-21T08:32:00Z">
              <w:r>
                <w:t xml:space="preserve">Maximum interfering signal in 870-874.4 MHz (Note 1 </w:t>
              </w:r>
            </w:ins>
          </w:p>
        </w:tc>
        <w:tc>
          <w:tcPr>
            <w:tcW w:w="3290" w:type="dxa"/>
          </w:tcPr>
          <w:p w14:paraId="3A8B6A09" w14:textId="5F34EE09" w:rsidR="00A543F8" w:rsidRPr="00F616F7" w:rsidRDefault="00A543F8" w:rsidP="00562D9A">
            <w:pPr>
              <w:pStyle w:val="TAC"/>
              <w:rPr>
                <w:ins w:id="388" w:author="RAP_01_22" w:date="2021-12-21T08:32:00Z"/>
              </w:rPr>
            </w:pPr>
            <w:ins w:id="389" w:author="RAP_01_22" w:date="2021-12-21T08:32:00Z">
              <w:r>
                <w:t>-34 dBm</w:t>
              </w:r>
            </w:ins>
          </w:p>
        </w:tc>
      </w:tr>
      <w:tr w:rsidR="00A543F8" w14:paraId="773ECB89" w14:textId="77777777" w:rsidTr="00D65337">
        <w:trPr>
          <w:ins w:id="390" w:author="RAP_01_22" w:date="2021-12-21T08:32:00Z"/>
        </w:trPr>
        <w:tc>
          <w:tcPr>
            <w:tcW w:w="8330" w:type="dxa"/>
            <w:gridSpan w:val="2"/>
          </w:tcPr>
          <w:p w14:paraId="042514A0" w14:textId="3688CE37" w:rsidR="00A543F8" w:rsidRDefault="00A543F8" w:rsidP="00ED244D">
            <w:pPr>
              <w:pStyle w:val="TAN"/>
              <w:ind w:left="0" w:firstLine="0"/>
              <w:rPr>
                <w:ins w:id="391" w:author="RAP_01_22" w:date="2021-12-21T08:32:00Z"/>
              </w:rPr>
            </w:pPr>
            <w:ins w:id="392" w:author="RAP_01_22" w:date="2021-12-21T08:32:00Z">
              <w:r>
                <w:t>The antenna connector of the radio module is the reference point. The reference sensitivity (</w:t>
              </w:r>
              <w:proofErr w:type="spellStart"/>
              <w:r>
                <w:t>RefSens</w:t>
              </w:r>
              <w:proofErr w:type="spellEnd"/>
              <w:r>
                <w:t>) is the minimum mean power received at the antenna connector at which a specified minimum performance shall be met.</w:t>
              </w:r>
            </w:ins>
          </w:p>
          <w:p w14:paraId="1D94F533" w14:textId="4CFC2C00" w:rsidR="00A543F8" w:rsidRDefault="00A543F8" w:rsidP="00562D9A">
            <w:pPr>
              <w:pStyle w:val="TAN"/>
              <w:rPr>
                <w:ins w:id="393" w:author="RAP_01_22" w:date="2021-12-21T08:32:00Z"/>
              </w:rPr>
            </w:pPr>
            <w:ins w:id="394" w:author="RAP_01_22" w:date="2021-12-21T08:32:00Z">
              <w:r>
                <w:t>These requirements cover both blocking and third-order intermodulation.</w:t>
              </w:r>
            </w:ins>
          </w:p>
          <w:p w14:paraId="768F6C68" w14:textId="7D2D5947" w:rsidR="00A543F8" w:rsidRDefault="00A543F8" w:rsidP="00562D9A">
            <w:pPr>
              <w:pStyle w:val="TAN"/>
              <w:rPr>
                <w:ins w:id="395" w:author="RAP_01_22" w:date="2021-12-21T08:32:00Z"/>
              </w:rPr>
            </w:pPr>
            <w:ins w:id="396" w:author="RAP_01_22" w:date="2021-12-21T08:32:00Z">
              <w:r>
                <w:t xml:space="preserve">Note 1: </w:t>
              </w:r>
              <w:r>
                <w:tab/>
                <w:t>A bandwidth of 200 kHz for the interfering signal is assumed.</w:t>
              </w:r>
            </w:ins>
          </w:p>
        </w:tc>
      </w:tr>
    </w:tbl>
    <w:p w14:paraId="628DC514" w14:textId="77777777" w:rsidR="00A543F8" w:rsidRPr="00ED244D" w:rsidRDefault="00A543F8" w:rsidP="00ED244D">
      <w:pPr>
        <w:pStyle w:val="Heading3"/>
        <w:rPr>
          <w:ins w:id="397" w:author="RAP_01_22" w:date="2021-12-21T08:32:00Z"/>
        </w:rPr>
      </w:pPr>
      <w:bookmarkStart w:id="398" w:name="_Toc91088024"/>
      <w:ins w:id="399" w:author="RAP_01_22" w:date="2021-12-21T08:32:00Z">
        <w:r w:rsidRPr="00ED244D">
          <w:t>4.3.2</w:t>
        </w:r>
        <w:r w:rsidRPr="00ED244D">
          <w:tab/>
          <w:t>Terminals other than cab-radios using wideband technologies</w:t>
        </w:r>
        <w:bookmarkEnd w:id="398"/>
      </w:ins>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rPr>
          <w:ins w:id="400" w:author="RAP_01_22" w:date="2021-12-21T08:32:00Z"/>
        </w:trPr>
        <w:tc>
          <w:tcPr>
            <w:tcW w:w="3402" w:type="dxa"/>
          </w:tcPr>
          <w:p w14:paraId="73CE8DD8" w14:textId="77777777" w:rsidR="00A543F8" w:rsidRPr="00970614" w:rsidRDefault="00A543F8" w:rsidP="00562D9A">
            <w:pPr>
              <w:pStyle w:val="TAC"/>
              <w:rPr>
                <w:ins w:id="401" w:author="RAP_01_22" w:date="2021-12-21T08:32:00Z"/>
              </w:rPr>
            </w:pPr>
            <w:ins w:id="402" w:author="RAP_01_22" w:date="2021-12-21T08:32:00Z">
              <w:r>
                <w:t>Maximum output power</w:t>
              </w:r>
            </w:ins>
          </w:p>
        </w:tc>
        <w:tc>
          <w:tcPr>
            <w:tcW w:w="4928" w:type="dxa"/>
          </w:tcPr>
          <w:p w14:paraId="562481CA" w14:textId="77777777" w:rsidR="00A543F8" w:rsidRPr="00970614" w:rsidRDefault="00A543F8" w:rsidP="00562D9A">
            <w:pPr>
              <w:pStyle w:val="TAC"/>
              <w:rPr>
                <w:ins w:id="403" w:author="RAP_01_22" w:date="2021-12-21T08:32:00Z"/>
              </w:rPr>
            </w:pPr>
            <w:ins w:id="404" w:author="RAP_01_22" w:date="2021-12-21T08:32:00Z">
              <w:r>
                <w:t>23 dBm</w:t>
              </w:r>
            </w:ins>
          </w:p>
        </w:tc>
      </w:tr>
      <w:tr w:rsidR="00A543F8" w:rsidRPr="00970614" w14:paraId="0C90FE94" w14:textId="77777777" w:rsidTr="00ED244D">
        <w:trPr>
          <w:ins w:id="405" w:author="RAP_01_22" w:date="2021-12-21T08:32:00Z"/>
        </w:trPr>
        <w:tc>
          <w:tcPr>
            <w:tcW w:w="3402" w:type="dxa"/>
          </w:tcPr>
          <w:p w14:paraId="398FB6B8" w14:textId="77777777" w:rsidR="00A543F8" w:rsidRPr="00970614" w:rsidRDefault="00A543F8" w:rsidP="00562D9A">
            <w:pPr>
              <w:pStyle w:val="TAC"/>
              <w:rPr>
                <w:ins w:id="406" w:author="RAP_01_22" w:date="2021-12-21T08:32:00Z"/>
              </w:rPr>
            </w:pPr>
            <w:ins w:id="407" w:author="RAP_01_22" w:date="2021-12-21T08:32:00Z">
              <w:r>
                <w:t>ACLR</w:t>
              </w:r>
            </w:ins>
          </w:p>
        </w:tc>
        <w:tc>
          <w:tcPr>
            <w:tcW w:w="4928" w:type="dxa"/>
          </w:tcPr>
          <w:p w14:paraId="596180A4" w14:textId="77777777" w:rsidR="00A543F8" w:rsidRPr="00970614" w:rsidRDefault="00A543F8" w:rsidP="00562D9A">
            <w:pPr>
              <w:pStyle w:val="TAC"/>
              <w:rPr>
                <w:ins w:id="408" w:author="RAP_01_22" w:date="2021-12-21T08:32:00Z"/>
              </w:rPr>
            </w:pPr>
            <w:ins w:id="409" w:author="RAP_01_22" w:date="2021-12-21T08:32:00Z">
              <w:r>
                <w:t>30dB minimum</w:t>
              </w:r>
            </w:ins>
          </w:p>
        </w:tc>
      </w:tr>
      <w:tr w:rsidR="00A543F8" w:rsidRPr="00970614" w14:paraId="74F2351F" w14:textId="77777777" w:rsidTr="00ED244D">
        <w:trPr>
          <w:ins w:id="410" w:author="RAP_01_22" w:date="2021-12-21T08:32:00Z"/>
        </w:trPr>
        <w:tc>
          <w:tcPr>
            <w:tcW w:w="3402" w:type="dxa"/>
          </w:tcPr>
          <w:p w14:paraId="318335EE" w14:textId="77777777" w:rsidR="00A543F8" w:rsidRPr="00970614" w:rsidRDefault="00A543F8" w:rsidP="00562D9A">
            <w:pPr>
              <w:pStyle w:val="TAC"/>
              <w:rPr>
                <w:ins w:id="411" w:author="RAP_01_22" w:date="2021-12-21T08:32:00Z"/>
              </w:rPr>
            </w:pPr>
            <w:ins w:id="412" w:author="RAP_01_22" w:date="2021-12-21T08:32:00Z">
              <w:r>
                <w:t>Other</w:t>
              </w:r>
            </w:ins>
          </w:p>
        </w:tc>
        <w:tc>
          <w:tcPr>
            <w:tcW w:w="4928" w:type="dxa"/>
          </w:tcPr>
          <w:p w14:paraId="11B8ADDA" w14:textId="4140FE51" w:rsidR="00A543F8" w:rsidRPr="00231BA8" w:rsidRDefault="00A543F8" w:rsidP="00562D9A">
            <w:pPr>
              <w:pStyle w:val="TAN"/>
              <w:rPr>
                <w:ins w:id="413" w:author="RAP_01_22" w:date="2021-12-21T08:32:00Z"/>
              </w:rPr>
            </w:pPr>
            <w:ins w:id="414" w:author="RAP_01_22" w:date="2021-12-21T08:32:00Z">
              <w:r>
                <w:t>Uplink power control is mandatory and shall be activated.</w:t>
              </w:r>
            </w:ins>
          </w:p>
        </w:tc>
      </w:tr>
    </w:tbl>
    <w:p w14:paraId="16BC3033" w14:textId="6D3346D4" w:rsidR="006F5B82" w:rsidRPr="006F5B82" w:rsidRDefault="007E2831" w:rsidP="006F5B82">
      <w:pPr>
        <w:pStyle w:val="Heading1"/>
      </w:pPr>
      <w:bookmarkStart w:id="415" w:name="_Toc91088025"/>
      <w:r>
        <w:t>5</w:t>
      </w:r>
      <w:r>
        <w:tab/>
      </w:r>
      <w:r w:rsidR="006F5B82" w:rsidRPr="006D6B1F">
        <w:t>Frequency band arrangement</w:t>
      </w:r>
      <w:bookmarkEnd w:id="415"/>
    </w:p>
    <w:p w14:paraId="5F39FBF6" w14:textId="401E0496" w:rsidR="00A543F8" w:rsidRPr="003452AB" w:rsidRDefault="007E2831" w:rsidP="00D966B3">
      <w:pPr>
        <w:rPr>
          <w:ins w:id="416" w:author="RAP_01_22" w:date="2021-12-21T08:32:00Z"/>
        </w:rPr>
      </w:pPr>
      <w:del w:id="417" w:author="RAP_01_22" w:date="2021-12-21T16:44:00Z">
        <w:r w:rsidDel="006E1BED">
          <w:delText>Editor´s Note: To be developed!</w:delText>
        </w:r>
      </w:del>
      <w:ins w:id="418" w:author="RAP_01_22" w:date="2021-12-21T08:32:00Z">
        <w:r w:rsidR="00A543F8">
          <w:t>The new RMR band is within the range of FR1 and is proposed as a FDD band (Table 5-1).</w:t>
        </w:r>
      </w:ins>
    </w:p>
    <w:p w14:paraId="4E83F005" w14:textId="77777777" w:rsidR="00A543F8" w:rsidRPr="003452AB" w:rsidRDefault="00A543F8" w:rsidP="00A543F8">
      <w:pPr>
        <w:pStyle w:val="TH"/>
        <w:rPr>
          <w:ins w:id="419" w:author="RAP_01_22" w:date="2021-12-21T08:32:00Z"/>
        </w:rPr>
      </w:pPr>
      <w:ins w:id="420" w:author="RAP_01_22" w:date="2021-12-21T08:32:00Z">
        <w:r>
          <w:t xml:space="preserve">Table 5-1: </w:t>
        </w:r>
        <w:r w:rsidRPr="003452AB">
          <w:t xml:space="preserve">New NR </w:t>
        </w:r>
        <w:r>
          <w:t xml:space="preserve">RMR </w:t>
        </w:r>
        <w:r w:rsidRPr="003452AB">
          <w:t>band</w:t>
        </w:r>
        <w:r>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rPr>
          <w:ins w:id="421" w:author="RAP_01_22" w:date="2021-12-21T08:32:00Z"/>
        </w:trPr>
        <w:tc>
          <w:tcPr>
            <w:tcW w:w="1615" w:type="dxa"/>
            <w:shd w:val="clear" w:color="auto" w:fill="auto"/>
          </w:tcPr>
          <w:p w14:paraId="369BDFFC" w14:textId="77777777" w:rsidR="00A543F8" w:rsidRPr="003452AB" w:rsidRDefault="00A543F8" w:rsidP="00562D9A">
            <w:pPr>
              <w:pStyle w:val="TAH"/>
              <w:rPr>
                <w:ins w:id="422" w:author="RAP_01_22" w:date="2021-12-21T08:32:00Z"/>
                <w:rFonts w:eastAsia="SimSun"/>
              </w:rPr>
            </w:pPr>
            <w:ins w:id="423" w:author="RAP_01_22" w:date="2021-12-21T08:32:00Z">
              <w:r w:rsidRPr="003452AB">
                <w:rPr>
                  <w:rFonts w:eastAsia="SimSun"/>
                </w:rPr>
                <w:t>Band number</w:t>
              </w:r>
            </w:ins>
          </w:p>
        </w:tc>
        <w:tc>
          <w:tcPr>
            <w:tcW w:w="2183" w:type="dxa"/>
            <w:shd w:val="clear" w:color="auto" w:fill="auto"/>
          </w:tcPr>
          <w:p w14:paraId="14EC9D2B" w14:textId="77777777" w:rsidR="00A543F8" w:rsidRPr="003452AB" w:rsidRDefault="00A543F8" w:rsidP="00562D9A">
            <w:pPr>
              <w:pStyle w:val="TAH"/>
              <w:rPr>
                <w:ins w:id="424" w:author="RAP_01_22" w:date="2021-12-21T08:32:00Z"/>
                <w:rFonts w:eastAsia="SimSun"/>
              </w:rPr>
            </w:pPr>
            <w:ins w:id="425" w:author="RAP_01_22" w:date="2021-12-21T08:32:00Z">
              <w:r w:rsidRPr="003452AB">
                <w:rPr>
                  <w:rFonts w:eastAsia="SimSun"/>
                  <w:bCs/>
                </w:rPr>
                <w:t>UL</w:t>
              </w:r>
            </w:ins>
          </w:p>
        </w:tc>
        <w:tc>
          <w:tcPr>
            <w:tcW w:w="2047" w:type="dxa"/>
          </w:tcPr>
          <w:p w14:paraId="54562D32" w14:textId="77777777" w:rsidR="00A543F8" w:rsidRPr="003452AB" w:rsidRDefault="00A543F8" w:rsidP="00562D9A">
            <w:pPr>
              <w:pStyle w:val="TAH"/>
              <w:rPr>
                <w:ins w:id="426" w:author="RAP_01_22" w:date="2021-12-21T08:32:00Z"/>
                <w:rFonts w:eastAsia="SimSun"/>
              </w:rPr>
            </w:pPr>
            <w:ins w:id="427" w:author="RAP_01_22" w:date="2021-12-21T08:32:00Z">
              <w:r w:rsidRPr="003452AB">
                <w:rPr>
                  <w:rFonts w:eastAsia="SimSun"/>
                  <w:bCs/>
                </w:rPr>
                <w:t>DL</w:t>
              </w:r>
            </w:ins>
          </w:p>
        </w:tc>
        <w:tc>
          <w:tcPr>
            <w:tcW w:w="1752" w:type="dxa"/>
          </w:tcPr>
          <w:p w14:paraId="0910C84F" w14:textId="77777777" w:rsidR="00A543F8" w:rsidRPr="003452AB" w:rsidRDefault="00A543F8" w:rsidP="00562D9A">
            <w:pPr>
              <w:pStyle w:val="TAH"/>
              <w:rPr>
                <w:ins w:id="428" w:author="RAP_01_22" w:date="2021-12-21T08:32:00Z"/>
                <w:rFonts w:eastAsia="SimSun"/>
              </w:rPr>
            </w:pPr>
            <w:ins w:id="429" w:author="RAP_01_22" w:date="2021-12-21T08:32:00Z">
              <w:r w:rsidRPr="003452AB">
                <w:rPr>
                  <w:rFonts w:eastAsia="SimSun"/>
                  <w:bCs/>
                </w:rPr>
                <w:t>Duplex mode</w:t>
              </w:r>
            </w:ins>
          </w:p>
        </w:tc>
      </w:tr>
      <w:tr w:rsidR="00A543F8" w:rsidRPr="003452AB" w14:paraId="6605511E" w14:textId="77777777" w:rsidTr="00562D9A">
        <w:trPr>
          <w:ins w:id="430" w:author="RAP_01_22" w:date="2021-12-21T08:32:00Z"/>
        </w:trPr>
        <w:tc>
          <w:tcPr>
            <w:tcW w:w="1615" w:type="dxa"/>
            <w:shd w:val="clear" w:color="auto" w:fill="auto"/>
          </w:tcPr>
          <w:p w14:paraId="52E6E7A8" w14:textId="77777777" w:rsidR="00A543F8" w:rsidRPr="003452AB" w:rsidRDefault="00A543F8" w:rsidP="00562D9A">
            <w:pPr>
              <w:pStyle w:val="TAC"/>
              <w:rPr>
                <w:ins w:id="431" w:author="RAP_01_22" w:date="2021-12-21T08:32:00Z"/>
                <w:rFonts w:eastAsia="SimSun"/>
              </w:rPr>
            </w:pPr>
            <w:ins w:id="432" w:author="RAP_01_22" w:date="2021-12-21T08:32:00Z">
              <w:r>
                <w:rPr>
                  <w:rFonts w:eastAsia="SimSun"/>
                </w:rPr>
                <w:t>n100</w:t>
              </w:r>
            </w:ins>
          </w:p>
        </w:tc>
        <w:tc>
          <w:tcPr>
            <w:tcW w:w="2183" w:type="dxa"/>
            <w:shd w:val="clear" w:color="auto" w:fill="auto"/>
          </w:tcPr>
          <w:p w14:paraId="7F51E7AD" w14:textId="77777777" w:rsidR="00A543F8" w:rsidRPr="003452AB" w:rsidRDefault="00A543F8" w:rsidP="00562D9A">
            <w:pPr>
              <w:pStyle w:val="TAC"/>
              <w:rPr>
                <w:ins w:id="433" w:author="RAP_01_22" w:date="2021-12-21T08:32:00Z"/>
                <w:rFonts w:eastAsia="SimSun"/>
              </w:rPr>
            </w:pPr>
            <w:ins w:id="434" w:author="RAP_01_22" w:date="2021-12-21T08:32:00Z">
              <w:r>
                <w:t>874.4 MHz – 880 MHz</w:t>
              </w:r>
            </w:ins>
          </w:p>
        </w:tc>
        <w:tc>
          <w:tcPr>
            <w:tcW w:w="2047" w:type="dxa"/>
          </w:tcPr>
          <w:p w14:paraId="0431DB47" w14:textId="77777777" w:rsidR="00A543F8" w:rsidRPr="003452AB" w:rsidRDefault="00A543F8" w:rsidP="00562D9A">
            <w:pPr>
              <w:pStyle w:val="TAC"/>
              <w:rPr>
                <w:ins w:id="435" w:author="RAP_01_22" w:date="2021-12-21T08:32:00Z"/>
                <w:rFonts w:eastAsia="SimSun"/>
              </w:rPr>
            </w:pPr>
            <w:ins w:id="436" w:author="RAP_01_22" w:date="2021-12-21T08:32:00Z">
              <w:r>
                <w:t>919.4 MHz – 925 MHz</w:t>
              </w:r>
            </w:ins>
          </w:p>
        </w:tc>
        <w:tc>
          <w:tcPr>
            <w:tcW w:w="1752" w:type="dxa"/>
          </w:tcPr>
          <w:p w14:paraId="07B5D6FD" w14:textId="77777777" w:rsidR="00A543F8" w:rsidRPr="003452AB" w:rsidRDefault="00A543F8" w:rsidP="00562D9A">
            <w:pPr>
              <w:pStyle w:val="TAC"/>
              <w:rPr>
                <w:ins w:id="437" w:author="RAP_01_22" w:date="2021-12-21T08:32:00Z"/>
                <w:rFonts w:eastAsia="SimSun"/>
              </w:rPr>
            </w:pPr>
            <w:ins w:id="438" w:author="RAP_01_22" w:date="2021-12-21T08:32:00Z">
              <w:r>
                <w:rPr>
                  <w:rFonts w:eastAsia="SimSun"/>
                </w:rPr>
                <w:t>F</w:t>
              </w:r>
              <w:r w:rsidRPr="003452AB">
                <w:rPr>
                  <w:rFonts w:eastAsia="SimSun"/>
                </w:rPr>
                <w:t>DD</w:t>
              </w:r>
            </w:ins>
          </w:p>
        </w:tc>
      </w:tr>
    </w:tbl>
    <w:p w14:paraId="24652C92" w14:textId="5EB565F8" w:rsidR="006F5B82" w:rsidRDefault="006F5B82" w:rsidP="006F5B82">
      <w:pPr>
        <w:pStyle w:val="Heading1"/>
      </w:pPr>
      <w:bookmarkStart w:id="439" w:name="_Toc79161451"/>
      <w:bookmarkStart w:id="440" w:name="_Toc91088026"/>
      <w:r>
        <w:t>6</w:t>
      </w:r>
      <w:r>
        <w:tab/>
      </w:r>
      <w:r w:rsidRPr="00976789">
        <w:t>NR system parameters</w:t>
      </w:r>
      <w:bookmarkEnd w:id="439"/>
      <w:bookmarkEnd w:id="440"/>
    </w:p>
    <w:p w14:paraId="3214EF3A" w14:textId="5589CEAD" w:rsidR="00052449" w:rsidDel="00772155" w:rsidRDefault="00052449" w:rsidP="00EA745B">
      <w:pPr>
        <w:rPr>
          <w:del w:id="441" w:author="RAP_01_22" w:date="2021-12-22T17:51:00Z"/>
        </w:rPr>
      </w:pPr>
      <w:r>
        <w:t>The following system parameters are defined for RMR 900MHz band:</w:t>
      </w:r>
    </w:p>
    <w:p w14:paraId="682A58D0" w14:textId="5034FEFA" w:rsidR="00052449" w:rsidRPr="00A1115A" w:rsidRDefault="00052449" w:rsidP="00B57A8E">
      <w:del w:id="442" w:author="RAP_01_22" w:date="2021-12-21T08:33:00Z">
        <w:r w:rsidRPr="00A1115A" w:rsidDel="00A543F8">
          <w:delText xml:space="preserve">Table </w:delText>
        </w:r>
        <w:r w:rsidDel="00A543F8">
          <w:delText>6</w:delText>
        </w:r>
        <w:r w:rsidRPr="00A1115A" w:rsidDel="00A543F8">
          <w:delText xml:space="preserve">-1: </w:delText>
        </w:r>
        <w:r w:rsidDel="00A543F8">
          <w:delText xml:space="preserve">RMR 900 - </w:delText>
        </w:r>
        <w:r w:rsidRPr="00A1115A" w:rsidDel="00A543F8">
          <w:delText>NR operating band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2449" w:rsidDel="00772155" w14:paraId="3C042383" w14:textId="12BA93DF" w:rsidTr="00EA745B">
        <w:trPr>
          <w:cantSplit/>
          <w:del w:id="443" w:author="RAP_01_22" w:date="2021-12-22T17:50:00Z"/>
        </w:trPr>
        <w:tc>
          <w:tcPr>
            <w:tcW w:w="1037" w:type="dxa"/>
            <w:tcBorders>
              <w:top w:val="single" w:sz="4" w:space="0" w:color="auto"/>
              <w:left w:val="single" w:sz="4" w:space="0" w:color="auto"/>
              <w:bottom w:val="single" w:sz="4" w:space="0" w:color="auto"/>
              <w:right w:val="single" w:sz="4" w:space="0" w:color="auto"/>
            </w:tcBorders>
          </w:tcPr>
          <w:p w14:paraId="3B9E0E1C" w14:textId="1195846F" w:rsidR="00052449" w:rsidDel="00772155" w:rsidRDefault="00052449" w:rsidP="00562D9A">
            <w:pPr>
              <w:pStyle w:val="TAH"/>
              <w:rPr>
                <w:del w:id="444" w:author="RAP_01_22" w:date="2021-12-22T17:50:00Z"/>
                <w:rFonts w:cs="Arial"/>
                <w:lang w:eastAsia="en-GB"/>
              </w:rPr>
            </w:pPr>
            <w:del w:id="445" w:author="RAP_01_22" w:date="2021-12-21T08:33:00Z">
              <w:r w:rsidDel="00A543F8">
                <w:rPr>
                  <w:rFonts w:cs="Arial"/>
                  <w:lang w:eastAsia="en-GB"/>
                </w:rPr>
                <w:lastRenderedPageBreak/>
                <w:delText xml:space="preserve">NR </w:delText>
              </w:r>
              <w:r w:rsidDel="00A543F8">
                <w:rPr>
                  <w:rFonts w:cs="Arial"/>
                  <w:i/>
                  <w:lang w:eastAsia="en-GB"/>
                </w:rPr>
                <w:delText>operating band</w:delText>
              </w:r>
            </w:del>
          </w:p>
        </w:tc>
        <w:tc>
          <w:tcPr>
            <w:tcW w:w="2607" w:type="dxa"/>
            <w:tcBorders>
              <w:top w:val="single" w:sz="4" w:space="0" w:color="auto"/>
              <w:left w:val="single" w:sz="4" w:space="0" w:color="auto"/>
              <w:bottom w:val="single" w:sz="4" w:space="0" w:color="auto"/>
              <w:right w:val="single" w:sz="4" w:space="0" w:color="auto"/>
            </w:tcBorders>
          </w:tcPr>
          <w:p w14:paraId="39902D40" w14:textId="5018E8C0" w:rsidR="00052449" w:rsidDel="00A543F8" w:rsidRDefault="00052449" w:rsidP="00562D9A">
            <w:pPr>
              <w:pStyle w:val="TAH"/>
              <w:rPr>
                <w:del w:id="446" w:author="RAP_01_22" w:date="2021-12-21T08:33:00Z"/>
                <w:rFonts w:cs="Arial"/>
                <w:lang w:eastAsia="en-GB"/>
              </w:rPr>
            </w:pPr>
            <w:del w:id="447" w:author="RAP_01_22" w:date="2021-12-21T08:33:00Z">
              <w:r w:rsidDel="00A543F8">
                <w:rPr>
                  <w:rFonts w:cs="Arial"/>
                  <w:lang w:eastAsia="en-GB"/>
                </w:rPr>
                <w:delText xml:space="preserve">Uplink (UL) </w:delText>
              </w:r>
              <w:r w:rsidDel="00A543F8">
                <w:rPr>
                  <w:rFonts w:cs="Arial"/>
                  <w:i/>
                  <w:lang w:eastAsia="en-GB"/>
                </w:rPr>
                <w:delText>operating band</w:delText>
              </w:r>
              <w:r w:rsidDel="00A543F8">
                <w:rPr>
                  <w:rFonts w:cs="Arial"/>
                  <w:lang w:eastAsia="en-GB"/>
                </w:rPr>
                <w:br/>
                <w:delText>BS receive / UE transmit</w:delText>
              </w:r>
            </w:del>
          </w:p>
          <w:p w14:paraId="6B24CB5C" w14:textId="30064980" w:rsidR="00052449" w:rsidDel="00772155" w:rsidRDefault="00052449" w:rsidP="00562D9A">
            <w:pPr>
              <w:pStyle w:val="TAH"/>
              <w:rPr>
                <w:del w:id="448" w:author="RAP_01_22" w:date="2021-12-22T17:50:00Z"/>
                <w:rFonts w:cs="Arial"/>
                <w:lang w:eastAsia="en-GB"/>
              </w:rPr>
            </w:pPr>
            <w:del w:id="449" w:author="RAP_01_22" w:date="2021-12-21T08:33:00Z">
              <w:r w:rsidDel="00A543F8">
                <w:rPr>
                  <w:rFonts w:cs="Arial"/>
                  <w:lang w:eastAsia="en-GB"/>
                </w:rPr>
                <w:delText>F</w:delText>
              </w:r>
              <w:r w:rsidDel="00A543F8">
                <w:rPr>
                  <w:rFonts w:cs="Arial"/>
                  <w:vertAlign w:val="subscript"/>
                  <w:lang w:eastAsia="en-GB"/>
                </w:rPr>
                <w:delText>UL,low</w:delText>
              </w:r>
              <w:r w:rsidDel="00A543F8">
                <w:rPr>
                  <w:rFonts w:cs="Arial"/>
                  <w:lang w:eastAsia="en-GB"/>
                </w:rPr>
                <w:delText xml:space="preserve">   –  F</w:delText>
              </w:r>
              <w:r w:rsidDel="00A543F8">
                <w:rPr>
                  <w:rFonts w:cs="Arial"/>
                  <w:vertAlign w:val="subscript"/>
                  <w:lang w:eastAsia="en-GB"/>
                </w:rPr>
                <w:delText>UL,high</w:delText>
              </w:r>
            </w:del>
          </w:p>
        </w:tc>
        <w:tc>
          <w:tcPr>
            <w:tcW w:w="2806" w:type="dxa"/>
            <w:tcBorders>
              <w:top w:val="single" w:sz="4" w:space="0" w:color="auto"/>
              <w:left w:val="single" w:sz="4" w:space="0" w:color="auto"/>
              <w:bottom w:val="single" w:sz="4" w:space="0" w:color="auto"/>
              <w:right w:val="single" w:sz="4" w:space="0" w:color="auto"/>
            </w:tcBorders>
          </w:tcPr>
          <w:p w14:paraId="7D9A83D3" w14:textId="01242D6E" w:rsidR="00052449" w:rsidDel="00A543F8" w:rsidRDefault="00052449" w:rsidP="00562D9A">
            <w:pPr>
              <w:pStyle w:val="TAH"/>
              <w:rPr>
                <w:del w:id="450" w:author="RAP_01_22" w:date="2021-12-21T08:33:00Z"/>
                <w:rFonts w:cs="Arial"/>
                <w:lang w:eastAsia="en-GB"/>
              </w:rPr>
            </w:pPr>
            <w:del w:id="451" w:author="RAP_01_22" w:date="2021-12-21T08:33:00Z">
              <w:r w:rsidDel="00A543F8">
                <w:rPr>
                  <w:rFonts w:cs="Arial"/>
                  <w:lang w:eastAsia="en-GB"/>
                </w:rPr>
                <w:delText xml:space="preserve">Downlink (DL) </w:delText>
              </w:r>
              <w:r w:rsidDel="00A543F8">
                <w:rPr>
                  <w:rFonts w:cs="Arial"/>
                  <w:i/>
                  <w:lang w:eastAsia="en-GB"/>
                </w:rPr>
                <w:delText>operating band</w:delText>
              </w:r>
              <w:r w:rsidDel="00A543F8">
                <w:rPr>
                  <w:rFonts w:cs="Arial"/>
                  <w:lang w:eastAsia="en-GB"/>
                </w:rPr>
                <w:br/>
                <w:delText>BS transmit / UE receive</w:delText>
              </w:r>
            </w:del>
          </w:p>
          <w:p w14:paraId="2BC03C26" w14:textId="7C3E8FA9" w:rsidR="00052449" w:rsidDel="00772155" w:rsidRDefault="00052449" w:rsidP="00562D9A">
            <w:pPr>
              <w:pStyle w:val="TAH"/>
              <w:rPr>
                <w:del w:id="452" w:author="RAP_01_22" w:date="2021-12-22T17:50:00Z"/>
                <w:rFonts w:cs="Arial"/>
                <w:lang w:eastAsia="en-GB"/>
              </w:rPr>
            </w:pPr>
            <w:del w:id="453" w:author="RAP_01_22" w:date="2021-12-21T08:33:00Z">
              <w:r w:rsidDel="00A543F8">
                <w:rPr>
                  <w:rFonts w:cs="Arial"/>
                  <w:lang w:eastAsia="en-GB"/>
                </w:rPr>
                <w:delText>F</w:delText>
              </w:r>
              <w:r w:rsidDel="00A543F8">
                <w:rPr>
                  <w:rFonts w:cs="Arial"/>
                  <w:vertAlign w:val="subscript"/>
                  <w:lang w:eastAsia="en-GB"/>
                </w:rPr>
                <w:delText>DL,low</w:delText>
              </w:r>
              <w:r w:rsidDel="00A543F8">
                <w:rPr>
                  <w:rFonts w:cs="Arial"/>
                  <w:lang w:eastAsia="en-GB"/>
                </w:rPr>
                <w:delText xml:space="preserve">   –  F</w:delText>
              </w:r>
              <w:r w:rsidDel="00A543F8">
                <w:rPr>
                  <w:rFonts w:cs="Arial"/>
                  <w:vertAlign w:val="subscript"/>
                  <w:lang w:eastAsia="en-GB"/>
                </w:rPr>
                <w:delText>DL,high</w:delText>
              </w:r>
            </w:del>
          </w:p>
        </w:tc>
        <w:tc>
          <w:tcPr>
            <w:tcW w:w="1286" w:type="dxa"/>
            <w:tcBorders>
              <w:top w:val="single" w:sz="4" w:space="0" w:color="auto"/>
              <w:left w:val="single" w:sz="4" w:space="0" w:color="auto"/>
              <w:bottom w:val="single" w:sz="4" w:space="0" w:color="auto"/>
              <w:right w:val="single" w:sz="4" w:space="0" w:color="auto"/>
            </w:tcBorders>
          </w:tcPr>
          <w:p w14:paraId="08D05972" w14:textId="071A3046" w:rsidR="00052449" w:rsidDel="00772155" w:rsidRDefault="00052449" w:rsidP="00562D9A">
            <w:pPr>
              <w:pStyle w:val="TAH"/>
              <w:rPr>
                <w:del w:id="454" w:author="RAP_01_22" w:date="2021-12-22T17:50:00Z"/>
                <w:rFonts w:cs="Arial"/>
                <w:lang w:eastAsia="en-GB"/>
              </w:rPr>
            </w:pPr>
            <w:del w:id="455" w:author="RAP_01_22" w:date="2021-12-21T08:33:00Z">
              <w:r w:rsidDel="00A543F8">
                <w:rPr>
                  <w:rFonts w:cs="Arial"/>
                  <w:lang w:eastAsia="en-GB"/>
                </w:rPr>
                <w:delText>Duplex mode</w:delText>
              </w:r>
            </w:del>
          </w:p>
        </w:tc>
      </w:tr>
      <w:tr w:rsidR="00052449" w:rsidDel="00772155" w14:paraId="5E0CAB10" w14:textId="528191CE" w:rsidTr="00EA745B">
        <w:trPr>
          <w:cantSplit/>
          <w:del w:id="456" w:author="RAP_01_22" w:date="2021-12-22T17:50:00Z"/>
        </w:trPr>
        <w:tc>
          <w:tcPr>
            <w:tcW w:w="1037" w:type="dxa"/>
            <w:tcBorders>
              <w:top w:val="single" w:sz="4" w:space="0" w:color="auto"/>
              <w:left w:val="single" w:sz="4" w:space="0" w:color="auto"/>
              <w:bottom w:val="single" w:sz="4" w:space="0" w:color="auto"/>
              <w:right w:val="single" w:sz="4" w:space="0" w:color="auto"/>
            </w:tcBorders>
          </w:tcPr>
          <w:p w14:paraId="05D31BCE" w14:textId="1AC78C75" w:rsidR="00052449" w:rsidDel="00772155" w:rsidRDefault="00052449" w:rsidP="00562D9A">
            <w:pPr>
              <w:pStyle w:val="TAC"/>
              <w:rPr>
                <w:del w:id="457" w:author="RAP_01_22" w:date="2021-12-22T17:50:00Z"/>
                <w:lang w:eastAsia="en-GB"/>
              </w:rPr>
            </w:pPr>
            <w:del w:id="458" w:author="RAP_01_22" w:date="2021-12-21T08:33:00Z">
              <w:r w:rsidDel="00A543F8">
                <w:rPr>
                  <w:lang w:eastAsia="en-GB"/>
                </w:rPr>
                <w:delText>n100</w:delText>
              </w:r>
            </w:del>
          </w:p>
        </w:tc>
        <w:tc>
          <w:tcPr>
            <w:tcW w:w="2607" w:type="dxa"/>
            <w:tcBorders>
              <w:top w:val="single" w:sz="4" w:space="0" w:color="auto"/>
              <w:left w:val="single" w:sz="4" w:space="0" w:color="auto"/>
              <w:bottom w:val="single" w:sz="4" w:space="0" w:color="auto"/>
              <w:right w:val="single" w:sz="4" w:space="0" w:color="auto"/>
            </w:tcBorders>
          </w:tcPr>
          <w:p w14:paraId="0EDE5EB1" w14:textId="7464320D" w:rsidR="00052449" w:rsidDel="00772155" w:rsidRDefault="00052449" w:rsidP="00562D9A">
            <w:pPr>
              <w:pStyle w:val="TAC"/>
              <w:rPr>
                <w:del w:id="459" w:author="RAP_01_22" w:date="2021-12-22T17:50:00Z"/>
                <w:lang w:eastAsia="en-GB"/>
              </w:rPr>
            </w:pPr>
            <w:del w:id="460" w:author="RAP_01_22" w:date="2021-12-21T08:33:00Z">
              <w:r w:rsidDel="00A543F8">
                <w:rPr>
                  <w:lang w:eastAsia="en-GB"/>
                </w:rPr>
                <w:delText>874.4 MHz – 880 MHz</w:delText>
              </w:r>
            </w:del>
          </w:p>
        </w:tc>
        <w:tc>
          <w:tcPr>
            <w:tcW w:w="2806" w:type="dxa"/>
            <w:tcBorders>
              <w:top w:val="single" w:sz="4" w:space="0" w:color="auto"/>
              <w:left w:val="single" w:sz="4" w:space="0" w:color="auto"/>
              <w:bottom w:val="single" w:sz="4" w:space="0" w:color="auto"/>
              <w:right w:val="single" w:sz="4" w:space="0" w:color="auto"/>
            </w:tcBorders>
          </w:tcPr>
          <w:p w14:paraId="03E37044" w14:textId="42E11CDA" w:rsidR="00052449" w:rsidDel="00772155" w:rsidRDefault="00052449" w:rsidP="00562D9A">
            <w:pPr>
              <w:pStyle w:val="TAC"/>
              <w:rPr>
                <w:del w:id="461" w:author="RAP_01_22" w:date="2021-12-22T17:50:00Z"/>
                <w:lang w:eastAsia="en-GB"/>
              </w:rPr>
            </w:pPr>
            <w:del w:id="462" w:author="RAP_01_22" w:date="2021-12-21T08:33:00Z">
              <w:r w:rsidDel="00A543F8">
                <w:rPr>
                  <w:lang w:eastAsia="en-GB"/>
                </w:rPr>
                <w:delText>919.4 MHz – 925 MHz</w:delText>
              </w:r>
            </w:del>
          </w:p>
        </w:tc>
        <w:tc>
          <w:tcPr>
            <w:tcW w:w="1286" w:type="dxa"/>
            <w:tcBorders>
              <w:top w:val="single" w:sz="4" w:space="0" w:color="auto"/>
              <w:left w:val="single" w:sz="4" w:space="0" w:color="auto"/>
              <w:bottom w:val="single" w:sz="4" w:space="0" w:color="auto"/>
              <w:right w:val="single" w:sz="4" w:space="0" w:color="auto"/>
            </w:tcBorders>
          </w:tcPr>
          <w:p w14:paraId="47568A83" w14:textId="511CA20C" w:rsidR="00052449" w:rsidDel="00772155" w:rsidRDefault="00052449" w:rsidP="00562D9A">
            <w:pPr>
              <w:pStyle w:val="TAC"/>
              <w:rPr>
                <w:del w:id="463" w:author="RAP_01_22" w:date="2021-12-22T17:50:00Z"/>
                <w:lang w:eastAsia="en-GB"/>
              </w:rPr>
            </w:pPr>
            <w:del w:id="464" w:author="RAP_01_22" w:date="2021-12-21T08:33:00Z">
              <w:r w:rsidDel="00A543F8">
                <w:rPr>
                  <w:lang w:eastAsia="en-GB"/>
                </w:rPr>
                <w:delText>FDD</w:delText>
              </w:r>
            </w:del>
          </w:p>
        </w:tc>
      </w:tr>
    </w:tbl>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ins w:id="465" w:author="RAP_01_22" w:date="2021-12-21T16:43:00Z">
        <w:r w:rsidR="006E1BED">
          <w:rPr>
            <w:rFonts w:eastAsia="Yu Mincho"/>
          </w:rPr>
          <w:t>1</w:t>
        </w:r>
      </w:ins>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ins w:id="466" w:author="RAP_01_22" w:date="2021-12-21T16:44:00Z">
        <w:r w:rsidR="006E1BED">
          <w:t>2</w:t>
        </w:r>
      </w:ins>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proofErr w:type="spellStart"/>
            <w:r>
              <w:rPr>
                <w:lang w:eastAsia="en-GB"/>
              </w:rPr>
              <w:t>ΔF</w:t>
            </w:r>
            <w:r>
              <w:rPr>
                <w:vertAlign w:val="subscript"/>
                <w:lang w:eastAsia="en-GB"/>
              </w:rPr>
              <w:t>Raster</w:t>
            </w:r>
            <w:proofErr w:type="spellEnd"/>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Pr>
        <w:rPr>
          <w:ins w:id="467" w:author="RAP_01_22" w:date="2021-12-22T17:51:00Z"/>
        </w:rPr>
      </w:pPr>
    </w:p>
    <w:p w14:paraId="7BCEE66B" w14:textId="5293C6FD" w:rsidR="00052449" w:rsidRPr="00A1115A" w:rsidRDefault="00052449" w:rsidP="00052449">
      <w:pPr>
        <w:pStyle w:val="TH"/>
        <w:spacing w:before="120"/>
      </w:pPr>
      <w:r w:rsidRPr="00A1115A">
        <w:t xml:space="preserve">Table </w:t>
      </w:r>
      <w:r>
        <w:t>6-</w:t>
      </w:r>
      <w:ins w:id="468" w:author="RAP_01_22" w:date="2021-12-21T16:44:00Z">
        <w:r w:rsidR="006E1BED">
          <w:t>3</w:t>
        </w:r>
      </w:ins>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69" w:name="_Toc79161452"/>
      <w:bookmarkStart w:id="470" w:name="_Toc91088027"/>
      <w:r>
        <w:t>7</w:t>
      </w:r>
      <w:r>
        <w:tab/>
        <w:t>RF requirements</w:t>
      </w:r>
      <w:bookmarkEnd w:id="469"/>
      <w:bookmarkEnd w:id="470"/>
    </w:p>
    <w:p w14:paraId="49898EDB" w14:textId="77777777" w:rsidR="006F5B82" w:rsidRDefault="006F5B82" w:rsidP="006F5B82">
      <w:pPr>
        <w:pStyle w:val="Heading2"/>
      </w:pPr>
      <w:bookmarkStart w:id="471" w:name="_Toc79161453"/>
      <w:bookmarkStart w:id="472" w:name="_Toc91088028"/>
      <w:r>
        <w:t>7.1</w:t>
      </w:r>
      <w:r>
        <w:tab/>
        <w:t>BS specific requirements</w:t>
      </w:r>
      <w:bookmarkEnd w:id="471"/>
      <w:bookmarkEnd w:id="472"/>
    </w:p>
    <w:p w14:paraId="40C1B8F9" w14:textId="77777777" w:rsidR="00C83300" w:rsidRPr="004971A5" w:rsidRDefault="00C83300" w:rsidP="00C83300">
      <w:pPr>
        <w:pStyle w:val="Heading3"/>
        <w:rPr>
          <w:ins w:id="473" w:author="RAP_01_22" w:date="2021-12-22T16:46:00Z"/>
        </w:rPr>
      </w:pPr>
      <w:bookmarkStart w:id="474" w:name="_Toc91088029"/>
      <w:bookmarkStart w:id="475" w:name="_Toc79161454"/>
      <w:ins w:id="476" w:author="RAP_01_22" w:date="2021-12-22T16:46:00Z">
        <w:r w:rsidRPr="004971A5">
          <w:t>7.1.1</w:t>
        </w:r>
        <w:r w:rsidRPr="004971A5">
          <w:tab/>
          <w:t>General</w:t>
        </w:r>
        <w:bookmarkEnd w:id="474"/>
      </w:ins>
    </w:p>
    <w:p w14:paraId="62E20571" w14:textId="77777777" w:rsidR="00C83300" w:rsidRPr="004971A5" w:rsidRDefault="00C83300" w:rsidP="00C83300">
      <w:pPr>
        <w:rPr>
          <w:ins w:id="477" w:author="RAP_01_22" w:date="2021-12-22T16:46:00Z"/>
        </w:rPr>
      </w:pPr>
      <w:ins w:id="478" w:author="RAP_01_22" w:date="2021-12-22T16:46:00Z">
        <w:r w:rsidRPr="004971A5">
          <w:t xml:space="preserve">The BS RF work for RMR900 was limited to the Wide Area Base Stations, only. </w:t>
        </w:r>
      </w:ins>
    </w:p>
    <w:p w14:paraId="13F7A9DA" w14:textId="77777777" w:rsidR="00C83300" w:rsidRPr="004971A5" w:rsidRDefault="00C83300" w:rsidP="00C83300">
      <w:pPr>
        <w:rPr>
          <w:ins w:id="479" w:author="RAP_01_22" w:date="2021-12-22T16:46:00Z"/>
        </w:rPr>
      </w:pPr>
      <w:ins w:id="480" w:author="RAP_01_22" w:date="2021-12-22T16:46:00Z">
        <w:r w:rsidRPr="004971A5">
          <w:t>Referring to the ECC</w:t>
        </w:r>
        <w:r>
          <w:t> Decision </w:t>
        </w:r>
        <w:r w:rsidRPr="004971A5">
          <w:t>20(02)</w:t>
        </w:r>
        <w:r>
          <w:t> </w:t>
        </w:r>
        <w:r w:rsidRPr="004971A5">
          <w:t xml:space="preserve">[1], one can observe that related analyses were done for the non-AAS BS architectures, only. Therefore the RAN4 requirements derivation was limited to the BS type 1-C requirements, only. </w:t>
        </w:r>
      </w:ins>
    </w:p>
    <w:p w14:paraId="1F3BD5F5" w14:textId="77777777" w:rsidR="00C83300" w:rsidRPr="006D6B1F" w:rsidRDefault="00C83300" w:rsidP="00C83300">
      <w:pPr>
        <w:rPr>
          <w:ins w:id="481" w:author="RAP_01_22" w:date="2021-12-22T16:46:00Z"/>
        </w:rPr>
      </w:pPr>
      <w:ins w:id="482" w:author="RAP_01_22" w:date="2021-12-22T16:46:00Z">
        <w:r w:rsidRPr="004971A5">
          <w:t>As the EIRP limits were defined in the EC</w:t>
        </w:r>
        <w:r>
          <w:t>C </w:t>
        </w:r>
        <w:r w:rsidRPr="004971A5">
          <w:t>Decision</w:t>
        </w:r>
        <w:r>
          <w:t> </w:t>
        </w:r>
        <w:r w:rsidRPr="004971A5">
          <w:t>(20)02</w:t>
        </w:r>
        <w:r>
          <w:t> </w:t>
        </w:r>
        <w:r w:rsidRPr="004971A5">
          <w:t>[1], consideration of non-AAS BS architecture required to convert those EIRP limits into the conducted requirements. It was agreed to perform EIRP-to-conducted limits conversion assuming a fixed antenna gain value of 17</w:t>
        </w:r>
        <w:r>
          <w:t> </w:t>
        </w:r>
        <w:r w:rsidRPr="004971A5">
          <w:t>dBi, assuming internal losses (feeder, etc.) of 0</w:t>
        </w:r>
        <w:r>
          <w:t> </w:t>
        </w:r>
        <w:r w:rsidRPr="004971A5">
          <w:t>dB.</w:t>
        </w:r>
      </w:ins>
    </w:p>
    <w:p w14:paraId="3D3A3ACE" w14:textId="3ED582E9" w:rsidR="006F5B82" w:rsidRDefault="006F5B82" w:rsidP="00C83300">
      <w:pPr>
        <w:pStyle w:val="Heading3"/>
        <w:ind w:left="0" w:firstLine="0"/>
      </w:pPr>
      <w:bookmarkStart w:id="483" w:name="_Toc91088030"/>
      <w:r>
        <w:t>7.1.</w:t>
      </w:r>
      <w:ins w:id="484" w:author="RAP_01_22" w:date="2021-12-22T16:46:00Z">
        <w:r w:rsidR="00C83300">
          <w:t>2</w:t>
        </w:r>
      </w:ins>
      <w:r>
        <w:tab/>
        <w:t>Transmitter characteristics</w:t>
      </w:r>
      <w:bookmarkEnd w:id="475"/>
      <w:bookmarkEnd w:id="483"/>
    </w:p>
    <w:p w14:paraId="14DE5C39" w14:textId="7C766B0F" w:rsidR="00C83300" w:rsidRPr="004971A5" w:rsidRDefault="006F5B82" w:rsidP="00772155">
      <w:pPr>
        <w:pStyle w:val="Heading4"/>
        <w:rPr>
          <w:ins w:id="485" w:author="RAP_01_22" w:date="2021-12-22T16:46:00Z"/>
        </w:rPr>
      </w:pPr>
      <w:del w:id="486" w:author="RAP_01_22" w:date="2021-12-22T16:36:00Z">
        <w:r w:rsidDel="002C3569">
          <w:delText>Editor´s Note: To be developed!</w:delText>
        </w:r>
      </w:del>
      <w:bookmarkStart w:id="487" w:name="_Toc91088031"/>
      <w:ins w:id="488" w:author="RAP_01_22" w:date="2021-12-22T16:46:00Z">
        <w:r w:rsidR="00C83300" w:rsidRPr="004971A5">
          <w:t>7.1.2.1</w:t>
        </w:r>
        <w:r w:rsidR="00C83300" w:rsidRPr="004971A5">
          <w:tab/>
          <w:t>BS maximum output power</w:t>
        </w:r>
        <w:bookmarkEnd w:id="487"/>
      </w:ins>
    </w:p>
    <w:p w14:paraId="3184B9B2" w14:textId="09293AFC" w:rsidR="00C83300" w:rsidRPr="004971A5" w:rsidRDefault="00C83300" w:rsidP="00C83300">
      <w:pPr>
        <w:rPr>
          <w:ins w:id="489" w:author="RAP_01_22" w:date="2021-12-22T16:46:00Z"/>
        </w:rPr>
      </w:pPr>
      <w:ins w:id="490" w:author="RAP_01_22" w:date="2021-12-22T16:46:00Z">
        <w:r w:rsidRPr="004971A5">
          <w:t>Based on EC</w:t>
        </w:r>
      </w:ins>
      <w:ins w:id="491" w:author="RAP_01_22" w:date="2021-12-22T16:47:00Z">
        <w:r>
          <w:t>C </w:t>
        </w:r>
      </w:ins>
      <w:ins w:id="492" w:author="RAP_01_22" w:date="2021-12-22T16:46:00Z">
        <w:r w:rsidRPr="004971A5">
          <w:t>Decision</w:t>
        </w:r>
      </w:ins>
      <w:ins w:id="493" w:author="RAP_01_22" w:date="2021-12-22T16:47:00Z">
        <w:r>
          <w:t> </w:t>
        </w:r>
      </w:ins>
      <w:ins w:id="494" w:author="RAP_01_22" w:date="2021-12-22T16:46:00Z">
        <w:r w:rsidRPr="004971A5">
          <w:t>(20)02</w:t>
        </w:r>
      </w:ins>
      <w:ins w:id="495" w:author="RAP_01_22" w:date="2021-12-22T16:47:00Z">
        <w:r>
          <w:t> </w:t>
        </w:r>
      </w:ins>
      <w:ins w:id="496" w:author="RAP_01_22" w:date="2021-12-22T16:46:00Z">
        <w:r w:rsidRPr="004971A5">
          <w:t>[1], the BS maximum output power for BS operating in band n100 in [uncoordinated deployment], shall not exceed the P</w:t>
        </w:r>
        <w:r w:rsidRPr="004971A5">
          <w:rPr>
            <w:vertAlign w:val="subscript"/>
          </w:rPr>
          <w:t>rated,c,AC</w:t>
        </w:r>
        <w:r w:rsidRPr="004971A5">
          <w:t xml:space="preserve"> defined as:</w:t>
        </w:r>
      </w:ins>
    </w:p>
    <w:p w14:paraId="4BD4A3FA" w14:textId="75046F64" w:rsidR="00C83300" w:rsidRPr="004971A5" w:rsidRDefault="00C83300" w:rsidP="00C83300">
      <w:pPr>
        <w:rPr>
          <w:ins w:id="497" w:author="RAP_01_22" w:date="2021-12-22T16:46:00Z"/>
        </w:rPr>
      </w:pPr>
      <w:ins w:id="498" w:author="RAP_01_22" w:date="2021-12-22T16:46:00Z">
        <w:r w:rsidRPr="004971A5">
          <w:t>47.5</w:t>
        </w:r>
      </w:ins>
      <w:ins w:id="499" w:author="RAP_01_22" w:date="2021-12-22T16:47:00Z">
        <w:r>
          <w:t> </w:t>
        </w:r>
      </w:ins>
      <w:ins w:id="500" w:author="RAP_01_22" w:date="2021-12-22T16:46:00Z">
        <w:r w:rsidRPr="004971A5">
          <w:t>dBm/5MHz</w:t>
        </w:r>
      </w:ins>
      <w:ins w:id="501" w:author="RAP_01_22" w:date="2021-12-22T16:47:00Z">
        <w:r>
          <w:t> </w:t>
        </w:r>
      </w:ins>
      <w:ins w:id="502" w:author="RAP_01_22" w:date="2021-12-22T16:46:00Z">
        <w:r w:rsidRPr="004971A5">
          <w:t>+</w:t>
        </w:r>
      </w:ins>
      <w:ins w:id="503" w:author="RAP_01_22" w:date="2021-12-22T16:47:00Z">
        <w:r>
          <w:t> </w:t>
        </w:r>
      </w:ins>
      <w:ins w:id="504" w:author="RAP_01_22" w:date="2021-12-22T16:46:00Z">
        <w:r w:rsidRPr="004971A5">
          <w:t>(f</w:t>
        </w:r>
        <w:r w:rsidRPr="004971A5">
          <w:rPr>
            <w:vertAlign w:val="subscript"/>
          </w:rPr>
          <w:t>DL</w:t>
        </w:r>
      </w:ins>
      <w:ins w:id="505" w:author="RAP_01_22" w:date="2021-12-22T16:47:00Z">
        <w:r>
          <w:rPr>
            <w:vertAlign w:val="subscript"/>
          </w:rPr>
          <w:t> </w:t>
        </w:r>
      </w:ins>
      <w:ins w:id="506" w:author="RAP_01_22" w:date="2021-12-22T16:46:00Z">
        <w:r w:rsidRPr="004971A5">
          <w:t>-</w:t>
        </w:r>
      </w:ins>
      <w:ins w:id="507" w:author="RAP_01_22" w:date="2021-12-22T16:47:00Z">
        <w:r>
          <w:t> </w:t>
        </w:r>
      </w:ins>
      <w:ins w:id="508" w:author="RAP_01_22" w:date="2021-12-22T16:46:00Z">
        <w:r w:rsidRPr="004971A5">
          <w:t>922.1)</w:t>
        </w:r>
      </w:ins>
      <w:ins w:id="509" w:author="RAP_01_22" w:date="2021-12-22T16:48:00Z">
        <w:r>
          <w:t> </w:t>
        </w:r>
      </w:ins>
      <w:ins w:id="510" w:author="RAP_01_22" w:date="2021-12-22T16:46:00Z">
        <w:r w:rsidRPr="004971A5">
          <w:t>x</w:t>
        </w:r>
      </w:ins>
      <w:ins w:id="511" w:author="RAP_01_22" w:date="2021-12-22T16:48:00Z">
        <w:r>
          <w:t> </w:t>
        </w:r>
      </w:ins>
      <w:ins w:id="512" w:author="RAP_01_22" w:date="2021-12-22T16:46:00Z">
        <w:r w:rsidRPr="004971A5">
          <w:t>40/3</w:t>
        </w:r>
      </w:ins>
      <w:ins w:id="513" w:author="RAP_01_22" w:date="2021-12-22T16:48:00Z">
        <w:r>
          <w:t> </w:t>
        </w:r>
      </w:ins>
      <w:ins w:id="514" w:author="RAP_01_22" w:date="2021-12-22T16:46:00Z">
        <w:r w:rsidRPr="004971A5">
          <w:t>dB</w:t>
        </w:r>
      </w:ins>
      <w:ins w:id="515" w:author="RAP_01_22" w:date="2021-12-22T16:48:00Z">
        <w:r>
          <w:t>.</w:t>
        </w:r>
      </w:ins>
    </w:p>
    <w:p w14:paraId="162B207E" w14:textId="77777777" w:rsidR="00C83300" w:rsidRPr="004971A5" w:rsidRDefault="00C83300" w:rsidP="00C83300">
      <w:pPr>
        <w:pStyle w:val="Heading4"/>
        <w:rPr>
          <w:ins w:id="516" w:author="RAP_01_22" w:date="2021-12-22T16:46:00Z"/>
        </w:rPr>
      </w:pPr>
      <w:bookmarkStart w:id="517" w:name="_Toc91088032"/>
      <w:ins w:id="518" w:author="RAP_01_22" w:date="2021-12-22T16:46:00Z">
        <w:r w:rsidRPr="004971A5">
          <w:t>7.1.2.2</w:t>
        </w:r>
        <w:r w:rsidRPr="004971A5">
          <w:tab/>
          <w:t>Unwanted emissions</w:t>
        </w:r>
        <w:bookmarkEnd w:id="517"/>
      </w:ins>
    </w:p>
    <w:p w14:paraId="0F8A4D74" w14:textId="77777777" w:rsidR="00C83300" w:rsidRPr="004971A5" w:rsidRDefault="00C83300" w:rsidP="00C83300">
      <w:pPr>
        <w:pStyle w:val="Heading5"/>
        <w:rPr>
          <w:ins w:id="519" w:author="RAP_01_22" w:date="2021-12-22T16:46:00Z"/>
        </w:rPr>
      </w:pPr>
      <w:bookmarkStart w:id="520" w:name="_Toc91088033"/>
      <w:ins w:id="521" w:author="RAP_01_22" w:date="2021-12-22T16:46:00Z">
        <w:r w:rsidRPr="004971A5">
          <w:t>7.1.2.1.1</w:t>
        </w:r>
        <w:r w:rsidRPr="004971A5">
          <w:tab/>
          <w:t>General</w:t>
        </w:r>
        <w:bookmarkEnd w:id="520"/>
      </w:ins>
    </w:p>
    <w:p w14:paraId="47CA2026" w14:textId="77777777" w:rsidR="00C83300" w:rsidRPr="004971A5" w:rsidRDefault="00C83300" w:rsidP="00C83300">
      <w:pPr>
        <w:rPr>
          <w:ins w:id="522" w:author="RAP_01_22" w:date="2021-12-22T16:46:00Z"/>
        </w:rPr>
      </w:pPr>
      <w:ins w:id="523" w:author="RAP_01_22" w:date="2021-12-22T16:46:00Z">
        <w:r w:rsidRPr="004971A5">
          <w:t xml:space="preserve">Only Category B emission requirements are applicable to NR operation in n100 band. </w:t>
        </w:r>
      </w:ins>
    </w:p>
    <w:p w14:paraId="304036CF" w14:textId="77777777" w:rsidR="00C83300" w:rsidRPr="004971A5" w:rsidRDefault="00C83300" w:rsidP="00C83300">
      <w:pPr>
        <w:pStyle w:val="EditorsNote"/>
        <w:rPr>
          <w:ins w:id="524" w:author="RAP_01_22" w:date="2021-12-22T16:46:00Z"/>
        </w:rPr>
      </w:pPr>
      <w:ins w:id="525" w:author="RAP_01_22" w:date="2021-12-22T16:46:00Z">
        <w:r w:rsidRPr="004971A5">
          <w:t>Editor´s Note: To be developed!</w:t>
        </w:r>
      </w:ins>
    </w:p>
    <w:p w14:paraId="2A837758" w14:textId="77777777" w:rsidR="00C83300" w:rsidRPr="004971A5" w:rsidRDefault="00C83300" w:rsidP="00C83300">
      <w:pPr>
        <w:pStyle w:val="Heading5"/>
        <w:rPr>
          <w:ins w:id="526" w:author="RAP_01_22" w:date="2021-12-22T16:46:00Z"/>
        </w:rPr>
      </w:pPr>
      <w:bookmarkStart w:id="527" w:name="_Toc91088034"/>
      <w:ins w:id="528" w:author="RAP_01_22" w:date="2021-12-22T16:46:00Z">
        <w:r w:rsidRPr="004971A5">
          <w:lastRenderedPageBreak/>
          <w:t>7.1.2.1.2</w:t>
        </w:r>
        <w:r w:rsidRPr="004971A5">
          <w:tab/>
          <w:t>OBUE</w:t>
        </w:r>
        <w:bookmarkEnd w:id="527"/>
      </w:ins>
    </w:p>
    <w:p w14:paraId="10864423" w14:textId="5FF49783" w:rsidR="00C83300" w:rsidRPr="004971A5" w:rsidRDefault="00C83300" w:rsidP="00C83300">
      <w:pPr>
        <w:rPr>
          <w:ins w:id="529" w:author="RAP_01_22" w:date="2021-12-22T16:46:00Z"/>
        </w:rPr>
      </w:pPr>
      <w:ins w:id="530" w:author="RAP_01_22" w:date="2021-12-22T16:46:00Z">
        <w:r w:rsidRPr="004971A5">
          <w:t xml:space="preserve">It was agreed to </w:t>
        </w:r>
        <w:r>
          <w:t xml:space="preserve">apply </w:t>
        </w:r>
        <w:r w:rsidRPr="004971A5">
          <w:t xml:space="preserve">capture the following OBUE requirement for band n100 in </w:t>
        </w:r>
      </w:ins>
      <w:ins w:id="531" w:author="RAP_01_22" w:date="2021-12-22T17:05:00Z">
        <w:r w:rsidR="001D0A4F">
          <w:t>3GPP </w:t>
        </w:r>
      </w:ins>
      <w:ins w:id="532" w:author="RAP_01_22" w:date="2021-12-22T16:46:00Z">
        <w:r w:rsidRPr="004971A5">
          <w:t>TS 38.104</w:t>
        </w:r>
      </w:ins>
      <w:ins w:id="533" w:author="RAP_01_22" w:date="2021-12-22T17:05:00Z">
        <w:r w:rsidR="001D0A4F">
          <w:t> </w:t>
        </w:r>
      </w:ins>
      <w:ins w:id="534" w:author="RAP_01_22" w:date="2021-12-22T16:46:00Z">
        <w:r w:rsidRPr="004971A5">
          <w:t>[</w:t>
        </w:r>
      </w:ins>
      <w:ins w:id="535" w:author="RAP_01_22" w:date="2021-12-22T17:04:00Z">
        <w:r w:rsidR="001D0A4F">
          <w:t>4</w:t>
        </w:r>
      </w:ins>
      <w:ins w:id="536" w:author="RAP_01_22" w:date="2021-12-22T16:46:00Z">
        <w:r w:rsidRPr="004971A5">
          <w:t>], based on conversion of the EIRP limits from EC</w:t>
        </w:r>
      </w:ins>
      <w:ins w:id="537" w:author="RAP_01_22" w:date="2021-12-22T17:04:00Z">
        <w:r w:rsidR="001D0A4F">
          <w:t>C </w:t>
        </w:r>
      </w:ins>
      <w:ins w:id="538" w:author="RAP_01_22" w:date="2021-12-22T16:46:00Z">
        <w:r w:rsidRPr="004971A5">
          <w:t>Decision</w:t>
        </w:r>
      </w:ins>
      <w:ins w:id="539" w:author="RAP_01_22" w:date="2021-12-22T17:04:00Z">
        <w:r w:rsidR="001D0A4F">
          <w:t> </w:t>
        </w:r>
      </w:ins>
      <w:ins w:id="540" w:author="RAP_01_22" w:date="2021-12-22T16:46:00Z">
        <w:r w:rsidRPr="004971A5">
          <w:t>(20)02</w:t>
        </w:r>
      </w:ins>
      <w:ins w:id="541" w:author="RAP_01_22" w:date="2021-12-22T17:04:00Z">
        <w:r w:rsidR="001D0A4F">
          <w:t> </w:t>
        </w:r>
      </w:ins>
      <w:ins w:id="542" w:author="RAP_01_22" w:date="2021-12-22T16:46:00Z">
        <w:r w:rsidRPr="004971A5">
          <w:t>[1], as in table</w:t>
        </w:r>
      </w:ins>
      <w:ins w:id="543" w:author="RAP_01_22" w:date="2021-12-22T17:07:00Z">
        <w:r w:rsidR="001D0A4F">
          <w:t> </w:t>
        </w:r>
      </w:ins>
      <w:ins w:id="544" w:author="RAP_01_22" w:date="2021-12-22T16:46:00Z">
        <w:r w:rsidRPr="004971A5">
          <w:t>7.1.2.1.2-1:</w:t>
        </w:r>
      </w:ins>
    </w:p>
    <w:p w14:paraId="09F0AC0A" w14:textId="77777777" w:rsidR="00C83300" w:rsidRPr="004971A5" w:rsidRDefault="00C83300" w:rsidP="00C83300">
      <w:pPr>
        <w:pStyle w:val="TH"/>
        <w:rPr>
          <w:ins w:id="545" w:author="RAP_01_22" w:date="2021-12-22T16:46:00Z"/>
        </w:rPr>
      </w:pPr>
      <w:ins w:id="546" w:author="RAP_01_22" w:date="2021-12-22T16:46:00Z">
        <w:r w:rsidRPr="004971A5">
          <w:t>Table 7.1.2.1.2-1: OBUE requirement derivation for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931B00">
        <w:trPr>
          <w:cantSplit/>
          <w:jc w:val="center"/>
          <w:ins w:id="547" w:author="RAP_01_22" w:date="2021-12-22T16:46:00Z"/>
        </w:trPr>
        <w:tc>
          <w:tcPr>
            <w:tcW w:w="1953" w:type="dxa"/>
          </w:tcPr>
          <w:p w14:paraId="7104AD62" w14:textId="77777777" w:rsidR="00C83300" w:rsidRPr="004971A5" w:rsidRDefault="00C83300" w:rsidP="00931B00">
            <w:pPr>
              <w:pStyle w:val="TAH"/>
              <w:rPr>
                <w:ins w:id="548" w:author="RAP_01_22" w:date="2021-12-22T16:46:00Z"/>
                <w:rFonts w:cs="v5.0.0"/>
              </w:rPr>
            </w:pPr>
            <w:ins w:id="549" w:author="RAP_01_22" w:date="2021-12-22T16:46:00Z">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ins>
          </w:p>
        </w:tc>
        <w:tc>
          <w:tcPr>
            <w:tcW w:w="2976" w:type="dxa"/>
          </w:tcPr>
          <w:p w14:paraId="5B7C79D1" w14:textId="77777777" w:rsidR="00C83300" w:rsidRPr="004971A5" w:rsidRDefault="00C83300" w:rsidP="00931B00">
            <w:pPr>
              <w:pStyle w:val="TAH"/>
              <w:rPr>
                <w:ins w:id="550" w:author="RAP_01_22" w:date="2021-12-22T16:46:00Z"/>
                <w:rFonts w:cs="v5.0.0"/>
              </w:rPr>
            </w:pPr>
            <w:ins w:id="551" w:author="RAP_01_22" w:date="2021-12-22T16:46:00Z">
              <w:r w:rsidRPr="004971A5">
                <w:rPr>
                  <w:rFonts w:cs="v5.0.0"/>
                </w:rPr>
                <w:t>Frequency offset of measurement filter centre frequency, f_offset</w:t>
              </w:r>
            </w:ins>
          </w:p>
        </w:tc>
        <w:tc>
          <w:tcPr>
            <w:tcW w:w="3455" w:type="dxa"/>
          </w:tcPr>
          <w:p w14:paraId="515A3272" w14:textId="77777777" w:rsidR="00C83300" w:rsidRPr="004971A5" w:rsidRDefault="00C83300" w:rsidP="00931B00">
            <w:pPr>
              <w:pStyle w:val="TAH"/>
              <w:rPr>
                <w:ins w:id="552" w:author="RAP_01_22" w:date="2021-12-22T16:46:00Z"/>
                <w:rFonts w:cs="v5.0.0"/>
              </w:rPr>
            </w:pPr>
            <w:ins w:id="553" w:author="RAP_01_22" w:date="2021-12-22T16:46:00Z">
              <w:r w:rsidRPr="004971A5">
                <w:rPr>
                  <w:rFonts w:cs="v5.0.0"/>
                  <w:i/>
                  <w:lang w:eastAsia="zh-CN"/>
                </w:rPr>
                <w:t>Basic limits</w:t>
              </w:r>
              <w:r w:rsidRPr="004971A5" w:rsidDel="00B004F1">
                <w:rPr>
                  <w:rFonts w:cs="v5.0.0"/>
                </w:rPr>
                <w:t xml:space="preserve"> </w:t>
              </w:r>
              <w:r w:rsidRPr="004971A5">
                <w:rPr>
                  <w:rFonts w:cs="v5.0.0"/>
                </w:rPr>
                <w:t>(Note)</w:t>
              </w:r>
            </w:ins>
          </w:p>
        </w:tc>
        <w:tc>
          <w:tcPr>
            <w:tcW w:w="1430" w:type="dxa"/>
          </w:tcPr>
          <w:p w14:paraId="0C4E325C" w14:textId="77777777" w:rsidR="00C83300" w:rsidRPr="004971A5" w:rsidRDefault="00C83300" w:rsidP="00931B00">
            <w:pPr>
              <w:pStyle w:val="TAH"/>
              <w:rPr>
                <w:ins w:id="554" w:author="RAP_01_22" w:date="2021-12-22T16:46:00Z"/>
                <w:rFonts w:cs="v5.0.0"/>
              </w:rPr>
            </w:pPr>
            <w:ins w:id="555" w:author="RAP_01_22" w:date="2021-12-22T16:46:00Z">
              <w:r w:rsidRPr="004971A5">
                <w:rPr>
                  <w:rFonts w:cs="v5.0.0"/>
                  <w:i/>
                </w:rPr>
                <w:t>Measurement bandwidth</w:t>
              </w:r>
            </w:ins>
          </w:p>
        </w:tc>
      </w:tr>
      <w:tr w:rsidR="00C83300" w:rsidRPr="004971A5" w14:paraId="4EE4C356" w14:textId="77777777" w:rsidTr="00931B00">
        <w:trPr>
          <w:cantSplit/>
          <w:jc w:val="center"/>
          <w:ins w:id="556" w:author="RAP_01_22" w:date="2021-12-22T16:46:00Z"/>
        </w:trPr>
        <w:tc>
          <w:tcPr>
            <w:tcW w:w="1953" w:type="dxa"/>
          </w:tcPr>
          <w:p w14:paraId="126EEF49" w14:textId="77777777" w:rsidR="00C83300" w:rsidRPr="004971A5" w:rsidRDefault="00C83300" w:rsidP="00931B00">
            <w:pPr>
              <w:pStyle w:val="TAC"/>
              <w:rPr>
                <w:ins w:id="557" w:author="RAP_01_22" w:date="2021-12-22T16:46:00Z"/>
                <w:rFonts w:cs="v5.0.0"/>
              </w:rPr>
            </w:pPr>
            <w:ins w:id="558" w:author="RAP_01_22" w:date="2021-12-22T16:46: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2976" w:type="dxa"/>
          </w:tcPr>
          <w:p w14:paraId="44DE75CC" w14:textId="77777777" w:rsidR="00C83300" w:rsidRPr="004971A5" w:rsidRDefault="00C83300" w:rsidP="00931B00">
            <w:pPr>
              <w:pStyle w:val="TAC"/>
              <w:rPr>
                <w:ins w:id="559" w:author="RAP_01_22" w:date="2021-12-22T16:46:00Z"/>
                <w:rFonts w:cs="v5.0.0"/>
              </w:rPr>
            </w:pPr>
            <w:ins w:id="560" w:author="RAP_01_22" w:date="2021-12-22T16:46:00Z">
              <w:r w:rsidRPr="004971A5">
                <w:rPr>
                  <w:rFonts w:cs="v5.0.0"/>
                </w:rPr>
                <w:t xml:space="preserve">0.1 MHz </w:t>
              </w:r>
              <w:r w:rsidRPr="004971A5">
                <w:rPr>
                  <w:rFonts w:cs="v5.0.0"/>
                </w:rPr>
                <w:sym w:font="Symbol" w:char="F0A3"/>
              </w:r>
              <w:r w:rsidRPr="004971A5">
                <w:rPr>
                  <w:rFonts w:cs="v5.0.0"/>
                </w:rPr>
                <w:t xml:space="preserve"> f_offset &lt; 0.3 MHz</w:t>
              </w:r>
            </w:ins>
          </w:p>
        </w:tc>
        <w:tc>
          <w:tcPr>
            <w:tcW w:w="3455" w:type="dxa"/>
            <w:vAlign w:val="center"/>
          </w:tcPr>
          <w:p w14:paraId="2559E861" w14:textId="77777777" w:rsidR="00C83300" w:rsidRPr="004971A5" w:rsidRDefault="00C83300" w:rsidP="00931B00">
            <w:pPr>
              <w:pStyle w:val="TAC"/>
              <w:rPr>
                <w:ins w:id="561" w:author="RAP_01_22" w:date="2021-12-22T16:46:00Z"/>
              </w:rPr>
            </w:pPr>
            <w:ins w:id="562" w:author="RAP_01_22" w:date="2021-12-22T16:46:00Z">
              <w:r w:rsidRPr="004971A5">
                <w:t>15.5 dBm</w:t>
              </w:r>
            </w:ins>
          </w:p>
        </w:tc>
        <w:tc>
          <w:tcPr>
            <w:tcW w:w="1430" w:type="dxa"/>
          </w:tcPr>
          <w:p w14:paraId="05349FD8" w14:textId="77777777" w:rsidR="00C83300" w:rsidRPr="004971A5" w:rsidRDefault="00C83300" w:rsidP="00931B00">
            <w:pPr>
              <w:pStyle w:val="TAC"/>
              <w:rPr>
                <w:ins w:id="563" w:author="RAP_01_22" w:date="2021-12-22T16:46:00Z"/>
              </w:rPr>
            </w:pPr>
            <w:ins w:id="564" w:author="RAP_01_22" w:date="2021-12-22T16:46:00Z">
              <w:r w:rsidRPr="004971A5">
                <w:t xml:space="preserve">200 kHz </w:t>
              </w:r>
            </w:ins>
          </w:p>
        </w:tc>
      </w:tr>
      <w:tr w:rsidR="00C83300" w:rsidRPr="004971A5" w14:paraId="44089654" w14:textId="77777777" w:rsidTr="00931B00">
        <w:trPr>
          <w:cantSplit/>
          <w:jc w:val="center"/>
          <w:ins w:id="565" w:author="RAP_01_22" w:date="2021-12-22T16:46:00Z"/>
        </w:trPr>
        <w:tc>
          <w:tcPr>
            <w:tcW w:w="1953" w:type="dxa"/>
          </w:tcPr>
          <w:p w14:paraId="392697FA" w14:textId="77777777" w:rsidR="00C83300" w:rsidRPr="004971A5" w:rsidRDefault="00C83300" w:rsidP="00931B00">
            <w:pPr>
              <w:pStyle w:val="TAC"/>
              <w:rPr>
                <w:ins w:id="566" w:author="RAP_01_22" w:date="2021-12-22T16:46:00Z"/>
                <w:rFonts w:cs="v5.0.0"/>
              </w:rPr>
            </w:pPr>
            <w:ins w:id="567" w:author="RAP_01_22" w:date="2021-12-22T16:46: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p>
          <w:p w14:paraId="18A13494" w14:textId="77777777" w:rsidR="00C83300" w:rsidRPr="004971A5" w:rsidRDefault="00C83300" w:rsidP="00931B00">
            <w:pPr>
              <w:pStyle w:val="TAC"/>
              <w:rPr>
                <w:ins w:id="568" w:author="RAP_01_22" w:date="2021-12-22T16:46:00Z"/>
                <w:rFonts w:cs="v5.0.0"/>
              </w:rPr>
            </w:pPr>
            <w:ins w:id="569" w:author="RAP_01_22" w:date="2021-12-22T16:46:00Z">
              <w:r w:rsidRPr="004971A5">
                <w:rPr>
                  <w:rFonts w:cs="v5.0.0"/>
                </w:rPr>
                <w:t>1 MHz</w:t>
              </w:r>
            </w:ins>
          </w:p>
        </w:tc>
        <w:tc>
          <w:tcPr>
            <w:tcW w:w="2976" w:type="dxa"/>
          </w:tcPr>
          <w:p w14:paraId="7B6AD4AC" w14:textId="77777777" w:rsidR="00C83300" w:rsidRPr="004971A5" w:rsidRDefault="00C83300" w:rsidP="00931B00">
            <w:pPr>
              <w:pStyle w:val="TAC"/>
              <w:rPr>
                <w:ins w:id="570" w:author="RAP_01_22" w:date="2021-12-22T16:46:00Z"/>
                <w:rFonts w:cs="v5.0.0"/>
              </w:rPr>
            </w:pPr>
            <w:ins w:id="571" w:author="RAP_01_22" w:date="2021-12-22T16:46:00Z">
              <w:r w:rsidRPr="004971A5">
                <w:rPr>
                  <w:rFonts w:cs="v5.0.0"/>
                </w:rPr>
                <w:t xml:space="preserve">0.6MHz </w:t>
              </w:r>
              <w:r w:rsidRPr="004971A5">
                <w:rPr>
                  <w:rFonts w:cs="v5.0.0"/>
                </w:rPr>
                <w:sym w:font="Symbol" w:char="F0A3"/>
              </w:r>
              <w:r w:rsidRPr="004971A5">
                <w:rPr>
                  <w:rFonts w:cs="v5.0.0"/>
                </w:rPr>
                <w:t xml:space="preserve"> f_offset &lt;</w:t>
              </w:r>
            </w:ins>
          </w:p>
          <w:p w14:paraId="4C6DD28E" w14:textId="77777777" w:rsidR="00C83300" w:rsidRPr="004971A5" w:rsidRDefault="00C83300" w:rsidP="00931B00">
            <w:pPr>
              <w:pStyle w:val="TAC"/>
              <w:rPr>
                <w:ins w:id="572" w:author="RAP_01_22" w:date="2021-12-22T16:46:00Z"/>
                <w:rFonts w:cs="v5.0.0"/>
              </w:rPr>
            </w:pPr>
            <w:ins w:id="573" w:author="RAP_01_22" w:date="2021-12-22T16:46:00Z">
              <w:r w:rsidRPr="004971A5">
                <w:rPr>
                  <w:rFonts w:cs="v5.0.0"/>
                </w:rPr>
                <w:t>1.4 MHz</w:t>
              </w:r>
            </w:ins>
          </w:p>
        </w:tc>
        <w:tc>
          <w:tcPr>
            <w:tcW w:w="3455" w:type="dxa"/>
          </w:tcPr>
          <w:p w14:paraId="2C336608" w14:textId="77777777" w:rsidR="00C83300" w:rsidRPr="004971A5" w:rsidRDefault="00C83300" w:rsidP="00931B00">
            <w:pPr>
              <w:pStyle w:val="TAC"/>
              <w:rPr>
                <w:ins w:id="574" w:author="RAP_01_22" w:date="2021-12-22T16:46:00Z"/>
              </w:rPr>
            </w:pPr>
            <w:ins w:id="575" w:author="RAP_01_22" w:date="2021-12-22T16:46:00Z">
              <w:r w:rsidRPr="004971A5">
                <w:t>-3 dBm</w:t>
              </w:r>
            </w:ins>
          </w:p>
        </w:tc>
        <w:tc>
          <w:tcPr>
            <w:tcW w:w="1430" w:type="dxa"/>
          </w:tcPr>
          <w:p w14:paraId="4ADE0F95" w14:textId="77777777" w:rsidR="00C83300" w:rsidRPr="004971A5" w:rsidRDefault="00C83300" w:rsidP="00931B00">
            <w:pPr>
              <w:pStyle w:val="TAC"/>
              <w:rPr>
                <w:ins w:id="576" w:author="RAP_01_22" w:date="2021-12-22T16:46:00Z"/>
              </w:rPr>
            </w:pPr>
            <w:ins w:id="577" w:author="RAP_01_22" w:date="2021-12-22T16:46:00Z">
              <w:r w:rsidRPr="004971A5">
                <w:t xml:space="preserve">800 kHz </w:t>
              </w:r>
            </w:ins>
          </w:p>
        </w:tc>
      </w:tr>
      <w:tr w:rsidR="00C83300" w:rsidRPr="004971A5" w14:paraId="6765FDE2" w14:textId="77777777" w:rsidTr="00931B00">
        <w:trPr>
          <w:cantSplit/>
          <w:jc w:val="center"/>
          <w:ins w:id="578" w:author="RAP_01_22" w:date="2021-12-22T16:46:00Z"/>
        </w:trPr>
        <w:tc>
          <w:tcPr>
            <w:tcW w:w="1953" w:type="dxa"/>
          </w:tcPr>
          <w:p w14:paraId="187BEE22" w14:textId="77777777" w:rsidR="00C83300" w:rsidRPr="004971A5" w:rsidRDefault="00C83300" w:rsidP="00931B00">
            <w:pPr>
              <w:pStyle w:val="TAC"/>
              <w:rPr>
                <w:ins w:id="579" w:author="RAP_01_22" w:date="2021-12-22T16:46:00Z"/>
                <w:rFonts w:cs="v5.0.0"/>
              </w:rPr>
            </w:pPr>
            <w:ins w:id="580" w:author="RAP_01_22" w:date="2021-12-22T16:46: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2976" w:type="dxa"/>
          </w:tcPr>
          <w:p w14:paraId="656B4B1E" w14:textId="77777777" w:rsidR="00C83300" w:rsidRPr="004971A5" w:rsidRDefault="00C83300" w:rsidP="00931B00">
            <w:pPr>
              <w:pStyle w:val="TAC"/>
              <w:rPr>
                <w:ins w:id="581" w:author="RAP_01_22" w:date="2021-12-22T16:46:00Z"/>
                <w:rFonts w:cs="v5.0.0"/>
              </w:rPr>
            </w:pPr>
            <w:ins w:id="582" w:author="RAP_01_22" w:date="2021-12-22T16:46:00Z">
              <w:r w:rsidRPr="004971A5">
                <w:rPr>
                  <w:rFonts w:cs="v5.0.0"/>
                </w:rPr>
                <w:t xml:space="preserve">1.5 MHz </w:t>
              </w:r>
              <w:r w:rsidRPr="004971A5">
                <w:rPr>
                  <w:rFonts w:cs="v5.0.0"/>
                </w:rPr>
                <w:sym w:font="Symbol" w:char="F0A3"/>
              </w:r>
              <w:r w:rsidRPr="004971A5">
                <w:rPr>
                  <w:rFonts w:cs="v5.0.0"/>
                </w:rPr>
                <w:t xml:space="preserve"> f_offset &lt; 10.5</w:t>
              </w:r>
            </w:ins>
          </w:p>
        </w:tc>
        <w:tc>
          <w:tcPr>
            <w:tcW w:w="3455" w:type="dxa"/>
          </w:tcPr>
          <w:p w14:paraId="602DA3A6" w14:textId="77777777" w:rsidR="00C83300" w:rsidRPr="004971A5" w:rsidRDefault="00C83300" w:rsidP="00931B00">
            <w:pPr>
              <w:pStyle w:val="TAC"/>
              <w:rPr>
                <w:ins w:id="583" w:author="RAP_01_22" w:date="2021-12-22T16:46:00Z"/>
              </w:rPr>
            </w:pPr>
            <w:ins w:id="584" w:author="RAP_01_22" w:date="2021-12-22T16:46:00Z">
              <w:r w:rsidRPr="004971A5">
                <w:t xml:space="preserve">-12 dBm </w:t>
              </w:r>
            </w:ins>
          </w:p>
        </w:tc>
        <w:tc>
          <w:tcPr>
            <w:tcW w:w="1430" w:type="dxa"/>
          </w:tcPr>
          <w:p w14:paraId="51EC0AC5" w14:textId="77777777" w:rsidR="00C83300" w:rsidRPr="004971A5" w:rsidRDefault="00C83300" w:rsidP="00931B00">
            <w:pPr>
              <w:pStyle w:val="TAC"/>
              <w:rPr>
                <w:ins w:id="585" w:author="RAP_01_22" w:date="2021-12-22T16:46:00Z"/>
              </w:rPr>
            </w:pPr>
            <w:ins w:id="586" w:author="RAP_01_22" w:date="2021-12-22T16:46:00Z">
              <w:r w:rsidRPr="004971A5">
                <w:t xml:space="preserve">1 MHz </w:t>
              </w:r>
            </w:ins>
          </w:p>
        </w:tc>
      </w:tr>
      <w:tr w:rsidR="00C83300" w:rsidRPr="004971A5" w14:paraId="299FFEAC" w14:textId="77777777" w:rsidTr="00931B00">
        <w:trPr>
          <w:cantSplit/>
          <w:jc w:val="center"/>
          <w:ins w:id="587" w:author="RAP_01_22" w:date="2021-12-22T16:46:00Z"/>
        </w:trPr>
        <w:tc>
          <w:tcPr>
            <w:tcW w:w="9814" w:type="dxa"/>
            <w:gridSpan w:val="4"/>
          </w:tcPr>
          <w:p w14:paraId="4EC9AA88" w14:textId="0ACECE43" w:rsidR="00C83300" w:rsidRPr="004971A5" w:rsidRDefault="00C83300" w:rsidP="00931B00">
            <w:pPr>
              <w:pStyle w:val="TAN"/>
              <w:rPr>
                <w:ins w:id="588" w:author="RAP_01_22" w:date="2021-12-22T16:46:00Z"/>
              </w:rPr>
            </w:pPr>
            <w:ins w:id="589" w:author="RAP_01_22" w:date="2021-12-22T16:46:00Z">
              <w:r w:rsidRPr="004971A5">
                <w:t>NOTE:</w:t>
              </w:r>
              <w:r w:rsidRPr="004971A5">
                <w:tab/>
                <w:t>Assuming a 17dBi antenna gain</w:t>
              </w:r>
            </w:ins>
            <w:ins w:id="590" w:author="RAP_01_22" w:date="2021-12-22T17:04:00Z">
              <w:r w:rsidR="001D0A4F">
                <w:t>.</w:t>
              </w:r>
            </w:ins>
          </w:p>
        </w:tc>
      </w:tr>
    </w:tbl>
    <w:p w14:paraId="5EE091B2" w14:textId="77777777" w:rsidR="00772155" w:rsidRDefault="00772155" w:rsidP="00B57A8E">
      <w:pPr>
        <w:rPr>
          <w:ins w:id="591" w:author="RAP_01_22" w:date="2021-12-22T17:52:00Z"/>
        </w:rPr>
      </w:pPr>
    </w:p>
    <w:p w14:paraId="7EA4C242" w14:textId="73069720" w:rsidR="00C83300" w:rsidRPr="004971A5" w:rsidRDefault="00C83300" w:rsidP="001D0A4F">
      <w:pPr>
        <w:pStyle w:val="Heading5"/>
        <w:spacing w:before="240"/>
        <w:rPr>
          <w:ins w:id="592" w:author="RAP_01_22" w:date="2021-12-22T16:46:00Z"/>
        </w:rPr>
      </w:pPr>
      <w:bookmarkStart w:id="593" w:name="_Toc91088035"/>
      <w:ins w:id="594" w:author="RAP_01_22" w:date="2021-12-22T16:46:00Z">
        <w:r w:rsidRPr="004971A5">
          <w:t>7.1.2.1.3</w:t>
        </w:r>
        <w:r w:rsidRPr="004971A5">
          <w:tab/>
          <w:t>Tx spurious emissions</w:t>
        </w:r>
        <w:bookmarkEnd w:id="593"/>
      </w:ins>
    </w:p>
    <w:p w14:paraId="11BD59B0" w14:textId="58723460" w:rsidR="00C83300" w:rsidRPr="004971A5" w:rsidRDefault="00C83300" w:rsidP="00C83300">
      <w:pPr>
        <w:rPr>
          <w:ins w:id="595" w:author="RAP_01_22" w:date="2021-12-22T16:46:00Z"/>
        </w:rPr>
      </w:pPr>
      <w:ins w:id="596" w:author="RAP_01_22" w:date="2021-12-22T16:46:00Z">
        <w:r w:rsidRPr="004971A5">
          <w:t xml:space="preserve">It was agreed to capture additional Tx spurious emissions requirement for band n100 in </w:t>
        </w:r>
      </w:ins>
      <w:ins w:id="597" w:author="RAP_01_22" w:date="2021-12-22T17:05:00Z">
        <w:r w:rsidR="001D0A4F">
          <w:t>3GPP </w:t>
        </w:r>
      </w:ins>
      <w:ins w:id="598" w:author="RAP_01_22" w:date="2021-12-22T16:46:00Z">
        <w:r w:rsidRPr="004971A5">
          <w:t>TS</w:t>
        </w:r>
      </w:ins>
      <w:ins w:id="599" w:author="RAP_01_22" w:date="2021-12-22T17:05:00Z">
        <w:r w:rsidR="001D0A4F">
          <w:t> </w:t>
        </w:r>
      </w:ins>
      <w:ins w:id="600" w:author="RAP_01_22" w:date="2021-12-22T16:46:00Z">
        <w:r w:rsidRPr="004971A5">
          <w:t>38.104</w:t>
        </w:r>
      </w:ins>
      <w:ins w:id="601" w:author="RAP_01_22" w:date="2021-12-22T17:05:00Z">
        <w:r w:rsidR="001D0A4F">
          <w:t> </w:t>
        </w:r>
      </w:ins>
      <w:ins w:id="602" w:author="RAP_01_22" w:date="2021-12-22T16:46:00Z">
        <w:r w:rsidRPr="004971A5">
          <w:t>[x], based on conversion of the EIRP limits from EC</w:t>
        </w:r>
      </w:ins>
      <w:ins w:id="603" w:author="RAP_01_22" w:date="2021-12-22T17:06:00Z">
        <w:r w:rsidR="001D0A4F">
          <w:t>C </w:t>
        </w:r>
      </w:ins>
      <w:ins w:id="604" w:author="RAP_01_22" w:date="2021-12-22T16:46:00Z">
        <w:r w:rsidRPr="004971A5">
          <w:t>Decision</w:t>
        </w:r>
      </w:ins>
      <w:ins w:id="605" w:author="RAP_01_22" w:date="2021-12-22T17:06:00Z">
        <w:r w:rsidR="001D0A4F">
          <w:t> </w:t>
        </w:r>
      </w:ins>
      <w:ins w:id="606" w:author="RAP_01_22" w:date="2021-12-22T16:46:00Z">
        <w:r w:rsidRPr="004971A5">
          <w:t>(20)02</w:t>
        </w:r>
      </w:ins>
      <w:ins w:id="607" w:author="RAP_01_22" w:date="2021-12-22T17:06:00Z">
        <w:r w:rsidR="001D0A4F">
          <w:t> </w:t>
        </w:r>
      </w:ins>
      <w:ins w:id="608" w:author="RAP_01_22" w:date="2021-12-22T16:46:00Z">
        <w:r w:rsidRPr="004971A5">
          <w:t>[1], as in table</w:t>
        </w:r>
      </w:ins>
      <w:ins w:id="609" w:author="RAP_01_22" w:date="2021-12-22T17:07:00Z">
        <w:r w:rsidR="001D0A4F">
          <w:t> </w:t>
        </w:r>
      </w:ins>
      <w:ins w:id="610" w:author="RAP_01_22" w:date="2021-12-22T16:46:00Z">
        <w:r w:rsidRPr="004971A5">
          <w:t>7.1.2.1.3-1:</w:t>
        </w:r>
      </w:ins>
    </w:p>
    <w:p w14:paraId="63DF836C" w14:textId="77777777" w:rsidR="00C83300" w:rsidRPr="004971A5" w:rsidRDefault="00C83300" w:rsidP="00C83300">
      <w:pPr>
        <w:pStyle w:val="TH"/>
        <w:rPr>
          <w:ins w:id="611" w:author="RAP_01_22" w:date="2021-12-22T16:46:00Z"/>
        </w:rPr>
      </w:pPr>
      <w:ins w:id="612" w:author="RAP_01_22" w:date="2021-12-22T16:46:00Z">
        <w:r w:rsidRPr="004971A5">
          <w:t>Table 7.1.2.1.3-1: Additional Tx spurious emissions requirement derivation for n100</w:t>
        </w:r>
      </w:ins>
    </w:p>
    <w:tbl>
      <w:tblPr>
        <w:tblStyle w:val="TableGrid"/>
        <w:tblW w:w="0" w:type="auto"/>
        <w:tblLayout w:type="fixed"/>
        <w:tblLook w:val="04A0" w:firstRow="1" w:lastRow="0" w:firstColumn="1" w:lastColumn="0" w:noHBand="0" w:noVBand="1"/>
      </w:tblPr>
      <w:tblGrid>
        <w:gridCol w:w="3118"/>
        <w:gridCol w:w="1561"/>
        <w:gridCol w:w="1562"/>
      </w:tblGrid>
      <w:tr w:rsidR="00C83300" w:rsidRPr="004971A5" w14:paraId="4945D474" w14:textId="77777777" w:rsidTr="001D0A4F">
        <w:trPr>
          <w:cantSplit/>
          <w:ins w:id="613" w:author="RAP_01_22" w:date="2021-12-22T16:46:00Z"/>
        </w:trPr>
        <w:tc>
          <w:tcPr>
            <w:tcW w:w="3118" w:type="dxa"/>
            <w:tcBorders>
              <w:bottom w:val="single" w:sz="4" w:space="0" w:color="auto"/>
            </w:tcBorders>
          </w:tcPr>
          <w:p w14:paraId="10C1A03A" w14:textId="77777777" w:rsidR="00C83300" w:rsidRPr="004971A5" w:rsidRDefault="00C83300" w:rsidP="00931B00">
            <w:pPr>
              <w:pStyle w:val="TAH"/>
              <w:rPr>
                <w:ins w:id="614" w:author="RAP_01_22" w:date="2021-12-22T16:46:00Z"/>
              </w:rPr>
            </w:pPr>
            <w:ins w:id="615" w:author="RAP_01_22" w:date="2021-12-22T16:46:00Z">
              <w:r w:rsidRPr="004971A5">
                <w:rPr>
                  <w:rFonts w:cs="v5.0.0"/>
                </w:rPr>
                <w:t>Spurious frequency range</w:t>
              </w:r>
            </w:ins>
          </w:p>
        </w:tc>
        <w:tc>
          <w:tcPr>
            <w:tcW w:w="1561" w:type="dxa"/>
            <w:tcBorders>
              <w:bottom w:val="single" w:sz="4" w:space="0" w:color="auto"/>
            </w:tcBorders>
          </w:tcPr>
          <w:p w14:paraId="6F2C8A50" w14:textId="77777777" w:rsidR="00C83300" w:rsidRPr="004971A5" w:rsidRDefault="00C83300" w:rsidP="00931B00">
            <w:pPr>
              <w:pStyle w:val="TAH"/>
              <w:rPr>
                <w:ins w:id="616" w:author="RAP_01_22" w:date="2021-12-22T16:46:00Z"/>
              </w:rPr>
            </w:pPr>
            <w:ins w:id="617" w:author="RAP_01_22" w:date="2021-12-22T16:46:00Z">
              <w:r w:rsidRPr="004971A5">
                <w:rPr>
                  <w:rFonts w:cs="v5.0.0"/>
                  <w:i/>
                </w:rPr>
                <w:t>Basic limit</w:t>
              </w:r>
            </w:ins>
          </w:p>
        </w:tc>
        <w:tc>
          <w:tcPr>
            <w:tcW w:w="1562" w:type="dxa"/>
          </w:tcPr>
          <w:p w14:paraId="1AC31693" w14:textId="77777777" w:rsidR="00C83300" w:rsidRPr="004971A5" w:rsidRDefault="00C83300" w:rsidP="00931B00">
            <w:pPr>
              <w:pStyle w:val="TAH"/>
              <w:rPr>
                <w:ins w:id="618" w:author="RAP_01_22" w:date="2021-12-22T16:46:00Z"/>
              </w:rPr>
            </w:pPr>
            <w:ins w:id="619" w:author="RAP_01_22" w:date="2021-12-22T16:46:00Z">
              <w:r w:rsidRPr="004971A5">
                <w:rPr>
                  <w:rFonts w:cs="v5.0.0"/>
                  <w:i/>
                </w:rPr>
                <w:t>Measurement bandwidth</w:t>
              </w:r>
            </w:ins>
          </w:p>
        </w:tc>
      </w:tr>
      <w:tr w:rsidR="00C83300" w:rsidRPr="004971A5" w14:paraId="2B785D2E" w14:textId="77777777" w:rsidTr="001D0A4F">
        <w:trPr>
          <w:cantSplit/>
          <w:ins w:id="620" w:author="RAP_01_22" w:date="2021-12-22T16:46:00Z"/>
        </w:trPr>
        <w:tc>
          <w:tcPr>
            <w:tcW w:w="3118" w:type="dxa"/>
          </w:tcPr>
          <w:p w14:paraId="16F431D2" w14:textId="77777777" w:rsidR="00C83300" w:rsidRPr="004971A5" w:rsidRDefault="00C83300" w:rsidP="00931B00">
            <w:pPr>
              <w:pStyle w:val="TAC"/>
              <w:rPr>
                <w:ins w:id="621" w:author="RAP_01_22" w:date="2021-12-22T16:46:00Z"/>
              </w:rPr>
            </w:pPr>
            <w:ins w:id="622" w:author="RAP_01_22" w:date="2021-12-22T16:46:00Z">
              <w:r w:rsidRPr="004971A5">
                <w:rPr>
                  <w:rFonts w:cs="v5.0.0"/>
                </w:rPr>
                <w:t>880 MHz – 915 MHz</w:t>
              </w:r>
            </w:ins>
          </w:p>
        </w:tc>
        <w:tc>
          <w:tcPr>
            <w:tcW w:w="1561" w:type="dxa"/>
          </w:tcPr>
          <w:p w14:paraId="31280A4D" w14:textId="77777777" w:rsidR="00C83300" w:rsidRPr="004971A5" w:rsidRDefault="00C83300" w:rsidP="00931B00">
            <w:pPr>
              <w:pStyle w:val="TAC"/>
              <w:rPr>
                <w:ins w:id="623" w:author="RAP_01_22" w:date="2021-12-22T16:46:00Z"/>
              </w:rPr>
            </w:pPr>
            <w:ins w:id="624" w:author="RAP_01_22" w:date="2021-12-22T16:46:00Z">
              <w:r w:rsidRPr="004971A5">
                <w:t>-66 dBm (NOTE)</w:t>
              </w:r>
            </w:ins>
          </w:p>
        </w:tc>
        <w:tc>
          <w:tcPr>
            <w:tcW w:w="1562" w:type="dxa"/>
          </w:tcPr>
          <w:p w14:paraId="681FEA9C" w14:textId="77777777" w:rsidR="00C83300" w:rsidRPr="004971A5" w:rsidRDefault="00C83300" w:rsidP="00931B00">
            <w:pPr>
              <w:pStyle w:val="TAC"/>
              <w:rPr>
                <w:ins w:id="625" w:author="RAP_01_22" w:date="2021-12-22T16:46:00Z"/>
              </w:rPr>
            </w:pPr>
            <w:ins w:id="626" w:author="RAP_01_22" w:date="2021-12-22T16:46:00Z">
              <w:r w:rsidRPr="004971A5">
                <w:t>5 MHz</w:t>
              </w:r>
            </w:ins>
          </w:p>
        </w:tc>
      </w:tr>
      <w:tr w:rsidR="00C83300" w:rsidRPr="004971A5" w14:paraId="40921F0F" w14:textId="77777777" w:rsidTr="001D0A4F">
        <w:trPr>
          <w:cantSplit/>
          <w:ins w:id="627" w:author="RAP_01_22" w:date="2021-12-22T16:46:00Z"/>
        </w:trPr>
        <w:tc>
          <w:tcPr>
            <w:tcW w:w="6241" w:type="dxa"/>
            <w:gridSpan w:val="3"/>
            <w:tcBorders>
              <w:bottom w:val="single" w:sz="4" w:space="0" w:color="auto"/>
            </w:tcBorders>
          </w:tcPr>
          <w:p w14:paraId="439B86E0" w14:textId="66ED4DE7" w:rsidR="00C83300" w:rsidRPr="004971A5" w:rsidRDefault="00C83300" w:rsidP="001D0A4F">
            <w:pPr>
              <w:pStyle w:val="TAN"/>
              <w:rPr>
                <w:ins w:id="628" w:author="RAP_01_22" w:date="2021-12-22T16:46:00Z"/>
              </w:rPr>
            </w:pPr>
            <w:ins w:id="629" w:author="RAP_01_22" w:date="2021-12-22T16:46:00Z">
              <w:r w:rsidRPr="004971A5">
                <w:t>NOTE:</w:t>
              </w:r>
            </w:ins>
            <w:ins w:id="630" w:author="RAP_01_22" w:date="2021-12-22T17:06:00Z">
              <w:r w:rsidR="001D0A4F" w:rsidRPr="004971A5">
                <w:t xml:space="preserve"> </w:t>
              </w:r>
              <w:r w:rsidR="001D0A4F" w:rsidRPr="004971A5">
                <w:tab/>
              </w:r>
              <w:r w:rsidR="001D0A4F">
                <w:t>A</w:t>
              </w:r>
            </w:ins>
            <w:ins w:id="631" w:author="RAP_01_22" w:date="2021-12-22T16:46:00Z">
              <w:r w:rsidRPr="004971A5">
                <w:t>ssuming a 17 dBi antenna gain</w:t>
              </w:r>
            </w:ins>
            <w:ins w:id="632" w:author="RAP_01_22" w:date="2021-12-22T17:06:00Z">
              <w:r w:rsidR="001D0A4F">
                <w:t>.</w:t>
              </w:r>
            </w:ins>
          </w:p>
        </w:tc>
      </w:tr>
    </w:tbl>
    <w:p w14:paraId="4BBFCD95" w14:textId="4A23FC94" w:rsidR="006F5B82" w:rsidRDefault="006F5B82" w:rsidP="001D0A4F">
      <w:pPr>
        <w:pStyle w:val="Heading3"/>
        <w:spacing w:before="240"/>
      </w:pPr>
      <w:bookmarkStart w:id="633" w:name="_Toc79161455"/>
      <w:bookmarkStart w:id="634" w:name="_Toc91088036"/>
      <w:r>
        <w:t>7.1.</w:t>
      </w:r>
      <w:ins w:id="635" w:author="RAP_01_22" w:date="2021-12-22T16:46:00Z">
        <w:r w:rsidR="00C83300">
          <w:t>3</w:t>
        </w:r>
      </w:ins>
      <w:r>
        <w:tab/>
        <w:t>Receiver characteristics</w:t>
      </w:r>
      <w:bookmarkEnd w:id="633"/>
      <w:bookmarkEnd w:id="634"/>
    </w:p>
    <w:p w14:paraId="6735FE04" w14:textId="51D40B3D" w:rsidR="00EC45AE" w:rsidRPr="004971A5" w:rsidRDefault="006F5B82" w:rsidP="00772155">
      <w:pPr>
        <w:pStyle w:val="Heading4"/>
        <w:rPr>
          <w:ins w:id="636" w:author="RAP_01_22" w:date="2021-12-22T17:09:00Z"/>
        </w:rPr>
      </w:pPr>
      <w:del w:id="637" w:author="RAP_01_22" w:date="2021-12-22T17:09:00Z">
        <w:r w:rsidDel="00EC45AE">
          <w:delText>Editor´s Note: To be developed!</w:delText>
        </w:r>
      </w:del>
      <w:bookmarkStart w:id="638" w:name="_Toc91088037"/>
      <w:ins w:id="639" w:author="RAP_01_22" w:date="2021-12-22T17:09:00Z">
        <w:r w:rsidR="00EC45AE" w:rsidRPr="004971A5">
          <w:t>7.1.3.1</w:t>
        </w:r>
        <w:r w:rsidR="00EC45AE" w:rsidRPr="004971A5">
          <w:tab/>
          <w:t>Enhanced BS selectivity for band n1</w:t>
        </w:r>
        <w:bookmarkEnd w:id="638"/>
      </w:ins>
    </w:p>
    <w:p w14:paraId="1D5ECBE0" w14:textId="47DA12C6" w:rsidR="00EC45AE" w:rsidRPr="004971A5" w:rsidRDefault="00EC45AE" w:rsidP="00EC45AE">
      <w:pPr>
        <w:rPr>
          <w:ins w:id="640" w:author="RAP_01_22" w:date="2021-12-22T17:09:00Z"/>
        </w:rPr>
      </w:pPr>
      <w:ins w:id="641" w:author="RAP_01_22" w:date="2021-12-22T17:09:00Z">
        <w:r w:rsidRPr="004971A5">
          <w:t>It was agreed that RAN4 will not specify any requirement</w:t>
        </w:r>
      </w:ins>
      <w:ins w:id="642" w:author="RAP_01_22" w:date="2022-01-03T15:42:00Z">
        <w:r w:rsidR="00B57A8E">
          <w:t>s</w:t>
        </w:r>
      </w:ins>
      <w:ins w:id="643" w:author="RAP_01_22" w:date="2021-12-22T17:09:00Z">
        <w:r w:rsidRPr="004971A5">
          <w:t xml:space="preserve"> to capture the BS enhanced selectivity (band n1) assumption.</w:t>
        </w:r>
      </w:ins>
    </w:p>
    <w:p w14:paraId="58C023D8" w14:textId="77777777" w:rsidR="00EC45AE" w:rsidRPr="004971A5" w:rsidRDefault="00EC45AE" w:rsidP="00EC45AE">
      <w:pPr>
        <w:pStyle w:val="EditorsNote"/>
        <w:rPr>
          <w:ins w:id="644" w:author="RAP_01_22" w:date="2021-12-22T17:09:00Z"/>
        </w:rPr>
      </w:pPr>
      <w:ins w:id="645" w:author="RAP_01_22" w:date="2021-12-22T17:09:00Z">
        <w:r w:rsidRPr="004971A5">
          <w:t>Editor´s Note: To be developed!</w:t>
        </w:r>
      </w:ins>
    </w:p>
    <w:p w14:paraId="5E2BFCA5" w14:textId="77777777" w:rsidR="00EC45AE" w:rsidRPr="004971A5" w:rsidRDefault="00EC45AE" w:rsidP="00EC45AE">
      <w:pPr>
        <w:pStyle w:val="Heading4"/>
        <w:rPr>
          <w:ins w:id="646" w:author="RAP_01_22" w:date="2021-12-22T17:09:00Z"/>
        </w:rPr>
      </w:pPr>
      <w:bookmarkStart w:id="647" w:name="_Toc91088038"/>
      <w:ins w:id="648" w:author="RAP_01_22" w:date="2021-12-22T17:09:00Z">
        <w:r w:rsidRPr="004971A5">
          <w:t>7.1.3.2</w:t>
        </w:r>
        <w:r w:rsidRPr="004971A5">
          <w:tab/>
          <w:t>Rx blocking</w:t>
        </w:r>
        <w:bookmarkEnd w:id="647"/>
        <w:r w:rsidRPr="004971A5">
          <w:t xml:space="preserve"> </w:t>
        </w:r>
      </w:ins>
    </w:p>
    <w:p w14:paraId="5888245A" w14:textId="0A24A8CC" w:rsidR="00EC45AE" w:rsidRPr="004971A5" w:rsidRDefault="00EC45AE" w:rsidP="00EC45AE">
      <w:pPr>
        <w:rPr>
          <w:ins w:id="649" w:author="RAP_01_22" w:date="2021-12-22T17:09:00Z"/>
        </w:rPr>
      </w:pPr>
      <w:ins w:id="650" w:author="RAP_01_22" w:date="2021-12-22T17:09:00Z">
        <w:r w:rsidRPr="004971A5">
          <w:t xml:space="preserve">It was agreed to capture Rx blocking requirement for band n100 in </w:t>
        </w:r>
      </w:ins>
      <w:ins w:id="651" w:author="RAP_01_22" w:date="2021-12-22T17:10:00Z">
        <w:r>
          <w:t>3GPP</w:t>
        </w:r>
      </w:ins>
      <w:ins w:id="652" w:author="RAP_01_22" w:date="2021-12-22T17:11:00Z">
        <w:r>
          <w:t> </w:t>
        </w:r>
      </w:ins>
      <w:ins w:id="653" w:author="RAP_01_22" w:date="2021-12-22T17:09:00Z">
        <w:r w:rsidRPr="004971A5">
          <w:t>TS</w:t>
        </w:r>
      </w:ins>
      <w:ins w:id="654" w:author="RAP_01_22" w:date="2021-12-22T17:11:00Z">
        <w:r>
          <w:t> </w:t>
        </w:r>
      </w:ins>
      <w:ins w:id="655" w:author="RAP_01_22" w:date="2021-12-22T17:09:00Z">
        <w:r w:rsidRPr="004971A5">
          <w:t>38.104</w:t>
        </w:r>
      </w:ins>
      <w:ins w:id="656" w:author="RAP_01_22" w:date="2021-12-22T17:11:00Z">
        <w:r>
          <w:t> </w:t>
        </w:r>
      </w:ins>
      <w:ins w:id="657" w:author="RAP_01_22" w:date="2021-12-22T17:09:00Z">
        <w:r w:rsidRPr="004971A5">
          <w:t>[</w:t>
        </w:r>
      </w:ins>
      <w:ins w:id="658" w:author="RAP_01_22" w:date="2021-12-22T17:11:00Z">
        <w:r>
          <w:t>4</w:t>
        </w:r>
      </w:ins>
      <w:ins w:id="659" w:author="RAP_01_22" w:date="2021-12-22T17:09:00Z">
        <w:r w:rsidRPr="004971A5">
          <w:t>], based on conversion of the EIRP limits from EC</w:t>
        </w:r>
      </w:ins>
      <w:ins w:id="660" w:author="RAP_01_22" w:date="2021-12-22T17:11:00Z">
        <w:r>
          <w:t>C </w:t>
        </w:r>
      </w:ins>
      <w:ins w:id="661" w:author="RAP_01_22" w:date="2021-12-22T17:09:00Z">
        <w:r w:rsidRPr="004971A5">
          <w:t>Decision</w:t>
        </w:r>
      </w:ins>
      <w:ins w:id="662" w:author="RAP_01_22" w:date="2021-12-22T17:11:00Z">
        <w:r>
          <w:t> </w:t>
        </w:r>
      </w:ins>
      <w:ins w:id="663" w:author="RAP_01_22" w:date="2021-12-22T17:09:00Z">
        <w:r w:rsidRPr="004971A5">
          <w:t>(20)02</w:t>
        </w:r>
      </w:ins>
      <w:ins w:id="664" w:author="RAP_01_22" w:date="2021-12-22T17:11:00Z">
        <w:r>
          <w:t> </w:t>
        </w:r>
      </w:ins>
      <w:ins w:id="665" w:author="RAP_01_22" w:date="2021-12-22T17:09:00Z">
        <w:r w:rsidRPr="004971A5">
          <w:t>[1], as in table</w:t>
        </w:r>
      </w:ins>
      <w:ins w:id="666" w:author="RAP_01_22" w:date="2021-12-22T17:11:00Z">
        <w:r>
          <w:t> </w:t>
        </w:r>
      </w:ins>
      <w:ins w:id="667" w:author="RAP_01_22" w:date="2021-12-22T17:09:00Z">
        <w:r w:rsidRPr="004971A5">
          <w:t>7.1.3.2-1.</w:t>
        </w:r>
      </w:ins>
    </w:p>
    <w:p w14:paraId="79E76570" w14:textId="77777777" w:rsidR="00EC45AE" w:rsidRPr="004971A5" w:rsidRDefault="00EC45AE" w:rsidP="00EC45AE">
      <w:pPr>
        <w:pStyle w:val="TH"/>
        <w:rPr>
          <w:ins w:id="668" w:author="RAP_01_22" w:date="2021-12-22T17:09:00Z"/>
        </w:rPr>
      </w:pPr>
      <w:ins w:id="669" w:author="RAP_01_22" w:date="2021-12-22T17:09:00Z">
        <w:r w:rsidRPr="004971A5">
          <w:t>Table 7.1.3.2-1: Rx blocking requirement derivation for n100</w:t>
        </w:r>
      </w:ins>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931B00">
        <w:trPr>
          <w:cantSplit/>
          <w:jc w:val="center"/>
          <w:ins w:id="670" w:author="RAP_01_22" w:date="2021-12-22T17:09:00Z"/>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931B00">
            <w:pPr>
              <w:pStyle w:val="TAH"/>
              <w:tabs>
                <w:tab w:val="left" w:pos="540"/>
                <w:tab w:val="left" w:pos="1260"/>
                <w:tab w:val="left" w:pos="1800"/>
              </w:tabs>
              <w:rPr>
                <w:ins w:id="671" w:author="RAP_01_22" w:date="2021-12-22T17:09:00Z"/>
              </w:rPr>
            </w:pPr>
            <w:ins w:id="672" w:author="RAP_01_22" w:date="2021-12-22T17:09:00Z">
              <w:r w:rsidRPr="004971A5">
                <w:rPr>
                  <w:i/>
                </w:rPr>
                <w:t>BS channel bandwidth</w:t>
              </w:r>
              <w:r w:rsidRPr="004971A5">
                <w:t xml:space="preserve"> of the </w:t>
              </w:r>
              <w:r w:rsidRPr="004971A5">
                <w:rPr>
                  <w:i/>
                </w:rPr>
                <w:t>lowest/highest carrier</w:t>
              </w:r>
              <w:r w:rsidRPr="004971A5">
                <w:t xml:space="preserve"> received (MHz)</w:t>
              </w:r>
            </w:ins>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931B00">
            <w:pPr>
              <w:pStyle w:val="TAH"/>
              <w:tabs>
                <w:tab w:val="left" w:pos="540"/>
                <w:tab w:val="left" w:pos="1260"/>
                <w:tab w:val="left" w:pos="1800"/>
              </w:tabs>
              <w:rPr>
                <w:ins w:id="673" w:author="RAP_01_22" w:date="2021-12-22T17:09:00Z"/>
              </w:rPr>
            </w:pPr>
            <w:ins w:id="674" w:author="RAP_01_22" w:date="2021-12-22T17:09:00Z">
              <w:r w:rsidRPr="004971A5">
                <w:t>Wanted signal mean power (dBm)</w:t>
              </w:r>
            </w:ins>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931B00">
            <w:pPr>
              <w:pStyle w:val="TAH"/>
              <w:tabs>
                <w:tab w:val="left" w:pos="540"/>
                <w:tab w:val="left" w:pos="1260"/>
                <w:tab w:val="left" w:pos="1800"/>
              </w:tabs>
              <w:rPr>
                <w:ins w:id="675" w:author="RAP_01_22" w:date="2021-12-22T17:09:00Z"/>
                <w:lang w:eastAsia="ja-JP"/>
              </w:rPr>
            </w:pPr>
            <w:ins w:id="676" w:author="RAP_01_22" w:date="2021-12-22T17:09:00Z">
              <w:r w:rsidRPr="004971A5">
                <w:t>Interfering signal mean power (dBm)</w:t>
              </w:r>
            </w:ins>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931B00">
            <w:pPr>
              <w:pStyle w:val="TAH"/>
              <w:tabs>
                <w:tab w:val="left" w:pos="540"/>
                <w:tab w:val="left" w:pos="1260"/>
                <w:tab w:val="left" w:pos="1800"/>
              </w:tabs>
              <w:rPr>
                <w:ins w:id="677" w:author="RAP_01_22" w:date="2021-12-22T17:09:00Z"/>
              </w:rPr>
            </w:pPr>
            <w:ins w:id="678" w:author="RAP_01_22" w:date="2021-12-22T17:09:00Z">
              <w:r w:rsidRPr="004971A5">
                <w:t>Center Frequency of Interfering Signal (MHz)</w:t>
              </w:r>
            </w:ins>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931B00">
            <w:pPr>
              <w:pStyle w:val="TAH"/>
              <w:tabs>
                <w:tab w:val="left" w:pos="540"/>
                <w:tab w:val="left" w:pos="1260"/>
                <w:tab w:val="left" w:pos="1800"/>
              </w:tabs>
              <w:rPr>
                <w:ins w:id="679" w:author="RAP_01_22" w:date="2021-12-22T17:09:00Z"/>
                <w:lang w:eastAsia="ja-JP"/>
              </w:rPr>
            </w:pPr>
            <w:ins w:id="680" w:author="RAP_01_22" w:date="2021-12-22T17:09:00Z">
              <w:r w:rsidRPr="004971A5">
                <w:t>Type of interfering signal</w:t>
              </w:r>
            </w:ins>
          </w:p>
        </w:tc>
      </w:tr>
      <w:tr w:rsidR="00EC45AE" w:rsidRPr="004971A5" w14:paraId="7F565486" w14:textId="77777777" w:rsidTr="00931B00">
        <w:trPr>
          <w:cantSplit/>
          <w:jc w:val="center"/>
          <w:ins w:id="681" w:author="RAP_01_22" w:date="2021-12-22T17:09:00Z"/>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931B00">
            <w:pPr>
              <w:pStyle w:val="TAC"/>
              <w:tabs>
                <w:tab w:val="left" w:pos="540"/>
                <w:tab w:val="left" w:pos="1260"/>
                <w:tab w:val="left" w:pos="1800"/>
              </w:tabs>
              <w:rPr>
                <w:ins w:id="682" w:author="RAP_01_22" w:date="2021-12-22T17:09:00Z"/>
                <w:rFonts w:eastAsia="SimSun"/>
                <w:lang w:eastAsia="zh-CN"/>
              </w:rPr>
            </w:pPr>
            <w:ins w:id="683" w:author="RAP_01_22" w:date="2021-12-22T17:09:00Z">
              <w:r w:rsidRPr="004971A5">
                <w:rPr>
                  <w:rFonts w:eastAsia="SimSun"/>
                  <w:lang w:eastAsia="zh-CN"/>
                </w:rPr>
                <w:t>5</w:t>
              </w:r>
            </w:ins>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931B00">
            <w:pPr>
              <w:pStyle w:val="TAC"/>
              <w:tabs>
                <w:tab w:val="left" w:pos="540"/>
                <w:tab w:val="left" w:pos="1260"/>
                <w:tab w:val="left" w:pos="1800"/>
              </w:tabs>
              <w:rPr>
                <w:ins w:id="684" w:author="RAP_01_22" w:date="2021-12-22T17:09:00Z"/>
                <w:lang w:eastAsia="ja-JP"/>
              </w:rPr>
            </w:pPr>
            <w:ins w:id="685" w:author="RAP_01_22" w:date="2021-12-22T17:09:00Z">
              <w:r w:rsidRPr="004971A5">
                <w:t>P</w:t>
              </w:r>
              <w:r w:rsidRPr="004971A5">
                <w:rPr>
                  <w:vertAlign w:val="subscript"/>
                </w:rPr>
                <w:t>REFSENS</w:t>
              </w:r>
              <w:r w:rsidRPr="004971A5">
                <w:t xml:space="preserve"> + 3 dB</w:t>
              </w:r>
            </w:ins>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931B00">
            <w:pPr>
              <w:pStyle w:val="TAC"/>
              <w:tabs>
                <w:tab w:val="left" w:pos="540"/>
                <w:tab w:val="left" w:pos="1260"/>
                <w:tab w:val="left" w:pos="1800"/>
              </w:tabs>
              <w:rPr>
                <w:ins w:id="686" w:author="RAP_01_22" w:date="2021-12-22T17:09:00Z"/>
                <w:rFonts w:eastAsia="SimSun"/>
                <w:lang w:eastAsia="zh-CN"/>
              </w:rPr>
            </w:pPr>
            <w:ins w:id="687" w:author="RAP_01_22" w:date="2021-12-22T17:09:00Z">
              <w:r w:rsidRPr="004971A5">
                <w:rPr>
                  <w:rFonts w:eastAsia="SimSun"/>
                  <w:lang w:eastAsia="zh-CN"/>
                </w:rPr>
                <w:t>Wide Area BS: -34</w:t>
              </w:r>
            </w:ins>
          </w:p>
          <w:p w14:paraId="5AA90323" w14:textId="77777777" w:rsidR="00EC45AE" w:rsidRPr="004971A5" w:rsidRDefault="00EC45AE" w:rsidP="00931B00">
            <w:pPr>
              <w:pStyle w:val="TAC"/>
              <w:tabs>
                <w:tab w:val="left" w:pos="540"/>
                <w:tab w:val="left" w:pos="1260"/>
                <w:tab w:val="left" w:pos="1800"/>
              </w:tabs>
              <w:rPr>
                <w:ins w:id="688" w:author="RAP_01_22" w:date="2021-12-22T17:09:00Z"/>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931B00">
            <w:pPr>
              <w:pStyle w:val="TAC"/>
              <w:tabs>
                <w:tab w:val="left" w:pos="540"/>
                <w:tab w:val="left" w:pos="1260"/>
                <w:tab w:val="left" w:pos="1800"/>
              </w:tabs>
              <w:rPr>
                <w:ins w:id="689" w:author="RAP_01_22" w:date="2021-12-22T17:09:00Z"/>
                <w:rFonts w:eastAsia="SimSun"/>
                <w:lang w:eastAsia="zh-CN"/>
              </w:rPr>
            </w:pPr>
            <w:ins w:id="690" w:author="RAP_01_22" w:date="2021-12-22T17:09:00Z">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ins>
          </w:p>
        </w:tc>
        <w:tc>
          <w:tcPr>
            <w:tcW w:w="1890" w:type="dxa"/>
            <w:tcBorders>
              <w:top w:val="single" w:sz="4" w:space="0" w:color="auto"/>
              <w:left w:val="single" w:sz="4" w:space="0" w:color="auto"/>
              <w:bottom w:val="single" w:sz="4" w:space="0" w:color="auto"/>
              <w:right w:val="single" w:sz="4" w:space="0" w:color="auto"/>
            </w:tcBorders>
            <w:hideMark/>
          </w:tcPr>
          <w:p w14:paraId="53CD4525" w14:textId="77777777" w:rsidR="00EC45AE" w:rsidRPr="004971A5" w:rsidRDefault="00EC45AE" w:rsidP="00931B00">
            <w:pPr>
              <w:pStyle w:val="TAC"/>
              <w:rPr>
                <w:ins w:id="691" w:author="RAP_01_22" w:date="2021-12-22T17:09:00Z"/>
              </w:rPr>
            </w:pPr>
            <w:ins w:id="692" w:author="RAP_01_22" w:date="2021-12-22T17:09:00Z">
              <w:r w:rsidRPr="004971A5">
                <w:t>[GSM]</w:t>
              </w:r>
            </w:ins>
          </w:p>
          <w:p w14:paraId="04E2795B" w14:textId="77777777" w:rsidR="00EC45AE" w:rsidRPr="004971A5" w:rsidRDefault="00EC45AE" w:rsidP="00931B00">
            <w:pPr>
              <w:pStyle w:val="TAC"/>
              <w:tabs>
                <w:tab w:val="left" w:pos="540"/>
                <w:tab w:val="left" w:pos="1260"/>
                <w:tab w:val="left" w:pos="1800"/>
              </w:tabs>
              <w:rPr>
                <w:ins w:id="693" w:author="RAP_01_22" w:date="2021-12-22T17:09:00Z"/>
                <w:lang w:eastAsia="ja-JP"/>
              </w:rPr>
            </w:pPr>
          </w:p>
        </w:tc>
      </w:tr>
    </w:tbl>
    <w:p w14:paraId="1986EF60" w14:textId="44BD3CD1" w:rsidR="002C3569" w:rsidRPr="006D6B1F" w:rsidDel="00772155" w:rsidRDefault="002C3569" w:rsidP="00772155">
      <w:pPr>
        <w:rPr>
          <w:del w:id="694" w:author="RAP_01_22" w:date="2021-12-22T17:52:00Z"/>
        </w:rPr>
      </w:pPr>
    </w:p>
    <w:p w14:paraId="35AC945F" w14:textId="77777777" w:rsidR="006F5B82" w:rsidRPr="00BA1B23" w:rsidRDefault="006F5B82" w:rsidP="006F5B82">
      <w:pPr>
        <w:pStyle w:val="Heading2"/>
      </w:pPr>
      <w:bookmarkStart w:id="695" w:name="_Toc79161456"/>
      <w:bookmarkStart w:id="696" w:name="_Toc91088039"/>
      <w:r>
        <w:lastRenderedPageBreak/>
        <w:t>7.2</w:t>
      </w:r>
      <w:r>
        <w:tab/>
        <w:t>UE specific requirements</w:t>
      </w:r>
      <w:bookmarkEnd w:id="695"/>
      <w:bookmarkEnd w:id="696"/>
    </w:p>
    <w:p w14:paraId="38C4D28F" w14:textId="77777777" w:rsidR="006F5B82" w:rsidRDefault="006F5B82" w:rsidP="006F5B82">
      <w:pPr>
        <w:pStyle w:val="Heading3"/>
      </w:pPr>
      <w:bookmarkStart w:id="697" w:name="_Toc79161457"/>
      <w:bookmarkStart w:id="698" w:name="_Toc91088040"/>
      <w:r>
        <w:t>7.2.1</w:t>
      </w:r>
      <w:r>
        <w:tab/>
        <w:t>Transmitter characteristics</w:t>
      </w:r>
      <w:bookmarkEnd w:id="697"/>
      <w:bookmarkEnd w:id="698"/>
    </w:p>
    <w:p w14:paraId="5614FEC9" w14:textId="1C95295C" w:rsidR="00485EF0" w:rsidRDefault="006F5B82" w:rsidP="00D966B3">
      <w:pPr>
        <w:rPr>
          <w:ins w:id="699" w:author="RAP_01_22" w:date="2021-12-22T07:17:00Z"/>
        </w:rPr>
      </w:pPr>
      <w:del w:id="700" w:author="RAP_01_22" w:date="2021-12-22T07:17:00Z">
        <w:r w:rsidDel="00485EF0">
          <w:delText>Editor´s Note: To be developed!</w:delText>
        </w:r>
      </w:del>
      <w:ins w:id="701" w:author="RAP_01_22" w:date="2021-12-22T07:17:00Z">
        <w:r w:rsidR="00485EF0" w:rsidRPr="00931B00">
          <w:t xml:space="preserve">The following </w:t>
        </w:r>
        <w:r w:rsidR="00485EF0">
          <w:t>3GPP TS</w:t>
        </w:r>
      </w:ins>
      <w:ins w:id="702" w:author="RAP_01_22" w:date="2021-12-22T07:18:00Z">
        <w:r w:rsidR="00485EF0">
          <w:rPr>
            <w:lang w:val="fr-CH"/>
          </w:rPr>
          <w:t> </w:t>
        </w:r>
      </w:ins>
      <w:ins w:id="703" w:author="RAP_01_22" w:date="2021-12-22T07:17:00Z">
        <w:r w:rsidR="00485EF0">
          <w:t>38.101-1</w:t>
        </w:r>
      </w:ins>
      <w:ins w:id="704" w:author="RAP_01_22" w:date="2021-12-22T07:18:00Z">
        <w:r w:rsidR="00485EF0">
          <w:t> [</w:t>
        </w:r>
      </w:ins>
      <w:ins w:id="705" w:author="RAP_01_22" w:date="2021-12-22T07:33:00Z">
        <w:r w:rsidR="00914963">
          <w:t>3</w:t>
        </w:r>
      </w:ins>
      <w:ins w:id="706" w:author="RAP_01_22" w:date="2021-12-22T07:18:00Z">
        <w:r w:rsidR="00485EF0">
          <w:t>]</w:t>
        </w:r>
      </w:ins>
      <w:ins w:id="707" w:author="RAP_01_22" w:date="2021-12-22T07:17:00Z">
        <w:r w:rsidR="00485EF0">
          <w:t xml:space="preserve"> </w:t>
        </w:r>
        <w:r w:rsidR="00485EF0" w:rsidRPr="00931B00">
          <w:t>transmitter characteristic changes are expected due to</w:t>
        </w:r>
      </w:ins>
      <w:ins w:id="708" w:author="RAP_01_22" w:date="2021-12-22T07:43:00Z">
        <w:r w:rsidR="00562D9A">
          <w:t xml:space="preserve"> the</w:t>
        </w:r>
      </w:ins>
      <w:ins w:id="709" w:author="RAP_01_22" w:date="2021-12-22T07:17:00Z">
        <w:r w:rsidR="00485EF0" w:rsidRPr="00931B00">
          <w:t xml:space="preserve"> introduction of 900MHz RMR band:</w:t>
        </w:r>
      </w:ins>
    </w:p>
    <w:p w14:paraId="3BA7896D" w14:textId="77777777" w:rsidR="00485EF0" w:rsidRPr="00A1115A" w:rsidRDefault="00485EF0" w:rsidP="00485EF0">
      <w:pPr>
        <w:pStyle w:val="TH"/>
        <w:rPr>
          <w:ins w:id="710" w:author="RAP_01_22" w:date="2021-12-22T07:18:00Z"/>
        </w:rPr>
      </w:pPr>
      <w:ins w:id="711" w:author="RAP_01_22" w:date="2021-12-22T07:18:00Z">
        <w:r w:rsidRPr="00A1115A">
          <w:t xml:space="preserve">Table </w:t>
        </w:r>
        <w:r>
          <w:t>7</w:t>
        </w:r>
        <w:r w:rsidRPr="00A1115A">
          <w:t>.2.1-1: UE Power Class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rPr>
          <w:ins w:id="712" w:author="RAP_01_22" w:date="2021-12-22T07:1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rPr>
                <w:ins w:id="713" w:author="RAP_01_22" w:date="2021-12-22T07:18:00Z"/>
              </w:rPr>
            </w:pPr>
            <w:ins w:id="714" w:author="RAP_01_22" w:date="2021-12-22T07:18:00Z">
              <w:r w:rsidRPr="00A1115A">
                <w:t>NR</w:t>
              </w:r>
            </w:ins>
          </w:p>
          <w:p w14:paraId="04E5FAF2" w14:textId="77777777" w:rsidR="00485EF0" w:rsidRPr="00A1115A" w:rsidRDefault="00485EF0" w:rsidP="00562D9A">
            <w:pPr>
              <w:pStyle w:val="TAH"/>
              <w:rPr>
                <w:ins w:id="715" w:author="RAP_01_22" w:date="2021-12-22T07:18:00Z"/>
              </w:rPr>
            </w:pPr>
            <w:ins w:id="716" w:author="RAP_01_22" w:date="2021-12-22T07:18: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rPr>
                <w:ins w:id="717" w:author="RAP_01_22" w:date="2021-12-22T07:18:00Z"/>
              </w:rPr>
            </w:pPr>
            <w:ins w:id="718" w:author="RAP_01_22" w:date="2021-12-22T07:18: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rPr>
                <w:ins w:id="719" w:author="RAP_01_22" w:date="2021-12-22T07:18:00Z"/>
              </w:rPr>
            </w:pPr>
            <w:ins w:id="720" w:author="RAP_01_22" w:date="2021-12-22T07:18: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rPr>
                <w:ins w:id="721" w:author="RAP_01_22" w:date="2021-12-22T07:18:00Z"/>
              </w:rPr>
            </w:pPr>
            <w:ins w:id="722" w:author="RAP_01_22" w:date="2021-12-22T07:18: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rPr>
                <w:ins w:id="723" w:author="RAP_01_22" w:date="2021-12-22T07:18:00Z"/>
              </w:rPr>
            </w:pPr>
            <w:ins w:id="724" w:author="RAP_01_22" w:date="2021-12-22T07:18: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rPr>
                <w:ins w:id="725" w:author="RAP_01_22" w:date="2021-12-22T07:18:00Z"/>
              </w:rPr>
            </w:pPr>
            <w:ins w:id="726" w:author="RAP_01_22" w:date="2021-12-22T07:18: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rPr>
                <w:ins w:id="727" w:author="RAP_01_22" w:date="2021-12-22T07:18:00Z"/>
              </w:rPr>
            </w:pPr>
            <w:ins w:id="728" w:author="RAP_01_22" w:date="2021-12-22T07:18: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rPr>
                <w:ins w:id="729" w:author="RAP_01_22" w:date="2021-12-22T07:18:00Z"/>
              </w:rPr>
            </w:pPr>
            <w:ins w:id="730" w:author="RAP_01_22" w:date="2021-12-22T07:18: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rPr>
                <w:ins w:id="731" w:author="RAP_01_22" w:date="2021-12-22T07:18:00Z"/>
              </w:rPr>
            </w:pPr>
            <w:ins w:id="732" w:author="RAP_01_22" w:date="2021-12-22T07:18:00Z">
              <w:r w:rsidRPr="00A1115A">
                <w:t>Tolerance (dB)</w:t>
              </w:r>
            </w:ins>
          </w:p>
        </w:tc>
      </w:tr>
      <w:tr w:rsidR="00485EF0" w:rsidRPr="00A1115A" w14:paraId="43D0B236" w14:textId="77777777" w:rsidTr="00A75C0C">
        <w:trPr>
          <w:ins w:id="733" w:author="RAP_01_22" w:date="2021-12-22T07:1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rPr>
                <w:ins w:id="734" w:author="RAP_01_22" w:date="2021-12-22T07:18:00Z"/>
              </w:rPr>
            </w:pPr>
            <w:ins w:id="735" w:author="RAP_01_22" w:date="2021-12-22T07:18:00Z">
              <w:r>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rPr>
                <w:ins w:id="736"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rPr>
                <w:ins w:id="737" w:author="RAP_01_22" w:date="2021-12-22T07: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rPr>
                <w:ins w:id="738"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rPr>
                <w:ins w:id="739"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rPr>
                <w:ins w:id="740" w:author="RAP_01_22" w:date="2021-12-22T07: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rPr>
                <w:ins w:id="741"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rPr>
                <w:ins w:id="742" w:author="RAP_01_22" w:date="2021-12-22T07:18:00Z"/>
              </w:rPr>
            </w:pPr>
            <w:ins w:id="743" w:author="RAP_01_22" w:date="2021-12-22T07:1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rPr>
                <w:ins w:id="744" w:author="RAP_01_22" w:date="2021-12-22T07:18:00Z"/>
              </w:rPr>
            </w:pPr>
            <w:ins w:id="745" w:author="RAP_01_22" w:date="2021-12-22T07:18:00Z">
              <w:r w:rsidRPr="00A1115A">
                <w:t>±2</w:t>
              </w:r>
            </w:ins>
          </w:p>
        </w:tc>
      </w:tr>
    </w:tbl>
    <w:p w14:paraId="38519444" w14:textId="77777777" w:rsidR="00485EF0" w:rsidRDefault="00485EF0" w:rsidP="00485EF0">
      <w:pPr>
        <w:keepLines/>
        <w:ind w:left="1135" w:hanging="851"/>
        <w:rPr>
          <w:ins w:id="746" w:author="RAP_01_22" w:date="2021-12-22T07:18:00Z"/>
          <w:color w:val="FF0000"/>
        </w:rPr>
      </w:pPr>
    </w:p>
    <w:p w14:paraId="2CB1B598" w14:textId="77777777" w:rsidR="00485EF0" w:rsidRPr="00A1115A" w:rsidRDefault="00485EF0" w:rsidP="00485EF0">
      <w:pPr>
        <w:pStyle w:val="TH"/>
        <w:rPr>
          <w:ins w:id="747" w:author="RAP_01_22" w:date="2021-12-22T07:18:00Z"/>
        </w:rPr>
      </w:pPr>
      <w:ins w:id="748" w:author="RAP_01_22" w:date="2021-12-22T07:18:00Z">
        <w:r w:rsidRPr="00A1115A">
          <w:t xml:space="preserve">Table </w:t>
        </w:r>
        <w:r>
          <w:t>7</w:t>
        </w:r>
        <w:r w:rsidRPr="00A1115A">
          <w:t>.2</w:t>
        </w:r>
        <w:r>
          <w:t>.1</w:t>
        </w:r>
        <w:r w:rsidRPr="00A1115A">
          <w:t>-</w:t>
        </w:r>
        <w:r>
          <w:t>2</w:t>
        </w:r>
        <w:r w:rsidRPr="00A1115A">
          <w:t>: Requirements for spurious emissions for UE co-existence</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ins w:id="749" w:author="RAP_01_22" w:date="2021-12-22T07:18:00Z"/>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rPr>
                <w:ins w:id="750" w:author="RAP_01_22" w:date="2021-12-22T07:18:00Z"/>
              </w:rPr>
            </w:pPr>
            <w:ins w:id="751" w:author="RAP_01_22" w:date="2021-12-22T07:18:00Z">
              <w:r w:rsidRPr="00A1115A">
                <w:rPr>
                  <w:lang w:val="fi-FI"/>
                </w:rPr>
                <w:t>NR</w:t>
              </w:r>
              <w:r w:rsidRPr="00A1115A">
                <w:t xml:space="preserve"> Band</w:t>
              </w:r>
            </w:ins>
          </w:p>
        </w:tc>
        <w:tc>
          <w:tcPr>
            <w:tcW w:w="7981" w:type="dxa"/>
            <w:gridSpan w:val="7"/>
            <w:hideMark/>
          </w:tcPr>
          <w:p w14:paraId="1209996C" w14:textId="77777777" w:rsidR="00485EF0" w:rsidRPr="00A1115A" w:rsidRDefault="00485EF0" w:rsidP="00562D9A">
            <w:pPr>
              <w:pStyle w:val="TAH"/>
              <w:keepNext w:val="0"/>
              <w:rPr>
                <w:ins w:id="752" w:author="RAP_01_22" w:date="2021-12-22T07:18:00Z"/>
              </w:rPr>
            </w:pPr>
            <w:ins w:id="753" w:author="RAP_01_22" w:date="2021-12-22T07:18:00Z">
              <w:r w:rsidRPr="00A1115A">
                <w:t>Spurious emission for UE co-existence</w:t>
              </w:r>
            </w:ins>
          </w:p>
        </w:tc>
      </w:tr>
      <w:tr w:rsidR="00485EF0" w:rsidRPr="00A1115A" w14:paraId="68A295B2" w14:textId="77777777" w:rsidTr="00562D9A">
        <w:trPr>
          <w:trHeight w:val="450"/>
          <w:tblHeader/>
          <w:ins w:id="754" w:author="RAP_01_22" w:date="2021-12-22T07:18:00Z"/>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rPr>
                <w:ins w:id="755" w:author="RAP_01_22" w:date="2021-12-22T07:18:00Z"/>
              </w:rPr>
            </w:pPr>
          </w:p>
        </w:tc>
        <w:tc>
          <w:tcPr>
            <w:tcW w:w="2831" w:type="dxa"/>
            <w:hideMark/>
          </w:tcPr>
          <w:p w14:paraId="521B37D8" w14:textId="77777777" w:rsidR="00485EF0" w:rsidRPr="00A1115A" w:rsidRDefault="00485EF0" w:rsidP="00562D9A">
            <w:pPr>
              <w:pStyle w:val="TAH"/>
              <w:keepNext w:val="0"/>
              <w:rPr>
                <w:ins w:id="756" w:author="RAP_01_22" w:date="2021-12-22T07:18:00Z"/>
              </w:rPr>
            </w:pPr>
            <w:ins w:id="757" w:author="RAP_01_22" w:date="2021-12-22T07:18:00Z">
              <w:r w:rsidRPr="00A1115A">
                <w:t>Protected band</w:t>
              </w:r>
            </w:ins>
          </w:p>
        </w:tc>
        <w:tc>
          <w:tcPr>
            <w:tcW w:w="2239" w:type="dxa"/>
            <w:gridSpan w:val="3"/>
            <w:hideMark/>
          </w:tcPr>
          <w:p w14:paraId="793A3062" w14:textId="77777777" w:rsidR="00485EF0" w:rsidRPr="00A1115A" w:rsidRDefault="00485EF0" w:rsidP="00562D9A">
            <w:pPr>
              <w:pStyle w:val="TAH"/>
              <w:keepNext w:val="0"/>
              <w:rPr>
                <w:ins w:id="758" w:author="RAP_01_22" w:date="2021-12-22T07:18:00Z"/>
              </w:rPr>
            </w:pPr>
            <w:ins w:id="759" w:author="RAP_01_22" w:date="2021-12-22T07:18:00Z">
              <w:r w:rsidRPr="00A1115A">
                <w:t>Frequency range (MHz)</w:t>
              </w:r>
            </w:ins>
          </w:p>
        </w:tc>
        <w:tc>
          <w:tcPr>
            <w:tcW w:w="1133" w:type="dxa"/>
            <w:hideMark/>
          </w:tcPr>
          <w:p w14:paraId="485F146A" w14:textId="77777777" w:rsidR="00485EF0" w:rsidRPr="00A1115A" w:rsidRDefault="00485EF0" w:rsidP="00562D9A">
            <w:pPr>
              <w:pStyle w:val="TAH"/>
              <w:keepNext w:val="0"/>
              <w:rPr>
                <w:ins w:id="760" w:author="RAP_01_22" w:date="2021-12-22T07:18:00Z"/>
              </w:rPr>
            </w:pPr>
            <w:ins w:id="761" w:author="RAP_01_22" w:date="2021-12-22T07:18:00Z">
              <w:r w:rsidRPr="00A1115A">
                <w:t>Maximum Level (dBm)</w:t>
              </w:r>
            </w:ins>
          </w:p>
        </w:tc>
        <w:tc>
          <w:tcPr>
            <w:tcW w:w="850" w:type="dxa"/>
            <w:hideMark/>
          </w:tcPr>
          <w:p w14:paraId="029F073F" w14:textId="77777777" w:rsidR="00485EF0" w:rsidRPr="00A1115A" w:rsidRDefault="00485EF0" w:rsidP="00562D9A">
            <w:pPr>
              <w:pStyle w:val="TAH"/>
              <w:keepNext w:val="0"/>
              <w:rPr>
                <w:ins w:id="762" w:author="RAP_01_22" w:date="2021-12-22T07:18:00Z"/>
              </w:rPr>
            </w:pPr>
            <w:ins w:id="763" w:author="RAP_01_22" w:date="2021-12-22T07:18:00Z">
              <w:r w:rsidRPr="00A1115A">
                <w:t>MBW (MHz)</w:t>
              </w:r>
            </w:ins>
          </w:p>
        </w:tc>
        <w:tc>
          <w:tcPr>
            <w:tcW w:w="928" w:type="dxa"/>
            <w:noWrap/>
            <w:hideMark/>
          </w:tcPr>
          <w:p w14:paraId="29E59C1C" w14:textId="77777777" w:rsidR="00485EF0" w:rsidRPr="00A1115A" w:rsidRDefault="00485EF0" w:rsidP="00562D9A">
            <w:pPr>
              <w:pStyle w:val="TAH"/>
              <w:keepNext w:val="0"/>
              <w:rPr>
                <w:ins w:id="764" w:author="RAP_01_22" w:date="2021-12-22T07:18:00Z"/>
              </w:rPr>
            </w:pPr>
            <w:ins w:id="765" w:author="RAP_01_22" w:date="2021-12-22T07:18:00Z">
              <w:r w:rsidRPr="00A1115A">
                <w:t>NOTE</w:t>
              </w:r>
            </w:ins>
          </w:p>
        </w:tc>
      </w:tr>
      <w:tr w:rsidR="00485EF0" w:rsidRPr="00A1115A" w14:paraId="64ED8C44" w14:textId="77777777" w:rsidTr="00562D9A">
        <w:trPr>
          <w:trHeight w:val="225"/>
          <w:ins w:id="766" w:author="RAP_01_22" w:date="2021-12-22T07:18:00Z"/>
        </w:trPr>
        <w:tc>
          <w:tcPr>
            <w:tcW w:w="959" w:type="dxa"/>
            <w:vMerge w:val="restart"/>
            <w:tcBorders>
              <w:top w:val="nil"/>
            </w:tcBorders>
            <w:shd w:val="clear" w:color="auto" w:fill="auto"/>
          </w:tcPr>
          <w:p w14:paraId="4055AEFF" w14:textId="77777777" w:rsidR="00485EF0" w:rsidRPr="00A1115A" w:rsidRDefault="00485EF0" w:rsidP="00562D9A">
            <w:pPr>
              <w:pStyle w:val="TAC"/>
              <w:rPr>
                <w:ins w:id="767" w:author="RAP_01_22" w:date="2021-12-22T07:18:00Z"/>
              </w:rPr>
            </w:pPr>
            <w:ins w:id="768" w:author="RAP_01_22" w:date="2021-12-22T07:18:00Z">
              <w:r>
                <w:t>n100</w:t>
              </w:r>
            </w:ins>
          </w:p>
        </w:tc>
        <w:tc>
          <w:tcPr>
            <w:tcW w:w="2831" w:type="dxa"/>
          </w:tcPr>
          <w:p w14:paraId="3227449B" w14:textId="77777777" w:rsidR="00485EF0" w:rsidRPr="00A1115A" w:rsidRDefault="00485EF0" w:rsidP="00562D9A">
            <w:pPr>
              <w:pStyle w:val="TAL"/>
              <w:rPr>
                <w:ins w:id="769" w:author="RAP_01_22" w:date="2021-12-22T07:18:00Z"/>
              </w:rPr>
            </w:pPr>
            <w:ins w:id="770" w:author="RAP_01_22" w:date="2021-12-22T07:18: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tc>
        <w:tc>
          <w:tcPr>
            <w:tcW w:w="810" w:type="dxa"/>
          </w:tcPr>
          <w:p w14:paraId="277FAB3A" w14:textId="77777777" w:rsidR="00485EF0" w:rsidRPr="00A1115A" w:rsidRDefault="00485EF0" w:rsidP="00562D9A">
            <w:pPr>
              <w:pStyle w:val="TAC"/>
              <w:rPr>
                <w:ins w:id="771" w:author="RAP_01_22" w:date="2021-12-22T07:18:00Z"/>
              </w:rPr>
            </w:pPr>
            <w:ins w:id="772" w:author="RAP_01_22" w:date="2021-12-22T07:18:00Z">
              <w:r w:rsidRPr="00A1115A">
                <w:t>F</w:t>
              </w:r>
              <w:r w:rsidRPr="00A1115A">
                <w:rPr>
                  <w:vertAlign w:val="subscript"/>
                </w:rPr>
                <w:t>DL_low</w:t>
              </w:r>
            </w:ins>
          </w:p>
        </w:tc>
        <w:tc>
          <w:tcPr>
            <w:tcW w:w="540" w:type="dxa"/>
          </w:tcPr>
          <w:p w14:paraId="67D89D65" w14:textId="77777777" w:rsidR="00485EF0" w:rsidRPr="00A1115A" w:rsidRDefault="00485EF0" w:rsidP="00562D9A">
            <w:pPr>
              <w:pStyle w:val="TAC"/>
              <w:rPr>
                <w:ins w:id="773" w:author="RAP_01_22" w:date="2021-12-22T07:18:00Z"/>
              </w:rPr>
            </w:pPr>
            <w:ins w:id="774" w:author="RAP_01_22" w:date="2021-12-22T07:18:00Z">
              <w:r w:rsidRPr="00A1115A">
                <w:t>-</w:t>
              </w:r>
            </w:ins>
          </w:p>
        </w:tc>
        <w:tc>
          <w:tcPr>
            <w:tcW w:w="889" w:type="dxa"/>
          </w:tcPr>
          <w:p w14:paraId="7C1B16E9" w14:textId="77777777" w:rsidR="00485EF0" w:rsidRPr="00A1115A" w:rsidRDefault="00485EF0" w:rsidP="00562D9A">
            <w:pPr>
              <w:pStyle w:val="TAC"/>
              <w:rPr>
                <w:ins w:id="775" w:author="RAP_01_22" w:date="2021-12-22T07:18:00Z"/>
              </w:rPr>
            </w:pPr>
            <w:ins w:id="776" w:author="RAP_01_22" w:date="2021-12-22T07:18:00Z">
              <w:r w:rsidRPr="00A1115A">
                <w:t>F</w:t>
              </w:r>
              <w:r w:rsidRPr="00A1115A">
                <w:rPr>
                  <w:vertAlign w:val="subscript"/>
                </w:rPr>
                <w:t>DL_high</w:t>
              </w:r>
            </w:ins>
          </w:p>
        </w:tc>
        <w:tc>
          <w:tcPr>
            <w:tcW w:w="1133" w:type="dxa"/>
          </w:tcPr>
          <w:p w14:paraId="364AE613" w14:textId="77777777" w:rsidR="00485EF0" w:rsidRPr="00A1115A" w:rsidRDefault="00485EF0" w:rsidP="00562D9A">
            <w:pPr>
              <w:pStyle w:val="TAC"/>
              <w:rPr>
                <w:ins w:id="777" w:author="RAP_01_22" w:date="2021-12-22T07:18:00Z"/>
              </w:rPr>
            </w:pPr>
            <w:ins w:id="778" w:author="RAP_01_22" w:date="2021-12-22T07:18:00Z">
              <w:r w:rsidRPr="00A1115A">
                <w:t>-50</w:t>
              </w:r>
            </w:ins>
          </w:p>
        </w:tc>
        <w:tc>
          <w:tcPr>
            <w:tcW w:w="850" w:type="dxa"/>
            <w:noWrap/>
          </w:tcPr>
          <w:p w14:paraId="72694370" w14:textId="77777777" w:rsidR="00485EF0" w:rsidRPr="00A1115A" w:rsidRDefault="00485EF0" w:rsidP="00562D9A">
            <w:pPr>
              <w:pStyle w:val="TAC"/>
              <w:rPr>
                <w:ins w:id="779" w:author="RAP_01_22" w:date="2021-12-22T07:18:00Z"/>
              </w:rPr>
            </w:pPr>
            <w:ins w:id="780" w:author="RAP_01_22" w:date="2021-12-22T07:18:00Z">
              <w:r w:rsidRPr="00A1115A">
                <w:t>1</w:t>
              </w:r>
            </w:ins>
          </w:p>
        </w:tc>
        <w:tc>
          <w:tcPr>
            <w:tcW w:w="928" w:type="dxa"/>
            <w:noWrap/>
          </w:tcPr>
          <w:p w14:paraId="4B4D060A" w14:textId="77777777" w:rsidR="00485EF0" w:rsidRPr="00A1115A" w:rsidRDefault="00485EF0" w:rsidP="00562D9A">
            <w:pPr>
              <w:pStyle w:val="TAC"/>
              <w:rPr>
                <w:ins w:id="781" w:author="RAP_01_22" w:date="2021-12-22T07:18:00Z"/>
              </w:rPr>
            </w:pPr>
          </w:p>
        </w:tc>
      </w:tr>
      <w:tr w:rsidR="00485EF0" w:rsidRPr="00A1115A" w14:paraId="7555F6DB" w14:textId="77777777" w:rsidTr="00562D9A">
        <w:trPr>
          <w:trHeight w:val="225"/>
          <w:ins w:id="782" w:author="RAP_01_22" w:date="2021-12-22T07:18:00Z"/>
        </w:trPr>
        <w:tc>
          <w:tcPr>
            <w:tcW w:w="959" w:type="dxa"/>
            <w:vMerge/>
            <w:shd w:val="clear" w:color="auto" w:fill="auto"/>
          </w:tcPr>
          <w:p w14:paraId="082AF65B" w14:textId="77777777" w:rsidR="00485EF0" w:rsidRPr="00A1115A" w:rsidRDefault="00485EF0" w:rsidP="00562D9A">
            <w:pPr>
              <w:pStyle w:val="TAC"/>
              <w:rPr>
                <w:ins w:id="783" w:author="RAP_01_22" w:date="2021-12-22T07:18:00Z"/>
              </w:rPr>
            </w:pPr>
          </w:p>
        </w:tc>
        <w:tc>
          <w:tcPr>
            <w:tcW w:w="2831" w:type="dxa"/>
          </w:tcPr>
          <w:p w14:paraId="7339B8E1" w14:textId="77777777" w:rsidR="00485EF0" w:rsidRPr="00A1115A" w:rsidRDefault="00485EF0" w:rsidP="00562D9A">
            <w:pPr>
              <w:pStyle w:val="TAL"/>
              <w:rPr>
                <w:ins w:id="784" w:author="RAP_01_22" w:date="2021-12-22T07:18:00Z"/>
                <w:lang w:val="sv-FI"/>
              </w:rPr>
            </w:pPr>
            <w:ins w:id="785" w:author="RAP_01_22" w:date="2021-12-22T07:18:00Z">
              <w:r w:rsidRPr="00A1115A">
                <w:rPr>
                  <w:lang w:val="sv-FI"/>
                </w:rPr>
                <w:t xml:space="preserve">E-UTRA Band </w:t>
              </w:r>
              <w:r>
                <w:rPr>
                  <w:lang w:val="sv-FI"/>
                </w:rPr>
                <w:t>7, 41, 42</w:t>
              </w:r>
            </w:ins>
          </w:p>
          <w:p w14:paraId="087675F2" w14:textId="77777777" w:rsidR="00485EF0" w:rsidRPr="00A1115A" w:rsidRDefault="00485EF0" w:rsidP="00562D9A">
            <w:pPr>
              <w:pStyle w:val="TAL"/>
              <w:rPr>
                <w:ins w:id="786" w:author="RAP_01_22" w:date="2021-12-22T07:18:00Z"/>
              </w:rPr>
            </w:pPr>
            <w:ins w:id="787" w:author="RAP_01_22" w:date="2021-12-22T07:18:00Z">
              <w:r w:rsidRPr="00A1115A">
                <w:rPr>
                  <w:lang w:val="sv-FI"/>
                </w:rPr>
                <w:t>NR Band n77, n78</w:t>
              </w:r>
            </w:ins>
          </w:p>
        </w:tc>
        <w:tc>
          <w:tcPr>
            <w:tcW w:w="810" w:type="dxa"/>
          </w:tcPr>
          <w:p w14:paraId="43976F19" w14:textId="77777777" w:rsidR="00485EF0" w:rsidRPr="00A1115A" w:rsidRDefault="00485EF0" w:rsidP="00562D9A">
            <w:pPr>
              <w:pStyle w:val="TAC"/>
              <w:rPr>
                <w:ins w:id="788" w:author="RAP_01_22" w:date="2021-12-22T07:18:00Z"/>
              </w:rPr>
            </w:pPr>
            <w:ins w:id="789" w:author="RAP_01_22" w:date="2021-12-22T07:18:00Z">
              <w:r w:rsidRPr="00A1115A">
                <w:t>F</w:t>
              </w:r>
              <w:r w:rsidRPr="00A1115A">
                <w:rPr>
                  <w:vertAlign w:val="subscript"/>
                </w:rPr>
                <w:t>DL_low</w:t>
              </w:r>
            </w:ins>
          </w:p>
        </w:tc>
        <w:tc>
          <w:tcPr>
            <w:tcW w:w="540" w:type="dxa"/>
          </w:tcPr>
          <w:p w14:paraId="238DF60A" w14:textId="77777777" w:rsidR="00485EF0" w:rsidRPr="00A1115A" w:rsidRDefault="00485EF0" w:rsidP="00562D9A">
            <w:pPr>
              <w:pStyle w:val="TAC"/>
              <w:rPr>
                <w:ins w:id="790" w:author="RAP_01_22" w:date="2021-12-22T07:18:00Z"/>
              </w:rPr>
            </w:pPr>
            <w:ins w:id="791" w:author="RAP_01_22" w:date="2021-12-22T07:18:00Z">
              <w:r w:rsidRPr="00A1115A">
                <w:t>-</w:t>
              </w:r>
            </w:ins>
          </w:p>
        </w:tc>
        <w:tc>
          <w:tcPr>
            <w:tcW w:w="889" w:type="dxa"/>
          </w:tcPr>
          <w:p w14:paraId="18249CF3" w14:textId="77777777" w:rsidR="00485EF0" w:rsidRPr="00A1115A" w:rsidRDefault="00485EF0" w:rsidP="00562D9A">
            <w:pPr>
              <w:pStyle w:val="TAC"/>
              <w:rPr>
                <w:ins w:id="792" w:author="RAP_01_22" w:date="2021-12-22T07:18:00Z"/>
              </w:rPr>
            </w:pPr>
            <w:ins w:id="793" w:author="RAP_01_22" w:date="2021-12-22T07:18:00Z">
              <w:r w:rsidRPr="00A1115A">
                <w:t>F</w:t>
              </w:r>
              <w:r w:rsidRPr="00A1115A">
                <w:rPr>
                  <w:vertAlign w:val="subscript"/>
                </w:rPr>
                <w:t>DL_high</w:t>
              </w:r>
            </w:ins>
          </w:p>
        </w:tc>
        <w:tc>
          <w:tcPr>
            <w:tcW w:w="1133" w:type="dxa"/>
          </w:tcPr>
          <w:p w14:paraId="4FA5DC69" w14:textId="77777777" w:rsidR="00485EF0" w:rsidRPr="00A1115A" w:rsidRDefault="00485EF0" w:rsidP="00562D9A">
            <w:pPr>
              <w:pStyle w:val="TAC"/>
              <w:rPr>
                <w:ins w:id="794" w:author="RAP_01_22" w:date="2021-12-22T07:18:00Z"/>
              </w:rPr>
            </w:pPr>
            <w:ins w:id="795" w:author="RAP_01_22" w:date="2021-12-22T07:18:00Z">
              <w:r w:rsidRPr="00A1115A">
                <w:t>-50</w:t>
              </w:r>
            </w:ins>
          </w:p>
        </w:tc>
        <w:tc>
          <w:tcPr>
            <w:tcW w:w="850" w:type="dxa"/>
            <w:noWrap/>
          </w:tcPr>
          <w:p w14:paraId="29058296" w14:textId="77777777" w:rsidR="00485EF0" w:rsidRPr="00A1115A" w:rsidRDefault="00485EF0" w:rsidP="00562D9A">
            <w:pPr>
              <w:pStyle w:val="TAC"/>
              <w:rPr>
                <w:ins w:id="796" w:author="RAP_01_22" w:date="2021-12-22T07:18:00Z"/>
              </w:rPr>
            </w:pPr>
            <w:ins w:id="797" w:author="RAP_01_22" w:date="2021-12-22T07:18:00Z">
              <w:r w:rsidRPr="00A1115A">
                <w:t>1</w:t>
              </w:r>
            </w:ins>
          </w:p>
        </w:tc>
        <w:tc>
          <w:tcPr>
            <w:tcW w:w="928" w:type="dxa"/>
            <w:noWrap/>
          </w:tcPr>
          <w:p w14:paraId="536F712F" w14:textId="77777777" w:rsidR="00485EF0" w:rsidRPr="00A1115A" w:rsidRDefault="00485EF0" w:rsidP="00562D9A">
            <w:pPr>
              <w:pStyle w:val="TAC"/>
              <w:rPr>
                <w:ins w:id="798" w:author="RAP_01_22" w:date="2021-12-22T07:18:00Z"/>
              </w:rPr>
            </w:pPr>
            <w:ins w:id="799" w:author="RAP_01_22" w:date="2021-12-22T07:18:00Z">
              <w:r w:rsidRPr="00A1115A">
                <w:t>2</w:t>
              </w:r>
            </w:ins>
          </w:p>
        </w:tc>
      </w:tr>
      <w:tr w:rsidR="00485EF0" w:rsidRPr="00A1115A" w14:paraId="36478A34" w14:textId="77777777" w:rsidTr="00562D9A">
        <w:trPr>
          <w:trHeight w:val="225"/>
          <w:ins w:id="800" w:author="RAP_01_22" w:date="2021-12-22T07:18:00Z"/>
        </w:trPr>
        <w:tc>
          <w:tcPr>
            <w:tcW w:w="959" w:type="dxa"/>
            <w:vMerge/>
            <w:shd w:val="clear" w:color="auto" w:fill="auto"/>
          </w:tcPr>
          <w:p w14:paraId="7DEC2724" w14:textId="77777777" w:rsidR="00485EF0" w:rsidRPr="00A1115A" w:rsidRDefault="00485EF0" w:rsidP="00562D9A">
            <w:pPr>
              <w:pStyle w:val="TAC"/>
              <w:rPr>
                <w:ins w:id="801" w:author="RAP_01_22" w:date="2021-12-22T07:18:00Z"/>
              </w:rPr>
            </w:pPr>
          </w:p>
        </w:tc>
        <w:tc>
          <w:tcPr>
            <w:tcW w:w="2831" w:type="dxa"/>
          </w:tcPr>
          <w:p w14:paraId="67A68C62" w14:textId="77777777" w:rsidR="00485EF0" w:rsidRPr="00A1115A" w:rsidRDefault="00485EF0" w:rsidP="00562D9A">
            <w:pPr>
              <w:pStyle w:val="TAL"/>
              <w:rPr>
                <w:ins w:id="802" w:author="RAP_01_22" w:date="2021-12-22T07:18:00Z"/>
                <w:lang w:val="sv-FI"/>
              </w:rPr>
            </w:pPr>
            <w:ins w:id="803" w:author="RAP_01_22" w:date="2021-12-22T07:18:00Z">
              <w:r w:rsidRPr="00A1115A">
                <w:t>Frequency range</w:t>
              </w:r>
            </w:ins>
          </w:p>
        </w:tc>
        <w:tc>
          <w:tcPr>
            <w:tcW w:w="810" w:type="dxa"/>
          </w:tcPr>
          <w:p w14:paraId="7B6472A0" w14:textId="77777777" w:rsidR="00485EF0" w:rsidRPr="00A1115A" w:rsidRDefault="00485EF0" w:rsidP="00562D9A">
            <w:pPr>
              <w:pStyle w:val="TAC"/>
              <w:rPr>
                <w:ins w:id="804" w:author="RAP_01_22" w:date="2021-12-22T07:18:00Z"/>
              </w:rPr>
            </w:pPr>
            <w:ins w:id="805" w:author="RAP_01_22" w:date="2021-12-22T07:18:00Z">
              <w:r w:rsidRPr="00A1115A">
                <w:t>758</w:t>
              </w:r>
            </w:ins>
          </w:p>
        </w:tc>
        <w:tc>
          <w:tcPr>
            <w:tcW w:w="540" w:type="dxa"/>
          </w:tcPr>
          <w:p w14:paraId="578E5AF6" w14:textId="77777777" w:rsidR="00485EF0" w:rsidRPr="00A1115A" w:rsidRDefault="00485EF0" w:rsidP="00562D9A">
            <w:pPr>
              <w:pStyle w:val="TAC"/>
              <w:rPr>
                <w:ins w:id="806" w:author="RAP_01_22" w:date="2021-12-22T07:18:00Z"/>
              </w:rPr>
            </w:pPr>
            <w:ins w:id="807" w:author="RAP_01_22" w:date="2021-12-22T07:18:00Z">
              <w:r w:rsidRPr="00A1115A">
                <w:t>-</w:t>
              </w:r>
            </w:ins>
          </w:p>
        </w:tc>
        <w:tc>
          <w:tcPr>
            <w:tcW w:w="889" w:type="dxa"/>
          </w:tcPr>
          <w:p w14:paraId="0B446C82" w14:textId="77777777" w:rsidR="00485EF0" w:rsidRPr="00A1115A" w:rsidRDefault="00485EF0" w:rsidP="00562D9A">
            <w:pPr>
              <w:pStyle w:val="TAC"/>
              <w:rPr>
                <w:ins w:id="808" w:author="RAP_01_22" w:date="2021-12-22T07:18:00Z"/>
              </w:rPr>
            </w:pPr>
            <w:ins w:id="809" w:author="RAP_01_22" w:date="2021-12-22T07:18:00Z">
              <w:r w:rsidRPr="00A1115A">
                <w:t>788</w:t>
              </w:r>
            </w:ins>
          </w:p>
        </w:tc>
        <w:tc>
          <w:tcPr>
            <w:tcW w:w="1133" w:type="dxa"/>
          </w:tcPr>
          <w:p w14:paraId="5B03623C" w14:textId="77777777" w:rsidR="00485EF0" w:rsidRPr="00A1115A" w:rsidRDefault="00485EF0" w:rsidP="00562D9A">
            <w:pPr>
              <w:pStyle w:val="TAC"/>
              <w:rPr>
                <w:ins w:id="810" w:author="RAP_01_22" w:date="2021-12-22T07:18:00Z"/>
              </w:rPr>
            </w:pPr>
            <w:ins w:id="811" w:author="RAP_01_22" w:date="2021-12-22T07:18:00Z">
              <w:r w:rsidRPr="00A1115A">
                <w:t>-50</w:t>
              </w:r>
            </w:ins>
          </w:p>
        </w:tc>
        <w:tc>
          <w:tcPr>
            <w:tcW w:w="850" w:type="dxa"/>
            <w:noWrap/>
          </w:tcPr>
          <w:p w14:paraId="2BDC7BAE" w14:textId="77777777" w:rsidR="00485EF0" w:rsidRPr="00A1115A" w:rsidRDefault="00485EF0" w:rsidP="00562D9A">
            <w:pPr>
              <w:pStyle w:val="TAC"/>
              <w:rPr>
                <w:ins w:id="812" w:author="RAP_01_22" w:date="2021-12-22T07:18:00Z"/>
              </w:rPr>
            </w:pPr>
            <w:ins w:id="813" w:author="RAP_01_22" w:date="2021-12-22T07:18:00Z">
              <w:r w:rsidRPr="00A1115A">
                <w:t>1</w:t>
              </w:r>
            </w:ins>
          </w:p>
        </w:tc>
        <w:tc>
          <w:tcPr>
            <w:tcW w:w="928" w:type="dxa"/>
            <w:noWrap/>
          </w:tcPr>
          <w:p w14:paraId="44817A8F" w14:textId="77777777" w:rsidR="00485EF0" w:rsidRPr="00A1115A" w:rsidRDefault="00485EF0" w:rsidP="00562D9A">
            <w:pPr>
              <w:pStyle w:val="TAC"/>
              <w:rPr>
                <w:ins w:id="814" w:author="RAP_01_22" w:date="2021-12-22T07:18:00Z"/>
              </w:rPr>
            </w:pPr>
          </w:p>
        </w:tc>
      </w:tr>
    </w:tbl>
    <w:p w14:paraId="47AA63EE" w14:textId="3C939043" w:rsidR="00485EF0" w:rsidRPr="006D6B1F" w:rsidDel="00772155" w:rsidRDefault="00485EF0" w:rsidP="00A75C0C">
      <w:pPr>
        <w:rPr>
          <w:del w:id="815" w:author="RAP_01_22" w:date="2021-12-22T17:52:00Z"/>
        </w:rPr>
      </w:pPr>
    </w:p>
    <w:p w14:paraId="1C236AE9" w14:textId="77777777" w:rsidR="006F5B82" w:rsidRDefault="006F5B82" w:rsidP="006F5B82">
      <w:pPr>
        <w:pStyle w:val="Heading3"/>
      </w:pPr>
      <w:bookmarkStart w:id="816" w:name="_Toc79161458"/>
      <w:bookmarkStart w:id="817" w:name="_Toc91088041"/>
      <w:r>
        <w:t>7.2.2</w:t>
      </w:r>
      <w:r>
        <w:tab/>
        <w:t>Receiver characteristics</w:t>
      </w:r>
      <w:bookmarkEnd w:id="816"/>
      <w:bookmarkEnd w:id="817"/>
    </w:p>
    <w:p w14:paraId="2590AD2B" w14:textId="58C6C6C8" w:rsidR="00485EF0" w:rsidRPr="00931B00" w:rsidRDefault="006F5B82" w:rsidP="00D966B3">
      <w:pPr>
        <w:rPr>
          <w:ins w:id="818" w:author="RAP_01_22" w:date="2021-12-22T07:25:00Z"/>
        </w:rPr>
      </w:pPr>
      <w:del w:id="819" w:author="RAP_01_22" w:date="2021-12-22T07:19:00Z">
        <w:r w:rsidDel="00485EF0">
          <w:delText>Editor´s Note: To be developed!</w:delText>
        </w:r>
      </w:del>
      <w:ins w:id="820" w:author="RAP_01_22" w:date="2021-12-22T07:25:00Z">
        <w:r w:rsidR="00485EF0" w:rsidRPr="00EB32CF">
          <w:t xml:space="preserve">The following </w:t>
        </w:r>
      </w:ins>
      <w:ins w:id="821" w:author="RAP_01_22" w:date="2021-12-22T07:27:00Z">
        <w:r w:rsidR="00A75C0C">
          <w:t>3GPP TS </w:t>
        </w:r>
      </w:ins>
      <w:ins w:id="822" w:author="RAP_01_22" w:date="2021-12-22T07:25:00Z">
        <w:r w:rsidR="00485EF0" w:rsidRPr="00EB32CF">
          <w:t>38.101-1</w:t>
        </w:r>
      </w:ins>
      <w:ins w:id="823" w:author="RAP_01_22" w:date="2021-12-22T07:27:00Z">
        <w:r w:rsidR="00A75C0C">
          <w:t> [</w:t>
        </w:r>
      </w:ins>
      <w:ins w:id="824" w:author="RAP_01_22" w:date="2021-12-22T07:33:00Z">
        <w:r w:rsidR="00914963">
          <w:t>3</w:t>
        </w:r>
      </w:ins>
      <w:ins w:id="825" w:author="RAP_01_22" w:date="2021-12-22T07:27:00Z">
        <w:r w:rsidR="00A75C0C">
          <w:t>]</w:t>
        </w:r>
      </w:ins>
      <w:ins w:id="826" w:author="RAP_01_22" w:date="2021-12-22T07:25:00Z">
        <w:r w:rsidR="00485EF0" w:rsidRPr="00EB32CF">
          <w:t xml:space="preserve"> receiver characteristic changes are expected due to</w:t>
        </w:r>
      </w:ins>
      <w:ins w:id="827" w:author="RAP_01_22" w:date="2021-12-22T07:44:00Z">
        <w:r w:rsidR="00562D9A">
          <w:t xml:space="preserve"> the</w:t>
        </w:r>
      </w:ins>
      <w:ins w:id="828" w:author="RAP_01_22" w:date="2021-12-22T07:25:00Z">
        <w:r w:rsidR="00485EF0" w:rsidRPr="00EB32CF">
          <w:t xml:space="preserve"> introduction of 900MHz RMR band:</w:t>
        </w:r>
      </w:ins>
    </w:p>
    <w:p w14:paraId="3A5008E3" w14:textId="77777777" w:rsidR="00485EF0" w:rsidRPr="00A1115A" w:rsidRDefault="00485EF0" w:rsidP="00485EF0">
      <w:pPr>
        <w:pStyle w:val="TH"/>
        <w:rPr>
          <w:ins w:id="829" w:author="RAP_01_22" w:date="2021-12-22T07:25:00Z"/>
        </w:rPr>
      </w:pPr>
      <w:ins w:id="830" w:author="RAP_01_22" w:date="2021-12-22T07:25:00Z">
        <w:r w:rsidRPr="00A1115A">
          <w:lastRenderedPageBreak/>
          <w:t>Table 7.</w:t>
        </w:r>
        <w:r>
          <w:t>2</w:t>
        </w:r>
        <w:r w:rsidRPr="00A1115A">
          <w:t>.2-1: Two antenna port reference sensitivity QPSK PREFSENS</w:t>
        </w:r>
        <w:r>
          <w:t xml:space="preserve"> for FDD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ins w:id="831" w:author="RAP_01_22" w:date="2021-12-22T07:25:00Z"/>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ins w:id="832" w:author="RAP_01_22" w:date="2021-12-22T07:25:00Z"/>
                <w:rFonts w:eastAsia="PMingLiU"/>
                <w:lang w:val="en-US"/>
              </w:rPr>
            </w:pPr>
            <w:ins w:id="833" w:author="RAP_01_22" w:date="2021-12-22T07:25:00Z">
              <w:r w:rsidRPr="00874A32">
                <w:rPr>
                  <w:rFonts w:eastAsia="PMingLiU"/>
                  <w:lang w:val="en-US"/>
                </w:rPr>
                <w:t>Operating band / SCS / Channel bandwidth</w:t>
              </w:r>
            </w:ins>
          </w:p>
        </w:tc>
      </w:tr>
      <w:tr w:rsidR="00485EF0" w:rsidRPr="00874A32" w14:paraId="62A6932B" w14:textId="77777777" w:rsidTr="00562D9A">
        <w:trPr>
          <w:trHeight w:val="187"/>
          <w:tblHeader/>
          <w:ins w:id="834" w:author="RAP_01_22" w:date="2021-12-22T07:25:00Z"/>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ins w:id="835" w:author="RAP_01_22" w:date="2021-12-22T07:25:00Z"/>
                <w:rFonts w:eastAsia="PMingLiU"/>
                <w:lang w:val="en-US"/>
              </w:rPr>
            </w:pPr>
            <w:ins w:id="836" w:author="RAP_01_22" w:date="2021-12-22T07:25:00Z">
              <w:r w:rsidRPr="00874A32">
                <w:rPr>
                  <w:rFonts w:eastAsia="PMingLiU"/>
                  <w:lang w:val="en-US"/>
                </w:rPr>
                <w:t>Operating Band</w:t>
              </w:r>
            </w:ins>
          </w:p>
        </w:tc>
        <w:tc>
          <w:tcPr>
            <w:tcW w:w="629" w:type="dxa"/>
            <w:vAlign w:val="center"/>
          </w:tcPr>
          <w:p w14:paraId="4CF7F53E" w14:textId="77777777" w:rsidR="00485EF0" w:rsidRPr="00874A32" w:rsidRDefault="00485EF0" w:rsidP="00562D9A">
            <w:pPr>
              <w:pStyle w:val="TAH"/>
              <w:rPr>
                <w:ins w:id="837" w:author="RAP_01_22" w:date="2021-12-22T07:25:00Z"/>
                <w:rFonts w:eastAsia="PMingLiU"/>
                <w:lang w:val="en-US"/>
              </w:rPr>
            </w:pPr>
            <w:ins w:id="838" w:author="RAP_01_22" w:date="2021-12-22T07:25:00Z">
              <w:r w:rsidRPr="00874A32">
                <w:rPr>
                  <w:rFonts w:eastAsia="PMingLiU"/>
                  <w:lang w:val="en-US"/>
                </w:rPr>
                <w:t>SCS kHz</w:t>
              </w:r>
            </w:ins>
          </w:p>
        </w:tc>
        <w:tc>
          <w:tcPr>
            <w:tcW w:w="741" w:type="dxa"/>
            <w:shd w:val="clear" w:color="auto" w:fill="auto"/>
            <w:vAlign w:val="center"/>
          </w:tcPr>
          <w:p w14:paraId="5F8830C0" w14:textId="77777777" w:rsidR="00485EF0" w:rsidRPr="00874A32" w:rsidRDefault="00485EF0" w:rsidP="00562D9A">
            <w:pPr>
              <w:pStyle w:val="TAH"/>
              <w:rPr>
                <w:ins w:id="839" w:author="RAP_01_22" w:date="2021-12-22T07:25:00Z"/>
                <w:rFonts w:eastAsia="PMingLiU"/>
                <w:lang w:val="en-US"/>
              </w:rPr>
            </w:pPr>
            <w:ins w:id="840" w:author="RAP_01_22" w:date="2021-12-22T07:25:00Z">
              <w:r w:rsidRPr="00874A32">
                <w:rPr>
                  <w:rFonts w:eastAsia="PMingLiU"/>
                  <w:lang w:val="en-US"/>
                </w:rPr>
                <w:t>5</w:t>
              </w:r>
            </w:ins>
          </w:p>
          <w:p w14:paraId="06C31ECE" w14:textId="77777777" w:rsidR="00485EF0" w:rsidRPr="00874A32" w:rsidRDefault="00485EF0" w:rsidP="00562D9A">
            <w:pPr>
              <w:pStyle w:val="TAH"/>
              <w:rPr>
                <w:ins w:id="841" w:author="RAP_01_22" w:date="2021-12-22T07:25:00Z"/>
                <w:rFonts w:eastAsia="PMingLiU"/>
                <w:lang w:val="en-US"/>
              </w:rPr>
            </w:pPr>
            <w:ins w:id="842" w:author="RAP_01_22" w:date="2021-12-22T07:25: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06816B47" w14:textId="77777777" w:rsidR="00485EF0" w:rsidRPr="00874A32" w:rsidRDefault="00485EF0" w:rsidP="00562D9A">
            <w:pPr>
              <w:pStyle w:val="TAH"/>
              <w:rPr>
                <w:ins w:id="843" w:author="RAP_01_22" w:date="2021-12-22T07:25:00Z"/>
                <w:rFonts w:eastAsia="PMingLiU"/>
                <w:lang w:val="en-US"/>
              </w:rPr>
            </w:pPr>
            <w:ins w:id="844" w:author="RAP_01_22" w:date="2021-12-22T07:25:00Z">
              <w:r w:rsidRPr="00874A32">
                <w:rPr>
                  <w:rFonts w:eastAsia="PMingLiU"/>
                  <w:lang w:val="en-US"/>
                </w:rPr>
                <w:t>10</w:t>
              </w:r>
            </w:ins>
          </w:p>
          <w:p w14:paraId="2DFD3D3D" w14:textId="77777777" w:rsidR="00485EF0" w:rsidRPr="00874A32" w:rsidRDefault="00485EF0" w:rsidP="00562D9A">
            <w:pPr>
              <w:pStyle w:val="TAH"/>
              <w:rPr>
                <w:ins w:id="845" w:author="RAP_01_22" w:date="2021-12-22T07:25:00Z"/>
                <w:rFonts w:eastAsia="PMingLiU"/>
                <w:lang w:val="en-US"/>
              </w:rPr>
            </w:pPr>
            <w:ins w:id="846" w:author="RAP_01_22" w:date="2021-12-22T07:25: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67231AB5" w14:textId="77777777" w:rsidR="00485EF0" w:rsidRPr="00874A32" w:rsidRDefault="00485EF0" w:rsidP="00562D9A">
            <w:pPr>
              <w:pStyle w:val="TAH"/>
              <w:rPr>
                <w:ins w:id="847" w:author="RAP_01_22" w:date="2021-12-22T07:25:00Z"/>
                <w:rFonts w:eastAsia="PMingLiU"/>
                <w:lang w:val="en-US"/>
              </w:rPr>
            </w:pPr>
            <w:ins w:id="848" w:author="RAP_01_22" w:date="2021-12-22T07:25:00Z">
              <w:r w:rsidRPr="00874A32">
                <w:rPr>
                  <w:rFonts w:eastAsia="PMingLiU"/>
                  <w:lang w:val="en-US"/>
                </w:rPr>
                <w:t>15</w:t>
              </w:r>
            </w:ins>
          </w:p>
          <w:p w14:paraId="48C491E2" w14:textId="77777777" w:rsidR="00485EF0" w:rsidRPr="00874A32" w:rsidRDefault="00485EF0" w:rsidP="00562D9A">
            <w:pPr>
              <w:pStyle w:val="TAH"/>
              <w:rPr>
                <w:ins w:id="849" w:author="RAP_01_22" w:date="2021-12-22T07:25:00Z"/>
                <w:rFonts w:eastAsia="PMingLiU"/>
                <w:lang w:val="en-US"/>
              </w:rPr>
            </w:pPr>
            <w:ins w:id="850" w:author="RAP_01_22" w:date="2021-12-22T07:25: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381D55CE" w14:textId="77777777" w:rsidR="00485EF0" w:rsidRPr="00874A32" w:rsidRDefault="00485EF0" w:rsidP="00562D9A">
            <w:pPr>
              <w:pStyle w:val="TAH"/>
              <w:rPr>
                <w:ins w:id="851" w:author="RAP_01_22" w:date="2021-12-22T07:25:00Z"/>
                <w:rFonts w:eastAsia="PMingLiU"/>
                <w:lang w:val="en-US"/>
              </w:rPr>
            </w:pPr>
            <w:ins w:id="852" w:author="RAP_01_22" w:date="2021-12-22T07:25:00Z">
              <w:r w:rsidRPr="00874A32">
                <w:rPr>
                  <w:rFonts w:eastAsia="PMingLiU"/>
                  <w:lang w:val="en-US"/>
                </w:rPr>
                <w:t>20</w:t>
              </w:r>
            </w:ins>
          </w:p>
          <w:p w14:paraId="58719D58" w14:textId="77777777" w:rsidR="00485EF0" w:rsidRPr="00874A32" w:rsidRDefault="00485EF0" w:rsidP="00562D9A">
            <w:pPr>
              <w:pStyle w:val="TAH"/>
              <w:rPr>
                <w:ins w:id="853" w:author="RAP_01_22" w:date="2021-12-22T07:25:00Z"/>
                <w:rFonts w:eastAsia="PMingLiU"/>
                <w:lang w:val="en-US"/>
              </w:rPr>
            </w:pPr>
            <w:ins w:id="854" w:author="RAP_01_22" w:date="2021-12-22T07:25: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19AE2D2F" w14:textId="77777777" w:rsidR="00485EF0" w:rsidRPr="00874A32" w:rsidRDefault="00485EF0" w:rsidP="00562D9A">
            <w:pPr>
              <w:pStyle w:val="TAH"/>
              <w:rPr>
                <w:ins w:id="855" w:author="RAP_01_22" w:date="2021-12-22T07:25:00Z"/>
                <w:rFonts w:eastAsia="PMingLiU"/>
                <w:lang w:val="en-US"/>
              </w:rPr>
            </w:pPr>
            <w:ins w:id="856" w:author="RAP_01_22" w:date="2021-12-22T07:25:00Z">
              <w:r w:rsidRPr="00874A32">
                <w:rPr>
                  <w:rFonts w:eastAsia="PMingLiU"/>
                  <w:lang w:val="en-US"/>
                </w:rPr>
                <w:t>25</w:t>
              </w:r>
            </w:ins>
          </w:p>
          <w:p w14:paraId="4A083359" w14:textId="77777777" w:rsidR="00485EF0" w:rsidRPr="00874A32" w:rsidRDefault="00485EF0" w:rsidP="00562D9A">
            <w:pPr>
              <w:pStyle w:val="TAH"/>
              <w:rPr>
                <w:ins w:id="857" w:author="RAP_01_22" w:date="2021-12-22T07:25:00Z"/>
                <w:rFonts w:eastAsia="PMingLiU"/>
                <w:lang w:val="en-US"/>
              </w:rPr>
            </w:pPr>
            <w:ins w:id="858" w:author="RAP_01_22" w:date="2021-12-22T07:25:00Z">
              <w:r w:rsidRPr="00874A32">
                <w:rPr>
                  <w:rFonts w:eastAsia="PMingLiU"/>
                  <w:lang w:val="en-US"/>
                </w:rPr>
                <w:t>MHz</w:t>
              </w:r>
              <w:r w:rsidRPr="00874A32">
                <w:rPr>
                  <w:rFonts w:eastAsia="PMingLiU"/>
                  <w:lang w:val="en-US"/>
                </w:rPr>
                <w:br/>
                <w:t>(dBm)</w:t>
              </w:r>
            </w:ins>
          </w:p>
        </w:tc>
        <w:tc>
          <w:tcPr>
            <w:tcW w:w="741" w:type="dxa"/>
            <w:vAlign w:val="center"/>
          </w:tcPr>
          <w:p w14:paraId="37A6BDEA" w14:textId="77777777" w:rsidR="00485EF0" w:rsidRPr="00874A32" w:rsidRDefault="00485EF0" w:rsidP="00562D9A">
            <w:pPr>
              <w:pStyle w:val="TAH"/>
              <w:rPr>
                <w:ins w:id="859" w:author="RAP_01_22" w:date="2021-12-22T07:25:00Z"/>
                <w:rFonts w:eastAsia="PMingLiU"/>
                <w:lang w:val="en-US"/>
              </w:rPr>
            </w:pPr>
            <w:ins w:id="860" w:author="RAP_01_22" w:date="2021-12-22T07:25:00Z">
              <w:r w:rsidRPr="00874A32">
                <w:rPr>
                  <w:rFonts w:eastAsia="PMingLiU"/>
                  <w:lang w:val="en-US"/>
                </w:rPr>
                <w:t>30 MHz (dBm)</w:t>
              </w:r>
            </w:ins>
          </w:p>
        </w:tc>
        <w:tc>
          <w:tcPr>
            <w:tcW w:w="741" w:type="dxa"/>
            <w:vAlign w:val="center"/>
          </w:tcPr>
          <w:p w14:paraId="12D09905" w14:textId="77777777" w:rsidR="00485EF0" w:rsidRPr="00874A32" w:rsidRDefault="00485EF0" w:rsidP="00562D9A">
            <w:pPr>
              <w:pStyle w:val="TAH"/>
              <w:rPr>
                <w:ins w:id="861" w:author="RAP_01_22" w:date="2021-12-22T07:25:00Z"/>
                <w:rFonts w:eastAsia="PMingLiU"/>
                <w:lang w:val="en-US"/>
              </w:rPr>
            </w:pPr>
            <w:ins w:id="862" w:author="RAP_01_22" w:date="2021-12-22T07:25:00Z">
              <w:r w:rsidRPr="00874A32">
                <w:rPr>
                  <w:rFonts w:eastAsia="PMingLiU"/>
                  <w:lang w:val="en-US"/>
                </w:rPr>
                <w:t>35 MHz (dBm)</w:t>
              </w:r>
            </w:ins>
          </w:p>
        </w:tc>
        <w:tc>
          <w:tcPr>
            <w:tcW w:w="740" w:type="dxa"/>
            <w:shd w:val="clear" w:color="auto" w:fill="auto"/>
            <w:vAlign w:val="center"/>
          </w:tcPr>
          <w:p w14:paraId="678B1494" w14:textId="77777777" w:rsidR="00485EF0" w:rsidRPr="00874A32" w:rsidRDefault="00485EF0" w:rsidP="00562D9A">
            <w:pPr>
              <w:pStyle w:val="TAH"/>
              <w:rPr>
                <w:ins w:id="863" w:author="RAP_01_22" w:date="2021-12-22T07:25:00Z"/>
                <w:rFonts w:eastAsia="PMingLiU"/>
                <w:lang w:val="en-US"/>
              </w:rPr>
            </w:pPr>
            <w:ins w:id="864" w:author="RAP_01_22" w:date="2021-12-22T07:25:00Z">
              <w:r w:rsidRPr="00874A32">
                <w:rPr>
                  <w:rFonts w:eastAsia="PMingLiU"/>
                  <w:lang w:val="en-US"/>
                </w:rPr>
                <w:t>40</w:t>
              </w:r>
            </w:ins>
          </w:p>
          <w:p w14:paraId="5DA161B5" w14:textId="77777777" w:rsidR="00485EF0" w:rsidRPr="00874A32" w:rsidRDefault="00485EF0" w:rsidP="00562D9A">
            <w:pPr>
              <w:pStyle w:val="TAH"/>
              <w:rPr>
                <w:ins w:id="865" w:author="RAP_01_22" w:date="2021-12-22T07:25:00Z"/>
                <w:rFonts w:eastAsia="PMingLiU"/>
                <w:lang w:val="en-US"/>
              </w:rPr>
            </w:pPr>
            <w:ins w:id="866" w:author="RAP_01_22" w:date="2021-12-22T07:25:00Z">
              <w:r w:rsidRPr="00874A32">
                <w:rPr>
                  <w:rFonts w:eastAsia="PMingLiU"/>
                  <w:lang w:val="en-US"/>
                </w:rPr>
                <w:t>MHz</w:t>
              </w:r>
              <w:r w:rsidRPr="00874A32">
                <w:rPr>
                  <w:rFonts w:eastAsia="PMingLiU"/>
                  <w:lang w:val="en-US"/>
                </w:rPr>
                <w:br/>
                <w:t>(dBm)</w:t>
              </w:r>
            </w:ins>
          </w:p>
        </w:tc>
        <w:tc>
          <w:tcPr>
            <w:tcW w:w="741" w:type="dxa"/>
            <w:vAlign w:val="center"/>
          </w:tcPr>
          <w:p w14:paraId="132E44D5" w14:textId="77777777" w:rsidR="00485EF0" w:rsidRPr="00874A32" w:rsidRDefault="00485EF0" w:rsidP="00562D9A">
            <w:pPr>
              <w:pStyle w:val="TAH"/>
              <w:rPr>
                <w:ins w:id="867" w:author="RAP_01_22" w:date="2021-12-22T07:25:00Z"/>
                <w:rFonts w:eastAsia="PMingLiU"/>
                <w:lang w:val="en-US"/>
              </w:rPr>
            </w:pPr>
            <w:ins w:id="868" w:author="RAP_01_22" w:date="2021-12-22T07:25:00Z">
              <w:r w:rsidRPr="00874A32">
                <w:rPr>
                  <w:rFonts w:eastAsia="PMingLiU"/>
                  <w:lang w:val="en-US"/>
                </w:rPr>
                <w:t>45 MHz (dBm)</w:t>
              </w:r>
            </w:ins>
          </w:p>
        </w:tc>
        <w:tc>
          <w:tcPr>
            <w:tcW w:w="814" w:type="dxa"/>
            <w:vAlign w:val="center"/>
          </w:tcPr>
          <w:p w14:paraId="71135E51" w14:textId="77777777" w:rsidR="00485EF0" w:rsidRPr="00874A32" w:rsidRDefault="00485EF0" w:rsidP="00562D9A">
            <w:pPr>
              <w:pStyle w:val="TAH"/>
              <w:rPr>
                <w:ins w:id="869" w:author="RAP_01_22" w:date="2021-12-22T07:25:00Z"/>
                <w:rFonts w:eastAsia="PMingLiU"/>
                <w:lang w:val="en-US"/>
              </w:rPr>
            </w:pPr>
            <w:ins w:id="870" w:author="RAP_01_22" w:date="2021-12-22T07:25:00Z">
              <w:r w:rsidRPr="00874A32">
                <w:rPr>
                  <w:rFonts w:eastAsia="PMingLiU"/>
                  <w:lang w:val="en-US"/>
                </w:rPr>
                <w:t>50</w:t>
              </w:r>
            </w:ins>
          </w:p>
          <w:p w14:paraId="0F163972" w14:textId="77777777" w:rsidR="00485EF0" w:rsidRPr="00874A32" w:rsidRDefault="00485EF0" w:rsidP="00562D9A">
            <w:pPr>
              <w:pStyle w:val="TAH"/>
              <w:rPr>
                <w:ins w:id="871" w:author="RAP_01_22" w:date="2021-12-22T07:25:00Z"/>
                <w:rFonts w:eastAsia="PMingLiU"/>
                <w:lang w:val="en-US"/>
              </w:rPr>
            </w:pPr>
            <w:ins w:id="872" w:author="RAP_01_22" w:date="2021-12-22T07:25:00Z">
              <w:r w:rsidRPr="00874A32">
                <w:rPr>
                  <w:rFonts w:eastAsia="PMingLiU"/>
                  <w:lang w:val="en-US"/>
                </w:rPr>
                <w:t>MHz</w:t>
              </w:r>
              <w:r w:rsidRPr="00874A32">
                <w:rPr>
                  <w:rFonts w:eastAsia="PMingLiU"/>
                  <w:lang w:val="en-US"/>
                </w:rPr>
                <w:br/>
                <w:t>(dBm)</w:t>
              </w:r>
            </w:ins>
          </w:p>
        </w:tc>
      </w:tr>
      <w:tr w:rsidR="00485EF0" w:rsidRPr="00874A32" w14:paraId="7A0C1F39" w14:textId="77777777" w:rsidTr="00562D9A">
        <w:trPr>
          <w:trHeight w:val="187"/>
          <w:tblHeader/>
          <w:ins w:id="873" w:author="RAP_01_22" w:date="2021-12-22T07:25:00Z"/>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ins w:id="874" w:author="RAP_01_22" w:date="2021-12-22T07:25:00Z"/>
                <w:rFonts w:eastAsia="PMingLiU"/>
                <w:lang w:val="en-US"/>
              </w:rPr>
            </w:pPr>
            <w:ins w:id="875" w:author="RAP_01_22" w:date="2021-12-22T07:25:00Z">
              <w:r w:rsidRPr="00D53B01">
                <w:rPr>
                  <w:rFonts w:eastAsia="PMingLiU"/>
                  <w:lang w:val="en-US"/>
                </w:rPr>
                <w:t>n100</w:t>
              </w:r>
            </w:ins>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ins w:id="876" w:author="RAP_01_22" w:date="2021-12-22T07:25:00Z"/>
                <w:rFonts w:eastAsia="PMingLiU"/>
                <w:lang w:val="en-US"/>
              </w:rPr>
            </w:pPr>
            <w:ins w:id="877" w:author="RAP_01_22" w:date="2021-12-22T07:25:00Z">
              <w:r w:rsidRPr="00874A32">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77777777" w:rsidR="00485EF0" w:rsidRPr="00874A32" w:rsidRDefault="00485EF0" w:rsidP="00562D9A">
            <w:pPr>
              <w:pStyle w:val="TAH"/>
              <w:rPr>
                <w:ins w:id="878" w:author="RAP_01_22" w:date="2021-12-22T07:25:00Z"/>
                <w:rFonts w:eastAsia="PMingLiU"/>
                <w:lang w:val="en-US"/>
              </w:rPr>
            </w:pPr>
            <w:ins w:id="879" w:author="RAP_01_22" w:date="2021-12-22T07:25:00Z">
              <w:r>
                <w:rPr>
                  <w:rFonts w:eastAsia="PMingLiU"/>
                  <w:lang w:val="en-US"/>
                </w:rPr>
                <w:t>[-100]</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ins w:id="880"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ins w:id="881"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ins w:id="882" w:author="RAP_01_22" w:date="2021-12-22T07:2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ins w:id="883"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ins w:id="884"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ins w:id="885" w:author="RAP_01_22" w:date="2021-12-22T07:2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ins w:id="886"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ins w:id="887" w:author="RAP_01_22" w:date="2021-12-22T07:2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ins w:id="888" w:author="RAP_01_22" w:date="2021-12-22T07:25:00Z"/>
                <w:rFonts w:eastAsia="PMingLiU"/>
                <w:lang w:val="en-US"/>
              </w:rPr>
            </w:pPr>
          </w:p>
        </w:tc>
      </w:tr>
    </w:tbl>
    <w:p w14:paraId="0DAF40E8" w14:textId="77777777" w:rsidR="00485EF0" w:rsidRPr="00A1115A" w:rsidRDefault="00485EF0" w:rsidP="00D966B3">
      <w:pPr>
        <w:pStyle w:val="TH"/>
        <w:spacing w:before="120"/>
        <w:rPr>
          <w:ins w:id="889" w:author="RAP_01_22" w:date="2021-12-22T07:25:00Z"/>
        </w:rPr>
      </w:pPr>
      <w:ins w:id="890" w:author="RAP_01_22" w:date="2021-12-22T07:25:00Z">
        <w:r w:rsidRPr="00A1115A">
          <w:t>Table 7.</w:t>
        </w:r>
        <w:r>
          <w:t>2</w:t>
        </w:r>
        <w:r w:rsidRPr="00A1115A">
          <w:t>.2-</w:t>
        </w:r>
        <w:r>
          <w:t>2</w:t>
        </w:r>
        <w:r w:rsidRPr="00A1115A">
          <w:t>: Uplink configuration for reference sensitivity</w:t>
        </w:r>
      </w:ins>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ins w:id="891" w:author="RAP_01_22" w:date="2021-12-22T07:25:00Z"/>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rPr>
                <w:ins w:id="892" w:author="RAP_01_22" w:date="2021-12-22T07:25:00Z"/>
              </w:rPr>
            </w:pPr>
            <w:ins w:id="893" w:author="RAP_01_22" w:date="2021-12-22T07:25:00Z">
              <w:r w:rsidRPr="00A1115A">
                <w:t>Operating band / SCS</w:t>
              </w:r>
              <w:r>
                <w:t xml:space="preserve"> (kHz)</w:t>
              </w:r>
              <w:r w:rsidRPr="00A1115A">
                <w:t xml:space="preserve"> / Channel bandwidth</w:t>
              </w:r>
              <w:r>
                <w:t xml:space="preserve"> (MHz)</w:t>
              </w:r>
              <w:r w:rsidRPr="00A1115A">
                <w:t xml:space="preserve"> / Duplex mode</w:t>
              </w:r>
            </w:ins>
          </w:p>
        </w:tc>
      </w:tr>
      <w:tr w:rsidR="00DE1F0C" w:rsidRPr="00A1115A" w14:paraId="1D4EFD7F" w14:textId="77777777" w:rsidTr="00DE1F0C">
        <w:trPr>
          <w:trHeight w:val="187"/>
          <w:tblHeader/>
          <w:ins w:id="894" w:author="RAP_01_22" w:date="2021-12-22T07:25:00Z"/>
        </w:trPr>
        <w:tc>
          <w:tcPr>
            <w:tcW w:w="495" w:type="pct"/>
            <w:tcBorders>
              <w:bottom w:val="single" w:sz="4" w:space="0" w:color="auto"/>
            </w:tcBorders>
            <w:shd w:val="clear" w:color="auto" w:fill="auto"/>
          </w:tcPr>
          <w:p w14:paraId="2BE98CFF" w14:textId="77777777" w:rsidR="00485EF0" w:rsidRPr="00A1115A" w:rsidRDefault="00485EF0" w:rsidP="00562D9A">
            <w:pPr>
              <w:pStyle w:val="TAH"/>
              <w:rPr>
                <w:ins w:id="895" w:author="RAP_01_22" w:date="2021-12-22T07:25:00Z"/>
              </w:rPr>
            </w:pPr>
            <w:ins w:id="896" w:author="RAP_01_22" w:date="2021-12-22T07:25:00Z">
              <w:r w:rsidRPr="00A1115A">
                <w:t>Operating Band</w:t>
              </w:r>
            </w:ins>
          </w:p>
        </w:tc>
        <w:tc>
          <w:tcPr>
            <w:tcW w:w="273" w:type="pct"/>
            <w:vAlign w:val="center"/>
          </w:tcPr>
          <w:p w14:paraId="39D2EE93" w14:textId="77777777" w:rsidR="00485EF0" w:rsidRPr="00A1115A" w:rsidRDefault="00485EF0" w:rsidP="00562D9A">
            <w:pPr>
              <w:pStyle w:val="TAH"/>
              <w:rPr>
                <w:ins w:id="897" w:author="RAP_01_22" w:date="2021-12-22T07:25:00Z"/>
              </w:rPr>
            </w:pPr>
            <w:ins w:id="898" w:author="RAP_01_22" w:date="2021-12-22T07:25:00Z">
              <w:r w:rsidRPr="00A1115A">
                <w:t>SCS</w:t>
              </w:r>
            </w:ins>
          </w:p>
        </w:tc>
        <w:tc>
          <w:tcPr>
            <w:tcW w:w="280" w:type="pct"/>
            <w:shd w:val="clear" w:color="auto" w:fill="auto"/>
            <w:vAlign w:val="center"/>
          </w:tcPr>
          <w:p w14:paraId="6C17525E" w14:textId="77777777" w:rsidR="00485EF0" w:rsidRPr="00A1115A" w:rsidRDefault="00485EF0" w:rsidP="00562D9A">
            <w:pPr>
              <w:pStyle w:val="TAH"/>
              <w:rPr>
                <w:ins w:id="899" w:author="RAP_01_22" w:date="2021-12-22T07:25:00Z"/>
              </w:rPr>
            </w:pPr>
            <w:ins w:id="900" w:author="RAP_01_22" w:date="2021-12-22T07:25:00Z">
              <w:r w:rsidRPr="00A1115A">
                <w:t>5</w:t>
              </w:r>
            </w:ins>
          </w:p>
        </w:tc>
        <w:tc>
          <w:tcPr>
            <w:tcW w:w="267" w:type="pct"/>
            <w:shd w:val="clear" w:color="auto" w:fill="auto"/>
            <w:vAlign w:val="center"/>
          </w:tcPr>
          <w:p w14:paraId="55BFDF9A" w14:textId="77777777" w:rsidR="00485EF0" w:rsidRPr="00A1115A" w:rsidRDefault="00485EF0" w:rsidP="00562D9A">
            <w:pPr>
              <w:pStyle w:val="TAH"/>
              <w:rPr>
                <w:ins w:id="901" w:author="RAP_01_22" w:date="2021-12-22T07:25:00Z"/>
              </w:rPr>
            </w:pPr>
            <w:ins w:id="902" w:author="RAP_01_22" w:date="2021-12-22T07:25:00Z">
              <w:r w:rsidRPr="00A1115A">
                <w:t>10</w:t>
              </w:r>
            </w:ins>
          </w:p>
        </w:tc>
        <w:tc>
          <w:tcPr>
            <w:tcW w:w="277" w:type="pct"/>
            <w:shd w:val="clear" w:color="auto" w:fill="auto"/>
            <w:vAlign w:val="center"/>
          </w:tcPr>
          <w:p w14:paraId="3CF1EFBC" w14:textId="77777777" w:rsidR="00485EF0" w:rsidRPr="00A1115A" w:rsidRDefault="00485EF0" w:rsidP="00562D9A">
            <w:pPr>
              <w:pStyle w:val="TAH"/>
              <w:rPr>
                <w:ins w:id="903" w:author="RAP_01_22" w:date="2021-12-22T07:25:00Z"/>
              </w:rPr>
            </w:pPr>
            <w:ins w:id="904" w:author="RAP_01_22" w:date="2021-12-22T07:25:00Z">
              <w:r w:rsidRPr="00A1115A">
                <w:t>15</w:t>
              </w:r>
            </w:ins>
          </w:p>
        </w:tc>
        <w:tc>
          <w:tcPr>
            <w:tcW w:w="277" w:type="pct"/>
            <w:shd w:val="clear" w:color="auto" w:fill="auto"/>
            <w:vAlign w:val="center"/>
          </w:tcPr>
          <w:p w14:paraId="2886E281" w14:textId="77777777" w:rsidR="00485EF0" w:rsidRPr="00A1115A" w:rsidRDefault="00485EF0" w:rsidP="00562D9A">
            <w:pPr>
              <w:pStyle w:val="TAH"/>
              <w:rPr>
                <w:ins w:id="905" w:author="RAP_01_22" w:date="2021-12-22T07:25:00Z"/>
              </w:rPr>
            </w:pPr>
            <w:ins w:id="906" w:author="RAP_01_22" w:date="2021-12-22T07:25:00Z">
              <w:r w:rsidRPr="00A1115A">
                <w:t>20</w:t>
              </w:r>
            </w:ins>
          </w:p>
        </w:tc>
        <w:tc>
          <w:tcPr>
            <w:tcW w:w="247" w:type="pct"/>
            <w:shd w:val="clear" w:color="auto" w:fill="auto"/>
            <w:vAlign w:val="center"/>
          </w:tcPr>
          <w:p w14:paraId="59AC3538" w14:textId="77777777" w:rsidR="00485EF0" w:rsidRPr="00A1115A" w:rsidRDefault="00485EF0" w:rsidP="00562D9A">
            <w:pPr>
              <w:pStyle w:val="TAH"/>
              <w:rPr>
                <w:ins w:id="907" w:author="RAP_01_22" w:date="2021-12-22T07:25:00Z"/>
              </w:rPr>
            </w:pPr>
            <w:ins w:id="908" w:author="RAP_01_22" w:date="2021-12-22T07:25:00Z">
              <w:r w:rsidRPr="00A1115A">
                <w:t>25</w:t>
              </w:r>
            </w:ins>
          </w:p>
        </w:tc>
        <w:tc>
          <w:tcPr>
            <w:tcW w:w="247" w:type="pct"/>
            <w:vAlign w:val="center"/>
          </w:tcPr>
          <w:p w14:paraId="3E8294B0" w14:textId="77777777" w:rsidR="00485EF0" w:rsidRPr="00A1115A" w:rsidRDefault="00485EF0" w:rsidP="00562D9A">
            <w:pPr>
              <w:pStyle w:val="TAH"/>
              <w:rPr>
                <w:ins w:id="909" w:author="RAP_01_22" w:date="2021-12-22T07:25:00Z"/>
              </w:rPr>
            </w:pPr>
            <w:ins w:id="910" w:author="RAP_01_22" w:date="2021-12-22T07:25:00Z">
              <w:r w:rsidRPr="00A1115A">
                <w:t>30</w:t>
              </w:r>
            </w:ins>
          </w:p>
        </w:tc>
        <w:tc>
          <w:tcPr>
            <w:tcW w:w="250" w:type="pct"/>
            <w:vAlign w:val="center"/>
          </w:tcPr>
          <w:p w14:paraId="328EFAA1" w14:textId="77777777" w:rsidR="00485EF0" w:rsidRPr="00A1115A" w:rsidRDefault="00485EF0" w:rsidP="00562D9A">
            <w:pPr>
              <w:pStyle w:val="TAH"/>
              <w:rPr>
                <w:ins w:id="911" w:author="RAP_01_22" w:date="2021-12-22T07:25:00Z"/>
              </w:rPr>
            </w:pPr>
            <w:ins w:id="912" w:author="RAP_01_22" w:date="2021-12-22T07:25:00Z">
              <w:r w:rsidRPr="00A1115A">
                <w:t>3</w:t>
              </w:r>
              <w:r>
                <w:t>5</w:t>
              </w:r>
            </w:ins>
          </w:p>
        </w:tc>
        <w:tc>
          <w:tcPr>
            <w:tcW w:w="250" w:type="pct"/>
            <w:shd w:val="clear" w:color="auto" w:fill="auto"/>
            <w:vAlign w:val="center"/>
          </w:tcPr>
          <w:p w14:paraId="3231D266" w14:textId="77777777" w:rsidR="00485EF0" w:rsidRPr="00A1115A" w:rsidRDefault="00485EF0" w:rsidP="00562D9A">
            <w:pPr>
              <w:pStyle w:val="TAH"/>
              <w:rPr>
                <w:ins w:id="913" w:author="RAP_01_22" w:date="2021-12-22T07:25:00Z"/>
              </w:rPr>
            </w:pPr>
            <w:ins w:id="914" w:author="RAP_01_22" w:date="2021-12-22T07:25:00Z">
              <w:r w:rsidRPr="00A1115A">
                <w:t>40</w:t>
              </w:r>
            </w:ins>
          </w:p>
        </w:tc>
        <w:tc>
          <w:tcPr>
            <w:tcW w:w="250" w:type="pct"/>
            <w:vAlign w:val="center"/>
          </w:tcPr>
          <w:p w14:paraId="3C6159B6" w14:textId="77777777" w:rsidR="00485EF0" w:rsidRPr="00A1115A" w:rsidRDefault="00485EF0" w:rsidP="00562D9A">
            <w:pPr>
              <w:pStyle w:val="TAH"/>
              <w:rPr>
                <w:ins w:id="915" w:author="RAP_01_22" w:date="2021-12-22T07:25:00Z"/>
              </w:rPr>
            </w:pPr>
            <w:ins w:id="916" w:author="RAP_01_22" w:date="2021-12-22T07:25:00Z">
              <w:r>
                <w:t>45</w:t>
              </w:r>
            </w:ins>
          </w:p>
        </w:tc>
        <w:tc>
          <w:tcPr>
            <w:tcW w:w="250" w:type="pct"/>
            <w:vAlign w:val="center"/>
          </w:tcPr>
          <w:p w14:paraId="7DBB7FF8" w14:textId="77777777" w:rsidR="00485EF0" w:rsidRPr="00A1115A" w:rsidRDefault="00485EF0" w:rsidP="00562D9A">
            <w:pPr>
              <w:pStyle w:val="TAH"/>
              <w:rPr>
                <w:ins w:id="917" w:author="RAP_01_22" w:date="2021-12-22T07:25:00Z"/>
              </w:rPr>
            </w:pPr>
            <w:ins w:id="918" w:author="RAP_01_22" w:date="2021-12-22T07:25:00Z">
              <w:r w:rsidRPr="00A1115A">
                <w:t>50</w:t>
              </w:r>
            </w:ins>
          </w:p>
        </w:tc>
        <w:tc>
          <w:tcPr>
            <w:tcW w:w="251" w:type="pct"/>
            <w:vAlign w:val="center"/>
          </w:tcPr>
          <w:p w14:paraId="1D2939AB" w14:textId="77777777" w:rsidR="00485EF0" w:rsidRPr="00A1115A" w:rsidRDefault="00485EF0" w:rsidP="00562D9A">
            <w:pPr>
              <w:pStyle w:val="TAH"/>
              <w:rPr>
                <w:ins w:id="919" w:author="RAP_01_22" w:date="2021-12-22T07:25:00Z"/>
              </w:rPr>
            </w:pPr>
            <w:ins w:id="920" w:author="RAP_01_22" w:date="2021-12-22T07:25:00Z">
              <w:r w:rsidRPr="00A1115A">
                <w:t>60</w:t>
              </w:r>
            </w:ins>
          </w:p>
        </w:tc>
        <w:tc>
          <w:tcPr>
            <w:tcW w:w="251" w:type="pct"/>
            <w:vAlign w:val="center"/>
          </w:tcPr>
          <w:p w14:paraId="5196103D" w14:textId="77777777" w:rsidR="00485EF0" w:rsidRPr="00A1115A" w:rsidRDefault="00485EF0" w:rsidP="00562D9A">
            <w:pPr>
              <w:pStyle w:val="TAH"/>
              <w:rPr>
                <w:ins w:id="921" w:author="RAP_01_22" w:date="2021-12-22T07:25:00Z"/>
              </w:rPr>
            </w:pPr>
            <w:ins w:id="922" w:author="RAP_01_22" w:date="2021-12-22T07:25:00Z">
              <w:r w:rsidRPr="00A1115A">
                <w:t>70</w:t>
              </w:r>
            </w:ins>
          </w:p>
        </w:tc>
        <w:tc>
          <w:tcPr>
            <w:tcW w:w="251" w:type="pct"/>
            <w:vAlign w:val="center"/>
          </w:tcPr>
          <w:p w14:paraId="04F9DA11" w14:textId="77777777" w:rsidR="00485EF0" w:rsidRPr="00A1115A" w:rsidRDefault="00485EF0" w:rsidP="00562D9A">
            <w:pPr>
              <w:pStyle w:val="TAH"/>
              <w:rPr>
                <w:ins w:id="923" w:author="RAP_01_22" w:date="2021-12-22T07:25:00Z"/>
              </w:rPr>
            </w:pPr>
            <w:ins w:id="924" w:author="RAP_01_22" w:date="2021-12-22T07:25:00Z">
              <w:r w:rsidRPr="00A1115A">
                <w:t>80</w:t>
              </w:r>
            </w:ins>
          </w:p>
        </w:tc>
        <w:tc>
          <w:tcPr>
            <w:tcW w:w="251" w:type="pct"/>
            <w:vAlign w:val="center"/>
          </w:tcPr>
          <w:p w14:paraId="002F72DB" w14:textId="77777777" w:rsidR="00485EF0" w:rsidRPr="00A1115A" w:rsidRDefault="00485EF0" w:rsidP="00562D9A">
            <w:pPr>
              <w:pStyle w:val="TAH"/>
              <w:rPr>
                <w:ins w:id="925" w:author="RAP_01_22" w:date="2021-12-22T07:25:00Z"/>
              </w:rPr>
            </w:pPr>
            <w:ins w:id="926" w:author="RAP_01_22" w:date="2021-12-22T07:25:00Z">
              <w:r w:rsidRPr="00A1115A">
                <w:t>90</w:t>
              </w:r>
            </w:ins>
          </w:p>
        </w:tc>
        <w:tc>
          <w:tcPr>
            <w:tcW w:w="251" w:type="pct"/>
            <w:vAlign w:val="center"/>
          </w:tcPr>
          <w:p w14:paraId="3755E345" w14:textId="77777777" w:rsidR="00485EF0" w:rsidRPr="00A1115A" w:rsidRDefault="00485EF0" w:rsidP="00562D9A">
            <w:pPr>
              <w:pStyle w:val="TAH"/>
              <w:rPr>
                <w:ins w:id="927" w:author="RAP_01_22" w:date="2021-12-22T07:25:00Z"/>
              </w:rPr>
            </w:pPr>
            <w:ins w:id="928" w:author="RAP_01_22" w:date="2021-12-22T07:25:00Z">
              <w:r w:rsidRPr="00A1115A">
                <w:t>100</w:t>
              </w:r>
            </w:ins>
          </w:p>
        </w:tc>
        <w:tc>
          <w:tcPr>
            <w:tcW w:w="382" w:type="pct"/>
            <w:tcBorders>
              <w:bottom w:val="single" w:sz="4" w:space="0" w:color="auto"/>
            </w:tcBorders>
            <w:shd w:val="clear" w:color="auto" w:fill="auto"/>
          </w:tcPr>
          <w:p w14:paraId="74FCB23E" w14:textId="77777777" w:rsidR="00485EF0" w:rsidRPr="00A1115A" w:rsidRDefault="00485EF0" w:rsidP="00562D9A">
            <w:pPr>
              <w:pStyle w:val="TAH"/>
              <w:rPr>
                <w:ins w:id="929" w:author="RAP_01_22" w:date="2021-12-22T07:25:00Z"/>
              </w:rPr>
            </w:pPr>
            <w:ins w:id="930" w:author="RAP_01_22" w:date="2021-12-22T07:25:00Z">
              <w:r w:rsidRPr="00A1115A">
                <w:t>Duplex Mode</w:t>
              </w:r>
            </w:ins>
          </w:p>
        </w:tc>
      </w:tr>
      <w:tr w:rsidR="00DE1F0C" w:rsidRPr="00A1115A" w14:paraId="30AAC690" w14:textId="77777777" w:rsidTr="00DE1F0C">
        <w:trPr>
          <w:trHeight w:val="187"/>
          <w:tblHeader/>
          <w:ins w:id="931" w:author="RAP_01_22" w:date="2021-12-22T07:25:00Z"/>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rPr>
                <w:ins w:id="932" w:author="RAP_01_22" w:date="2021-12-22T07:25:00Z"/>
              </w:rPr>
            </w:pPr>
            <w:ins w:id="933" w:author="RAP_01_22" w:date="2021-12-22T07:25:00Z">
              <w:r w:rsidRPr="00EB32CF">
                <w:t>n100</w:t>
              </w:r>
            </w:ins>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rPr>
                <w:ins w:id="934" w:author="RAP_01_22" w:date="2021-12-22T07:25:00Z"/>
              </w:rPr>
            </w:pPr>
            <w:ins w:id="935" w:author="RAP_01_22" w:date="2021-12-22T07:25:00Z">
              <w:r w:rsidRPr="00EB32CF">
                <w:rPr>
                  <w:rFonts w:hint="eastAsia"/>
                </w:rPr>
                <w:t>1</w:t>
              </w:r>
              <w:r w:rsidRPr="00EB32CF">
                <w:t>5</w:t>
              </w:r>
            </w:ins>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rPr>
                <w:ins w:id="936" w:author="RAP_01_22" w:date="2021-12-22T07:25:00Z"/>
              </w:rPr>
            </w:pPr>
            <w:ins w:id="937" w:author="RAP_01_22" w:date="2021-12-22T07:25:00Z">
              <w:r w:rsidRPr="00EB32CF">
                <w:rPr>
                  <w:rFonts w:hint="eastAsia"/>
                </w:rPr>
                <w:t>25</w:t>
              </w:r>
            </w:ins>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rPr>
                <w:ins w:id="938" w:author="RAP_01_22" w:date="2021-12-22T07:25:00Z"/>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rPr>
                <w:ins w:id="939" w:author="RAP_01_22" w:date="2021-12-22T07:25:00Z"/>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rPr>
                <w:ins w:id="940" w:author="RAP_01_22" w:date="2021-12-22T07:25:00Z"/>
              </w:rPr>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rPr>
                <w:ins w:id="941" w:author="RAP_01_22" w:date="2021-12-22T07:25:00Z"/>
              </w:rPr>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rPr>
                <w:ins w:id="942" w:author="RAP_01_22" w:date="2021-12-22T07:25:00Z"/>
              </w:rPr>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rPr>
                <w:ins w:id="943" w:author="RAP_01_22" w:date="2021-12-22T07:25:00Z"/>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rPr>
                <w:ins w:id="944" w:author="RAP_01_22" w:date="2021-12-22T07:25:00Z"/>
              </w:rPr>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rPr>
                <w:ins w:id="945" w:author="RAP_01_22" w:date="2021-12-22T07:25:00Z"/>
              </w:rPr>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rPr>
                <w:ins w:id="946"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rPr>
                <w:ins w:id="947"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rPr>
                <w:ins w:id="948"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rPr>
                <w:ins w:id="949"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rPr>
                <w:ins w:id="950"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rPr>
                <w:ins w:id="951" w:author="RAP_01_22" w:date="2021-12-22T07:25:00Z"/>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rPr>
                <w:ins w:id="952" w:author="RAP_01_22" w:date="2021-12-22T07:25:00Z"/>
              </w:rPr>
            </w:pPr>
            <w:ins w:id="953" w:author="RAP_01_22" w:date="2021-12-22T07:25:00Z">
              <w:r w:rsidRPr="00EB32CF">
                <w:t>FDD</w:t>
              </w:r>
            </w:ins>
          </w:p>
        </w:tc>
      </w:tr>
    </w:tbl>
    <w:p w14:paraId="13CADCC5" w14:textId="77777777" w:rsidR="00485EF0" w:rsidRPr="00A1115A" w:rsidRDefault="00485EF0" w:rsidP="00D966B3">
      <w:pPr>
        <w:pStyle w:val="TH"/>
        <w:spacing w:before="120"/>
        <w:rPr>
          <w:ins w:id="954" w:author="RAP_01_22" w:date="2021-12-22T07:25:00Z"/>
        </w:rPr>
      </w:pPr>
      <w:ins w:id="955" w:author="RAP_01_22" w:date="2021-12-22T07:25:00Z">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ins>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rPr>
          <w:ins w:id="956" w:author="RAP_01_22" w:date="2021-12-22T07:25:00Z"/>
        </w:trPr>
        <w:tc>
          <w:tcPr>
            <w:tcW w:w="1106" w:type="dxa"/>
            <w:tcBorders>
              <w:bottom w:val="nil"/>
            </w:tcBorders>
            <w:shd w:val="clear" w:color="auto" w:fill="auto"/>
          </w:tcPr>
          <w:p w14:paraId="68843167" w14:textId="77777777" w:rsidR="00485EF0" w:rsidRPr="00A1115A" w:rsidRDefault="00485EF0" w:rsidP="00562D9A">
            <w:pPr>
              <w:pStyle w:val="TAH"/>
              <w:rPr>
                <w:ins w:id="957" w:author="RAP_01_22" w:date="2021-12-22T07:25:00Z"/>
              </w:rPr>
            </w:pPr>
            <w:ins w:id="958" w:author="RAP_01_22" w:date="2021-12-22T07:25:00Z">
              <w:r w:rsidRPr="00A1115A">
                <w:t>NR band</w:t>
              </w:r>
            </w:ins>
          </w:p>
        </w:tc>
        <w:tc>
          <w:tcPr>
            <w:tcW w:w="1487" w:type="dxa"/>
            <w:shd w:val="clear" w:color="auto" w:fill="auto"/>
          </w:tcPr>
          <w:p w14:paraId="32683355" w14:textId="77777777" w:rsidR="00485EF0" w:rsidRPr="00A1115A" w:rsidRDefault="00485EF0" w:rsidP="00562D9A">
            <w:pPr>
              <w:pStyle w:val="TAH"/>
              <w:rPr>
                <w:ins w:id="959" w:author="RAP_01_22" w:date="2021-12-22T07:25:00Z"/>
              </w:rPr>
            </w:pPr>
            <w:ins w:id="960" w:author="RAP_01_22" w:date="2021-12-22T07:25:00Z">
              <w:r w:rsidRPr="00A1115A">
                <w:t>Parameter</w:t>
              </w:r>
            </w:ins>
          </w:p>
        </w:tc>
        <w:tc>
          <w:tcPr>
            <w:tcW w:w="799" w:type="dxa"/>
          </w:tcPr>
          <w:p w14:paraId="62860178" w14:textId="77777777" w:rsidR="00485EF0" w:rsidRPr="00A1115A" w:rsidRDefault="00485EF0" w:rsidP="00562D9A">
            <w:pPr>
              <w:pStyle w:val="TAH"/>
              <w:rPr>
                <w:ins w:id="961" w:author="RAP_01_22" w:date="2021-12-22T07:25:00Z"/>
              </w:rPr>
            </w:pPr>
            <w:ins w:id="962" w:author="RAP_01_22" w:date="2021-12-22T07:25:00Z">
              <w:r w:rsidRPr="00A1115A">
                <w:t>Unit</w:t>
              </w:r>
            </w:ins>
          </w:p>
        </w:tc>
        <w:tc>
          <w:tcPr>
            <w:tcW w:w="1625" w:type="dxa"/>
          </w:tcPr>
          <w:p w14:paraId="49F33E45" w14:textId="77777777" w:rsidR="00485EF0" w:rsidRPr="00A1115A" w:rsidRDefault="00485EF0" w:rsidP="00562D9A">
            <w:pPr>
              <w:pStyle w:val="TAH"/>
              <w:rPr>
                <w:ins w:id="963" w:author="RAP_01_22" w:date="2021-12-22T07:25:00Z"/>
              </w:rPr>
            </w:pPr>
            <w:ins w:id="964" w:author="RAP_01_22" w:date="2021-12-22T07:25:00Z">
              <w:r w:rsidRPr="00A1115A">
                <w:t>Case 1</w:t>
              </w:r>
            </w:ins>
          </w:p>
        </w:tc>
        <w:tc>
          <w:tcPr>
            <w:tcW w:w="1625" w:type="dxa"/>
          </w:tcPr>
          <w:p w14:paraId="13A8C991" w14:textId="77777777" w:rsidR="00485EF0" w:rsidRPr="00A1115A" w:rsidRDefault="00485EF0" w:rsidP="00562D9A">
            <w:pPr>
              <w:pStyle w:val="TAH"/>
              <w:rPr>
                <w:ins w:id="965" w:author="RAP_01_22" w:date="2021-12-22T07:25:00Z"/>
              </w:rPr>
            </w:pPr>
            <w:ins w:id="966" w:author="RAP_01_22" w:date="2021-12-22T07:25:00Z">
              <w:r w:rsidRPr="00A1115A">
                <w:t>Case 2</w:t>
              </w:r>
            </w:ins>
          </w:p>
        </w:tc>
        <w:tc>
          <w:tcPr>
            <w:tcW w:w="1625" w:type="dxa"/>
          </w:tcPr>
          <w:p w14:paraId="4D4973C0" w14:textId="77777777" w:rsidR="00485EF0" w:rsidRPr="00A1115A" w:rsidRDefault="00485EF0" w:rsidP="00562D9A">
            <w:pPr>
              <w:pStyle w:val="TAH"/>
              <w:rPr>
                <w:ins w:id="967" w:author="RAP_01_22" w:date="2021-12-22T07:25:00Z"/>
              </w:rPr>
            </w:pPr>
            <w:ins w:id="968" w:author="RAP_01_22" w:date="2021-12-22T07:25:00Z">
              <w:r w:rsidRPr="00A1115A">
                <w:t>Case 3</w:t>
              </w:r>
            </w:ins>
          </w:p>
        </w:tc>
        <w:tc>
          <w:tcPr>
            <w:tcW w:w="1625" w:type="dxa"/>
          </w:tcPr>
          <w:p w14:paraId="15EA6FCF" w14:textId="77777777" w:rsidR="00485EF0" w:rsidRPr="00A1115A" w:rsidRDefault="00485EF0" w:rsidP="00562D9A">
            <w:pPr>
              <w:pStyle w:val="TAH"/>
              <w:rPr>
                <w:ins w:id="969" w:author="RAP_01_22" w:date="2021-12-22T07:25:00Z"/>
              </w:rPr>
            </w:pPr>
            <w:ins w:id="970" w:author="RAP_01_22" w:date="2021-12-22T07:25:00Z">
              <w:r w:rsidRPr="00A1115A">
                <w:t>Case 4</w:t>
              </w:r>
            </w:ins>
          </w:p>
        </w:tc>
      </w:tr>
      <w:tr w:rsidR="00485EF0" w:rsidRPr="00A1115A" w14:paraId="41D452E2" w14:textId="77777777" w:rsidTr="00D966B3">
        <w:trPr>
          <w:ins w:id="971" w:author="RAP_01_22" w:date="2021-12-22T07:25:00Z"/>
        </w:trPr>
        <w:tc>
          <w:tcPr>
            <w:tcW w:w="1106" w:type="dxa"/>
            <w:tcBorders>
              <w:top w:val="nil"/>
              <w:bottom w:val="nil"/>
            </w:tcBorders>
            <w:shd w:val="clear" w:color="auto" w:fill="auto"/>
          </w:tcPr>
          <w:p w14:paraId="121A74FD" w14:textId="77777777" w:rsidR="00485EF0" w:rsidRPr="00A1115A" w:rsidRDefault="00485EF0" w:rsidP="00562D9A">
            <w:pPr>
              <w:pStyle w:val="TAC"/>
              <w:jc w:val="left"/>
              <w:rPr>
                <w:ins w:id="972" w:author="RAP_01_22" w:date="2021-12-22T07:25:00Z"/>
                <w:lang w:val="sv-SE"/>
              </w:rPr>
            </w:pPr>
          </w:p>
        </w:tc>
        <w:tc>
          <w:tcPr>
            <w:tcW w:w="1487" w:type="dxa"/>
            <w:shd w:val="clear" w:color="auto" w:fill="auto"/>
          </w:tcPr>
          <w:p w14:paraId="1C06BD7E" w14:textId="77777777" w:rsidR="00485EF0" w:rsidRPr="00A1115A" w:rsidRDefault="00485EF0" w:rsidP="00562D9A">
            <w:pPr>
              <w:pStyle w:val="TAL"/>
              <w:rPr>
                <w:ins w:id="973" w:author="RAP_01_22" w:date="2021-12-22T07:25:00Z"/>
                <w:lang w:val="sv-SE"/>
              </w:rPr>
            </w:pPr>
            <w:ins w:id="974" w:author="RAP_01_22" w:date="2021-12-22T07:25:00Z">
              <w:r w:rsidRPr="00A1115A">
                <w:rPr>
                  <w:lang w:val="sv-SE"/>
                </w:rPr>
                <w:t>P</w:t>
              </w:r>
              <w:r w:rsidRPr="00A1115A">
                <w:rPr>
                  <w:vertAlign w:val="subscript"/>
                  <w:lang w:val="sv-SE"/>
                </w:rPr>
                <w:t>interferer</w:t>
              </w:r>
            </w:ins>
          </w:p>
        </w:tc>
        <w:tc>
          <w:tcPr>
            <w:tcW w:w="799" w:type="dxa"/>
          </w:tcPr>
          <w:p w14:paraId="49A04B5D" w14:textId="77777777" w:rsidR="00485EF0" w:rsidRPr="00A1115A" w:rsidRDefault="00485EF0" w:rsidP="00562D9A">
            <w:pPr>
              <w:pStyle w:val="TAC"/>
              <w:rPr>
                <w:ins w:id="975" w:author="RAP_01_22" w:date="2021-12-22T07:25:00Z"/>
                <w:lang w:val="sv-SE"/>
              </w:rPr>
            </w:pPr>
            <w:ins w:id="976" w:author="RAP_01_22" w:date="2021-12-22T07:25:00Z">
              <w:r w:rsidRPr="00A1115A">
                <w:rPr>
                  <w:lang w:val="sv-SE"/>
                </w:rPr>
                <w:t>dBm</w:t>
              </w:r>
            </w:ins>
          </w:p>
        </w:tc>
        <w:tc>
          <w:tcPr>
            <w:tcW w:w="1625" w:type="dxa"/>
            <w:vAlign w:val="center"/>
          </w:tcPr>
          <w:p w14:paraId="2577F84B" w14:textId="77777777" w:rsidR="00485EF0" w:rsidRPr="00A1115A" w:rsidRDefault="00485EF0" w:rsidP="00562D9A">
            <w:pPr>
              <w:pStyle w:val="TAC"/>
              <w:rPr>
                <w:ins w:id="977" w:author="RAP_01_22" w:date="2021-12-22T07:25:00Z"/>
              </w:rPr>
            </w:pPr>
            <w:ins w:id="978" w:author="RAP_01_22" w:date="2021-12-22T07:25:00Z">
              <w:r w:rsidRPr="00A1115A">
                <w:t>-56</w:t>
              </w:r>
            </w:ins>
          </w:p>
        </w:tc>
        <w:tc>
          <w:tcPr>
            <w:tcW w:w="1625" w:type="dxa"/>
          </w:tcPr>
          <w:p w14:paraId="067D0FFE" w14:textId="77777777" w:rsidR="00485EF0" w:rsidRPr="00A1115A" w:rsidRDefault="00485EF0" w:rsidP="00562D9A">
            <w:pPr>
              <w:pStyle w:val="TAC"/>
              <w:rPr>
                <w:ins w:id="979" w:author="RAP_01_22" w:date="2021-12-22T07:25:00Z"/>
              </w:rPr>
            </w:pPr>
            <w:ins w:id="980" w:author="RAP_01_22" w:date="2021-12-22T07:25:00Z">
              <w:r w:rsidRPr="00A1115A">
                <w:t>-44</w:t>
              </w:r>
            </w:ins>
          </w:p>
        </w:tc>
        <w:tc>
          <w:tcPr>
            <w:tcW w:w="1625" w:type="dxa"/>
          </w:tcPr>
          <w:p w14:paraId="06DB4657" w14:textId="77777777" w:rsidR="00485EF0" w:rsidRPr="00A1115A" w:rsidRDefault="00485EF0" w:rsidP="00562D9A">
            <w:pPr>
              <w:pStyle w:val="TAC"/>
              <w:rPr>
                <w:ins w:id="981" w:author="RAP_01_22" w:date="2021-12-22T07:25:00Z"/>
              </w:rPr>
            </w:pPr>
            <w:ins w:id="982" w:author="RAP_01_22" w:date="2021-12-22T07:25:00Z">
              <w:r w:rsidRPr="00A1115A">
                <w:t>-15</w:t>
              </w:r>
            </w:ins>
          </w:p>
        </w:tc>
        <w:tc>
          <w:tcPr>
            <w:tcW w:w="1625" w:type="dxa"/>
          </w:tcPr>
          <w:p w14:paraId="25261A86" w14:textId="77777777" w:rsidR="00485EF0" w:rsidRPr="00A1115A" w:rsidRDefault="00485EF0" w:rsidP="00562D9A">
            <w:pPr>
              <w:pStyle w:val="TAC"/>
              <w:rPr>
                <w:ins w:id="983" w:author="RAP_01_22" w:date="2021-12-22T07:25:00Z"/>
              </w:rPr>
            </w:pPr>
            <w:ins w:id="984" w:author="RAP_01_22" w:date="2021-12-22T07:25:00Z">
              <w:r w:rsidRPr="00A1115A">
                <w:t>-38</w:t>
              </w:r>
            </w:ins>
          </w:p>
        </w:tc>
      </w:tr>
      <w:tr w:rsidR="00485EF0" w:rsidRPr="00A1115A" w14:paraId="5B05750B" w14:textId="77777777" w:rsidTr="00D966B3">
        <w:trPr>
          <w:ins w:id="985" w:author="RAP_01_22" w:date="2021-12-22T07:25:00Z"/>
        </w:trPr>
        <w:tc>
          <w:tcPr>
            <w:tcW w:w="1106" w:type="dxa"/>
            <w:tcBorders>
              <w:top w:val="nil"/>
            </w:tcBorders>
            <w:shd w:val="clear" w:color="auto" w:fill="auto"/>
          </w:tcPr>
          <w:p w14:paraId="097C7787" w14:textId="77777777" w:rsidR="00485EF0" w:rsidRPr="00A1115A" w:rsidRDefault="00485EF0" w:rsidP="00562D9A">
            <w:pPr>
              <w:pStyle w:val="TAC"/>
              <w:jc w:val="left"/>
              <w:rPr>
                <w:ins w:id="986" w:author="RAP_01_22" w:date="2021-12-22T07:25:00Z"/>
                <w:lang w:val="sv-SE"/>
              </w:rPr>
            </w:pPr>
          </w:p>
        </w:tc>
        <w:tc>
          <w:tcPr>
            <w:tcW w:w="1487" w:type="dxa"/>
            <w:shd w:val="clear" w:color="auto" w:fill="auto"/>
          </w:tcPr>
          <w:p w14:paraId="07023E34" w14:textId="77777777" w:rsidR="00485EF0" w:rsidRPr="00A1115A" w:rsidRDefault="00485EF0" w:rsidP="00562D9A">
            <w:pPr>
              <w:pStyle w:val="TAL"/>
              <w:rPr>
                <w:ins w:id="987" w:author="RAP_01_22" w:date="2021-12-22T07:25:00Z"/>
                <w:lang w:val="sv-SE"/>
              </w:rPr>
            </w:pPr>
            <w:ins w:id="988" w:author="RAP_01_22" w:date="2021-12-22T07:25: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7C19014A" w14:textId="77777777" w:rsidR="00485EF0" w:rsidRPr="00A1115A" w:rsidRDefault="00485EF0" w:rsidP="00562D9A">
            <w:pPr>
              <w:pStyle w:val="TAC"/>
              <w:rPr>
                <w:ins w:id="989" w:author="RAP_01_22" w:date="2021-12-22T07:25:00Z"/>
                <w:lang w:val="sv-SE"/>
              </w:rPr>
            </w:pPr>
            <w:ins w:id="990" w:author="RAP_01_22" w:date="2021-12-22T07:25:00Z">
              <w:r w:rsidRPr="00A1115A">
                <w:rPr>
                  <w:lang w:val="sv-SE"/>
                </w:rPr>
                <w:t>MHz</w:t>
              </w:r>
            </w:ins>
          </w:p>
        </w:tc>
        <w:tc>
          <w:tcPr>
            <w:tcW w:w="1625" w:type="dxa"/>
            <w:vAlign w:val="center"/>
          </w:tcPr>
          <w:p w14:paraId="6653811F" w14:textId="77777777" w:rsidR="00485EF0" w:rsidRPr="00A1115A" w:rsidRDefault="00485EF0" w:rsidP="00562D9A">
            <w:pPr>
              <w:pStyle w:val="TAC"/>
              <w:rPr>
                <w:ins w:id="991" w:author="RAP_01_22" w:date="2021-12-22T07:25:00Z"/>
              </w:rPr>
            </w:pPr>
            <w:ins w:id="992" w:author="RAP_01_22" w:date="2021-12-22T07:25:00Z">
              <w:r w:rsidRPr="00A1115A">
                <w:t>-</w:t>
              </w:r>
              <w:proofErr w:type="spellStart"/>
              <w:r w:rsidRPr="00A1115A">
                <w:t>BW</w:t>
              </w:r>
              <w:r w:rsidRPr="00A1115A">
                <w:rPr>
                  <w:vertAlign w:val="subscript"/>
                </w:rPr>
                <w:t>Channel</w:t>
              </w:r>
              <w:proofErr w:type="spellEnd"/>
              <w:r w:rsidRPr="00A1115A">
                <w:t xml:space="preserve">/2 – </w:t>
              </w:r>
            </w:ins>
          </w:p>
          <w:p w14:paraId="2C8D6B3D" w14:textId="77777777" w:rsidR="00485EF0" w:rsidRPr="00A1115A" w:rsidRDefault="00485EF0" w:rsidP="00562D9A">
            <w:pPr>
              <w:pStyle w:val="TAC"/>
              <w:rPr>
                <w:ins w:id="993" w:author="RAP_01_22" w:date="2021-12-22T07:25:00Z"/>
              </w:rPr>
            </w:pPr>
            <w:proofErr w:type="spellStart"/>
            <w:ins w:id="994" w:author="RAP_01_22" w:date="2021-12-22T07:25:00Z">
              <w:r w:rsidRPr="00A1115A">
                <w:t>F</w:t>
              </w:r>
              <w:r w:rsidRPr="00A1115A">
                <w:rPr>
                  <w:vertAlign w:val="subscript"/>
                </w:rPr>
                <w:t>Ioffset</w:t>
              </w:r>
              <w:proofErr w:type="spellEnd"/>
              <w:r w:rsidRPr="00A1115A">
                <w:rPr>
                  <w:vertAlign w:val="subscript"/>
                </w:rPr>
                <w:t>, case 1</w:t>
              </w:r>
            </w:ins>
          </w:p>
          <w:p w14:paraId="4857C8FE" w14:textId="77777777" w:rsidR="00485EF0" w:rsidRPr="00A1115A" w:rsidRDefault="00485EF0" w:rsidP="00562D9A">
            <w:pPr>
              <w:pStyle w:val="TAC"/>
              <w:rPr>
                <w:ins w:id="995" w:author="RAP_01_22" w:date="2021-12-22T07:25:00Z"/>
              </w:rPr>
            </w:pPr>
            <w:ins w:id="996" w:author="RAP_01_22" w:date="2021-12-22T07:25:00Z">
              <w:r w:rsidRPr="00A1115A">
                <w:t>and</w:t>
              </w:r>
            </w:ins>
          </w:p>
          <w:p w14:paraId="6AC69D33" w14:textId="77777777" w:rsidR="00485EF0" w:rsidRPr="00A1115A" w:rsidRDefault="00485EF0" w:rsidP="00562D9A">
            <w:pPr>
              <w:pStyle w:val="TAC"/>
              <w:rPr>
                <w:ins w:id="997" w:author="RAP_01_22" w:date="2021-12-22T07:25:00Z"/>
              </w:rPr>
            </w:pPr>
            <w:proofErr w:type="spellStart"/>
            <w:ins w:id="998" w:author="RAP_01_22" w:date="2021-12-22T07:25:00Z">
              <w:r w:rsidRPr="00A1115A">
                <w:t>BW</w:t>
              </w:r>
              <w:r w:rsidRPr="00A1115A">
                <w:rPr>
                  <w:vertAlign w:val="subscript"/>
                </w:rPr>
                <w:t>Channel</w:t>
              </w:r>
              <w:proofErr w:type="spellEnd"/>
              <w:r w:rsidRPr="00A1115A">
                <w:t xml:space="preserve">/2 + </w:t>
              </w:r>
            </w:ins>
          </w:p>
          <w:p w14:paraId="6089A111" w14:textId="77777777" w:rsidR="00485EF0" w:rsidRPr="00A1115A" w:rsidRDefault="00485EF0" w:rsidP="00562D9A">
            <w:pPr>
              <w:pStyle w:val="TAC"/>
              <w:rPr>
                <w:ins w:id="999" w:author="RAP_01_22" w:date="2021-12-22T07:25:00Z"/>
              </w:rPr>
            </w:pPr>
            <w:proofErr w:type="spellStart"/>
            <w:ins w:id="1000" w:author="RAP_01_22" w:date="2021-12-22T07:25:00Z">
              <w:r w:rsidRPr="00A1115A">
                <w:t>F</w:t>
              </w:r>
              <w:r w:rsidRPr="00A1115A">
                <w:rPr>
                  <w:vertAlign w:val="subscript"/>
                </w:rPr>
                <w:t>Ioffset</w:t>
              </w:r>
              <w:proofErr w:type="spellEnd"/>
              <w:r w:rsidRPr="00A1115A">
                <w:rPr>
                  <w:vertAlign w:val="subscript"/>
                </w:rPr>
                <w:t>, case 1</w:t>
              </w:r>
            </w:ins>
          </w:p>
        </w:tc>
        <w:tc>
          <w:tcPr>
            <w:tcW w:w="1625" w:type="dxa"/>
          </w:tcPr>
          <w:p w14:paraId="1AF4E69D" w14:textId="77777777" w:rsidR="00485EF0" w:rsidRPr="00A1115A" w:rsidRDefault="00485EF0" w:rsidP="00562D9A">
            <w:pPr>
              <w:pStyle w:val="TAC"/>
              <w:rPr>
                <w:ins w:id="1001" w:author="RAP_01_22" w:date="2021-12-22T07:25:00Z"/>
              </w:rPr>
            </w:pPr>
            <w:ins w:id="1002" w:author="RAP_01_22" w:date="2021-12-22T07:25:00Z">
              <w:r w:rsidRPr="00A1115A">
                <w:t>≤ -</w:t>
              </w:r>
              <w:proofErr w:type="spellStart"/>
              <w:r w:rsidRPr="00A1115A">
                <w:t>BW</w:t>
              </w:r>
              <w:r w:rsidRPr="00A1115A">
                <w:rPr>
                  <w:vertAlign w:val="subscript"/>
                </w:rPr>
                <w:t>Channel</w:t>
              </w:r>
              <w:proofErr w:type="spellEnd"/>
              <w:r w:rsidRPr="00A1115A">
                <w:t xml:space="preserve">/2 – </w:t>
              </w:r>
            </w:ins>
          </w:p>
          <w:p w14:paraId="403FDBEB" w14:textId="77777777" w:rsidR="00485EF0" w:rsidRPr="00A1115A" w:rsidRDefault="00485EF0" w:rsidP="00562D9A">
            <w:pPr>
              <w:pStyle w:val="TAC"/>
              <w:rPr>
                <w:ins w:id="1003" w:author="RAP_01_22" w:date="2021-12-22T07:25:00Z"/>
              </w:rPr>
            </w:pPr>
            <w:proofErr w:type="spellStart"/>
            <w:ins w:id="1004" w:author="RAP_01_22" w:date="2021-12-22T07:25:00Z">
              <w:r w:rsidRPr="00A1115A">
                <w:t>F</w:t>
              </w:r>
              <w:r w:rsidRPr="00A1115A">
                <w:rPr>
                  <w:vertAlign w:val="subscript"/>
                </w:rPr>
                <w:t>Ioffset</w:t>
              </w:r>
              <w:proofErr w:type="spellEnd"/>
              <w:r w:rsidRPr="00A1115A">
                <w:rPr>
                  <w:vertAlign w:val="subscript"/>
                </w:rPr>
                <w:t>, case 2</w:t>
              </w:r>
            </w:ins>
          </w:p>
          <w:p w14:paraId="6CE499C4" w14:textId="77777777" w:rsidR="00485EF0" w:rsidRPr="00A1115A" w:rsidRDefault="00485EF0" w:rsidP="00562D9A">
            <w:pPr>
              <w:pStyle w:val="TAC"/>
              <w:rPr>
                <w:ins w:id="1005" w:author="RAP_01_22" w:date="2021-12-22T07:25:00Z"/>
              </w:rPr>
            </w:pPr>
            <w:ins w:id="1006" w:author="RAP_01_22" w:date="2021-12-22T07:25:00Z">
              <w:r w:rsidRPr="00A1115A">
                <w:t>and</w:t>
              </w:r>
            </w:ins>
          </w:p>
          <w:p w14:paraId="18EBD46A" w14:textId="77777777" w:rsidR="00485EF0" w:rsidRPr="00A1115A" w:rsidRDefault="00485EF0" w:rsidP="00562D9A">
            <w:pPr>
              <w:pStyle w:val="TAC"/>
              <w:rPr>
                <w:ins w:id="1007" w:author="RAP_01_22" w:date="2021-12-22T07:25:00Z"/>
              </w:rPr>
            </w:pPr>
            <w:ins w:id="1008" w:author="RAP_01_22" w:date="2021-12-22T07:25:00Z">
              <w:r w:rsidRPr="00A1115A">
                <w:t xml:space="preserve">≥ </w:t>
              </w:r>
              <w:proofErr w:type="spellStart"/>
              <w:r w:rsidRPr="00A1115A">
                <w:t>BW</w:t>
              </w:r>
              <w:r w:rsidRPr="00A1115A">
                <w:rPr>
                  <w:vertAlign w:val="subscript"/>
                </w:rPr>
                <w:t>Channel</w:t>
              </w:r>
              <w:proofErr w:type="spellEnd"/>
              <w:r w:rsidRPr="00A1115A">
                <w:t xml:space="preserve">/2 + </w:t>
              </w:r>
            </w:ins>
          </w:p>
          <w:p w14:paraId="2A40A2AD" w14:textId="77777777" w:rsidR="00485EF0" w:rsidRPr="00A1115A" w:rsidRDefault="00485EF0" w:rsidP="00562D9A">
            <w:pPr>
              <w:pStyle w:val="TAC"/>
              <w:rPr>
                <w:ins w:id="1009" w:author="RAP_01_22" w:date="2021-12-22T07:25:00Z"/>
              </w:rPr>
            </w:pPr>
            <w:proofErr w:type="spellStart"/>
            <w:ins w:id="1010" w:author="RAP_01_22" w:date="2021-12-22T07:25:00Z">
              <w:r w:rsidRPr="00A1115A">
                <w:t>F</w:t>
              </w:r>
              <w:r w:rsidRPr="00A1115A">
                <w:rPr>
                  <w:vertAlign w:val="subscript"/>
                </w:rPr>
                <w:t>Ioffset</w:t>
              </w:r>
              <w:proofErr w:type="spellEnd"/>
              <w:r w:rsidRPr="00A1115A">
                <w:rPr>
                  <w:vertAlign w:val="subscript"/>
                </w:rPr>
                <w:t>, case 2</w:t>
              </w:r>
            </w:ins>
          </w:p>
        </w:tc>
        <w:tc>
          <w:tcPr>
            <w:tcW w:w="1625" w:type="dxa"/>
          </w:tcPr>
          <w:p w14:paraId="0CAD9B38" w14:textId="77777777" w:rsidR="00485EF0" w:rsidRPr="00A1115A" w:rsidRDefault="00485EF0" w:rsidP="00562D9A">
            <w:pPr>
              <w:pStyle w:val="TAC"/>
              <w:rPr>
                <w:ins w:id="1011" w:author="RAP_01_22" w:date="2021-12-22T07:25:00Z"/>
              </w:rPr>
            </w:pPr>
          </w:p>
        </w:tc>
        <w:tc>
          <w:tcPr>
            <w:tcW w:w="1625" w:type="dxa"/>
          </w:tcPr>
          <w:p w14:paraId="7B287B0C" w14:textId="77777777" w:rsidR="00485EF0" w:rsidRPr="00A1115A" w:rsidRDefault="00485EF0" w:rsidP="00562D9A">
            <w:pPr>
              <w:pStyle w:val="TAC"/>
              <w:rPr>
                <w:ins w:id="1012" w:author="RAP_01_22" w:date="2021-12-22T07:25:00Z"/>
              </w:rPr>
            </w:pPr>
            <w:ins w:id="1013" w:author="RAP_01_22" w:date="2021-12-22T07:25:00Z">
              <w:r w:rsidRPr="00A1115A">
                <w:t>-</w:t>
              </w:r>
              <w:proofErr w:type="spellStart"/>
              <w:r w:rsidRPr="00A1115A">
                <w:t>BW</w:t>
              </w:r>
              <w:r w:rsidRPr="00A1115A">
                <w:rPr>
                  <w:vertAlign w:val="subscript"/>
                </w:rPr>
                <w:t>Channel</w:t>
              </w:r>
              <w:proofErr w:type="spellEnd"/>
              <w:r w:rsidRPr="00A1115A">
                <w:t>/2-11</w:t>
              </w:r>
            </w:ins>
          </w:p>
        </w:tc>
      </w:tr>
      <w:tr w:rsidR="00485EF0" w:rsidRPr="00A1115A" w14:paraId="7758C348" w14:textId="77777777" w:rsidTr="00D966B3">
        <w:trPr>
          <w:ins w:id="1014" w:author="RAP_01_22" w:date="2021-12-22T07:25:00Z"/>
        </w:trPr>
        <w:tc>
          <w:tcPr>
            <w:tcW w:w="1106" w:type="dxa"/>
          </w:tcPr>
          <w:p w14:paraId="7B68003B" w14:textId="77777777" w:rsidR="00485EF0" w:rsidRPr="00A1115A" w:rsidRDefault="00485EF0" w:rsidP="00562D9A">
            <w:pPr>
              <w:pStyle w:val="TAL"/>
              <w:rPr>
                <w:ins w:id="1015" w:author="RAP_01_22" w:date="2021-12-22T07:25:00Z"/>
              </w:rPr>
            </w:pPr>
            <w:ins w:id="1016" w:author="RAP_01_22" w:date="2021-12-22T07:25:00Z">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ins>
          </w:p>
        </w:tc>
        <w:tc>
          <w:tcPr>
            <w:tcW w:w="1487" w:type="dxa"/>
            <w:shd w:val="clear" w:color="auto" w:fill="auto"/>
          </w:tcPr>
          <w:p w14:paraId="5FDDE472" w14:textId="77777777" w:rsidR="00485EF0" w:rsidRPr="00A1115A" w:rsidRDefault="00485EF0" w:rsidP="00562D9A">
            <w:pPr>
              <w:pStyle w:val="TAL"/>
              <w:rPr>
                <w:ins w:id="1017" w:author="RAP_01_22" w:date="2021-12-22T07:25:00Z"/>
                <w:lang w:val="sv-SE"/>
              </w:rPr>
            </w:pPr>
            <w:ins w:id="1018" w:author="RAP_01_22" w:date="2021-12-22T07:25:00Z">
              <w:r w:rsidRPr="00A1115A">
                <w:rPr>
                  <w:lang w:val="sv-SE"/>
                </w:rPr>
                <w:t>F</w:t>
              </w:r>
              <w:r w:rsidRPr="00A1115A">
                <w:rPr>
                  <w:vertAlign w:val="subscript"/>
                  <w:lang w:val="sv-SE"/>
                </w:rPr>
                <w:t>interferer</w:t>
              </w:r>
            </w:ins>
          </w:p>
        </w:tc>
        <w:tc>
          <w:tcPr>
            <w:tcW w:w="799" w:type="dxa"/>
          </w:tcPr>
          <w:p w14:paraId="5E91E3EC" w14:textId="77777777" w:rsidR="00485EF0" w:rsidRPr="00A1115A" w:rsidRDefault="00485EF0" w:rsidP="00562D9A">
            <w:pPr>
              <w:pStyle w:val="TAC"/>
              <w:rPr>
                <w:ins w:id="1019" w:author="RAP_01_22" w:date="2021-12-22T07:25:00Z"/>
                <w:lang w:val="sv-SE"/>
              </w:rPr>
            </w:pPr>
            <w:ins w:id="1020" w:author="RAP_01_22" w:date="2021-12-22T07:25:00Z">
              <w:r w:rsidRPr="00A1115A">
                <w:rPr>
                  <w:lang w:val="sv-SE"/>
                </w:rPr>
                <w:t>MHz</w:t>
              </w:r>
            </w:ins>
          </w:p>
        </w:tc>
        <w:tc>
          <w:tcPr>
            <w:tcW w:w="1625" w:type="dxa"/>
          </w:tcPr>
          <w:p w14:paraId="1DE1ADE7" w14:textId="77777777" w:rsidR="00485EF0" w:rsidRPr="00A1115A" w:rsidRDefault="00485EF0" w:rsidP="00562D9A">
            <w:pPr>
              <w:pStyle w:val="TAC"/>
              <w:rPr>
                <w:ins w:id="1021" w:author="RAP_01_22" w:date="2021-12-22T07:25:00Z"/>
              </w:rPr>
            </w:pPr>
            <w:ins w:id="1022" w:author="RAP_01_22" w:date="2021-12-22T07:25:00Z">
              <w:r w:rsidRPr="00A1115A">
                <w:t>NOTE 2</w:t>
              </w:r>
            </w:ins>
          </w:p>
        </w:tc>
        <w:tc>
          <w:tcPr>
            <w:tcW w:w="1625" w:type="dxa"/>
          </w:tcPr>
          <w:p w14:paraId="75D9303C" w14:textId="77777777" w:rsidR="00485EF0" w:rsidRPr="00A1115A" w:rsidRDefault="00485EF0" w:rsidP="00562D9A">
            <w:pPr>
              <w:pStyle w:val="TAC"/>
              <w:rPr>
                <w:ins w:id="1023" w:author="RAP_01_22" w:date="2021-12-22T07:25:00Z"/>
              </w:rPr>
            </w:pPr>
            <w:ins w:id="1024" w:author="RAP_01_22" w:date="2021-12-22T07:25:00Z">
              <w:r w:rsidRPr="00A1115A">
                <w:t>F</w:t>
              </w:r>
              <w:r w:rsidRPr="00A1115A">
                <w:rPr>
                  <w:vertAlign w:val="subscript"/>
                </w:rPr>
                <w:t>DL_low</w:t>
              </w:r>
              <w:r w:rsidRPr="00A1115A">
                <w:t xml:space="preserve"> – 15</w:t>
              </w:r>
            </w:ins>
          </w:p>
          <w:p w14:paraId="281C6C47" w14:textId="77777777" w:rsidR="00485EF0" w:rsidRPr="00A1115A" w:rsidRDefault="00485EF0" w:rsidP="00562D9A">
            <w:pPr>
              <w:pStyle w:val="TAC"/>
              <w:rPr>
                <w:ins w:id="1025" w:author="RAP_01_22" w:date="2021-12-22T07:25:00Z"/>
              </w:rPr>
            </w:pPr>
            <w:ins w:id="1026" w:author="RAP_01_22" w:date="2021-12-22T07:25:00Z">
              <w:r w:rsidRPr="00A1115A">
                <w:t>to</w:t>
              </w:r>
            </w:ins>
          </w:p>
          <w:p w14:paraId="6572AAA5" w14:textId="77777777" w:rsidR="00485EF0" w:rsidRPr="00A1115A" w:rsidRDefault="00485EF0" w:rsidP="00562D9A">
            <w:pPr>
              <w:pStyle w:val="TAC"/>
              <w:rPr>
                <w:ins w:id="1027" w:author="RAP_01_22" w:date="2021-12-22T07:25:00Z"/>
              </w:rPr>
            </w:pPr>
            <w:ins w:id="1028" w:author="RAP_01_22" w:date="2021-12-22T07:25:00Z">
              <w:r w:rsidRPr="00A1115A">
                <w:t>F</w:t>
              </w:r>
              <w:r w:rsidRPr="00A1115A">
                <w:rPr>
                  <w:vertAlign w:val="subscript"/>
                </w:rPr>
                <w:t>DL_high</w:t>
              </w:r>
              <w:r w:rsidRPr="00A1115A">
                <w:t xml:space="preserve"> + 15</w:t>
              </w:r>
            </w:ins>
          </w:p>
        </w:tc>
        <w:tc>
          <w:tcPr>
            <w:tcW w:w="1625" w:type="dxa"/>
          </w:tcPr>
          <w:p w14:paraId="7B096763" w14:textId="77777777" w:rsidR="00485EF0" w:rsidRPr="00A1115A" w:rsidRDefault="00485EF0" w:rsidP="00562D9A">
            <w:pPr>
              <w:pStyle w:val="TAC"/>
              <w:rPr>
                <w:ins w:id="1029" w:author="RAP_01_22" w:date="2021-12-22T07:25:00Z"/>
              </w:rPr>
            </w:pPr>
          </w:p>
        </w:tc>
        <w:tc>
          <w:tcPr>
            <w:tcW w:w="1625" w:type="dxa"/>
          </w:tcPr>
          <w:p w14:paraId="32D02CF0" w14:textId="77777777" w:rsidR="00485EF0" w:rsidRPr="00A1115A" w:rsidRDefault="00485EF0" w:rsidP="00562D9A">
            <w:pPr>
              <w:pStyle w:val="TAC"/>
              <w:rPr>
                <w:ins w:id="1030" w:author="RAP_01_22" w:date="2021-12-22T07:25:00Z"/>
              </w:rPr>
            </w:pPr>
          </w:p>
        </w:tc>
      </w:tr>
    </w:tbl>
    <w:p w14:paraId="2348A807" w14:textId="77777777" w:rsidR="00485EF0" w:rsidRDefault="00485EF0" w:rsidP="00772155">
      <w:pPr>
        <w:rPr>
          <w:ins w:id="1031" w:author="RAP_01_22" w:date="2021-12-22T07:25:00Z"/>
        </w:rPr>
      </w:pPr>
    </w:p>
    <w:p w14:paraId="3562EC96" w14:textId="77777777" w:rsidR="00485EF0" w:rsidRPr="00A1115A" w:rsidRDefault="00485EF0" w:rsidP="00485EF0">
      <w:pPr>
        <w:pStyle w:val="TH"/>
        <w:rPr>
          <w:ins w:id="1032" w:author="RAP_01_22" w:date="2021-12-22T07:25:00Z"/>
        </w:rPr>
      </w:pPr>
      <w:ins w:id="1033" w:author="RAP_01_22" w:date="2021-12-22T07:25:00Z">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ins w:id="1034" w:author="RAP_01_22" w:date="2021-12-22T07:25:00Z"/>
        </w:trPr>
        <w:tc>
          <w:tcPr>
            <w:tcW w:w="1106" w:type="dxa"/>
            <w:tcBorders>
              <w:bottom w:val="single" w:sz="4" w:space="0" w:color="auto"/>
            </w:tcBorders>
          </w:tcPr>
          <w:p w14:paraId="2F1AFA61" w14:textId="77777777" w:rsidR="00485EF0" w:rsidRPr="00A1115A" w:rsidRDefault="00485EF0" w:rsidP="00562D9A">
            <w:pPr>
              <w:pStyle w:val="TAH"/>
              <w:rPr>
                <w:ins w:id="1035" w:author="RAP_01_22" w:date="2021-12-22T07:25:00Z"/>
              </w:rPr>
            </w:pPr>
            <w:ins w:id="1036" w:author="RAP_01_22" w:date="2021-12-22T07:25:00Z">
              <w:r w:rsidRPr="00A1115A">
                <w:t>NR band</w:t>
              </w:r>
            </w:ins>
          </w:p>
        </w:tc>
        <w:tc>
          <w:tcPr>
            <w:tcW w:w="1487" w:type="dxa"/>
            <w:shd w:val="clear" w:color="auto" w:fill="auto"/>
          </w:tcPr>
          <w:p w14:paraId="39042472" w14:textId="77777777" w:rsidR="00485EF0" w:rsidRPr="00A1115A" w:rsidRDefault="00485EF0" w:rsidP="00562D9A">
            <w:pPr>
              <w:pStyle w:val="TAH"/>
              <w:rPr>
                <w:ins w:id="1037" w:author="RAP_01_22" w:date="2021-12-22T07:25:00Z"/>
              </w:rPr>
            </w:pPr>
            <w:ins w:id="1038" w:author="RAP_01_22" w:date="2021-12-22T07:25:00Z">
              <w:r w:rsidRPr="00A1115A">
                <w:t>Parameter</w:t>
              </w:r>
            </w:ins>
          </w:p>
        </w:tc>
        <w:tc>
          <w:tcPr>
            <w:tcW w:w="799" w:type="dxa"/>
          </w:tcPr>
          <w:p w14:paraId="6EF6EEA5" w14:textId="77777777" w:rsidR="00485EF0" w:rsidRPr="00A1115A" w:rsidRDefault="00485EF0" w:rsidP="00562D9A">
            <w:pPr>
              <w:pStyle w:val="TAH"/>
              <w:rPr>
                <w:ins w:id="1039" w:author="RAP_01_22" w:date="2021-12-22T07:25:00Z"/>
              </w:rPr>
            </w:pPr>
            <w:ins w:id="1040" w:author="RAP_01_22" w:date="2021-12-22T07:25:00Z">
              <w:r w:rsidRPr="00A1115A">
                <w:t>Unit</w:t>
              </w:r>
            </w:ins>
          </w:p>
        </w:tc>
        <w:tc>
          <w:tcPr>
            <w:tcW w:w="1938" w:type="dxa"/>
          </w:tcPr>
          <w:p w14:paraId="122E29DA" w14:textId="77777777" w:rsidR="00485EF0" w:rsidRPr="00A1115A" w:rsidRDefault="00485EF0" w:rsidP="00562D9A">
            <w:pPr>
              <w:pStyle w:val="TAH"/>
              <w:rPr>
                <w:ins w:id="1041" w:author="RAP_01_22" w:date="2021-12-22T07:25:00Z"/>
              </w:rPr>
            </w:pPr>
            <w:ins w:id="1042" w:author="RAP_01_22" w:date="2021-12-22T07:25:00Z">
              <w:r w:rsidRPr="00A1115A">
                <w:t>Range 1</w:t>
              </w:r>
            </w:ins>
          </w:p>
        </w:tc>
        <w:tc>
          <w:tcPr>
            <w:tcW w:w="1938" w:type="dxa"/>
          </w:tcPr>
          <w:p w14:paraId="1008580E" w14:textId="77777777" w:rsidR="00485EF0" w:rsidRPr="00A1115A" w:rsidRDefault="00485EF0" w:rsidP="00562D9A">
            <w:pPr>
              <w:pStyle w:val="TAH"/>
              <w:rPr>
                <w:ins w:id="1043" w:author="RAP_01_22" w:date="2021-12-22T07:25:00Z"/>
              </w:rPr>
            </w:pPr>
            <w:ins w:id="1044" w:author="RAP_01_22" w:date="2021-12-22T07:25:00Z">
              <w:r w:rsidRPr="00A1115A">
                <w:t>Range 2</w:t>
              </w:r>
            </w:ins>
          </w:p>
        </w:tc>
        <w:tc>
          <w:tcPr>
            <w:tcW w:w="1938" w:type="dxa"/>
          </w:tcPr>
          <w:p w14:paraId="2B26CBFB" w14:textId="77777777" w:rsidR="00485EF0" w:rsidRPr="00A1115A" w:rsidRDefault="00485EF0" w:rsidP="00562D9A">
            <w:pPr>
              <w:pStyle w:val="TAH"/>
              <w:rPr>
                <w:ins w:id="1045" w:author="RAP_01_22" w:date="2021-12-22T07:25:00Z"/>
              </w:rPr>
            </w:pPr>
            <w:ins w:id="1046" w:author="RAP_01_22" w:date="2021-12-22T07:25:00Z">
              <w:r w:rsidRPr="00A1115A">
                <w:t>Range 3</w:t>
              </w:r>
            </w:ins>
          </w:p>
        </w:tc>
      </w:tr>
      <w:tr w:rsidR="00485EF0" w:rsidRPr="00A1115A" w14:paraId="67FEA15A" w14:textId="77777777" w:rsidTr="00DE1F0C">
        <w:trPr>
          <w:trHeight w:val="187"/>
          <w:ins w:id="1047" w:author="RAP_01_22" w:date="2021-12-22T07:25:00Z"/>
        </w:trPr>
        <w:tc>
          <w:tcPr>
            <w:tcW w:w="1106" w:type="dxa"/>
            <w:tcBorders>
              <w:bottom w:val="single" w:sz="4" w:space="0" w:color="auto"/>
            </w:tcBorders>
            <w:shd w:val="clear" w:color="auto" w:fill="auto"/>
          </w:tcPr>
          <w:p w14:paraId="730E251C" w14:textId="77777777" w:rsidR="00485EF0" w:rsidRPr="00A1115A" w:rsidRDefault="00485EF0" w:rsidP="00562D9A">
            <w:pPr>
              <w:pStyle w:val="TAC"/>
              <w:rPr>
                <w:ins w:id="1048" w:author="RAP_01_22" w:date="2021-12-22T07:25:00Z"/>
              </w:rPr>
            </w:pPr>
            <w:ins w:id="1049" w:author="RAP_01_22" w:date="2021-12-22T07:25:00Z">
              <w:r w:rsidRPr="00A1115A">
                <w:t>n1, n2, n3,</w:t>
              </w:r>
            </w:ins>
          </w:p>
        </w:tc>
        <w:tc>
          <w:tcPr>
            <w:tcW w:w="1487" w:type="dxa"/>
            <w:shd w:val="clear" w:color="auto" w:fill="auto"/>
          </w:tcPr>
          <w:p w14:paraId="00B2967E" w14:textId="77777777" w:rsidR="00485EF0" w:rsidRPr="00A1115A" w:rsidRDefault="00485EF0" w:rsidP="00562D9A">
            <w:pPr>
              <w:pStyle w:val="TAC"/>
              <w:rPr>
                <w:ins w:id="1050" w:author="RAP_01_22" w:date="2021-12-22T07:25:00Z"/>
                <w:lang w:val="sv-SE"/>
              </w:rPr>
            </w:pPr>
            <w:ins w:id="1051" w:author="RAP_01_22" w:date="2021-12-22T07:25:00Z">
              <w:r w:rsidRPr="00A1115A">
                <w:rPr>
                  <w:lang w:val="sv-SE"/>
                </w:rPr>
                <w:t>P</w:t>
              </w:r>
              <w:r w:rsidRPr="00A1115A">
                <w:rPr>
                  <w:vertAlign w:val="subscript"/>
                  <w:lang w:val="sv-SE"/>
                </w:rPr>
                <w:t>interferer</w:t>
              </w:r>
            </w:ins>
          </w:p>
        </w:tc>
        <w:tc>
          <w:tcPr>
            <w:tcW w:w="799" w:type="dxa"/>
          </w:tcPr>
          <w:p w14:paraId="5E4401DD" w14:textId="77777777" w:rsidR="00485EF0" w:rsidRPr="00A1115A" w:rsidRDefault="00485EF0" w:rsidP="00562D9A">
            <w:pPr>
              <w:pStyle w:val="TAC"/>
              <w:rPr>
                <w:ins w:id="1052" w:author="RAP_01_22" w:date="2021-12-22T07:25:00Z"/>
                <w:lang w:val="sv-SE"/>
              </w:rPr>
            </w:pPr>
            <w:ins w:id="1053" w:author="RAP_01_22" w:date="2021-12-22T07:25:00Z">
              <w:r w:rsidRPr="00A1115A">
                <w:rPr>
                  <w:lang w:val="sv-SE"/>
                </w:rPr>
                <w:t>dBm</w:t>
              </w:r>
            </w:ins>
          </w:p>
        </w:tc>
        <w:tc>
          <w:tcPr>
            <w:tcW w:w="1938" w:type="dxa"/>
          </w:tcPr>
          <w:p w14:paraId="72086DED" w14:textId="77777777" w:rsidR="00485EF0" w:rsidRPr="00A1115A" w:rsidRDefault="00485EF0" w:rsidP="00562D9A">
            <w:pPr>
              <w:pStyle w:val="TAC"/>
              <w:rPr>
                <w:ins w:id="1054" w:author="RAP_01_22" w:date="2021-12-22T07:25:00Z"/>
              </w:rPr>
            </w:pPr>
            <w:ins w:id="1055" w:author="RAP_01_22" w:date="2021-12-22T07:25:00Z">
              <w:r w:rsidRPr="00A1115A">
                <w:t>-44</w:t>
              </w:r>
            </w:ins>
          </w:p>
        </w:tc>
        <w:tc>
          <w:tcPr>
            <w:tcW w:w="1938" w:type="dxa"/>
          </w:tcPr>
          <w:p w14:paraId="486DFEF4" w14:textId="77777777" w:rsidR="00485EF0" w:rsidRPr="00A1115A" w:rsidRDefault="00485EF0" w:rsidP="00562D9A">
            <w:pPr>
              <w:pStyle w:val="TAC"/>
              <w:rPr>
                <w:ins w:id="1056" w:author="RAP_01_22" w:date="2021-12-22T07:25:00Z"/>
              </w:rPr>
            </w:pPr>
            <w:ins w:id="1057" w:author="RAP_01_22" w:date="2021-12-22T07:25:00Z">
              <w:r w:rsidRPr="00A1115A">
                <w:t>-30</w:t>
              </w:r>
            </w:ins>
          </w:p>
        </w:tc>
        <w:tc>
          <w:tcPr>
            <w:tcW w:w="1938" w:type="dxa"/>
          </w:tcPr>
          <w:p w14:paraId="3EDAB92C" w14:textId="77777777" w:rsidR="00485EF0" w:rsidRPr="00A1115A" w:rsidRDefault="00485EF0" w:rsidP="00562D9A">
            <w:pPr>
              <w:pStyle w:val="TAC"/>
              <w:rPr>
                <w:ins w:id="1058" w:author="RAP_01_22" w:date="2021-12-22T07:25:00Z"/>
              </w:rPr>
            </w:pPr>
            <w:ins w:id="1059" w:author="RAP_01_22" w:date="2021-12-22T07:25:00Z">
              <w:r w:rsidRPr="00A1115A">
                <w:t>-15</w:t>
              </w:r>
            </w:ins>
          </w:p>
        </w:tc>
      </w:tr>
      <w:tr w:rsidR="00485EF0" w:rsidRPr="00A1115A" w14:paraId="56D9DE30" w14:textId="77777777" w:rsidTr="00DE1F0C">
        <w:trPr>
          <w:trHeight w:val="187"/>
          <w:ins w:id="1060" w:author="RAP_01_22" w:date="2021-12-22T07:25:00Z"/>
        </w:trPr>
        <w:tc>
          <w:tcPr>
            <w:tcW w:w="1106" w:type="dxa"/>
            <w:tcBorders>
              <w:top w:val="single" w:sz="4" w:space="0" w:color="auto"/>
            </w:tcBorders>
            <w:shd w:val="clear" w:color="auto" w:fill="auto"/>
          </w:tcPr>
          <w:p w14:paraId="2E80E7C4" w14:textId="77777777" w:rsidR="00485EF0" w:rsidRPr="00A1115A" w:rsidRDefault="00485EF0" w:rsidP="00562D9A">
            <w:pPr>
              <w:pStyle w:val="TAC"/>
              <w:rPr>
                <w:ins w:id="1061" w:author="RAP_01_22" w:date="2021-12-22T07:25:00Z"/>
              </w:rPr>
            </w:pPr>
            <w:ins w:id="1062" w:author="RAP_01_22" w:date="2021-12-22T07:25:00Z">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ins>
          </w:p>
        </w:tc>
        <w:tc>
          <w:tcPr>
            <w:tcW w:w="1487" w:type="dxa"/>
            <w:shd w:val="clear" w:color="auto" w:fill="auto"/>
          </w:tcPr>
          <w:p w14:paraId="22481D87" w14:textId="77777777" w:rsidR="00485EF0" w:rsidRPr="00A1115A" w:rsidRDefault="00485EF0" w:rsidP="00562D9A">
            <w:pPr>
              <w:pStyle w:val="TAC"/>
              <w:rPr>
                <w:ins w:id="1063" w:author="RAP_01_22" w:date="2021-12-22T07:25:00Z"/>
                <w:lang w:val="sv-SE"/>
              </w:rPr>
            </w:pPr>
            <w:ins w:id="1064" w:author="RAP_01_22" w:date="2021-12-22T07:25: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3A176EB" w14:textId="77777777" w:rsidR="00485EF0" w:rsidRPr="00A1115A" w:rsidRDefault="00485EF0" w:rsidP="00562D9A">
            <w:pPr>
              <w:pStyle w:val="TAC"/>
              <w:rPr>
                <w:ins w:id="1065" w:author="RAP_01_22" w:date="2021-12-22T07:25:00Z"/>
                <w:lang w:val="sv-SE"/>
              </w:rPr>
            </w:pPr>
            <w:ins w:id="1066" w:author="RAP_01_22" w:date="2021-12-22T07:25:00Z">
              <w:r w:rsidRPr="00A1115A">
                <w:rPr>
                  <w:lang w:val="sv-SE"/>
                </w:rPr>
                <w:t>MHz</w:t>
              </w:r>
            </w:ins>
          </w:p>
        </w:tc>
        <w:tc>
          <w:tcPr>
            <w:tcW w:w="1938" w:type="dxa"/>
          </w:tcPr>
          <w:p w14:paraId="245BFC06" w14:textId="77777777" w:rsidR="00485EF0" w:rsidRPr="00A1115A" w:rsidRDefault="00485EF0" w:rsidP="00562D9A">
            <w:pPr>
              <w:pStyle w:val="TAC"/>
              <w:rPr>
                <w:ins w:id="1067" w:author="RAP_01_22" w:date="2021-12-22T07:25:00Z"/>
                <w:rFonts w:cs="Arial"/>
              </w:rPr>
            </w:pPr>
            <w:ins w:id="1068" w:author="RAP_01_22" w:date="2021-12-22T07:25:00Z">
              <w:r w:rsidRPr="00A1115A">
                <w:rPr>
                  <w:rFonts w:cs="Arial"/>
                </w:rPr>
                <w:t>-60 &lt; f – F</w:t>
              </w:r>
              <w:r w:rsidRPr="00A1115A">
                <w:rPr>
                  <w:rFonts w:cs="Arial"/>
                  <w:vertAlign w:val="subscript"/>
                </w:rPr>
                <w:t>DL_low</w:t>
              </w:r>
              <w:r w:rsidRPr="00A1115A">
                <w:rPr>
                  <w:rFonts w:cs="Arial"/>
                </w:rPr>
                <w:t xml:space="preserve"> &lt; -15</w:t>
              </w:r>
            </w:ins>
          </w:p>
          <w:p w14:paraId="77E0462C" w14:textId="77777777" w:rsidR="00485EF0" w:rsidRPr="00A1115A" w:rsidRDefault="00485EF0" w:rsidP="00562D9A">
            <w:pPr>
              <w:pStyle w:val="TAC"/>
              <w:rPr>
                <w:ins w:id="1069" w:author="RAP_01_22" w:date="2021-12-22T07:25:00Z"/>
                <w:rFonts w:cs="Arial"/>
              </w:rPr>
            </w:pPr>
            <w:ins w:id="1070" w:author="RAP_01_22" w:date="2021-12-22T07:25:00Z">
              <w:r w:rsidRPr="00A1115A">
                <w:rPr>
                  <w:rFonts w:cs="Arial"/>
                </w:rPr>
                <w:t>or</w:t>
              </w:r>
            </w:ins>
          </w:p>
          <w:p w14:paraId="71F0F793" w14:textId="77777777" w:rsidR="00485EF0" w:rsidRPr="00A1115A" w:rsidRDefault="00485EF0" w:rsidP="00562D9A">
            <w:pPr>
              <w:pStyle w:val="TAC"/>
              <w:rPr>
                <w:ins w:id="1071" w:author="RAP_01_22" w:date="2021-12-22T07:25:00Z"/>
                <w:rFonts w:cs="Arial"/>
              </w:rPr>
            </w:pPr>
            <w:ins w:id="1072" w:author="RAP_01_22" w:date="2021-12-22T07:25:00Z">
              <w:r w:rsidRPr="00A1115A">
                <w:rPr>
                  <w:rFonts w:cs="Arial"/>
                </w:rPr>
                <w:t>15 &lt; f – F</w:t>
              </w:r>
              <w:r w:rsidRPr="00A1115A">
                <w:rPr>
                  <w:rFonts w:cs="Arial"/>
                  <w:vertAlign w:val="subscript"/>
                </w:rPr>
                <w:t>DL_high</w:t>
              </w:r>
              <w:r w:rsidRPr="00A1115A">
                <w:rPr>
                  <w:rFonts w:cs="Arial"/>
                </w:rPr>
                <w:t xml:space="preserve"> &lt; 60</w:t>
              </w:r>
            </w:ins>
          </w:p>
        </w:tc>
        <w:tc>
          <w:tcPr>
            <w:tcW w:w="1938" w:type="dxa"/>
          </w:tcPr>
          <w:p w14:paraId="4456AA54" w14:textId="77777777" w:rsidR="00485EF0" w:rsidRPr="00A1115A" w:rsidRDefault="00485EF0" w:rsidP="00562D9A">
            <w:pPr>
              <w:pStyle w:val="TAC"/>
              <w:rPr>
                <w:ins w:id="1073" w:author="RAP_01_22" w:date="2021-12-22T07:25:00Z"/>
                <w:rFonts w:cs="Arial"/>
              </w:rPr>
            </w:pPr>
            <w:ins w:id="1074" w:author="RAP_01_22" w:date="2021-12-22T07:25:00Z">
              <w:r w:rsidRPr="00A1115A">
                <w:rPr>
                  <w:rFonts w:cs="Arial"/>
                </w:rPr>
                <w:t>-85 &lt; f – F</w:t>
              </w:r>
              <w:r w:rsidRPr="00A1115A">
                <w:rPr>
                  <w:rFonts w:cs="Arial"/>
                  <w:vertAlign w:val="subscript"/>
                </w:rPr>
                <w:t>DL_low</w:t>
              </w:r>
              <w:r w:rsidRPr="00A1115A">
                <w:rPr>
                  <w:rFonts w:cs="Arial"/>
                </w:rPr>
                <w:t xml:space="preserve"> ≤ -60</w:t>
              </w:r>
            </w:ins>
          </w:p>
          <w:p w14:paraId="4BD12FF5" w14:textId="77777777" w:rsidR="00485EF0" w:rsidRPr="00A1115A" w:rsidRDefault="00485EF0" w:rsidP="00562D9A">
            <w:pPr>
              <w:pStyle w:val="TAC"/>
              <w:rPr>
                <w:ins w:id="1075" w:author="RAP_01_22" w:date="2021-12-22T07:25:00Z"/>
                <w:rFonts w:cs="Arial"/>
              </w:rPr>
            </w:pPr>
            <w:ins w:id="1076" w:author="RAP_01_22" w:date="2021-12-22T07:25:00Z">
              <w:r w:rsidRPr="00A1115A">
                <w:rPr>
                  <w:rFonts w:cs="Arial"/>
                </w:rPr>
                <w:t>or</w:t>
              </w:r>
            </w:ins>
          </w:p>
          <w:p w14:paraId="3329A2DF" w14:textId="77777777" w:rsidR="00485EF0" w:rsidRPr="00A1115A" w:rsidRDefault="00485EF0" w:rsidP="00562D9A">
            <w:pPr>
              <w:pStyle w:val="TAC"/>
              <w:rPr>
                <w:ins w:id="1077" w:author="RAP_01_22" w:date="2021-12-22T07:25:00Z"/>
                <w:rFonts w:cs="Arial"/>
              </w:rPr>
            </w:pPr>
            <w:ins w:id="1078" w:author="RAP_01_22" w:date="2021-12-22T07:25:00Z">
              <w:r w:rsidRPr="00A1115A">
                <w:rPr>
                  <w:rFonts w:cs="Arial"/>
                </w:rPr>
                <w:t>60 ≤ f – F</w:t>
              </w:r>
              <w:r w:rsidRPr="00A1115A">
                <w:rPr>
                  <w:rFonts w:cs="Arial"/>
                  <w:vertAlign w:val="subscript"/>
                </w:rPr>
                <w:t>DL_high</w:t>
              </w:r>
              <w:r w:rsidRPr="00A1115A">
                <w:rPr>
                  <w:rFonts w:cs="Arial"/>
                </w:rPr>
                <w:t xml:space="preserve"> &lt; 85</w:t>
              </w:r>
            </w:ins>
          </w:p>
        </w:tc>
        <w:tc>
          <w:tcPr>
            <w:tcW w:w="1938" w:type="dxa"/>
          </w:tcPr>
          <w:p w14:paraId="5F5A08D2" w14:textId="77777777" w:rsidR="00485EF0" w:rsidRPr="00A1115A" w:rsidRDefault="00485EF0" w:rsidP="00562D9A">
            <w:pPr>
              <w:pStyle w:val="TAC"/>
              <w:rPr>
                <w:ins w:id="1079" w:author="RAP_01_22" w:date="2021-12-22T07:25:00Z"/>
                <w:rFonts w:cs="Arial"/>
              </w:rPr>
            </w:pPr>
            <w:ins w:id="1080" w:author="RAP_01_22" w:date="2021-12-22T07:25:00Z">
              <w:r w:rsidRPr="00A1115A">
                <w:rPr>
                  <w:rFonts w:cs="Arial"/>
                </w:rPr>
                <w:t>1 ≤ f ≤ F</w:t>
              </w:r>
              <w:r w:rsidRPr="00A1115A">
                <w:rPr>
                  <w:rFonts w:cs="Arial"/>
                  <w:vertAlign w:val="subscript"/>
                </w:rPr>
                <w:t>DL_low</w:t>
              </w:r>
              <w:r w:rsidRPr="00A1115A">
                <w:rPr>
                  <w:rFonts w:cs="Arial"/>
                </w:rPr>
                <w:t xml:space="preserve"> – 85</w:t>
              </w:r>
            </w:ins>
          </w:p>
          <w:p w14:paraId="1C1148E4" w14:textId="77777777" w:rsidR="00485EF0" w:rsidRPr="00A1115A" w:rsidRDefault="00485EF0" w:rsidP="00562D9A">
            <w:pPr>
              <w:pStyle w:val="TAC"/>
              <w:rPr>
                <w:ins w:id="1081" w:author="RAP_01_22" w:date="2021-12-22T07:25:00Z"/>
                <w:rFonts w:cs="Arial"/>
              </w:rPr>
            </w:pPr>
            <w:ins w:id="1082" w:author="RAP_01_22" w:date="2021-12-22T07:25:00Z">
              <w:r w:rsidRPr="00A1115A">
                <w:rPr>
                  <w:rFonts w:cs="Arial"/>
                </w:rPr>
                <w:t>or</w:t>
              </w:r>
            </w:ins>
          </w:p>
          <w:p w14:paraId="5E261C2E" w14:textId="77777777" w:rsidR="00485EF0" w:rsidRPr="00A1115A" w:rsidRDefault="00485EF0" w:rsidP="00562D9A">
            <w:pPr>
              <w:pStyle w:val="TAC"/>
              <w:rPr>
                <w:ins w:id="1083" w:author="RAP_01_22" w:date="2021-12-22T07:25:00Z"/>
                <w:rFonts w:cs="Arial"/>
              </w:rPr>
            </w:pPr>
            <w:ins w:id="1084" w:author="RAP_01_22" w:date="2021-12-22T07:25:00Z">
              <w:r w:rsidRPr="00A1115A">
                <w:rPr>
                  <w:rFonts w:cs="Arial"/>
                </w:rPr>
                <w:t>F</w:t>
              </w:r>
              <w:r w:rsidRPr="00A1115A">
                <w:rPr>
                  <w:rFonts w:cs="Arial"/>
                  <w:vertAlign w:val="subscript"/>
                </w:rPr>
                <w:t>DL_high</w:t>
              </w:r>
              <w:r w:rsidRPr="00A1115A">
                <w:rPr>
                  <w:rFonts w:cs="Arial"/>
                </w:rPr>
                <w:t xml:space="preserve"> + 85 ≤ f</w:t>
              </w:r>
            </w:ins>
          </w:p>
          <w:p w14:paraId="77140A3E" w14:textId="77777777" w:rsidR="00485EF0" w:rsidRPr="00A1115A" w:rsidRDefault="00485EF0" w:rsidP="00562D9A">
            <w:pPr>
              <w:pStyle w:val="TAC"/>
              <w:rPr>
                <w:ins w:id="1085" w:author="RAP_01_22" w:date="2021-12-22T07:25:00Z"/>
                <w:rFonts w:cs="Arial"/>
              </w:rPr>
            </w:pPr>
            <w:ins w:id="1086" w:author="RAP_01_22" w:date="2021-12-22T07:25:00Z">
              <w:r w:rsidRPr="00A1115A">
                <w:rPr>
                  <w:rFonts w:cs="Arial"/>
                </w:rPr>
                <w:t>≤ 12750</w:t>
              </w:r>
            </w:ins>
          </w:p>
        </w:tc>
      </w:tr>
    </w:tbl>
    <w:p w14:paraId="7F2DC667" w14:textId="77777777" w:rsidR="00485EF0" w:rsidRDefault="00485EF0" w:rsidP="00772155">
      <w:pPr>
        <w:rPr>
          <w:ins w:id="1087" w:author="RAP_01_22" w:date="2021-12-22T07:25:00Z"/>
        </w:rPr>
      </w:pPr>
    </w:p>
    <w:p w14:paraId="1A215DFF" w14:textId="77777777" w:rsidR="00485EF0" w:rsidRPr="00A1115A" w:rsidRDefault="00485EF0" w:rsidP="00485EF0">
      <w:pPr>
        <w:pStyle w:val="TH"/>
        <w:rPr>
          <w:ins w:id="1088" w:author="RAP_01_22" w:date="2021-12-22T07:25:00Z"/>
        </w:rPr>
      </w:pPr>
      <w:ins w:id="1089" w:author="RAP_01_22" w:date="2021-12-22T07:25:00Z">
        <w:r w:rsidRPr="00A1115A">
          <w:lastRenderedPageBreak/>
          <w:t>Table 7.</w:t>
        </w:r>
        <w:r>
          <w:t>2</w:t>
        </w:r>
        <w:r w:rsidRPr="00A1115A">
          <w:t>.</w:t>
        </w:r>
        <w:r>
          <w:t>2</w:t>
        </w:r>
        <w:r w:rsidRPr="00A1115A">
          <w:t>-</w:t>
        </w:r>
        <w:r>
          <w:t>5</w:t>
        </w:r>
        <w:r w:rsidRPr="00A1115A">
          <w:t>: Narrow Band Blocking</w:t>
        </w:r>
      </w:ins>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ins w:id="1090" w:author="RAP_01_22" w:date="2021-12-22T07:25:00Z"/>
        </w:trPr>
        <w:tc>
          <w:tcPr>
            <w:tcW w:w="683" w:type="pct"/>
            <w:tcBorders>
              <w:bottom w:val="nil"/>
            </w:tcBorders>
            <w:shd w:val="clear" w:color="auto" w:fill="auto"/>
            <w:vAlign w:val="center"/>
          </w:tcPr>
          <w:p w14:paraId="0D1FCDCA" w14:textId="77777777" w:rsidR="00485EF0" w:rsidRPr="00A1115A" w:rsidRDefault="00485EF0" w:rsidP="00562D9A">
            <w:pPr>
              <w:pStyle w:val="TAH"/>
              <w:rPr>
                <w:ins w:id="1091" w:author="RAP_01_22" w:date="2021-12-22T07:25:00Z"/>
              </w:rPr>
            </w:pPr>
            <w:ins w:id="1092" w:author="RAP_01_22" w:date="2021-12-22T07:25:00Z">
              <w:r w:rsidRPr="00A1115A">
                <w:t>NR band</w:t>
              </w:r>
            </w:ins>
          </w:p>
        </w:tc>
        <w:tc>
          <w:tcPr>
            <w:tcW w:w="597" w:type="pct"/>
            <w:tcBorders>
              <w:bottom w:val="nil"/>
            </w:tcBorders>
            <w:shd w:val="clear" w:color="auto" w:fill="auto"/>
            <w:vAlign w:val="center"/>
            <w:hideMark/>
          </w:tcPr>
          <w:p w14:paraId="1826832B" w14:textId="77777777" w:rsidR="00485EF0" w:rsidRPr="00A1115A" w:rsidRDefault="00485EF0" w:rsidP="00562D9A">
            <w:pPr>
              <w:pStyle w:val="TAH"/>
              <w:rPr>
                <w:ins w:id="1093" w:author="RAP_01_22" w:date="2021-12-22T07:25:00Z"/>
              </w:rPr>
            </w:pPr>
            <w:ins w:id="1094" w:author="RAP_01_22" w:date="2021-12-22T07:25:00Z">
              <w:r w:rsidRPr="00A1115A">
                <w:t>Parameter</w:t>
              </w:r>
            </w:ins>
          </w:p>
        </w:tc>
        <w:tc>
          <w:tcPr>
            <w:tcW w:w="332" w:type="pct"/>
            <w:tcBorders>
              <w:bottom w:val="nil"/>
            </w:tcBorders>
            <w:shd w:val="clear" w:color="auto" w:fill="auto"/>
            <w:vAlign w:val="center"/>
            <w:hideMark/>
          </w:tcPr>
          <w:p w14:paraId="1882D8B9" w14:textId="77777777" w:rsidR="00485EF0" w:rsidRPr="00A1115A" w:rsidRDefault="00485EF0" w:rsidP="00562D9A">
            <w:pPr>
              <w:pStyle w:val="TAH"/>
              <w:rPr>
                <w:ins w:id="1095" w:author="RAP_01_22" w:date="2021-12-22T07:25:00Z"/>
              </w:rPr>
            </w:pPr>
            <w:ins w:id="1096" w:author="RAP_01_22" w:date="2021-12-22T07:25:00Z">
              <w:r w:rsidRPr="00A1115A">
                <w:t>Unit</w:t>
              </w:r>
            </w:ins>
          </w:p>
        </w:tc>
        <w:tc>
          <w:tcPr>
            <w:tcW w:w="3387" w:type="pct"/>
            <w:gridSpan w:val="5"/>
            <w:vAlign w:val="center"/>
          </w:tcPr>
          <w:p w14:paraId="6EC0EB59" w14:textId="77777777" w:rsidR="00485EF0" w:rsidRPr="00A1115A" w:rsidRDefault="00485EF0" w:rsidP="00562D9A">
            <w:pPr>
              <w:pStyle w:val="TAH"/>
              <w:rPr>
                <w:ins w:id="1097" w:author="RAP_01_22" w:date="2021-12-22T07:25:00Z"/>
              </w:rPr>
            </w:pPr>
            <w:ins w:id="1098" w:author="RAP_01_22" w:date="2021-12-22T07:25:00Z">
              <w:r w:rsidRPr="00A1115A">
                <w:t>Channel Bandwidth</w:t>
              </w:r>
              <w:r>
                <w:t xml:space="preserve"> (MHz)</w:t>
              </w:r>
            </w:ins>
          </w:p>
        </w:tc>
      </w:tr>
      <w:tr w:rsidR="00485EF0" w:rsidRPr="00A1115A" w14:paraId="4801B7E2" w14:textId="77777777" w:rsidTr="00DE1F0C">
        <w:trPr>
          <w:trHeight w:val="187"/>
          <w:ins w:id="1099" w:author="RAP_01_22" w:date="2021-12-22T07:25:00Z"/>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rPr>
                <w:ins w:id="1100" w:author="RAP_01_22" w:date="2021-12-22T07:25:00Z"/>
              </w:rPr>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rPr>
                <w:ins w:id="1101" w:author="RAP_01_22" w:date="2021-12-22T07:25:00Z"/>
              </w:rPr>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rPr>
                <w:ins w:id="1102" w:author="RAP_01_22" w:date="2021-12-22T07:25:00Z"/>
              </w:rPr>
            </w:pPr>
          </w:p>
        </w:tc>
        <w:tc>
          <w:tcPr>
            <w:tcW w:w="327" w:type="pct"/>
            <w:shd w:val="clear" w:color="auto" w:fill="auto"/>
            <w:vAlign w:val="center"/>
            <w:hideMark/>
          </w:tcPr>
          <w:p w14:paraId="08F22BC9" w14:textId="77777777" w:rsidR="00485EF0" w:rsidRPr="00A1115A" w:rsidRDefault="00485EF0" w:rsidP="00562D9A">
            <w:pPr>
              <w:pStyle w:val="TAH"/>
              <w:rPr>
                <w:ins w:id="1103" w:author="RAP_01_22" w:date="2021-12-22T07:25:00Z"/>
              </w:rPr>
            </w:pPr>
            <w:ins w:id="1104" w:author="RAP_01_22" w:date="2021-12-22T07:25:00Z">
              <w:r w:rsidRPr="00A1115A">
                <w:t>5</w:t>
              </w:r>
            </w:ins>
          </w:p>
        </w:tc>
        <w:tc>
          <w:tcPr>
            <w:tcW w:w="327" w:type="pct"/>
            <w:shd w:val="clear" w:color="auto" w:fill="auto"/>
            <w:vAlign w:val="center"/>
            <w:hideMark/>
          </w:tcPr>
          <w:p w14:paraId="4D8682A7" w14:textId="77777777" w:rsidR="00485EF0" w:rsidRPr="00A1115A" w:rsidRDefault="00485EF0" w:rsidP="00562D9A">
            <w:pPr>
              <w:pStyle w:val="TAH"/>
              <w:rPr>
                <w:ins w:id="1105" w:author="RAP_01_22" w:date="2021-12-22T07:25:00Z"/>
              </w:rPr>
            </w:pPr>
            <w:ins w:id="1106" w:author="RAP_01_22" w:date="2021-12-22T07:25:00Z">
              <w:r w:rsidRPr="00A1115A">
                <w:t>10</w:t>
              </w:r>
            </w:ins>
          </w:p>
        </w:tc>
        <w:tc>
          <w:tcPr>
            <w:tcW w:w="327" w:type="pct"/>
            <w:shd w:val="clear" w:color="auto" w:fill="auto"/>
            <w:vAlign w:val="center"/>
            <w:hideMark/>
          </w:tcPr>
          <w:p w14:paraId="3C4F2932" w14:textId="77777777" w:rsidR="00485EF0" w:rsidRPr="00A1115A" w:rsidRDefault="00485EF0" w:rsidP="00562D9A">
            <w:pPr>
              <w:pStyle w:val="TAH"/>
              <w:rPr>
                <w:ins w:id="1107" w:author="RAP_01_22" w:date="2021-12-22T07:25:00Z"/>
              </w:rPr>
            </w:pPr>
            <w:ins w:id="1108" w:author="RAP_01_22" w:date="2021-12-22T07:25:00Z">
              <w:r w:rsidRPr="00A1115A">
                <w:t>15</w:t>
              </w:r>
            </w:ins>
          </w:p>
        </w:tc>
        <w:tc>
          <w:tcPr>
            <w:tcW w:w="328" w:type="pct"/>
            <w:shd w:val="clear" w:color="auto" w:fill="auto"/>
            <w:vAlign w:val="center"/>
            <w:hideMark/>
          </w:tcPr>
          <w:p w14:paraId="43EC258D" w14:textId="77777777" w:rsidR="00485EF0" w:rsidRPr="00A1115A" w:rsidRDefault="00485EF0" w:rsidP="00562D9A">
            <w:pPr>
              <w:pStyle w:val="TAH"/>
              <w:rPr>
                <w:ins w:id="1109" w:author="RAP_01_22" w:date="2021-12-22T07:25:00Z"/>
              </w:rPr>
            </w:pPr>
            <w:ins w:id="1110" w:author="RAP_01_22" w:date="2021-12-22T07:25:00Z">
              <w:r w:rsidRPr="00A1115A">
                <w:t>20</w:t>
              </w:r>
            </w:ins>
          </w:p>
        </w:tc>
        <w:tc>
          <w:tcPr>
            <w:tcW w:w="2078" w:type="pct"/>
            <w:shd w:val="clear" w:color="auto" w:fill="auto"/>
            <w:vAlign w:val="center"/>
          </w:tcPr>
          <w:p w14:paraId="55696983" w14:textId="77777777" w:rsidR="00485EF0" w:rsidRPr="00A1115A" w:rsidRDefault="00485EF0" w:rsidP="00562D9A">
            <w:pPr>
              <w:pStyle w:val="TAH"/>
              <w:rPr>
                <w:ins w:id="1111" w:author="RAP_01_22" w:date="2021-12-22T07:25:00Z"/>
              </w:rPr>
            </w:pPr>
            <w:ins w:id="1112" w:author="RAP_01_22" w:date="2021-12-22T07:25:00Z">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p>
        </w:tc>
      </w:tr>
      <w:tr w:rsidR="00485EF0" w:rsidRPr="00A1115A" w14:paraId="03DA0356" w14:textId="77777777" w:rsidTr="00DE1F0C">
        <w:trPr>
          <w:trHeight w:val="187"/>
          <w:ins w:id="1113" w:author="RAP_01_22" w:date="2021-12-22T07:25:00Z"/>
        </w:trPr>
        <w:tc>
          <w:tcPr>
            <w:tcW w:w="683" w:type="pct"/>
            <w:vMerge w:val="restart"/>
            <w:shd w:val="clear" w:color="auto" w:fill="auto"/>
            <w:vAlign w:val="center"/>
          </w:tcPr>
          <w:p w14:paraId="04F82528" w14:textId="77777777" w:rsidR="00485EF0" w:rsidRPr="00A1115A" w:rsidRDefault="00485EF0" w:rsidP="00562D9A">
            <w:pPr>
              <w:pStyle w:val="TAC"/>
              <w:rPr>
                <w:ins w:id="1114" w:author="RAP_01_22" w:date="2021-12-22T07:25:00Z"/>
              </w:rPr>
            </w:pPr>
            <w:ins w:id="1115" w:author="RAP_01_22" w:date="2021-12-22T07:25:00Z">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ins>
          </w:p>
        </w:tc>
        <w:tc>
          <w:tcPr>
            <w:tcW w:w="597" w:type="pct"/>
            <w:tcBorders>
              <w:bottom w:val="nil"/>
            </w:tcBorders>
            <w:shd w:val="clear" w:color="auto" w:fill="auto"/>
            <w:vAlign w:val="center"/>
            <w:hideMark/>
          </w:tcPr>
          <w:p w14:paraId="3EB63105" w14:textId="77777777" w:rsidR="00485EF0" w:rsidRPr="00A1115A" w:rsidRDefault="00485EF0" w:rsidP="00562D9A">
            <w:pPr>
              <w:pStyle w:val="TAC"/>
              <w:rPr>
                <w:ins w:id="1116" w:author="RAP_01_22" w:date="2021-12-22T07:25:00Z"/>
              </w:rPr>
            </w:pPr>
            <w:ins w:id="1117" w:author="RAP_01_22" w:date="2021-12-22T07:25:00Z">
              <w:r w:rsidRPr="00A1115A">
                <w:t>P</w:t>
              </w:r>
              <w:r w:rsidRPr="00A1115A">
                <w:rPr>
                  <w:vertAlign w:val="subscript"/>
                </w:rPr>
                <w:t>w</w:t>
              </w:r>
            </w:ins>
          </w:p>
        </w:tc>
        <w:tc>
          <w:tcPr>
            <w:tcW w:w="332" w:type="pct"/>
            <w:tcBorders>
              <w:bottom w:val="nil"/>
            </w:tcBorders>
            <w:shd w:val="clear" w:color="auto" w:fill="auto"/>
            <w:vAlign w:val="center"/>
            <w:hideMark/>
          </w:tcPr>
          <w:p w14:paraId="6E835D36" w14:textId="77777777" w:rsidR="00485EF0" w:rsidRPr="00A1115A" w:rsidRDefault="00485EF0" w:rsidP="00562D9A">
            <w:pPr>
              <w:pStyle w:val="TAC"/>
              <w:rPr>
                <w:ins w:id="1118" w:author="RAP_01_22" w:date="2021-12-22T07:25:00Z"/>
              </w:rPr>
            </w:pPr>
            <w:ins w:id="1119" w:author="RAP_01_22" w:date="2021-12-22T07:25:00Z">
              <w:r w:rsidRPr="00A1115A">
                <w:t>dBm</w:t>
              </w:r>
            </w:ins>
          </w:p>
        </w:tc>
        <w:tc>
          <w:tcPr>
            <w:tcW w:w="327" w:type="pct"/>
            <w:vAlign w:val="center"/>
          </w:tcPr>
          <w:p w14:paraId="409BDD00" w14:textId="77777777" w:rsidR="00485EF0" w:rsidRPr="00A1115A" w:rsidRDefault="00485EF0" w:rsidP="00562D9A">
            <w:pPr>
              <w:pStyle w:val="TAC"/>
              <w:rPr>
                <w:ins w:id="1120" w:author="RAP_01_22" w:date="2021-12-22T07:25:00Z"/>
              </w:rPr>
            </w:pPr>
          </w:p>
        </w:tc>
        <w:tc>
          <w:tcPr>
            <w:tcW w:w="3060" w:type="pct"/>
            <w:gridSpan w:val="4"/>
            <w:vAlign w:val="center"/>
          </w:tcPr>
          <w:p w14:paraId="367A108F" w14:textId="77777777" w:rsidR="00485EF0" w:rsidRPr="00A1115A" w:rsidRDefault="00485EF0" w:rsidP="00562D9A">
            <w:pPr>
              <w:pStyle w:val="TAC"/>
              <w:rPr>
                <w:ins w:id="1121" w:author="RAP_01_22" w:date="2021-12-22T07:25:00Z"/>
              </w:rPr>
            </w:pPr>
            <w:ins w:id="1122" w:author="RAP_01_22" w:date="2021-12-22T07:25:00Z">
              <w:r w:rsidRPr="00A1115A">
                <w:t>P</w:t>
              </w:r>
              <w:r w:rsidRPr="00A1115A">
                <w:rPr>
                  <w:vertAlign w:val="subscript"/>
                </w:rPr>
                <w:t>REFSENS</w:t>
              </w:r>
              <w:r w:rsidRPr="00A1115A">
                <w:t xml:space="preserve"> + channel-bandwidth specific value below</w:t>
              </w:r>
            </w:ins>
          </w:p>
        </w:tc>
      </w:tr>
      <w:tr w:rsidR="00485EF0" w:rsidRPr="00A1115A" w14:paraId="6FEB176D" w14:textId="77777777" w:rsidTr="00DE1F0C">
        <w:trPr>
          <w:trHeight w:val="187"/>
          <w:ins w:id="1123" w:author="RAP_01_22" w:date="2021-12-22T07:25:00Z"/>
        </w:trPr>
        <w:tc>
          <w:tcPr>
            <w:tcW w:w="683" w:type="pct"/>
            <w:vMerge/>
            <w:shd w:val="clear" w:color="auto" w:fill="auto"/>
            <w:vAlign w:val="center"/>
          </w:tcPr>
          <w:p w14:paraId="5DBEB55C" w14:textId="77777777" w:rsidR="00485EF0" w:rsidRPr="00A1115A" w:rsidRDefault="00485EF0" w:rsidP="00562D9A">
            <w:pPr>
              <w:pStyle w:val="TAC"/>
              <w:rPr>
                <w:ins w:id="1124" w:author="RAP_01_22" w:date="2021-12-22T07:25:00Z"/>
              </w:rPr>
            </w:pPr>
          </w:p>
        </w:tc>
        <w:tc>
          <w:tcPr>
            <w:tcW w:w="597" w:type="pct"/>
            <w:tcBorders>
              <w:top w:val="nil"/>
            </w:tcBorders>
            <w:shd w:val="clear" w:color="auto" w:fill="auto"/>
            <w:vAlign w:val="center"/>
            <w:hideMark/>
          </w:tcPr>
          <w:p w14:paraId="78407052" w14:textId="77777777" w:rsidR="00485EF0" w:rsidRPr="00A1115A" w:rsidRDefault="00485EF0" w:rsidP="00562D9A">
            <w:pPr>
              <w:pStyle w:val="TAC"/>
              <w:rPr>
                <w:ins w:id="1125" w:author="RAP_01_22" w:date="2021-12-22T07:25:00Z"/>
              </w:rPr>
            </w:pPr>
          </w:p>
        </w:tc>
        <w:tc>
          <w:tcPr>
            <w:tcW w:w="332" w:type="pct"/>
            <w:tcBorders>
              <w:top w:val="nil"/>
            </w:tcBorders>
            <w:shd w:val="clear" w:color="auto" w:fill="auto"/>
            <w:vAlign w:val="center"/>
            <w:hideMark/>
          </w:tcPr>
          <w:p w14:paraId="5B21FB30" w14:textId="77777777" w:rsidR="00485EF0" w:rsidRPr="00A1115A" w:rsidRDefault="00485EF0" w:rsidP="00562D9A">
            <w:pPr>
              <w:pStyle w:val="TAC"/>
              <w:rPr>
                <w:ins w:id="1126" w:author="RAP_01_22" w:date="2021-12-22T07:25:00Z"/>
              </w:rPr>
            </w:pPr>
          </w:p>
        </w:tc>
        <w:tc>
          <w:tcPr>
            <w:tcW w:w="327" w:type="pct"/>
            <w:shd w:val="clear" w:color="auto" w:fill="auto"/>
            <w:vAlign w:val="center"/>
            <w:hideMark/>
          </w:tcPr>
          <w:p w14:paraId="41AE54F4" w14:textId="77777777" w:rsidR="00485EF0" w:rsidRPr="00A1115A" w:rsidRDefault="00485EF0" w:rsidP="00562D9A">
            <w:pPr>
              <w:pStyle w:val="TAC"/>
              <w:rPr>
                <w:ins w:id="1127" w:author="RAP_01_22" w:date="2021-12-22T07:25:00Z"/>
              </w:rPr>
            </w:pPr>
            <w:ins w:id="1128" w:author="RAP_01_22" w:date="2021-12-22T07:25:00Z">
              <w:r w:rsidRPr="00A1115A">
                <w:t>16</w:t>
              </w:r>
            </w:ins>
          </w:p>
        </w:tc>
        <w:tc>
          <w:tcPr>
            <w:tcW w:w="327" w:type="pct"/>
            <w:shd w:val="clear" w:color="auto" w:fill="auto"/>
            <w:vAlign w:val="center"/>
            <w:hideMark/>
          </w:tcPr>
          <w:p w14:paraId="57FDD96C" w14:textId="77777777" w:rsidR="00485EF0" w:rsidRPr="00A1115A" w:rsidRDefault="00485EF0" w:rsidP="00562D9A">
            <w:pPr>
              <w:pStyle w:val="TAC"/>
              <w:rPr>
                <w:ins w:id="1129" w:author="RAP_01_22" w:date="2021-12-22T07:25:00Z"/>
              </w:rPr>
            </w:pPr>
            <w:ins w:id="1130" w:author="RAP_01_22" w:date="2021-12-22T07:25:00Z">
              <w:r w:rsidRPr="00A1115A">
                <w:t>13</w:t>
              </w:r>
            </w:ins>
          </w:p>
        </w:tc>
        <w:tc>
          <w:tcPr>
            <w:tcW w:w="327" w:type="pct"/>
            <w:shd w:val="clear" w:color="auto" w:fill="auto"/>
            <w:vAlign w:val="center"/>
            <w:hideMark/>
          </w:tcPr>
          <w:p w14:paraId="408AFAB2" w14:textId="77777777" w:rsidR="00485EF0" w:rsidRPr="00A1115A" w:rsidRDefault="00485EF0" w:rsidP="00562D9A">
            <w:pPr>
              <w:pStyle w:val="TAC"/>
              <w:rPr>
                <w:ins w:id="1131" w:author="RAP_01_22" w:date="2021-12-22T07:25:00Z"/>
              </w:rPr>
            </w:pPr>
            <w:ins w:id="1132" w:author="RAP_01_22" w:date="2021-12-22T07:25:00Z">
              <w:r w:rsidRPr="00A1115A">
                <w:t>14</w:t>
              </w:r>
            </w:ins>
          </w:p>
        </w:tc>
        <w:tc>
          <w:tcPr>
            <w:tcW w:w="328" w:type="pct"/>
            <w:shd w:val="clear" w:color="auto" w:fill="auto"/>
            <w:vAlign w:val="center"/>
            <w:hideMark/>
          </w:tcPr>
          <w:p w14:paraId="2EC05F2C" w14:textId="77777777" w:rsidR="00485EF0" w:rsidRPr="00A1115A" w:rsidRDefault="00485EF0" w:rsidP="00562D9A">
            <w:pPr>
              <w:pStyle w:val="TAC"/>
              <w:rPr>
                <w:ins w:id="1133" w:author="RAP_01_22" w:date="2021-12-22T07:25:00Z"/>
              </w:rPr>
            </w:pPr>
            <w:ins w:id="1134" w:author="RAP_01_22" w:date="2021-12-22T07:25:00Z">
              <w:r w:rsidRPr="00A1115A">
                <w:t>16</w:t>
              </w:r>
            </w:ins>
          </w:p>
        </w:tc>
        <w:tc>
          <w:tcPr>
            <w:tcW w:w="2078" w:type="pct"/>
            <w:shd w:val="clear" w:color="auto" w:fill="auto"/>
            <w:vAlign w:val="center"/>
          </w:tcPr>
          <w:p w14:paraId="250FF307" w14:textId="77777777" w:rsidR="00485EF0" w:rsidRPr="00A1115A" w:rsidRDefault="00485EF0" w:rsidP="00562D9A">
            <w:pPr>
              <w:pStyle w:val="TAC"/>
              <w:rPr>
                <w:ins w:id="1135" w:author="RAP_01_22" w:date="2021-12-22T07:25:00Z"/>
              </w:rPr>
            </w:pPr>
            <w:ins w:id="1136" w:author="RAP_01_22" w:date="2021-12-22T07:25:00Z">
              <w:r>
                <w:t>16</w:t>
              </w:r>
            </w:ins>
          </w:p>
        </w:tc>
      </w:tr>
      <w:tr w:rsidR="00485EF0" w:rsidRPr="00A1115A" w14:paraId="1046AD6D" w14:textId="77777777" w:rsidTr="00DE1F0C">
        <w:trPr>
          <w:trHeight w:val="187"/>
          <w:ins w:id="1137" w:author="RAP_01_22" w:date="2021-12-22T07:25:00Z"/>
        </w:trPr>
        <w:tc>
          <w:tcPr>
            <w:tcW w:w="683" w:type="pct"/>
            <w:vMerge/>
            <w:shd w:val="clear" w:color="auto" w:fill="auto"/>
            <w:vAlign w:val="center"/>
          </w:tcPr>
          <w:p w14:paraId="28EEA02B" w14:textId="77777777" w:rsidR="00485EF0" w:rsidRPr="00A1115A" w:rsidRDefault="00485EF0" w:rsidP="00562D9A">
            <w:pPr>
              <w:pStyle w:val="TAC"/>
              <w:rPr>
                <w:ins w:id="1138" w:author="RAP_01_22" w:date="2021-12-22T07:25:00Z"/>
              </w:rPr>
            </w:pPr>
          </w:p>
        </w:tc>
        <w:tc>
          <w:tcPr>
            <w:tcW w:w="597" w:type="pct"/>
            <w:shd w:val="clear" w:color="auto" w:fill="auto"/>
            <w:vAlign w:val="center"/>
            <w:hideMark/>
          </w:tcPr>
          <w:p w14:paraId="658356EE" w14:textId="77777777" w:rsidR="00485EF0" w:rsidRPr="00A1115A" w:rsidRDefault="00485EF0" w:rsidP="00562D9A">
            <w:pPr>
              <w:pStyle w:val="TAC"/>
              <w:rPr>
                <w:ins w:id="1139" w:author="RAP_01_22" w:date="2021-12-22T07:25:00Z"/>
              </w:rPr>
            </w:pPr>
            <w:proofErr w:type="spellStart"/>
            <w:ins w:id="1140" w:author="RAP_01_22" w:date="2021-12-22T07:25:00Z">
              <w:r w:rsidRPr="00A1115A">
                <w:t>P</w:t>
              </w:r>
              <w:r w:rsidRPr="00A1115A">
                <w:rPr>
                  <w:vertAlign w:val="subscript"/>
                </w:rPr>
                <w:t>uw</w:t>
              </w:r>
              <w:proofErr w:type="spellEnd"/>
              <w:r w:rsidRPr="00A1115A">
                <w:t xml:space="preserve"> (CW)</w:t>
              </w:r>
            </w:ins>
          </w:p>
        </w:tc>
        <w:tc>
          <w:tcPr>
            <w:tcW w:w="332" w:type="pct"/>
            <w:shd w:val="clear" w:color="auto" w:fill="auto"/>
            <w:vAlign w:val="center"/>
            <w:hideMark/>
          </w:tcPr>
          <w:p w14:paraId="7AAAC2F9" w14:textId="77777777" w:rsidR="00485EF0" w:rsidRPr="00A1115A" w:rsidRDefault="00485EF0" w:rsidP="00562D9A">
            <w:pPr>
              <w:pStyle w:val="TAC"/>
              <w:rPr>
                <w:ins w:id="1141" w:author="RAP_01_22" w:date="2021-12-22T07:25:00Z"/>
              </w:rPr>
            </w:pPr>
            <w:ins w:id="1142" w:author="RAP_01_22" w:date="2021-12-22T07:25:00Z">
              <w:r w:rsidRPr="00A1115A">
                <w:t>dBm</w:t>
              </w:r>
            </w:ins>
          </w:p>
        </w:tc>
        <w:tc>
          <w:tcPr>
            <w:tcW w:w="3387" w:type="pct"/>
            <w:gridSpan w:val="5"/>
            <w:shd w:val="clear" w:color="auto" w:fill="auto"/>
            <w:vAlign w:val="center"/>
          </w:tcPr>
          <w:p w14:paraId="0406B47C" w14:textId="77777777" w:rsidR="00485EF0" w:rsidRPr="00A1115A" w:rsidRDefault="00485EF0" w:rsidP="00562D9A">
            <w:pPr>
              <w:pStyle w:val="TAC"/>
              <w:rPr>
                <w:ins w:id="1143" w:author="RAP_01_22" w:date="2021-12-22T07:25:00Z"/>
              </w:rPr>
            </w:pPr>
            <w:ins w:id="1144" w:author="RAP_01_22" w:date="2021-12-22T07:25:00Z">
              <w:r>
                <w:t>-55</w:t>
              </w:r>
            </w:ins>
          </w:p>
        </w:tc>
      </w:tr>
      <w:tr w:rsidR="00485EF0" w:rsidRPr="00A1115A" w14:paraId="1BEECDFF" w14:textId="77777777" w:rsidTr="00DE1F0C">
        <w:trPr>
          <w:trHeight w:val="187"/>
          <w:ins w:id="1145" w:author="RAP_01_22" w:date="2021-12-22T07:25:00Z"/>
        </w:trPr>
        <w:tc>
          <w:tcPr>
            <w:tcW w:w="683" w:type="pct"/>
            <w:vMerge/>
            <w:shd w:val="clear" w:color="auto" w:fill="auto"/>
            <w:vAlign w:val="center"/>
          </w:tcPr>
          <w:p w14:paraId="0277E0CE" w14:textId="77777777" w:rsidR="00485EF0" w:rsidRPr="00A1115A" w:rsidRDefault="00485EF0" w:rsidP="00562D9A">
            <w:pPr>
              <w:pStyle w:val="TAC"/>
              <w:rPr>
                <w:ins w:id="1146" w:author="RAP_01_22" w:date="2021-12-22T07:25:00Z"/>
              </w:rPr>
            </w:pPr>
          </w:p>
        </w:tc>
        <w:tc>
          <w:tcPr>
            <w:tcW w:w="597" w:type="pct"/>
            <w:shd w:val="clear" w:color="auto" w:fill="auto"/>
            <w:vAlign w:val="center"/>
            <w:hideMark/>
          </w:tcPr>
          <w:p w14:paraId="4BF7E6C6" w14:textId="77777777" w:rsidR="00485EF0" w:rsidRPr="00A1115A" w:rsidRDefault="00485EF0" w:rsidP="00562D9A">
            <w:pPr>
              <w:pStyle w:val="TAC"/>
              <w:rPr>
                <w:ins w:id="1147" w:author="RAP_01_22" w:date="2021-12-22T07:25:00Z"/>
              </w:rPr>
            </w:pPr>
            <w:proofErr w:type="spellStart"/>
            <w:ins w:id="1148" w:author="RAP_01_22" w:date="2021-12-22T07:25:00Z">
              <w:r w:rsidRPr="00A1115A">
                <w:t>F</w:t>
              </w:r>
              <w:r w:rsidRPr="00A1115A">
                <w:rPr>
                  <w:vertAlign w:val="subscript"/>
                </w:rPr>
                <w:t>uw</w:t>
              </w:r>
              <w:proofErr w:type="spellEnd"/>
              <w:r w:rsidRPr="00A1115A">
                <w:t xml:space="preserve"> (offset SCS= 15 kHz)</w:t>
              </w:r>
              <w:r w:rsidRPr="00974B2B">
                <w:rPr>
                  <w:vertAlign w:val="superscript"/>
                </w:rPr>
                <w:t xml:space="preserve"> 4</w:t>
              </w:r>
            </w:ins>
          </w:p>
        </w:tc>
        <w:tc>
          <w:tcPr>
            <w:tcW w:w="332" w:type="pct"/>
            <w:shd w:val="clear" w:color="auto" w:fill="auto"/>
            <w:vAlign w:val="center"/>
            <w:hideMark/>
          </w:tcPr>
          <w:p w14:paraId="005D0CA8" w14:textId="77777777" w:rsidR="00485EF0" w:rsidRPr="00A1115A" w:rsidRDefault="00485EF0" w:rsidP="00562D9A">
            <w:pPr>
              <w:pStyle w:val="TAC"/>
              <w:rPr>
                <w:ins w:id="1149" w:author="RAP_01_22" w:date="2021-12-22T07:25:00Z"/>
              </w:rPr>
            </w:pPr>
            <w:ins w:id="1150" w:author="RAP_01_22" w:date="2021-12-22T07:25:00Z">
              <w:r w:rsidRPr="00A1115A">
                <w:t>MHz</w:t>
              </w:r>
            </w:ins>
          </w:p>
        </w:tc>
        <w:tc>
          <w:tcPr>
            <w:tcW w:w="1309" w:type="pct"/>
            <w:gridSpan w:val="4"/>
            <w:shd w:val="clear" w:color="auto" w:fill="auto"/>
            <w:vAlign w:val="center"/>
          </w:tcPr>
          <w:p w14:paraId="0CBB4188" w14:textId="77777777" w:rsidR="00485EF0" w:rsidRPr="00A1115A" w:rsidRDefault="00172F54" w:rsidP="00562D9A">
            <w:pPr>
              <w:pStyle w:val="TAC"/>
              <w:rPr>
                <w:ins w:id="1151" w:author="RAP_01_22" w:date="2021-12-22T07:25:00Z"/>
              </w:rPr>
            </w:pPr>
            <m:oMathPara>
              <m:oMath>
                <m:d>
                  <m:dPr>
                    <m:ctrlPr>
                      <w:ins w:id="1152" w:author="RAP_01_22" w:date="2021-12-22T07:25:00Z">
                        <w:rPr>
                          <w:rFonts w:ascii="Cambria Math" w:hAnsi="Cambria Math"/>
                          <w:i/>
                          <w:szCs w:val="18"/>
                        </w:rPr>
                      </w:ins>
                    </m:ctrlPr>
                  </m:dPr>
                  <m:e>
                    <m:d>
                      <m:dPr>
                        <m:begChr m:val="⌊"/>
                        <m:endChr m:val="⌋"/>
                        <m:ctrlPr>
                          <w:ins w:id="1153" w:author="RAP_01_22" w:date="2021-12-22T07:25:00Z">
                            <w:rPr>
                              <w:rFonts w:ascii="Cambria Math" w:hAnsi="Cambria Math"/>
                              <w:i/>
                              <w:szCs w:val="18"/>
                            </w:rPr>
                          </w:ins>
                        </m:ctrlPr>
                      </m:dPr>
                      <m:e>
                        <m:f>
                          <m:fPr>
                            <m:ctrlPr>
                              <w:ins w:id="1154" w:author="RAP_01_22" w:date="2021-12-22T07:25:00Z">
                                <w:rPr>
                                  <w:rFonts w:ascii="Cambria Math" w:hAnsi="Cambria Math"/>
                                  <w:i/>
                                  <w:szCs w:val="18"/>
                                </w:rPr>
                              </w:ins>
                            </m:ctrlPr>
                          </m:fPr>
                          <m:num>
                            <m:f>
                              <m:fPr>
                                <m:ctrlPr>
                                  <w:ins w:id="1155" w:author="RAP_01_22" w:date="2021-12-22T07:25:00Z">
                                    <w:rPr>
                                      <w:rFonts w:ascii="Cambria Math" w:hAnsi="Cambria Math"/>
                                      <w:i/>
                                      <w:szCs w:val="18"/>
                                    </w:rPr>
                                  </w:ins>
                                </m:ctrlPr>
                              </m:fPr>
                              <m:num>
                                <m:sSub>
                                  <m:sSubPr>
                                    <m:ctrlPr>
                                      <w:ins w:id="1156" w:author="RAP_01_22" w:date="2021-12-22T07:25:00Z">
                                        <w:rPr>
                                          <w:rFonts w:ascii="Cambria Math" w:hAnsi="Cambria Math"/>
                                          <w:i/>
                                          <w:szCs w:val="18"/>
                                        </w:rPr>
                                      </w:ins>
                                    </m:ctrlPr>
                                  </m:sSubPr>
                                  <m:e>
                                    <m:r>
                                      <w:ins w:id="1157" w:author="RAP_01_22" w:date="2021-12-22T07:25:00Z">
                                        <w:rPr>
                                          <w:rFonts w:ascii="Cambria Math" w:hAnsi="Cambria Math"/>
                                          <w:szCs w:val="18"/>
                                        </w:rPr>
                                        <m:t>BW</m:t>
                                      </w:ins>
                                    </m:r>
                                  </m:e>
                                  <m:sub>
                                    <m:r>
                                      <w:ins w:id="1158" w:author="RAP_01_22" w:date="2021-12-22T07:25:00Z">
                                        <w:rPr>
                                          <w:rFonts w:ascii="Cambria Math" w:hAnsi="Cambria Math"/>
                                          <w:szCs w:val="18"/>
                                        </w:rPr>
                                        <m:t>Channel</m:t>
                                      </w:ins>
                                    </m:r>
                                  </m:sub>
                                </m:sSub>
                              </m:num>
                              <m:den>
                                <m:r>
                                  <w:ins w:id="1159" w:author="RAP_01_22" w:date="2021-12-22T07:25:00Z">
                                    <w:rPr>
                                      <w:rFonts w:ascii="Cambria Math" w:hAnsi="Cambria Math"/>
                                      <w:szCs w:val="18"/>
                                    </w:rPr>
                                    <m:t>2</m:t>
                                  </w:ins>
                                </m:r>
                              </m:den>
                            </m:f>
                            <m:r>
                              <w:ins w:id="1160" w:author="RAP_01_22" w:date="2021-12-22T07:25:00Z">
                                <w:rPr>
                                  <w:rFonts w:ascii="Cambria Math" w:hAnsi="Cambria Math"/>
                                  <w:szCs w:val="18"/>
                                </w:rPr>
                                <m:t>+0.2</m:t>
                              </w:ins>
                            </m:r>
                          </m:num>
                          <m:den>
                            <m:r>
                              <w:ins w:id="1161" w:author="RAP_01_22" w:date="2021-12-22T07:25:00Z">
                                <w:rPr>
                                  <w:rFonts w:ascii="Cambria Math" w:hAnsi="Cambria Math"/>
                                  <w:szCs w:val="18"/>
                                </w:rPr>
                                <m:t>SCS</m:t>
                              </w:ins>
                            </m:r>
                          </m:den>
                        </m:f>
                        <m:r>
                          <w:ins w:id="1162" w:author="RAP_01_22" w:date="2021-12-22T07:25:00Z">
                            <w:rPr>
                              <w:rFonts w:ascii="Cambria Math" w:hAnsi="Cambria Math"/>
                              <w:szCs w:val="18"/>
                            </w:rPr>
                            <m:t>+0.5</m:t>
                          </w:ins>
                        </m:r>
                      </m:e>
                    </m:d>
                    <m:r>
                      <w:ins w:id="1163" w:author="RAP_01_22" w:date="2021-12-22T07:25:00Z">
                        <w:rPr>
                          <w:rFonts w:ascii="Cambria Math" w:hAnsi="Cambria Math"/>
                          <w:szCs w:val="18"/>
                        </w:rPr>
                        <m:t>+0.5</m:t>
                      </w:ins>
                    </m:r>
                  </m:e>
                </m:d>
                <m:r>
                  <w:ins w:id="1164" w:author="RAP_01_22" w:date="2021-12-22T07:25:00Z">
                    <w:rPr>
                      <w:rFonts w:ascii="Cambria Math" w:hAnsi="Cambria Math"/>
                      <w:szCs w:val="18"/>
                    </w:rPr>
                    <m:t>SCS</m:t>
                  </w:ins>
                </m:r>
              </m:oMath>
            </m:oMathPara>
          </w:p>
        </w:tc>
        <w:tc>
          <w:tcPr>
            <w:tcW w:w="2078" w:type="pct"/>
            <w:shd w:val="clear" w:color="auto" w:fill="auto"/>
            <w:vAlign w:val="center"/>
          </w:tcPr>
          <w:p w14:paraId="06CDB03D" w14:textId="77777777" w:rsidR="00485EF0" w:rsidRPr="00A1115A" w:rsidRDefault="00485EF0" w:rsidP="00562D9A">
            <w:pPr>
              <w:pStyle w:val="TAC"/>
              <w:rPr>
                <w:ins w:id="1165" w:author="RAP_01_22" w:date="2021-12-22T07:25:00Z"/>
              </w:rPr>
            </w:pPr>
            <w:ins w:id="1166" w:author="RAP_01_22" w:date="2021-12-22T07:25:00Z">
              <w:r>
                <w:t>NA</w:t>
              </w:r>
            </w:ins>
          </w:p>
        </w:tc>
      </w:tr>
      <w:tr w:rsidR="00485EF0" w:rsidRPr="00A1115A" w14:paraId="5C86D7BB" w14:textId="77777777" w:rsidTr="00DE1F0C">
        <w:trPr>
          <w:trHeight w:val="187"/>
          <w:ins w:id="1167" w:author="RAP_01_22" w:date="2021-12-22T07:25:00Z"/>
        </w:trPr>
        <w:tc>
          <w:tcPr>
            <w:tcW w:w="683" w:type="pct"/>
            <w:vMerge/>
            <w:shd w:val="clear" w:color="auto" w:fill="auto"/>
            <w:vAlign w:val="center"/>
          </w:tcPr>
          <w:p w14:paraId="336182E9" w14:textId="77777777" w:rsidR="00485EF0" w:rsidRPr="00A1115A" w:rsidRDefault="00485EF0" w:rsidP="00562D9A">
            <w:pPr>
              <w:pStyle w:val="TAC"/>
              <w:rPr>
                <w:ins w:id="1168" w:author="RAP_01_22" w:date="2021-12-22T07:25:00Z"/>
              </w:rPr>
            </w:pPr>
          </w:p>
        </w:tc>
        <w:tc>
          <w:tcPr>
            <w:tcW w:w="597" w:type="pct"/>
            <w:shd w:val="clear" w:color="auto" w:fill="auto"/>
            <w:vAlign w:val="center"/>
            <w:hideMark/>
          </w:tcPr>
          <w:p w14:paraId="3EE7FE56" w14:textId="77777777" w:rsidR="00485EF0" w:rsidRPr="00A1115A" w:rsidRDefault="00485EF0" w:rsidP="00562D9A">
            <w:pPr>
              <w:pStyle w:val="TAC"/>
              <w:rPr>
                <w:ins w:id="1169" w:author="RAP_01_22" w:date="2021-12-22T07:25:00Z"/>
              </w:rPr>
            </w:pPr>
            <w:proofErr w:type="spellStart"/>
            <w:ins w:id="1170" w:author="RAP_01_22" w:date="2021-12-22T07:25:00Z">
              <w:r w:rsidRPr="00A1115A">
                <w:t>F</w:t>
              </w:r>
              <w:r w:rsidRPr="00A1115A">
                <w:rPr>
                  <w:vertAlign w:val="subscript"/>
                </w:rPr>
                <w:t>uw</w:t>
              </w:r>
              <w:proofErr w:type="spellEnd"/>
              <w:r w:rsidRPr="00A1115A">
                <w:t xml:space="preserve"> (offset SCS= 30 kHz)</w:t>
              </w:r>
              <w:r w:rsidRPr="00416F94">
                <w:rPr>
                  <w:vertAlign w:val="superscript"/>
                </w:rPr>
                <w:t>4</w:t>
              </w:r>
            </w:ins>
          </w:p>
        </w:tc>
        <w:tc>
          <w:tcPr>
            <w:tcW w:w="332" w:type="pct"/>
            <w:shd w:val="clear" w:color="auto" w:fill="auto"/>
            <w:vAlign w:val="center"/>
            <w:hideMark/>
          </w:tcPr>
          <w:p w14:paraId="6514ECFA" w14:textId="77777777" w:rsidR="00485EF0" w:rsidRPr="00A1115A" w:rsidRDefault="00485EF0" w:rsidP="00562D9A">
            <w:pPr>
              <w:pStyle w:val="TAC"/>
              <w:rPr>
                <w:ins w:id="1171" w:author="RAP_01_22" w:date="2021-12-22T07:25:00Z"/>
              </w:rPr>
            </w:pPr>
            <w:ins w:id="1172" w:author="RAP_01_22" w:date="2021-12-22T07:25:00Z">
              <w:r w:rsidRPr="00A1115A">
                <w:t>MHz</w:t>
              </w:r>
            </w:ins>
          </w:p>
        </w:tc>
        <w:tc>
          <w:tcPr>
            <w:tcW w:w="1309" w:type="pct"/>
            <w:gridSpan w:val="4"/>
            <w:shd w:val="clear" w:color="auto" w:fill="auto"/>
            <w:vAlign w:val="center"/>
          </w:tcPr>
          <w:p w14:paraId="6ED41473" w14:textId="77777777" w:rsidR="00485EF0" w:rsidRPr="00A1115A" w:rsidRDefault="00485EF0" w:rsidP="00562D9A">
            <w:pPr>
              <w:pStyle w:val="TAC"/>
              <w:rPr>
                <w:ins w:id="1173" w:author="RAP_01_22" w:date="2021-12-22T07:25:00Z"/>
              </w:rPr>
            </w:pPr>
            <w:ins w:id="1174" w:author="RAP_01_22" w:date="2021-12-22T07:25:00Z">
              <w:r>
                <w:t>NA</w:t>
              </w:r>
            </w:ins>
          </w:p>
        </w:tc>
        <w:tc>
          <w:tcPr>
            <w:tcW w:w="2078" w:type="pct"/>
            <w:shd w:val="clear" w:color="auto" w:fill="auto"/>
            <w:vAlign w:val="center"/>
          </w:tcPr>
          <w:p w14:paraId="5921739E" w14:textId="77777777" w:rsidR="00485EF0" w:rsidRPr="00A1115A" w:rsidRDefault="00172F54" w:rsidP="00562D9A">
            <w:pPr>
              <w:pStyle w:val="TAC"/>
              <w:rPr>
                <w:ins w:id="1175" w:author="RAP_01_22" w:date="2021-12-22T07:25:00Z"/>
              </w:rPr>
            </w:pPr>
            <m:oMathPara>
              <m:oMath>
                <m:d>
                  <m:dPr>
                    <m:ctrlPr>
                      <w:ins w:id="1176" w:author="RAP_01_22" w:date="2021-12-22T07:25:00Z">
                        <w:rPr>
                          <w:rFonts w:ascii="Cambria Math" w:hAnsi="Cambria Math"/>
                          <w:i/>
                          <w:szCs w:val="18"/>
                        </w:rPr>
                      </w:ins>
                    </m:ctrlPr>
                  </m:dPr>
                  <m:e>
                    <m:d>
                      <m:dPr>
                        <m:begChr m:val="⌊"/>
                        <m:endChr m:val="⌋"/>
                        <m:ctrlPr>
                          <w:ins w:id="1177" w:author="RAP_01_22" w:date="2021-12-22T07:25:00Z">
                            <w:rPr>
                              <w:rFonts w:ascii="Cambria Math" w:hAnsi="Cambria Math"/>
                              <w:i/>
                              <w:szCs w:val="18"/>
                            </w:rPr>
                          </w:ins>
                        </m:ctrlPr>
                      </m:dPr>
                      <m:e>
                        <m:f>
                          <m:fPr>
                            <m:ctrlPr>
                              <w:ins w:id="1178" w:author="RAP_01_22" w:date="2021-12-22T07:25:00Z">
                                <w:rPr>
                                  <w:rFonts w:ascii="Cambria Math" w:hAnsi="Cambria Math"/>
                                  <w:i/>
                                  <w:szCs w:val="18"/>
                                </w:rPr>
                              </w:ins>
                            </m:ctrlPr>
                          </m:fPr>
                          <m:num>
                            <m:f>
                              <m:fPr>
                                <m:ctrlPr>
                                  <w:ins w:id="1179" w:author="RAP_01_22" w:date="2021-12-22T07:25:00Z">
                                    <w:rPr>
                                      <w:rFonts w:ascii="Cambria Math" w:hAnsi="Cambria Math"/>
                                      <w:i/>
                                      <w:szCs w:val="18"/>
                                    </w:rPr>
                                  </w:ins>
                                </m:ctrlPr>
                              </m:fPr>
                              <m:num>
                                <m:sSub>
                                  <m:sSubPr>
                                    <m:ctrlPr>
                                      <w:ins w:id="1180" w:author="RAP_01_22" w:date="2021-12-22T07:25:00Z">
                                        <w:rPr>
                                          <w:rFonts w:ascii="Cambria Math" w:hAnsi="Cambria Math"/>
                                          <w:i/>
                                          <w:szCs w:val="18"/>
                                        </w:rPr>
                                      </w:ins>
                                    </m:ctrlPr>
                                  </m:sSubPr>
                                  <m:e>
                                    <m:r>
                                      <w:ins w:id="1181" w:author="RAP_01_22" w:date="2021-12-22T07:25:00Z">
                                        <w:rPr>
                                          <w:rFonts w:ascii="Cambria Math" w:hAnsi="Cambria Math"/>
                                          <w:szCs w:val="18"/>
                                        </w:rPr>
                                        <m:t>BW</m:t>
                                      </w:ins>
                                    </m:r>
                                  </m:e>
                                  <m:sub>
                                    <m:r>
                                      <w:ins w:id="1182" w:author="RAP_01_22" w:date="2021-12-22T07:25:00Z">
                                        <w:rPr>
                                          <w:rFonts w:ascii="Cambria Math" w:hAnsi="Cambria Math"/>
                                          <w:szCs w:val="18"/>
                                        </w:rPr>
                                        <m:t>Channel</m:t>
                                      </w:ins>
                                    </m:r>
                                  </m:sub>
                                </m:sSub>
                              </m:num>
                              <m:den>
                                <m:r>
                                  <w:ins w:id="1183" w:author="RAP_01_22" w:date="2021-12-22T07:25:00Z">
                                    <w:rPr>
                                      <w:rFonts w:ascii="Cambria Math" w:hAnsi="Cambria Math"/>
                                      <w:szCs w:val="18"/>
                                    </w:rPr>
                                    <m:t>2</m:t>
                                  </w:ins>
                                </m:r>
                              </m:den>
                            </m:f>
                            <m:r>
                              <w:ins w:id="1184" w:author="RAP_01_22" w:date="2021-12-22T07:25:00Z">
                                <w:rPr>
                                  <w:rFonts w:ascii="Cambria Math" w:hAnsi="Cambria Math"/>
                                  <w:szCs w:val="18"/>
                                </w:rPr>
                                <m:t>+</m:t>
                              </w:ins>
                            </m:r>
                            <m:sSub>
                              <m:sSubPr>
                                <m:ctrlPr>
                                  <w:ins w:id="1185" w:author="RAP_01_22" w:date="2021-12-22T07:25:00Z">
                                    <w:rPr>
                                      <w:rFonts w:ascii="Cambria Math" w:hAnsi="Cambria Math"/>
                                      <w:i/>
                                      <w:szCs w:val="18"/>
                                    </w:rPr>
                                  </w:ins>
                                </m:ctrlPr>
                              </m:sSubPr>
                              <m:e>
                                <m:r>
                                  <w:ins w:id="1186" w:author="RAP_01_22" w:date="2021-12-22T07:25:00Z">
                                    <w:rPr>
                                      <w:rFonts w:ascii="Cambria Math" w:hAnsi="Cambria Math"/>
                                      <w:szCs w:val="18"/>
                                    </w:rPr>
                                    <m:t>BW</m:t>
                                  </w:ins>
                                </m:r>
                              </m:e>
                              <m:sub>
                                <m:r>
                                  <w:ins w:id="1187" w:author="RAP_01_22" w:date="2021-12-22T07:25:00Z">
                                    <w:rPr>
                                      <w:rFonts w:ascii="Cambria Math" w:hAnsi="Cambria Math"/>
                                      <w:szCs w:val="18"/>
                                    </w:rPr>
                                    <m:t>GB,Channel</m:t>
                                  </w:ins>
                                </m:r>
                              </m:sub>
                            </m:sSub>
                          </m:num>
                          <m:den>
                            <m:r>
                              <w:ins w:id="1188" w:author="RAP_01_22" w:date="2021-12-22T07:25:00Z">
                                <w:rPr>
                                  <w:rFonts w:ascii="Cambria Math" w:hAnsi="Cambria Math"/>
                                  <w:szCs w:val="18"/>
                                </w:rPr>
                                <m:t>SCS</m:t>
                              </w:ins>
                            </m:r>
                          </m:den>
                        </m:f>
                        <m:r>
                          <w:ins w:id="1189" w:author="RAP_01_22" w:date="2021-12-22T07:25:00Z">
                            <w:rPr>
                              <w:rFonts w:ascii="Cambria Math" w:hAnsi="Cambria Math"/>
                              <w:szCs w:val="18"/>
                            </w:rPr>
                            <m:t>+0.5</m:t>
                          </w:ins>
                        </m:r>
                      </m:e>
                    </m:d>
                    <m:r>
                      <w:ins w:id="1190" w:author="RAP_01_22" w:date="2021-12-22T07:25:00Z">
                        <w:rPr>
                          <w:rFonts w:ascii="Cambria Math" w:hAnsi="Cambria Math"/>
                          <w:szCs w:val="18"/>
                        </w:rPr>
                        <m:t>+0.5</m:t>
                      </w:ins>
                    </m:r>
                  </m:e>
                </m:d>
                <m:r>
                  <w:ins w:id="1191" w:author="RAP_01_22" w:date="2021-12-22T07:25:00Z">
                    <w:rPr>
                      <w:rFonts w:ascii="Cambria Math" w:hAnsi="Cambria Math"/>
                      <w:szCs w:val="18"/>
                    </w:rPr>
                    <m:t>SCS</m:t>
                  </w:ins>
                </m:r>
              </m:oMath>
            </m:oMathPara>
          </w:p>
          <w:p w14:paraId="735D4757" w14:textId="77777777" w:rsidR="00485EF0" w:rsidRPr="00A1115A" w:rsidRDefault="00485EF0" w:rsidP="00562D9A">
            <w:pPr>
              <w:pStyle w:val="TAC"/>
              <w:rPr>
                <w:ins w:id="1192" w:author="RAP_01_22" w:date="2021-12-22T07:25:00Z"/>
              </w:rPr>
            </w:pPr>
          </w:p>
        </w:tc>
      </w:tr>
    </w:tbl>
    <w:p w14:paraId="02BF8BF2" w14:textId="7DFC1D9D" w:rsidR="00485EF0" w:rsidRDefault="00485EF0" w:rsidP="00DE1F0C">
      <w:pPr>
        <w:rPr>
          <w:ins w:id="1193" w:author="RAP_01_22" w:date="2021-12-22T17:46:00Z"/>
        </w:rPr>
      </w:pPr>
    </w:p>
    <w:p w14:paraId="3E680188" w14:textId="77777777" w:rsidR="00772155" w:rsidRPr="004971A5" w:rsidRDefault="00772155" w:rsidP="00772155">
      <w:pPr>
        <w:pStyle w:val="Heading1"/>
        <w:rPr>
          <w:ins w:id="1194" w:author="RAP_01_22" w:date="2021-12-22T17:47:00Z"/>
        </w:rPr>
      </w:pPr>
      <w:bookmarkStart w:id="1195" w:name="_Toc91088042"/>
      <w:ins w:id="1196" w:author="RAP_01_22" w:date="2021-12-22T17:47:00Z">
        <w:r w:rsidRPr="004971A5">
          <w:t>8</w:t>
        </w:r>
        <w:r w:rsidRPr="004971A5">
          <w:tab/>
          <w:t>Performance requirements</w:t>
        </w:r>
        <w:bookmarkEnd w:id="1195"/>
      </w:ins>
    </w:p>
    <w:p w14:paraId="370F9DDE" w14:textId="77777777" w:rsidR="00772155" w:rsidRPr="004971A5" w:rsidRDefault="00772155" w:rsidP="00772155">
      <w:pPr>
        <w:rPr>
          <w:ins w:id="1197" w:author="RAP_01_22" w:date="2021-12-22T17:47:00Z"/>
        </w:rPr>
      </w:pPr>
      <w:ins w:id="1198" w:author="RAP_01_22" w:date="2021-12-22T17:47:00Z">
        <w:r w:rsidRPr="004971A5">
          <w:t>The High Speed Train (HST) BS demodulation requirements are to be transparently applied for the NR operation in the RMR900 operating band.</w:t>
        </w:r>
      </w:ins>
    </w:p>
    <w:p w14:paraId="6D2810DB" w14:textId="77777777" w:rsidR="00772155" w:rsidRPr="004971A5" w:rsidRDefault="00772155" w:rsidP="00772155">
      <w:pPr>
        <w:pStyle w:val="Heading1"/>
        <w:rPr>
          <w:ins w:id="1199" w:author="RAP_01_22" w:date="2021-12-22T17:47:00Z"/>
        </w:rPr>
      </w:pPr>
      <w:bookmarkStart w:id="1200" w:name="_Toc91088043"/>
      <w:ins w:id="1201" w:author="RAP_01_22" w:date="2021-12-22T17:47:00Z">
        <w:r w:rsidRPr="004971A5">
          <w:t>9</w:t>
        </w:r>
        <w:r w:rsidRPr="004971A5">
          <w:tab/>
          <w:t>Deployment aspects</w:t>
        </w:r>
        <w:bookmarkEnd w:id="1200"/>
      </w:ins>
    </w:p>
    <w:p w14:paraId="4C091B54" w14:textId="11FF755A" w:rsidR="00772155" w:rsidRPr="006D6B1F" w:rsidRDefault="00772155" w:rsidP="00DE1F0C">
      <w:ins w:id="1202" w:author="RAP_01_22" w:date="2021-12-22T17:47:00Z">
        <w:r w:rsidRPr="00B57A8E">
          <w:t>In was agreed that in principle, RMR base stations are not expected to be co-located with MFCN BSs. Nevertheless, in a coordinated approach co-location is of interest and need to be considered in 3GPP spec.</w:t>
        </w:r>
      </w:ins>
    </w:p>
    <w:p w14:paraId="7EE76B00" w14:textId="5876C325" w:rsidR="007E2831" w:rsidRPr="004D3578" w:rsidRDefault="00772155" w:rsidP="007E2831">
      <w:pPr>
        <w:pStyle w:val="Heading1"/>
      </w:pPr>
      <w:bookmarkStart w:id="1203" w:name="_Toc91088044"/>
      <w:ins w:id="1204" w:author="RAP_01_22" w:date="2021-12-22T17:47:00Z">
        <w:r>
          <w:t>10</w:t>
        </w:r>
      </w:ins>
      <w:r w:rsidR="007E2831">
        <w:tab/>
        <w:t>Conclusion</w:t>
      </w:r>
      <w:bookmarkEnd w:id="1203"/>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1205" w:name="_Toc91088045"/>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1205"/>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1206" w:name="_Toc91088046"/>
      <w:r w:rsidRPr="004D3578">
        <w:lastRenderedPageBreak/>
        <w:t xml:space="preserve">Annex </w:t>
      </w:r>
      <w:r w:rsidR="00B339BB">
        <w:t>B</w:t>
      </w:r>
      <w:r>
        <w:t xml:space="preserve"> (informative)</w:t>
      </w:r>
      <w:r w:rsidRPr="004D3578">
        <w:t>:</w:t>
      </w:r>
      <w:r w:rsidRPr="004D3578">
        <w:br/>
      </w:r>
      <w:r>
        <w:t>Bibliography</w:t>
      </w:r>
      <w:bookmarkEnd w:id="1206"/>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1207" w:name="_Toc91088047"/>
      <w:r w:rsidRPr="004D3578">
        <w:lastRenderedPageBreak/>
        <w:t xml:space="preserve">Annex </w:t>
      </w:r>
      <w:r w:rsidR="00B339BB">
        <w:t>C</w:t>
      </w:r>
      <w:r w:rsidRPr="004D3578">
        <w:t xml:space="preserve"> (informative):</w:t>
      </w:r>
      <w:r w:rsidRPr="004D3578">
        <w:br/>
        <w:t>Change history</w:t>
      </w:r>
      <w:bookmarkEnd w:id="1207"/>
    </w:p>
    <w:p w14:paraId="3ADB59BD" w14:textId="77777777" w:rsidR="00054A22" w:rsidRPr="00235394" w:rsidRDefault="00054A22" w:rsidP="00054A22">
      <w:pPr>
        <w:pStyle w:val="TH"/>
      </w:pPr>
      <w:bookmarkStart w:id="1208" w:name="historyclause"/>
      <w:bookmarkEnd w:id="12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00"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94"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C72833">
        <w:trPr>
          <w:ins w:id="1209" w:author="RAP_01_22" w:date="2021-12-21T08:33:00Z"/>
        </w:trPr>
        <w:tc>
          <w:tcPr>
            <w:tcW w:w="800" w:type="dxa"/>
            <w:shd w:val="solid" w:color="FFFFFF" w:fill="auto"/>
          </w:tcPr>
          <w:p w14:paraId="3A8EB63E" w14:textId="093FE5E3" w:rsidR="00A543F8" w:rsidRPr="002223D7" w:rsidRDefault="00A543F8" w:rsidP="002223D7">
            <w:pPr>
              <w:pStyle w:val="TAC"/>
              <w:rPr>
                <w:ins w:id="1210" w:author="RAP_01_22" w:date="2021-12-21T08:33:00Z"/>
                <w:sz w:val="16"/>
              </w:rPr>
            </w:pPr>
            <w:ins w:id="1211" w:author="RAP_01_22" w:date="2021-12-21T08:33:00Z">
              <w:r w:rsidRPr="002223D7">
                <w:rPr>
                  <w:sz w:val="16"/>
                </w:rPr>
                <w:t>202</w:t>
              </w:r>
            </w:ins>
            <w:ins w:id="1212" w:author="RAP_01_22" w:date="2021-12-21T08:34:00Z">
              <w:r w:rsidRPr="002223D7">
                <w:rPr>
                  <w:sz w:val="16"/>
                </w:rPr>
                <w:t>2</w:t>
              </w:r>
            </w:ins>
            <w:ins w:id="1213" w:author="RAP_01_22" w:date="2021-12-21T08:33:00Z">
              <w:r w:rsidRPr="002223D7">
                <w:rPr>
                  <w:sz w:val="16"/>
                </w:rPr>
                <w:t>-0</w:t>
              </w:r>
            </w:ins>
            <w:ins w:id="1214" w:author="RAP_01_22" w:date="2021-12-21T08:34:00Z">
              <w:r w:rsidRPr="002223D7">
                <w:rPr>
                  <w:sz w:val="16"/>
                </w:rPr>
                <w:t>1</w:t>
              </w:r>
            </w:ins>
          </w:p>
        </w:tc>
        <w:tc>
          <w:tcPr>
            <w:tcW w:w="800" w:type="dxa"/>
            <w:shd w:val="solid" w:color="FFFFFF" w:fill="auto"/>
          </w:tcPr>
          <w:p w14:paraId="3DB2B064" w14:textId="77777777" w:rsidR="005D38E3" w:rsidRDefault="00A543F8" w:rsidP="002223D7">
            <w:pPr>
              <w:pStyle w:val="TAC"/>
              <w:rPr>
                <w:ins w:id="1215" w:author="RAP_01_22" w:date="2021-12-22T16:43:00Z"/>
                <w:sz w:val="16"/>
              </w:rPr>
            </w:pPr>
            <w:ins w:id="1216" w:author="RAP_01_22" w:date="2021-12-21T08:34:00Z">
              <w:r w:rsidRPr="002223D7">
                <w:rPr>
                  <w:sz w:val="16"/>
                </w:rPr>
                <w:t>RAN4#</w:t>
              </w:r>
            </w:ins>
          </w:p>
          <w:p w14:paraId="0FF23BEC" w14:textId="5C943B45" w:rsidR="00A543F8" w:rsidRPr="002223D7" w:rsidRDefault="00A543F8" w:rsidP="002223D7">
            <w:pPr>
              <w:pStyle w:val="TAC"/>
              <w:rPr>
                <w:ins w:id="1217" w:author="RAP_01_22" w:date="2021-12-21T08:33:00Z"/>
                <w:sz w:val="16"/>
              </w:rPr>
            </w:pPr>
            <w:ins w:id="1218" w:author="RAP_01_22" w:date="2021-12-21T08:34:00Z">
              <w:r w:rsidRPr="002223D7">
                <w:rPr>
                  <w:sz w:val="16"/>
                </w:rPr>
                <w:t>101-bis-e</w:t>
              </w:r>
            </w:ins>
          </w:p>
        </w:tc>
        <w:tc>
          <w:tcPr>
            <w:tcW w:w="1094" w:type="dxa"/>
            <w:shd w:val="solid" w:color="FFFFFF" w:fill="auto"/>
          </w:tcPr>
          <w:p w14:paraId="5AF18694" w14:textId="2CCB1ACE" w:rsidR="005D38E3" w:rsidRPr="002223D7" w:rsidRDefault="00A543F8" w:rsidP="005D38E3">
            <w:pPr>
              <w:pStyle w:val="TAC"/>
              <w:rPr>
                <w:ins w:id="1219" w:author="RAP_01_22" w:date="2021-12-21T08:33:00Z"/>
                <w:sz w:val="16"/>
              </w:rPr>
            </w:pPr>
            <w:ins w:id="1220" w:author="RAP_01_22" w:date="2021-12-21T08:34:00Z">
              <w:r w:rsidRPr="002223D7">
                <w:rPr>
                  <w:sz w:val="16"/>
                </w:rPr>
                <w:t>R4-2120036</w:t>
              </w:r>
            </w:ins>
          </w:p>
        </w:tc>
        <w:tc>
          <w:tcPr>
            <w:tcW w:w="425" w:type="dxa"/>
            <w:shd w:val="solid" w:color="FFFFFF" w:fill="auto"/>
          </w:tcPr>
          <w:p w14:paraId="7EC4BE4B" w14:textId="77777777" w:rsidR="00A543F8" w:rsidRPr="002223D7" w:rsidRDefault="00A543F8" w:rsidP="00DE1F0C">
            <w:pPr>
              <w:pStyle w:val="TAC"/>
              <w:rPr>
                <w:ins w:id="1221" w:author="RAP_01_22" w:date="2021-12-21T08:33:00Z"/>
                <w:sz w:val="16"/>
              </w:rPr>
            </w:pPr>
          </w:p>
        </w:tc>
        <w:tc>
          <w:tcPr>
            <w:tcW w:w="425" w:type="dxa"/>
            <w:shd w:val="solid" w:color="FFFFFF" w:fill="auto"/>
          </w:tcPr>
          <w:p w14:paraId="5CC53DFA" w14:textId="77777777" w:rsidR="00A543F8" w:rsidRPr="002223D7" w:rsidRDefault="00A543F8" w:rsidP="00DE1F0C">
            <w:pPr>
              <w:pStyle w:val="TAC"/>
              <w:rPr>
                <w:ins w:id="1222" w:author="RAP_01_22" w:date="2021-12-21T08:33:00Z"/>
                <w:sz w:val="16"/>
              </w:rPr>
            </w:pPr>
          </w:p>
        </w:tc>
        <w:tc>
          <w:tcPr>
            <w:tcW w:w="425" w:type="dxa"/>
            <w:shd w:val="solid" w:color="FFFFFF" w:fill="auto"/>
          </w:tcPr>
          <w:p w14:paraId="15E78E0B" w14:textId="77777777" w:rsidR="00A543F8" w:rsidRPr="002223D7" w:rsidRDefault="00A543F8" w:rsidP="00DE1F0C">
            <w:pPr>
              <w:pStyle w:val="TAC"/>
              <w:rPr>
                <w:ins w:id="1223" w:author="RAP_01_22" w:date="2021-12-21T08:33:00Z"/>
                <w:sz w:val="16"/>
              </w:rPr>
            </w:pPr>
          </w:p>
        </w:tc>
        <w:tc>
          <w:tcPr>
            <w:tcW w:w="4962" w:type="dxa"/>
            <w:shd w:val="solid" w:color="FFFFFF" w:fill="auto"/>
          </w:tcPr>
          <w:p w14:paraId="6F40F6E3" w14:textId="2DDE2B16" w:rsidR="005D38E3" w:rsidRPr="002223D7" w:rsidRDefault="00A543F8" w:rsidP="00DE1F0C">
            <w:pPr>
              <w:pStyle w:val="TAC"/>
              <w:jc w:val="left"/>
              <w:rPr>
                <w:ins w:id="1224" w:author="RAP_01_22" w:date="2021-12-21T08:33:00Z"/>
                <w:sz w:val="16"/>
              </w:rPr>
            </w:pPr>
            <w:ins w:id="1225" w:author="RAP_01_22" w:date="2021-12-21T08:34:00Z">
              <w:r w:rsidRPr="002223D7">
                <w:rPr>
                  <w:sz w:val="16"/>
                </w:rPr>
                <w:t>RMR 900MHz band – TP to TR 38.853</w:t>
              </w:r>
            </w:ins>
          </w:p>
        </w:tc>
        <w:tc>
          <w:tcPr>
            <w:tcW w:w="708" w:type="dxa"/>
            <w:shd w:val="solid" w:color="FFFFFF" w:fill="auto"/>
          </w:tcPr>
          <w:p w14:paraId="2A4C59D4" w14:textId="14BACCE2" w:rsidR="00A543F8" w:rsidRPr="002223D7" w:rsidRDefault="00A543F8" w:rsidP="00DE1F0C">
            <w:pPr>
              <w:pStyle w:val="TAC"/>
              <w:rPr>
                <w:ins w:id="1226" w:author="RAP_01_22" w:date="2021-12-21T08:33:00Z"/>
                <w:sz w:val="16"/>
              </w:rPr>
            </w:pPr>
            <w:ins w:id="1227" w:author="RAP_01_22" w:date="2021-12-21T08:34:00Z">
              <w:r w:rsidRPr="002223D7">
                <w:rPr>
                  <w:sz w:val="16"/>
                </w:rPr>
                <w:t>0.2.0</w:t>
              </w:r>
            </w:ins>
          </w:p>
        </w:tc>
      </w:tr>
      <w:tr w:rsidR="005D38E3" w:rsidRPr="006B0D02" w14:paraId="388588D0" w14:textId="77777777" w:rsidTr="00C72833">
        <w:trPr>
          <w:ins w:id="1228" w:author="RAP_01_22" w:date="2021-12-22T16:43:00Z"/>
        </w:trPr>
        <w:tc>
          <w:tcPr>
            <w:tcW w:w="800" w:type="dxa"/>
            <w:shd w:val="solid" w:color="FFFFFF" w:fill="auto"/>
          </w:tcPr>
          <w:p w14:paraId="299FE958" w14:textId="6DCF3075" w:rsidR="005D38E3" w:rsidRPr="002223D7" w:rsidRDefault="005D38E3" w:rsidP="002223D7">
            <w:pPr>
              <w:pStyle w:val="TAC"/>
              <w:rPr>
                <w:ins w:id="1229" w:author="RAP_01_22" w:date="2021-12-22T16:43:00Z"/>
                <w:sz w:val="16"/>
              </w:rPr>
            </w:pPr>
            <w:ins w:id="1230" w:author="RAP_01_22" w:date="2021-12-22T16:43:00Z">
              <w:r>
                <w:rPr>
                  <w:sz w:val="16"/>
                </w:rPr>
                <w:t>2022-01</w:t>
              </w:r>
            </w:ins>
          </w:p>
        </w:tc>
        <w:tc>
          <w:tcPr>
            <w:tcW w:w="800" w:type="dxa"/>
            <w:shd w:val="solid" w:color="FFFFFF" w:fill="auto"/>
          </w:tcPr>
          <w:p w14:paraId="3CF6AD9B" w14:textId="77777777" w:rsidR="005D38E3" w:rsidRDefault="005D38E3" w:rsidP="005D38E3">
            <w:pPr>
              <w:pStyle w:val="TAC"/>
              <w:rPr>
                <w:ins w:id="1231" w:author="RAP_01_22" w:date="2021-12-22T16:43:00Z"/>
                <w:sz w:val="16"/>
              </w:rPr>
            </w:pPr>
            <w:ins w:id="1232" w:author="RAP_01_22" w:date="2021-12-22T16:43:00Z">
              <w:r w:rsidRPr="002223D7">
                <w:rPr>
                  <w:sz w:val="16"/>
                </w:rPr>
                <w:t>RAN4#</w:t>
              </w:r>
            </w:ins>
          </w:p>
          <w:p w14:paraId="76C7B134" w14:textId="5E6EF397" w:rsidR="005D38E3" w:rsidRPr="002223D7" w:rsidRDefault="005D38E3" w:rsidP="005D38E3">
            <w:pPr>
              <w:pStyle w:val="TAC"/>
              <w:rPr>
                <w:ins w:id="1233" w:author="RAP_01_22" w:date="2021-12-22T16:43:00Z"/>
                <w:sz w:val="16"/>
              </w:rPr>
            </w:pPr>
            <w:ins w:id="1234" w:author="RAP_01_22" w:date="2021-12-22T16:43:00Z">
              <w:r w:rsidRPr="002223D7">
                <w:rPr>
                  <w:sz w:val="16"/>
                </w:rPr>
                <w:t>101-bis-e</w:t>
              </w:r>
            </w:ins>
          </w:p>
        </w:tc>
        <w:tc>
          <w:tcPr>
            <w:tcW w:w="1094" w:type="dxa"/>
            <w:shd w:val="solid" w:color="FFFFFF" w:fill="auto"/>
          </w:tcPr>
          <w:p w14:paraId="789FA163" w14:textId="77777777" w:rsidR="005D38E3" w:rsidRDefault="005D38E3" w:rsidP="005D38E3">
            <w:pPr>
              <w:pStyle w:val="TAC"/>
              <w:rPr>
                <w:ins w:id="1235" w:author="RAP_01_22" w:date="2021-12-22T16:43:00Z"/>
                <w:sz w:val="16"/>
              </w:rPr>
            </w:pPr>
            <w:ins w:id="1236" w:author="RAP_01_22" w:date="2021-12-22T16:43:00Z">
              <w:r w:rsidRPr="002223D7">
                <w:rPr>
                  <w:sz w:val="16"/>
                </w:rPr>
                <w:t>R4-2120041</w:t>
              </w:r>
            </w:ins>
          </w:p>
          <w:p w14:paraId="65E608BB" w14:textId="77777777" w:rsidR="005D38E3" w:rsidRPr="002223D7" w:rsidRDefault="005D38E3" w:rsidP="00DE1F0C">
            <w:pPr>
              <w:pStyle w:val="TAC"/>
              <w:rPr>
                <w:ins w:id="1237" w:author="RAP_01_22" w:date="2021-12-22T16:43:00Z"/>
                <w:sz w:val="16"/>
              </w:rPr>
            </w:pPr>
          </w:p>
        </w:tc>
        <w:tc>
          <w:tcPr>
            <w:tcW w:w="425" w:type="dxa"/>
            <w:shd w:val="solid" w:color="FFFFFF" w:fill="auto"/>
          </w:tcPr>
          <w:p w14:paraId="44E9DD0D" w14:textId="77777777" w:rsidR="005D38E3" w:rsidRPr="002223D7" w:rsidRDefault="005D38E3" w:rsidP="00DE1F0C">
            <w:pPr>
              <w:pStyle w:val="TAC"/>
              <w:rPr>
                <w:ins w:id="1238" w:author="RAP_01_22" w:date="2021-12-22T16:43:00Z"/>
                <w:sz w:val="16"/>
              </w:rPr>
            </w:pPr>
          </w:p>
        </w:tc>
        <w:tc>
          <w:tcPr>
            <w:tcW w:w="425" w:type="dxa"/>
            <w:shd w:val="solid" w:color="FFFFFF" w:fill="auto"/>
          </w:tcPr>
          <w:p w14:paraId="5AD223DF" w14:textId="77777777" w:rsidR="005D38E3" w:rsidRPr="002223D7" w:rsidRDefault="005D38E3" w:rsidP="00DE1F0C">
            <w:pPr>
              <w:pStyle w:val="TAC"/>
              <w:rPr>
                <w:ins w:id="1239" w:author="RAP_01_22" w:date="2021-12-22T16:43:00Z"/>
                <w:sz w:val="16"/>
              </w:rPr>
            </w:pPr>
          </w:p>
        </w:tc>
        <w:tc>
          <w:tcPr>
            <w:tcW w:w="425" w:type="dxa"/>
            <w:shd w:val="solid" w:color="FFFFFF" w:fill="auto"/>
          </w:tcPr>
          <w:p w14:paraId="4AB70E48" w14:textId="77777777" w:rsidR="005D38E3" w:rsidRPr="002223D7" w:rsidRDefault="005D38E3" w:rsidP="00DE1F0C">
            <w:pPr>
              <w:pStyle w:val="TAC"/>
              <w:rPr>
                <w:ins w:id="1240" w:author="RAP_01_22" w:date="2021-12-22T16:43:00Z"/>
                <w:sz w:val="16"/>
              </w:rPr>
            </w:pPr>
          </w:p>
        </w:tc>
        <w:tc>
          <w:tcPr>
            <w:tcW w:w="4962" w:type="dxa"/>
            <w:shd w:val="solid" w:color="FFFFFF" w:fill="auto"/>
          </w:tcPr>
          <w:p w14:paraId="3585763C" w14:textId="77777777" w:rsidR="005D38E3" w:rsidRDefault="005D38E3" w:rsidP="005D38E3">
            <w:pPr>
              <w:pStyle w:val="TAC"/>
              <w:jc w:val="left"/>
              <w:rPr>
                <w:ins w:id="1241" w:author="RAP_01_22" w:date="2021-12-22T16:43:00Z"/>
                <w:sz w:val="16"/>
              </w:rPr>
            </w:pPr>
            <w:ins w:id="1242" w:author="RAP_01_22" w:date="2021-12-22T16:43:00Z">
              <w:r w:rsidRPr="002223D7">
                <w:rPr>
                  <w:sz w:val="16"/>
                </w:rPr>
                <w:t>TP to 38.853 on 900MHz RMR RAN4 UE RF requirements</w:t>
              </w:r>
            </w:ins>
          </w:p>
          <w:p w14:paraId="6BABCC0D" w14:textId="77777777" w:rsidR="005D38E3" w:rsidRPr="002223D7" w:rsidRDefault="005D38E3" w:rsidP="00DE1F0C">
            <w:pPr>
              <w:pStyle w:val="TAC"/>
              <w:jc w:val="left"/>
              <w:rPr>
                <w:ins w:id="1243" w:author="RAP_01_22" w:date="2021-12-22T16:43:00Z"/>
                <w:sz w:val="16"/>
              </w:rPr>
            </w:pPr>
          </w:p>
        </w:tc>
        <w:tc>
          <w:tcPr>
            <w:tcW w:w="708" w:type="dxa"/>
            <w:shd w:val="solid" w:color="FFFFFF" w:fill="auto"/>
          </w:tcPr>
          <w:p w14:paraId="38BFFE24" w14:textId="05020CCD" w:rsidR="005D38E3" w:rsidRPr="002223D7" w:rsidRDefault="005D38E3" w:rsidP="00DE1F0C">
            <w:pPr>
              <w:pStyle w:val="TAC"/>
              <w:rPr>
                <w:ins w:id="1244" w:author="RAP_01_22" w:date="2021-12-22T16:43:00Z"/>
                <w:sz w:val="16"/>
              </w:rPr>
            </w:pPr>
            <w:ins w:id="1245" w:author="RAP_01_22" w:date="2021-12-22T16:43:00Z">
              <w:r>
                <w:rPr>
                  <w:sz w:val="16"/>
                </w:rPr>
                <w:t>0.2.0</w:t>
              </w:r>
            </w:ins>
          </w:p>
        </w:tc>
      </w:tr>
      <w:tr w:rsidR="005D38E3" w:rsidRPr="006B0D02" w14:paraId="53A51C93" w14:textId="77777777" w:rsidTr="00C72833">
        <w:trPr>
          <w:ins w:id="1246" w:author="RAP_01_22" w:date="2021-12-22T16:43:00Z"/>
        </w:trPr>
        <w:tc>
          <w:tcPr>
            <w:tcW w:w="800" w:type="dxa"/>
            <w:shd w:val="solid" w:color="FFFFFF" w:fill="auto"/>
          </w:tcPr>
          <w:p w14:paraId="3FDC8FAD" w14:textId="6D4544F5" w:rsidR="005D38E3" w:rsidRDefault="005D38E3" w:rsidP="002223D7">
            <w:pPr>
              <w:pStyle w:val="TAC"/>
              <w:rPr>
                <w:ins w:id="1247" w:author="RAP_01_22" w:date="2021-12-22T16:43:00Z"/>
                <w:sz w:val="16"/>
              </w:rPr>
            </w:pPr>
            <w:ins w:id="1248" w:author="RAP_01_22" w:date="2021-12-22T16:43:00Z">
              <w:r>
                <w:rPr>
                  <w:sz w:val="16"/>
                </w:rPr>
                <w:t>2022-01</w:t>
              </w:r>
            </w:ins>
          </w:p>
        </w:tc>
        <w:tc>
          <w:tcPr>
            <w:tcW w:w="800" w:type="dxa"/>
            <w:shd w:val="solid" w:color="FFFFFF" w:fill="auto"/>
          </w:tcPr>
          <w:p w14:paraId="08416530" w14:textId="77777777" w:rsidR="005D38E3" w:rsidRDefault="005D38E3" w:rsidP="005D38E3">
            <w:pPr>
              <w:pStyle w:val="TAC"/>
              <w:rPr>
                <w:ins w:id="1249" w:author="RAP_01_22" w:date="2021-12-22T16:44:00Z"/>
                <w:sz w:val="16"/>
              </w:rPr>
            </w:pPr>
            <w:ins w:id="1250" w:author="RAP_01_22" w:date="2021-12-22T16:44:00Z">
              <w:r w:rsidRPr="002223D7">
                <w:rPr>
                  <w:sz w:val="16"/>
                </w:rPr>
                <w:t>RAN4#</w:t>
              </w:r>
            </w:ins>
          </w:p>
          <w:p w14:paraId="0B80AE27" w14:textId="4FD3A8B8" w:rsidR="005D38E3" w:rsidRPr="002223D7" w:rsidRDefault="005D38E3" w:rsidP="005D38E3">
            <w:pPr>
              <w:pStyle w:val="TAC"/>
              <w:rPr>
                <w:ins w:id="1251" w:author="RAP_01_22" w:date="2021-12-22T16:43:00Z"/>
                <w:sz w:val="16"/>
              </w:rPr>
            </w:pPr>
            <w:ins w:id="1252" w:author="RAP_01_22" w:date="2021-12-22T16:44:00Z">
              <w:r w:rsidRPr="002223D7">
                <w:rPr>
                  <w:sz w:val="16"/>
                </w:rPr>
                <w:t>101-bis-e</w:t>
              </w:r>
            </w:ins>
          </w:p>
        </w:tc>
        <w:tc>
          <w:tcPr>
            <w:tcW w:w="1094" w:type="dxa"/>
            <w:shd w:val="solid" w:color="FFFFFF" w:fill="auto"/>
          </w:tcPr>
          <w:p w14:paraId="62A5BA86" w14:textId="5618672F" w:rsidR="005D38E3" w:rsidRPr="002223D7" w:rsidRDefault="005D38E3" w:rsidP="005D38E3">
            <w:pPr>
              <w:pStyle w:val="TAC"/>
              <w:rPr>
                <w:ins w:id="1253" w:author="RAP_01_22" w:date="2021-12-22T16:43:00Z"/>
                <w:sz w:val="16"/>
              </w:rPr>
            </w:pPr>
            <w:ins w:id="1254" w:author="RAP_01_22" w:date="2021-12-22T16:44:00Z">
              <w:r>
                <w:rPr>
                  <w:sz w:val="16"/>
                </w:rPr>
                <w:t>R4-2120680</w:t>
              </w:r>
            </w:ins>
          </w:p>
        </w:tc>
        <w:tc>
          <w:tcPr>
            <w:tcW w:w="425" w:type="dxa"/>
            <w:shd w:val="solid" w:color="FFFFFF" w:fill="auto"/>
          </w:tcPr>
          <w:p w14:paraId="0AF194E7" w14:textId="77777777" w:rsidR="005D38E3" w:rsidRPr="002223D7" w:rsidRDefault="005D38E3" w:rsidP="00DE1F0C">
            <w:pPr>
              <w:pStyle w:val="TAC"/>
              <w:rPr>
                <w:ins w:id="1255" w:author="RAP_01_22" w:date="2021-12-22T16:43:00Z"/>
                <w:sz w:val="16"/>
              </w:rPr>
            </w:pPr>
          </w:p>
        </w:tc>
        <w:tc>
          <w:tcPr>
            <w:tcW w:w="425" w:type="dxa"/>
            <w:shd w:val="solid" w:color="FFFFFF" w:fill="auto"/>
          </w:tcPr>
          <w:p w14:paraId="70EA1CCF" w14:textId="77777777" w:rsidR="005D38E3" w:rsidRPr="002223D7" w:rsidRDefault="005D38E3" w:rsidP="00DE1F0C">
            <w:pPr>
              <w:pStyle w:val="TAC"/>
              <w:rPr>
                <w:ins w:id="1256" w:author="RAP_01_22" w:date="2021-12-22T16:43:00Z"/>
                <w:sz w:val="16"/>
              </w:rPr>
            </w:pPr>
          </w:p>
        </w:tc>
        <w:tc>
          <w:tcPr>
            <w:tcW w:w="425" w:type="dxa"/>
            <w:shd w:val="solid" w:color="FFFFFF" w:fill="auto"/>
          </w:tcPr>
          <w:p w14:paraId="6060288F" w14:textId="77777777" w:rsidR="005D38E3" w:rsidRPr="002223D7" w:rsidRDefault="005D38E3" w:rsidP="00DE1F0C">
            <w:pPr>
              <w:pStyle w:val="TAC"/>
              <w:rPr>
                <w:ins w:id="1257" w:author="RAP_01_22" w:date="2021-12-22T16:43:00Z"/>
                <w:sz w:val="16"/>
              </w:rPr>
            </w:pPr>
          </w:p>
        </w:tc>
        <w:tc>
          <w:tcPr>
            <w:tcW w:w="4962" w:type="dxa"/>
            <w:shd w:val="solid" w:color="FFFFFF" w:fill="auto"/>
          </w:tcPr>
          <w:p w14:paraId="6400DD6C" w14:textId="3F475F01" w:rsidR="005D38E3" w:rsidRPr="002223D7" w:rsidRDefault="005D38E3" w:rsidP="005D38E3">
            <w:pPr>
              <w:pStyle w:val="TAC"/>
              <w:jc w:val="left"/>
              <w:rPr>
                <w:ins w:id="1258" w:author="RAP_01_22" w:date="2021-12-22T16:43:00Z"/>
                <w:sz w:val="16"/>
              </w:rPr>
            </w:pPr>
            <w:ins w:id="1259" w:author="RAP_01_22" w:date="2021-12-22T16:44:00Z">
              <w:r w:rsidRPr="005D38E3">
                <w:rPr>
                  <w:sz w:val="16"/>
                </w:rPr>
                <w:t>TPs to TR 38.853: BS RF related agreements for RMR900</w:t>
              </w:r>
            </w:ins>
          </w:p>
        </w:tc>
        <w:tc>
          <w:tcPr>
            <w:tcW w:w="708" w:type="dxa"/>
            <w:shd w:val="solid" w:color="FFFFFF" w:fill="auto"/>
          </w:tcPr>
          <w:p w14:paraId="103B7285" w14:textId="4551D6A7" w:rsidR="005D38E3" w:rsidRDefault="005D38E3" w:rsidP="00DE1F0C">
            <w:pPr>
              <w:pStyle w:val="TAC"/>
              <w:rPr>
                <w:ins w:id="1260" w:author="RAP_01_22" w:date="2021-12-22T16:43:00Z"/>
                <w:sz w:val="16"/>
              </w:rPr>
            </w:pPr>
            <w:ins w:id="1261" w:author="RAP_01_22" w:date="2021-12-22T16:44:00Z">
              <w:r>
                <w:rPr>
                  <w:sz w:val="16"/>
                </w:rPr>
                <w:t>0.2.0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562D9A" w:rsidRDefault="00562D9A">
      <w:r>
        <w:separator/>
      </w:r>
    </w:p>
  </w:endnote>
  <w:endnote w:type="continuationSeparator" w:id="0">
    <w:p w14:paraId="42996025" w14:textId="77777777" w:rsidR="00562D9A" w:rsidRDefault="0056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562D9A" w:rsidRDefault="0056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562D9A" w:rsidRDefault="0056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562D9A" w:rsidRDefault="00562D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562D9A" w:rsidRDefault="0056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562D9A" w:rsidRDefault="00562D9A">
      <w:r>
        <w:separator/>
      </w:r>
    </w:p>
  </w:footnote>
  <w:footnote w:type="continuationSeparator" w:id="0">
    <w:p w14:paraId="3760888B" w14:textId="77777777" w:rsidR="00562D9A" w:rsidRDefault="0056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562D9A" w:rsidRDefault="00562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562D9A" w:rsidRDefault="00562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562D9A" w:rsidRDefault="00562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2E842544" w:rsidR="00562D9A" w:rsidRDefault="0056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F54">
      <w:rPr>
        <w:rFonts w:ascii="Arial" w:hAnsi="Arial" w:cs="Arial"/>
        <w:b/>
        <w:noProof/>
        <w:sz w:val="18"/>
        <w:szCs w:val="18"/>
      </w:rPr>
      <w:t>3GPP TR 38.853 V0.2.0 (2022-01)</w:t>
    </w:r>
    <w:r>
      <w:rPr>
        <w:rFonts w:ascii="Arial" w:hAnsi="Arial" w:cs="Arial"/>
        <w:b/>
        <w:sz w:val="18"/>
        <w:szCs w:val="18"/>
      </w:rPr>
      <w:fldChar w:fldCharType="end"/>
    </w:r>
  </w:p>
  <w:p w14:paraId="29461A5A" w14:textId="77777777" w:rsidR="00562D9A" w:rsidRDefault="0056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0B9031E2" w:rsidR="00562D9A" w:rsidRDefault="0056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F54">
      <w:rPr>
        <w:rFonts w:ascii="Arial" w:hAnsi="Arial" w:cs="Arial"/>
        <w:b/>
        <w:noProof/>
        <w:sz w:val="18"/>
        <w:szCs w:val="18"/>
      </w:rPr>
      <w:t>Release 17</w:t>
    </w:r>
    <w:r>
      <w:rPr>
        <w:rFonts w:ascii="Arial" w:hAnsi="Arial" w:cs="Arial"/>
        <w:b/>
        <w:sz w:val="18"/>
        <w:szCs w:val="18"/>
      </w:rPr>
      <w:fldChar w:fldCharType="end"/>
    </w:r>
  </w:p>
  <w:p w14:paraId="6ACFEBA8" w14:textId="77777777" w:rsidR="00562D9A" w:rsidRDefault="0056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01_22">
    <w15:presenceInfo w15:providerId="None" w15:userId="RAP_01_22"/>
  </w15:person>
  <w15:person w15:author="Rap_19_01">
    <w15:presenceInfo w15:providerId="None" w15:userId="Rap_19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3085"/>
    <w:rsid w:val="000655A6"/>
    <w:rsid w:val="00080512"/>
    <w:rsid w:val="000C20CA"/>
    <w:rsid w:val="000C47C3"/>
    <w:rsid w:val="000D58AB"/>
    <w:rsid w:val="000F0FFC"/>
    <w:rsid w:val="00133525"/>
    <w:rsid w:val="00150CE2"/>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675F0"/>
    <w:rsid w:val="002878EA"/>
    <w:rsid w:val="00290D16"/>
    <w:rsid w:val="002B02ED"/>
    <w:rsid w:val="002B4715"/>
    <w:rsid w:val="002B6339"/>
    <w:rsid w:val="002C3569"/>
    <w:rsid w:val="002D15F7"/>
    <w:rsid w:val="002E00EE"/>
    <w:rsid w:val="002F591D"/>
    <w:rsid w:val="003172DC"/>
    <w:rsid w:val="00340663"/>
    <w:rsid w:val="0035462D"/>
    <w:rsid w:val="003765B8"/>
    <w:rsid w:val="003877CC"/>
    <w:rsid w:val="003C3971"/>
    <w:rsid w:val="00423334"/>
    <w:rsid w:val="004345EC"/>
    <w:rsid w:val="004528A6"/>
    <w:rsid w:val="00465515"/>
    <w:rsid w:val="00485EF0"/>
    <w:rsid w:val="004A384F"/>
    <w:rsid w:val="004B1FE9"/>
    <w:rsid w:val="004D1ADA"/>
    <w:rsid w:val="004D3578"/>
    <w:rsid w:val="004E13D1"/>
    <w:rsid w:val="004E213A"/>
    <w:rsid w:val="004F0988"/>
    <w:rsid w:val="004F3340"/>
    <w:rsid w:val="0053388B"/>
    <w:rsid w:val="00535773"/>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34F17"/>
    <w:rsid w:val="0063543D"/>
    <w:rsid w:val="00647114"/>
    <w:rsid w:val="00664861"/>
    <w:rsid w:val="00694135"/>
    <w:rsid w:val="006A323F"/>
    <w:rsid w:val="006B1532"/>
    <w:rsid w:val="006B30D0"/>
    <w:rsid w:val="006C3D95"/>
    <w:rsid w:val="006E1BED"/>
    <w:rsid w:val="006E5C86"/>
    <w:rsid w:val="006F5B82"/>
    <w:rsid w:val="00701116"/>
    <w:rsid w:val="00713C44"/>
    <w:rsid w:val="00734A5B"/>
    <w:rsid w:val="0074026F"/>
    <w:rsid w:val="007428E3"/>
    <w:rsid w:val="007429F6"/>
    <w:rsid w:val="00744E76"/>
    <w:rsid w:val="007515F0"/>
    <w:rsid w:val="00772155"/>
    <w:rsid w:val="00774DA4"/>
    <w:rsid w:val="00781F0F"/>
    <w:rsid w:val="007975D8"/>
    <w:rsid w:val="007A3017"/>
    <w:rsid w:val="007B600E"/>
    <w:rsid w:val="007D1E99"/>
    <w:rsid w:val="007E2831"/>
    <w:rsid w:val="007F0F4A"/>
    <w:rsid w:val="008028A4"/>
    <w:rsid w:val="00830747"/>
    <w:rsid w:val="0083336E"/>
    <w:rsid w:val="00863CB9"/>
    <w:rsid w:val="008768CA"/>
    <w:rsid w:val="008A5480"/>
    <w:rsid w:val="008C384C"/>
    <w:rsid w:val="0090271F"/>
    <w:rsid w:val="00902E23"/>
    <w:rsid w:val="0090370B"/>
    <w:rsid w:val="009114D7"/>
    <w:rsid w:val="0091348E"/>
    <w:rsid w:val="00914963"/>
    <w:rsid w:val="00917CCB"/>
    <w:rsid w:val="00942EC2"/>
    <w:rsid w:val="009450AA"/>
    <w:rsid w:val="00947D8D"/>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B0069C"/>
    <w:rsid w:val="00B15449"/>
    <w:rsid w:val="00B339BB"/>
    <w:rsid w:val="00B46256"/>
    <w:rsid w:val="00B53DF5"/>
    <w:rsid w:val="00B57A8E"/>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7E00"/>
    <w:rsid w:val="00D9134D"/>
    <w:rsid w:val="00D966B3"/>
    <w:rsid w:val="00DA7A03"/>
    <w:rsid w:val="00DB1818"/>
    <w:rsid w:val="00DC309B"/>
    <w:rsid w:val="00DC4DA2"/>
    <w:rsid w:val="00DD4C17"/>
    <w:rsid w:val="00DD74A5"/>
    <w:rsid w:val="00DE1F0C"/>
    <w:rsid w:val="00DF2B1F"/>
    <w:rsid w:val="00DF62CD"/>
    <w:rsid w:val="00E16509"/>
    <w:rsid w:val="00E44582"/>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3009</Words>
  <Characters>18961</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UIC_21_01</cp:lastModifiedBy>
  <cp:revision>2</cp:revision>
  <cp:lastPrinted>2021-12-22T07:42:00Z</cp:lastPrinted>
  <dcterms:created xsi:type="dcterms:W3CDTF">2022-01-21T15:18:00Z</dcterms:created>
  <dcterms:modified xsi:type="dcterms:W3CDTF">2022-01-21T15:18:00Z</dcterms:modified>
</cp:coreProperties>
</file>