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F7053" w14:textId="2A2F4972" w:rsidR="006C4650" w:rsidRPr="005530E2" w:rsidRDefault="00AF40A8" w:rsidP="006C4650">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006C4650" w:rsidRPr="005530E2">
        <w:rPr>
          <w:rFonts w:cs="Arial"/>
          <w:color w:val="000000" w:themeColor="text1"/>
          <w:sz w:val="24"/>
          <w:szCs w:val="24"/>
        </w:rPr>
        <w:tab/>
      </w:r>
      <w:r w:rsidR="00DE01B8" w:rsidRPr="00DE01B8">
        <w:rPr>
          <w:rFonts w:cs="Arial"/>
          <w:color w:val="000000" w:themeColor="text1"/>
          <w:sz w:val="24"/>
          <w:szCs w:val="24"/>
        </w:rPr>
        <w:t>R4-2202023</w:t>
      </w:r>
    </w:p>
    <w:p w14:paraId="3F94F918" w14:textId="42A34FB4" w:rsidR="006C4650" w:rsidRPr="005530E2" w:rsidRDefault="006C4650" w:rsidP="006C4650">
      <w:pPr>
        <w:pStyle w:val="Header"/>
        <w:tabs>
          <w:tab w:val="right" w:pos="9781"/>
          <w:tab w:val="right" w:pos="13323"/>
        </w:tabs>
        <w:outlineLvl w:val="0"/>
        <w:rPr>
          <w:rFonts w:eastAsia="SimSun" w:cs="Arial"/>
          <w:b w:val="0"/>
          <w:color w:val="000000" w:themeColor="text1"/>
          <w:sz w:val="24"/>
          <w:szCs w:val="24"/>
          <w:lang w:eastAsia="zh-CN"/>
        </w:rPr>
      </w:pPr>
      <w:r w:rsidRPr="005530E2">
        <w:rPr>
          <w:rFonts w:eastAsia="SimSun" w:cs="Arial"/>
          <w:color w:val="000000" w:themeColor="text1"/>
          <w:sz w:val="24"/>
          <w:szCs w:val="24"/>
          <w:lang w:eastAsia="zh-CN"/>
        </w:rPr>
        <w:t xml:space="preserve">Electronic Meeting, </w:t>
      </w:r>
      <w:r w:rsidR="00AF40A8" w:rsidRPr="004E2857">
        <w:rPr>
          <w:rFonts w:eastAsia="SimSun" w:cs="Arial"/>
          <w:sz w:val="24"/>
          <w:szCs w:val="24"/>
          <w:lang w:eastAsia="zh-CN"/>
        </w:rPr>
        <w:t>January 17-25, 2022</w:t>
      </w:r>
    </w:p>
    <w:bookmarkEnd w:id="2"/>
    <w:p w14:paraId="0D0A2689" w14:textId="28D04F4B" w:rsidR="00B9734C" w:rsidRPr="005530E2" w:rsidRDefault="00B9734C" w:rsidP="00B9734C">
      <w:pPr>
        <w:pStyle w:val="a"/>
        <w:rPr>
          <w:rFonts w:eastAsia="SimSun"/>
          <w:color w:val="000000" w:themeColor="text1"/>
          <w:sz w:val="24"/>
          <w:lang w:eastAsia="zh-CN"/>
        </w:rPr>
      </w:pPr>
    </w:p>
    <w:p w14:paraId="36EF9C41" w14:textId="77777777" w:rsidR="000C34F6" w:rsidRPr="005530E2" w:rsidRDefault="000C34F6" w:rsidP="00A5625D">
      <w:pPr>
        <w:pStyle w:val="a"/>
        <w:rPr>
          <w:rFonts w:eastAsia="SimSun"/>
          <w:color w:val="000000" w:themeColor="text1"/>
          <w:sz w:val="24"/>
          <w:lang w:eastAsia="zh-CN"/>
        </w:rPr>
      </w:pPr>
    </w:p>
    <w:p w14:paraId="0AAA533D" w14:textId="77777777" w:rsidR="00D64225" w:rsidRPr="005530E2" w:rsidRDefault="00D64225" w:rsidP="00D64225">
      <w:pPr>
        <w:tabs>
          <w:tab w:val="left" w:pos="1985"/>
        </w:tabs>
        <w:jc w:val="both"/>
        <w:rPr>
          <w:rFonts w:ascii="Arial" w:eastAsia="SimSun" w:hAnsi="Arial" w:cs="Arial"/>
          <w:b/>
          <w:color w:val="000000" w:themeColor="text1"/>
          <w:sz w:val="22"/>
          <w:lang w:eastAsia="zh-CN"/>
        </w:rPr>
      </w:pPr>
      <w:r w:rsidRPr="005530E2">
        <w:rPr>
          <w:rFonts w:ascii="Arial" w:hAnsi="Arial" w:cs="Arial"/>
          <w:b/>
          <w:color w:val="000000" w:themeColor="text1"/>
          <w:sz w:val="22"/>
        </w:rPr>
        <w:t xml:space="preserve">Source: </w:t>
      </w:r>
      <w:r w:rsidRPr="005530E2">
        <w:rPr>
          <w:rFonts w:ascii="Arial" w:hAnsi="Arial" w:cs="Arial"/>
          <w:b/>
          <w:color w:val="000000" w:themeColor="text1"/>
          <w:sz w:val="22"/>
        </w:rPr>
        <w:tab/>
      </w:r>
      <w:r w:rsidRPr="005530E2">
        <w:rPr>
          <w:rFonts w:ascii="Arial" w:hAnsi="Arial" w:cs="Arial"/>
          <w:color w:val="000000" w:themeColor="text1"/>
          <w:sz w:val="22"/>
        </w:rPr>
        <w:t>Huawei</w:t>
      </w:r>
    </w:p>
    <w:p w14:paraId="3F7150BA" w14:textId="603A7F61" w:rsidR="00435E4F" w:rsidRPr="00044B9C" w:rsidRDefault="00D64225" w:rsidP="00902558">
      <w:pPr>
        <w:ind w:left="1985" w:hanging="1985"/>
        <w:rPr>
          <w:rFonts w:ascii="Arial" w:hAnsi="Arial" w:cs="Arial"/>
          <w:color w:val="000000" w:themeColor="text1"/>
          <w:sz w:val="22"/>
        </w:rPr>
      </w:pPr>
      <w:r w:rsidRPr="005530E2">
        <w:rPr>
          <w:rFonts w:ascii="Arial" w:hAnsi="Arial" w:cs="Arial"/>
          <w:b/>
          <w:color w:val="000000" w:themeColor="text1"/>
          <w:sz w:val="22"/>
        </w:rPr>
        <w:t>Title:</w:t>
      </w:r>
      <w:r w:rsidRPr="005530E2">
        <w:rPr>
          <w:rFonts w:ascii="Arial" w:hAnsi="Arial" w:cs="Arial"/>
          <w:color w:val="000000" w:themeColor="text1"/>
          <w:sz w:val="22"/>
        </w:rPr>
        <w:t xml:space="preserve"> </w:t>
      </w:r>
      <w:r w:rsidRPr="005530E2">
        <w:rPr>
          <w:rFonts w:ascii="Arial" w:hAnsi="Arial" w:cs="Arial"/>
          <w:color w:val="000000" w:themeColor="text1"/>
          <w:sz w:val="22"/>
        </w:rPr>
        <w:tab/>
      </w:r>
      <w:r w:rsidR="008107F9" w:rsidRPr="008107F9">
        <w:rPr>
          <w:rFonts w:ascii="Arial" w:hAnsi="Arial" w:cs="Arial"/>
          <w:color w:val="000000" w:themeColor="text1"/>
          <w:sz w:val="22"/>
        </w:rPr>
        <w:t>Discussion on the channel raster and sync raster in FR2-2</w:t>
      </w:r>
    </w:p>
    <w:p w14:paraId="3ACA12DB" w14:textId="4BF4DCC7" w:rsidR="00D64225" w:rsidRPr="00044B9C" w:rsidRDefault="00D64225" w:rsidP="00902558">
      <w:pPr>
        <w:ind w:left="1985" w:hanging="1985"/>
        <w:rPr>
          <w:rFonts w:ascii="Arial" w:hAnsi="Arial" w:cs="Arial"/>
          <w:color w:val="000000" w:themeColor="text1"/>
          <w:sz w:val="22"/>
        </w:rPr>
      </w:pPr>
      <w:r w:rsidRPr="00044B9C">
        <w:rPr>
          <w:rFonts w:ascii="Arial" w:hAnsi="Arial" w:cs="Arial"/>
          <w:b/>
          <w:color w:val="000000" w:themeColor="text1"/>
          <w:sz w:val="22"/>
        </w:rPr>
        <w:t>Agen</w:t>
      </w:r>
      <w:r w:rsidRPr="00044B9C">
        <w:rPr>
          <w:rFonts w:ascii="Arial" w:eastAsia="SimSun" w:hAnsi="Arial" w:cs="Arial" w:hint="eastAsia"/>
          <w:b/>
          <w:color w:val="000000" w:themeColor="text1"/>
          <w:sz w:val="22"/>
          <w:lang w:eastAsia="zh-CN"/>
        </w:rPr>
        <w:t>d</w:t>
      </w:r>
      <w:r w:rsidRPr="00044B9C">
        <w:rPr>
          <w:rFonts w:ascii="Arial" w:hAnsi="Arial" w:cs="Arial"/>
          <w:b/>
          <w:color w:val="000000" w:themeColor="text1"/>
          <w:sz w:val="22"/>
        </w:rPr>
        <w:t>a Item:</w:t>
      </w:r>
      <w:r w:rsidRPr="00044B9C">
        <w:rPr>
          <w:rFonts w:ascii="Arial" w:hAnsi="Arial" w:cs="Arial"/>
          <w:color w:val="000000" w:themeColor="text1"/>
          <w:sz w:val="22"/>
        </w:rPr>
        <w:tab/>
      </w:r>
      <w:r w:rsidR="008107F9" w:rsidRPr="008107F9">
        <w:rPr>
          <w:rFonts w:ascii="Arial" w:hAnsi="Arial" w:cs="Arial"/>
          <w:color w:val="000000" w:themeColor="text1"/>
          <w:sz w:val="22"/>
        </w:rPr>
        <w:t>6.16.2</w:t>
      </w:r>
    </w:p>
    <w:p w14:paraId="754225A9" w14:textId="22D33B96" w:rsidR="00D64225" w:rsidRPr="005530E2" w:rsidRDefault="00D64225" w:rsidP="00D64225">
      <w:pPr>
        <w:tabs>
          <w:tab w:val="left" w:pos="1985"/>
        </w:tabs>
        <w:jc w:val="both"/>
        <w:rPr>
          <w:rFonts w:ascii="Arial" w:eastAsia="SimSun" w:hAnsi="Arial" w:cs="Arial"/>
          <w:color w:val="000000" w:themeColor="text1"/>
          <w:sz w:val="22"/>
          <w:lang w:eastAsia="zh-CN"/>
        </w:rPr>
      </w:pPr>
      <w:r w:rsidRPr="00044B9C">
        <w:rPr>
          <w:rFonts w:ascii="Arial" w:hAnsi="Arial" w:cs="Arial"/>
          <w:b/>
          <w:color w:val="000000" w:themeColor="text1"/>
          <w:sz w:val="22"/>
        </w:rPr>
        <w:t>Document for:</w:t>
      </w:r>
      <w:r w:rsidRPr="00044B9C">
        <w:rPr>
          <w:rFonts w:ascii="Arial" w:hAnsi="Arial" w:cs="Arial"/>
          <w:color w:val="000000" w:themeColor="text1"/>
          <w:sz w:val="22"/>
        </w:rPr>
        <w:tab/>
      </w:r>
      <w:r w:rsidR="00AF40A8" w:rsidRPr="00044B9C">
        <w:rPr>
          <w:rFonts w:ascii="Arial" w:hAnsi="Arial" w:cs="Arial"/>
          <w:color w:val="000000" w:themeColor="text1"/>
          <w:sz w:val="22"/>
        </w:rPr>
        <w:t>Discu</w:t>
      </w:r>
      <w:r w:rsidR="00AF40A8">
        <w:rPr>
          <w:rFonts w:ascii="Arial" w:hAnsi="Arial" w:cs="Arial"/>
          <w:color w:val="000000" w:themeColor="text1"/>
          <w:sz w:val="22"/>
        </w:rPr>
        <w:t>ssion</w:t>
      </w:r>
      <w:r w:rsidR="00435E4F" w:rsidRPr="005530E2">
        <w:rPr>
          <w:rFonts w:ascii="Arial" w:hAnsi="Arial" w:cs="Arial"/>
          <w:color w:val="000000" w:themeColor="text1"/>
          <w:sz w:val="22"/>
        </w:rPr>
        <w:tab/>
      </w:r>
      <w:r w:rsidR="00575C92" w:rsidRPr="005530E2">
        <w:rPr>
          <w:rFonts w:ascii="Arial" w:hAnsi="Arial" w:cs="Arial"/>
          <w:color w:val="000000" w:themeColor="text1"/>
          <w:sz w:val="22"/>
        </w:rPr>
        <w:t xml:space="preserve"> </w:t>
      </w:r>
    </w:p>
    <w:p w14:paraId="05ABB6E4" w14:textId="77777777" w:rsidR="00D64225" w:rsidRDefault="00D64225" w:rsidP="00893260">
      <w:pPr>
        <w:pStyle w:val="Heading1"/>
        <w:numPr>
          <w:ilvl w:val="0"/>
          <w:numId w:val="1"/>
        </w:numPr>
        <w:overflowPunct w:val="0"/>
        <w:autoSpaceDE w:val="0"/>
        <w:autoSpaceDN w:val="0"/>
        <w:adjustRightInd w:val="0"/>
        <w:textAlignment w:val="baseline"/>
      </w:pPr>
      <w:r w:rsidRPr="002B5BC2">
        <w:t>Introduction</w:t>
      </w:r>
    </w:p>
    <w:p w14:paraId="49B77FA1" w14:textId="77777777" w:rsidR="00DE01B8" w:rsidRPr="00B11024" w:rsidRDefault="00DE01B8" w:rsidP="00DE01B8">
      <w:r w:rsidRPr="00B11024">
        <w:rPr>
          <w:color w:val="000000" w:themeColor="text1"/>
          <w:lang w:eastAsia="zh-CN"/>
        </w:rPr>
        <w:t xml:space="preserve">In 3GPP TSG RAN#92-e, WI for extending current NR </w:t>
      </w:r>
      <w:r w:rsidRPr="00B11024">
        <w:t>operation to 71 GHz was revised as following [1]:</w:t>
      </w:r>
    </w:p>
    <w:p w14:paraId="1FA818FC" w14:textId="77777777" w:rsidR="00DE01B8" w:rsidRPr="00B11024" w:rsidRDefault="00DE01B8" w:rsidP="00B11024">
      <w:pPr>
        <w:pStyle w:val="B1"/>
        <w:numPr>
          <w:ilvl w:val="0"/>
          <w:numId w:val="21"/>
        </w:numPr>
        <w:overflowPunct w:val="0"/>
        <w:autoSpaceDE w:val="0"/>
        <w:autoSpaceDN w:val="0"/>
        <w:adjustRightInd w:val="0"/>
        <w:spacing w:before="180" w:after="0"/>
        <w:textAlignment w:val="baseline"/>
        <w:rPr>
          <w:i/>
          <w:lang w:eastAsia="zh-CN"/>
        </w:rPr>
      </w:pPr>
      <w:r w:rsidRPr="00B11024">
        <w:rPr>
          <w:i/>
          <w:lang w:eastAsia="zh-CN"/>
        </w:rPr>
        <w:t>In addition to 120kHz, support 480 kHz SSB for initial access with support of CORESET#0/Type0-PDCCH configuration in the MIB with following constraints:</w:t>
      </w:r>
    </w:p>
    <w:p w14:paraId="0ED338B1" w14:textId="77777777" w:rsidR="00DE01B8" w:rsidRPr="00B11024" w:rsidRDefault="00DE01B8" w:rsidP="00B11024">
      <w:pPr>
        <w:pStyle w:val="B1"/>
        <w:numPr>
          <w:ilvl w:val="1"/>
          <w:numId w:val="21"/>
        </w:numPr>
        <w:overflowPunct w:val="0"/>
        <w:autoSpaceDE w:val="0"/>
        <w:autoSpaceDN w:val="0"/>
        <w:adjustRightInd w:val="0"/>
        <w:spacing w:before="180" w:after="0"/>
        <w:textAlignment w:val="baseline"/>
        <w:rPr>
          <w:i/>
          <w:lang w:eastAsia="zh-CN"/>
        </w:rPr>
      </w:pPr>
      <w:r w:rsidRPr="00B11024">
        <w:rPr>
          <w:i/>
          <w:lang w:eastAsia="zh-CN"/>
        </w:rPr>
        <w:t>Limited sync raster entry numbers</w:t>
      </w:r>
    </w:p>
    <w:p w14:paraId="58329A2B" w14:textId="77777777" w:rsidR="00DE01B8" w:rsidRPr="00B11024" w:rsidRDefault="00DE01B8" w:rsidP="00B11024">
      <w:pPr>
        <w:pStyle w:val="B1"/>
        <w:numPr>
          <w:ilvl w:val="2"/>
          <w:numId w:val="21"/>
        </w:numPr>
        <w:overflowPunct w:val="0"/>
        <w:autoSpaceDE w:val="0"/>
        <w:autoSpaceDN w:val="0"/>
        <w:adjustRightInd w:val="0"/>
        <w:spacing w:before="180" w:after="0"/>
        <w:textAlignment w:val="baseline"/>
        <w:rPr>
          <w:i/>
          <w:lang w:eastAsia="zh-CN"/>
        </w:rPr>
      </w:pPr>
      <w:r w:rsidRPr="00B11024">
        <w:rPr>
          <w:i/>
          <w:lang w:eastAsia="zh-CN"/>
        </w:rPr>
        <w:t xml:space="preserve">It is assumed that RAN4 supports a channelization design which results in the total </w:t>
      </w:r>
      <w:r w:rsidRPr="00B11024">
        <w:rPr>
          <w:b/>
          <w:i/>
          <w:lang w:eastAsia="zh-CN"/>
        </w:rPr>
        <w:t xml:space="preserve">number of synchronization raster entries considering both licensed and unlicensed operation in a 52.6 – 71 GHz band no larger than 665 </w:t>
      </w:r>
      <w:r w:rsidRPr="00B11024">
        <w:rPr>
          <w:i/>
          <w:lang w:eastAsia="zh-CN"/>
        </w:rPr>
        <w:t>(Note: the total number of synchronization raster entries in FR2 for band n259 + n257 is 599). If the assumption cannot be satisfied, it’s up to RAN4 to decide its applicability to bands i</w:t>
      </w:r>
      <w:bookmarkStart w:id="5" w:name="_GoBack"/>
      <w:bookmarkEnd w:id="5"/>
      <w:r w:rsidRPr="00B11024">
        <w:rPr>
          <w:i/>
          <w:lang w:eastAsia="zh-CN"/>
        </w:rPr>
        <w:t>n 52.6 – 71 GHz.</w:t>
      </w:r>
    </w:p>
    <w:p w14:paraId="2851427B" w14:textId="77777777" w:rsidR="00DE01B8" w:rsidRPr="00B11024" w:rsidRDefault="00DE01B8" w:rsidP="00B11024">
      <w:pPr>
        <w:pStyle w:val="B1"/>
        <w:numPr>
          <w:ilvl w:val="1"/>
          <w:numId w:val="21"/>
        </w:numPr>
        <w:overflowPunct w:val="0"/>
        <w:autoSpaceDE w:val="0"/>
        <w:autoSpaceDN w:val="0"/>
        <w:adjustRightInd w:val="0"/>
        <w:spacing w:before="180" w:after="0"/>
        <w:textAlignment w:val="baseline"/>
        <w:rPr>
          <w:i/>
          <w:lang w:eastAsia="zh-CN"/>
        </w:rPr>
      </w:pPr>
      <w:r w:rsidRPr="00B11024">
        <w:rPr>
          <w:i/>
          <w:lang w:eastAsia="zh-CN"/>
        </w:rPr>
        <w:t>only 480kHz CORESET#0/Type0-PDCCH SCS supported for 480 kHz SSB SCS.</w:t>
      </w:r>
    </w:p>
    <w:p w14:paraId="507040E0" w14:textId="77777777" w:rsidR="00DE01B8" w:rsidRPr="00B11024" w:rsidRDefault="00DE01B8" w:rsidP="00B11024">
      <w:pPr>
        <w:pStyle w:val="B1"/>
        <w:numPr>
          <w:ilvl w:val="1"/>
          <w:numId w:val="21"/>
        </w:numPr>
        <w:overflowPunct w:val="0"/>
        <w:autoSpaceDE w:val="0"/>
        <w:autoSpaceDN w:val="0"/>
        <w:adjustRightInd w:val="0"/>
        <w:spacing w:before="180" w:after="0"/>
        <w:textAlignment w:val="baseline"/>
        <w:rPr>
          <w:i/>
          <w:lang w:eastAsia="zh-CN"/>
        </w:rPr>
      </w:pPr>
      <w:r w:rsidRPr="00B11024">
        <w:rPr>
          <w:i/>
          <w:lang w:eastAsia="zh-CN"/>
        </w:rPr>
        <w:t>Prioritize support SSB-CORESET#0 multiplexing pattern 1. Other patterns discussed on a best effort basis.</w:t>
      </w:r>
    </w:p>
    <w:p w14:paraId="7D75A331" w14:textId="77777777" w:rsidR="00DE01B8" w:rsidRPr="00B11024" w:rsidRDefault="00DE01B8" w:rsidP="00B11024">
      <w:pPr>
        <w:pStyle w:val="B1"/>
        <w:numPr>
          <w:ilvl w:val="1"/>
          <w:numId w:val="21"/>
        </w:numPr>
        <w:overflowPunct w:val="0"/>
        <w:autoSpaceDE w:val="0"/>
        <w:autoSpaceDN w:val="0"/>
        <w:adjustRightInd w:val="0"/>
        <w:spacing w:before="180" w:after="0"/>
        <w:textAlignment w:val="baseline"/>
        <w:rPr>
          <w:i/>
          <w:lang w:eastAsia="zh-CN"/>
        </w:rPr>
      </w:pPr>
      <w:r w:rsidRPr="00B11024">
        <w:rPr>
          <w:b/>
          <w:i/>
          <w:lang w:eastAsia="zh-CN"/>
        </w:rPr>
        <w:t>960 kHz</w:t>
      </w:r>
      <w:r w:rsidRPr="00B11024">
        <w:rPr>
          <w:i/>
          <w:lang w:eastAsia="zh-CN"/>
        </w:rPr>
        <w:t xml:space="preserve"> numerology for the SSB </w:t>
      </w:r>
      <w:r w:rsidRPr="00B11024">
        <w:rPr>
          <w:b/>
          <w:i/>
          <w:lang w:eastAsia="zh-CN"/>
        </w:rPr>
        <w:t>is not supported</w:t>
      </w:r>
      <w:r w:rsidRPr="00B11024">
        <w:rPr>
          <w:i/>
          <w:lang w:eastAsia="zh-CN"/>
        </w:rPr>
        <w:t xml:space="preserve"> by the UE for initial access in Rel-17.</w:t>
      </w:r>
    </w:p>
    <w:p w14:paraId="5E621AE5" w14:textId="77777777" w:rsidR="00B11024" w:rsidRDefault="00B11024" w:rsidP="00DE01B8">
      <w:pPr>
        <w:rPr>
          <w:color w:val="000000" w:themeColor="text1"/>
          <w:lang w:eastAsia="zh-CN"/>
        </w:rPr>
      </w:pPr>
    </w:p>
    <w:p w14:paraId="25029C7E" w14:textId="77777777" w:rsidR="00DE01B8" w:rsidRPr="00B11024" w:rsidRDefault="00DE01B8" w:rsidP="00DE01B8">
      <w:pPr>
        <w:rPr>
          <w:color w:val="000000" w:themeColor="text1"/>
          <w:lang w:eastAsia="zh-CN"/>
        </w:rPr>
      </w:pPr>
      <w:r w:rsidRPr="00B11024">
        <w:rPr>
          <w:color w:val="000000" w:themeColor="text1"/>
          <w:lang w:eastAsia="zh-CN"/>
        </w:rPr>
        <w:t>In RAN4#101-e, following agreements were made as following [2]:</w:t>
      </w:r>
    </w:p>
    <w:tbl>
      <w:tblPr>
        <w:tblW w:w="0" w:type="auto"/>
        <w:tblLook w:val="04A0" w:firstRow="1" w:lastRow="0" w:firstColumn="1" w:lastColumn="0" w:noHBand="0" w:noVBand="1"/>
      </w:tblPr>
      <w:tblGrid>
        <w:gridCol w:w="9307"/>
      </w:tblGrid>
      <w:tr w:rsidR="00DE01B8" w:rsidRPr="00B11024" w14:paraId="554D117D" w14:textId="77777777" w:rsidTr="009B5C74">
        <w:tc>
          <w:tcPr>
            <w:tcW w:w="9307" w:type="dxa"/>
          </w:tcPr>
          <w:p w14:paraId="703A53D4" w14:textId="6A88C50A" w:rsidR="00DE01B8" w:rsidRPr="00B11024" w:rsidRDefault="00DE01B8" w:rsidP="009B5C74">
            <w:pPr>
              <w:ind w:left="360"/>
              <w:rPr>
                <w:b/>
                <w:bCs/>
                <w:lang w:eastAsia="ja-JP"/>
              </w:rPr>
            </w:pPr>
            <w:r w:rsidRPr="00B11024">
              <w:rPr>
                <w:b/>
                <w:bCs/>
                <w:lang w:eastAsia="ja-JP"/>
              </w:rPr>
              <w:t>Band definition</w:t>
            </w:r>
          </w:p>
          <w:p w14:paraId="08AEE5DA" w14:textId="77777777" w:rsidR="00DE01B8" w:rsidRPr="00B11024" w:rsidRDefault="00DE01B8" w:rsidP="009B5C74">
            <w:pPr>
              <w:ind w:left="360"/>
              <w:rPr>
                <w:lang w:eastAsia="ja-JP"/>
              </w:rPr>
            </w:pPr>
            <w:r w:rsidRPr="00B11024">
              <w:rPr>
                <w:lang w:eastAsia="ja-JP"/>
              </w:rPr>
              <w:t>Unlicensed band n263 covering 57 to 71 GHz has been agreed and introduced into specs</w:t>
            </w:r>
          </w:p>
          <w:p w14:paraId="38B49D29" w14:textId="77777777" w:rsidR="00DE01B8" w:rsidRPr="00B11024" w:rsidRDefault="00DE01B8" w:rsidP="00DE01B8">
            <w:pPr>
              <w:pStyle w:val="ListParagraph"/>
              <w:numPr>
                <w:ilvl w:val="0"/>
                <w:numId w:val="22"/>
              </w:numPr>
              <w:spacing w:line="256" w:lineRule="auto"/>
              <w:jc w:val="both"/>
              <w:rPr>
                <w:rFonts w:ascii="Times New Roman" w:hAnsi="Times New Roman" w:cs="Times New Roman"/>
                <w:sz w:val="20"/>
                <w:szCs w:val="20"/>
              </w:rPr>
            </w:pPr>
            <w:r w:rsidRPr="00B11024">
              <w:rPr>
                <w:rFonts w:ascii="Times New Roman" w:hAnsi="Times New Roman" w:cs="Times New Roman"/>
                <w:sz w:val="20"/>
                <w:szCs w:val="20"/>
              </w:rPr>
              <w:t>n263: 57000 MHz – 71000 MHz (both UL and DL), with TDD duplex mode</w:t>
            </w:r>
          </w:p>
          <w:p w14:paraId="03FDF3E2" w14:textId="77777777" w:rsidR="00DE01B8" w:rsidRPr="00B11024" w:rsidRDefault="00DE01B8" w:rsidP="009B5C74">
            <w:pPr>
              <w:ind w:left="360"/>
              <w:rPr>
                <w:b/>
                <w:bCs/>
                <w:lang w:eastAsia="ja-JP"/>
              </w:rPr>
            </w:pPr>
            <w:r w:rsidRPr="00B11024">
              <w:rPr>
                <w:b/>
                <w:bCs/>
                <w:lang w:eastAsia="ja-JP"/>
              </w:rPr>
              <w:t>Channelization</w:t>
            </w:r>
          </w:p>
          <w:p w14:paraId="4081CB3E" w14:textId="77777777" w:rsidR="00DE01B8" w:rsidRPr="00B11024" w:rsidRDefault="00DE01B8" w:rsidP="009B5C74">
            <w:pPr>
              <w:ind w:left="360"/>
              <w:rPr>
                <w:lang w:eastAsia="ja-JP"/>
              </w:rPr>
            </w:pPr>
            <w:r w:rsidRPr="00B11024">
              <w:rPr>
                <w:lang w:eastAsia="ja-JP"/>
              </w:rPr>
              <w:t>Option 1C (no IEEE 802.11ad/ay alignment and floating channelization) and Option 1D (hybrid between IEEE and no IEEE alignment with fixed channelization) will be evaluated in the next RAN4 meeting based on:</w:t>
            </w:r>
          </w:p>
          <w:p w14:paraId="4E5ECE75" w14:textId="77777777" w:rsidR="00DE01B8" w:rsidRPr="00B11024" w:rsidRDefault="00DE01B8" w:rsidP="00DE01B8">
            <w:pPr>
              <w:pStyle w:val="ListParagraph"/>
              <w:numPr>
                <w:ilvl w:val="0"/>
                <w:numId w:val="23"/>
              </w:numPr>
              <w:spacing w:line="256" w:lineRule="auto"/>
              <w:jc w:val="both"/>
              <w:rPr>
                <w:rFonts w:ascii="Times New Roman" w:hAnsi="Times New Roman" w:cs="Times New Roman"/>
                <w:sz w:val="20"/>
                <w:szCs w:val="20"/>
              </w:rPr>
            </w:pPr>
            <w:r w:rsidRPr="00B11024">
              <w:rPr>
                <w:rFonts w:ascii="Times New Roman" w:hAnsi="Times New Roman" w:cs="Times New Roman"/>
                <w:sz w:val="20"/>
                <w:szCs w:val="20"/>
              </w:rPr>
              <w:t>Number of sync raster entries and cell searching complexity</w:t>
            </w:r>
          </w:p>
          <w:p w14:paraId="26233C8A" w14:textId="77777777" w:rsidR="00DE01B8" w:rsidRPr="00B11024" w:rsidRDefault="00DE01B8" w:rsidP="00DE01B8">
            <w:pPr>
              <w:pStyle w:val="ListParagraph"/>
              <w:numPr>
                <w:ilvl w:val="0"/>
                <w:numId w:val="23"/>
              </w:numPr>
              <w:spacing w:line="256" w:lineRule="auto"/>
              <w:jc w:val="both"/>
              <w:rPr>
                <w:rFonts w:ascii="Times New Roman" w:hAnsi="Times New Roman" w:cs="Times New Roman"/>
                <w:sz w:val="20"/>
                <w:szCs w:val="20"/>
              </w:rPr>
            </w:pPr>
            <w:r w:rsidRPr="00B11024">
              <w:rPr>
                <w:rFonts w:ascii="Times New Roman" w:hAnsi="Times New Roman" w:cs="Times New Roman"/>
                <w:sz w:val="20"/>
                <w:szCs w:val="20"/>
              </w:rPr>
              <w:t>Support of CA in this frequency range</w:t>
            </w:r>
          </w:p>
          <w:p w14:paraId="30D65266" w14:textId="77777777" w:rsidR="00DE01B8" w:rsidRPr="00B11024" w:rsidRDefault="00DE01B8" w:rsidP="00DE01B8">
            <w:pPr>
              <w:pStyle w:val="ListParagraph"/>
              <w:numPr>
                <w:ilvl w:val="0"/>
                <w:numId w:val="23"/>
              </w:numPr>
              <w:spacing w:line="256" w:lineRule="auto"/>
              <w:jc w:val="both"/>
              <w:rPr>
                <w:rFonts w:ascii="Times New Roman" w:hAnsi="Times New Roman" w:cs="Times New Roman"/>
                <w:sz w:val="20"/>
                <w:szCs w:val="20"/>
              </w:rPr>
            </w:pPr>
            <w:r w:rsidRPr="00B11024">
              <w:rPr>
                <w:rFonts w:ascii="Times New Roman" w:hAnsi="Times New Roman" w:cs="Times New Roman"/>
                <w:sz w:val="20"/>
                <w:szCs w:val="20"/>
              </w:rPr>
              <w:t>Whether flexibility is needed for minimum channel bandwidth, and how much it benefits system performance</w:t>
            </w:r>
          </w:p>
          <w:p w14:paraId="2923EBD9" w14:textId="77777777" w:rsidR="00DE01B8" w:rsidRPr="00B11024" w:rsidRDefault="00DE01B8" w:rsidP="00DE01B8">
            <w:pPr>
              <w:pStyle w:val="ListParagraph"/>
              <w:numPr>
                <w:ilvl w:val="0"/>
                <w:numId w:val="23"/>
              </w:numPr>
              <w:spacing w:line="256" w:lineRule="auto"/>
              <w:jc w:val="both"/>
              <w:rPr>
                <w:rFonts w:ascii="Times New Roman" w:hAnsi="Times New Roman" w:cs="Times New Roman"/>
                <w:sz w:val="20"/>
                <w:szCs w:val="20"/>
              </w:rPr>
            </w:pPr>
            <w:r w:rsidRPr="00B11024">
              <w:rPr>
                <w:rFonts w:ascii="Times New Roman" w:hAnsi="Times New Roman" w:cs="Times New Roman"/>
                <w:sz w:val="20"/>
                <w:szCs w:val="20"/>
              </w:rPr>
              <w:t>Co-existence with IEEE channels (find out whether there is similar activity in IEEE)</w:t>
            </w:r>
          </w:p>
          <w:p w14:paraId="621BA0AC" w14:textId="77777777" w:rsidR="00DE01B8" w:rsidRPr="00B11024" w:rsidRDefault="00DE01B8" w:rsidP="00DE01B8">
            <w:pPr>
              <w:pStyle w:val="ListParagraph"/>
              <w:numPr>
                <w:ilvl w:val="0"/>
                <w:numId w:val="23"/>
              </w:numPr>
              <w:spacing w:line="256" w:lineRule="auto"/>
              <w:jc w:val="both"/>
              <w:rPr>
                <w:rFonts w:ascii="Times New Roman" w:hAnsi="Times New Roman" w:cs="Times New Roman"/>
                <w:sz w:val="20"/>
                <w:szCs w:val="20"/>
              </w:rPr>
            </w:pPr>
            <w:r w:rsidRPr="00B11024">
              <w:rPr>
                <w:rFonts w:ascii="Times New Roman" w:hAnsi="Times New Roman" w:cs="Times New Roman"/>
                <w:sz w:val="20"/>
                <w:szCs w:val="20"/>
              </w:rPr>
              <w:t>Whether to consider and how to ensure future proof for adding new frequency bands or channel bandwidth</w:t>
            </w:r>
          </w:p>
          <w:p w14:paraId="58EFD334" w14:textId="77777777" w:rsidR="00DE01B8" w:rsidRPr="00B11024" w:rsidRDefault="00DE01B8" w:rsidP="00DE01B8">
            <w:pPr>
              <w:pStyle w:val="ListParagraph"/>
              <w:numPr>
                <w:ilvl w:val="0"/>
                <w:numId w:val="23"/>
              </w:numPr>
              <w:spacing w:line="256" w:lineRule="auto"/>
              <w:jc w:val="both"/>
              <w:rPr>
                <w:rFonts w:ascii="Times New Roman" w:hAnsi="Times New Roman" w:cs="Times New Roman"/>
                <w:sz w:val="20"/>
                <w:szCs w:val="20"/>
              </w:rPr>
            </w:pPr>
            <w:r w:rsidRPr="00B11024">
              <w:rPr>
                <w:rFonts w:ascii="Times New Roman" w:hAnsi="Times New Roman" w:cs="Times New Roman"/>
                <w:sz w:val="20"/>
                <w:szCs w:val="20"/>
              </w:rPr>
              <w:t xml:space="preserve">Other aspects are not precluded </w:t>
            </w:r>
          </w:p>
          <w:p w14:paraId="74AEA1F9" w14:textId="77777777" w:rsidR="00DE01B8" w:rsidRDefault="00DE01B8" w:rsidP="009B5C74">
            <w:pPr>
              <w:spacing w:before="120"/>
              <w:ind w:left="360"/>
              <w:rPr>
                <w:lang w:eastAsia="ja-JP"/>
              </w:rPr>
            </w:pPr>
            <w:r w:rsidRPr="00B11024">
              <w:rPr>
                <w:lang w:eastAsia="ja-JP"/>
              </w:rPr>
              <w:t>If no agreement is reached in the next RAN4 meeting, different channelizations will be considered for licensed and unlicensed bands</w:t>
            </w:r>
            <w:r w:rsidR="00B11024">
              <w:rPr>
                <w:lang w:eastAsia="ja-JP"/>
              </w:rPr>
              <w:t>.</w:t>
            </w:r>
          </w:p>
          <w:p w14:paraId="0386613D" w14:textId="77777777" w:rsidR="00B11024" w:rsidRPr="00B11024" w:rsidRDefault="00B11024" w:rsidP="009B5C74">
            <w:pPr>
              <w:spacing w:before="120"/>
              <w:ind w:left="360"/>
              <w:rPr>
                <w:rFonts w:eastAsia="MS Mincho"/>
                <w:lang w:eastAsia="ja-JP"/>
              </w:rPr>
            </w:pPr>
          </w:p>
        </w:tc>
      </w:tr>
    </w:tbl>
    <w:p w14:paraId="34C05699" w14:textId="75CCF761" w:rsidR="00DE01B8" w:rsidRPr="00B11024" w:rsidRDefault="00DE01B8" w:rsidP="00DE01B8">
      <w:pPr>
        <w:rPr>
          <w:color w:val="000000" w:themeColor="text1"/>
          <w:lang w:eastAsia="zh-CN"/>
        </w:rPr>
      </w:pPr>
      <w:r w:rsidRPr="00B11024">
        <w:rPr>
          <w:color w:val="000000" w:themeColor="text1"/>
          <w:lang w:eastAsia="zh-CN"/>
        </w:rPr>
        <w:lastRenderedPageBreak/>
        <w:t xml:space="preserve">This contribution provides our views and proposals about channel raster and sync raster for unlicensed band n263 and the possible licensed band in 66-71 GHz spectrum. </w:t>
      </w:r>
    </w:p>
    <w:p w14:paraId="34A5B873" w14:textId="77777777" w:rsidR="00DE01B8" w:rsidRDefault="00DE01B8" w:rsidP="00DE01B8">
      <w:pPr>
        <w:pStyle w:val="Heading1"/>
        <w:numPr>
          <w:ilvl w:val="0"/>
          <w:numId w:val="1"/>
        </w:numPr>
        <w:tabs>
          <w:tab w:val="num" w:pos="432"/>
        </w:tabs>
        <w:overflowPunct w:val="0"/>
        <w:autoSpaceDE w:val="0"/>
        <w:autoSpaceDN w:val="0"/>
        <w:adjustRightInd w:val="0"/>
        <w:textAlignment w:val="baseline"/>
        <w:rPr>
          <w:color w:val="000000" w:themeColor="text1"/>
          <w:lang w:eastAsia="zh-CN"/>
        </w:rPr>
      </w:pPr>
      <w:r w:rsidRPr="00DE01B8">
        <w:t>Channel raster for licensed/unlicensed band</w:t>
      </w:r>
    </w:p>
    <w:p w14:paraId="54A1D244" w14:textId="77777777" w:rsidR="00DE01B8" w:rsidRDefault="00DE01B8" w:rsidP="00DE01B8">
      <w:pPr>
        <w:rPr>
          <w:lang w:eastAsia="zh-CN"/>
        </w:rPr>
      </w:pPr>
      <w:r>
        <w:rPr>
          <w:rFonts w:hint="eastAsia"/>
          <w:lang w:eastAsia="zh-CN"/>
        </w:rPr>
        <w:t>T</w:t>
      </w:r>
      <w:r>
        <w:rPr>
          <w:lang w:eastAsia="zh-CN"/>
        </w:rPr>
        <w:t>here is 14GHz contiguous spectrum in unlicensed band n263</w:t>
      </w:r>
      <w:r>
        <w:rPr>
          <w:rFonts w:hint="eastAsia"/>
          <w:lang w:eastAsia="zh-CN"/>
        </w:rPr>
        <w:t>.</w:t>
      </w:r>
      <w:r>
        <w:rPr>
          <w:lang w:eastAsia="zh-CN"/>
        </w:rPr>
        <w:t xml:space="preserve"> </w:t>
      </w:r>
      <w:r>
        <w:rPr>
          <w:rFonts w:hint="eastAsia"/>
          <w:lang w:eastAsia="zh-CN"/>
        </w:rPr>
        <w:t>T</w:t>
      </w:r>
      <w:r>
        <w:rPr>
          <w:lang w:eastAsia="zh-CN"/>
        </w:rPr>
        <w:t>he channelization design should be flexible enough to support NR operation with different channel bandwidths and numerologies. The current ARFCN for 24.25 GHz~100 GHz with 60 kHz step size can be considered as the starting point for the raster design.</w:t>
      </w:r>
    </w:p>
    <w:p w14:paraId="5F0C6746" w14:textId="77777777" w:rsidR="00DE01B8" w:rsidRDefault="00DE01B8" w:rsidP="00DE01B8">
      <w:pPr>
        <w:rPr>
          <w:lang w:eastAsia="zh-CN"/>
        </w:rPr>
      </w:pPr>
      <w:r>
        <w:rPr>
          <w:lang w:eastAsia="zh-CN"/>
        </w:rPr>
        <w:t xml:space="preserve">For licensed band of 66.0~71.0 GHz, floating channel raster similar as FR2-1 is preferred. The proposed channel raster for the licensed band is as follows and also summarized in Table 1: </w:t>
      </w:r>
    </w:p>
    <w:p w14:paraId="79E2C9D5" w14:textId="77777777" w:rsidR="00DE01B8" w:rsidRDefault="00DE01B8" w:rsidP="00DE01B8">
      <w:pPr>
        <w:pStyle w:val="ListParagraph"/>
        <w:numPr>
          <w:ilvl w:val="0"/>
          <w:numId w:val="21"/>
        </w:numPr>
        <w:autoSpaceDE w:val="0"/>
        <w:autoSpaceDN w:val="0"/>
        <w:adjustRightInd w:val="0"/>
        <w:snapToGrid w:val="0"/>
        <w:spacing w:after="120"/>
        <w:jc w:val="both"/>
      </w:pPr>
      <w:r>
        <w:t>For 120 kHz SCS</w:t>
      </w:r>
      <w:r>
        <w:rPr>
          <w:rFonts w:hint="eastAsia"/>
        </w:rPr>
        <w:t>,</w:t>
      </w:r>
      <w:r>
        <w:t xml:space="preserve"> the minimum channel bandwidth is 100MHz. For N</w:t>
      </w:r>
      <w:r w:rsidRPr="00CB6A41">
        <w:rPr>
          <w:vertAlign w:val="subscript"/>
        </w:rPr>
        <w:t>REF</w:t>
      </w:r>
      <w:r>
        <w:t>=2713332, the corresponding frequency is 66049.98 MHz which could be used as the as the lowest center frequency for a 100 MHz channel bandwidth. For N</w:t>
      </w:r>
      <w:r w:rsidRPr="00CB6A41">
        <w:rPr>
          <w:vertAlign w:val="subscript"/>
        </w:rPr>
        <w:t>REF</w:t>
      </w:r>
      <w:r>
        <w:t>=2794998, the corresponding frequency is 70949.94 MHz which could be used as the highest center frequency for a 100MHz channel bandwidth.</w:t>
      </w:r>
    </w:p>
    <w:p w14:paraId="0C65F5AE" w14:textId="77777777" w:rsidR="00DE01B8" w:rsidRDefault="00DE01B8" w:rsidP="00DE01B8">
      <w:pPr>
        <w:pStyle w:val="ListParagraph"/>
        <w:numPr>
          <w:ilvl w:val="0"/>
          <w:numId w:val="21"/>
        </w:numPr>
        <w:autoSpaceDE w:val="0"/>
        <w:autoSpaceDN w:val="0"/>
        <w:adjustRightInd w:val="0"/>
        <w:snapToGrid w:val="0"/>
        <w:spacing w:after="120"/>
        <w:jc w:val="both"/>
      </w:pPr>
      <w:r>
        <w:t>For 480/960 kHz SCS</w:t>
      </w:r>
      <w:r>
        <w:rPr>
          <w:rFonts w:hint="eastAsia"/>
        </w:rPr>
        <w:t>,</w:t>
      </w:r>
      <w:r>
        <w:t xml:space="preserve"> the minimum channel bandwidth is 400MHz. For N</w:t>
      </w:r>
      <w:r>
        <w:rPr>
          <w:vertAlign w:val="subscript"/>
        </w:rPr>
        <w:t>REF</w:t>
      </w:r>
      <w:r>
        <w:t>=2715832, the corresponding frequency is 66199.98 MHz which could be used as the as the lowest center frequency for a 400 MHz channel bandwidth. For N</w:t>
      </w:r>
      <w:r>
        <w:rPr>
          <w:vertAlign w:val="subscript"/>
        </w:rPr>
        <w:t>REF</w:t>
      </w:r>
      <w:r>
        <w:t>=2792496, the corresponding frequency is 70799.82 MHz which could be used as the highest center frequency for a 400 MHz channel bandwidth.</w:t>
      </w:r>
    </w:p>
    <w:p w14:paraId="3E8ECD15" w14:textId="77777777" w:rsidR="00DE01B8" w:rsidRPr="00BF314F" w:rsidRDefault="00DE01B8" w:rsidP="00DE01B8">
      <w:pPr>
        <w:pStyle w:val="TH"/>
        <w:ind w:left="720"/>
        <w:rPr>
          <w:rFonts w:eastAsia="Yu Mincho"/>
        </w:rPr>
      </w:pPr>
      <w:r w:rsidRPr="00BF314F">
        <w:rPr>
          <w:rFonts w:eastAsia="Yu Mincho"/>
        </w:rPr>
        <w:t xml:space="preserve">Table </w:t>
      </w:r>
      <w:r>
        <w:rPr>
          <w:rFonts w:eastAsia="Yu Mincho"/>
        </w:rPr>
        <w:t>1</w:t>
      </w:r>
      <w:r w:rsidRPr="00BF314F">
        <w:rPr>
          <w:rFonts w:eastAsia="Yu Mincho"/>
        </w:rPr>
        <w:t xml:space="preserve">: Applicable NR-ARFCN </w:t>
      </w:r>
      <w:r>
        <w:rPr>
          <w:rFonts w:eastAsia="Yu Mincho"/>
        </w:rPr>
        <w:t>for band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690"/>
        <w:gridCol w:w="3130"/>
      </w:tblGrid>
      <w:tr w:rsidR="00DE01B8" w:rsidRPr="00BF314F" w14:paraId="2FAE814F" w14:textId="77777777" w:rsidTr="009B5C74">
        <w:trPr>
          <w:jc w:val="center"/>
        </w:trPr>
        <w:tc>
          <w:tcPr>
            <w:tcW w:w="3402" w:type="dxa"/>
            <w:tcBorders>
              <w:top w:val="single" w:sz="4" w:space="0" w:color="auto"/>
              <w:left w:val="single" w:sz="4" w:space="0" w:color="auto"/>
              <w:bottom w:val="single" w:sz="4" w:space="0" w:color="auto"/>
              <w:right w:val="single" w:sz="4" w:space="0" w:color="auto"/>
            </w:tcBorders>
            <w:hideMark/>
          </w:tcPr>
          <w:p w14:paraId="075E734D" w14:textId="77777777" w:rsidR="00DE01B8" w:rsidRPr="008107F9" w:rsidRDefault="00DE01B8" w:rsidP="009B5C74">
            <w:pPr>
              <w:pStyle w:val="TAH"/>
              <w:rPr>
                <w:rFonts w:eastAsia="Yu Mincho"/>
                <w:color w:val="000000" w:themeColor="text1"/>
              </w:rPr>
            </w:pPr>
            <w:r w:rsidRPr="008107F9">
              <w:rPr>
                <w:color w:val="000000" w:themeColor="text1"/>
              </w:rPr>
              <w:t>Operating Band</w:t>
            </w:r>
          </w:p>
        </w:tc>
        <w:tc>
          <w:tcPr>
            <w:tcW w:w="1690" w:type="dxa"/>
            <w:tcBorders>
              <w:top w:val="single" w:sz="4" w:space="0" w:color="auto"/>
              <w:left w:val="single" w:sz="4" w:space="0" w:color="auto"/>
              <w:bottom w:val="single" w:sz="4" w:space="0" w:color="auto"/>
              <w:right w:val="single" w:sz="4" w:space="0" w:color="auto"/>
            </w:tcBorders>
            <w:hideMark/>
          </w:tcPr>
          <w:p w14:paraId="4D7A0E30" w14:textId="77777777" w:rsidR="00DE01B8" w:rsidRPr="008107F9" w:rsidRDefault="00DE01B8" w:rsidP="009B5C74">
            <w:pPr>
              <w:pStyle w:val="TAH"/>
              <w:rPr>
                <w:color w:val="000000" w:themeColor="text1"/>
              </w:rPr>
            </w:pPr>
            <w:r w:rsidRPr="008107F9">
              <w:rPr>
                <w:color w:val="000000" w:themeColor="text1"/>
              </w:rPr>
              <w:t>ΔF</w:t>
            </w:r>
            <w:r w:rsidRPr="008107F9">
              <w:rPr>
                <w:color w:val="000000" w:themeColor="text1"/>
                <w:vertAlign w:val="subscript"/>
              </w:rPr>
              <w:t>Raster</w:t>
            </w:r>
          </w:p>
          <w:p w14:paraId="5E7F30A3" w14:textId="77777777" w:rsidR="00DE01B8" w:rsidRPr="008107F9" w:rsidRDefault="00DE01B8" w:rsidP="009B5C74">
            <w:pPr>
              <w:pStyle w:val="TAH"/>
              <w:rPr>
                <w:rFonts w:eastAsia="Yu Mincho"/>
                <w:color w:val="000000" w:themeColor="text1"/>
              </w:rPr>
            </w:pPr>
            <w:r w:rsidRPr="008107F9">
              <w:rPr>
                <w:color w:val="000000" w:themeColor="text1"/>
              </w:rPr>
              <w:t xml:space="preserve">(kHz) </w:t>
            </w:r>
          </w:p>
        </w:tc>
        <w:tc>
          <w:tcPr>
            <w:tcW w:w="3130" w:type="dxa"/>
            <w:tcBorders>
              <w:top w:val="single" w:sz="4" w:space="0" w:color="auto"/>
              <w:left w:val="single" w:sz="4" w:space="0" w:color="auto"/>
              <w:bottom w:val="single" w:sz="4" w:space="0" w:color="auto"/>
              <w:right w:val="single" w:sz="4" w:space="0" w:color="auto"/>
            </w:tcBorders>
            <w:hideMark/>
          </w:tcPr>
          <w:p w14:paraId="5079B7F4" w14:textId="77777777" w:rsidR="00DE01B8" w:rsidRPr="008107F9" w:rsidRDefault="00DE01B8" w:rsidP="009B5C74">
            <w:pPr>
              <w:pStyle w:val="TAH"/>
              <w:rPr>
                <w:rFonts w:eastAsia="Yu Mincho"/>
                <w:color w:val="000000" w:themeColor="text1"/>
              </w:rPr>
            </w:pPr>
            <w:r w:rsidRPr="008107F9">
              <w:rPr>
                <w:rFonts w:eastAsia="Yu Mincho"/>
                <w:color w:val="000000" w:themeColor="text1"/>
              </w:rPr>
              <w:t>Uplink and Downlink</w:t>
            </w:r>
          </w:p>
          <w:p w14:paraId="6892E434" w14:textId="77777777" w:rsidR="00DE01B8" w:rsidRPr="008107F9" w:rsidRDefault="00DE01B8" w:rsidP="009B5C74">
            <w:pPr>
              <w:pStyle w:val="TAH"/>
              <w:rPr>
                <w:rFonts w:eastAsia="Yu Mincho"/>
                <w:color w:val="000000" w:themeColor="text1"/>
              </w:rPr>
            </w:pPr>
            <w:r w:rsidRPr="008107F9">
              <w:rPr>
                <w:rFonts w:eastAsia="Yu Mincho"/>
                <w:color w:val="000000" w:themeColor="text1"/>
              </w:rPr>
              <w:t>Range of N</w:t>
            </w:r>
            <w:r w:rsidRPr="008107F9">
              <w:rPr>
                <w:rFonts w:eastAsia="Yu Mincho"/>
                <w:color w:val="000000" w:themeColor="text1"/>
                <w:vertAlign w:val="subscript"/>
              </w:rPr>
              <w:t>REF</w:t>
            </w:r>
          </w:p>
          <w:p w14:paraId="6649938D" w14:textId="77777777" w:rsidR="00DE01B8" w:rsidRPr="008107F9" w:rsidRDefault="00DE01B8" w:rsidP="009B5C74">
            <w:pPr>
              <w:pStyle w:val="TAH"/>
              <w:rPr>
                <w:rFonts w:eastAsia="Yu Mincho"/>
                <w:color w:val="000000" w:themeColor="text1"/>
              </w:rPr>
            </w:pPr>
            <w:r w:rsidRPr="008107F9">
              <w:rPr>
                <w:rFonts w:eastAsia="Yu Mincho"/>
                <w:color w:val="000000" w:themeColor="text1"/>
              </w:rPr>
              <w:t>(First – &lt;Step size&gt; – Last)</w:t>
            </w:r>
          </w:p>
        </w:tc>
      </w:tr>
      <w:tr w:rsidR="00DE01B8" w:rsidRPr="00BF314F" w14:paraId="4D259EA2" w14:textId="77777777" w:rsidTr="009B5C74">
        <w:trPr>
          <w:trHeight w:val="108"/>
          <w:jc w:val="center"/>
        </w:trPr>
        <w:tc>
          <w:tcPr>
            <w:tcW w:w="3402" w:type="dxa"/>
            <w:vMerge w:val="restart"/>
            <w:tcBorders>
              <w:top w:val="single" w:sz="4" w:space="0" w:color="auto"/>
              <w:left w:val="single" w:sz="4" w:space="0" w:color="auto"/>
              <w:right w:val="single" w:sz="4" w:space="0" w:color="auto"/>
            </w:tcBorders>
          </w:tcPr>
          <w:p w14:paraId="54A37B8E" w14:textId="77777777" w:rsidR="00DE01B8" w:rsidRPr="008107F9" w:rsidRDefault="00DE01B8" w:rsidP="009B5C74">
            <w:pPr>
              <w:pStyle w:val="TAC"/>
              <w:spacing w:line="256" w:lineRule="auto"/>
              <w:rPr>
                <w:color w:val="000000" w:themeColor="text1"/>
                <w:lang w:eastAsia="ja-JP"/>
              </w:rPr>
            </w:pPr>
            <w:r w:rsidRPr="008107F9">
              <w:rPr>
                <w:color w:val="000000" w:themeColor="text1"/>
              </w:rPr>
              <w:t>nxxx</w:t>
            </w:r>
          </w:p>
        </w:tc>
        <w:tc>
          <w:tcPr>
            <w:tcW w:w="1690" w:type="dxa"/>
            <w:tcBorders>
              <w:top w:val="single" w:sz="4" w:space="0" w:color="auto"/>
              <w:left w:val="single" w:sz="4" w:space="0" w:color="auto"/>
              <w:bottom w:val="single" w:sz="4" w:space="0" w:color="auto"/>
              <w:right w:val="single" w:sz="4" w:space="0" w:color="auto"/>
            </w:tcBorders>
          </w:tcPr>
          <w:p w14:paraId="1EC7D7D8" w14:textId="77777777" w:rsidR="00DE01B8" w:rsidRPr="008107F9" w:rsidRDefault="00DE01B8" w:rsidP="009B5C74">
            <w:pPr>
              <w:pStyle w:val="TAC"/>
              <w:spacing w:line="256" w:lineRule="auto"/>
              <w:rPr>
                <w:color w:val="000000" w:themeColor="text1"/>
                <w:lang w:eastAsia="zh-CN"/>
              </w:rPr>
            </w:pPr>
            <w:r w:rsidRPr="008107F9">
              <w:rPr>
                <w:rFonts w:hint="eastAsia"/>
                <w:color w:val="000000" w:themeColor="text1"/>
                <w:lang w:eastAsia="zh-CN"/>
              </w:rPr>
              <w:t>120</w:t>
            </w:r>
          </w:p>
        </w:tc>
        <w:tc>
          <w:tcPr>
            <w:tcW w:w="3130" w:type="dxa"/>
            <w:tcBorders>
              <w:top w:val="single" w:sz="4" w:space="0" w:color="auto"/>
              <w:left w:val="single" w:sz="4" w:space="0" w:color="auto"/>
              <w:right w:val="single" w:sz="4" w:space="0" w:color="auto"/>
            </w:tcBorders>
          </w:tcPr>
          <w:p w14:paraId="73B04A77" w14:textId="77777777" w:rsidR="00DE01B8" w:rsidRPr="008107F9" w:rsidRDefault="00DE01B8" w:rsidP="009B5C74">
            <w:pPr>
              <w:pStyle w:val="TAC"/>
              <w:spacing w:line="256" w:lineRule="auto"/>
              <w:rPr>
                <w:color w:val="000000" w:themeColor="text1"/>
                <w:lang w:eastAsia="zh-CN"/>
              </w:rPr>
            </w:pPr>
            <w:r w:rsidRPr="008107F9">
              <w:rPr>
                <w:color w:val="000000" w:themeColor="text1"/>
                <w:lang w:eastAsia="zh-CN"/>
              </w:rPr>
              <w:t>2713332– &lt;2&gt; – 2794998</w:t>
            </w:r>
          </w:p>
        </w:tc>
      </w:tr>
      <w:tr w:rsidR="00DE01B8" w:rsidRPr="00BF314F" w14:paraId="4456422E" w14:textId="77777777" w:rsidTr="009B5C74">
        <w:trPr>
          <w:trHeight w:val="107"/>
          <w:jc w:val="center"/>
        </w:trPr>
        <w:tc>
          <w:tcPr>
            <w:tcW w:w="3402" w:type="dxa"/>
            <w:vMerge/>
            <w:tcBorders>
              <w:left w:val="single" w:sz="4" w:space="0" w:color="auto"/>
              <w:right w:val="single" w:sz="4" w:space="0" w:color="auto"/>
            </w:tcBorders>
          </w:tcPr>
          <w:p w14:paraId="374379CE" w14:textId="77777777" w:rsidR="00DE01B8" w:rsidRPr="008107F9" w:rsidRDefault="00DE01B8" w:rsidP="009B5C74">
            <w:pPr>
              <w:pStyle w:val="TAC"/>
              <w:spacing w:line="256" w:lineRule="auto"/>
              <w:rPr>
                <w:color w:val="000000" w:themeColor="text1"/>
              </w:rPr>
            </w:pPr>
          </w:p>
        </w:tc>
        <w:tc>
          <w:tcPr>
            <w:tcW w:w="1690" w:type="dxa"/>
            <w:tcBorders>
              <w:top w:val="single" w:sz="4" w:space="0" w:color="auto"/>
              <w:left w:val="single" w:sz="4" w:space="0" w:color="auto"/>
              <w:bottom w:val="single" w:sz="4" w:space="0" w:color="auto"/>
              <w:right w:val="single" w:sz="4" w:space="0" w:color="auto"/>
            </w:tcBorders>
          </w:tcPr>
          <w:p w14:paraId="32A49C38" w14:textId="77777777" w:rsidR="00DE01B8" w:rsidRPr="008107F9" w:rsidRDefault="00DE01B8" w:rsidP="009B5C74">
            <w:pPr>
              <w:pStyle w:val="TAC"/>
              <w:spacing w:line="256" w:lineRule="auto"/>
              <w:rPr>
                <w:color w:val="000000" w:themeColor="text1"/>
                <w:lang w:eastAsia="zh-CN"/>
              </w:rPr>
            </w:pPr>
            <w:r w:rsidRPr="008107F9">
              <w:rPr>
                <w:rFonts w:hint="eastAsia"/>
                <w:color w:val="000000" w:themeColor="text1"/>
                <w:lang w:eastAsia="zh-CN"/>
              </w:rPr>
              <w:t>4</w:t>
            </w:r>
            <w:r w:rsidRPr="008107F9">
              <w:rPr>
                <w:color w:val="000000" w:themeColor="text1"/>
                <w:lang w:eastAsia="zh-CN"/>
              </w:rPr>
              <w:t>80</w:t>
            </w:r>
          </w:p>
        </w:tc>
        <w:tc>
          <w:tcPr>
            <w:tcW w:w="3130" w:type="dxa"/>
            <w:tcBorders>
              <w:left w:val="single" w:sz="4" w:space="0" w:color="auto"/>
              <w:right w:val="single" w:sz="4" w:space="0" w:color="auto"/>
            </w:tcBorders>
          </w:tcPr>
          <w:p w14:paraId="7009D5A6" w14:textId="77777777" w:rsidR="00DE01B8" w:rsidRPr="008107F9" w:rsidRDefault="00DE01B8" w:rsidP="009B5C74">
            <w:pPr>
              <w:pStyle w:val="TAC"/>
              <w:spacing w:line="256" w:lineRule="auto"/>
              <w:rPr>
                <w:color w:val="000000" w:themeColor="text1"/>
                <w:lang w:eastAsia="zh-CN"/>
              </w:rPr>
            </w:pPr>
            <w:r w:rsidRPr="008107F9">
              <w:rPr>
                <w:color w:val="000000" w:themeColor="text1"/>
                <w:lang w:eastAsia="zh-CN"/>
              </w:rPr>
              <w:t>2715832 – &lt;4&gt; – 2792496</w:t>
            </w:r>
          </w:p>
        </w:tc>
      </w:tr>
      <w:tr w:rsidR="00DE01B8" w:rsidRPr="00BF314F" w14:paraId="7C02AA39" w14:textId="77777777" w:rsidTr="009B5C74">
        <w:trPr>
          <w:trHeight w:val="107"/>
          <w:jc w:val="center"/>
        </w:trPr>
        <w:tc>
          <w:tcPr>
            <w:tcW w:w="3402" w:type="dxa"/>
            <w:vMerge/>
            <w:tcBorders>
              <w:left w:val="single" w:sz="4" w:space="0" w:color="auto"/>
              <w:bottom w:val="single" w:sz="4" w:space="0" w:color="auto"/>
              <w:right w:val="single" w:sz="4" w:space="0" w:color="auto"/>
            </w:tcBorders>
          </w:tcPr>
          <w:p w14:paraId="3C35C8BC" w14:textId="77777777" w:rsidR="00DE01B8" w:rsidRPr="008107F9" w:rsidRDefault="00DE01B8" w:rsidP="009B5C74">
            <w:pPr>
              <w:pStyle w:val="TAC"/>
              <w:spacing w:line="256" w:lineRule="auto"/>
              <w:rPr>
                <w:color w:val="000000" w:themeColor="text1"/>
              </w:rPr>
            </w:pPr>
          </w:p>
        </w:tc>
        <w:tc>
          <w:tcPr>
            <w:tcW w:w="1690" w:type="dxa"/>
            <w:tcBorders>
              <w:top w:val="single" w:sz="4" w:space="0" w:color="auto"/>
              <w:left w:val="single" w:sz="4" w:space="0" w:color="auto"/>
              <w:bottom w:val="single" w:sz="4" w:space="0" w:color="auto"/>
              <w:right w:val="single" w:sz="4" w:space="0" w:color="auto"/>
            </w:tcBorders>
          </w:tcPr>
          <w:p w14:paraId="7662AEF5" w14:textId="77777777" w:rsidR="00DE01B8" w:rsidRPr="008107F9" w:rsidRDefault="00DE01B8" w:rsidP="009B5C74">
            <w:pPr>
              <w:pStyle w:val="TAC"/>
              <w:spacing w:line="256" w:lineRule="auto"/>
              <w:rPr>
                <w:color w:val="000000" w:themeColor="text1"/>
                <w:lang w:eastAsia="zh-CN"/>
              </w:rPr>
            </w:pPr>
            <w:r w:rsidRPr="008107F9">
              <w:rPr>
                <w:rFonts w:hint="eastAsia"/>
                <w:color w:val="000000" w:themeColor="text1"/>
                <w:lang w:eastAsia="zh-CN"/>
              </w:rPr>
              <w:t>9</w:t>
            </w:r>
            <w:r w:rsidRPr="008107F9">
              <w:rPr>
                <w:color w:val="000000" w:themeColor="text1"/>
                <w:lang w:eastAsia="zh-CN"/>
              </w:rPr>
              <w:t>60</w:t>
            </w:r>
          </w:p>
        </w:tc>
        <w:tc>
          <w:tcPr>
            <w:tcW w:w="3130" w:type="dxa"/>
            <w:tcBorders>
              <w:left w:val="single" w:sz="4" w:space="0" w:color="auto"/>
              <w:bottom w:val="single" w:sz="4" w:space="0" w:color="auto"/>
              <w:right w:val="single" w:sz="4" w:space="0" w:color="auto"/>
            </w:tcBorders>
          </w:tcPr>
          <w:p w14:paraId="42DEE4F7" w14:textId="77777777" w:rsidR="00DE01B8" w:rsidRPr="008107F9" w:rsidRDefault="00DE01B8" w:rsidP="009B5C74">
            <w:pPr>
              <w:pStyle w:val="TAC"/>
              <w:spacing w:line="256" w:lineRule="auto"/>
              <w:rPr>
                <w:color w:val="000000" w:themeColor="text1"/>
                <w:lang w:eastAsia="zh-CN"/>
              </w:rPr>
            </w:pPr>
            <w:r w:rsidRPr="008107F9">
              <w:rPr>
                <w:color w:val="000000" w:themeColor="text1"/>
                <w:lang w:eastAsia="zh-CN"/>
              </w:rPr>
              <w:t>2715832 – &lt;8&gt; – 2792496</w:t>
            </w:r>
          </w:p>
        </w:tc>
      </w:tr>
    </w:tbl>
    <w:p w14:paraId="0D494C63" w14:textId="77777777" w:rsidR="00DE01B8" w:rsidRDefault="00DE01B8" w:rsidP="00DE01B8">
      <w:pPr>
        <w:rPr>
          <w:lang w:eastAsia="zh-CN"/>
        </w:rPr>
      </w:pPr>
    </w:p>
    <w:p w14:paraId="50043939" w14:textId="77777777" w:rsidR="00DE01B8" w:rsidRPr="00FE5259" w:rsidRDefault="00DE01B8" w:rsidP="00DE01B8">
      <w:pPr>
        <w:rPr>
          <w:lang w:eastAsia="zh-CN"/>
        </w:rPr>
      </w:pPr>
      <w:r w:rsidRPr="00AB26A7">
        <w:rPr>
          <w:b/>
          <w:i/>
          <w:color w:val="000000" w:themeColor="text1"/>
          <w:lang w:eastAsia="zh-CN"/>
        </w:rPr>
        <w:t>Proposal</w:t>
      </w:r>
      <w:r>
        <w:rPr>
          <w:b/>
          <w:i/>
          <w:color w:val="000000" w:themeColor="text1"/>
          <w:lang w:eastAsia="zh-CN"/>
        </w:rPr>
        <w:t xml:space="preserve"> 1</w:t>
      </w:r>
      <w:r w:rsidRPr="00AB26A7">
        <w:rPr>
          <w:b/>
          <w:i/>
          <w:color w:val="000000" w:themeColor="text1"/>
          <w:lang w:eastAsia="zh-CN"/>
        </w:rPr>
        <w:t xml:space="preserve">: </w:t>
      </w:r>
      <w:r>
        <w:rPr>
          <w:b/>
          <w:i/>
          <w:color w:val="000000" w:themeColor="text1"/>
          <w:lang w:eastAsia="zh-CN"/>
        </w:rPr>
        <w:t xml:space="preserve">For licensed band, support floating channelization with 120/480/960 kHz step gap for 120/480/960kHz SCS respectively. The corresponding ARFCN are given in Table 1. </w:t>
      </w:r>
    </w:p>
    <w:p w14:paraId="4D140F95" w14:textId="77777777" w:rsidR="00DE01B8" w:rsidRDefault="00DE01B8" w:rsidP="00DE01B8">
      <w:pPr>
        <w:rPr>
          <w:lang w:eastAsia="zh-CN"/>
        </w:rPr>
      </w:pPr>
      <w:r>
        <w:rPr>
          <w:lang w:eastAsia="zh-CN"/>
        </w:rPr>
        <w:t xml:space="preserve">For unlicensed band n263, considering the minimum channel bandwidth is 100MHz, it is beneficial to divide the whole 14GHz spectrum into 140 non-overlapped 100MHz channels in order to facilitate intra/inter RAT interference mitigation. The 100MHz channel(s) that overlap with the 2.16GHz channel boundaries of 802.11ad/ay can be skipped if the alignment with 802.11ad/ay channelization is expected although we do not see a strong motivation. Raster locations close to 100MHz steps could be chosen from the ARFCN set for n263 because 100MHz is not divisible by the 60 kHz raster in the current ARFCN. We suggest to choose 99.84 MHz </w:t>
      </w:r>
      <w:r>
        <w:rPr>
          <w:rFonts w:hint="eastAsia"/>
          <w:lang w:eastAsia="zh-CN"/>
        </w:rPr>
        <w:t>=</w:t>
      </w:r>
      <w:r>
        <w:rPr>
          <w:lang w:eastAsia="zh-CN"/>
        </w:rPr>
        <w:t xml:space="preserve"> 1664</w:t>
      </w:r>
      <w:r>
        <w:rPr>
          <w:rFonts w:hint="eastAsia"/>
          <w:lang w:eastAsia="zh-CN"/>
        </w:rPr>
        <w:t>*</w:t>
      </w:r>
      <w:r>
        <w:rPr>
          <w:lang w:eastAsia="zh-CN"/>
        </w:rPr>
        <w:t xml:space="preserve">60 kHz as the raster step for 100MHz channel bandwidth. For 200 MHz channel bandwidth, 2*99.84 MHz </w:t>
      </w:r>
      <w:r>
        <w:rPr>
          <w:rFonts w:hint="eastAsia"/>
          <w:lang w:eastAsia="zh-CN"/>
        </w:rPr>
        <w:t>=</w:t>
      </w:r>
      <w:r>
        <w:rPr>
          <w:lang w:eastAsia="zh-CN"/>
        </w:rPr>
        <w:t xml:space="preserve"> 3328</w:t>
      </w:r>
      <w:r>
        <w:rPr>
          <w:rFonts w:hint="eastAsia"/>
          <w:lang w:eastAsia="zh-CN"/>
        </w:rPr>
        <w:t>*</w:t>
      </w:r>
      <w:r>
        <w:rPr>
          <w:lang w:eastAsia="zh-CN"/>
        </w:rPr>
        <w:t xml:space="preserve">60 kHz is used as the channel </w:t>
      </w:r>
      <w:r>
        <w:rPr>
          <w:rFonts w:hint="eastAsia"/>
          <w:lang w:eastAsia="zh-CN"/>
        </w:rPr>
        <w:t>ra</w:t>
      </w:r>
      <w:r>
        <w:rPr>
          <w:lang w:eastAsia="zh-CN"/>
        </w:rPr>
        <w:t>ster gap. For channel band width larger than 400 MHz</w:t>
      </w:r>
      <w:r>
        <w:rPr>
          <w:rFonts w:hint="eastAsia"/>
          <w:lang w:eastAsia="zh-CN"/>
        </w:rPr>
        <w:t>,</w:t>
      </w:r>
      <w:r>
        <w:rPr>
          <w:lang w:eastAsia="zh-CN"/>
        </w:rPr>
        <w:t xml:space="preserve"> 4*99.84 = 6656*60 kHz is used as the channel </w:t>
      </w:r>
      <w:r>
        <w:rPr>
          <w:rFonts w:hint="eastAsia"/>
          <w:lang w:eastAsia="zh-CN"/>
        </w:rPr>
        <w:t>ra</w:t>
      </w:r>
      <w:r>
        <w:rPr>
          <w:lang w:eastAsia="zh-CN"/>
        </w:rPr>
        <w:t>ster gap.</w:t>
      </w:r>
      <w:r w:rsidRPr="007E1E2F">
        <w:rPr>
          <w:rFonts w:hint="eastAsia"/>
          <w:lang w:eastAsia="zh-CN"/>
        </w:rPr>
        <w:t xml:space="preserve"> </w:t>
      </w:r>
      <w:r>
        <w:rPr>
          <w:rFonts w:hint="eastAsia"/>
          <w:lang w:eastAsia="zh-CN"/>
        </w:rPr>
        <w:t>Th</w:t>
      </w:r>
      <w:r>
        <w:rPr>
          <w:lang w:eastAsia="zh-CN"/>
        </w:rPr>
        <w:t>e channel raster design for unlicensed band will follow the principle that the channel raster of unlicensed band in the overlapping frequency range with licensed band (66-71GHz) is a subset of the sync raster of licensed band, while the lowest frequency of the channel bandwidth is as close as to 57 GHz</w:t>
      </w:r>
      <w:r>
        <w:rPr>
          <w:rFonts w:hint="eastAsia"/>
          <w:lang w:eastAsia="zh-CN"/>
        </w:rPr>
        <w:t>.</w:t>
      </w:r>
    </w:p>
    <w:p w14:paraId="15A692BC" w14:textId="77777777" w:rsidR="00DE01B8" w:rsidRPr="00DE01B8" w:rsidRDefault="00DE01B8" w:rsidP="00DE01B8">
      <w:pPr>
        <w:rPr>
          <w:lang w:eastAsia="zh-CN"/>
        </w:rPr>
      </w:pPr>
      <w:r w:rsidRPr="00DA0392">
        <w:rPr>
          <w:lang w:eastAsia="zh-CN"/>
        </w:rPr>
        <w:t xml:space="preserve">Our </w:t>
      </w:r>
      <w:r w:rsidRPr="00CB6A41">
        <w:rPr>
          <w:lang w:eastAsia="zh-CN"/>
        </w:rPr>
        <w:t>proposed</w:t>
      </w:r>
      <w:r w:rsidRPr="00DA0392">
        <w:rPr>
          <w:lang w:eastAsia="zh-CN"/>
        </w:rPr>
        <w:t xml:space="preserve"> channelization </w:t>
      </w:r>
      <w:r w:rsidRPr="00DE01B8">
        <w:rPr>
          <w:lang w:eastAsia="zh-CN"/>
        </w:rPr>
        <w:t xml:space="preserve">for n263 is as follows and summarized in Figure 1 and Table 2: </w:t>
      </w:r>
    </w:p>
    <w:p w14:paraId="3257F457" w14:textId="77777777" w:rsidR="00DE01B8" w:rsidRPr="00DE01B8" w:rsidRDefault="00DE01B8" w:rsidP="00DE01B8">
      <w:pPr>
        <w:pStyle w:val="ListParagraph"/>
        <w:numPr>
          <w:ilvl w:val="0"/>
          <w:numId w:val="21"/>
        </w:numPr>
        <w:autoSpaceDE w:val="0"/>
        <w:autoSpaceDN w:val="0"/>
        <w:adjustRightInd w:val="0"/>
        <w:snapToGrid w:val="0"/>
        <w:spacing w:after="120"/>
        <w:jc w:val="both"/>
        <w:rPr>
          <w:rFonts w:ascii="Times New Roman" w:hAnsi="Times New Roman" w:cs="Times New Roman"/>
          <w:sz w:val="20"/>
          <w:szCs w:val="20"/>
        </w:rPr>
      </w:pPr>
      <w:r w:rsidRPr="00DE01B8">
        <w:rPr>
          <w:rFonts w:ascii="Times New Roman" w:hAnsi="Times New Roman" w:cs="Times New Roman"/>
          <w:sz w:val="20"/>
          <w:szCs w:val="20"/>
        </w:rPr>
        <w:t>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=2563334, the corresponding frequency is 57050.46 MHz which could be used as the as the lowest center frequency for a 100MHz channel bandwidth. 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 xml:space="preserve">=2794908, the corresponding frequency is 70944.48 MHz which could be used as the highest center frequency for a 100MHz channel bandwidth. </w:t>
      </w:r>
    </w:p>
    <w:p w14:paraId="7345705D" w14:textId="77777777" w:rsidR="00DE01B8" w:rsidRPr="00DE01B8" w:rsidRDefault="00DE01B8" w:rsidP="00DE01B8">
      <w:pPr>
        <w:pStyle w:val="ListParagraph"/>
        <w:numPr>
          <w:ilvl w:val="0"/>
          <w:numId w:val="21"/>
        </w:numPr>
        <w:autoSpaceDE w:val="0"/>
        <w:autoSpaceDN w:val="0"/>
        <w:adjustRightInd w:val="0"/>
        <w:snapToGrid w:val="0"/>
        <w:spacing w:after="120"/>
        <w:jc w:val="both"/>
        <w:rPr>
          <w:rFonts w:ascii="Times New Roman" w:hAnsi="Times New Roman" w:cs="Times New Roman"/>
          <w:sz w:val="20"/>
          <w:szCs w:val="20"/>
        </w:rPr>
      </w:pPr>
      <w:r w:rsidRPr="00DE01B8">
        <w:rPr>
          <w:rFonts w:ascii="Times New Roman" w:hAnsi="Times New Roman" w:cs="Times New Roman"/>
          <w:sz w:val="20"/>
          <w:szCs w:val="20"/>
        </w:rPr>
        <w:t>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=2564166, the corresponding frequency is 57000.02 MHz which could be used as the as the lowest center frequency for a 200MHz channel bandwidth. 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 xml:space="preserve">=2793798, the corresponding frequency is 70877.94 MHz which could be used as the highest center frequency for a 200MHz channel bandwidth. </w:t>
      </w:r>
    </w:p>
    <w:p w14:paraId="49F499EB" w14:textId="77777777" w:rsidR="00DE01B8" w:rsidRPr="00DE01B8" w:rsidRDefault="00DE01B8" w:rsidP="00DE01B8">
      <w:pPr>
        <w:pStyle w:val="ListParagraph"/>
        <w:numPr>
          <w:ilvl w:val="0"/>
          <w:numId w:val="21"/>
        </w:numPr>
        <w:autoSpaceDE w:val="0"/>
        <w:autoSpaceDN w:val="0"/>
        <w:adjustRightInd w:val="0"/>
        <w:snapToGrid w:val="0"/>
        <w:spacing w:after="120"/>
        <w:jc w:val="both"/>
        <w:rPr>
          <w:rFonts w:ascii="Times New Roman" w:hAnsi="Times New Roman" w:cs="Times New Roman"/>
          <w:sz w:val="20"/>
          <w:szCs w:val="20"/>
        </w:rPr>
      </w:pPr>
      <w:r w:rsidRPr="00DE01B8">
        <w:rPr>
          <w:rFonts w:ascii="Times New Roman" w:hAnsi="Times New Roman" w:cs="Times New Roman"/>
          <w:sz w:val="20"/>
          <w:szCs w:val="20"/>
        </w:rPr>
        <w:lastRenderedPageBreak/>
        <w:t>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=2565832, the corresponding frequency is 57199.98 MHz which could be used as the as the lowest center frequency for a 400MHz channel bandwidth. 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 xml:space="preserve">=2792136, the corresponding frequency is 70778.22 MHz which could be used as the highest center frequency for a 400MHz channel bandwidth. </w:t>
      </w:r>
    </w:p>
    <w:p w14:paraId="47C1A935" w14:textId="77777777" w:rsidR="00DE01B8" w:rsidRPr="00DE01B8" w:rsidRDefault="00DE01B8" w:rsidP="00DE01B8">
      <w:pPr>
        <w:pStyle w:val="ListParagraph"/>
        <w:numPr>
          <w:ilvl w:val="0"/>
          <w:numId w:val="21"/>
        </w:numPr>
        <w:autoSpaceDE w:val="0"/>
        <w:autoSpaceDN w:val="0"/>
        <w:adjustRightInd w:val="0"/>
        <w:snapToGrid w:val="0"/>
        <w:spacing w:after="120"/>
        <w:jc w:val="both"/>
        <w:rPr>
          <w:rFonts w:ascii="Times New Roman" w:hAnsi="Times New Roman" w:cs="Times New Roman"/>
          <w:sz w:val="20"/>
          <w:szCs w:val="20"/>
        </w:rPr>
      </w:pPr>
      <w:r w:rsidRPr="00DE01B8">
        <w:rPr>
          <w:rFonts w:ascii="Times New Roman" w:hAnsi="Times New Roman" w:cs="Times New Roman"/>
          <w:sz w:val="20"/>
          <w:szCs w:val="20"/>
        </w:rPr>
        <w:t>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=2569164, the corresponding frequency is 57399.9 MHz which could be used as the as the lowest center frequency for an 800MHz channel bandwidth. 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 xml:space="preserve">=2788812, the corresponding frequency is 70578.78 MHz which could be used as the highest center frequency for an 800MHz channel bandwidth. </w:t>
      </w:r>
    </w:p>
    <w:p w14:paraId="6B85321D" w14:textId="77777777" w:rsidR="00DE01B8" w:rsidRPr="00DE01B8" w:rsidRDefault="00DE01B8" w:rsidP="00DE01B8">
      <w:pPr>
        <w:pStyle w:val="ListParagraph"/>
        <w:numPr>
          <w:ilvl w:val="0"/>
          <w:numId w:val="21"/>
        </w:numPr>
        <w:autoSpaceDE w:val="0"/>
        <w:autoSpaceDN w:val="0"/>
        <w:adjustRightInd w:val="0"/>
        <w:snapToGrid w:val="0"/>
        <w:spacing w:after="120"/>
        <w:jc w:val="both"/>
        <w:rPr>
          <w:rFonts w:ascii="Times New Roman" w:hAnsi="Times New Roman" w:cs="Times New Roman"/>
          <w:sz w:val="20"/>
          <w:szCs w:val="20"/>
        </w:rPr>
      </w:pPr>
      <w:r w:rsidRPr="00DE01B8">
        <w:rPr>
          <w:rFonts w:ascii="Times New Roman" w:hAnsi="Times New Roman" w:cs="Times New Roman"/>
          <w:sz w:val="20"/>
          <w:szCs w:val="20"/>
        </w:rPr>
        <w:t>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=2575832, the corresponding frequency is 57799.98 MHz which could be used as the as the lowest center frequency for a 1600MHz channel bandwidth. 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 xml:space="preserve">=2782168, the corresponding frequency is 70180.14 MHz which could be used as the highest center frequency for a 1600MHz channel bandwidth. </w:t>
      </w:r>
    </w:p>
    <w:p w14:paraId="6FE076E5" w14:textId="77777777" w:rsidR="00DE01B8" w:rsidRDefault="00DE01B8" w:rsidP="00DE01B8">
      <w:pPr>
        <w:pStyle w:val="ListParagraph"/>
        <w:numPr>
          <w:ilvl w:val="0"/>
          <w:numId w:val="21"/>
        </w:numPr>
        <w:autoSpaceDE w:val="0"/>
        <w:autoSpaceDN w:val="0"/>
        <w:adjustRightInd w:val="0"/>
        <w:snapToGrid w:val="0"/>
        <w:spacing w:after="120"/>
        <w:jc w:val="both"/>
        <w:rPr>
          <w:rFonts w:ascii="Times New Roman" w:eastAsia="Yu Mincho" w:hAnsi="Times New Roman" w:cs="Times New Roman"/>
          <w:sz w:val="20"/>
          <w:szCs w:val="20"/>
        </w:rPr>
      </w:pPr>
      <w:r w:rsidRPr="00DE01B8">
        <w:rPr>
          <w:rFonts w:ascii="Times New Roman" w:hAnsi="Times New Roman" w:cs="Times New Roman"/>
          <w:sz w:val="20"/>
          <w:szCs w:val="20"/>
        </w:rPr>
        <w:t>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=2579164, the corresponding frequency is 57999.92 MHz which could be used as the as the lowest center frequency for a 2000MHz channel bandwidth. For N</w:t>
      </w:r>
      <w:r w:rsidRPr="00DE01B8">
        <w:rPr>
          <w:rFonts w:ascii="Times New Roman" w:hAnsi="Times New Roman" w:cs="Times New Roman"/>
          <w:sz w:val="20"/>
          <w:szCs w:val="20"/>
          <w:vertAlign w:val="subscript"/>
        </w:rPr>
        <w:t>REF</w:t>
      </w:r>
      <w:r w:rsidRPr="00DE01B8">
        <w:rPr>
          <w:rFonts w:ascii="Times New Roman" w:hAnsi="Times New Roman" w:cs="Times New Roman"/>
          <w:sz w:val="20"/>
          <w:szCs w:val="20"/>
        </w:rPr>
        <w:t xml:space="preserve">=2778884, the corresponding frequency is 69980.7 MHz which could be used as the highest center frequency for a 2000MHz channel bandwidth. </w:t>
      </w:r>
      <w:r w:rsidRPr="00DE01B8">
        <w:rPr>
          <w:rFonts w:ascii="Times New Roman" w:eastAsia="Yu Mincho" w:hAnsi="Times New Roman" w:cs="Times New Roman"/>
          <w:sz w:val="20"/>
          <w:szCs w:val="20"/>
        </w:rPr>
        <w:t>Table 2: Applicable NR-ARFCN for band 57~71 GHz</w:t>
      </w:r>
    </w:p>
    <w:p w14:paraId="4C1AFBAB" w14:textId="77777777" w:rsidR="00DE01B8" w:rsidRPr="00DE01B8" w:rsidRDefault="00DE01B8" w:rsidP="00DE01B8">
      <w:pPr>
        <w:pStyle w:val="ListParagraph"/>
        <w:autoSpaceDE w:val="0"/>
        <w:autoSpaceDN w:val="0"/>
        <w:adjustRightInd w:val="0"/>
        <w:snapToGrid w:val="0"/>
        <w:spacing w:after="120"/>
        <w:jc w:val="both"/>
        <w:rPr>
          <w:rFonts w:ascii="Times New Roman" w:eastAsia="Yu Mincho" w:hAnsi="Times New Roman" w:cs="Times New Roman"/>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130"/>
      </w:tblGrid>
      <w:tr w:rsidR="00DE01B8" w:rsidRPr="00BF314F" w14:paraId="13A6E3CB" w14:textId="77777777" w:rsidTr="009B5C74">
        <w:trPr>
          <w:jc w:val="center"/>
        </w:trPr>
        <w:tc>
          <w:tcPr>
            <w:tcW w:w="3402" w:type="dxa"/>
            <w:tcBorders>
              <w:top w:val="single" w:sz="4" w:space="0" w:color="auto"/>
              <w:left w:val="single" w:sz="4" w:space="0" w:color="auto"/>
              <w:bottom w:val="single" w:sz="4" w:space="0" w:color="auto"/>
              <w:right w:val="single" w:sz="4" w:space="0" w:color="auto"/>
            </w:tcBorders>
            <w:hideMark/>
          </w:tcPr>
          <w:p w14:paraId="113E32D8" w14:textId="77777777" w:rsidR="00DE01B8" w:rsidRPr="008107F9" w:rsidRDefault="00DE01B8" w:rsidP="009B5C74">
            <w:pPr>
              <w:pStyle w:val="TAH"/>
              <w:rPr>
                <w:rFonts w:eastAsia="Yu Mincho"/>
                <w:color w:val="000000" w:themeColor="text1"/>
              </w:rPr>
            </w:pPr>
            <w:r w:rsidRPr="008107F9">
              <w:rPr>
                <w:color w:val="000000" w:themeColor="text1"/>
              </w:rPr>
              <w:t>Channel Bandwidth</w:t>
            </w:r>
          </w:p>
        </w:tc>
        <w:tc>
          <w:tcPr>
            <w:tcW w:w="3130" w:type="dxa"/>
            <w:tcBorders>
              <w:top w:val="single" w:sz="4" w:space="0" w:color="auto"/>
              <w:left w:val="single" w:sz="4" w:space="0" w:color="auto"/>
              <w:bottom w:val="single" w:sz="4" w:space="0" w:color="auto"/>
              <w:right w:val="single" w:sz="4" w:space="0" w:color="auto"/>
            </w:tcBorders>
            <w:hideMark/>
          </w:tcPr>
          <w:p w14:paraId="1A31417E" w14:textId="77777777" w:rsidR="00DE01B8" w:rsidRPr="008107F9" w:rsidRDefault="00DE01B8" w:rsidP="009B5C74">
            <w:pPr>
              <w:pStyle w:val="TAH"/>
              <w:rPr>
                <w:rFonts w:eastAsia="Yu Mincho"/>
                <w:color w:val="000000" w:themeColor="text1"/>
                <w:vertAlign w:val="subscript"/>
              </w:rPr>
            </w:pPr>
            <w:r w:rsidRPr="008107F9">
              <w:rPr>
                <w:rFonts w:eastAsia="Yu Mincho"/>
                <w:color w:val="000000" w:themeColor="text1"/>
              </w:rPr>
              <w:t>A</w:t>
            </w:r>
            <w:r w:rsidRPr="008107F9">
              <w:rPr>
                <w:rFonts w:hint="eastAsia"/>
                <w:color w:val="000000" w:themeColor="text1"/>
                <w:lang w:eastAsia="zh-CN"/>
              </w:rPr>
              <w:t>ll</w:t>
            </w:r>
            <w:r w:rsidRPr="008107F9">
              <w:rPr>
                <w:color w:val="000000" w:themeColor="text1"/>
                <w:lang w:eastAsia="zh-CN"/>
              </w:rPr>
              <w:t xml:space="preserve">owed </w:t>
            </w:r>
            <w:r w:rsidRPr="008107F9">
              <w:rPr>
                <w:rFonts w:eastAsia="Yu Mincho"/>
                <w:color w:val="000000" w:themeColor="text1"/>
              </w:rPr>
              <w:t>N</w:t>
            </w:r>
            <w:r w:rsidRPr="008107F9">
              <w:rPr>
                <w:rFonts w:eastAsia="Yu Mincho"/>
                <w:color w:val="000000" w:themeColor="text1"/>
                <w:vertAlign w:val="subscript"/>
              </w:rPr>
              <w:t>REF</w:t>
            </w:r>
          </w:p>
          <w:p w14:paraId="6EAA3B03" w14:textId="77777777" w:rsidR="00DE01B8" w:rsidRPr="008107F9" w:rsidRDefault="00DE01B8" w:rsidP="009B5C74">
            <w:pPr>
              <w:pStyle w:val="TAH"/>
              <w:rPr>
                <w:color w:val="000000" w:themeColor="text1"/>
                <w:lang w:eastAsia="zh-CN"/>
              </w:rPr>
            </w:pPr>
            <w:r w:rsidRPr="008107F9">
              <w:rPr>
                <w:rFonts w:eastAsia="Yu Mincho"/>
                <w:color w:val="000000" w:themeColor="text1"/>
              </w:rPr>
              <w:t>(First – &lt;Step size&gt; – Last)</w:t>
            </w:r>
          </w:p>
        </w:tc>
      </w:tr>
      <w:tr w:rsidR="00DE01B8" w:rsidRPr="00BF314F" w14:paraId="5147ED03" w14:textId="77777777" w:rsidTr="009B5C74">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047DA669" w14:textId="77777777" w:rsidR="00DE01B8" w:rsidRPr="008107F9" w:rsidRDefault="00DE01B8" w:rsidP="009B5C74">
            <w:pPr>
              <w:pStyle w:val="TAC"/>
              <w:spacing w:line="256" w:lineRule="auto"/>
              <w:rPr>
                <w:color w:val="000000" w:themeColor="text1"/>
                <w:lang w:eastAsia="ja-JP"/>
              </w:rPr>
            </w:pPr>
            <w:r w:rsidRPr="008107F9">
              <w:rPr>
                <w:color w:val="000000" w:themeColor="text1"/>
              </w:rPr>
              <w:t>100 MHz</w:t>
            </w:r>
          </w:p>
        </w:tc>
        <w:tc>
          <w:tcPr>
            <w:tcW w:w="3130" w:type="dxa"/>
            <w:tcBorders>
              <w:top w:val="single" w:sz="4" w:space="0" w:color="auto"/>
              <w:left w:val="single" w:sz="4" w:space="0" w:color="auto"/>
              <w:bottom w:val="single" w:sz="4" w:space="0" w:color="auto"/>
              <w:right w:val="single" w:sz="4" w:space="0" w:color="auto"/>
            </w:tcBorders>
          </w:tcPr>
          <w:p w14:paraId="6365BE71" w14:textId="77777777" w:rsidR="00DE01B8" w:rsidRPr="008107F9" w:rsidRDefault="00DE01B8" w:rsidP="009B5C74">
            <w:pPr>
              <w:pStyle w:val="TAC"/>
              <w:spacing w:line="256" w:lineRule="auto"/>
              <w:rPr>
                <w:color w:val="000000" w:themeColor="text1"/>
                <w:lang w:eastAsia="zh-CN"/>
              </w:rPr>
            </w:pPr>
            <w:r w:rsidRPr="008107F9">
              <w:rPr>
                <w:color w:val="000000" w:themeColor="text1"/>
                <w:lang w:eastAsia="zh-CN"/>
              </w:rPr>
              <w:t>2563334 – &lt;1664&gt; – 2794908</w:t>
            </w:r>
          </w:p>
        </w:tc>
      </w:tr>
      <w:tr w:rsidR="00DE01B8" w:rsidRPr="00BF314F" w14:paraId="69F85790" w14:textId="77777777" w:rsidTr="009B5C74">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4F5C5E83" w14:textId="77777777" w:rsidR="00DE01B8" w:rsidRPr="008107F9" w:rsidRDefault="00DE01B8" w:rsidP="009B5C74">
            <w:pPr>
              <w:pStyle w:val="TAC"/>
              <w:spacing w:line="256" w:lineRule="auto"/>
              <w:rPr>
                <w:color w:val="000000" w:themeColor="text1"/>
              </w:rPr>
            </w:pPr>
            <w:r w:rsidRPr="008107F9">
              <w:rPr>
                <w:color w:val="000000" w:themeColor="text1"/>
              </w:rPr>
              <w:t>200 MHz</w:t>
            </w:r>
          </w:p>
        </w:tc>
        <w:tc>
          <w:tcPr>
            <w:tcW w:w="3130" w:type="dxa"/>
            <w:tcBorders>
              <w:top w:val="single" w:sz="4" w:space="0" w:color="auto"/>
              <w:left w:val="single" w:sz="4" w:space="0" w:color="auto"/>
              <w:bottom w:val="single" w:sz="4" w:space="0" w:color="auto"/>
              <w:right w:val="single" w:sz="4" w:space="0" w:color="auto"/>
            </w:tcBorders>
          </w:tcPr>
          <w:p w14:paraId="25A299F0" w14:textId="77777777" w:rsidR="00DE01B8" w:rsidRPr="008107F9" w:rsidRDefault="00DE01B8" w:rsidP="009B5C74">
            <w:pPr>
              <w:pStyle w:val="TAC"/>
              <w:spacing w:line="256" w:lineRule="auto"/>
              <w:rPr>
                <w:color w:val="000000" w:themeColor="text1"/>
                <w:lang w:eastAsia="zh-CN"/>
              </w:rPr>
            </w:pPr>
            <w:r w:rsidRPr="008107F9">
              <w:rPr>
                <w:color w:val="000000" w:themeColor="text1"/>
                <w:lang w:eastAsia="zh-CN"/>
              </w:rPr>
              <w:t xml:space="preserve">2564166 – &lt;3328&gt; – </w:t>
            </w:r>
            <w:r w:rsidRPr="008107F9">
              <w:rPr>
                <w:color w:val="000000" w:themeColor="text1"/>
                <w:sz w:val="16"/>
                <w:lang w:eastAsia="zh-CN"/>
              </w:rPr>
              <w:t>2793798</w:t>
            </w:r>
          </w:p>
        </w:tc>
      </w:tr>
      <w:tr w:rsidR="00DE01B8" w:rsidRPr="00BF314F" w14:paraId="66F93A9A" w14:textId="77777777" w:rsidTr="009B5C74">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7744252C" w14:textId="77777777" w:rsidR="00DE01B8" w:rsidRPr="008107F9" w:rsidRDefault="00DE01B8" w:rsidP="009B5C74">
            <w:pPr>
              <w:pStyle w:val="TAC"/>
              <w:spacing w:line="256" w:lineRule="auto"/>
              <w:rPr>
                <w:color w:val="000000" w:themeColor="text1"/>
              </w:rPr>
            </w:pPr>
            <w:r w:rsidRPr="008107F9">
              <w:rPr>
                <w:color w:val="000000" w:themeColor="text1"/>
              </w:rPr>
              <w:t>400 MHz</w:t>
            </w:r>
          </w:p>
        </w:tc>
        <w:tc>
          <w:tcPr>
            <w:tcW w:w="3130" w:type="dxa"/>
            <w:tcBorders>
              <w:top w:val="single" w:sz="4" w:space="0" w:color="auto"/>
              <w:left w:val="single" w:sz="4" w:space="0" w:color="auto"/>
              <w:bottom w:val="single" w:sz="4" w:space="0" w:color="auto"/>
              <w:right w:val="single" w:sz="4" w:space="0" w:color="auto"/>
            </w:tcBorders>
          </w:tcPr>
          <w:p w14:paraId="0C52FE7A" w14:textId="77777777" w:rsidR="00DE01B8" w:rsidRPr="008107F9" w:rsidRDefault="00DE01B8" w:rsidP="009B5C74">
            <w:pPr>
              <w:pStyle w:val="TAC"/>
              <w:spacing w:line="256" w:lineRule="auto"/>
              <w:rPr>
                <w:color w:val="000000" w:themeColor="text1"/>
                <w:lang w:eastAsia="zh-CN"/>
              </w:rPr>
            </w:pPr>
            <w:r w:rsidRPr="008107F9">
              <w:rPr>
                <w:color w:val="000000" w:themeColor="text1"/>
                <w:lang w:eastAsia="zh-CN"/>
              </w:rPr>
              <w:t>2565832 – &lt;6656&gt; – 2792136</w:t>
            </w:r>
          </w:p>
        </w:tc>
      </w:tr>
      <w:tr w:rsidR="00DE01B8" w:rsidRPr="00BF314F" w14:paraId="22F8D120" w14:textId="77777777" w:rsidTr="009B5C74">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024A0D33" w14:textId="77777777" w:rsidR="00DE01B8" w:rsidRPr="008107F9" w:rsidRDefault="00DE01B8" w:rsidP="009B5C74">
            <w:pPr>
              <w:pStyle w:val="TAC"/>
              <w:spacing w:line="256" w:lineRule="auto"/>
              <w:rPr>
                <w:color w:val="000000" w:themeColor="text1"/>
              </w:rPr>
            </w:pPr>
            <w:r w:rsidRPr="008107F9">
              <w:rPr>
                <w:color w:val="000000" w:themeColor="text1"/>
              </w:rPr>
              <w:t>800 MHz</w:t>
            </w:r>
          </w:p>
        </w:tc>
        <w:tc>
          <w:tcPr>
            <w:tcW w:w="3130" w:type="dxa"/>
            <w:tcBorders>
              <w:top w:val="single" w:sz="4" w:space="0" w:color="auto"/>
              <w:left w:val="single" w:sz="4" w:space="0" w:color="auto"/>
              <w:bottom w:val="single" w:sz="4" w:space="0" w:color="auto"/>
              <w:right w:val="single" w:sz="4" w:space="0" w:color="auto"/>
            </w:tcBorders>
          </w:tcPr>
          <w:p w14:paraId="6DE91C8A" w14:textId="77777777" w:rsidR="00DE01B8" w:rsidRPr="008107F9" w:rsidRDefault="00DE01B8" w:rsidP="009B5C74">
            <w:pPr>
              <w:pStyle w:val="TAC"/>
              <w:spacing w:line="256" w:lineRule="auto"/>
              <w:rPr>
                <w:color w:val="000000" w:themeColor="text1"/>
                <w:lang w:eastAsia="zh-CN"/>
              </w:rPr>
            </w:pPr>
            <w:r w:rsidRPr="008107F9">
              <w:rPr>
                <w:color w:val="000000" w:themeColor="text1"/>
                <w:lang w:eastAsia="zh-CN"/>
              </w:rPr>
              <w:t>2569164 – &lt;6656&gt; – 2788812</w:t>
            </w:r>
          </w:p>
        </w:tc>
      </w:tr>
      <w:tr w:rsidR="00DE01B8" w:rsidRPr="00BF314F" w14:paraId="038B8CAB" w14:textId="77777777" w:rsidTr="009B5C74">
        <w:trPr>
          <w:trHeight w:val="108"/>
          <w:jc w:val="center"/>
        </w:trPr>
        <w:tc>
          <w:tcPr>
            <w:tcW w:w="3402" w:type="dxa"/>
            <w:tcBorders>
              <w:top w:val="single" w:sz="4" w:space="0" w:color="auto"/>
              <w:left w:val="single" w:sz="4" w:space="0" w:color="auto"/>
              <w:bottom w:val="single" w:sz="4" w:space="0" w:color="auto"/>
              <w:right w:val="single" w:sz="4" w:space="0" w:color="auto"/>
            </w:tcBorders>
          </w:tcPr>
          <w:p w14:paraId="3E7B6DE6" w14:textId="77777777" w:rsidR="00DE01B8" w:rsidRPr="008107F9" w:rsidRDefault="00DE01B8" w:rsidP="009B5C74">
            <w:pPr>
              <w:pStyle w:val="TAC"/>
              <w:spacing w:line="256" w:lineRule="auto"/>
              <w:rPr>
                <w:color w:val="000000" w:themeColor="text1"/>
              </w:rPr>
            </w:pPr>
            <w:r w:rsidRPr="008107F9">
              <w:rPr>
                <w:color w:val="000000" w:themeColor="text1"/>
              </w:rPr>
              <w:t>1600 MHz</w:t>
            </w:r>
          </w:p>
        </w:tc>
        <w:tc>
          <w:tcPr>
            <w:tcW w:w="3130" w:type="dxa"/>
            <w:tcBorders>
              <w:top w:val="single" w:sz="4" w:space="0" w:color="auto"/>
              <w:left w:val="single" w:sz="4" w:space="0" w:color="auto"/>
              <w:bottom w:val="single" w:sz="4" w:space="0" w:color="auto"/>
              <w:right w:val="single" w:sz="4" w:space="0" w:color="auto"/>
            </w:tcBorders>
          </w:tcPr>
          <w:p w14:paraId="2033F004" w14:textId="77777777" w:rsidR="00DE01B8" w:rsidRPr="008107F9" w:rsidRDefault="00DE01B8" w:rsidP="009B5C74">
            <w:pPr>
              <w:pStyle w:val="TAC"/>
              <w:spacing w:line="256" w:lineRule="auto"/>
              <w:rPr>
                <w:color w:val="000000" w:themeColor="text1"/>
                <w:lang w:eastAsia="zh-CN"/>
              </w:rPr>
            </w:pPr>
            <w:r w:rsidRPr="008107F9">
              <w:rPr>
                <w:color w:val="000000" w:themeColor="text1"/>
                <w:lang w:eastAsia="zh-CN"/>
              </w:rPr>
              <w:t>2575832 – &lt;6656&gt; – 2782168</w:t>
            </w:r>
          </w:p>
        </w:tc>
      </w:tr>
      <w:tr w:rsidR="00DE01B8" w:rsidRPr="00BF314F" w14:paraId="364466D5" w14:textId="77777777" w:rsidTr="009B5C74">
        <w:trPr>
          <w:trHeight w:val="108"/>
          <w:jc w:val="center"/>
        </w:trPr>
        <w:tc>
          <w:tcPr>
            <w:tcW w:w="3402" w:type="dxa"/>
            <w:tcBorders>
              <w:top w:val="single" w:sz="4" w:space="0" w:color="auto"/>
              <w:left w:val="single" w:sz="4" w:space="0" w:color="auto"/>
              <w:right w:val="single" w:sz="4" w:space="0" w:color="auto"/>
            </w:tcBorders>
          </w:tcPr>
          <w:p w14:paraId="1BA02CFA" w14:textId="77777777" w:rsidR="00DE01B8" w:rsidRPr="008107F9" w:rsidRDefault="00DE01B8" w:rsidP="009B5C74">
            <w:pPr>
              <w:pStyle w:val="TAC"/>
              <w:spacing w:line="256" w:lineRule="auto"/>
              <w:rPr>
                <w:color w:val="000000" w:themeColor="text1"/>
                <w:lang w:eastAsia="zh-CN"/>
              </w:rPr>
            </w:pPr>
            <w:r w:rsidRPr="008107F9">
              <w:rPr>
                <w:rFonts w:hint="eastAsia"/>
                <w:color w:val="000000" w:themeColor="text1"/>
                <w:lang w:eastAsia="zh-CN"/>
              </w:rPr>
              <w:t>20</w:t>
            </w:r>
            <w:r w:rsidRPr="008107F9">
              <w:rPr>
                <w:color w:val="000000" w:themeColor="text1"/>
                <w:lang w:eastAsia="zh-CN"/>
              </w:rPr>
              <w:t>00 MHz</w:t>
            </w:r>
          </w:p>
        </w:tc>
        <w:tc>
          <w:tcPr>
            <w:tcW w:w="3130" w:type="dxa"/>
            <w:tcBorders>
              <w:top w:val="single" w:sz="4" w:space="0" w:color="auto"/>
              <w:left w:val="single" w:sz="4" w:space="0" w:color="auto"/>
              <w:right w:val="single" w:sz="4" w:space="0" w:color="auto"/>
            </w:tcBorders>
          </w:tcPr>
          <w:p w14:paraId="6AEA36C7" w14:textId="77777777" w:rsidR="00DE01B8" w:rsidRPr="008107F9" w:rsidRDefault="00DE01B8" w:rsidP="009B5C74">
            <w:pPr>
              <w:pStyle w:val="TAC"/>
              <w:spacing w:line="256" w:lineRule="auto"/>
              <w:rPr>
                <w:color w:val="000000" w:themeColor="text1"/>
                <w:lang w:eastAsia="zh-CN"/>
              </w:rPr>
            </w:pPr>
            <w:r w:rsidRPr="008107F9">
              <w:rPr>
                <w:color w:val="000000" w:themeColor="text1"/>
                <w:lang w:eastAsia="zh-CN"/>
              </w:rPr>
              <w:t>2579164 – &lt;6656&gt; – 2778844</w:t>
            </w:r>
          </w:p>
        </w:tc>
      </w:tr>
    </w:tbl>
    <w:p w14:paraId="7929BAA3" w14:textId="77777777" w:rsidR="00DE01B8" w:rsidRDefault="00DE01B8" w:rsidP="00DE01B8">
      <w:pPr>
        <w:rPr>
          <w:lang w:eastAsia="zh-CN"/>
        </w:rPr>
      </w:pPr>
      <w:r>
        <w:rPr>
          <w:noProof/>
          <w:lang w:eastAsia="zh-CN"/>
        </w:rPr>
        <w:drawing>
          <wp:inline distT="0" distB="0" distL="0" distR="0" wp14:anchorId="73F9DD02" wp14:editId="53A098ED">
            <wp:extent cx="5916295" cy="282638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826385"/>
                    </a:xfrm>
                    <a:prstGeom prst="rect">
                      <a:avLst/>
                    </a:prstGeom>
                  </pic:spPr>
                </pic:pic>
              </a:graphicData>
            </a:graphic>
          </wp:inline>
        </w:drawing>
      </w:r>
    </w:p>
    <w:p w14:paraId="50EA076F" w14:textId="77777777" w:rsidR="00DE01B8" w:rsidRPr="007E1E2F" w:rsidRDefault="00DE01B8" w:rsidP="00DE01B8">
      <w:pPr>
        <w:pStyle w:val="Caption"/>
        <w:rPr>
          <w:lang w:eastAsia="ko-KR"/>
        </w:rPr>
      </w:pPr>
      <w:r>
        <w:t xml:space="preserve">Figure </w:t>
      </w:r>
      <w:r>
        <w:rPr>
          <w:noProof/>
        </w:rPr>
        <w:t>1</w:t>
      </w:r>
      <w:r>
        <w:t xml:space="preserve">. High level description of channel raster for unlicensed band </w:t>
      </w:r>
    </w:p>
    <w:p w14:paraId="3D2C0FDB" w14:textId="77777777" w:rsidR="00DE01B8" w:rsidRPr="00CD15CD" w:rsidRDefault="00DE01B8" w:rsidP="00DE01B8">
      <w:pPr>
        <w:rPr>
          <w:b/>
          <w:i/>
          <w:color w:val="000000" w:themeColor="text1"/>
          <w:lang w:eastAsia="zh-CN"/>
        </w:rPr>
      </w:pPr>
      <w:bookmarkStart w:id="6" w:name="_Ref77337561"/>
      <w:r w:rsidRPr="00AB26A7">
        <w:rPr>
          <w:b/>
          <w:i/>
          <w:color w:val="000000" w:themeColor="text1"/>
          <w:lang w:eastAsia="zh-CN"/>
        </w:rPr>
        <w:t>Proposal</w:t>
      </w:r>
      <w:r>
        <w:rPr>
          <w:b/>
          <w:i/>
          <w:color w:val="000000" w:themeColor="text1"/>
          <w:lang w:eastAsia="zh-CN"/>
        </w:rPr>
        <w:t xml:space="preserve"> 2</w:t>
      </w:r>
      <w:r w:rsidRPr="00AB26A7">
        <w:rPr>
          <w:b/>
          <w:i/>
          <w:color w:val="000000" w:themeColor="text1"/>
          <w:lang w:eastAsia="zh-CN"/>
        </w:rPr>
        <w:t xml:space="preserve">: </w:t>
      </w:r>
      <w:r>
        <w:rPr>
          <w:b/>
          <w:i/>
          <w:color w:val="000000" w:themeColor="text1"/>
          <w:lang w:eastAsia="zh-CN"/>
        </w:rPr>
        <w:t>For the unlicensed band n263, support fixed channelization. For 100MHz or 200MHz channel bandwidth, the gap between two adjacent channels is about 100MHz or 200 MHz respectively. For channel bandwidth not smaller than 400MHz, the gap between two channel rasters is about 400MHz. the corresponding ARFCN are given in Table 2.</w:t>
      </w:r>
      <w:bookmarkEnd w:id="6"/>
    </w:p>
    <w:p w14:paraId="5E6918ED" w14:textId="77777777" w:rsidR="00DE01B8" w:rsidRPr="00DE01B8" w:rsidRDefault="00DE01B8" w:rsidP="00DE01B8">
      <w:pPr>
        <w:pStyle w:val="Heading1"/>
        <w:numPr>
          <w:ilvl w:val="0"/>
          <w:numId w:val="1"/>
        </w:numPr>
        <w:tabs>
          <w:tab w:val="num" w:pos="432"/>
        </w:tabs>
        <w:overflowPunct w:val="0"/>
        <w:autoSpaceDE w:val="0"/>
        <w:autoSpaceDN w:val="0"/>
        <w:adjustRightInd w:val="0"/>
        <w:textAlignment w:val="baseline"/>
      </w:pPr>
      <w:r w:rsidRPr="00DE01B8">
        <w:t>Sync raster for licensed/unlicensed band</w:t>
      </w:r>
    </w:p>
    <w:p w14:paraId="00EE2A2C" w14:textId="77777777" w:rsidR="00DE01B8" w:rsidRDefault="00DE01B8" w:rsidP="00DE01B8">
      <w:pPr>
        <w:rPr>
          <w:lang w:eastAsia="zh-CN"/>
        </w:rPr>
      </w:pPr>
      <w:bookmarkStart w:id="7" w:name="_Ref71391988"/>
      <w:bookmarkStart w:id="8" w:name="_Ref129681832"/>
      <w:r>
        <w:rPr>
          <w:color w:val="000000" w:themeColor="text1"/>
          <w:lang w:eastAsia="zh-CN"/>
        </w:rPr>
        <w:t>The global synch raster introduced in 38.101-2 can be used as the starting point to design SS raster entries for FR2-2.  For licensed band of 66~71 GHz</w:t>
      </w:r>
      <w:r>
        <w:rPr>
          <w:rFonts w:hint="eastAsia"/>
          <w:color w:val="000000" w:themeColor="text1"/>
          <w:lang w:eastAsia="zh-CN"/>
        </w:rPr>
        <w:t>,</w:t>
      </w:r>
      <w:r>
        <w:rPr>
          <w:color w:val="000000" w:themeColor="text1"/>
          <w:lang w:eastAsia="zh-CN"/>
        </w:rPr>
        <w:t xml:space="preserve"> to reduce the SSB search complexity, we propose to support 3*17.28 MHz SS raster steps for 120 kHz SCS sync raster. For 480 kHz SCS sync raster, considering the SSB bandwidth of 480 kHz is 4 times than 120 kHz</w:t>
      </w:r>
      <w:r>
        <w:rPr>
          <w:rFonts w:hint="eastAsia"/>
          <w:color w:val="000000" w:themeColor="text1"/>
          <w:lang w:eastAsia="zh-CN"/>
        </w:rPr>
        <w:t>.</w:t>
      </w:r>
      <w:r>
        <w:rPr>
          <w:color w:val="000000" w:themeColor="text1"/>
          <w:lang w:eastAsia="zh-CN"/>
        </w:rPr>
        <w:t xml:space="preserve"> 4*3*17.28 MHz will </w:t>
      </w:r>
      <w:r>
        <w:rPr>
          <w:rFonts w:hint="eastAsia"/>
          <w:color w:val="000000" w:themeColor="text1"/>
          <w:lang w:eastAsia="zh-CN"/>
        </w:rPr>
        <w:t>be</w:t>
      </w:r>
      <w:r>
        <w:rPr>
          <w:color w:val="000000" w:themeColor="text1"/>
          <w:lang w:eastAsia="zh-CN"/>
        </w:rPr>
        <w:t xml:space="preserve"> adopted.</w:t>
      </w:r>
      <w:r>
        <w:rPr>
          <w:lang w:eastAsia="zh-CN"/>
        </w:rPr>
        <w:t xml:space="preserve">For </w:t>
      </w:r>
      <w:r>
        <w:rPr>
          <w:color w:val="000000" w:themeColor="text1"/>
          <w:lang w:eastAsia="zh-CN"/>
        </w:rPr>
        <w:t>GSCN = 24675</w:t>
      </w:r>
      <w:r>
        <w:rPr>
          <w:lang w:eastAsia="zh-CN"/>
        </w:rPr>
        <w:t xml:space="preserve">, the corresponding frequency is </w:t>
      </w:r>
      <w:r>
        <w:rPr>
          <w:color w:val="000000" w:themeColor="text1"/>
          <w:lang w:eastAsia="zh-CN"/>
        </w:rPr>
        <w:t>66050.4 MHz</w:t>
      </w:r>
      <w:r>
        <w:rPr>
          <w:lang w:eastAsia="zh-CN"/>
        </w:rPr>
        <w:t xml:space="preserve"> which could be used as the as the center frequency of the lowest 120 kHz SSB. For </w:t>
      </w:r>
      <w:r>
        <w:rPr>
          <w:color w:val="000000" w:themeColor="text1"/>
          <w:lang w:eastAsia="zh-CN"/>
        </w:rPr>
        <w:t>GSCN = 24957</w:t>
      </w:r>
      <w:r>
        <w:rPr>
          <w:lang w:eastAsia="zh-CN"/>
        </w:rPr>
        <w:t xml:space="preserve">, the corresponding frequency is </w:t>
      </w:r>
      <w:r>
        <w:rPr>
          <w:color w:val="000000" w:themeColor="text1"/>
          <w:lang w:eastAsia="zh-CN"/>
        </w:rPr>
        <w:t xml:space="preserve">70889.04 MHz </w:t>
      </w:r>
      <w:r>
        <w:rPr>
          <w:lang w:eastAsia="zh-CN"/>
        </w:rPr>
        <w:t xml:space="preserve">which could be used as the center frequency of the highest 120 kHz SSB. For </w:t>
      </w:r>
      <w:r>
        <w:rPr>
          <w:color w:val="000000" w:themeColor="text1"/>
          <w:lang w:eastAsia="zh-CN"/>
        </w:rPr>
        <w:t xml:space="preserve">GSCN = </w:t>
      </w:r>
      <w:r>
        <w:rPr>
          <w:color w:val="000000" w:themeColor="text1"/>
          <w:lang w:eastAsia="zh-CN"/>
        </w:rPr>
        <w:lastRenderedPageBreak/>
        <w:t>24684</w:t>
      </w:r>
      <w:r>
        <w:rPr>
          <w:lang w:eastAsia="zh-CN"/>
        </w:rPr>
        <w:t xml:space="preserve">, the corresponding frequency is </w:t>
      </w:r>
      <w:r>
        <w:rPr>
          <w:color w:val="000000" w:themeColor="text1"/>
          <w:lang w:eastAsia="zh-CN"/>
        </w:rPr>
        <w:t>66205.92 MHz</w:t>
      </w:r>
      <w:r>
        <w:rPr>
          <w:lang w:eastAsia="zh-CN"/>
        </w:rPr>
        <w:t xml:space="preserve"> which could be used as the as the center frequency of the lowest 480 kHz SSB. For </w:t>
      </w:r>
      <w:r>
        <w:rPr>
          <w:color w:val="000000" w:themeColor="text1"/>
          <w:lang w:eastAsia="zh-CN"/>
        </w:rPr>
        <w:t>GSCN = 24948</w:t>
      </w:r>
      <w:r>
        <w:rPr>
          <w:lang w:eastAsia="zh-CN"/>
        </w:rPr>
        <w:t xml:space="preserve">, the corresponding frequency is </w:t>
      </w:r>
      <w:r>
        <w:rPr>
          <w:color w:val="000000" w:themeColor="text1"/>
          <w:lang w:eastAsia="zh-CN"/>
        </w:rPr>
        <w:t xml:space="preserve">70767.84 MHz </w:t>
      </w:r>
      <w:r>
        <w:rPr>
          <w:lang w:eastAsia="zh-CN"/>
        </w:rPr>
        <w:t>which could be used as the center frequency of the highest 480 kHz SSB. The sync raster for licensed band is summarized in Table 3.</w:t>
      </w:r>
    </w:p>
    <w:p w14:paraId="4BD486F1" w14:textId="77777777" w:rsidR="00DE01B8" w:rsidRPr="00C04A08" w:rsidRDefault="00DE01B8" w:rsidP="00DE01B8">
      <w:pPr>
        <w:pStyle w:val="TH"/>
        <w:rPr>
          <w:rFonts w:eastAsia="Yu Mincho"/>
        </w:rPr>
      </w:pPr>
      <w:r>
        <w:rPr>
          <w:rFonts w:eastAsia="Yu Mincho"/>
        </w:rPr>
        <w:t>Table 3</w:t>
      </w:r>
      <w:r w:rsidRPr="00C04A08">
        <w:rPr>
          <w:rFonts w:eastAsia="Yu Mincho"/>
        </w:rPr>
        <w:t>: Applicable SS r</w:t>
      </w:r>
      <w:r>
        <w:rPr>
          <w:rFonts w:eastAsia="Yu Mincho"/>
        </w:rPr>
        <w:t>aster entries for 66~71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2426"/>
        <w:gridCol w:w="2438"/>
      </w:tblGrid>
      <w:tr w:rsidR="00DE01B8" w:rsidRPr="00C04A08" w14:paraId="2314C569" w14:textId="77777777" w:rsidTr="009B5C74">
        <w:trPr>
          <w:jc w:val="center"/>
        </w:trPr>
        <w:tc>
          <w:tcPr>
            <w:tcW w:w="2064" w:type="dxa"/>
            <w:tcBorders>
              <w:top w:val="single" w:sz="4" w:space="0" w:color="auto"/>
              <w:left w:val="single" w:sz="4" w:space="0" w:color="auto"/>
              <w:bottom w:val="single" w:sz="4" w:space="0" w:color="auto"/>
              <w:right w:val="single" w:sz="4" w:space="0" w:color="auto"/>
            </w:tcBorders>
            <w:hideMark/>
          </w:tcPr>
          <w:p w14:paraId="3349A4CB" w14:textId="77777777" w:rsidR="00DE01B8" w:rsidRPr="008107F9" w:rsidRDefault="00DE01B8" w:rsidP="009B5C74">
            <w:pPr>
              <w:pStyle w:val="TAH"/>
              <w:rPr>
                <w:rFonts w:eastAsia="Yu Mincho"/>
                <w:color w:val="000000" w:themeColor="text1"/>
              </w:rPr>
            </w:pPr>
            <w:r w:rsidRPr="008107F9">
              <w:rPr>
                <w:rFonts w:eastAsia="Yu Mincho"/>
                <w:color w:val="000000" w:themeColor="text1"/>
              </w:rPr>
              <w:t>NR Operating Band</w:t>
            </w:r>
          </w:p>
        </w:tc>
        <w:tc>
          <w:tcPr>
            <w:tcW w:w="2426" w:type="dxa"/>
            <w:tcBorders>
              <w:top w:val="single" w:sz="4" w:space="0" w:color="auto"/>
              <w:left w:val="single" w:sz="4" w:space="0" w:color="auto"/>
              <w:bottom w:val="single" w:sz="4" w:space="0" w:color="auto"/>
              <w:right w:val="single" w:sz="4" w:space="0" w:color="auto"/>
            </w:tcBorders>
            <w:hideMark/>
          </w:tcPr>
          <w:p w14:paraId="2B43CB80" w14:textId="77777777" w:rsidR="00DE01B8" w:rsidRPr="008107F9" w:rsidRDefault="00DE01B8" w:rsidP="009B5C74">
            <w:pPr>
              <w:pStyle w:val="TAH"/>
              <w:rPr>
                <w:rFonts w:eastAsia="Yu Mincho"/>
                <w:color w:val="000000" w:themeColor="text1"/>
                <w:lang w:eastAsia="ja-JP"/>
              </w:rPr>
            </w:pPr>
            <w:r w:rsidRPr="008107F9">
              <w:rPr>
                <w:rFonts w:eastAsia="Yu Mincho"/>
                <w:color w:val="000000" w:themeColor="text1"/>
              </w:rPr>
              <w:t>SS Block SCS</w:t>
            </w:r>
          </w:p>
        </w:tc>
        <w:tc>
          <w:tcPr>
            <w:tcW w:w="2438" w:type="dxa"/>
            <w:tcBorders>
              <w:top w:val="single" w:sz="4" w:space="0" w:color="auto"/>
              <w:left w:val="single" w:sz="4" w:space="0" w:color="auto"/>
              <w:bottom w:val="single" w:sz="4" w:space="0" w:color="auto"/>
              <w:right w:val="single" w:sz="4" w:space="0" w:color="auto"/>
            </w:tcBorders>
            <w:hideMark/>
          </w:tcPr>
          <w:p w14:paraId="62E2B97A" w14:textId="77777777" w:rsidR="00DE01B8" w:rsidRPr="008107F9" w:rsidRDefault="00DE01B8" w:rsidP="009B5C74">
            <w:pPr>
              <w:pStyle w:val="TAH"/>
              <w:rPr>
                <w:rFonts w:eastAsia="Yu Mincho"/>
                <w:color w:val="000000" w:themeColor="text1"/>
                <w:vertAlign w:val="subscript"/>
              </w:rPr>
            </w:pPr>
            <w:r w:rsidRPr="008107F9">
              <w:rPr>
                <w:rFonts w:eastAsia="Yu Mincho"/>
                <w:color w:val="000000" w:themeColor="text1"/>
              </w:rPr>
              <w:t>Range of GSCN</w:t>
            </w:r>
          </w:p>
          <w:p w14:paraId="2EF25E34" w14:textId="77777777" w:rsidR="00DE01B8" w:rsidRPr="008107F9" w:rsidRDefault="00DE01B8" w:rsidP="009B5C74">
            <w:pPr>
              <w:pStyle w:val="TAH"/>
              <w:rPr>
                <w:rFonts w:eastAsia="Yu Mincho"/>
                <w:color w:val="000000" w:themeColor="text1"/>
              </w:rPr>
            </w:pPr>
            <w:r w:rsidRPr="008107F9">
              <w:rPr>
                <w:rFonts w:eastAsia="Yu Mincho"/>
                <w:color w:val="000000" w:themeColor="text1"/>
              </w:rPr>
              <w:t>(First – &lt;Step size&gt; – Last)</w:t>
            </w:r>
          </w:p>
        </w:tc>
      </w:tr>
      <w:tr w:rsidR="00DE01B8" w:rsidRPr="00C04A08" w14:paraId="082912EA" w14:textId="77777777" w:rsidTr="009B5C74">
        <w:trPr>
          <w:jc w:val="center"/>
        </w:trPr>
        <w:tc>
          <w:tcPr>
            <w:tcW w:w="2064" w:type="dxa"/>
            <w:tcBorders>
              <w:top w:val="single" w:sz="4" w:space="0" w:color="auto"/>
              <w:left w:val="single" w:sz="4" w:space="0" w:color="auto"/>
              <w:bottom w:val="nil"/>
              <w:right w:val="single" w:sz="4" w:space="0" w:color="auto"/>
            </w:tcBorders>
            <w:shd w:val="clear" w:color="auto" w:fill="auto"/>
            <w:vAlign w:val="center"/>
            <w:hideMark/>
          </w:tcPr>
          <w:p w14:paraId="6EE622C9" w14:textId="77777777" w:rsidR="00DE01B8" w:rsidRPr="008107F9" w:rsidRDefault="00DE01B8" w:rsidP="009B5C74">
            <w:pPr>
              <w:pStyle w:val="TAC"/>
              <w:spacing w:line="256" w:lineRule="auto"/>
              <w:rPr>
                <w:color w:val="000000" w:themeColor="text1"/>
              </w:rPr>
            </w:pPr>
            <w:r w:rsidRPr="008107F9">
              <w:rPr>
                <w:color w:val="000000" w:themeColor="text1"/>
              </w:rPr>
              <w:t>Nxxx</w:t>
            </w:r>
          </w:p>
        </w:tc>
        <w:tc>
          <w:tcPr>
            <w:tcW w:w="2426" w:type="dxa"/>
            <w:tcBorders>
              <w:top w:val="single" w:sz="4" w:space="0" w:color="auto"/>
              <w:left w:val="single" w:sz="4" w:space="0" w:color="auto"/>
              <w:bottom w:val="single" w:sz="4" w:space="0" w:color="auto"/>
              <w:right w:val="single" w:sz="4" w:space="0" w:color="auto"/>
            </w:tcBorders>
            <w:hideMark/>
          </w:tcPr>
          <w:p w14:paraId="0DD16A77" w14:textId="77777777" w:rsidR="00DE01B8" w:rsidRPr="008107F9" w:rsidRDefault="00DE01B8" w:rsidP="009B5C74">
            <w:pPr>
              <w:pStyle w:val="TAC"/>
              <w:spacing w:line="256" w:lineRule="auto"/>
              <w:rPr>
                <w:color w:val="000000" w:themeColor="text1"/>
              </w:rPr>
            </w:pPr>
            <w:r w:rsidRPr="008107F9">
              <w:rPr>
                <w:color w:val="000000" w:themeColor="text1"/>
              </w:rPr>
              <w:t>120 kHz</w:t>
            </w:r>
          </w:p>
        </w:tc>
        <w:tc>
          <w:tcPr>
            <w:tcW w:w="2438" w:type="dxa"/>
            <w:tcBorders>
              <w:top w:val="single" w:sz="4" w:space="0" w:color="auto"/>
              <w:left w:val="single" w:sz="4" w:space="0" w:color="auto"/>
              <w:bottom w:val="single" w:sz="4" w:space="0" w:color="auto"/>
              <w:right w:val="single" w:sz="4" w:space="0" w:color="auto"/>
            </w:tcBorders>
            <w:hideMark/>
          </w:tcPr>
          <w:p w14:paraId="35EE0B02" w14:textId="77777777" w:rsidR="00DE01B8" w:rsidRPr="008107F9" w:rsidRDefault="00DE01B8" w:rsidP="009B5C74">
            <w:pPr>
              <w:pStyle w:val="TAC"/>
              <w:spacing w:line="256" w:lineRule="auto"/>
              <w:rPr>
                <w:color w:val="000000" w:themeColor="text1"/>
              </w:rPr>
            </w:pPr>
            <w:r w:rsidRPr="008107F9">
              <w:rPr>
                <w:color w:val="000000" w:themeColor="text1"/>
              </w:rPr>
              <w:t>24675 - &lt;3&gt; - 24957</w:t>
            </w:r>
          </w:p>
        </w:tc>
      </w:tr>
      <w:tr w:rsidR="00DE01B8" w:rsidRPr="00C04A08" w14:paraId="7837D632" w14:textId="77777777" w:rsidTr="009B5C74">
        <w:trPr>
          <w:jc w:val="center"/>
        </w:trPr>
        <w:tc>
          <w:tcPr>
            <w:tcW w:w="2064" w:type="dxa"/>
            <w:tcBorders>
              <w:top w:val="nil"/>
              <w:left w:val="single" w:sz="4" w:space="0" w:color="auto"/>
              <w:bottom w:val="single" w:sz="4" w:space="0" w:color="auto"/>
              <w:right w:val="single" w:sz="4" w:space="0" w:color="auto"/>
            </w:tcBorders>
            <w:shd w:val="clear" w:color="auto" w:fill="auto"/>
            <w:vAlign w:val="center"/>
            <w:hideMark/>
          </w:tcPr>
          <w:p w14:paraId="2AC73D8D" w14:textId="77777777" w:rsidR="00DE01B8" w:rsidRPr="008107F9" w:rsidRDefault="00DE01B8" w:rsidP="009B5C74">
            <w:pPr>
              <w:pStyle w:val="TAC"/>
              <w:spacing w:line="256" w:lineRule="auto"/>
              <w:rPr>
                <w:color w:val="000000" w:themeColor="text1"/>
              </w:rPr>
            </w:pPr>
          </w:p>
        </w:tc>
        <w:tc>
          <w:tcPr>
            <w:tcW w:w="2426" w:type="dxa"/>
            <w:tcBorders>
              <w:top w:val="single" w:sz="4" w:space="0" w:color="auto"/>
              <w:left w:val="single" w:sz="4" w:space="0" w:color="auto"/>
              <w:bottom w:val="single" w:sz="4" w:space="0" w:color="auto"/>
              <w:right w:val="single" w:sz="4" w:space="0" w:color="auto"/>
            </w:tcBorders>
            <w:hideMark/>
          </w:tcPr>
          <w:p w14:paraId="389119F2" w14:textId="77777777" w:rsidR="00DE01B8" w:rsidRPr="008107F9" w:rsidRDefault="00DE01B8" w:rsidP="009B5C74">
            <w:pPr>
              <w:pStyle w:val="TAC"/>
              <w:spacing w:line="256" w:lineRule="auto"/>
              <w:rPr>
                <w:color w:val="000000" w:themeColor="text1"/>
              </w:rPr>
            </w:pPr>
            <w:r w:rsidRPr="008107F9">
              <w:rPr>
                <w:color w:val="000000" w:themeColor="text1"/>
              </w:rPr>
              <w:t>480 kHz</w:t>
            </w:r>
          </w:p>
        </w:tc>
        <w:tc>
          <w:tcPr>
            <w:tcW w:w="2438" w:type="dxa"/>
            <w:tcBorders>
              <w:top w:val="single" w:sz="4" w:space="0" w:color="auto"/>
              <w:left w:val="single" w:sz="4" w:space="0" w:color="auto"/>
              <w:bottom w:val="single" w:sz="4" w:space="0" w:color="auto"/>
              <w:right w:val="single" w:sz="4" w:space="0" w:color="auto"/>
            </w:tcBorders>
            <w:hideMark/>
          </w:tcPr>
          <w:p w14:paraId="319D3CF2" w14:textId="77777777" w:rsidR="00DE01B8" w:rsidRPr="008107F9" w:rsidRDefault="00DE01B8" w:rsidP="009B5C74">
            <w:pPr>
              <w:pStyle w:val="TAC"/>
              <w:spacing w:line="256" w:lineRule="auto"/>
              <w:rPr>
                <w:color w:val="000000" w:themeColor="text1"/>
              </w:rPr>
            </w:pPr>
            <w:r w:rsidRPr="008107F9">
              <w:rPr>
                <w:color w:val="000000" w:themeColor="text1"/>
              </w:rPr>
              <w:t>24684 - &lt;12&gt; - 24948</w:t>
            </w:r>
          </w:p>
        </w:tc>
      </w:tr>
    </w:tbl>
    <w:p w14:paraId="1121248B" w14:textId="77777777" w:rsidR="00DE01B8" w:rsidRDefault="00DE01B8" w:rsidP="00DE01B8">
      <w:pPr>
        <w:rPr>
          <w:lang w:eastAsia="zh-CN"/>
        </w:rPr>
      </w:pPr>
    </w:p>
    <w:p w14:paraId="3F839D05" w14:textId="77777777" w:rsidR="00DE01B8" w:rsidRPr="004F7BAF" w:rsidRDefault="00DE01B8" w:rsidP="00DE01B8">
      <w:pPr>
        <w:rPr>
          <w:color w:val="000000" w:themeColor="text1"/>
          <w:lang w:eastAsia="zh-CN"/>
        </w:rPr>
      </w:pPr>
      <w:r>
        <w:rPr>
          <w:rFonts w:eastAsia="Yu Mincho"/>
        </w:rPr>
        <w:t xml:space="preserve">For unlicensed band of n263 spanning 14 GHz, reusing the </w:t>
      </w:r>
      <w:r>
        <w:rPr>
          <w:color w:val="000000" w:themeColor="text1"/>
          <w:lang w:eastAsia="zh-CN"/>
        </w:rPr>
        <w:t xml:space="preserve">17.28 MHz SS raster step size in FR2-1 bands results in a prohibitive initial search complexity. A simple approach to reduce such complexity is to down-select some of the GSCN values for SS raster entries. </w:t>
      </w:r>
      <w:r>
        <w:rPr>
          <w:rFonts w:eastAsia="Yu Mincho"/>
        </w:rPr>
        <w:t xml:space="preserve">For 120 (480) kHz SCS, SSB occupies 28.8 (115.2) MHz </w:t>
      </w:r>
      <w:r>
        <w:rPr>
          <w:color w:val="000000" w:themeColor="text1"/>
          <w:lang w:eastAsia="zh-CN"/>
        </w:rPr>
        <w:t xml:space="preserve">and the minimum channel bandwidth is 100 (400) MHz. We propose to support 2 candidate SSB positions per unit of 100 (400) MHz channel bandwidth for 120 (480) kHz SCS. an example is plotted in figure 2. Detail GSCN for 120kHz and 480kHz SSB are provided in Table 4 and Table 5 in the appendix. </w:t>
      </w:r>
    </w:p>
    <w:p w14:paraId="372BAF52" w14:textId="77777777" w:rsidR="00DE01B8" w:rsidRDefault="00DE01B8" w:rsidP="00DE01B8">
      <w:pPr>
        <w:jc w:val="center"/>
        <w:rPr>
          <w:color w:val="000000" w:themeColor="text1"/>
          <w:lang w:eastAsia="zh-CN"/>
        </w:rPr>
      </w:pPr>
      <w:r>
        <w:rPr>
          <w:noProof/>
          <w:lang w:eastAsia="zh-CN"/>
        </w:rPr>
        <w:drawing>
          <wp:inline distT="0" distB="0" distL="0" distR="0" wp14:anchorId="53179809" wp14:editId="4B30663D">
            <wp:extent cx="5916295" cy="179514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795145"/>
                    </a:xfrm>
                    <a:prstGeom prst="rect">
                      <a:avLst/>
                    </a:prstGeom>
                  </pic:spPr>
                </pic:pic>
              </a:graphicData>
            </a:graphic>
          </wp:inline>
        </w:drawing>
      </w:r>
    </w:p>
    <w:p w14:paraId="21F1A2D9" w14:textId="77777777" w:rsidR="00DE01B8" w:rsidRDefault="00DE01B8" w:rsidP="00DE01B8">
      <w:pPr>
        <w:pStyle w:val="Caption"/>
        <w:rPr>
          <w:lang w:eastAsia="ko-KR"/>
        </w:rPr>
      </w:pPr>
      <w:r>
        <w:t xml:space="preserve">Figure </w:t>
      </w:r>
      <w:r>
        <w:rPr>
          <w:noProof/>
        </w:rPr>
        <w:t>2</w:t>
      </w:r>
      <w:r>
        <w:t>. High level description on selection of GSCN locations unlicensed band for 100</w:t>
      </w:r>
      <w:r>
        <w:rPr>
          <w:rFonts w:hint="eastAsia"/>
          <w:lang w:eastAsia="zh-CN"/>
        </w:rPr>
        <w:t>/4</w:t>
      </w:r>
      <w:r>
        <w:t>00MHz channels.</w:t>
      </w:r>
    </w:p>
    <w:p w14:paraId="184F4BE9" w14:textId="77777777" w:rsidR="00DE01B8" w:rsidRDefault="00DE01B8" w:rsidP="00DE01B8">
      <w:pPr>
        <w:rPr>
          <w:color w:val="000000" w:themeColor="text1"/>
          <w:lang w:eastAsia="zh-CN"/>
        </w:rPr>
      </w:pPr>
    </w:p>
    <w:p w14:paraId="4E01324D" w14:textId="77777777" w:rsidR="00DE01B8" w:rsidRDefault="00DE01B8" w:rsidP="00DE01B8">
      <w:pPr>
        <w:rPr>
          <w:b/>
          <w:i/>
          <w:color w:val="000000" w:themeColor="text1"/>
          <w:lang w:eastAsia="zh-CN"/>
        </w:rPr>
      </w:pPr>
      <w:r>
        <w:rPr>
          <w:color w:val="000000" w:themeColor="text1"/>
          <w:lang w:eastAsia="zh-CN"/>
        </w:rPr>
        <w:t>Based on</w:t>
      </w:r>
      <w:r>
        <w:rPr>
          <w:lang w:eastAsia="zh-CN"/>
        </w:rPr>
        <w:t xml:space="preserve"> Table 3</w:t>
      </w:r>
      <w:r>
        <w:rPr>
          <w:rFonts w:hint="eastAsia"/>
          <w:lang w:eastAsia="zh-CN"/>
        </w:rPr>
        <w:t>,</w:t>
      </w:r>
      <w:r>
        <w:rPr>
          <w:lang w:eastAsia="zh-CN"/>
        </w:rPr>
        <w:t xml:space="preserve"> </w:t>
      </w:r>
      <w:r>
        <w:rPr>
          <w:rFonts w:hint="eastAsia"/>
          <w:lang w:eastAsia="zh-CN"/>
        </w:rPr>
        <w:t>Ta</w:t>
      </w:r>
      <w:r>
        <w:rPr>
          <w:lang w:eastAsia="zh-CN"/>
        </w:rPr>
        <w:t>ble 4 and Table 5, the total number of unique sync raster for both licensed and unlicensed band with 120 kHz SCS SSB and 480 kHz SCS SSB is 345 + 89 = 434 which is under the limit of 665 given by the WID</w:t>
      </w:r>
      <w:r w:rsidRPr="00DA0392">
        <w:rPr>
          <w:lang w:eastAsia="zh-CN"/>
        </w:rPr>
        <w:t>.</w:t>
      </w:r>
    </w:p>
    <w:p w14:paraId="1EF39B27" w14:textId="77777777" w:rsidR="00DE01B8" w:rsidRDefault="00DE01B8" w:rsidP="00DE01B8">
      <w:pPr>
        <w:rPr>
          <w:b/>
          <w:i/>
          <w:color w:val="000000" w:themeColor="text1"/>
          <w:lang w:eastAsia="zh-CN"/>
        </w:rPr>
      </w:pPr>
      <w:r w:rsidRPr="00AB26A7">
        <w:rPr>
          <w:b/>
          <w:i/>
          <w:color w:val="000000" w:themeColor="text1"/>
          <w:lang w:eastAsia="zh-CN"/>
        </w:rPr>
        <w:t xml:space="preserve">Proposal </w:t>
      </w:r>
      <w:r>
        <w:rPr>
          <w:b/>
          <w:i/>
          <w:color w:val="000000" w:themeColor="text1"/>
          <w:lang w:eastAsia="zh-CN"/>
        </w:rPr>
        <w:t>3</w:t>
      </w:r>
      <w:r w:rsidRPr="00AB26A7">
        <w:rPr>
          <w:b/>
          <w:i/>
          <w:color w:val="000000" w:themeColor="text1"/>
          <w:lang w:eastAsia="zh-CN"/>
        </w:rPr>
        <w:t xml:space="preserve">: </w:t>
      </w:r>
      <w:r>
        <w:rPr>
          <w:b/>
          <w:i/>
          <w:color w:val="000000" w:themeColor="text1"/>
          <w:lang w:eastAsia="zh-CN"/>
        </w:rPr>
        <w:t>For 66~71 GHz licensed band, support candidate SS raster in Table 3 for 120 kHz and 480 kHz</w:t>
      </w:r>
      <w:r w:rsidRPr="00F17242">
        <w:rPr>
          <w:b/>
          <w:i/>
          <w:color w:val="000000" w:themeColor="text1"/>
          <w:lang w:eastAsia="zh-CN"/>
        </w:rPr>
        <w:t xml:space="preserve"> </w:t>
      </w:r>
      <w:r>
        <w:rPr>
          <w:b/>
          <w:i/>
          <w:color w:val="000000" w:themeColor="text1"/>
          <w:lang w:eastAsia="zh-CN"/>
        </w:rPr>
        <w:t>SCS. For n263 unlicensed band, support candidate SS raster in Table 4 and Table 5 for 120 kHz and 480 kHz</w:t>
      </w:r>
      <w:r w:rsidRPr="00F17242">
        <w:rPr>
          <w:b/>
          <w:i/>
          <w:color w:val="000000" w:themeColor="text1"/>
          <w:lang w:eastAsia="zh-CN"/>
        </w:rPr>
        <w:t xml:space="preserve"> </w:t>
      </w:r>
      <w:r>
        <w:rPr>
          <w:b/>
          <w:i/>
          <w:color w:val="000000" w:themeColor="text1"/>
          <w:lang w:eastAsia="zh-CN"/>
        </w:rPr>
        <w:t>SCS, respectively.</w:t>
      </w:r>
    </w:p>
    <w:p w14:paraId="5CB9552F" w14:textId="77777777" w:rsidR="008107F9" w:rsidRPr="00E34B6A" w:rsidRDefault="008107F9" w:rsidP="00DE01B8">
      <w:pPr>
        <w:rPr>
          <w:color w:val="000000" w:themeColor="text1"/>
          <w:lang w:eastAsia="zh-CN"/>
        </w:rPr>
      </w:pPr>
    </w:p>
    <w:bookmarkEnd w:id="7"/>
    <w:p w14:paraId="0293DF38" w14:textId="77777777" w:rsidR="00DE01B8" w:rsidRPr="00DE01B8" w:rsidRDefault="00DE01B8" w:rsidP="00DE01B8">
      <w:pPr>
        <w:pStyle w:val="Heading1"/>
        <w:numPr>
          <w:ilvl w:val="0"/>
          <w:numId w:val="1"/>
        </w:numPr>
        <w:tabs>
          <w:tab w:val="num" w:pos="432"/>
        </w:tabs>
        <w:overflowPunct w:val="0"/>
        <w:autoSpaceDE w:val="0"/>
        <w:autoSpaceDN w:val="0"/>
        <w:adjustRightInd w:val="0"/>
        <w:textAlignment w:val="baseline"/>
      </w:pPr>
      <w:r w:rsidRPr="00DE01B8">
        <w:t>Conclusions</w:t>
      </w:r>
    </w:p>
    <w:bookmarkEnd w:id="8"/>
    <w:p w14:paraId="7DE715B9" w14:textId="77777777" w:rsidR="00DE01B8" w:rsidRPr="00341F5E" w:rsidRDefault="00DE01B8" w:rsidP="00DE01B8">
      <w:pPr>
        <w:rPr>
          <w:color w:val="000000" w:themeColor="text1"/>
          <w:lang w:eastAsia="zh-CN"/>
        </w:rPr>
      </w:pPr>
      <w:r>
        <w:rPr>
          <w:color w:val="000000" w:themeColor="text1"/>
          <w:lang w:eastAsia="zh-CN"/>
        </w:rPr>
        <w:t xml:space="preserve">This contribution provides our view about </w:t>
      </w:r>
      <w:r w:rsidRPr="00051CF8">
        <w:rPr>
          <w:color w:val="000000" w:themeColor="text1"/>
          <w:lang w:eastAsia="zh-CN"/>
        </w:rPr>
        <w:t>the</w:t>
      </w:r>
      <w:r>
        <w:rPr>
          <w:color w:val="000000" w:themeColor="text1"/>
          <w:lang w:eastAsia="zh-CN"/>
        </w:rPr>
        <w:t xml:space="preserve"> design of channel raster and sync raster for band n263 and unlicensed band, following proposals are made:</w:t>
      </w:r>
    </w:p>
    <w:p w14:paraId="253944C2" w14:textId="77777777" w:rsidR="00DE01B8" w:rsidRDefault="00DE01B8" w:rsidP="00DE01B8">
      <w:r w:rsidRPr="00AB26A7">
        <w:rPr>
          <w:b/>
          <w:i/>
          <w:color w:val="000000" w:themeColor="text1"/>
          <w:lang w:eastAsia="zh-CN"/>
        </w:rPr>
        <w:t>Proposal</w:t>
      </w:r>
      <w:r>
        <w:rPr>
          <w:b/>
          <w:i/>
          <w:color w:val="000000" w:themeColor="text1"/>
          <w:lang w:eastAsia="zh-CN"/>
        </w:rPr>
        <w:t xml:space="preserve"> 1</w:t>
      </w:r>
      <w:r w:rsidRPr="00AB26A7">
        <w:rPr>
          <w:b/>
          <w:i/>
          <w:color w:val="000000" w:themeColor="text1"/>
          <w:lang w:eastAsia="zh-CN"/>
        </w:rPr>
        <w:t xml:space="preserve">: </w:t>
      </w:r>
      <w:r>
        <w:rPr>
          <w:b/>
          <w:i/>
          <w:color w:val="000000" w:themeColor="text1"/>
          <w:lang w:eastAsia="zh-CN"/>
        </w:rPr>
        <w:t>For licensed band, support floating channelization with 120/480/960 kHz step gap for 120/480/960kHz SCS respectively. The corresponding ARFCN are given in Table 1.</w:t>
      </w:r>
    </w:p>
    <w:p w14:paraId="210F9C46" w14:textId="77777777" w:rsidR="00DE01B8" w:rsidRDefault="00DE01B8" w:rsidP="00DE01B8">
      <w:r w:rsidRPr="00AB26A7">
        <w:rPr>
          <w:b/>
          <w:i/>
          <w:color w:val="000000" w:themeColor="text1"/>
          <w:lang w:eastAsia="zh-CN"/>
        </w:rPr>
        <w:t>Proposal</w:t>
      </w:r>
      <w:r>
        <w:rPr>
          <w:b/>
          <w:i/>
          <w:color w:val="000000" w:themeColor="text1"/>
          <w:lang w:eastAsia="zh-CN"/>
        </w:rPr>
        <w:t xml:space="preserve"> 2</w:t>
      </w:r>
      <w:r w:rsidRPr="00AB26A7">
        <w:rPr>
          <w:b/>
          <w:i/>
          <w:color w:val="000000" w:themeColor="text1"/>
          <w:lang w:eastAsia="zh-CN"/>
        </w:rPr>
        <w:t xml:space="preserve">: </w:t>
      </w:r>
      <w:r>
        <w:rPr>
          <w:b/>
          <w:i/>
          <w:color w:val="000000" w:themeColor="text1"/>
          <w:lang w:eastAsia="zh-CN"/>
        </w:rPr>
        <w:t>For the unlicensed band n263, support fixed channelization. For 100MHz or 200MHz channel bandwidth, the gap between two adjacent channels is about 100MHz or 200 MHz respectively. For channel bandwidth not smaller than 400MHz, the gap between two channel rasters is about 400MHz. the corresponding ARFCN are given in Table 2.</w:t>
      </w:r>
    </w:p>
    <w:p w14:paraId="6EEADC14" w14:textId="77777777" w:rsidR="00DE01B8" w:rsidRDefault="00DE01B8" w:rsidP="00DE01B8">
      <w:pPr>
        <w:rPr>
          <w:b/>
          <w:i/>
          <w:color w:val="000000" w:themeColor="text1"/>
          <w:lang w:eastAsia="zh-CN"/>
        </w:rPr>
      </w:pPr>
      <w:r w:rsidRPr="00AB26A7">
        <w:rPr>
          <w:b/>
          <w:i/>
          <w:color w:val="000000" w:themeColor="text1"/>
          <w:lang w:eastAsia="zh-CN"/>
        </w:rPr>
        <w:t xml:space="preserve">Proposal </w:t>
      </w:r>
      <w:r>
        <w:rPr>
          <w:b/>
          <w:i/>
          <w:color w:val="000000" w:themeColor="text1"/>
          <w:lang w:eastAsia="zh-CN"/>
        </w:rPr>
        <w:t>3</w:t>
      </w:r>
      <w:r w:rsidRPr="00AB26A7">
        <w:rPr>
          <w:b/>
          <w:i/>
          <w:color w:val="000000" w:themeColor="text1"/>
          <w:lang w:eastAsia="zh-CN"/>
        </w:rPr>
        <w:t xml:space="preserve">: </w:t>
      </w:r>
      <w:r>
        <w:rPr>
          <w:b/>
          <w:i/>
          <w:color w:val="000000" w:themeColor="text1"/>
          <w:lang w:eastAsia="zh-CN"/>
        </w:rPr>
        <w:t>For 66~71 GHz licensed band, support candidate SS raster in Table 3 for 120 kHz and 480 kHz</w:t>
      </w:r>
      <w:r w:rsidRPr="00F17242">
        <w:rPr>
          <w:b/>
          <w:i/>
          <w:color w:val="000000" w:themeColor="text1"/>
          <w:lang w:eastAsia="zh-CN"/>
        </w:rPr>
        <w:t xml:space="preserve"> </w:t>
      </w:r>
      <w:r>
        <w:rPr>
          <w:b/>
          <w:i/>
          <w:color w:val="000000" w:themeColor="text1"/>
          <w:lang w:eastAsia="zh-CN"/>
        </w:rPr>
        <w:t>SCS. For n263 unlicensed band, support candidate SS raster in Table 4 and Table 5 for 120 kHz and 480 kHz</w:t>
      </w:r>
      <w:r w:rsidRPr="00F17242">
        <w:rPr>
          <w:b/>
          <w:i/>
          <w:color w:val="000000" w:themeColor="text1"/>
          <w:lang w:eastAsia="zh-CN"/>
        </w:rPr>
        <w:t xml:space="preserve"> </w:t>
      </w:r>
      <w:r>
        <w:rPr>
          <w:b/>
          <w:i/>
          <w:color w:val="000000" w:themeColor="text1"/>
          <w:lang w:eastAsia="zh-CN"/>
        </w:rPr>
        <w:t>SCS, respectively.</w:t>
      </w:r>
      <w:r>
        <w:rPr>
          <w:b/>
          <w:i/>
          <w:color w:val="000000" w:themeColor="text1"/>
          <w:lang w:eastAsia="zh-CN"/>
        </w:rPr>
        <w:br w:type="page"/>
      </w:r>
    </w:p>
    <w:p w14:paraId="4309E360" w14:textId="77777777" w:rsidR="00DE01B8" w:rsidRPr="00556658" w:rsidRDefault="00DE01B8" w:rsidP="00DE01B8">
      <w:pPr>
        <w:rPr>
          <w:b/>
          <w:i/>
          <w:color w:val="000000" w:themeColor="text1"/>
          <w:lang w:eastAsia="zh-CN"/>
        </w:rPr>
      </w:pPr>
    </w:p>
    <w:p w14:paraId="6D64BA4E" w14:textId="323B2825" w:rsidR="00DE01B8" w:rsidRDefault="00DE01B8" w:rsidP="00DE01B8">
      <w:pPr>
        <w:pStyle w:val="Heading1"/>
        <w:numPr>
          <w:ilvl w:val="0"/>
          <w:numId w:val="1"/>
        </w:numPr>
        <w:tabs>
          <w:tab w:val="num" w:pos="432"/>
        </w:tabs>
        <w:overflowPunct w:val="0"/>
        <w:autoSpaceDE w:val="0"/>
        <w:autoSpaceDN w:val="0"/>
        <w:adjustRightInd w:val="0"/>
        <w:textAlignment w:val="baseline"/>
      </w:pPr>
      <w:r>
        <w:t>Appendix</w:t>
      </w:r>
    </w:p>
    <w:p w14:paraId="7BB42A7F" w14:textId="77777777" w:rsidR="00DE01B8" w:rsidRPr="00DE01B8" w:rsidRDefault="00DE01B8" w:rsidP="00DE01B8"/>
    <w:p w14:paraId="4C4C39C5" w14:textId="77777777" w:rsidR="00DE01B8" w:rsidRPr="0069151E" w:rsidRDefault="00DE01B8" w:rsidP="00DE01B8">
      <w:pPr>
        <w:pStyle w:val="Caption"/>
        <w:jc w:val="center"/>
        <w:rPr>
          <w:color w:val="000000" w:themeColor="text1"/>
          <w:lang w:eastAsia="zh-CN"/>
        </w:rPr>
      </w:pPr>
      <w:r>
        <w:t xml:space="preserve">Table </w:t>
      </w:r>
      <w:r>
        <w:rPr>
          <w:noProof/>
        </w:rPr>
        <w:t>4</w:t>
      </w:r>
      <w:r>
        <w:t xml:space="preserve">   Sync Raster for 120 </w:t>
      </w:r>
      <w:r w:rsidRPr="00B916EC">
        <w:t>kHz</w:t>
      </w:r>
      <w:r>
        <w:t xml:space="preserve"> SSB in 57GHz-71GHz </w:t>
      </w:r>
      <w:r w:rsidRPr="00DA0392">
        <w:rPr>
          <w:sz w:val="15"/>
        </w:rPr>
        <w:t>(</w:t>
      </w:r>
      <w:r w:rsidRPr="00DA0392">
        <w:rPr>
          <w:b w:val="0"/>
          <w:sz w:val="15"/>
          <w:lang w:eastAsia="ko-KR"/>
        </w:rPr>
        <w:t>SS</w:t>
      </w:r>
      <w:r w:rsidRPr="00DA0392">
        <w:rPr>
          <w:b w:val="0"/>
          <w:sz w:val="15"/>
          <w:vertAlign w:val="subscript"/>
          <w:lang w:eastAsia="ko-KR"/>
        </w:rPr>
        <w:t>REF</w:t>
      </w:r>
      <w:r w:rsidRPr="00DA0392">
        <w:rPr>
          <w:b w:val="0"/>
          <w:sz w:val="15"/>
          <w:lang w:eastAsia="ko-KR"/>
        </w:rPr>
        <w:t xml:space="preserve"> = 24250.08 MHz </w:t>
      </w:r>
      <w:r w:rsidRPr="00DA0392">
        <w:rPr>
          <w:b w:val="0"/>
          <w:sz w:val="15"/>
          <w:lang w:eastAsia="zh-CN"/>
        </w:rPr>
        <w:t>+</w:t>
      </w:r>
      <w:r w:rsidRPr="00DA0392">
        <w:rPr>
          <w:b w:val="0"/>
          <w:sz w:val="15"/>
          <w:lang w:eastAsia="ko-KR"/>
        </w:rPr>
        <w:t xml:space="preserve"> </w:t>
      </w:r>
      <w:r w:rsidRPr="00DA0392">
        <w:rPr>
          <w:b w:val="0"/>
          <w:sz w:val="15"/>
        </w:rPr>
        <w:t xml:space="preserve">Sync Raster </w:t>
      </w:r>
      <w:r w:rsidRPr="00DA0392">
        <w:rPr>
          <w:b w:val="0"/>
          <w:sz w:val="15"/>
          <w:lang w:eastAsia="zh-CN"/>
        </w:rPr>
        <w:t>*</w:t>
      </w:r>
      <w:r w:rsidRPr="00DA0392">
        <w:rPr>
          <w:b w:val="0"/>
          <w:sz w:val="15"/>
        </w:rPr>
        <w:t>17.28 MHz</w:t>
      </w:r>
      <w:r w:rsidRPr="00DA0392">
        <w:rPr>
          <w:sz w:val="15"/>
        </w:rPr>
        <w:t>)</w:t>
      </w:r>
    </w:p>
    <w:tbl>
      <w:tblPr>
        <w:tblStyle w:val="TableGrid"/>
        <w:tblW w:w="9454" w:type="dxa"/>
        <w:jc w:val="center"/>
        <w:tblLook w:val="04A0" w:firstRow="1" w:lastRow="0" w:firstColumn="1" w:lastColumn="0" w:noHBand="0" w:noVBand="1"/>
      </w:tblPr>
      <w:tblGrid>
        <w:gridCol w:w="1249"/>
        <w:gridCol w:w="1151"/>
        <w:gridCol w:w="1182"/>
        <w:gridCol w:w="1151"/>
        <w:gridCol w:w="1182"/>
        <w:gridCol w:w="1206"/>
        <w:gridCol w:w="1182"/>
        <w:gridCol w:w="1151"/>
      </w:tblGrid>
      <w:tr w:rsidR="00DE01B8" w:rsidRPr="002A121B" w14:paraId="49F65CF0" w14:textId="77777777" w:rsidTr="009B5C74">
        <w:trPr>
          <w:trHeight w:val="367"/>
          <w:jc w:val="center"/>
        </w:trPr>
        <w:tc>
          <w:tcPr>
            <w:tcW w:w="1249" w:type="dxa"/>
          </w:tcPr>
          <w:p w14:paraId="23512916" w14:textId="77777777" w:rsidR="00DE01B8" w:rsidRPr="0069151E" w:rsidRDefault="00DE01B8" w:rsidP="009B5C74">
            <w:pPr>
              <w:rPr>
                <w:lang w:eastAsia="zh-CN"/>
              </w:rPr>
            </w:pPr>
            <w:r w:rsidRPr="0069151E">
              <w:rPr>
                <w:lang w:eastAsia="zh-CN"/>
              </w:rPr>
              <w:t>Bandwidth</w:t>
            </w:r>
          </w:p>
        </w:tc>
        <w:tc>
          <w:tcPr>
            <w:tcW w:w="1151" w:type="dxa"/>
          </w:tcPr>
          <w:p w14:paraId="7BA207C1" w14:textId="77777777" w:rsidR="00DE01B8" w:rsidRPr="0069151E" w:rsidRDefault="00DE01B8" w:rsidP="009B5C74">
            <w:r w:rsidRPr="0069151E">
              <w:t>Sync Raster</w:t>
            </w:r>
          </w:p>
        </w:tc>
        <w:tc>
          <w:tcPr>
            <w:tcW w:w="1182" w:type="dxa"/>
          </w:tcPr>
          <w:p w14:paraId="1210845B" w14:textId="77777777" w:rsidR="00DE01B8" w:rsidRPr="002A121B" w:rsidRDefault="00DE01B8" w:rsidP="009B5C74">
            <w:r w:rsidRPr="0069151E">
              <w:rPr>
                <w:lang w:eastAsia="zh-CN"/>
              </w:rPr>
              <w:t>Bandwidth</w:t>
            </w:r>
          </w:p>
        </w:tc>
        <w:tc>
          <w:tcPr>
            <w:tcW w:w="1151" w:type="dxa"/>
          </w:tcPr>
          <w:p w14:paraId="1EB259AC" w14:textId="77777777" w:rsidR="00DE01B8" w:rsidRPr="002A121B" w:rsidRDefault="00DE01B8" w:rsidP="009B5C74">
            <w:r w:rsidRPr="0069151E">
              <w:t>Sync Raster</w:t>
            </w:r>
          </w:p>
        </w:tc>
        <w:tc>
          <w:tcPr>
            <w:tcW w:w="1182" w:type="dxa"/>
          </w:tcPr>
          <w:p w14:paraId="3B26E151" w14:textId="77777777" w:rsidR="00DE01B8" w:rsidRPr="0069151E" w:rsidRDefault="00DE01B8" w:rsidP="009B5C74">
            <w:r w:rsidRPr="0069151E">
              <w:rPr>
                <w:lang w:eastAsia="zh-CN"/>
              </w:rPr>
              <w:t>Bandwidth</w:t>
            </w:r>
          </w:p>
        </w:tc>
        <w:tc>
          <w:tcPr>
            <w:tcW w:w="1206" w:type="dxa"/>
          </w:tcPr>
          <w:p w14:paraId="5D9EC55A" w14:textId="77777777" w:rsidR="00DE01B8" w:rsidRPr="0069151E" w:rsidRDefault="00DE01B8" w:rsidP="009B5C74">
            <w:r w:rsidRPr="0069151E">
              <w:t>Sync Raster</w:t>
            </w:r>
          </w:p>
        </w:tc>
        <w:tc>
          <w:tcPr>
            <w:tcW w:w="1182" w:type="dxa"/>
          </w:tcPr>
          <w:p w14:paraId="2F06013C" w14:textId="77777777" w:rsidR="00DE01B8" w:rsidRPr="0069151E" w:rsidRDefault="00DE01B8" w:rsidP="009B5C74">
            <w:r w:rsidRPr="0069151E">
              <w:rPr>
                <w:lang w:eastAsia="zh-CN"/>
              </w:rPr>
              <w:t>Bandwidth</w:t>
            </w:r>
          </w:p>
        </w:tc>
        <w:tc>
          <w:tcPr>
            <w:tcW w:w="1151" w:type="dxa"/>
          </w:tcPr>
          <w:p w14:paraId="146A3816" w14:textId="77777777" w:rsidR="00DE01B8" w:rsidRPr="0069151E" w:rsidRDefault="00DE01B8" w:rsidP="009B5C74">
            <w:pPr>
              <w:rPr>
                <w:lang w:eastAsia="zh-CN"/>
              </w:rPr>
            </w:pPr>
            <w:r w:rsidRPr="0069151E">
              <w:t>Sync Raster</w:t>
            </w:r>
          </w:p>
        </w:tc>
      </w:tr>
      <w:tr w:rsidR="00DE01B8" w:rsidRPr="002A121B" w14:paraId="6077E92D" w14:textId="77777777" w:rsidTr="009B5C74">
        <w:trPr>
          <w:trHeight w:val="367"/>
          <w:jc w:val="center"/>
        </w:trPr>
        <w:tc>
          <w:tcPr>
            <w:tcW w:w="1249" w:type="dxa"/>
          </w:tcPr>
          <w:p w14:paraId="0B583ED4" w14:textId="77777777" w:rsidR="00DE01B8" w:rsidRPr="00731BA1" w:rsidRDefault="00DE01B8" w:rsidP="009B5C74">
            <w:pPr>
              <w:rPr>
                <w:b/>
              </w:rPr>
            </w:pPr>
            <w:r w:rsidRPr="00731BA1">
              <w:rPr>
                <w:b/>
              </w:rPr>
              <w:t>57.0-57.1</w:t>
            </w:r>
          </w:p>
        </w:tc>
        <w:tc>
          <w:tcPr>
            <w:tcW w:w="1151" w:type="dxa"/>
          </w:tcPr>
          <w:p w14:paraId="536F041C" w14:textId="77777777" w:rsidR="00DE01B8" w:rsidRPr="0069151E" w:rsidRDefault="00DE01B8" w:rsidP="009B5C74">
            <w:r w:rsidRPr="0069151E">
              <w:t>1897,1900</w:t>
            </w:r>
          </w:p>
        </w:tc>
        <w:tc>
          <w:tcPr>
            <w:tcW w:w="1182" w:type="dxa"/>
          </w:tcPr>
          <w:p w14:paraId="64FD8FBE" w14:textId="77777777" w:rsidR="00DE01B8" w:rsidRPr="00731BA1" w:rsidRDefault="00DE01B8" w:rsidP="009B5C74">
            <w:pPr>
              <w:rPr>
                <w:b/>
              </w:rPr>
            </w:pPr>
            <w:r w:rsidRPr="00731BA1">
              <w:rPr>
                <w:b/>
              </w:rPr>
              <w:t>60.5-60.6</w:t>
            </w:r>
          </w:p>
        </w:tc>
        <w:tc>
          <w:tcPr>
            <w:tcW w:w="1151" w:type="dxa"/>
          </w:tcPr>
          <w:p w14:paraId="6E80699A" w14:textId="77777777" w:rsidR="00DE01B8" w:rsidRPr="002A121B" w:rsidRDefault="00DE01B8" w:rsidP="009B5C74">
            <w:r w:rsidRPr="0069151E">
              <w:t>2099,2102</w:t>
            </w:r>
          </w:p>
        </w:tc>
        <w:tc>
          <w:tcPr>
            <w:tcW w:w="1182" w:type="dxa"/>
          </w:tcPr>
          <w:p w14:paraId="4F602345" w14:textId="77777777" w:rsidR="00DE01B8" w:rsidRPr="00731BA1" w:rsidRDefault="00DE01B8" w:rsidP="009B5C74">
            <w:pPr>
              <w:rPr>
                <w:b/>
              </w:rPr>
            </w:pPr>
            <w:r w:rsidRPr="00731BA1">
              <w:rPr>
                <w:b/>
              </w:rPr>
              <w:t>64.0-64.1</w:t>
            </w:r>
          </w:p>
        </w:tc>
        <w:tc>
          <w:tcPr>
            <w:tcW w:w="1206" w:type="dxa"/>
          </w:tcPr>
          <w:p w14:paraId="3635DE51" w14:textId="77777777" w:rsidR="00DE01B8" w:rsidRPr="002A121B" w:rsidRDefault="00DE01B8" w:rsidP="009B5C74">
            <w:r w:rsidRPr="0069151E">
              <w:t>2302</w:t>
            </w:r>
            <w:r>
              <w:rPr>
                <w:rFonts w:hint="eastAsia"/>
                <w:lang w:eastAsia="zh-CN"/>
              </w:rPr>
              <w:t>,</w:t>
            </w:r>
            <w:r w:rsidRPr="0069151E">
              <w:t>2305</w:t>
            </w:r>
          </w:p>
        </w:tc>
        <w:tc>
          <w:tcPr>
            <w:tcW w:w="1182" w:type="dxa"/>
          </w:tcPr>
          <w:p w14:paraId="4B9E9182" w14:textId="77777777" w:rsidR="00DE01B8" w:rsidRPr="00731BA1" w:rsidRDefault="00DE01B8" w:rsidP="009B5C74">
            <w:pPr>
              <w:rPr>
                <w:b/>
              </w:rPr>
            </w:pPr>
            <w:r w:rsidRPr="00731BA1">
              <w:rPr>
                <w:b/>
              </w:rPr>
              <w:t>67.5-67.6</w:t>
            </w:r>
          </w:p>
        </w:tc>
        <w:tc>
          <w:tcPr>
            <w:tcW w:w="1151" w:type="dxa"/>
          </w:tcPr>
          <w:p w14:paraId="1D40F807" w14:textId="77777777" w:rsidR="00DE01B8" w:rsidRPr="002A121B" w:rsidRDefault="00DE01B8" w:rsidP="009B5C74">
            <w:r w:rsidRPr="0069151E">
              <w:t>2504,2507</w:t>
            </w:r>
          </w:p>
        </w:tc>
      </w:tr>
      <w:tr w:rsidR="00DE01B8" w:rsidRPr="002A121B" w14:paraId="6A7B6FA2" w14:textId="77777777" w:rsidTr="009B5C74">
        <w:trPr>
          <w:trHeight w:val="378"/>
          <w:jc w:val="center"/>
        </w:trPr>
        <w:tc>
          <w:tcPr>
            <w:tcW w:w="1249" w:type="dxa"/>
          </w:tcPr>
          <w:p w14:paraId="73394BDF" w14:textId="77777777" w:rsidR="00DE01B8" w:rsidRPr="00731BA1" w:rsidRDefault="00DE01B8" w:rsidP="009B5C74">
            <w:pPr>
              <w:rPr>
                <w:b/>
              </w:rPr>
            </w:pPr>
            <w:r w:rsidRPr="00731BA1">
              <w:rPr>
                <w:b/>
              </w:rPr>
              <w:t>57.1-57.2</w:t>
            </w:r>
          </w:p>
        </w:tc>
        <w:tc>
          <w:tcPr>
            <w:tcW w:w="1151" w:type="dxa"/>
          </w:tcPr>
          <w:p w14:paraId="782092C2" w14:textId="77777777" w:rsidR="00DE01B8" w:rsidRPr="0069151E" w:rsidRDefault="00DE01B8" w:rsidP="009B5C74">
            <w:r w:rsidRPr="0069151E">
              <w:t>1903,1905</w:t>
            </w:r>
          </w:p>
        </w:tc>
        <w:tc>
          <w:tcPr>
            <w:tcW w:w="1182" w:type="dxa"/>
          </w:tcPr>
          <w:p w14:paraId="14AB1A49" w14:textId="77777777" w:rsidR="00DE01B8" w:rsidRPr="00731BA1" w:rsidRDefault="00DE01B8" w:rsidP="009B5C74">
            <w:pPr>
              <w:rPr>
                <w:b/>
              </w:rPr>
            </w:pPr>
            <w:r w:rsidRPr="00731BA1">
              <w:rPr>
                <w:b/>
              </w:rPr>
              <w:t>60.6-60.7</w:t>
            </w:r>
          </w:p>
        </w:tc>
        <w:tc>
          <w:tcPr>
            <w:tcW w:w="1151" w:type="dxa"/>
          </w:tcPr>
          <w:p w14:paraId="031C151A" w14:textId="77777777" w:rsidR="00DE01B8" w:rsidRPr="002A121B" w:rsidRDefault="00DE01B8" w:rsidP="009B5C74">
            <w:r w:rsidRPr="0069151E">
              <w:t>2105,2108</w:t>
            </w:r>
          </w:p>
        </w:tc>
        <w:tc>
          <w:tcPr>
            <w:tcW w:w="1182" w:type="dxa"/>
          </w:tcPr>
          <w:p w14:paraId="67622ADC" w14:textId="77777777" w:rsidR="00DE01B8" w:rsidRPr="00731BA1" w:rsidRDefault="00DE01B8" w:rsidP="009B5C74">
            <w:pPr>
              <w:rPr>
                <w:b/>
              </w:rPr>
            </w:pPr>
            <w:r w:rsidRPr="00731BA1">
              <w:rPr>
                <w:b/>
              </w:rPr>
              <w:t>64.1-64.2</w:t>
            </w:r>
          </w:p>
        </w:tc>
        <w:tc>
          <w:tcPr>
            <w:tcW w:w="1206" w:type="dxa"/>
          </w:tcPr>
          <w:p w14:paraId="3C131E67" w14:textId="77777777" w:rsidR="00DE01B8" w:rsidRPr="002A121B" w:rsidRDefault="00DE01B8" w:rsidP="009B5C74">
            <w:r w:rsidRPr="0069151E">
              <w:t>2308,2310</w:t>
            </w:r>
          </w:p>
        </w:tc>
        <w:tc>
          <w:tcPr>
            <w:tcW w:w="1182" w:type="dxa"/>
          </w:tcPr>
          <w:p w14:paraId="44823627" w14:textId="77777777" w:rsidR="00DE01B8" w:rsidRPr="00731BA1" w:rsidRDefault="00DE01B8" w:rsidP="009B5C74">
            <w:pPr>
              <w:rPr>
                <w:b/>
              </w:rPr>
            </w:pPr>
            <w:r w:rsidRPr="00731BA1">
              <w:rPr>
                <w:b/>
              </w:rPr>
              <w:t>67.6-67.7</w:t>
            </w:r>
          </w:p>
        </w:tc>
        <w:tc>
          <w:tcPr>
            <w:tcW w:w="1151" w:type="dxa"/>
          </w:tcPr>
          <w:p w14:paraId="52643CC0" w14:textId="77777777" w:rsidR="00DE01B8" w:rsidRPr="002A121B" w:rsidRDefault="00DE01B8" w:rsidP="009B5C74">
            <w:r w:rsidRPr="0069151E">
              <w:t>2510,2513</w:t>
            </w:r>
          </w:p>
        </w:tc>
      </w:tr>
      <w:tr w:rsidR="00DE01B8" w:rsidRPr="002A121B" w14:paraId="745DA727" w14:textId="77777777" w:rsidTr="009B5C74">
        <w:trPr>
          <w:trHeight w:val="367"/>
          <w:jc w:val="center"/>
        </w:trPr>
        <w:tc>
          <w:tcPr>
            <w:tcW w:w="1249" w:type="dxa"/>
          </w:tcPr>
          <w:p w14:paraId="1C768A8C" w14:textId="77777777" w:rsidR="00DE01B8" w:rsidRPr="00731BA1" w:rsidRDefault="00DE01B8" w:rsidP="009B5C74">
            <w:pPr>
              <w:rPr>
                <w:b/>
              </w:rPr>
            </w:pPr>
            <w:r w:rsidRPr="00731BA1">
              <w:rPr>
                <w:b/>
              </w:rPr>
              <w:t>57.2-57.3</w:t>
            </w:r>
          </w:p>
        </w:tc>
        <w:tc>
          <w:tcPr>
            <w:tcW w:w="1151" w:type="dxa"/>
          </w:tcPr>
          <w:p w14:paraId="0AADD788" w14:textId="77777777" w:rsidR="00DE01B8" w:rsidRPr="0069151E" w:rsidRDefault="00DE01B8" w:rsidP="009B5C74">
            <w:r w:rsidRPr="0069151E">
              <w:t>1908,1911</w:t>
            </w:r>
          </w:p>
        </w:tc>
        <w:tc>
          <w:tcPr>
            <w:tcW w:w="1182" w:type="dxa"/>
          </w:tcPr>
          <w:p w14:paraId="4A323880" w14:textId="77777777" w:rsidR="00DE01B8" w:rsidRPr="00731BA1" w:rsidRDefault="00DE01B8" w:rsidP="009B5C74">
            <w:pPr>
              <w:rPr>
                <w:b/>
              </w:rPr>
            </w:pPr>
            <w:r w:rsidRPr="00731BA1">
              <w:rPr>
                <w:b/>
              </w:rPr>
              <w:t>60.7-60.8</w:t>
            </w:r>
          </w:p>
        </w:tc>
        <w:tc>
          <w:tcPr>
            <w:tcW w:w="1151" w:type="dxa"/>
          </w:tcPr>
          <w:p w14:paraId="03AE53E8" w14:textId="77777777" w:rsidR="00DE01B8" w:rsidRPr="002A121B" w:rsidRDefault="00DE01B8" w:rsidP="009B5C74">
            <w:r w:rsidRPr="0069151E">
              <w:t>2111,2114</w:t>
            </w:r>
          </w:p>
        </w:tc>
        <w:tc>
          <w:tcPr>
            <w:tcW w:w="1182" w:type="dxa"/>
          </w:tcPr>
          <w:p w14:paraId="51D590BF" w14:textId="77777777" w:rsidR="00DE01B8" w:rsidRPr="00731BA1" w:rsidRDefault="00DE01B8" w:rsidP="009B5C74">
            <w:pPr>
              <w:rPr>
                <w:b/>
              </w:rPr>
            </w:pPr>
            <w:r w:rsidRPr="00731BA1">
              <w:rPr>
                <w:b/>
              </w:rPr>
              <w:t>64.2-64.3</w:t>
            </w:r>
          </w:p>
        </w:tc>
        <w:tc>
          <w:tcPr>
            <w:tcW w:w="1206" w:type="dxa"/>
          </w:tcPr>
          <w:p w14:paraId="091EC256" w14:textId="77777777" w:rsidR="00DE01B8" w:rsidRPr="002A121B" w:rsidRDefault="00DE01B8" w:rsidP="009B5C74">
            <w:r w:rsidRPr="0069151E">
              <w:t>2313,2316</w:t>
            </w:r>
          </w:p>
        </w:tc>
        <w:tc>
          <w:tcPr>
            <w:tcW w:w="1182" w:type="dxa"/>
          </w:tcPr>
          <w:p w14:paraId="7C1213A3" w14:textId="77777777" w:rsidR="00DE01B8" w:rsidRPr="00731BA1" w:rsidRDefault="00DE01B8" w:rsidP="009B5C74">
            <w:pPr>
              <w:rPr>
                <w:b/>
              </w:rPr>
            </w:pPr>
            <w:r w:rsidRPr="00731BA1">
              <w:rPr>
                <w:b/>
              </w:rPr>
              <w:t>67.7-67.8</w:t>
            </w:r>
          </w:p>
        </w:tc>
        <w:tc>
          <w:tcPr>
            <w:tcW w:w="1151" w:type="dxa"/>
          </w:tcPr>
          <w:p w14:paraId="5C884F78" w14:textId="77777777" w:rsidR="00DE01B8" w:rsidRPr="002A121B" w:rsidRDefault="00DE01B8" w:rsidP="009B5C74">
            <w:r w:rsidRPr="0069151E">
              <w:t>2516,2519</w:t>
            </w:r>
          </w:p>
        </w:tc>
      </w:tr>
      <w:tr w:rsidR="00DE01B8" w:rsidRPr="002A121B" w14:paraId="5DDC159C" w14:textId="77777777" w:rsidTr="009B5C74">
        <w:trPr>
          <w:trHeight w:val="367"/>
          <w:jc w:val="center"/>
        </w:trPr>
        <w:tc>
          <w:tcPr>
            <w:tcW w:w="1249" w:type="dxa"/>
          </w:tcPr>
          <w:p w14:paraId="47E266F9" w14:textId="77777777" w:rsidR="00DE01B8" w:rsidRPr="00731BA1" w:rsidRDefault="00DE01B8" w:rsidP="009B5C74">
            <w:pPr>
              <w:rPr>
                <w:b/>
              </w:rPr>
            </w:pPr>
            <w:r w:rsidRPr="00731BA1">
              <w:rPr>
                <w:b/>
              </w:rPr>
              <w:t>57.3-57.4</w:t>
            </w:r>
          </w:p>
        </w:tc>
        <w:tc>
          <w:tcPr>
            <w:tcW w:w="1151" w:type="dxa"/>
          </w:tcPr>
          <w:p w14:paraId="53953632" w14:textId="77777777" w:rsidR="00DE01B8" w:rsidRPr="0069151E" w:rsidRDefault="00DE01B8" w:rsidP="009B5C74">
            <w:r w:rsidRPr="0069151E">
              <w:t>1914,1917</w:t>
            </w:r>
          </w:p>
        </w:tc>
        <w:tc>
          <w:tcPr>
            <w:tcW w:w="1182" w:type="dxa"/>
          </w:tcPr>
          <w:p w14:paraId="1E4D10E8" w14:textId="77777777" w:rsidR="00DE01B8" w:rsidRPr="00731BA1" w:rsidRDefault="00DE01B8" w:rsidP="009B5C74">
            <w:pPr>
              <w:rPr>
                <w:b/>
              </w:rPr>
            </w:pPr>
            <w:r w:rsidRPr="00731BA1">
              <w:rPr>
                <w:b/>
              </w:rPr>
              <w:t>60.8-60.9</w:t>
            </w:r>
          </w:p>
        </w:tc>
        <w:tc>
          <w:tcPr>
            <w:tcW w:w="1151" w:type="dxa"/>
          </w:tcPr>
          <w:p w14:paraId="0D8E479C" w14:textId="77777777" w:rsidR="00DE01B8" w:rsidRPr="002A121B" w:rsidRDefault="00DE01B8" w:rsidP="009B5C74">
            <w:r w:rsidRPr="0069151E">
              <w:t>2117,2119</w:t>
            </w:r>
          </w:p>
        </w:tc>
        <w:tc>
          <w:tcPr>
            <w:tcW w:w="1182" w:type="dxa"/>
          </w:tcPr>
          <w:p w14:paraId="265DEF69" w14:textId="77777777" w:rsidR="00DE01B8" w:rsidRPr="00731BA1" w:rsidRDefault="00DE01B8" w:rsidP="009B5C74">
            <w:pPr>
              <w:rPr>
                <w:b/>
              </w:rPr>
            </w:pPr>
            <w:r w:rsidRPr="00731BA1">
              <w:rPr>
                <w:b/>
              </w:rPr>
              <w:t>64.3-64.4</w:t>
            </w:r>
          </w:p>
        </w:tc>
        <w:tc>
          <w:tcPr>
            <w:tcW w:w="1206" w:type="dxa"/>
          </w:tcPr>
          <w:p w14:paraId="7CB64A69" w14:textId="77777777" w:rsidR="00DE01B8" w:rsidRPr="002A121B" w:rsidRDefault="00DE01B8" w:rsidP="009B5C74">
            <w:r w:rsidRPr="0069151E">
              <w:t>2319,2322</w:t>
            </w:r>
          </w:p>
        </w:tc>
        <w:tc>
          <w:tcPr>
            <w:tcW w:w="1182" w:type="dxa"/>
          </w:tcPr>
          <w:p w14:paraId="785191FB" w14:textId="77777777" w:rsidR="00DE01B8" w:rsidRPr="00731BA1" w:rsidRDefault="00DE01B8" w:rsidP="009B5C74">
            <w:pPr>
              <w:rPr>
                <w:b/>
              </w:rPr>
            </w:pPr>
            <w:r w:rsidRPr="00731BA1">
              <w:rPr>
                <w:b/>
              </w:rPr>
              <w:t>67.8-67.9</w:t>
            </w:r>
          </w:p>
        </w:tc>
        <w:tc>
          <w:tcPr>
            <w:tcW w:w="1151" w:type="dxa"/>
          </w:tcPr>
          <w:p w14:paraId="6C5A437D" w14:textId="77777777" w:rsidR="00DE01B8" w:rsidRPr="002A121B" w:rsidRDefault="00DE01B8" w:rsidP="009B5C74">
            <w:r w:rsidRPr="0069151E">
              <w:t>2522,2525</w:t>
            </w:r>
          </w:p>
        </w:tc>
      </w:tr>
      <w:tr w:rsidR="00DE01B8" w:rsidRPr="002A121B" w14:paraId="17D75C06" w14:textId="77777777" w:rsidTr="009B5C74">
        <w:trPr>
          <w:trHeight w:val="367"/>
          <w:jc w:val="center"/>
        </w:trPr>
        <w:tc>
          <w:tcPr>
            <w:tcW w:w="1249" w:type="dxa"/>
          </w:tcPr>
          <w:p w14:paraId="5F35DD9B" w14:textId="77777777" w:rsidR="00DE01B8" w:rsidRPr="00731BA1" w:rsidRDefault="00DE01B8" w:rsidP="009B5C74">
            <w:pPr>
              <w:rPr>
                <w:b/>
              </w:rPr>
            </w:pPr>
            <w:r w:rsidRPr="00731BA1">
              <w:rPr>
                <w:b/>
              </w:rPr>
              <w:t>57.4-57.5</w:t>
            </w:r>
          </w:p>
        </w:tc>
        <w:tc>
          <w:tcPr>
            <w:tcW w:w="1151" w:type="dxa"/>
          </w:tcPr>
          <w:p w14:paraId="30837EA4" w14:textId="77777777" w:rsidR="00DE01B8" w:rsidRPr="0069151E" w:rsidRDefault="00DE01B8" w:rsidP="009B5C74">
            <w:r w:rsidRPr="0069151E">
              <w:t>1920,1923</w:t>
            </w:r>
          </w:p>
        </w:tc>
        <w:tc>
          <w:tcPr>
            <w:tcW w:w="1182" w:type="dxa"/>
          </w:tcPr>
          <w:p w14:paraId="3F9E32AB" w14:textId="77777777" w:rsidR="00DE01B8" w:rsidRPr="00731BA1" w:rsidRDefault="00DE01B8" w:rsidP="009B5C74">
            <w:pPr>
              <w:rPr>
                <w:b/>
              </w:rPr>
            </w:pPr>
            <w:r w:rsidRPr="00731BA1">
              <w:rPr>
                <w:b/>
              </w:rPr>
              <w:t>60.9-61.0</w:t>
            </w:r>
          </w:p>
        </w:tc>
        <w:tc>
          <w:tcPr>
            <w:tcW w:w="1151" w:type="dxa"/>
          </w:tcPr>
          <w:p w14:paraId="330AA2D6" w14:textId="77777777" w:rsidR="00DE01B8" w:rsidRPr="002A121B" w:rsidRDefault="00DE01B8" w:rsidP="009B5C74">
            <w:r w:rsidRPr="0069151E">
              <w:t>2122,2125</w:t>
            </w:r>
          </w:p>
        </w:tc>
        <w:tc>
          <w:tcPr>
            <w:tcW w:w="1182" w:type="dxa"/>
          </w:tcPr>
          <w:p w14:paraId="3A15C7FB" w14:textId="77777777" w:rsidR="00DE01B8" w:rsidRPr="00731BA1" w:rsidRDefault="00DE01B8" w:rsidP="009B5C74">
            <w:pPr>
              <w:rPr>
                <w:b/>
              </w:rPr>
            </w:pPr>
            <w:r w:rsidRPr="00731BA1">
              <w:rPr>
                <w:b/>
              </w:rPr>
              <w:t>64.4-64.5</w:t>
            </w:r>
          </w:p>
        </w:tc>
        <w:tc>
          <w:tcPr>
            <w:tcW w:w="1206" w:type="dxa"/>
          </w:tcPr>
          <w:p w14:paraId="70A5B2A9" w14:textId="77777777" w:rsidR="00DE01B8" w:rsidRPr="002A121B" w:rsidRDefault="00DE01B8" w:rsidP="009B5C74">
            <w:r w:rsidRPr="0069151E">
              <w:t>2325,2328</w:t>
            </w:r>
          </w:p>
        </w:tc>
        <w:tc>
          <w:tcPr>
            <w:tcW w:w="1182" w:type="dxa"/>
          </w:tcPr>
          <w:p w14:paraId="1FC3EC5E" w14:textId="77777777" w:rsidR="00DE01B8" w:rsidRPr="00731BA1" w:rsidRDefault="00DE01B8" w:rsidP="009B5C74">
            <w:pPr>
              <w:rPr>
                <w:b/>
              </w:rPr>
            </w:pPr>
            <w:r w:rsidRPr="00731BA1">
              <w:rPr>
                <w:b/>
              </w:rPr>
              <w:t>67.9-68</w:t>
            </w:r>
          </w:p>
        </w:tc>
        <w:tc>
          <w:tcPr>
            <w:tcW w:w="1151" w:type="dxa"/>
          </w:tcPr>
          <w:p w14:paraId="3A4F8613" w14:textId="77777777" w:rsidR="00DE01B8" w:rsidRPr="002A121B" w:rsidRDefault="00DE01B8" w:rsidP="009B5C74">
            <w:r w:rsidRPr="0069151E">
              <w:t>2527,2530</w:t>
            </w:r>
          </w:p>
        </w:tc>
      </w:tr>
      <w:tr w:rsidR="00DE01B8" w:rsidRPr="002A121B" w14:paraId="654C0F7F" w14:textId="77777777" w:rsidTr="009B5C74">
        <w:trPr>
          <w:trHeight w:val="378"/>
          <w:jc w:val="center"/>
        </w:trPr>
        <w:tc>
          <w:tcPr>
            <w:tcW w:w="1249" w:type="dxa"/>
          </w:tcPr>
          <w:p w14:paraId="3BF212D8" w14:textId="77777777" w:rsidR="00DE01B8" w:rsidRPr="00731BA1" w:rsidRDefault="00DE01B8" w:rsidP="009B5C74">
            <w:pPr>
              <w:rPr>
                <w:b/>
              </w:rPr>
            </w:pPr>
            <w:r w:rsidRPr="00731BA1">
              <w:rPr>
                <w:b/>
              </w:rPr>
              <w:t>57.5-57.6</w:t>
            </w:r>
          </w:p>
        </w:tc>
        <w:tc>
          <w:tcPr>
            <w:tcW w:w="1151" w:type="dxa"/>
          </w:tcPr>
          <w:p w14:paraId="50C9B8F1" w14:textId="77777777" w:rsidR="00DE01B8" w:rsidRPr="0069151E" w:rsidRDefault="00DE01B8" w:rsidP="009B5C74">
            <w:r w:rsidRPr="0069151E">
              <w:t>1926,1928</w:t>
            </w:r>
          </w:p>
        </w:tc>
        <w:tc>
          <w:tcPr>
            <w:tcW w:w="1182" w:type="dxa"/>
          </w:tcPr>
          <w:p w14:paraId="65C8D289" w14:textId="77777777" w:rsidR="00DE01B8" w:rsidRPr="00731BA1" w:rsidRDefault="00DE01B8" w:rsidP="009B5C74">
            <w:pPr>
              <w:rPr>
                <w:b/>
              </w:rPr>
            </w:pPr>
            <w:r w:rsidRPr="00731BA1">
              <w:rPr>
                <w:b/>
              </w:rPr>
              <w:t>61.0-61.1</w:t>
            </w:r>
          </w:p>
        </w:tc>
        <w:tc>
          <w:tcPr>
            <w:tcW w:w="1151" w:type="dxa"/>
          </w:tcPr>
          <w:p w14:paraId="6441BB91" w14:textId="77777777" w:rsidR="00DE01B8" w:rsidRPr="002A121B" w:rsidRDefault="00DE01B8" w:rsidP="009B5C74">
            <w:r w:rsidRPr="0069151E">
              <w:t>2128,2131</w:t>
            </w:r>
          </w:p>
        </w:tc>
        <w:tc>
          <w:tcPr>
            <w:tcW w:w="1182" w:type="dxa"/>
          </w:tcPr>
          <w:p w14:paraId="48C595CC" w14:textId="77777777" w:rsidR="00DE01B8" w:rsidRPr="00731BA1" w:rsidRDefault="00DE01B8" w:rsidP="009B5C74">
            <w:pPr>
              <w:rPr>
                <w:b/>
              </w:rPr>
            </w:pPr>
            <w:r w:rsidRPr="00731BA1">
              <w:rPr>
                <w:b/>
              </w:rPr>
              <w:t>64.5-64.6</w:t>
            </w:r>
          </w:p>
        </w:tc>
        <w:tc>
          <w:tcPr>
            <w:tcW w:w="1206" w:type="dxa"/>
          </w:tcPr>
          <w:p w14:paraId="5F109111" w14:textId="77777777" w:rsidR="00DE01B8" w:rsidRPr="002A121B" w:rsidRDefault="00DE01B8" w:rsidP="009B5C74">
            <w:r w:rsidRPr="0069151E">
              <w:t>2331,2334</w:t>
            </w:r>
          </w:p>
        </w:tc>
        <w:tc>
          <w:tcPr>
            <w:tcW w:w="1182" w:type="dxa"/>
          </w:tcPr>
          <w:p w14:paraId="199A30D7" w14:textId="77777777" w:rsidR="00DE01B8" w:rsidRPr="00731BA1" w:rsidRDefault="00DE01B8" w:rsidP="009B5C74">
            <w:pPr>
              <w:rPr>
                <w:b/>
              </w:rPr>
            </w:pPr>
            <w:r w:rsidRPr="00731BA1">
              <w:rPr>
                <w:b/>
              </w:rPr>
              <w:t>68.0-68.1</w:t>
            </w:r>
          </w:p>
        </w:tc>
        <w:tc>
          <w:tcPr>
            <w:tcW w:w="1151" w:type="dxa"/>
          </w:tcPr>
          <w:p w14:paraId="4B505EA7" w14:textId="77777777" w:rsidR="00DE01B8" w:rsidRPr="002A121B" w:rsidRDefault="00DE01B8" w:rsidP="009B5C74">
            <w:r w:rsidRPr="0069151E">
              <w:t>2533,2536</w:t>
            </w:r>
          </w:p>
        </w:tc>
      </w:tr>
      <w:tr w:rsidR="00DE01B8" w:rsidRPr="002A121B" w14:paraId="323896AB" w14:textId="77777777" w:rsidTr="009B5C74">
        <w:trPr>
          <w:trHeight w:val="367"/>
          <w:jc w:val="center"/>
        </w:trPr>
        <w:tc>
          <w:tcPr>
            <w:tcW w:w="1249" w:type="dxa"/>
          </w:tcPr>
          <w:p w14:paraId="31FB6B61" w14:textId="77777777" w:rsidR="00DE01B8" w:rsidRPr="00731BA1" w:rsidRDefault="00DE01B8" w:rsidP="009B5C74">
            <w:pPr>
              <w:rPr>
                <w:b/>
              </w:rPr>
            </w:pPr>
            <w:r w:rsidRPr="00731BA1">
              <w:rPr>
                <w:b/>
              </w:rPr>
              <w:t>57.6-57.7</w:t>
            </w:r>
          </w:p>
        </w:tc>
        <w:tc>
          <w:tcPr>
            <w:tcW w:w="1151" w:type="dxa"/>
          </w:tcPr>
          <w:p w14:paraId="155345D4" w14:textId="77777777" w:rsidR="00DE01B8" w:rsidRPr="0069151E" w:rsidRDefault="00DE01B8" w:rsidP="009B5C74">
            <w:r w:rsidRPr="0069151E">
              <w:t>1931,1934</w:t>
            </w:r>
          </w:p>
        </w:tc>
        <w:tc>
          <w:tcPr>
            <w:tcW w:w="1182" w:type="dxa"/>
          </w:tcPr>
          <w:p w14:paraId="36AA8479" w14:textId="77777777" w:rsidR="00DE01B8" w:rsidRPr="00731BA1" w:rsidRDefault="00DE01B8" w:rsidP="009B5C74">
            <w:pPr>
              <w:rPr>
                <w:b/>
              </w:rPr>
            </w:pPr>
            <w:r w:rsidRPr="00731BA1">
              <w:rPr>
                <w:b/>
              </w:rPr>
              <w:t>61.1-61.2</w:t>
            </w:r>
          </w:p>
        </w:tc>
        <w:tc>
          <w:tcPr>
            <w:tcW w:w="1151" w:type="dxa"/>
          </w:tcPr>
          <w:p w14:paraId="46A8E11C" w14:textId="77777777" w:rsidR="00DE01B8" w:rsidRPr="002A121B" w:rsidRDefault="00DE01B8" w:rsidP="009B5C74">
            <w:r w:rsidRPr="0069151E">
              <w:t>2134,2137</w:t>
            </w:r>
          </w:p>
        </w:tc>
        <w:tc>
          <w:tcPr>
            <w:tcW w:w="1182" w:type="dxa"/>
          </w:tcPr>
          <w:p w14:paraId="57D0D021" w14:textId="77777777" w:rsidR="00DE01B8" w:rsidRPr="00731BA1" w:rsidRDefault="00DE01B8" w:rsidP="009B5C74">
            <w:pPr>
              <w:rPr>
                <w:b/>
              </w:rPr>
            </w:pPr>
            <w:r w:rsidRPr="00731BA1">
              <w:rPr>
                <w:b/>
              </w:rPr>
              <w:t>64.6-64.7</w:t>
            </w:r>
          </w:p>
        </w:tc>
        <w:tc>
          <w:tcPr>
            <w:tcW w:w="1206" w:type="dxa"/>
          </w:tcPr>
          <w:p w14:paraId="00CD5D7B" w14:textId="77777777" w:rsidR="00DE01B8" w:rsidRPr="002A121B" w:rsidRDefault="00DE01B8" w:rsidP="009B5C74">
            <w:r w:rsidRPr="0069151E">
              <w:t>2337,2339</w:t>
            </w:r>
          </w:p>
        </w:tc>
        <w:tc>
          <w:tcPr>
            <w:tcW w:w="1182" w:type="dxa"/>
          </w:tcPr>
          <w:p w14:paraId="6187E2D7" w14:textId="77777777" w:rsidR="00DE01B8" w:rsidRPr="00731BA1" w:rsidRDefault="00DE01B8" w:rsidP="009B5C74">
            <w:pPr>
              <w:rPr>
                <w:b/>
              </w:rPr>
            </w:pPr>
            <w:r w:rsidRPr="00731BA1">
              <w:rPr>
                <w:b/>
              </w:rPr>
              <w:t>68.1-68.2</w:t>
            </w:r>
          </w:p>
        </w:tc>
        <w:tc>
          <w:tcPr>
            <w:tcW w:w="1151" w:type="dxa"/>
          </w:tcPr>
          <w:p w14:paraId="351643EC" w14:textId="77777777" w:rsidR="00DE01B8" w:rsidRPr="002A121B" w:rsidRDefault="00DE01B8" w:rsidP="009B5C74">
            <w:r w:rsidRPr="0069151E">
              <w:t>2539,2542</w:t>
            </w:r>
          </w:p>
        </w:tc>
      </w:tr>
      <w:tr w:rsidR="00DE01B8" w:rsidRPr="002A121B" w14:paraId="32AE7DE0" w14:textId="77777777" w:rsidTr="009B5C74">
        <w:trPr>
          <w:trHeight w:val="367"/>
          <w:jc w:val="center"/>
        </w:trPr>
        <w:tc>
          <w:tcPr>
            <w:tcW w:w="1249" w:type="dxa"/>
          </w:tcPr>
          <w:p w14:paraId="3FF8E11B" w14:textId="77777777" w:rsidR="00DE01B8" w:rsidRPr="00731BA1" w:rsidRDefault="00DE01B8" w:rsidP="009B5C74">
            <w:pPr>
              <w:rPr>
                <w:b/>
              </w:rPr>
            </w:pPr>
            <w:r w:rsidRPr="00731BA1">
              <w:rPr>
                <w:b/>
              </w:rPr>
              <w:t>57.7-57.8</w:t>
            </w:r>
          </w:p>
        </w:tc>
        <w:tc>
          <w:tcPr>
            <w:tcW w:w="1151" w:type="dxa"/>
          </w:tcPr>
          <w:p w14:paraId="49E0B17C" w14:textId="77777777" w:rsidR="00DE01B8" w:rsidRPr="0069151E" w:rsidRDefault="00DE01B8" w:rsidP="009B5C74">
            <w:r w:rsidRPr="0069151E">
              <w:t>1937,1940</w:t>
            </w:r>
          </w:p>
        </w:tc>
        <w:tc>
          <w:tcPr>
            <w:tcW w:w="1182" w:type="dxa"/>
          </w:tcPr>
          <w:p w14:paraId="4C05B25F" w14:textId="77777777" w:rsidR="00DE01B8" w:rsidRPr="00731BA1" w:rsidRDefault="00DE01B8" w:rsidP="009B5C74">
            <w:pPr>
              <w:rPr>
                <w:b/>
              </w:rPr>
            </w:pPr>
            <w:r w:rsidRPr="00731BA1">
              <w:rPr>
                <w:b/>
              </w:rPr>
              <w:t>61.2-61.3</w:t>
            </w:r>
          </w:p>
        </w:tc>
        <w:tc>
          <w:tcPr>
            <w:tcW w:w="1151" w:type="dxa"/>
          </w:tcPr>
          <w:p w14:paraId="1198B590" w14:textId="77777777" w:rsidR="00DE01B8" w:rsidRPr="002A121B" w:rsidRDefault="00DE01B8" w:rsidP="009B5C74">
            <w:r w:rsidRPr="0069151E">
              <w:t>2140,2143</w:t>
            </w:r>
          </w:p>
        </w:tc>
        <w:tc>
          <w:tcPr>
            <w:tcW w:w="1182" w:type="dxa"/>
          </w:tcPr>
          <w:p w14:paraId="2A7A20FE" w14:textId="77777777" w:rsidR="00DE01B8" w:rsidRPr="00731BA1" w:rsidRDefault="00DE01B8" w:rsidP="009B5C74">
            <w:pPr>
              <w:rPr>
                <w:b/>
              </w:rPr>
            </w:pPr>
            <w:r w:rsidRPr="00731BA1">
              <w:rPr>
                <w:b/>
              </w:rPr>
              <w:t>64.7-64.8</w:t>
            </w:r>
          </w:p>
        </w:tc>
        <w:tc>
          <w:tcPr>
            <w:tcW w:w="1206" w:type="dxa"/>
          </w:tcPr>
          <w:p w14:paraId="2A507549" w14:textId="77777777" w:rsidR="00DE01B8" w:rsidRPr="002A121B" w:rsidRDefault="00DE01B8" w:rsidP="009B5C74">
            <w:r w:rsidRPr="0069151E">
              <w:t>2342,2345</w:t>
            </w:r>
          </w:p>
        </w:tc>
        <w:tc>
          <w:tcPr>
            <w:tcW w:w="1182" w:type="dxa"/>
          </w:tcPr>
          <w:p w14:paraId="6BB03028" w14:textId="77777777" w:rsidR="00DE01B8" w:rsidRPr="00731BA1" w:rsidRDefault="00DE01B8" w:rsidP="009B5C74">
            <w:pPr>
              <w:rPr>
                <w:b/>
              </w:rPr>
            </w:pPr>
            <w:r w:rsidRPr="00731BA1">
              <w:rPr>
                <w:b/>
              </w:rPr>
              <w:t>68.2-68.3</w:t>
            </w:r>
          </w:p>
        </w:tc>
        <w:tc>
          <w:tcPr>
            <w:tcW w:w="1151" w:type="dxa"/>
          </w:tcPr>
          <w:p w14:paraId="6134690A" w14:textId="77777777" w:rsidR="00DE01B8" w:rsidRPr="002A121B" w:rsidRDefault="00DE01B8" w:rsidP="009B5C74">
            <w:r w:rsidRPr="0069151E">
              <w:t>2545,2548</w:t>
            </w:r>
          </w:p>
        </w:tc>
      </w:tr>
      <w:tr w:rsidR="00DE01B8" w:rsidRPr="002A121B" w14:paraId="1F934A1C" w14:textId="77777777" w:rsidTr="009B5C74">
        <w:trPr>
          <w:trHeight w:val="367"/>
          <w:jc w:val="center"/>
        </w:trPr>
        <w:tc>
          <w:tcPr>
            <w:tcW w:w="1249" w:type="dxa"/>
          </w:tcPr>
          <w:p w14:paraId="6B1FBAA9" w14:textId="77777777" w:rsidR="00DE01B8" w:rsidRPr="00731BA1" w:rsidRDefault="00DE01B8" w:rsidP="009B5C74">
            <w:pPr>
              <w:rPr>
                <w:b/>
              </w:rPr>
            </w:pPr>
            <w:r w:rsidRPr="00731BA1">
              <w:rPr>
                <w:b/>
              </w:rPr>
              <w:t>57.8-57.9</w:t>
            </w:r>
          </w:p>
        </w:tc>
        <w:tc>
          <w:tcPr>
            <w:tcW w:w="1151" w:type="dxa"/>
          </w:tcPr>
          <w:p w14:paraId="3B48DFC1" w14:textId="77777777" w:rsidR="00DE01B8" w:rsidRPr="0069151E" w:rsidRDefault="00DE01B8" w:rsidP="009B5C74">
            <w:r w:rsidRPr="0069151E">
              <w:t>1943,1946</w:t>
            </w:r>
          </w:p>
        </w:tc>
        <w:tc>
          <w:tcPr>
            <w:tcW w:w="1182" w:type="dxa"/>
          </w:tcPr>
          <w:p w14:paraId="75BCBA6A" w14:textId="77777777" w:rsidR="00DE01B8" w:rsidRPr="00731BA1" w:rsidRDefault="00DE01B8" w:rsidP="009B5C74">
            <w:pPr>
              <w:rPr>
                <w:b/>
              </w:rPr>
            </w:pPr>
            <w:r w:rsidRPr="00731BA1">
              <w:rPr>
                <w:b/>
              </w:rPr>
              <w:t>61.3-61.4</w:t>
            </w:r>
          </w:p>
        </w:tc>
        <w:tc>
          <w:tcPr>
            <w:tcW w:w="1151" w:type="dxa"/>
          </w:tcPr>
          <w:p w14:paraId="64486366" w14:textId="77777777" w:rsidR="00DE01B8" w:rsidRPr="002A121B" w:rsidRDefault="00DE01B8" w:rsidP="009B5C74">
            <w:r w:rsidRPr="0069151E">
              <w:t>2146,2148</w:t>
            </w:r>
          </w:p>
        </w:tc>
        <w:tc>
          <w:tcPr>
            <w:tcW w:w="1182" w:type="dxa"/>
          </w:tcPr>
          <w:p w14:paraId="481A39AA" w14:textId="77777777" w:rsidR="00DE01B8" w:rsidRPr="00731BA1" w:rsidRDefault="00DE01B8" w:rsidP="009B5C74">
            <w:pPr>
              <w:rPr>
                <w:b/>
              </w:rPr>
            </w:pPr>
            <w:r w:rsidRPr="00731BA1">
              <w:rPr>
                <w:b/>
              </w:rPr>
              <w:t>64.8-64.9</w:t>
            </w:r>
          </w:p>
        </w:tc>
        <w:tc>
          <w:tcPr>
            <w:tcW w:w="1206" w:type="dxa"/>
          </w:tcPr>
          <w:p w14:paraId="31230108" w14:textId="77777777" w:rsidR="00DE01B8" w:rsidRPr="002A121B" w:rsidRDefault="00DE01B8" w:rsidP="009B5C74">
            <w:r w:rsidRPr="0069151E">
              <w:t>2348,2351</w:t>
            </w:r>
          </w:p>
        </w:tc>
        <w:tc>
          <w:tcPr>
            <w:tcW w:w="1182" w:type="dxa"/>
          </w:tcPr>
          <w:p w14:paraId="26EB5451" w14:textId="77777777" w:rsidR="00DE01B8" w:rsidRPr="00731BA1" w:rsidRDefault="00DE01B8" w:rsidP="009B5C74">
            <w:pPr>
              <w:rPr>
                <w:b/>
              </w:rPr>
            </w:pPr>
            <w:r w:rsidRPr="00731BA1">
              <w:rPr>
                <w:b/>
              </w:rPr>
              <w:t>68.3-68.4</w:t>
            </w:r>
          </w:p>
        </w:tc>
        <w:tc>
          <w:tcPr>
            <w:tcW w:w="1151" w:type="dxa"/>
          </w:tcPr>
          <w:p w14:paraId="2D0E7B0C" w14:textId="77777777" w:rsidR="00DE01B8" w:rsidRPr="002A121B" w:rsidRDefault="00DE01B8" w:rsidP="009B5C74">
            <w:r w:rsidRPr="0069151E">
              <w:t>2551,2553</w:t>
            </w:r>
          </w:p>
        </w:tc>
      </w:tr>
      <w:tr w:rsidR="00DE01B8" w:rsidRPr="002A121B" w14:paraId="3E18C05F" w14:textId="77777777" w:rsidTr="009B5C74">
        <w:trPr>
          <w:trHeight w:val="378"/>
          <w:jc w:val="center"/>
        </w:trPr>
        <w:tc>
          <w:tcPr>
            <w:tcW w:w="1249" w:type="dxa"/>
          </w:tcPr>
          <w:p w14:paraId="708EEA56" w14:textId="77777777" w:rsidR="00DE01B8" w:rsidRPr="00731BA1" w:rsidRDefault="00DE01B8" w:rsidP="009B5C74">
            <w:pPr>
              <w:rPr>
                <w:b/>
              </w:rPr>
            </w:pPr>
            <w:r w:rsidRPr="00731BA1">
              <w:rPr>
                <w:b/>
              </w:rPr>
              <w:t>57.9-58.0</w:t>
            </w:r>
          </w:p>
        </w:tc>
        <w:tc>
          <w:tcPr>
            <w:tcW w:w="1151" w:type="dxa"/>
          </w:tcPr>
          <w:p w14:paraId="35C0E119" w14:textId="77777777" w:rsidR="00DE01B8" w:rsidRPr="0069151E" w:rsidRDefault="00DE01B8" w:rsidP="009B5C74">
            <w:r w:rsidRPr="0069151E">
              <w:t>1949,1952</w:t>
            </w:r>
          </w:p>
        </w:tc>
        <w:tc>
          <w:tcPr>
            <w:tcW w:w="1182" w:type="dxa"/>
          </w:tcPr>
          <w:p w14:paraId="43885FA9" w14:textId="77777777" w:rsidR="00DE01B8" w:rsidRPr="00731BA1" w:rsidRDefault="00DE01B8" w:rsidP="009B5C74">
            <w:pPr>
              <w:rPr>
                <w:b/>
              </w:rPr>
            </w:pPr>
            <w:r w:rsidRPr="00731BA1">
              <w:rPr>
                <w:b/>
              </w:rPr>
              <w:t>61.4-61.5</w:t>
            </w:r>
          </w:p>
        </w:tc>
        <w:tc>
          <w:tcPr>
            <w:tcW w:w="1151" w:type="dxa"/>
          </w:tcPr>
          <w:p w14:paraId="61CABF98" w14:textId="77777777" w:rsidR="00DE01B8" w:rsidRPr="002A121B" w:rsidRDefault="00DE01B8" w:rsidP="009B5C74">
            <w:r w:rsidRPr="0069151E">
              <w:t>2151,2154</w:t>
            </w:r>
          </w:p>
        </w:tc>
        <w:tc>
          <w:tcPr>
            <w:tcW w:w="1182" w:type="dxa"/>
          </w:tcPr>
          <w:p w14:paraId="3A2504F5" w14:textId="77777777" w:rsidR="00DE01B8" w:rsidRPr="00731BA1" w:rsidRDefault="00DE01B8" w:rsidP="009B5C74">
            <w:pPr>
              <w:rPr>
                <w:b/>
              </w:rPr>
            </w:pPr>
            <w:r w:rsidRPr="00731BA1">
              <w:rPr>
                <w:b/>
              </w:rPr>
              <w:t>64.9-65.0</w:t>
            </w:r>
          </w:p>
        </w:tc>
        <w:tc>
          <w:tcPr>
            <w:tcW w:w="1206" w:type="dxa"/>
          </w:tcPr>
          <w:p w14:paraId="393C0392" w14:textId="77777777" w:rsidR="00DE01B8" w:rsidRPr="002A121B" w:rsidRDefault="00DE01B8" w:rsidP="009B5C74">
            <w:r w:rsidRPr="0069151E">
              <w:t>2354,2357</w:t>
            </w:r>
          </w:p>
        </w:tc>
        <w:tc>
          <w:tcPr>
            <w:tcW w:w="1182" w:type="dxa"/>
          </w:tcPr>
          <w:p w14:paraId="4E61C657" w14:textId="77777777" w:rsidR="00DE01B8" w:rsidRPr="00731BA1" w:rsidRDefault="00DE01B8" w:rsidP="009B5C74">
            <w:pPr>
              <w:rPr>
                <w:b/>
              </w:rPr>
            </w:pPr>
            <w:r w:rsidRPr="00731BA1">
              <w:rPr>
                <w:b/>
              </w:rPr>
              <w:t>68.4-68.5</w:t>
            </w:r>
          </w:p>
        </w:tc>
        <w:tc>
          <w:tcPr>
            <w:tcW w:w="1151" w:type="dxa"/>
          </w:tcPr>
          <w:p w14:paraId="1802CA54" w14:textId="77777777" w:rsidR="00DE01B8" w:rsidRPr="002A121B" w:rsidRDefault="00DE01B8" w:rsidP="009B5C74">
            <w:r w:rsidRPr="0069151E">
              <w:t>2556,2559</w:t>
            </w:r>
          </w:p>
        </w:tc>
      </w:tr>
      <w:tr w:rsidR="00DE01B8" w:rsidRPr="002A121B" w14:paraId="36DD3861" w14:textId="77777777" w:rsidTr="009B5C74">
        <w:trPr>
          <w:trHeight w:val="367"/>
          <w:jc w:val="center"/>
        </w:trPr>
        <w:tc>
          <w:tcPr>
            <w:tcW w:w="1249" w:type="dxa"/>
          </w:tcPr>
          <w:p w14:paraId="5698DDC5" w14:textId="77777777" w:rsidR="00DE01B8" w:rsidRPr="00731BA1" w:rsidRDefault="00DE01B8" w:rsidP="009B5C74">
            <w:pPr>
              <w:rPr>
                <w:b/>
              </w:rPr>
            </w:pPr>
            <w:r w:rsidRPr="00731BA1">
              <w:rPr>
                <w:b/>
              </w:rPr>
              <w:t>58.0-58.1</w:t>
            </w:r>
          </w:p>
        </w:tc>
        <w:tc>
          <w:tcPr>
            <w:tcW w:w="1151" w:type="dxa"/>
          </w:tcPr>
          <w:p w14:paraId="41809F90" w14:textId="77777777" w:rsidR="00DE01B8" w:rsidRPr="0069151E" w:rsidRDefault="00DE01B8" w:rsidP="009B5C74">
            <w:r w:rsidRPr="0069151E">
              <w:t>1955,1957</w:t>
            </w:r>
          </w:p>
        </w:tc>
        <w:tc>
          <w:tcPr>
            <w:tcW w:w="1182" w:type="dxa"/>
          </w:tcPr>
          <w:p w14:paraId="7E763EB6" w14:textId="77777777" w:rsidR="00DE01B8" w:rsidRPr="00731BA1" w:rsidRDefault="00DE01B8" w:rsidP="009B5C74">
            <w:pPr>
              <w:rPr>
                <w:b/>
              </w:rPr>
            </w:pPr>
            <w:r w:rsidRPr="00731BA1">
              <w:rPr>
                <w:b/>
              </w:rPr>
              <w:t>61.5-61.6</w:t>
            </w:r>
          </w:p>
        </w:tc>
        <w:tc>
          <w:tcPr>
            <w:tcW w:w="1151" w:type="dxa"/>
          </w:tcPr>
          <w:p w14:paraId="1950BF6F" w14:textId="77777777" w:rsidR="00DE01B8" w:rsidRPr="002A121B" w:rsidRDefault="00DE01B8" w:rsidP="009B5C74">
            <w:r w:rsidRPr="0069151E">
              <w:t>2157,2160</w:t>
            </w:r>
          </w:p>
        </w:tc>
        <w:tc>
          <w:tcPr>
            <w:tcW w:w="1182" w:type="dxa"/>
          </w:tcPr>
          <w:p w14:paraId="49CCCDC8" w14:textId="77777777" w:rsidR="00DE01B8" w:rsidRPr="00731BA1" w:rsidRDefault="00DE01B8" w:rsidP="009B5C74">
            <w:pPr>
              <w:rPr>
                <w:b/>
              </w:rPr>
            </w:pPr>
            <w:r w:rsidRPr="00731BA1">
              <w:rPr>
                <w:b/>
              </w:rPr>
              <w:t>65.0-65.1</w:t>
            </w:r>
          </w:p>
        </w:tc>
        <w:tc>
          <w:tcPr>
            <w:tcW w:w="1206" w:type="dxa"/>
          </w:tcPr>
          <w:p w14:paraId="50FF3DEF" w14:textId="77777777" w:rsidR="00DE01B8" w:rsidRPr="002A121B" w:rsidRDefault="00DE01B8" w:rsidP="009B5C74">
            <w:r w:rsidRPr="0069151E">
              <w:t>2360,2363</w:t>
            </w:r>
          </w:p>
        </w:tc>
        <w:tc>
          <w:tcPr>
            <w:tcW w:w="1182" w:type="dxa"/>
          </w:tcPr>
          <w:p w14:paraId="6AF7D037" w14:textId="77777777" w:rsidR="00DE01B8" w:rsidRPr="00731BA1" w:rsidRDefault="00DE01B8" w:rsidP="009B5C74">
            <w:pPr>
              <w:rPr>
                <w:b/>
              </w:rPr>
            </w:pPr>
            <w:r w:rsidRPr="00731BA1">
              <w:rPr>
                <w:b/>
              </w:rPr>
              <w:t>68.5-68.6</w:t>
            </w:r>
          </w:p>
        </w:tc>
        <w:tc>
          <w:tcPr>
            <w:tcW w:w="1151" w:type="dxa"/>
          </w:tcPr>
          <w:p w14:paraId="3FFBB861" w14:textId="77777777" w:rsidR="00DE01B8" w:rsidRPr="002A121B" w:rsidRDefault="00DE01B8" w:rsidP="009B5C74">
            <w:r w:rsidRPr="0069151E">
              <w:t>2562,2565</w:t>
            </w:r>
          </w:p>
        </w:tc>
      </w:tr>
      <w:tr w:rsidR="00DE01B8" w:rsidRPr="002A121B" w14:paraId="152B4C54" w14:textId="77777777" w:rsidTr="009B5C74">
        <w:trPr>
          <w:trHeight w:val="367"/>
          <w:jc w:val="center"/>
        </w:trPr>
        <w:tc>
          <w:tcPr>
            <w:tcW w:w="1249" w:type="dxa"/>
          </w:tcPr>
          <w:p w14:paraId="5FC8C497" w14:textId="77777777" w:rsidR="00DE01B8" w:rsidRPr="00731BA1" w:rsidRDefault="00DE01B8" w:rsidP="009B5C74">
            <w:pPr>
              <w:rPr>
                <w:b/>
              </w:rPr>
            </w:pPr>
            <w:r w:rsidRPr="00731BA1">
              <w:rPr>
                <w:b/>
              </w:rPr>
              <w:t>58.1-58.2</w:t>
            </w:r>
          </w:p>
        </w:tc>
        <w:tc>
          <w:tcPr>
            <w:tcW w:w="1151" w:type="dxa"/>
          </w:tcPr>
          <w:p w14:paraId="342ACF84" w14:textId="77777777" w:rsidR="00DE01B8" w:rsidRPr="0069151E" w:rsidRDefault="00DE01B8" w:rsidP="009B5C74">
            <w:r w:rsidRPr="0069151E">
              <w:t>1960,1963</w:t>
            </w:r>
          </w:p>
        </w:tc>
        <w:tc>
          <w:tcPr>
            <w:tcW w:w="1182" w:type="dxa"/>
          </w:tcPr>
          <w:p w14:paraId="6967BBB0" w14:textId="77777777" w:rsidR="00DE01B8" w:rsidRPr="00731BA1" w:rsidRDefault="00DE01B8" w:rsidP="009B5C74">
            <w:pPr>
              <w:rPr>
                <w:b/>
              </w:rPr>
            </w:pPr>
            <w:r w:rsidRPr="00731BA1">
              <w:rPr>
                <w:b/>
              </w:rPr>
              <w:t>61.6-61.7</w:t>
            </w:r>
          </w:p>
        </w:tc>
        <w:tc>
          <w:tcPr>
            <w:tcW w:w="1151" w:type="dxa"/>
          </w:tcPr>
          <w:p w14:paraId="4B984CBE" w14:textId="77777777" w:rsidR="00DE01B8" w:rsidRPr="002A121B" w:rsidRDefault="00DE01B8" w:rsidP="009B5C74">
            <w:r w:rsidRPr="0069151E">
              <w:t>2163,2166</w:t>
            </w:r>
          </w:p>
        </w:tc>
        <w:tc>
          <w:tcPr>
            <w:tcW w:w="1182" w:type="dxa"/>
          </w:tcPr>
          <w:p w14:paraId="2CC4EDE4" w14:textId="77777777" w:rsidR="00DE01B8" w:rsidRPr="00731BA1" w:rsidRDefault="00DE01B8" w:rsidP="009B5C74">
            <w:pPr>
              <w:rPr>
                <w:b/>
              </w:rPr>
            </w:pPr>
            <w:r w:rsidRPr="00731BA1">
              <w:rPr>
                <w:b/>
              </w:rPr>
              <w:t>65.1-65.2</w:t>
            </w:r>
          </w:p>
        </w:tc>
        <w:tc>
          <w:tcPr>
            <w:tcW w:w="1206" w:type="dxa"/>
          </w:tcPr>
          <w:p w14:paraId="19E707A4" w14:textId="77777777" w:rsidR="00DE01B8" w:rsidRPr="002A121B" w:rsidRDefault="00DE01B8" w:rsidP="009B5C74">
            <w:r w:rsidRPr="0069151E">
              <w:t>2365,2368</w:t>
            </w:r>
          </w:p>
        </w:tc>
        <w:tc>
          <w:tcPr>
            <w:tcW w:w="1182" w:type="dxa"/>
          </w:tcPr>
          <w:p w14:paraId="4F1CE0D0" w14:textId="77777777" w:rsidR="00DE01B8" w:rsidRPr="00731BA1" w:rsidRDefault="00DE01B8" w:rsidP="009B5C74">
            <w:pPr>
              <w:rPr>
                <w:b/>
              </w:rPr>
            </w:pPr>
            <w:r w:rsidRPr="00731BA1">
              <w:rPr>
                <w:b/>
              </w:rPr>
              <w:t>68.6-68.7</w:t>
            </w:r>
          </w:p>
        </w:tc>
        <w:tc>
          <w:tcPr>
            <w:tcW w:w="1151" w:type="dxa"/>
          </w:tcPr>
          <w:p w14:paraId="21E97B48" w14:textId="77777777" w:rsidR="00DE01B8" w:rsidRPr="002A121B" w:rsidRDefault="00DE01B8" w:rsidP="009B5C74">
            <w:r w:rsidRPr="0069151E">
              <w:t>2568,2571</w:t>
            </w:r>
          </w:p>
        </w:tc>
      </w:tr>
      <w:tr w:rsidR="00DE01B8" w:rsidRPr="002A121B" w14:paraId="504032F9" w14:textId="77777777" w:rsidTr="009B5C74">
        <w:trPr>
          <w:trHeight w:val="367"/>
          <w:jc w:val="center"/>
        </w:trPr>
        <w:tc>
          <w:tcPr>
            <w:tcW w:w="1249" w:type="dxa"/>
          </w:tcPr>
          <w:p w14:paraId="391BFDD2" w14:textId="77777777" w:rsidR="00DE01B8" w:rsidRPr="00731BA1" w:rsidRDefault="00DE01B8" w:rsidP="009B5C74">
            <w:pPr>
              <w:rPr>
                <w:b/>
              </w:rPr>
            </w:pPr>
            <w:r w:rsidRPr="00731BA1">
              <w:rPr>
                <w:b/>
              </w:rPr>
              <w:t>58.2-58.3</w:t>
            </w:r>
          </w:p>
        </w:tc>
        <w:tc>
          <w:tcPr>
            <w:tcW w:w="1151" w:type="dxa"/>
          </w:tcPr>
          <w:p w14:paraId="01E529D3" w14:textId="77777777" w:rsidR="00DE01B8" w:rsidRPr="0069151E" w:rsidRDefault="00DE01B8" w:rsidP="009B5C74">
            <w:r w:rsidRPr="0069151E">
              <w:t>1966,1969</w:t>
            </w:r>
          </w:p>
        </w:tc>
        <w:tc>
          <w:tcPr>
            <w:tcW w:w="1182" w:type="dxa"/>
          </w:tcPr>
          <w:p w14:paraId="4F823089" w14:textId="77777777" w:rsidR="00DE01B8" w:rsidRPr="00731BA1" w:rsidRDefault="00DE01B8" w:rsidP="009B5C74">
            <w:pPr>
              <w:rPr>
                <w:b/>
              </w:rPr>
            </w:pPr>
            <w:r w:rsidRPr="00731BA1">
              <w:rPr>
                <w:b/>
              </w:rPr>
              <w:t>61.7-61.8</w:t>
            </w:r>
          </w:p>
        </w:tc>
        <w:tc>
          <w:tcPr>
            <w:tcW w:w="1151" w:type="dxa"/>
          </w:tcPr>
          <w:p w14:paraId="508CCA0B" w14:textId="77777777" w:rsidR="00DE01B8" w:rsidRPr="002A121B" w:rsidRDefault="00DE01B8" w:rsidP="009B5C74">
            <w:r w:rsidRPr="0069151E">
              <w:t>2169,2172</w:t>
            </w:r>
          </w:p>
        </w:tc>
        <w:tc>
          <w:tcPr>
            <w:tcW w:w="1182" w:type="dxa"/>
          </w:tcPr>
          <w:p w14:paraId="442FE369" w14:textId="77777777" w:rsidR="00DE01B8" w:rsidRPr="00731BA1" w:rsidRDefault="00DE01B8" w:rsidP="009B5C74">
            <w:pPr>
              <w:rPr>
                <w:b/>
              </w:rPr>
            </w:pPr>
            <w:r w:rsidRPr="00731BA1">
              <w:rPr>
                <w:b/>
              </w:rPr>
              <w:t>65.2-65.3</w:t>
            </w:r>
          </w:p>
        </w:tc>
        <w:tc>
          <w:tcPr>
            <w:tcW w:w="1206" w:type="dxa"/>
          </w:tcPr>
          <w:p w14:paraId="7C33FDB2" w14:textId="77777777" w:rsidR="00DE01B8" w:rsidRPr="002A121B" w:rsidRDefault="00DE01B8" w:rsidP="009B5C74">
            <w:r w:rsidRPr="0069151E">
              <w:t>2371,2374</w:t>
            </w:r>
          </w:p>
        </w:tc>
        <w:tc>
          <w:tcPr>
            <w:tcW w:w="1182" w:type="dxa"/>
          </w:tcPr>
          <w:p w14:paraId="71988B99" w14:textId="77777777" w:rsidR="00DE01B8" w:rsidRPr="00731BA1" w:rsidRDefault="00DE01B8" w:rsidP="009B5C74">
            <w:pPr>
              <w:rPr>
                <w:b/>
              </w:rPr>
            </w:pPr>
            <w:r w:rsidRPr="00731BA1">
              <w:rPr>
                <w:b/>
              </w:rPr>
              <w:t>68.7-68.8</w:t>
            </w:r>
          </w:p>
        </w:tc>
        <w:tc>
          <w:tcPr>
            <w:tcW w:w="1151" w:type="dxa"/>
          </w:tcPr>
          <w:p w14:paraId="04306931" w14:textId="77777777" w:rsidR="00DE01B8" w:rsidRPr="002A121B" w:rsidRDefault="00DE01B8" w:rsidP="009B5C74">
            <w:r w:rsidRPr="0069151E">
              <w:t>2574,2577</w:t>
            </w:r>
          </w:p>
        </w:tc>
      </w:tr>
      <w:tr w:rsidR="00DE01B8" w:rsidRPr="002A121B" w14:paraId="1C55D076" w14:textId="77777777" w:rsidTr="009B5C74">
        <w:trPr>
          <w:trHeight w:val="378"/>
          <w:jc w:val="center"/>
        </w:trPr>
        <w:tc>
          <w:tcPr>
            <w:tcW w:w="1249" w:type="dxa"/>
          </w:tcPr>
          <w:p w14:paraId="49F060CF" w14:textId="77777777" w:rsidR="00DE01B8" w:rsidRPr="00731BA1" w:rsidRDefault="00DE01B8" w:rsidP="009B5C74">
            <w:pPr>
              <w:rPr>
                <w:b/>
              </w:rPr>
            </w:pPr>
            <w:r w:rsidRPr="00731BA1">
              <w:rPr>
                <w:b/>
              </w:rPr>
              <w:t>58.3-58.4</w:t>
            </w:r>
          </w:p>
        </w:tc>
        <w:tc>
          <w:tcPr>
            <w:tcW w:w="1151" w:type="dxa"/>
          </w:tcPr>
          <w:p w14:paraId="25BEC3B0" w14:textId="77777777" w:rsidR="00DE01B8" w:rsidRPr="0069151E" w:rsidRDefault="00DE01B8" w:rsidP="009B5C74">
            <w:r w:rsidRPr="0069151E">
              <w:t>1972,1975</w:t>
            </w:r>
          </w:p>
        </w:tc>
        <w:tc>
          <w:tcPr>
            <w:tcW w:w="1182" w:type="dxa"/>
          </w:tcPr>
          <w:p w14:paraId="2265EC4A" w14:textId="77777777" w:rsidR="00DE01B8" w:rsidRPr="00731BA1" w:rsidRDefault="00DE01B8" w:rsidP="009B5C74">
            <w:pPr>
              <w:rPr>
                <w:b/>
              </w:rPr>
            </w:pPr>
            <w:r w:rsidRPr="00731BA1">
              <w:rPr>
                <w:b/>
              </w:rPr>
              <w:t>61.8-61.9</w:t>
            </w:r>
          </w:p>
        </w:tc>
        <w:tc>
          <w:tcPr>
            <w:tcW w:w="1151" w:type="dxa"/>
          </w:tcPr>
          <w:p w14:paraId="3B2692F2" w14:textId="77777777" w:rsidR="00DE01B8" w:rsidRPr="002A121B" w:rsidRDefault="00DE01B8" w:rsidP="009B5C74">
            <w:r w:rsidRPr="0069151E">
              <w:t>2175,2177</w:t>
            </w:r>
          </w:p>
        </w:tc>
        <w:tc>
          <w:tcPr>
            <w:tcW w:w="1182" w:type="dxa"/>
          </w:tcPr>
          <w:p w14:paraId="51E0335E" w14:textId="77777777" w:rsidR="00DE01B8" w:rsidRPr="00731BA1" w:rsidRDefault="00DE01B8" w:rsidP="009B5C74">
            <w:pPr>
              <w:rPr>
                <w:b/>
              </w:rPr>
            </w:pPr>
            <w:r w:rsidRPr="00731BA1">
              <w:rPr>
                <w:b/>
              </w:rPr>
              <w:t>65.3-65.4</w:t>
            </w:r>
          </w:p>
        </w:tc>
        <w:tc>
          <w:tcPr>
            <w:tcW w:w="1206" w:type="dxa"/>
          </w:tcPr>
          <w:p w14:paraId="211F74BE" w14:textId="77777777" w:rsidR="00DE01B8" w:rsidRPr="002A121B" w:rsidRDefault="00DE01B8" w:rsidP="009B5C74">
            <w:r w:rsidRPr="0069151E">
              <w:t>2377,2380</w:t>
            </w:r>
          </w:p>
        </w:tc>
        <w:tc>
          <w:tcPr>
            <w:tcW w:w="1182" w:type="dxa"/>
          </w:tcPr>
          <w:p w14:paraId="4ECE5D76" w14:textId="77777777" w:rsidR="00DE01B8" w:rsidRPr="00731BA1" w:rsidRDefault="00DE01B8" w:rsidP="009B5C74">
            <w:pPr>
              <w:rPr>
                <w:b/>
              </w:rPr>
            </w:pPr>
            <w:r w:rsidRPr="00731BA1">
              <w:rPr>
                <w:b/>
              </w:rPr>
              <w:t>68.8-68.9</w:t>
            </w:r>
          </w:p>
        </w:tc>
        <w:tc>
          <w:tcPr>
            <w:tcW w:w="1151" w:type="dxa"/>
          </w:tcPr>
          <w:p w14:paraId="5DE459CC" w14:textId="77777777" w:rsidR="00DE01B8" w:rsidRPr="002A121B" w:rsidRDefault="00DE01B8" w:rsidP="009B5C74">
            <w:r w:rsidRPr="0069151E">
              <w:t>2580,2582</w:t>
            </w:r>
          </w:p>
        </w:tc>
      </w:tr>
      <w:tr w:rsidR="00DE01B8" w:rsidRPr="002A121B" w14:paraId="07CD9293" w14:textId="77777777" w:rsidTr="009B5C74">
        <w:trPr>
          <w:trHeight w:val="367"/>
          <w:jc w:val="center"/>
        </w:trPr>
        <w:tc>
          <w:tcPr>
            <w:tcW w:w="1249" w:type="dxa"/>
          </w:tcPr>
          <w:p w14:paraId="232B012E" w14:textId="77777777" w:rsidR="00DE01B8" w:rsidRPr="00731BA1" w:rsidRDefault="00DE01B8" w:rsidP="009B5C74">
            <w:pPr>
              <w:rPr>
                <w:b/>
              </w:rPr>
            </w:pPr>
            <w:r w:rsidRPr="00731BA1">
              <w:rPr>
                <w:b/>
              </w:rPr>
              <w:t>58.4-58.5</w:t>
            </w:r>
          </w:p>
        </w:tc>
        <w:tc>
          <w:tcPr>
            <w:tcW w:w="1151" w:type="dxa"/>
          </w:tcPr>
          <w:p w14:paraId="43D91209" w14:textId="77777777" w:rsidR="00DE01B8" w:rsidRPr="0069151E" w:rsidRDefault="00DE01B8" w:rsidP="009B5C74">
            <w:r w:rsidRPr="0069151E">
              <w:t>1978,1981</w:t>
            </w:r>
          </w:p>
        </w:tc>
        <w:tc>
          <w:tcPr>
            <w:tcW w:w="1182" w:type="dxa"/>
          </w:tcPr>
          <w:p w14:paraId="7995B251" w14:textId="77777777" w:rsidR="00DE01B8" w:rsidRPr="00731BA1" w:rsidRDefault="00DE01B8" w:rsidP="009B5C74">
            <w:pPr>
              <w:rPr>
                <w:b/>
              </w:rPr>
            </w:pPr>
            <w:r w:rsidRPr="00731BA1">
              <w:rPr>
                <w:b/>
              </w:rPr>
              <w:t>61.9-62.0</w:t>
            </w:r>
          </w:p>
        </w:tc>
        <w:tc>
          <w:tcPr>
            <w:tcW w:w="1151" w:type="dxa"/>
          </w:tcPr>
          <w:p w14:paraId="7EE6BF77" w14:textId="77777777" w:rsidR="00DE01B8" w:rsidRPr="002A121B" w:rsidRDefault="00DE01B8" w:rsidP="009B5C74">
            <w:r w:rsidRPr="0069151E">
              <w:t>2180,2183</w:t>
            </w:r>
          </w:p>
        </w:tc>
        <w:tc>
          <w:tcPr>
            <w:tcW w:w="1182" w:type="dxa"/>
          </w:tcPr>
          <w:p w14:paraId="754C23C0" w14:textId="77777777" w:rsidR="00DE01B8" w:rsidRPr="00731BA1" w:rsidRDefault="00DE01B8" w:rsidP="009B5C74">
            <w:pPr>
              <w:rPr>
                <w:b/>
              </w:rPr>
            </w:pPr>
            <w:r w:rsidRPr="00731BA1">
              <w:rPr>
                <w:b/>
              </w:rPr>
              <w:t>65.4-65.5</w:t>
            </w:r>
          </w:p>
        </w:tc>
        <w:tc>
          <w:tcPr>
            <w:tcW w:w="1206" w:type="dxa"/>
          </w:tcPr>
          <w:p w14:paraId="05046FC5" w14:textId="77777777" w:rsidR="00DE01B8" w:rsidRPr="002A121B" w:rsidRDefault="00DE01B8" w:rsidP="009B5C74">
            <w:r w:rsidRPr="0069151E">
              <w:t>2383,2386</w:t>
            </w:r>
          </w:p>
        </w:tc>
        <w:tc>
          <w:tcPr>
            <w:tcW w:w="1182" w:type="dxa"/>
          </w:tcPr>
          <w:p w14:paraId="16408527" w14:textId="77777777" w:rsidR="00DE01B8" w:rsidRPr="00731BA1" w:rsidRDefault="00DE01B8" w:rsidP="009B5C74">
            <w:pPr>
              <w:rPr>
                <w:b/>
              </w:rPr>
            </w:pPr>
            <w:r w:rsidRPr="00731BA1">
              <w:rPr>
                <w:b/>
              </w:rPr>
              <w:t>68.9-69.0</w:t>
            </w:r>
          </w:p>
        </w:tc>
        <w:tc>
          <w:tcPr>
            <w:tcW w:w="1151" w:type="dxa"/>
          </w:tcPr>
          <w:p w14:paraId="4440DF91" w14:textId="77777777" w:rsidR="00DE01B8" w:rsidRPr="002A121B" w:rsidRDefault="00DE01B8" w:rsidP="009B5C74">
            <w:r w:rsidRPr="0069151E">
              <w:t>2585,2588</w:t>
            </w:r>
          </w:p>
        </w:tc>
      </w:tr>
      <w:tr w:rsidR="00DE01B8" w:rsidRPr="002A121B" w14:paraId="1DF3FBD1" w14:textId="77777777" w:rsidTr="009B5C74">
        <w:trPr>
          <w:trHeight w:val="367"/>
          <w:jc w:val="center"/>
        </w:trPr>
        <w:tc>
          <w:tcPr>
            <w:tcW w:w="1249" w:type="dxa"/>
          </w:tcPr>
          <w:p w14:paraId="747CBD28" w14:textId="77777777" w:rsidR="00DE01B8" w:rsidRPr="00731BA1" w:rsidRDefault="00DE01B8" w:rsidP="009B5C74">
            <w:pPr>
              <w:rPr>
                <w:b/>
              </w:rPr>
            </w:pPr>
            <w:r w:rsidRPr="00731BA1">
              <w:rPr>
                <w:b/>
              </w:rPr>
              <w:t>58.5-58.6</w:t>
            </w:r>
          </w:p>
        </w:tc>
        <w:tc>
          <w:tcPr>
            <w:tcW w:w="1151" w:type="dxa"/>
          </w:tcPr>
          <w:p w14:paraId="7071AABA" w14:textId="77777777" w:rsidR="00DE01B8" w:rsidRPr="0069151E" w:rsidRDefault="00DE01B8" w:rsidP="009B5C74">
            <w:r w:rsidRPr="0069151E">
              <w:t>1984,1987</w:t>
            </w:r>
          </w:p>
        </w:tc>
        <w:tc>
          <w:tcPr>
            <w:tcW w:w="1182" w:type="dxa"/>
          </w:tcPr>
          <w:p w14:paraId="53AFA3DF" w14:textId="77777777" w:rsidR="00DE01B8" w:rsidRPr="00731BA1" w:rsidRDefault="00DE01B8" w:rsidP="009B5C74">
            <w:pPr>
              <w:rPr>
                <w:b/>
              </w:rPr>
            </w:pPr>
            <w:r w:rsidRPr="00731BA1">
              <w:rPr>
                <w:b/>
              </w:rPr>
              <w:t>62.0-62.1</w:t>
            </w:r>
          </w:p>
        </w:tc>
        <w:tc>
          <w:tcPr>
            <w:tcW w:w="1151" w:type="dxa"/>
          </w:tcPr>
          <w:p w14:paraId="142E770F" w14:textId="77777777" w:rsidR="00DE01B8" w:rsidRPr="002A121B" w:rsidRDefault="00DE01B8" w:rsidP="009B5C74">
            <w:r w:rsidRPr="0069151E">
              <w:t>2186,2189</w:t>
            </w:r>
          </w:p>
        </w:tc>
        <w:tc>
          <w:tcPr>
            <w:tcW w:w="1182" w:type="dxa"/>
          </w:tcPr>
          <w:p w14:paraId="559A3425" w14:textId="77777777" w:rsidR="00DE01B8" w:rsidRPr="00731BA1" w:rsidRDefault="00DE01B8" w:rsidP="009B5C74">
            <w:pPr>
              <w:rPr>
                <w:b/>
              </w:rPr>
            </w:pPr>
            <w:r w:rsidRPr="00731BA1">
              <w:rPr>
                <w:b/>
              </w:rPr>
              <w:t>65.5-65.6</w:t>
            </w:r>
          </w:p>
        </w:tc>
        <w:tc>
          <w:tcPr>
            <w:tcW w:w="1206" w:type="dxa"/>
          </w:tcPr>
          <w:p w14:paraId="17CF440A" w14:textId="77777777" w:rsidR="00DE01B8" w:rsidRPr="002A121B" w:rsidRDefault="00DE01B8" w:rsidP="009B5C74">
            <w:r w:rsidRPr="0069151E">
              <w:t>2389,2391</w:t>
            </w:r>
          </w:p>
        </w:tc>
        <w:tc>
          <w:tcPr>
            <w:tcW w:w="1182" w:type="dxa"/>
          </w:tcPr>
          <w:p w14:paraId="0571E9E3" w14:textId="77777777" w:rsidR="00DE01B8" w:rsidRPr="00731BA1" w:rsidRDefault="00DE01B8" w:rsidP="009B5C74">
            <w:pPr>
              <w:rPr>
                <w:b/>
              </w:rPr>
            </w:pPr>
            <w:r w:rsidRPr="00731BA1">
              <w:rPr>
                <w:b/>
              </w:rPr>
              <w:t>69.0-69.1</w:t>
            </w:r>
          </w:p>
        </w:tc>
        <w:tc>
          <w:tcPr>
            <w:tcW w:w="1151" w:type="dxa"/>
          </w:tcPr>
          <w:p w14:paraId="7E264A0E" w14:textId="77777777" w:rsidR="00DE01B8" w:rsidRPr="002A121B" w:rsidRDefault="00DE01B8" w:rsidP="009B5C74">
            <w:r w:rsidRPr="0069151E">
              <w:t>2591,2594</w:t>
            </w:r>
          </w:p>
        </w:tc>
      </w:tr>
      <w:tr w:rsidR="00DE01B8" w:rsidRPr="002A121B" w14:paraId="5D449DA3" w14:textId="77777777" w:rsidTr="009B5C74">
        <w:trPr>
          <w:trHeight w:val="367"/>
          <w:jc w:val="center"/>
        </w:trPr>
        <w:tc>
          <w:tcPr>
            <w:tcW w:w="1249" w:type="dxa"/>
          </w:tcPr>
          <w:p w14:paraId="341036CD" w14:textId="77777777" w:rsidR="00DE01B8" w:rsidRPr="00731BA1" w:rsidRDefault="00DE01B8" w:rsidP="009B5C74">
            <w:pPr>
              <w:rPr>
                <w:b/>
              </w:rPr>
            </w:pPr>
            <w:r w:rsidRPr="00731BA1">
              <w:rPr>
                <w:b/>
              </w:rPr>
              <w:t>58.6-58.7</w:t>
            </w:r>
          </w:p>
        </w:tc>
        <w:tc>
          <w:tcPr>
            <w:tcW w:w="1151" w:type="dxa"/>
          </w:tcPr>
          <w:p w14:paraId="6D1320F3" w14:textId="77777777" w:rsidR="00DE01B8" w:rsidRPr="0069151E" w:rsidRDefault="00DE01B8" w:rsidP="009B5C74">
            <w:r w:rsidRPr="0069151E">
              <w:t>1989,1992</w:t>
            </w:r>
          </w:p>
        </w:tc>
        <w:tc>
          <w:tcPr>
            <w:tcW w:w="1182" w:type="dxa"/>
          </w:tcPr>
          <w:p w14:paraId="11E3F940" w14:textId="77777777" w:rsidR="00DE01B8" w:rsidRPr="00731BA1" w:rsidRDefault="00DE01B8" w:rsidP="009B5C74">
            <w:pPr>
              <w:rPr>
                <w:b/>
              </w:rPr>
            </w:pPr>
            <w:r w:rsidRPr="00731BA1">
              <w:rPr>
                <w:b/>
              </w:rPr>
              <w:t>62.1-62.2</w:t>
            </w:r>
          </w:p>
        </w:tc>
        <w:tc>
          <w:tcPr>
            <w:tcW w:w="1151" w:type="dxa"/>
          </w:tcPr>
          <w:p w14:paraId="71DDC02C" w14:textId="77777777" w:rsidR="00DE01B8" w:rsidRPr="002A121B" w:rsidRDefault="00DE01B8" w:rsidP="009B5C74">
            <w:r w:rsidRPr="0069151E">
              <w:t>2192,2195</w:t>
            </w:r>
          </w:p>
        </w:tc>
        <w:tc>
          <w:tcPr>
            <w:tcW w:w="1182" w:type="dxa"/>
          </w:tcPr>
          <w:p w14:paraId="63225377" w14:textId="77777777" w:rsidR="00DE01B8" w:rsidRPr="00731BA1" w:rsidRDefault="00DE01B8" w:rsidP="009B5C74">
            <w:pPr>
              <w:rPr>
                <w:b/>
              </w:rPr>
            </w:pPr>
            <w:r w:rsidRPr="00731BA1">
              <w:rPr>
                <w:b/>
              </w:rPr>
              <w:t>65.6-65.7</w:t>
            </w:r>
          </w:p>
        </w:tc>
        <w:tc>
          <w:tcPr>
            <w:tcW w:w="1206" w:type="dxa"/>
          </w:tcPr>
          <w:p w14:paraId="36E8E342" w14:textId="77777777" w:rsidR="00DE01B8" w:rsidRPr="002A121B" w:rsidRDefault="00DE01B8" w:rsidP="009B5C74">
            <w:r w:rsidRPr="0069151E">
              <w:t>2394,2397,</w:t>
            </w:r>
          </w:p>
        </w:tc>
        <w:tc>
          <w:tcPr>
            <w:tcW w:w="1182" w:type="dxa"/>
          </w:tcPr>
          <w:p w14:paraId="1F632B74" w14:textId="77777777" w:rsidR="00DE01B8" w:rsidRPr="00731BA1" w:rsidRDefault="00DE01B8" w:rsidP="009B5C74">
            <w:pPr>
              <w:rPr>
                <w:b/>
              </w:rPr>
            </w:pPr>
            <w:r w:rsidRPr="00731BA1">
              <w:rPr>
                <w:b/>
              </w:rPr>
              <w:t>69.1-69.2</w:t>
            </w:r>
          </w:p>
        </w:tc>
        <w:tc>
          <w:tcPr>
            <w:tcW w:w="1151" w:type="dxa"/>
          </w:tcPr>
          <w:p w14:paraId="3A86B7C4" w14:textId="77777777" w:rsidR="00DE01B8" w:rsidRPr="002A121B" w:rsidRDefault="00DE01B8" w:rsidP="009B5C74">
            <w:r w:rsidRPr="0069151E">
              <w:t>2597,2600</w:t>
            </w:r>
          </w:p>
        </w:tc>
      </w:tr>
      <w:tr w:rsidR="00DE01B8" w:rsidRPr="002A121B" w14:paraId="5991F3E6" w14:textId="77777777" w:rsidTr="009B5C74">
        <w:trPr>
          <w:trHeight w:val="378"/>
          <w:jc w:val="center"/>
        </w:trPr>
        <w:tc>
          <w:tcPr>
            <w:tcW w:w="1249" w:type="dxa"/>
          </w:tcPr>
          <w:p w14:paraId="2C606256" w14:textId="77777777" w:rsidR="00DE01B8" w:rsidRPr="00731BA1" w:rsidRDefault="00DE01B8" w:rsidP="009B5C74">
            <w:pPr>
              <w:rPr>
                <w:b/>
              </w:rPr>
            </w:pPr>
            <w:r w:rsidRPr="00731BA1">
              <w:rPr>
                <w:b/>
              </w:rPr>
              <w:t>58.7-58.8</w:t>
            </w:r>
          </w:p>
        </w:tc>
        <w:tc>
          <w:tcPr>
            <w:tcW w:w="1151" w:type="dxa"/>
          </w:tcPr>
          <w:p w14:paraId="08A95B35" w14:textId="77777777" w:rsidR="00DE01B8" w:rsidRPr="0069151E" w:rsidRDefault="00DE01B8" w:rsidP="009B5C74">
            <w:r w:rsidRPr="0069151E">
              <w:t>1995,1998</w:t>
            </w:r>
          </w:p>
        </w:tc>
        <w:tc>
          <w:tcPr>
            <w:tcW w:w="1182" w:type="dxa"/>
          </w:tcPr>
          <w:p w14:paraId="641CAB30" w14:textId="77777777" w:rsidR="00DE01B8" w:rsidRPr="00731BA1" w:rsidRDefault="00DE01B8" w:rsidP="009B5C74">
            <w:pPr>
              <w:rPr>
                <w:b/>
              </w:rPr>
            </w:pPr>
            <w:r w:rsidRPr="00731BA1">
              <w:rPr>
                <w:b/>
              </w:rPr>
              <w:t>62.2-62.3</w:t>
            </w:r>
          </w:p>
        </w:tc>
        <w:tc>
          <w:tcPr>
            <w:tcW w:w="1151" w:type="dxa"/>
          </w:tcPr>
          <w:p w14:paraId="3AE02D59" w14:textId="77777777" w:rsidR="00DE01B8" w:rsidRPr="002A121B" w:rsidRDefault="00DE01B8" w:rsidP="009B5C74">
            <w:r w:rsidRPr="0069151E">
              <w:t>2198,2200</w:t>
            </w:r>
          </w:p>
        </w:tc>
        <w:tc>
          <w:tcPr>
            <w:tcW w:w="1182" w:type="dxa"/>
          </w:tcPr>
          <w:p w14:paraId="4538922A" w14:textId="77777777" w:rsidR="00DE01B8" w:rsidRPr="00731BA1" w:rsidRDefault="00DE01B8" w:rsidP="009B5C74">
            <w:pPr>
              <w:rPr>
                <w:b/>
              </w:rPr>
            </w:pPr>
            <w:r w:rsidRPr="00731BA1">
              <w:rPr>
                <w:b/>
              </w:rPr>
              <w:t>65.7-65.8</w:t>
            </w:r>
          </w:p>
        </w:tc>
        <w:tc>
          <w:tcPr>
            <w:tcW w:w="1206" w:type="dxa"/>
          </w:tcPr>
          <w:p w14:paraId="264C1F24" w14:textId="77777777" w:rsidR="00DE01B8" w:rsidRPr="002A121B" w:rsidRDefault="00DE01B8" w:rsidP="009B5C74">
            <w:r w:rsidRPr="0069151E">
              <w:t>2400,2403</w:t>
            </w:r>
          </w:p>
        </w:tc>
        <w:tc>
          <w:tcPr>
            <w:tcW w:w="1182" w:type="dxa"/>
          </w:tcPr>
          <w:p w14:paraId="51535F4D" w14:textId="77777777" w:rsidR="00DE01B8" w:rsidRPr="00731BA1" w:rsidRDefault="00DE01B8" w:rsidP="009B5C74">
            <w:pPr>
              <w:rPr>
                <w:b/>
              </w:rPr>
            </w:pPr>
            <w:r w:rsidRPr="00731BA1">
              <w:rPr>
                <w:b/>
              </w:rPr>
              <w:t>69.2-69.3</w:t>
            </w:r>
          </w:p>
        </w:tc>
        <w:tc>
          <w:tcPr>
            <w:tcW w:w="1151" w:type="dxa"/>
          </w:tcPr>
          <w:p w14:paraId="067BE1CC" w14:textId="77777777" w:rsidR="00DE01B8" w:rsidRPr="002A121B" w:rsidRDefault="00DE01B8" w:rsidP="009B5C74">
            <w:r w:rsidRPr="0069151E">
              <w:t>2603,2606</w:t>
            </w:r>
          </w:p>
        </w:tc>
      </w:tr>
      <w:tr w:rsidR="00DE01B8" w:rsidRPr="002A121B" w14:paraId="08E284A2" w14:textId="77777777" w:rsidTr="009B5C74">
        <w:trPr>
          <w:trHeight w:val="367"/>
          <w:jc w:val="center"/>
        </w:trPr>
        <w:tc>
          <w:tcPr>
            <w:tcW w:w="1249" w:type="dxa"/>
          </w:tcPr>
          <w:p w14:paraId="4F469F83" w14:textId="77777777" w:rsidR="00DE01B8" w:rsidRPr="00731BA1" w:rsidRDefault="00DE01B8" w:rsidP="009B5C74">
            <w:pPr>
              <w:rPr>
                <w:b/>
              </w:rPr>
            </w:pPr>
            <w:r w:rsidRPr="00731BA1">
              <w:rPr>
                <w:b/>
              </w:rPr>
              <w:t>58.8-58.9</w:t>
            </w:r>
          </w:p>
        </w:tc>
        <w:tc>
          <w:tcPr>
            <w:tcW w:w="1151" w:type="dxa"/>
          </w:tcPr>
          <w:p w14:paraId="63624013" w14:textId="77777777" w:rsidR="00DE01B8" w:rsidRPr="0069151E" w:rsidRDefault="00DE01B8" w:rsidP="009B5C74">
            <w:r w:rsidRPr="0069151E">
              <w:t>2001,2004</w:t>
            </w:r>
          </w:p>
        </w:tc>
        <w:tc>
          <w:tcPr>
            <w:tcW w:w="1182" w:type="dxa"/>
          </w:tcPr>
          <w:p w14:paraId="4B4110CA" w14:textId="77777777" w:rsidR="00DE01B8" w:rsidRPr="00731BA1" w:rsidRDefault="00DE01B8" w:rsidP="009B5C74">
            <w:pPr>
              <w:rPr>
                <w:b/>
              </w:rPr>
            </w:pPr>
            <w:r w:rsidRPr="00731BA1">
              <w:rPr>
                <w:b/>
              </w:rPr>
              <w:t>62.3-62.4</w:t>
            </w:r>
          </w:p>
        </w:tc>
        <w:tc>
          <w:tcPr>
            <w:tcW w:w="1151" w:type="dxa"/>
          </w:tcPr>
          <w:p w14:paraId="1A2DE0D7" w14:textId="77777777" w:rsidR="00DE01B8" w:rsidRPr="002A121B" w:rsidRDefault="00DE01B8" w:rsidP="009B5C74">
            <w:r w:rsidRPr="0069151E">
              <w:t>2203,2206</w:t>
            </w:r>
          </w:p>
        </w:tc>
        <w:tc>
          <w:tcPr>
            <w:tcW w:w="1182" w:type="dxa"/>
          </w:tcPr>
          <w:p w14:paraId="6D174835" w14:textId="77777777" w:rsidR="00DE01B8" w:rsidRPr="00731BA1" w:rsidRDefault="00DE01B8" w:rsidP="009B5C74">
            <w:pPr>
              <w:rPr>
                <w:b/>
              </w:rPr>
            </w:pPr>
            <w:r w:rsidRPr="00731BA1">
              <w:rPr>
                <w:b/>
              </w:rPr>
              <w:t>65.8-65.9</w:t>
            </w:r>
          </w:p>
        </w:tc>
        <w:tc>
          <w:tcPr>
            <w:tcW w:w="1206" w:type="dxa"/>
          </w:tcPr>
          <w:p w14:paraId="313A0A9F" w14:textId="77777777" w:rsidR="00DE01B8" w:rsidRPr="002A121B" w:rsidRDefault="00DE01B8" w:rsidP="009B5C74">
            <w:r w:rsidRPr="0069151E">
              <w:t>2406,2409</w:t>
            </w:r>
          </w:p>
        </w:tc>
        <w:tc>
          <w:tcPr>
            <w:tcW w:w="1182" w:type="dxa"/>
          </w:tcPr>
          <w:p w14:paraId="1AB648DC" w14:textId="77777777" w:rsidR="00DE01B8" w:rsidRPr="00731BA1" w:rsidRDefault="00DE01B8" w:rsidP="009B5C74">
            <w:pPr>
              <w:rPr>
                <w:b/>
              </w:rPr>
            </w:pPr>
            <w:r w:rsidRPr="00731BA1">
              <w:rPr>
                <w:b/>
              </w:rPr>
              <w:t>69.3-69.4</w:t>
            </w:r>
          </w:p>
        </w:tc>
        <w:tc>
          <w:tcPr>
            <w:tcW w:w="1151" w:type="dxa"/>
          </w:tcPr>
          <w:p w14:paraId="5E15E441" w14:textId="77777777" w:rsidR="00DE01B8" w:rsidRPr="002A121B" w:rsidRDefault="00DE01B8" w:rsidP="009B5C74">
            <w:r w:rsidRPr="0069151E">
              <w:t>2608,2611</w:t>
            </w:r>
          </w:p>
        </w:tc>
      </w:tr>
      <w:tr w:rsidR="00DE01B8" w:rsidRPr="002A121B" w14:paraId="0906CC36" w14:textId="77777777" w:rsidTr="009B5C74">
        <w:trPr>
          <w:trHeight w:val="367"/>
          <w:jc w:val="center"/>
        </w:trPr>
        <w:tc>
          <w:tcPr>
            <w:tcW w:w="1249" w:type="dxa"/>
          </w:tcPr>
          <w:p w14:paraId="7506E75B" w14:textId="77777777" w:rsidR="00DE01B8" w:rsidRPr="00731BA1" w:rsidRDefault="00DE01B8" w:rsidP="009B5C74">
            <w:pPr>
              <w:rPr>
                <w:b/>
              </w:rPr>
            </w:pPr>
            <w:r w:rsidRPr="00731BA1">
              <w:rPr>
                <w:b/>
              </w:rPr>
              <w:t>58.9-59.0</w:t>
            </w:r>
          </w:p>
        </w:tc>
        <w:tc>
          <w:tcPr>
            <w:tcW w:w="1151" w:type="dxa"/>
          </w:tcPr>
          <w:p w14:paraId="24E68A37" w14:textId="77777777" w:rsidR="00DE01B8" w:rsidRPr="0069151E" w:rsidRDefault="00DE01B8" w:rsidP="009B5C74">
            <w:r w:rsidRPr="0069151E">
              <w:t>2007,2010</w:t>
            </w:r>
          </w:p>
        </w:tc>
        <w:tc>
          <w:tcPr>
            <w:tcW w:w="1182" w:type="dxa"/>
          </w:tcPr>
          <w:p w14:paraId="3B513912" w14:textId="77777777" w:rsidR="00DE01B8" w:rsidRPr="00731BA1" w:rsidRDefault="00DE01B8" w:rsidP="009B5C74">
            <w:pPr>
              <w:rPr>
                <w:b/>
              </w:rPr>
            </w:pPr>
            <w:r w:rsidRPr="00731BA1">
              <w:rPr>
                <w:b/>
              </w:rPr>
              <w:t>62.4-62.5</w:t>
            </w:r>
          </w:p>
        </w:tc>
        <w:tc>
          <w:tcPr>
            <w:tcW w:w="1151" w:type="dxa"/>
          </w:tcPr>
          <w:p w14:paraId="36074041" w14:textId="77777777" w:rsidR="00DE01B8" w:rsidRPr="002A121B" w:rsidRDefault="00DE01B8" w:rsidP="009B5C74">
            <w:r w:rsidRPr="0069151E">
              <w:t>2209,2212</w:t>
            </w:r>
          </w:p>
        </w:tc>
        <w:tc>
          <w:tcPr>
            <w:tcW w:w="1182" w:type="dxa"/>
          </w:tcPr>
          <w:p w14:paraId="4F38D9D9" w14:textId="77777777" w:rsidR="00DE01B8" w:rsidRPr="00731BA1" w:rsidRDefault="00DE01B8" w:rsidP="009B5C74">
            <w:pPr>
              <w:rPr>
                <w:b/>
              </w:rPr>
            </w:pPr>
            <w:r w:rsidRPr="00731BA1">
              <w:rPr>
                <w:b/>
              </w:rPr>
              <w:t>65.9-66.0</w:t>
            </w:r>
          </w:p>
        </w:tc>
        <w:tc>
          <w:tcPr>
            <w:tcW w:w="1206" w:type="dxa"/>
          </w:tcPr>
          <w:p w14:paraId="530A4AAC" w14:textId="77777777" w:rsidR="00DE01B8" w:rsidRPr="002A121B" w:rsidRDefault="00DE01B8" w:rsidP="009B5C74">
            <w:r w:rsidRPr="0069151E">
              <w:t>2412,2415</w:t>
            </w:r>
          </w:p>
        </w:tc>
        <w:tc>
          <w:tcPr>
            <w:tcW w:w="1182" w:type="dxa"/>
          </w:tcPr>
          <w:p w14:paraId="4CDF9774" w14:textId="77777777" w:rsidR="00DE01B8" w:rsidRPr="00731BA1" w:rsidRDefault="00DE01B8" w:rsidP="009B5C74">
            <w:pPr>
              <w:rPr>
                <w:b/>
              </w:rPr>
            </w:pPr>
            <w:r w:rsidRPr="00731BA1">
              <w:rPr>
                <w:b/>
              </w:rPr>
              <w:t>69.4-69.5</w:t>
            </w:r>
          </w:p>
        </w:tc>
        <w:tc>
          <w:tcPr>
            <w:tcW w:w="1151" w:type="dxa"/>
          </w:tcPr>
          <w:p w14:paraId="38C2175B" w14:textId="77777777" w:rsidR="00DE01B8" w:rsidRPr="002A121B" w:rsidRDefault="00DE01B8" w:rsidP="009B5C74">
            <w:r w:rsidRPr="0069151E">
              <w:t>2614,2617</w:t>
            </w:r>
          </w:p>
        </w:tc>
      </w:tr>
      <w:tr w:rsidR="00DE01B8" w:rsidRPr="002A121B" w14:paraId="3617B5D1" w14:textId="77777777" w:rsidTr="009B5C74">
        <w:trPr>
          <w:trHeight w:val="367"/>
          <w:jc w:val="center"/>
        </w:trPr>
        <w:tc>
          <w:tcPr>
            <w:tcW w:w="1249" w:type="dxa"/>
          </w:tcPr>
          <w:p w14:paraId="64D4F866" w14:textId="77777777" w:rsidR="00DE01B8" w:rsidRPr="00731BA1" w:rsidRDefault="00DE01B8" w:rsidP="009B5C74">
            <w:pPr>
              <w:rPr>
                <w:b/>
              </w:rPr>
            </w:pPr>
            <w:r w:rsidRPr="00731BA1">
              <w:rPr>
                <w:b/>
              </w:rPr>
              <w:t>59.0-59.1</w:t>
            </w:r>
          </w:p>
        </w:tc>
        <w:tc>
          <w:tcPr>
            <w:tcW w:w="1151" w:type="dxa"/>
          </w:tcPr>
          <w:p w14:paraId="594A5784" w14:textId="77777777" w:rsidR="00DE01B8" w:rsidRPr="0069151E" w:rsidRDefault="00DE01B8" w:rsidP="009B5C74">
            <w:r w:rsidRPr="0069151E">
              <w:t>2012,2015</w:t>
            </w:r>
          </w:p>
        </w:tc>
        <w:tc>
          <w:tcPr>
            <w:tcW w:w="1182" w:type="dxa"/>
          </w:tcPr>
          <w:p w14:paraId="140C4377" w14:textId="77777777" w:rsidR="00DE01B8" w:rsidRPr="00731BA1" w:rsidRDefault="00DE01B8" w:rsidP="009B5C74">
            <w:pPr>
              <w:rPr>
                <w:b/>
              </w:rPr>
            </w:pPr>
            <w:r w:rsidRPr="00731BA1">
              <w:rPr>
                <w:b/>
              </w:rPr>
              <w:t>62.5-62.6</w:t>
            </w:r>
          </w:p>
        </w:tc>
        <w:tc>
          <w:tcPr>
            <w:tcW w:w="1151" w:type="dxa"/>
          </w:tcPr>
          <w:p w14:paraId="3584DDE9" w14:textId="77777777" w:rsidR="00DE01B8" w:rsidRPr="002A121B" w:rsidRDefault="00DE01B8" w:rsidP="009B5C74">
            <w:r w:rsidRPr="0069151E">
              <w:t>2215,2218</w:t>
            </w:r>
          </w:p>
        </w:tc>
        <w:tc>
          <w:tcPr>
            <w:tcW w:w="1182" w:type="dxa"/>
          </w:tcPr>
          <w:p w14:paraId="4541F788" w14:textId="77777777" w:rsidR="00DE01B8" w:rsidRPr="00731BA1" w:rsidRDefault="00DE01B8" w:rsidP="009B5C74">
            <w:pPr>
              <w:rPr>
                <w:b/>
              </w:rPr>
            </w:pPr>
            <w:r w:rsidRPr="00731BA1">
              <w:rPr>
                <w:b/>
              </w:rPr>
              <w:t>66.0-66.1</w:t>
            </w:r>
          </w:p>
        </w:tc>
        <w:tc>
          <w:tcPr>
            <w:tcW w:w="1206" w:type="dxa"/>
          </w:tcPr>
          <w:p w14:paraId="0EC1E59D" w14:textId="77777777" w:rsidR="00DE01B8" w:rsidRPr="002A121B" w:rsidRDefault="00DE01B8" w:rsidP="009B5C74">
            <w:r w:rsidRPr="0069151E">
              <w:t>2418,2420</w:t>
            </w:r>
          </w:p>
        </w:tc>
        <w:tc>
          <w:tcPr>
            <w:tcW w:w="1182" w:type="dxa"/>
          </w:tcPr>
          <w:p w14:paraId="3F927D45" w14:textId="77777777" w:rsidR="00DE01B8" w:rsidRPr="00731BA1" w:rsidRDefault="00DE01B8" w:rsidP="009B5C74">
            <w:pPr>
              <w:rPr>
                <w:b/>
              </w:rPr>
            </w:pPr>
            <w:r w:rsidRPr="00731BA1">
              <w:rPr>
                <w:b/>
              </w:rPr>
              <w:t>69.5-69.6</w:t>
            </w:r>
          </w:p>
        </w:tc>
        <w:tc>
          <w:tcPr>
            <w:tcW w:w="1151" w:type="dxa"/>
          </w:tcPr>
          <w:p w14:paraId="71DC939C" w14:textId="77777777" w:rsidR="00DE01B8" w:rsidRPr="002A121B" w:rsidRDefault="00DE01B8" w:rsidP="009B5C74">
            <w:r w:rsidRPr="0069151E">
              <w:t>2620,2623</w:t>
            </w:r>
          </w:p>
        </w:tc>
      </w:tr>
      <w:tr w:rsidR="00DE01B8" w:rsidRPr="002A121B" w14:paraId="03D63A14" w14:textId="77777777" w:rsidTr="009B5C74">
        <w:trPr>
          <w:trHeight w:val="378"/>
          <w:jc w:val="center"/>
        </w:trPr>
        <w:tc>
          <w:tcPr>
            <w:tcW w:w="1249" w:type="dxa"/>
          </w:tcPr>
          <w:p w14:paraId="46A6ED5D" w14:textId="77777777" w:rsidR="00DE01B8" w:rsidRPr="00731BA1" w:rsidRDefault="00DE01B8" w:rsidP="009B5C74">
            <w:pPr>
              <w:rPr>
                <w:b/>
              </w:rPr>
            </w:pPr>
            <w:r w:rsidRPr="00731BA1">
              <w:rPr>
                <w:b/>
              </w:rPr>
              <w:t>59.1-59.2</w:t>
            </w:r>
          </w:p>
        </w:tc>
        <w:tc>
          <w:tcPr>
            <w:tcW w:w="1151" w:type="dxa"/>
          </w:tcPr>
          <w:p w14:paraId="0CECEBD8" w14:textId="77777777" w:rsidR="00DE01B8" w:rsidRPr="0069151E" w:rsidRDefault="00DE01B8" w:rsidP="009B5C74">
            <w:r w:rsidRPr="0069151E">
              <w:t>2018,2021</w:t>
            </w:r>
          </w:p>
        </w:tc>
        <w:tc>
          <w:tcPr>
            <w:tcW w:w="1182" w:type="dxa"/>
          </w:tcPr>
          <w:p w14:paraId="782075E3" w14:textId="77777777" w:rsidR="00DE01B8" w:rsidRPr="00731BA1" w:rsidRDefault="00DE01B8" w:rsidP="009B5C74">
            <w:pPr>
              <w:rPr>
                <w:b/>
              </w:rPr>
            </w:pPr>
            <w:r w:rsidRPr="00731BA1">
              <w:rPr>
                <w:b/>
              </w:rPr>
              <w:t>62.6-62.7</w:t>
            </w:r>
          </w:p>
        </w:tc>
        <w:tc>
          <w:tcPr>
            <w:tcW w:w="1151" w:type="dxa"/>
          </w:tcPr>
          <w:p w14:paraId="10577D0E" w14:textId="77777777" w:rsidR="00DE01B8" w:rsidRPr="002A121B" w:rsidRDefault="00DE01B8" w:rsidP="009B5C74">
            <w:r w:rsidRPr="0069151E">
              <w:t>2221,2224</w:t>
            </w:r>
          </w:p>
        </w:tc>
        <w:tc>
          <w:tcPr>
            <w:tcW w:w="1182" w:type="dxa"/>
          </w:tcPr>
          <w:p w14:paraId="076531AB" w14:textId="77777777" w:rsidR="00DE01B8" w:rsidRPr="00731BA1" w:rsidRDefault="00DE01B8" w:rsidP="009B5C74">
            <w:pPr>
              <w:rPr>
                <w:b/>
              </w:rPr>
            </w:pPr>
            <w:r w:rsidRPr="00731BA1">
              <w:rPr>
                <w:b/>
              </w:rPr>
              <w:t>66.1-66.2</w:t>
            </w:r>
          </w:p>
        </w:tc>
        <w:tc>
          <w:tcPr>
            <w:tcW w:w="1206" w:type="dxa"/>
          </w:tcPr>
          <w:p w14:paraId="502F2DB5" w14:textId="77777777" w:rsidR="00DE01B8" w:rsidRPr="002A121B" w:rsidRDefault="00DE01B8" w:rsidP="009B5C74">
            <w:r w:rsidRPr="0069151E">
              <w:t>2423, 2426</w:t>
            </w:r>
          </w:p>
        </w:tc>
        <w:tc>
          <w:tcPr>
            <w:tcW w:w="1182" w:type="dxa"/>
          </w:tcPr>
          <w:p w14:paraId="3CF9689F" w14:textId="77777777" w:rsidR="00DE01B8" w:rsidRPr="00731BA1" w:rsidRDefault="00DE01B8" w:rsidP="009B5C74">
            <w:pPr>
              <w:rPr>
                <w:b/>
              </w:rPr>
            </w:pPr>
            <w:r w:rsidRPr="00731BA1">
              <w:rPr>
                <w:b/>
              </w:rPr>
              <w:t>69.6-69.7</w:t>
            </w:r>
          </w:p>
        </w:tc>
        <w:tc>
          <w:tcPr>
            <w:tcW w:w="1151" w:type="dxa"/>
          </w:tcPr>
          <w:p w14:paraId="472F7CDE" w14:textId="77777777" w:rsidR="00DE01B8" w:rsidRPr="002A121B" w:rsidRDefault="00DE01B8" w:rsidP="009B5C74">
            <w:r w:rsidRPr="0069151E">
              <w:t>2626,2629</w:t>
            </w:r>
          </w:p>
        </w:tc>
      </w:tr>
      <w:tr w:rsidR="00DE01B8" w:rsidRPr="002A121B" w14:paraId="5FA06E99" w14:textId="77777777" w:rsidTr="009B5C74">
        <w:trPr>
          <w:trHeight w:val="367"/>
          <w:jc w:val="center"/>
        </w:trPr>
        <w:tc>
          <w:tcPr>
            <w:tcW w:w="1249" w:type="dxa"/>
          </w:tcPr>
          <w:p w14:paraId="4C7EB42F" w14:textId="77777777" w:rsidR="00DE01B8" w:rsidRPr="00731BA1" w:rsidRDefault="00DE01B8" w:rsidP="009B5C74">
            <w:pPr>
              <w:rPr>
                <w:b/>
              </w:rPr>
            </w:pPr>
            <w:r w:rsidRPr="00731BA1">
              <w:rPr>
                <w:b/>
              </w:rPr>
              <w:t>59.2-59.3</w:t>
            </w:r>
          </w:p>
        </w:tc>
        <w:tc>
          <w:tcPr>
            <w:tcW w:w="1151" w:type="dxa"/>
          </w:tcPr>
          <w:p w14:paraId="33D33B47" w14:textId="77777777" w:rsidR="00DE01B8" w:rsidRPr="0069151E" w:rsidRDefault="00DE01B8" w:rsidP="009B5C74">
            <w:r w:rsidRPr="0069151E">
              <w:t>2024,2027</w:t>
            </w:r>
          </w:p>
        </w:tc>
        <w:tc>
          <w:tcPr>
            <w:tcW w:w="1182" w:type="dxa"/>
          </w:tcPr>
          <w:p w14:paraId="4995E237" w14:textId="77777777" w:rsidR="00DE01B8" w:rsidRPr="00731BA1" w:rsidRDefault="00DE01B8" w:rsidP="009B5C74">
            <w:pPr>
              <w:rPr>
                <w:b/>
              </w:rPr>
            </w:pPr>
            <w:r w:rsidRPr="00731BA1">
              <w:rPr>
                <w:b/>
              </w:rPr>
              <w:t>62.7-62.8</w:t>
            </w:r>
          </w:p>
        </w:tc>
        <w:tc>
          <w:tcPr>
            <w:tcW w:w="1151" w:type="dxa"/>
          </w:tcPr>
          <w:p w14:paraId="16144681" w14:textId="77777777" w:rsidR="00DE01B8" w:rsidRPr="002A121B" w:rsidRDefault="00DE01B8" w:rsidP="009B5C74">
            <w:r w:rsidRPr="0069151E">
              <w:t>2227,2229</w:t>
            </w:r>
          </w:p>
        </w:tc>
        <w:tc>
          <w:tcPr>
            <w:tcW w:w="1182" w:type="dxa"/>
          </w:tcPr>
          <w:p w14:paraId="22E17345" w14:textId="77777777" w:rsidR="00DE01B8" w:rsidRPr="00731BA1" w:rsidRDefault="00DE01B8" w:rsidP="009B5C74">
            <w:pPr>
              <w:rPr>
                <w:b/>
              </w:rPr>
            </w:pPr>
            <w:r w:rsidRPr="00731BA1">
              <w:rPr>
                <w:b/>
              </w:rPr>
              <w:t>66.2-66.3</w:t>
            </w:r>
          </w:p>
        </w:tc>
        <w:tc>
          <w:tcPr>
            <w:tcW w:w="1206" w:type="dxa"/>
          </w:tcPr>
          <w:p w14:paraId="3E0FDE95" w14:textId="77777777" w:rsidR="00DE01B8" w:rsidRPr="002A121B" w:rsidRDefault="00DE01B8" w:rsidP="009B5C74">
            <w:r w:rsidRPr="0069151E">
              <w:t>2429,2432</w:t>
            </w:r>
          </w:p>
        </w:tc>
        <w:tc>
          <w:tcPr>
            <w:tcW w:w="1182" w:type="dxa"/>
          </w:tcPr>
          <w:p w14:paraId="01DABCAB" w14:textId="77777777" w:rsidR="00DE01B8" w:rsidRPr="00731BA1" w:rsidRDefault="00DE01B8" w:rsidP="009B5C74">
            <w:pPr>
              <w:rPr>
                <w:b/>
              </w:rPr>
            </w:pPr>
            <w:r w:rsidRPr="00731BA1">
              <w:rPr>
                <w:b/>
              </w:rPr>
              <w:t>69.7-69.8</w:t>
            </w:r>
          </w:p>
        </w:tc>
        <w:tc>
          <w:tcPr>
            <w:tcW w:w="1151" w:type="dxa"/>
          </w:tcPr>
          <w:p w14:paraId="3F84AAFC" w14:textId="77777777" w:rsidR="00DE01B8" w:rsidRPr="002A121B" w:rsidRDefault="00DE01B8" w:rsidP="009B5C74">
            <w:r w:rsidRPr="0069151E">
              <w:t>2632,2635</w:t>
            </w:r>
          </w:p>
        </w:tc>
      </w:tr>
      <w:tr w:rsidR="00DE01B8" w:rsidRPr="002A121B" w14:paraId="5B89D259" w14:textId="77777777" w:rsidTr="009B5C74">
        <w:trPr>
          <w:trHeight w:val="367"/>
          <w:jc w:val="center"/>
        </w:trPr>
        <w:tc>
          <w:tcPr>
            <w:tcW w:w="1249" w:type="dxa"/>
          </w:tcPr>
          <w:p w14:paraId="28BFC763" w14:textId="77777777" w:rsidR="00DE01B8" w:rsidRPr="00731BA1" w:rsidRDefault="00DE01B8" w:rsidP="009B5C74">
            <w:pPr>
              <w:rPr>
                <w:b/>
              </w:rPr>
            </w:pPr>
            <w:r w:rsidRPr="00731BA1">
              <w:rPr>
                <w:b/>
              </w:rPr>
              <w:t>59.3-59.4</w:t>
            </w:r>
          </w:p>
        </w:tc>
        <w:tc>
          <w:tcPr>
            <w:tcW w:w="1151" w:type="dxa"/>
          </w:tcPr>
          <w:p w14:paraId="6050F8B4" w14:textId="77777777" w:rsidR="00DE01B8" w:rsidRPr="0069151E" w:rsidRDefault="00DE01B8" w:rsidP="009B5C74">
            <w:r w:rsidRPr="0069151E">
              <w:t>2030,2033</w:t>
            </w:r>
          </w:p>
        </w:tc>
        <w:tc>
          <w:tcPr>
            <w:tcW w:w="1182" w:type="dxa"/>
          </w:tcPr>
          <w:p w14:paraId="1D620622" w14:textId="77777777" w:rsidR="00DE01B8" w:rsidRPr="00731BA1" w:rsidRDefault="00DE01B8" w:rsidP="009B5C74">
            <w:pPr>
              <w:rPr>
                <w:b/>
              </w:rPr>
            </w:pPr>
            <w:r w:rsidRPr="00731BA1">
              <w:rPr>
                <w:b/>
              </w:rPr>
              <w:t>62.8-62.9</w:t>
            </w:r>
          </w:p>
        </w:tc>
        <w:tc>
          <w:tcPr>
            <w:tcW w:w="1151" w:type="dxa"/>
          </w:tcPr>
          <w:p w14:paraId="5491F9AD" w14:textId="77777777" w:rsidR="00DE01B8" w:rsidRPr="002A121B" w:rsidRDefault="00DE01B8" w:rsidP="009B5C74">
            <w:r w:rsidRPr="0069151E">
              <w:t>2232,2235</w:t>
            </w:r>
          </w:p>
        </w:tc>
        <w:tc>
          <w:tcPr>
            <w:tcW w:w="1182" w:type="dxa"/>
          </w:tcPr>
          <w:p w14:paraId="7F244BF1" w14:textId="77777777" w:rsidR="00DE01B8" w:rsidRPr="00731BA1" w:rsidRDefault="00DE01B8" w:rsidP="009B5C74">
            <w:pPr>
              <w:rPr>
                <w:b/>
              </w:rPr>
            </w:pPr>
            <w:r w:rsidRPr="00731BA1">
              <w:rPr>
                <w:b/>
              </w:rPr>
              <w:t>66.3-66.4</w:t>
            </w:r>
          </w:p>
        </w:tc>
        <w:tc>
          <w:tcPr>
            <w:tcW w:w="1206" w:type="dxa"/>
          </w:tcPr>
          <w:p w14:paraId="2E82648C" w14:textId="77777777" w:rsidR="00DE01B8" w:rsidRPr="002A121B" w:rsidRDefault="00DE01B8" w:rsidP="009B5C74">
            <w:r w:rsidRPr="0069151E">
              <w:t>2435,2438</w:t>
            </w:r>
          </w:p>
        </w:tc>
        <w:tc>
          <w:tcPr>
            <w:tcW w:w="1182" w:type="dxa"/>
          </w:tcPr>
          <w:p w14:paraId="5B581C69" w14:textId="77777777" w:rsidR="00DE01B8" w:rsidRPr="00731BA1" w:rsidRDefault="00DE01B8" w:rsidP="009B5C74">
            <w:pPr>
              <w:rPr>
                <w:b/>
              </w:rPr>
            </w:pPr>
            <w:r w:rsidRPr="00731BA1">
              <w:rPr>
                <w:b/>
              </w:rPr>
              <w:t>69.8-69.9</w:t>
            </w:r>
          </w:p>
        </w:tc>
        <w:tc>
          <w:tcPr>
            <w:tcW w:w="1151" w:type="dxa"/>
          </w:tcPr>
          <w:p w14:paraId="5E46C1E8" w14:textId="77777777" w:rsidR="00DE01B8" w:rsidRPr="002A121B" w:rsidRDefault="00DE01B8" w:rsidP="009B5C74">
            <w:r w:rsidRPr="0069151E">
              <w:t>2637,2640</w:t>
            </w:r>
          </w:p>
        </w:tc>
      </w:tr>
      <w:tr w:rsidR="00DE01B8" w:rsidRPr="002A121B" w14:paraId="4A80FFF3" w14:textId="77777777" w:rsidTr="009B5C74">
        <w:trPr>
          <w:trHeight w:val="367"/>
          <w:jc w:val="center"/>
        </w:trPr>
        <w:tc>
          <w:tcPr>
            <w:tcW w:w="1249" w:type="dxa"/>
          </w:tcPr>
          <w:p w14:paraId="51577DD8" w14:textId="77777777" w:rsidR="00DE01B8" w:rsidRPr="00731BA1" w:rsidRDefault="00DE01B8" w:rsidP="009B5C74">
            <w:pPr>
              <w:rPr>
                <w:b/>
              </w:rPr>
            </w:pPr>
            <w:r w:rsidRPr="00731BA1">
              <w:rPr>
                <w:b/>
              </w:rPr>
              <w:t>59.4-59.5</w:t>
            </w:r>
          </w:p>
        </w:tc>
        <w:tc>
          <w:tcPr>
            <w:tcW w:w="1151" w:type="dxa"/>
          </w:tcPr>
          <w:p w14:paraId="24839552" w14:textId="77777777" w:rsidR="00DE01B8" w:rsidRPr="0069151E" w:rsidRDefault="00DE01B8" w:rsidP="009B5C74">
            <w:r w:rsidRPr="0069151E">
              <w:t>2036,2038</w:t>
            </w:r>
          </w:p>
        </w:tc>
        <w:tc>
          <w:tcPr>
            <w:tcW w:w="1182" w:type="dxa"/>
          </w:tcPr>
          <w:p w14:paraId="67043A10" w14:textId="77777777" w:rsidR="00DE01B8" w:rsidRPr="00731BA1" w:rsidRDefault="00DE01B8" w:rsidP="009B5C74">
            <w:pPr>
              <w:rPr>
                <w:b/>
              </w:rPr>
            </w:pPr>
            <w:r w:rsidRPr="00731BA1">
              <w:rPr>
                <w:b/>
              </w:rPr>
              <w:t>62.9-63.0</w:t>
            </w:r>
          </w:p>
        </w:tc>
        <w:tc>
          <w:tcPr>
            <w:tcW w:w="1151" w:type="dxa"/>
          </w:tcPr>
          <w:p w14:paraId="28345866" w14:textId="77777777" w:rsidR="00DE01B8" w:rsidRPr="002A121B" w:rsidRDefault="00DE01B8" w:rsidP="009B5C74">
            <w:r w:rsidRPr="0069151E">
              <w:t>2238,2241</w:t>
            </w:r>
          </w:p>
        </w:tc>
        <w:tc>
          <w:tcPr>
            <w:tcW w:w="1182" w:type="dxa"/>
          </w:tcPr>
          <w:p w14:paraId="7B2FF9B2" w14:textId="77777777" w:rsidR="00DE01B8" w:rsidRPr="00731BA1" w:rsidRDefault="00DE01B8" w:rsidP="009B5C74">
            <w:pPr>
              <w:rPr>
                <w:b/>
              </w:rPr>
            </w:pPr>
            <w:r w:rsidRPr="00731BA1">
              <w:rPr>
                <w:b/>
              </w:rPr>
              <w:t>66.4-66.5</w:t>
            </w:r>
          </w:p>
        </w:tc>
        <w:tc>
          <w:tcPr>
            <w:tcW w:w="1206" w:type="dxa"/>
          </w:tcPr>
          <w:p w14:paraId="7A8B2E27" w14:textId="77777777" w:rsidR="00DE01B8" w:rsidRPr="002A121B" w:rsidRDefault="00DE01B8" w:rsidP="009B5C74">
            <w:r w:rsidRPr="0069151E">
              <w:t>2441,2444</w:t>
            </w:r>
          </w:p>
        </w:tc>
        <w:tc>
          <w:tcPr>
            <w:tcW w:w="1182" w:type="dxa"/>
          </w:tcPr>
          <w:p w14:paraId="48767E30" w14:textId="77777777" w:rsidR="00DE01B8" w:rsidRPr="00731BA1" w:rsidRDefault="00DE01B8" w:rsidP="009B5C74">
            <w:pPr>
              <w:rPr>
                <w:b/>
              </w:rPr>
            </w:pPr>
            <w:r w:rsidRPr="00731BA1">
              <w:rPr>
                <w:b/>
              </w:rPr>
              <w:t>69.9-70.0</w:t>
            </w:r>
          </w:p>
        </w:tc>
        <w:tc>
          <w:tcPr>
            <w:tcW w:w="1151" w:type="dxa"/>
          </w:tcPr>
          <w:p w14:paraId="04D3C032" w14:textId="77777777" w:rsidR="00DE01B8" w:rsidRPr="002A121B" w:rsidRDefault="00DE01B8" w:rsidP="009B5C74">
            <w:r w:rsidRPr="0069151E">
              <w:t>2643,2646</w:t>
            </w:r>
          </w:p>
        </w:tc>
      </w:tr>
      <w:tr w:rsidR="00DE01B8" w:rsidRPr="002A121B" w14:paraId="00974090" w14:textId="77777777" w:rsidTr="009B5C74">
        <w:trPr>
          <w:trHeight w:val="367"/>
          <w:jc w:val="center"/>
        </w:trPr>
        <w:tc>
          <w:tcPr>
            <w:tcW w:w="1249" w:type="dxa"/>
          </w:tcPr>
          <w:p w14:paraId="51E7F98C" w14:textId="77777777" w:rsidR="00DE01B8" w:rsidRPr="00731BA1" w:rsidRDefault="00DE01B8" w:rsidP="009B5C74">
            <w:pPr>
              <w:rPr>
                <w:b/>
              </w:rPr>
            </w:pPr>
            <w:r w:rsidRPr="00731BA1">
              <w:rPr>
                <w:b/>
              </w:rPr>
              <w:t>59.5-59.6</w:t>
            </w:r>
          </w:p>
        </w:tc>
        <w:tc>
          <w:tcPr>
            <w:tcW w:w="1151" w:type="dxa"/>
          </w:tcPr>
          <w:p w14:paraId="4B5D5BC1" w14:textId="77777777" w:rsidR="00DE01B8" w:rsidRPr="0069151E" w:rsidRDefault="00DE01B8" w:rsidP="009B5C74">
            <w:r w:rsidRPr="0069151E">
              <w:t>2041,2044</w:t>
            </w:r>
          </w:p>
        </w:tc>
        <w:tc>
          <w:tcPr>
            <w:tcW w:w="1182" w:type="dxa"/>
          </w:tcPr>
          <w:p w14:paraId="5795EA88" w14:textId="77777777" w:rsidR="00DE01B8" w:rsidRPr="00731BA1" w:rsidRDefault="00DE01B8" w:rsidP="009B5C74">
            <w:pPr>
              <w:rPr>
                <w:b/>
              </w:rPr>
            </w:pPr>
            <w:r w:rsidRPr="00731BA1">
              <w:rPr>
                <w:b/>
              </w:rPr>
              <w:t>63.0-63.1</w:t>
            </w:r>
          </w:p>
        </w:tc>
        <w:tc>
          <w:tcPr>
            <w:tcW w:w="1151" w:type="dxa"/>
          </w:tcPr>
          <w:p w14:paraId="2D534111" w14:textId="77777777" w:rsidR="00DE01B8" w:rsidRPr="002A121B" w:rsidRDefault="00DE01B8" w:rsidP="009B5C74">
            <w:r w:rsidRPr="0069151E">
              <w:t>2244,2247</w:t>
            </w:r>
          </w:p>
        </w:tc>
        <w:tc>
          <w:tcPr>
            <w:tcW w:w="1182" w:type="dxa"/>
          </w:tcPr>
          <w:p w14:paraId="6DF404F6" w14:textId="77777777" w:rsidR="00DE01B8" w:rsidRPr="00731BA1" w:rsidRDefault="00DE01B8" w:rsidP="009B5C74">
            <w:pPr>
              <w:rPr>
                <w:b/>
              </w:rPr>
            </w:pPr>
            <w:r w:rsidRPr="00731BA1">
              <w:rPr>
                <w:b/>
              </w:rPr>
              <w:t>66.5-66.6</w:t>
            </w:r>
          </w:p>
        </w:tc>
        <w:tc>
          <w:tcPr>
            <w:tcW w:w="1206" w:type="dxa"/>
          </w:tcPr>
          <w:p w14:paraId="456F3EC3" w14:textId="77777777" w:rsidR="00DE01B8" w:rsidRPr="002A121B" w:rsidRDefault="00DE01B8" w:rsidP="009B5C74">
            <w:r w:rsidRPr="0069151E">
              <w:t>2446,2449</w:t>
            </w:r>
          </w:p>
        </w:tc>
        <w:tc>
          <w:tcPr>
            <w:tcW w:w="1182" w:type="dxa"/>
          </w:tcPr>
          <w:p w14:paraId="57C7A02C" w14:textId="77777777" w:rsidR="00DE01B8" w:rsidRPr="00731BA1" w:rsidRDefault="00DE01B8" w:rsidP="009B5C74">
            <w:pPr>
              <w:rPr>
                <w:b/>
              </w:rPr>
            </w:pPr>
            <w:r w:rsidRPr="00731BA1">
              <w:rPr>
                <w:b/>
              </w:rPr>
              <w:t>70.0-70.1</w:t>
            </w:r>
          </w:p>
        </w:tc>
        <w:tc>
          <w:tcPr>
            <w:tcW w:w="1151" w:type="dxa"/>
          </w:tcPr>
          <w:p w14:paraId="20588FF4" w14:textId="77777777" w:rsidR="00DE01B8" w:rsidRPr="002A121B" w:rsidRDefault="00DE01B8" w:rsidP="009B5C74">
            <w:r w:rsidRPr="0069151E">
              <w:t>2649,2652</w:t>
            </w:r>
          </w:p>
        </w:tc>
      </w:tr>
      <w:tr w:rsidR="00DE01B8" w:rsidRPr="002A121B" w14:paraId="2B60F456" w14:textId="77777777" w:rsidTr="009B5C74">
        <w:trPr>
          <w:trHeight w:val="378"/>
          <w:jc w:val="center"/>
        </w:trPr>
        <w:tc>
          <w:tcPr>
            <w:tcW w:w="1249" w:type="dxa"/>
          </w:tcPr>
          <w:p w14:paraId="45947B46" w14:textId="77777777" w:rsidR="00DE01B8" w:rsidRPr="00731BA1" w:rsidRDefault="00DE01B8" w:rsidP="009B5C74">
            <w:pPr>
              <w:rPr>
                <w:b/>
              </w:rPr>
            </w:pPr>
            <w:r w:rsidRPr="00731BA1">
              <w:rPr>
                <w:b/>
              </w:rPr>
              <w:t>59.6-59.7</w:t>
            </w:r>
          </w:p>
        </w:tc>
        <w:tc>
          <w:tcPr>
            <w:tcW w:w="1151" w:type="dxa"/>
          </w:tcPr>
          <w:p w14:paraId="6C4A17A7" w14:textId="77777777" w:rsidR="00DE01B8" w:rsidRPr="0069151E" w:rsidRDefault="00DE01B8" w:rsidP="009B5C74">
            <w:r w:rsidRPr="0069151E">
              <w:t>2047,2050</w:t>
            </w:r>
          </w:p>
        </w:tc>
        <w:tc>
          <w:tcPr>
            <w:tcW w:w="1182" w:type="dxa"/>
          </w:tcPr>
          <w:p w14:paraId="717A4432" w14:textId="77777777" w:rsidR="00DE01B8" w:rsidRPr="00731BA1" w:rsidRDefault="00DE01B8" w:rsidP="009B5C74">
            <w:pPr>
              <w:rPr>
                <w:b/>
              </w:rPr>
            </w:pPr>
            <w:r w:rsidRPr="00731BA1">
              <w:rPr>
                <w:b/>
              </w:rPr>
              <w:t>63.1-63.2</w:t>
            </w:r>
          </w:p>
        </w:tc>
        <w:tc>
          <w:tcPr>
            <w:tcW w:w="1151" w:type="dxa"/>
          </w:tcPr>
          <w:p w14:paraId="7A972CF8" w14:textId="77777777" w:rsidR="00DE01B8" w:rsidRPr="002A121B" w:rsidRDefault="00DE01B8" w:rsidP="009B5C74">
            <w:r w:rsidRPr="0069151E">
              <w:t>2250,2253</w:t>
            </w:r>
          </w:p>
        </w:tc>
        <w:tc>
          <w:tcPr>
            <w:tcW w:w="1182" w:type="dxa"/>
          </w:tcPr>
          <w:p w14:paraId="14A51B36" w14:textId="77777777" w:rsidR="00DE01B8" w:rsidRPr="00731BA1" w:rsidRDefault="00DE01B8" w:rsidP="009B5C74">
            <w:pPr>
              <w:rPr>
                <w:b/>
              </w:rPr>
            </w:pPr>
            <w:r w:rsidRPr="00731BA1">
              <w:rPr>
                <w:b/>
              </w:rPr>
              <w:t>66.6-66.7</w:t>
            </w:r>
          </w:p>
        </w:tc>
        <w:tc>
          <w:tcPr>
            <w:tcW w:w="1206" w:type="dxa"/>
          </w:tcPr>
          <w:p w14:paraId="1D119680" w14:textId="77777777" w:rsidR="00DE01B8" w:rsidRPr="002A121B" w:rsidRDefault="00DE01B8" w:rsidP="009B5C74">
            <w:r w:rsidRPr="0069151E">
              <w:t>2452,2455</w:t>
            </w:r>
          </w:p>
        </w:tc>
        <w:tc>
          <w:tcPr>
            <w:tcW w:w="1182" w:type="dxa"/>
          </w:tcPr>
          <w:p w14:paraId="46C76299" w14:textId="77777777" w:rsidR="00DE01B8" w:rsidRPr="00731BA1" w:rsidRDefault="00DE01B8" w:rsidP="009B5C74">
            <w:pPr>
              <w:rPr>
                <w:b/>
              </w:rPr>
            </w:pPr>
            <w:r w:rsidRPr="00731BA1">
              <w:rPr>
                <w:b/>
              </w:rPr>
              <w:t>70.1-70.2</w:t>
            </w:r>
          </w:p>
        </w:tc>
        <w:tc>
          <w:tcPr>
            <w:tcW w:w="1151" w:type="dxa"/>
          </w:tcPr>
          <w:p w14:paraId="6A1E66F7" w14:textId="77777777" w:rsidR="00DE01B8" w:rsidRPr="002A121B" w:rsidRDefault="00DE01B8" w:rsidP="009B5C74">
            <w:r w:rsidRPr="0069151E">
              <w:t>2655,2658</w:t>
            </w:r>
          </w:p>
        </w:tc>
      </w:tr>
      <w:tr w:rsidR="00DE01B8" w:rsidRPr="002A121B" w14:paraId="51372B62" w14:textId="77777777" w:rsidTr="009B5C74">
        <w:trPr>
          <w:trHeight w:val="367"/>
          <w:jc w:val="center"/>
        </w:trPr>
        <w:tc>
          <w:tcPr>
            <w:tcW w:w="1249" w:type="dxa"/>
          </w:tcPr>
          <w:p w14:paraId="418A6294" w14:textId="77777777" w:rsidR="00DE01B8" w:rsidRPr="00731BA1" w:rsidRDefault="00DE01B8" w:rsidP="009B5C74">
            <w:pPr>
              <w:rPr>
                <w:b/>
              </w:rPr>
            </w:pPr>
            <w:r w:rsidRPr="00731BA1">
              <w:rPr>
                <w:b/>
              </w:rPr>
              <w:lastRenderedPageBreak/>
              <w:t>59.7-59.8</w:t>
            </w:r>
          </w:p>
        </w:tc>
        <w:tc>
          <w:tcPr>
            <w:tcW w:w="1151" w:type="dxa"/>
          </w:tcPr>
          <w:p w14:paraId="74F4B1B6" w14:textId="77777777" w:rsidR="00DE01B8" w:rsidRPr="0069151E" w:rsidRDefault="00DE01B8" w:rsidP="009B5C74">
            <w:r w:rsidRPr="0069151E">
              <w:t>2053,2056</w:t>
            </w:r>
          </w:p>
        </w:tc>
        <w:tc>
          <w:tcPr>
            <w:tcW w:w="1182" w:type="dxa"/>
          </w:tcPr>
          <w:p w14:paraId="6A528D2C" w14:textId="77777777" w:rsidR="00DE01B8" w:rsidRPr="00731BA1" w:rsidRDefault="00DE01B8" w:rsidP="009B5C74">
            <w:pPr>
              <w:rPr>
                <w:b/>
              </w:rPr>
            </w:pPr>
            <w:r w:rsidRPr="00731BA1">
              <w:rPr>
                <w:b/>
              </w:rPr>
              <w:t>63.2-63.3</w:t>
            </w:r>
          </w:p>
        </w:tc>
        <w:tc>
          <w:tcPr>
            <w:tcW w:w="1151" w:type="dxa"/>
          </w:tcPr>
          <w:p w14:paraId="7BFECD23" w14:textId="77777777" w:rsidR="00DE01B8" w:rsidRPr="002A121B" w:rsidRDefault="00DE01B8" w:rsidP="009B5C74">
            <w:r w:rsidRPr="0069151E">
              <w:t>2256,2258</w:t>
            </w:r>
          </w:p>
        </w:tc>
        <w:tc>
          <w:tcPr>
            <w:tcW w:w="1182" w:type="dxa"/>
          </w:tcPr>
          <w:p w14:paraId="7910B717" w14:textId="77777777" w:rsidR="00DE01B8" w:rsidRPr="00731BA1" w:rsidRDefault="00DE01B8" w:rsidP="009B5C74">
            <w:pPr>
              <w:rPr>
                <w:b/>
              </w:rPr>
            </w:pPr>
            <w:r w:rsidRPr="00731BA1">
              <w:rPr>
                <w:b/>
              </w:rPr>
              <w:t>66.7-66.8</w:t>
            </w:r>
          </w:p>
        </w:tc>
        <w:tc>
          <w:tcPr>
            <w:tcW w:w="1206" w:type="dxa"/>
          </w:tcPr>
          <w:p w14:paraId="114CE578" w14:textId="77777777" w:rsidR="00DE01B8" w:rsidRPr="002A121B" w:rsidRDefault="00DE01B8" w:rsidP="009B5C74">
            <w:r w:rsidRPr="0069151E">
              <w:t>2458,2461</w:t>
            </w:r>
          </w:p>
        </w:tc>
        <w:tc>
          <w:tcPr>
            <w:tcW w:w="1182" w:type="dxa"/>
          </w:tcPr>
          <w:p w14:paraId="4E0BE6AA" w14:textId="77777777" w:rsidR="00DE01B8" w:rsidRPr="00731BA1" w:rsidRDefault="00DE01B8" w:rsidP="009B5C74">
            <w:pPr>
              <w:rPr>
                <w:b/>
              </w:rPr>
            </w:pPr>
            <w:r w:rsidRPr="00731BA1">
              <w:rPr>
                <w:b/>
              </w:rPr>
              <w:t>70.2-70.3</w:t>
            </w:r>
          </w:p>
        </w:tc>
        <w:tc>
          <w:tcPr>
            <w:tcW w:w="1151" w:type="dxa"/>
          </w:tcPr>
          <w:p w14:paraId="399CD8D5" w14:textId="77777777" w:rsidR="00DE01B8" w:rsidRPr="002A121B" w:rsidRDefault="00DE01B8" w:rsidP="009B5C74">
            <w:r w:rsidRPr="0069151E">
              <w:t>2661,2663</w:t>
            </w:r>
          </w:p>
        </w:tc>
      </w:tr>
      <w:tr w:rsidR="00DE01B8" w:rsidRPr="002A121B" w14:paraId="6EBA4E05" w14:textId="77777777" w:rsidTr="009B5C74">
        <w:trPr>
          <w:trHeight w:val="367"/>
          <w:jc w:val="center"/>
        </w:trPr>
        <w:tc>
          <w:tcPr>
            <w:tcW w:w="1249" w:type="dxa"/>
          </w:tcPr>
          <w:p w14:paraId="4C883DCB" w14:textId="77777777" w:rsidR="00DE01B8" w:rsidRPr="00731BA1" w:rsidRDefault="00DE01B8" w:rsidP="009B5C74">
            <w:pPr>
              <w:rPr>
                <w:b/>
              </w:rPr>
            </w:pPr>
            <w:r w:rsidRPr="00731BA1">
              <w:rPr>
                <w:b/>
              </w:rPr>
              <w:t>59.8-59.9</w:t>
            </w:r>
          </w:p>
        </w:tc>
        <w:tc>
          <w:tcPr>
            <w:tcW w:w="1151" w:type="dxa"/>
          </w:tcPr>
          <w:p w14:paraId="21B783DE" w14:textId="77777777" w:rsidR="00DE01B8" w:rsidRPr="0069151E" w:rsidRDefault="00DE01B8" w:rsidP="009B5C74">
            <w:r w:rsidRPr="0069151E">
              <w:t>2059,2062</w:t>
            </w:r>
          </w:p>
        </w:tc>
        <w:tc>
          <w:tcPr>
            <w:tcW w:w="1182" w:type="dxa"/>
          </w:tcPr>
          <w:p w14:paraId="184A9D70" w14:textId="77777777" w:rsidR="00DE01B8" w:rsidRPr="00731BA1" w:rsidRDefault="00DE01B8" w:rsidP="009B5C74">
            <w:pPr>
              <w:rPr>
                <w:b/>
              </w:rPr>
            </w:pPr>
            <w:r w:rsidRPr="00731BA1">
              <w:rPr>
                <w:b/>
              </w:rPr>
              <w:t>63.3-63.4</w:t>
            </w:r>
          </w:p>
        </w:tc>
        <w:tc>
          <w:tcPr>
            <w:tcW w:w="1151" w:type="dxa"/>
          </w:tcPr>
          <w:p w14:paraId="0186979A" w14:textId="77777777" w:rsidR="00DE01B8" w:rsidRPr="002A121B" w:rsidRDefault="00DE01B8" w:rsidP="009B5C74">
            <w:r w:rsidRPr="0069151E">
              <w:t>2261,2264</w:t>
            </w:r>
          </w:p>
        </w:tc>
        <w:tc>
          <w:tcPr>
            <w:tcW w:w="1182" w:type="dxa"/>
          </w:tcPr>
          <w:p w14:paraId="23728E1E" w14:textId="77777777" w:rsidR="00DE01B8" w:rsidRPr="00731BA1" w:rsidRDefault="00DE01B8" w:rsidP="009B5C74">
            <w:pPr>
              <w:rPr>
                <w:b/>
              </w:rPr>
            </w:pPr>
            <w:r w:rsidRPr="00731BA1">
              <w:rPr>
                <w:b/>
              </w:rPr>
              <w:t>66.8-66.9</w:t>
            </w:r>
          </w:p>
        </w:tc>
        <w:tc>
          <w:tcPr>
            <w:tcW w:w="1206" w:type="dxa"/>
          </w:tcPr>
          <w:p w14:paraId="7CC2DDF4" w14:textId="77777777" w:rsidR="00DE01B8" w:rsidRPr="002A121B" w:rsidRDefault="00DE01B8" w:rsidP="009B5C74">
            <w:r w:rsidRPr="0069151E">
              <w:t>2464,2467</w:t>
            </w:r>
          </w:p>
        </w:tc>
        <w:tc>
          <w:tcPr>
            <w:tcW w:w="1182" w:type="dxa"/>
          </w:tcPr>
          <w:p w14:paraId="5AC9C2CD" w14:textId="77777777" w:rsidR="00DE01B8" w:rsidRPr="00731BA1" w:rsidRDefault="00DE01B8" w:rsidP="009B5C74">
            <w:pPr>
              <w:rPr>
                <w:b/>
              </w:rPr>
            </w:pPr>
            <w:r w:rsidRPr="00731BA1">
              <w:rPr>
                <w:b/>
              </w:rPr>
              <w:t>70.3-70.4</w:t>
            </w:r>
          </w:p>
        </w:tc>
        <w:tc>
          <w:tcPr>
            <w:tcW w:w="1151" w:type="dxa"/>
          </w:tcPr>
          <w:p w14:paraId="09431CF3" w14:textId="77777777" w:rsidR="00DE01B8" w:rsidRPr="002A121B" w:rsidRDefault="00DE01B8" w:rsidP="009B5C74">
            <w:r w:rsidRPr="0069151E">
              <w:t>2666,2669</w:t>
            </w:r>
          </w:p>
        </w:tc>
      </w:tr>
      <w:tr w:rsidR="00DE01B8" w:rsidRPr="002A121B" w14:paraId="11FEE418" w14:textId="77777777" w:rsidTr="009B5C74">
        <w:trPr>
          <w:trHeight w:val="367"/>
          <w:jc w:val="center"/>
        </w:trPr>
        <w:tc>
          <w:tcPr>
            <w:tcW w:w="1249" w:type="dxa"/>
          </w:tcPr>
          <w:p w14:paraId="7C501B69" w14:textId="77777777" w:rsidR="00DE01B8" w:rsidRPr="00731BA1" w:rsidRDefault="00DE01B8" w:rsidP="009B5C74">
            <w:pPr>
              <w:rPr>
                <w:b/>
              </w:rPr>
            </w:pPr>
            <w:r w:rsidRPr="00731BA1">
              <w:rPr>
                <w:b/>
              </w:rPr>
              <w:t>59.9-60.0</w:t>
            </w:r>
          </w:p>
        </w:tc>
        <w:tc>
          <w:tcPr>
            <w:tcW w:w="1151" w:type="dxa"/>
          </w:tcPr>
          <w:p w14:paraId="28388641" w14:textId="77777777" w:rsidR="00DE01B8" w:rsidRPr="0069151E" w:rsidRDefault="00DE01B8" w:rsidP="009B5C74">
            <w:r w:rsidRPr="0069151E">
              <w:t>2065,2067</w:t>
            </w:r>
          </w:p>
        </w:tc>
        <w:tc>
          <w:tcPr>
            <w:tcW w:w="1182" w:type="dxa"/>
          </w:tcPr>
          <w:p w14:paraId="1B832FE0" w14:textId="77777777" w:rsidR="00DE01B8" w:rsidRPr="00731BA1" w:rsidRDefault="00DE01B8" w:rsidP="009B5C74">
            <w:pPr>
              <w:rPr>
                <w:b/>
              </w:rPr>
            </w:pPr>
            <w:r w:rsidRPr="00731BA1">
              <w:rPr>
                <w:b/>
              </w:rPr>
              <w:t>63.4-63.5</w:t>
            </w:r>
          </w:p>
        </w:tc>
        <w:tc>
          <w:tcPr>
            <w:tcW w:w="1151" w:type="dxa"/>
          </w:tcPr>
          <w:p w14:paraId="12D06A10" w14:textId="77777777" w:rsidR="00DE01B8" w:rsidRPr="002A121B" w:rsidRDefault="00DE01B8" w:rsidP="009B5C74">
            <w:r w:rsidRPr="0069151E">
              <w:t>2267,2270</w:t>
            </w:r>
          </w:p>
        </w:tc>
        <w:tc>
          <w:tcPr>
            <w:tcW w:w="1182" w:type="dxa"/>
          </w:tcPr>
          <w:p w14:paraId="60819870" w14:textId="77777777" w:rsidR="00DE01B8" w:rsidRPr="00731BA1" w:rsidRDefault="00DE01B8" w:rsidP="009B5C74">
            <w:pPr>
              <w:rPr>
                <w:b/>
              </w:rPr>
            </w:pPr>
            <w:r w:rsidRPr="00731BA1">
              <w:rPr>
                <w:b/>
              </w:rPr>
              <w:t>66.9-67.0</w:t>
            </w:r>
          </w:p>
        </w:tc>
        <w:tc>
          <w:tcPr>
            <w:tcW w:w="1206" w:type="dxa"/>
          </w:tcPr>
          <w:p w14:paraId="66C1FC78" w14:textId="77777777" w:rsidR="00DE01B8" w:rsidRPr="002A121B" w:rsidRDefault="00DE01B8" w:rsidP="009B5C74">
            <w:r w:rsidRPr="0069151E">
              <w:t>2470,2472</w:t>
            </w:r>
          </w:p>
        </w:tc>
        <w:tc>
          <w:tcPr>
            <w:tcW w:w="1182" w:type="dxa"/>
          </w:tcPr>
          <w:p w14:paraId="3AFF6421" w14:textId="77777777" w:rsidR="00DE01B8" w:rsidRPr="00731BA1" w:rsidRDefault="00DE01B8" w:rsidP="009B5C74">
            <w:pPr>
              <w:rPr>
                <w:b/>
              </w:rPr>
            </w:pPr>
            <w:r w:rsidRPr="00731BA1">
              <w:rPr>
                <w:b/>
              </w:rPr>
              <w:t>70.4-70.5</w:t>
            </w:r>
          </w:p>
        </w:tc>
        <w:tc>
          <w:tcPr>
            <w:tcW w:w="1151" w:type="dxa"/>
          </w:tcPr>
          <w:p w14:paraId="72B12C56" w14:textId="77777777" w:rsidR="00DE01B8" w:rsidRPr="002A121B" w:rsidRDefault="00DE01B8" w:rsidP="009B5C74">
            <w:r w:rsidRPr="0069151E">
              <w:t>2672,2675</w:t>
            </w:r>
          </w:p>
        </w:tc>
      </w:tr>
      <w:tr w:rsidR="00DE01B8" w:rsidRPr="002A121B" w14:paraId="253B8A9D" w14:textId="77777777" w:rsidTr="009B5C74">
        <w:trPr>
          <w:trHeight w:val="378"/>
          <w:jc w:val="center"/>
        </w:trPr>
        <w:tc>
          <w:tcPr>
            <w:tcW w:w="1249" w:type="dxa"/>
          </w:tcPr>
          <w:p w14:paraId="7A812224" w14:textId="77777777" w:rsidR="00DE01B8" w:rsidRPr="00731BA1" w:rsidRDefault="00DE01B8" w:rsidP="009B5C74">
            <w:pPr>
              <w:rPr>
                <w:b/>
              </w:rPr>
            </w:pPr>
            <w:r w:rsidRPr="00731BA1">
              <w:rPr>
                <w:b/>
              </w:rPr>
              <w:t>60.0-60.1</w:t>
            </w:r>
          </w:p>
        </w:tc>
        <w:tc>
          <w:tcPr>
            <w:tcW w:w="1151" w:type="dxa"/>
          </w:tcPr>
          <w:p w14:paraId="4707AC79" w14:textId="77777777" w:rsidR="00DE01B8" w:rsidRPr="0069151E" w:rsidRDefault="00DE01B8" w:rsidP="009B5C74">
            <w:r w:rsidRPr="0069151E">
              <w:t>2070,2073</w:t>
            </w:r>
          </w:p>
        </w:tc>
        <w:tc>
          <w:tcPr>
            <w:tcW w:w="1182" w:type="dxa"/>
          </w:tcPr>
          <w:p w14:paraId="0C707F4B" w14:textId="77777777" w:rsidR="00DE01B8" w:rsidRPr="00731BA1" w:rsidRDefault="00DE01B8" w:rsidP="009B5C74">
            <w:pPr>
              <w:rPr>
                <w:b/>
              </w:rPr>
            </w:pPr>
            <w:r w:rsidRPr="00731BA1">
              <w:rPr>
                <w:b/>
              </w:rPr>
              <w:t>63.5-63.6</w:t>
            </w:r>
          </w:p>
        </w:tc>
        <w:tc>
          <w:tcPr>
            <w:tcW w:w="1151" w:type="dxa"/>
          </w:tcPr>
          <w:p w14:paraId="52D011D9" w14:textId="77777777" w:rsidR="00DE01B8" w:rsidRPr="002A121B" w:rsidRDefault="00DE01B8" w:rsidP="009B5C74">
            <w:r w:rsidRPr="0069151E">
              <w:t>2273,2276</w:t>
            </w:r>
          </w:p>
        </w:tc>
        <w:tc>
          <w:tcPr>
            <w:tcW w:w="1182" w:type="dxa"/>
          </w:tcPr>
          <w:p w14:paraId="1349951D" w14:textId="77777777" w:rsidR="00DE01B8" w:rsidRPr="00731BA1" w:rsidRDefault="00DE01B8" w:rsidP="009B5C74">
            <w:pPr>
              <w:rPr>
                <w:b/>
              </w:rPr>
            </w:pPr>
            <w:r w:rsidRPr="00731BA1">
              <w:rPr>
                <w:b/>
              </w:rPr>
              <w:t>67.0-67.1</w:t>
            </w:r>
          </w:p>
        </w:tc>
        <w:tc>
          <w:tcPr>
            <w:tcW w:w="1206" w:type="dxa"/>
          </w:tcPr>
          <w:p w14:paraId="08EA46DD" w14:textId="77777777" w:rsidR="00DE01B8" w:rsidRPr="002A121B" w:rsidRDefault="00DE01B8" w:rsidP="009B5C74">
            <w:r w:rsidRPr="0069151E">
              <w:t>2475,2478</w:t>
            </w:r>
          </w:p>
        </w:tc>
        <w:tc>
          <w:tcPr>
            <w:tcW w:w="1182" w:type="dxa"/>
          </w:tcPr>
          <w:p w14:paraId="1EAD5126" w14:textId="77777777" w:rsidR="00DE01B8" w:rsidRPr="00731BA1" w:rsidRDefault="00DE01B8" w:rsidP="009B5C74">
            <w:pPr>
              <w:rPr>
                <w:b/>
              </w:rPr>
            </w:pPr>
            <w:r w:rsidRPr="00731BA1">
              <w:rPr>
                <w:b/>
              </w:rPr>
              <w:t>70.5-70.6</w:t>
            </w:r>
          </w:p>
        </w:tc>
        <w:tc>
          <w:tcPr>
            <w:tcW w:w="1151" w:type="dxa"/>
          </w:tcPr>
          <w:p w14:paraId="7A0ECF81" w14:textId="77777777" w:rsidR="00DE01B8" w:rsidRPr="002A121B" w:rsidRDefault="00DE01B8" w:rsidP="009B5C74">
            <w:r w:rsidRPr="0069151E">
              <w:t>2678,2681</w:t>
            </w:r>
          </w:p>
        </w:tc>
      </w:tr>
      <w:tr w:rsidR="00DE01B8" w:rsidRPr="002A121B" w14:paraId="155E9E1A" w14:textId="77777777" w:rsidTr="009B5C74">
        <w:trPr>
          <w:trHeight w:val="367"/>
          <w:jc w:val="center"/>
        </w:trPr>
        <w:tc>
          <w:tcPr>
            <w:tcW w:w="1249" w:type="dxa"/>
          </w:tcPr>
          <w:p w14:paraId="78418186" w14:textId="77777777" w:rsidR="00DE01B8" w:rsidRPr="00731BA1" w:rsidRDefault="00DE01B8" w:rsidP="009B5C74">
            <w:pPr>
              <w:rPr>
                <w:b/>
              </w:rPr>
            </w:pPr>
            <w:r w:rsidRPr="00731BA1">
              <w:rPr>
                <w:b/>
              </w:rPr>
              <w:t>60.1-60.2</w:t>
            </w:r>
          </w:p>
        </w:tc>
        <w:tc>
          <w:tcPr>
            <w:tcW w:w="1151" w:type="dxa"/>
          </w:tcPr>
          <w:p w14:paraId="0412DF61" w14:textId="77777777" w:rsidR="00DE01B8" w:rsidRPr="0069151E" w:rsidRDefault="00DE01B8" w:rsidP="009B5C74">
            <w:r w:rsidRPr="0069151E">
              <w:t>2076,2079</w:t>
            </w:r>
          </w:p>
        </w:tc>
        <w:tc>
          <w:tcPr>
            <w:tcW w:w="1182" w:type="dxa"/>
          </w:tcPr>
          <w:p w14:paraId="63103CB7" w14:textId="77777777" w:rsidR="00DE01B8" w:rsidRPr="00731BA1" w:rsidRDefault="00DE01B8" w:rsidP="009B5C74">
            <w:pPr>
              <w:rPr>
                <w:b/>
              </w:rPr>
            </w:pPr>
            <w:r w:rsidRPr="00731BA1">
              <w:rPr>
                <w:b/>
              </w:rPr>
              <w:t>63.6-63.7</w:t>
            </w:r>
          </w:p>
        </w:tc>
        <w:tc>
          <w:tcPr>
            <w:tcW w:w="1151" w:type="dxa"/>
          </w:tcPr>
          <w:p w14:paraId="00F62654" w14:textId="77777777" w:rsidR="00DE01B8" w:rsidRPr="002A121B" w:rsidRDefault="00DE01B8" w:rsidP="009B5C74">
            <w:r w:rsidRPr="0069151E">
              <w:t>2279,2282</w:t>
            </w:r>
          </w:p>
        </w:tc>
        <w:tc>
          <w:tcPr>
            <w:tcW w:w="1182" w:type="dxa"/>
          </w:tcPr>
          <w:p w14:paraId="7E2922ED" w14:textId="77777777" w:rsidR="00DE01B8" w:rsidRPr="00731BA1" w:rsidRDefault="00DE01B8" w:rsidP="009B5C74">
            <w:pPr>
              <w:rPr>
                <w:b/>
              </w:rPr>
            </w:pPr>
            <w:r w:rsidRPr="00731BA1">
              <w:rPr>
                <w:b/>
              </w:rPr>
              <w:t>67.1-67.2</w:t>
            </w:r>
          </w:p>
        </w:tc>
        <w:tc>
          <w:tcPr>
            <w:tcW w:w="1206" w:type="dxa"/>
          </w:tcPr>
          <w:p w14:paraId="0B2DEA12" w14:textId="77777777" w:rsidR="00DE01B8" w:rsidRPr="002A121B" w:rsidRDefault="00DE01B8" w:rsidP="009B5C74">
            <w:r w:rsidRPr="0069151E">
              <w:t>2481,2484</w:t>
            </w:r>
          </w:p>
        </w:tc>
        <w:tc>
          <w:tcPr>
            <w:tcW w:w="1182" w:type="dxa"/>
          </w:tcPr>
          <w:p w14:paraId="7B7958E0" w14:textId="77777777" w:rsidR="00DE01B8" w:rsidRPr="00731BA1" w:rsidRDefault="00DE01B8" w:rsidP="009B5C74">
            <w:pPr>
              <w:rPr>
                <w:b/>
              </w:rPr>
            </w:pPr>
            <w:r w:rsidRPr="00731BA1">
              <w:rPr>
                <w:b/>
              </w:rPr>
              <w:t>70.6-70.7</w:t>
            </w:r>
          </w:p>
        </w:tc>
        <w:tc>
          <w:tcPr>
            <w:tcW w:w="1151" w:type="dxa"/>
          </w:tcPr>
          <w:p w14:paraId="79538D3F" w14:textId="77777777" w:rsidR="00DE01B8" w:rsidRPr="002A121B" w:rsidRDefault="00DE01B8" w:rsidP="009B5C74">
            <w:r w:rsidRPr="0069151E">
              <w:t>2684,2687</w:t>
            </w:r>
          </w:p>
        </w:tc>
      </w:tr>
      <w:tr w:rsidR="00DE01B8" w:rsidRPr="002A121B" w14:paraId="48F5668B" w14:textId="77777777" w:rsidTr="009B5C74">
        <w:trPr>
          <w:trHeight w:val="367"/>
          <w:jc w:val="center"/>
        </w:trPr>
        <w:tc>
          <w:tcPr>
            <w:tcW w:w="1249" w:type="dxa"/>
          </w:tcPr>
          <w:p w14:paraId="69E41ACB" w14:textId="77777777" w:rsidR="00DE01B8" w:rsidRPr="00731BA1" w:rsidRDefault="00DE01B8" w:rsidP="009B5C74">
            <w:pPr>
              <w:rPr>
                <w:b/>
              </w:rPr>
            </w:pPr>
            <w:r w:rsidRPr="00731BA1">
              <w:rPr>
                <w:b/>
              </w:rPr>
              <w:t>60.2-60.3</w:t>
            </w:r>
          </w:p>
        </w:tc>
        <w:tc>
          <w:tcPr>
            <w:tcW w:w="1151" w:type="dxa"/>
          </w:tcPr>
          <w:p w14:paraId="6EE4C54B" w14:textId="77777777" w:rsidR="00DE01B8" w:rsidRPr="0069151E" w:rsidRDefault="00DE01B8" w:rsidP="009B5C74">
            <w:r w:rsidRPr="0069151E">
              <w:t>2082,2085</w:t>
            </w:r>
          </w:p>
        </w:tc>
        <w:tc>
          <w:tcPr>
            <w:tcW w:w="1182" w:type="dxa"/>
          </w:tcPr>
          <w:p w14:paraId="5971CF7F" w14:textId="77777777" w:rsidR="00DE01B8" w:rsidRPr="00731BA1" w:rsidRDefault="00DE01B8" w:rsidP="009B5C74">
            <w:pPr>
              <w:rPr>
                <w:b/>
              </w:rPr>
            </w:pPr>
            <w:r w:rsidRPr="00731BA1">
              <w:rPr>
                <w:b/>
              </w:rPr>
              <w:t>63.7-63.8</w:t>
            </w:r>
          </w:p>
        </w:tc>
        <w:tc>
          <w:tcPr>
            <w:tcW w:w="1151" w:type="dxa"/>
          </w:tcPr>
          <w:p w14:paraId="7E3221B6" w14:textId="77777777" w:rsidR="00DE01B8" w:rsidRPr="002A121B" w:rsidRDefault="00DE01B8" w:rsidP="009B5C74">
            <w:r w:rsidRPr="0069151E">
              <w:t>2284,2287</w:t>
            </w:r>
          </w:p>
        </w:tc>
        <w:tc>
          <w:tcPr>
            <w:tcW w:w="1182" w:type="dxa"/>
          </w:tcPr>
          <w:p w14:paraId="64443681" w14:textId="77777777" w:rsidR="00DE01B8" w:rsidRPr="00731BA1" w:rsidRDefault="00DE01B8" w:rsidP="009B5C74">
            <w:pPr>
              <w:rPr>
                <w:b/>
              </w:rPr>
            </w:pPr>
            <w:r w:rsidRPr="00731BA1">
              <w:rPr>
                <w:b/>
              </w:rPr>
              <w:t>67.2-67.3</w:t>
            </w:r>
          </w:p>
        </w:tc>
        <w:tc>
          <w:tcPr>
            <w:tcW w:w="1206" w:type="dxa"/>
          </w:tcPr>
          <w:p w14:paraId="27EBE894" w14:textId="77777777" w:rsidR="00DE01B8" w:rsidRPr="002A121B" w:rsidRDefault="00DE01B8" w:rsidP="009B5C74">
            <w:r w:rsidRPr="0069151E">
              <w:t>2487,2490</w:t>
            </w:r>
          </w:p>
        </w:tc>
        <w:tc>
          <w:tcPr>
            <w:tcW w:w="1182" w:type="dxa"/>
          </w:tcPr>
          <w:p w14:paraId="204636F5" w14:textId="77777777" w:rsidR="00DE01B8" w:rsidRPr="00731BA1" w:rsidRDefault="00DE01B8" w:rsidP="009B5C74">
            <w:pPr>
              <w:rPr>
                <w:b/>
              </w:rPr>
            </w:pPr>
            <w:r w:rsidRPr="00731BA1">
              <w:rPr>
                <w:b/>
              </w:rPr>
              <w:t>70.7-70.8</w:t>
            </w:r>
          </w:p>
        </w:tc>
        <w:tc>
          <w:tcPr>
            <w:tcW w:w="1151" w:type="dxa"/>
          </w:tcPr>
          <w:p w14:paraId="40B70987" w14:textId="77777777" w:rsidR="00DE01B8" w:rsidRPr="002A121B" w:rsidRDefault="00DE01B8" w:rsidP="009B5C74">
            <w:r w:rsidRPr="0069151E">
              <w:t>2690,2692</w:t>
            </w:r>
          </w:p>
        </w:tc>
      </w:tr>
      <w:tr w:rsidR="00DE01B8" w:rsidRPr="002A121B" w14:paraId="3F99645F" w14:textId="77777777" w:rsidTr="009B5C74">
        <w:trPr>
          <w:trHeight w:val="367"/>
          <w:jc w:val="center"/>
        </w:trPr>
        <w:tc>
          <w:tcPr>
            <w:tcW w:w="1249" w:type="dxa"/>
          </w:tcPr>
          <w:p w14:paraId="096BCEEC" w14:textId="77777777" w:rsidR="00DE01B8" w:rsidRPr="00731BA1" w:rsidRDefault="00DE01B8" w:rsidP="009B5C74">
            <w:pPr>
              <w:rPr>
                <w:b/>
              </w:rPr>
            </w:pPr>
            <w:r w:rsidRPr="00731BA1">
              <w:rPr>
                <w:b/>
              </w:rPr>
              <w:t>60.3-60.4</w:t>
            </w:r>
          </w:p>
        </w:tc>
        <w:tc>
          <w:tcPr>
            <w:tcW w:w="1151" w:type="dxa"/>
          </w:tcPr>
          <w:p w14:paraId="07EDE0D8" w14:textId="77777777" w:rsidR="00DE01B8" w:rsidRPr="0069151E" w:rsidRDefault="00DE01B8" w:rsidP="009B5C74">
            <w:r w:rsidRPr="0069151E">
              <w:t>2088,2091</w:t>
            </w:r>
          </w:p>
        </w:tc>
        <w:tc>
          <w:tcPr>
            <w:tcW w:w="1182" w:type="dxa"/>
          </w:tcPr>
          <w:p w14:paraId="4BD77F48" w14:textId="77777777" w:rsidR="00DE01B8" w:rsidRPr="00731BA1" w:rsidRDefault="00DE01B8" w:rsidP="009B5C74">
            <w:pPr>
              <w:rPr>
                <w:b/>
              </w:rPr>
            </w:pPr>
            <w:r w:rsidRPr="00731BA1">
              <w:rPr>
                <w:b/>
              </w:rPr>
              <w:t>63.8-63.9</w:t>
            </w:r>
          </w:p>
        </w:tc>
        <w:tc>
          <w:tcPr>
            <w:tcW w:w="1151" w:type="dxa"/>
          </w:tcPr>
          <w:p w14:paraId="253ACB91" w14:textId="77777777" w:rsidR="00DE01B8" w:rsidRPr="002A121B" w:rsidRDefault="00DE01B8" w:rsidP="009B5C74">
            <w:r w:rsidRPr="0069151E">
              <w:t>2290,2293</w:t>
            </w:r>
          </w:p>
        </w:tc>
        <w:tc>
          <w:tcPr>
            <w:tcW w:w="1182" w:type="dxa"/>
          </w:tcPr>
          <w:p w14:paraId="5BA04E6B" w14:textId="77777777" w:rsidR="00DE01B8" w:rsidRPr="00731BA1" w:rsidRDefault="00DE01B8" w:rsidP="009B5C74">
            <w:pPr>
              <w:rPr>
                <w:b/>
              </w:rPr>
            </w:pPr>
            <w:r w:rsidRPr="00731BA1">
              <w:rPr>
                <w:b/>
              </w:rPr>
              <w:t>67.3-67.4</w:t>
            </w:r>
          </w:p>
        </w:tc>
        <w:tc>
          <w:tcPr>
            <w:tcW w:w="1206" w:type="dxa"/>
          </w:tcPr>
          <w:p w14:paraId="2FED496C" w14:textId="77777777" w:rsidR="00DE01B8" w:rsidRPr="002A121B" w:rsidRDefault="00DE01B8" w:rsidP="009B5C74">
            <w:r w:rsidRPr="0069151E">
              <w:t>2493,2496</w:t>
            </w:r>
          </w:p>
        </w:tc>
        <w:tc>
          <w:tcPr>
            <w:tcW w:w="1182" w:type="dxa"/>
          </w:tcPr>
          <w:p w14:paraId="3D2672F3" w14:textId="77777777" w:rsidR="00DE01B8" w:rsidRPr="00731BA1" w:rsidRDefault="00DE01B8" w:rsidP="009B5C74">
            <w:pPr>
              <w:rPr>
                <w:b/>
              </w:rPr>
            </w:pPr>
            <w:r w:rsidRPr="00731BA1">
              <w:rPr>
                <w:b/>
              </w:rPr>
              <w:t>70.8-70.9</w:t>
            </w:r>
          </w:p>
        </w:tc>
        <w:tc>
          <w:tcPr>
            <w:tcW w:w="1151" w:type="dxa"/>
          </w:tcPr>
          <w:p w14:paraId="0714AF65" w14:textId="77777777" w:rsidR="00DE01B8" w:rsidRPr="002A121B" w:rsidRDefault="00DE01B8" w:rsidP="009B5C74">
            <w:r w:rsidRPr="0069151E">
              <w:t>2695,2698</w:t>
            </w:r>
          </w:p>
        </w:tc>
      </w:tr>
      <w:tr w:rsidR="00DE01B8" w:rsidRPr="002A121B" w14:paraId="4EB2D866" w14:textId="77777777" w:rsidTr="009B5C74">
        <w:trPr>
          <w:trHeight w:val="378"/>
          <w:jc w:val="center"/>
        </w:trPr>
        <w:tc>
          <w:tcPr>
            <w:tcW w:w="1249" w:type="dxa"/>
          </w:tcPr>
          <w:p w14:paraId="7AAC7091" w14:textId="77777777" w:rsidR="00DE01B8" w:rsidRPr="00731BA1" w:rsidRDefault="00DE01B8" w:rsidP="009B5C74">
            <w:pPr>
              <w:rPr>
                <w:b/>
              </w:rPr>
            </w:pPr>
            <w:r w:rsidRPr="00731BA1">
              <w:rPr>
                <w:b/>
              </w:rPr>
              <w:t>60.4-60.5</w:t>
            </w:r>
          </w:p>
        </w:tc>
        <w:tc>
          <w:tcPr>
            <w:tcW w:w="1151" w:type="dxa"/>
          </w:tcPr>
          <w:p w14:paraId="446765A2" w14:textId="77777777" w:rsidR="00DE01B8" w:rsidRPr="0069151E" w:rsidRDefault="00DE01B8" w:rsidP="009B5C74">
            <w:r w:rsidRPr="0069151E">
              <w:t>2093,2096</w:t>
            </w:r>
          </w:p>
        </w:tc>
        <w:tc>
          <w:tcPr>
            <w:tcW w:w="1182" w:type="dxa"/>
          </w:tcPr>
          <w:p w14:paraId="4DB2D48A" w14:textId="77777777" w:rsidR="00DE01B8" w:rsidRPr="00731BA1" w:rsidRDefault="00DE01B8" w:rsidP="009B5C74">
            <w:pPr>
              <w:rPr>
                <w:b/>
              </w:rPr>
            </w:pPr>
            <w:r w:rsidRPr="00731BA1">
              <w:rPr>
                <w:b/>
              </w:rPr>
              <w:t>63.9-64.0</w:t>
            </w:r>
          </w:p>
        </w:tc>
        <w:tc>
          <w:tcPr>
            <w:tcW w:w="1151" w:type="dxa"/>
          </w:tcPr>
          <w:p w14:paraId="6090800E" w14:textId="77777777" w:rsidR="00DE01B8" w:rsidRPr="002A121B" w:rsidRDefault="00DE01B8" w:rsidP="009B5C74">
            <w:r w:rsidRPr="0069151E">
              <w:t>2296,2299</w:t>
            </w:r>
          </w:p>
        </w:tc>
        <w:tc>
          <w:tcPr>
            <w:tcW w:w="1182" w:type="dxa"/>
          </w:tcPr>
          <w:p w14:paraId="228D95B2" w14:textId="77777777" w:rsidR="00DE01B8" w:rsidRPr="00731BA1" w:rsidRDefault="00DE01B8" w:rsidP="009B5C74">
            <w:pPr>
              <w:rPr>
                <w:b/>
              </w:rPr>
            </w:pPr>
            <w:r w:rsidRPr="00731BA1">
              <w:rPr>
                <w:b/>
              </w:rPr>
              <w:t>67.4-67.5</w:t>
            </w:r>
          </w:p>
        </w:tc>
        <w:tc>
          <w:tcPr>
            <w:tcW w:w="1206" w:type="dxa"/>
          </w:tcPr>
          <w:p w14:paraId="2CB483C4" w14:textId="77777777" w:rsidR="00DE01B8" w:rsidRPr="002A121B" w:rsidRDefault="00DE01B8" w:rsidP="009B5C74">
            <w:r w:rsidRPr="0069151E">
              <w:t>2499,2501</w:t>
            </w:r>
          </w:p>
        </w:tc>
        <w:tc>
          <w:tcPr>
            <w:tcW w:w="1182" w:type="dxa"/>
          </w:tcPr>
          <w:p w14:paraId="242FAF3A" w14:textId="77777777" w:rsidR="00DE01B8" w:rsidRPr="00731BA1" w:rsidRDefault="00DE01B8" w:rsidP="009B5C74">
            <w:pPr>
              <w:rPr>
                <w:b/>
              </w:rPr>
            </w:pPr>
            <w:r w:rsidRPr="00731BA1">
              <w:rPr>
                <w:b/>
              </w:rPr>
              <w:t>70.9-71.0</w:t>
            </w:r>
          </w:p>
        </w:tc>
        <w:tc>
          <w:tcPr>
            <w:tcW w:w="1151" w:type="dxa"/>
          </w:tcPr>
          <w:p w14:paraId="54620050" w14:textId="77777777" w:rsidR="00DE01B8" w:rsidRPr="002A121B" w:rsidRDefault="00DE01B8" w:rsidP="009B5C74">
            <w:r w:rsidRPr="0069151E">
              <w:t>2701,2704</w:t>
            </w:r>
          </w:p>
        </w:tc>
      </w:tr>
    </w:tbl>
    <w:p w14:paraId="3E24AB01" w14:textId="77777777" w:rsidR="00DE01B8" w:rsidRDefault="00DE01B8" w:rsidP="00DE01B8">
      <w:pPr>
        <w:pStyle w:val="Caption"/>
      </w:pPr>
    </w:p>
    <w:p w14:paraId="1FC1190F" w14:textId="489C45AB" w:rsidR="00DE01B8" w:rsidRPr="00F96375" w:rsidRDefault="00DE01B8" w:rsidP="00DE01B8">
      <w:pPr>
        <w:pStyle w:val="Caption"/>
        <w:jc w:val="center"/>
        <w:rPr>
          <w:color w:val="000000" w:themeColor="text1"/>
          <w:lang w:eastAsia="zh-CN"/>
        </w:rPr>
      </w:pPr>
      <w:r>
        <w:t xml:space="preserve">Table </w:t>
      </w:r>
      <w:r>
        <w:rPr>
          <w:noProof/>
        </w:rPr>
        <w:t>5</w:t>
      </w:r>
      <w:r>
        <w:t xml:space="preserve">   Sync Raster for 480 </w:t>
      </w:r>
      <w:r w:rsidRPr="00B916EC">
        <w:t>kHz</w:t>
      </w:r>
      <w:r>
        <w:t xml:space="preserve"> SSB in 57GHz-71 GHz</w:t>
      </w:r>
      <w:r w:rsidR="008107F9">
        <w:t xml:space="preserve"> </w:t>
      </w:r>
      <w:r w:rsidRPr="00E506A0">
        <w:rPr>
          <w:sz w:val="15"/>
        </w:rPr>
        <w:t>(</w:t>
      </w:r>
      <w:r w:rsidRPr="00E506A0">
        <w:rPr>
          <w:b w:val="0"/>
          <w:sz w:val="15"/>
          <w:lang w:eastAsia="ko-KR"/>
        </w:rPr>
        <w:t>SS</w:t>
      </w:r>
      <w:r w:rsidRPr="00E506A0">
        <w:rPr>
          <w:b w:val="0"/>
          <w:sz w:val="15"/>
          <w:vertAlign w:val="subscript"/>
          <w:lang w:eastAsia="ko-KR"/>
        </w:rPr>
        <w:t>REF</w:t>
      </w:r>
      <w:r w:rsidRPr="00E506A0">
        <w:rPr>
          <w:b w:val="0"/>
          <w:sz w:val="15"/>
          <w:lang w:eastAsia="ko-KR"/>
        </w:rPr>
        <w:t xml:space="preserve"> = 24250.08 MHz </w:t>
      </w:r>
      <w:r w:rsidRPr="00E506A0">
        <w:rPr>
          <w:rFonts w:hint="eastAsia"/>
          <w:b w:val="0"/>
          <w:sz w:val="15"/>
          <w:lang w:eastAsia="zh-CN"/>
        </w:rPr>
        <w:t>+</w:t>
      </w:r>
      <w:r w:rsidRPr="00E506A0">
        <w:rPr>
          <w:b w:val="0"/>
          <w:sz w:val="15"/>
          <w:lang w:eastAsia="ko-KR"/>
        </w:rPr>
        <w:t xml:space="preserve"> </w:t>
      </w:r>
      <w:r w:rsidRPr="00E506A0">
        <w:rPr>
          <w:b w:val="0"/>
          <w:sz w:val="15"/>
        </w:rPr>
        <w:t xml:space="preserve">Sync Raster </w:t>
      </w:r>
      <w:r w:rsidRPr="00E506A0">
        <w:rPr>
          <w:rFonts w:hint="eastAsia"/>
          <w:b w:val="0"/>
          <w:sz w:val="15"/>
          <w:lang w:eastAsia="zh-CN"/>
        </w:rPr>
        <w:t>*</w:t>
      </w:r>
      <w:r w:rsidRPr="00E506A0">
        <w:rPr>
          <w:b w:val="0"/>
          <w:sz w:val="15"/>
        </w:rPr>
        <w:t>17.28 MHz</w:t>
      </w:r>
      <w:r w:rsidRPr="00E506A0">
        <w:rPr>
          <w:sz w:val="15"/>
        </w:rPr>
        <w:t>)</w:t>
      </w:r>
    </w:p>
    <w:tbl>
      <w:tblPr>
        <w:tblStyle w:val="TableGrid"/>
        <w:tblW w:w="6536" w:type="dxa"/>
        <w:jc w:val="center"/>
        <w:tblLook w:val="04A0" w:firstRow="1" w:lastRow="0" w:firstColumn="1" w:lastColumn="0" w:noHBand="0" w:noVBand="1"/>
      </w:tblPr>
      <w:tblGrid>
        <w:gridCol w:w="1182"/>
        <w:gridCol w:w="2086"/>
        <w:gridCol w:w="1182"/>
        <w:gridCol w:w="2086"/>
      </w:tblGrid>
      <w:tr w:rsidR="00DE01B8" w:rsidRPr="0069151E" w14:paraId="4EA699E4" w14:textId="77777777" w:rsidTr="009B5C74">
        <w:trPr>
          <w:trHeight w:val="367"/>
          <w:jc w:val="center"/>
        </w:trPr>
        <w:tc>
          <w:tcPr>
            <w:tcW w:w="1182" w:type="dxa"/>
          </w:tcPr>
          <w:p w14:paraId="4DEB2A2B" w14:textId="77777777" w:rsidR="00DE01B8" w:rsidRPr="0069151E" w:rsidRDefault="00DE01B8" w:rsidP="009B5C74">
            <w:pPr>
              <w:rPr>
                <w:lang w:eastAsia="zh-CN"/>
              </w:rPr>
            </w:pPr>
            <w:r w:rsidRPr="0069151E">
              <w:rPr>
                <w:lang w:eastAsia="zh-CN"/>
              </w:rPr>
              <w:t>Bandwidth</w:t>
            </w:r>
          </w:p>
        </w:tc>
        <w:tc>
          <w:tcPr>
            <w:tcW w:w="2086" w:type="dxa"/>
          </w:tcPr>
          <w:p w14:paraId="51BD85AB" w14:textId="77777777" w:rsidR="00DE01B8" w:rsidRPr="0069151E" w:rsidRDefault="00DE01B8" w:rsidP="009B5C74">
            <w:r w:rsidRPr="0069151E">
              <w:t>Sync Raster</w:t>
            </w:r>
          </w:p>
        </w:tc>
        <w:tc>
          <w:tcPr>
            <w:tcW w:w="1182" w:type="dxa"/>
          </w:tcPr>
          <w:p w14:paraId="6EBDC6FD" w14:textId="77777777" w:rsidR="00DE01B8" w:rsidRPr="002A121B" w:rsidRDefault="00DE01B8" w:rsidP="009B5C74">
            <w:r w:rsidRPr="0069151E">
              <w:rPr>
                <w:lang w:eastAsia="zh-CN"/>
              </w:rPr>
              <w:t>Bandwidth</w:t>
            </w:r>
          </w:p>
        </w:tc>
        <w:tc>
          <w:tcPr>
            <w:tcW w:w="2086" w:type="dxa"/>
          </w:tcPr>
          <w:p w14:paraId="0187B7E6" w14:textId="77777777" w:rsidR="00DE01B8" w:rsidRPr="002A121B" w:rsidRDefault="00DE01B8" w:rsidP="009B5C74">
            <w:r w:rsidRPr="0069151E">
              <w:t>Sync Raster</w:t>
            </w:r>
          </w:p>
        </w:tc>
      </w:tr>
      <w:tr w:rsidR="00DE01B8" w:rsidRPr="002A121B" w14:paraId="18E72298" w14:textId="77777777" w:rsidTr="009B5C74">
        <w:trPr>
          <w:trHeight w:val="367"/>
          <w:jc w:val="center"/>
        </w:trPr>
        <w:tc>
          <w:tcPr>
            <w:tcW w:w="1182" w:type="dxa"/>
          </w:tcPr>
          <w:p w14:paraId="686AA787" w14:textId="77777777" w:rsidR="00DE01B8" w:rsidRPr="00731BA1" w:rsidRDefault="00DE01B8" w:rsidP="009B5C74">
            <w:pPr>
              <w:rPr>
                <w:b/>
              </w:rPr>
            </w:pPr>
            <w:r w:rsidRPr="00E506A0">
              <w:rPr>
                <w:b/>
              </w:rPr>
              <w:t>57</w:t>
            </w:r>
            <w:r>
              <w:rPr>
                <w:b/>
              </w:rPr>
              <w:t>.0</w:t>
            </w:r>
            <w:r w:rsidRPr="00E506A0">
              <w:rPr>
                <w:b/>
              </w:rPr>
              <w:t>-57.4</w:t>
            </w:r>
          </w:p>
        </w:tc>
        <w:tc>
          <w:tcPr>
            <w:tcW w:w="2086" w:type="dxa"/>
          </w:tcPr>
          <w:p w14:paraId="5EA9DA55" w14:textId="77777777" w:rsidR="00DE01B8" w:rsidRPr="0069151E" w:rsidRDefault="00DE01B8" w:rsidP="009B5C74">
            <w:r w:rsidRPr="002D2D5B">
              <w:t>1900,1914</w:t>
            </w:r>
          </w:p>
        </w:tc>
        <w:tc>
          <w:tcPr>
            <w:tcW w:w="1182" w:type="dxa"/>
          </w:tcPr>
          <w:p w14:paraId="3529C51F" w14:textId="77777777" w:rsidR="00DE01B8" w:rsidRPr="00731BA1" w:rsidRDefault="00DE01B8" w:rsidP="009B5C74">
            <w:pPr>
              <w:rPr>
                <w:b/>
              </w:rPr>
            </w:pPr>
            <w:r w:rsidRPr="00E506A0">
              <w:rPr>
                <w:b/>
              </w:rPr>
              <w:t>64.2-64.6</w:t>
            </w:r>
          </w:p>
        </w:tc>
        <w:tc>
          <w:tcPr>
            <w:tcW w:w="2086" w:type="dxa"/>
          </w:tcPr>
          <w:p w14:paraId="1E7C12BA" w14:textId="77777777" w:rsidR="00DE01B8" w:rsidRPr="002A121B" w:rsidRDefault="00DE01B8" w:rsidP="009B5C74">
            <w:r w:rsidRPr="002D2D5B">
              <w:t>2316,2331</w:t>
            </w:r>
          </w:p>
        </w:tc>
      </w:tr>
      <w:tr w:rsidR="00DE01B8" w:rsidRPr="002A121B" w14:paraId="4AA46A15" w14:textId="77777777" w:rsidTr="009B5C74">
        <w:trPr>
          <w:trHeight w:val="378"/>
          <w:jc w:val="center"/>
        </w:trPr>
        <w:tc>
          <w:tcPr>
            <w:tcW w:w="1182" w:type="dxa"/>
          </w:tcPr>
          <w:p w14:paraId="7626DD75" w14:textId="77777777" w:rsidR="00DE01B8" w:rsidRPr="00731BA1" w:rsidRDefault="00DE01B8" w:rsidP="009B5C74">
            <w:pPr>
              <w:rPr>
                <w:b/>
              </w:rPr>
            </w:pPr>
            <w:r w:rsidRPr="00E506A0">
              <w:rPr>
                <w:b/>
              </w:rPr>
              <w:t>57.4-57.8</w:t>
            </w:r>
          </w:p>
        </w:tc>
        <w:tc>
          <w:tcPr>
            <w:tcW w:w="2086" w:type="dxa"/>
          </w:tcPr>
          <w:p w14:paraId="4C0AD334" w14:textId="77777777" w:rsidR="00DE01B8" w:rsidRPr="0069151E" w:rsidRDefault="00DE01B8" w:rsidP="009B5C74">
            <w:r w:rsidRPr="002D2D5B">
              <w:t>1923,1937</w:t>
            </w:r>
          </w:p>
        </w:tc>
        <w:tc>
          <w:tcPr>
            <w:tcW w:w="1182" w:type="dxa"/>
          </w:tcPr>
          <w:p w14:paraId="56555BEA" w14:textId="77777777" w:rsidR="00DE01B8" w:rsidRPr="00731BA1" w:rsidRDefault="00DE01B8" w:rsidP="009B5C74">
            <w:pPr>
              <w:rPr>
                <w:b/>
              </w:rPr>
            </w:pPr>
            <w:r w:rsidRPr="00E506A0">
              <w:rPr>
                <w:b/>
              </w:rPr>
              <w:t>64.6-65</w:t>
            </w:r>
            <w:r>
              <w:rPr>
                <w:b/>
              </w:rPr>
              <w:t>.0</w:t>
            </w:r>
          </w:p>
        </w:tc>
        <w:tc>
          <w:tcPr>
            <w:tcW w:w="2086" w:type="dxa"/>
          </w:tcPr>
          <w:p w14:paraId="23B3FAAC" w14:textId="77777777" w:rsidR="00DE01B8" w:rsidRPr="002A121B" w:rsidRDefault="00DE01B8" w:rsidP="009B5C74">
            <w:r w:rsidRPr="002D2D5B">
              <w:t>2339,2354</w:t>
            </w:r>
          </w:p>
        </w:tc>
      </w:tr>
      <w:tr w:rsidR="00DE01B8" w:rsidRPr="002A121B" w14:paraId="67080035" w14:textId="77777777" w:rsidTr="009B5C74">
        <w:trPr>
          <w:trHeight w:val="367"/>
          <w:jc w:val="center"/>
        </w:trPr>
        <w:tc>
          <w:tcPr>
            <w:tcW w:w="1182" w:type="dxa"/>
          </w:tcPr>
          <w:p w14:paraId="20867A0D" w14:textId="77777777" w:rsidR="00DE01B8" w:rsidRPr="00731BA1" w:rsidRDefault="00DE01B8" w:rsidP="009B5C74">
            <w:pPr>
              <w:rPr>
                <w:b/>
              </w:rPr>
            </w:pPr>
            <w:r w:rsidRPr="00E506A0">
              <w:rPr>
                <w:b/>
              </w:rPr>
              <w:t>57.8-58.2</w:t>
            </w:r>
          </w:p>
        </w:tc>
        <w:tc>
          <w:tcPr>
            <w:tcW w:w="2086" w:type="dxa"/>
          </w:tcPr>
          <w:p w14:paraId="62051711" w14:textId="77777777" w:rsidR="00DE01B8" w:rsidRPr="0069151E" w:rsidRDefault="00DE01B8" w:rsidP="009B5C74">
            <w:r w:rsidRPr="002D2D5B">
              <w:t>1946,1960</w:t>
            </w:r>
          </w:p>
        </w:tc>
        <w:tc>
          <w:tcPr>
            <w:tcW w:w="1182" w:type="dxa"/>
          </w:tcPr>
          <w:p w14:paraId="7852D8EA" w14:textId="77777777" w:rsidR="00DE01B8" w:rsidRPr="00731BA1" w:rsidRDefault="00DE01B8" w:rsidP="009B5C74">
            <w:pPr>
              <w:rPr>
                <w:b/>
              </w:rPr>
            </w:pPr>
            <w:r w:rsidRPr="00E506A0">
              <w:rPr>
                <w:b/>
              </w:rPr>
              <w:t>65</w:t>
            </w:r>
            <w:r>
              <w:rPr>
                <w:b/>
              </w:rPr>
              <w:t>.0</w:t>
            </w:r>
            <w:r w:rsidRPr="00E506A0">
              <w:rPr>
                <w:b/>
              </w:rPr>
              <w:t>-65.4</w:t>
            </w:r>
          </w:p>
        </w:tc>
        <w:tc>
          <w:tcPr>
            <w:tcW w:w="2086" w:type="dxa"/>
          </w:tcPr>
          <w:p w14:paraId="1D587EDF" w14:textId="77777777" w:rsidR="00DE01B8" w:rsidRPr="002A121B" w:rsidRDefault="00DE01B8" w:rsidP="009B5C74">
            <w:r w:rsidRPr="002D2D5B">
              <w:t>2363,2377</w:t>
            </w:r>
          </w:p>
        </w:tc>
      </w:tr>
      <w:tr w:rsidR="00DE01B8" w:rsidRPr="002A121B" w14:paraId="3938FC30" w14:textId="77777777" w:rsidTr="009B5C74">
        <w:trPr>
          <w:trHeight w:val="367"/>
          <w:jc w:val="center"/>
        </w:trPr>
        <w:tc>
          <w:tcPr>
            <w:tcW w:w="1182" w:type="dxa"/>
          </w:tcPr>
          <w:p w14:paraId="38FCF13B" w14:textId="77777777" w:rsidR="00DE01B8" w:rsidRPr="00731BA1" w:rsidRDefault="00DE01B8" w:rsidP="009B5C74">
            <w:pPr>
              <w:rPr>
                <w:b/>
              </w:rPr>
            </w:pPr>
            <w:r w:rsidRPr="00E506A0">
              <w:rPr>
                <w:b/>
              </w:rPr>
              <w:t>58.2-58.6</w:t>
            </w:r>
          </w:p>
        </w:tc>
        <w:tc>
          <w:tcPr>
            <w:tcW w:w="2086" w:type="dxa"/>
          </w:tcPr>
          <w:p w14:paraId="5ABF4790" w14:textId="77777777" w:rsidR="00DE01B8" w:rsidRPr="0069151E" w:rsidRDefault="00DE01B8" w:rsidP="009B5C74">
            <w:r w:rsidRPr="002D2D5B">
              <w:t>1969,1983</w:t>
            </w:r>
          </w:p>
        </w:tc>
        <w:tc>
          <w:tcPr>
            <w:tcW w:w="1182" w:type="dxa"/>
          </w:tcPr>
          <w:p w14:paraId="77294510" w14:textId="77777777" w:rsidR="00DE01B8" w:rsidRPr="00731BA1" w:rsidRDefault="00DE01B8" w:rsidP="009B5C74">
            <w:pPr>
              <w:rPr>
                <w:b/>
              </w:rPr>
            </w:pPr>
            <w:r w:rsidRPr="00E506A0">
              <w:rPr>
                <w:b/>
              </w:rPr>
              <w:t>65.4-65.8</w:t>
            </w:r>
          </w:p>
        </w:tc>
        <w:tc>
          <w:tcPr>
            <w:tcW w:w="2086" w:type="dxa"/>
          </w:tcPr>
          <w:p w14:paraId="054B6A48" w14:textId="77777777" w:rsidR="00DE01B8" w:rsidRPr="002A121B" w:rsidRDefault="00DE01B8" w:rsidP="009B5C74">
            <w:r w:rsidRPr="002D2D5B">
              <w:t>2386,2400</w:t>
            </w:r>
          </w:p>
        </w:tc>
      </w:tr>
      <w:tr w:rsidR="00DE01B8" w:rsidRPr="002A121B" w14:paraId="129D5008" w14:textId="77777777" w:rsidTr="009B5C74">
        <w:trPr>
          <w:trHeight w:val="367"/>
          <w:jc w:val="center"/>
        </w:trPr>
        <w:tc>
          <w:tcPr>
            <w:tcW w:w="1182" w:type="dxa"/>
          </w:tcPr>
          <w:p w14:paraId="5A2F8179" w14:textId="77777777" w:rsidR="00DE01B8" w:rsidRPr="00731BA1" w:rsidRDefault="00DE01B8" w:rsidP="009B5C74">
            <w:pPr>
              <w:rPr>
                <w:b/>
              </w:rPr>
            </w:pPr>
            <w:r w:rsidRPr="00E506A0">
              <w:rPr>
                <w:b/>
              </w:rPr>
              <w:t>58.6-59</w:t>
            </w:r>
            <w:r>
              <w:rPr>
                <w:b/>
              </w:rPr>
              <w:t>.0</w:t>
            </w:r>
          </w:p>
        </w:tc>
        <w:tc>
          <w:tcPr>
            <w:tcW w:w="2086" w:type="dxa"/>
          </w:tcPr>
          <w:p w14:paraId="6B86D619" w14:textId="77777777" w:rsidR="00DE01B8" w:rsidRPr="0069151E" w:rsidRDefault="00DE01B8" w:rsidP="009B5C74">
            <w:r w:rsidRPr="002D2D5B">
              <w:t>1992,2007</w:t>
            </w:r>
          </w:p>
        </w:tc>
        <w:tc>
          <w:tcPr>
            <w:tcW w:w="1182" w:type="dxa"/>
          </w:tcPr>
          <w:p w14:paraId="2ED06070" w14:textId="77777777" w:rsidR="00DE01B8" w:rsidRPr="00731BA1" w:rsidRDefault="00DE01B8" w:rsidP="009B5C74">
            <w:pPr>
              <w:rPr>
                <w:b/>
              </w:rPr>
            </w:pPr>
            <w:r w:rsidRPr="00E506A0">
              <w:rPr>
                <w:b/>
              </w:rPr>
              <w:t>65.8-66.2</w:t>
            </w:r>
          </w:p>
        </w:tc>
        <w:tc>
          <w:tcPr>
            <w:tcW w:w="2086" w:type="dxa"/>
          </w:tcPr>
          <w:p w14:paraId="0B107D23" w14:textId="77777777" w:rsidR="00DE01B8" w:rsidRPr="002A121B" w:rsidRDefault="00DE01B8" w:rsidP="009B5C74">
            <w:r w:rsidRPr="002D2D5B">
              <w:t>2409,2423</w:t>
            </w:r>
          </w:p>
        </w:tc>
      </w:tr>
      <w:tr w:rsidR="00DE01B8" w:rsidRPr="002A121B" w14:paraId="70CD4C2D" w14:textId="77777777" w:rsidTr="009B5C74">
        <w:trPr>
          <w:trHeight w:val="378"/>
          <w:jc w:val="center"/>
        </w:trPr>
        <w:tc>
          <w:tcPr>
            <w:tcW w:w="1182" w:type="dxa"/>
          </w:tcPr>
          <w:p w14:paraId="3813EBBE" w14:textId="77777777" w:rsidR="00DE01B8" w:rsidRPr="00731BA1" w:rsidRDefault="00DE01B8" w:rsidP="009B5C74">
            <w:pPr>
              <w:rPr>
                <w:b/>
              </w:rPr>
            </w:pPr>
            <w:r w:rsidRPr="00E506A0">
              <w:rPr>
                <w:b/>
              </w:rPr>
              <w:t>59</w:t>
            </w:r>
            <w:r>
              <w:rPr>
                <w:b/>
              </w:rPr>
              <w:t>.0</w:t>
            </w:r>
            <w:r w:rsidRPr="00E506A0">
              <w:rPr>
                <w:b/>
              </w:rPr>
              <w:t>-59.4</w:t>
            </w:r>
          </w:p>
        </w:tc>
        <w:tc>
          <w:tcPr>
            <w:tcW w:w="2086" w:type="dxa"/>
          </w:tcPr>
          <w:p w14:paraId="6F47B1A3" w14:textId="77777777" w:rsidR="00DE01B8" w:rsidRPr="0069151E" w:rsidRDefault="00DE01B8" w:rsidP="009B5C74">
            <w:r w:rsidRPr="002D2D5B">
              <w:t>2015,2030</w:t>
            </w:r>
          </w:p>
        </w:tc>
        <w:tc>
          <w:tcPr>
            <w:tcW w:w="1182" w:type="dxa"/>
          </w:tcPr>
          <w:p w14:paraId="2C769D59" w14:textId="77777777" w:rsidR="00DE01B8" w:rsidRPr="00731BA1" w:rsidRDefault="00DE01B8" w:rsidP="009B5C74">
            <w:pPr>
              <w:rPr>
                <w:b/>
              </w:rPr>
            </w:pPr>
            <w:r w:rsidRPr="00E506A0">
              <w:rPr>
                <w:b/>
              </w:rPr>
              <w:t>66.2-66.6</w:t>
            </w:r>
          </w:p>
        </w:tc>
        <w:tc>
          <w:tcPr>
            <w:tcW w:w="2086" w:type="dxa"/>
          </w:tcPr>
          <w:p w14:paraId="5D7F1ECB" w14:textId="77777777" w:rsidR="00DE01B8" w:rsidRPr="002A121B" w:rsidRDefault="00DE01B8" w:rsidP="009B5C74">
            <w:r w:rsidRPr="002D2D5B">
              <w:t>2432,2446</w:t>
            </w:r>
          </w:p>
        </w:tc>
      </w:tr>
      <w:tr w:rsidR="00DE01B8" w:rsidRPr="002A121B" w14:paraId="36537761" w14:textId="77777777" w:rsidTr="009B5C74">
        <w:trPr>
          <w:trHeight w:val="367"/>
          <w:jc w:val="center"/>
        </w:trPr>
        <w:tc>
          <w:tcPr>
            <w:tcW w:w="1182" w:type="dxa"/>
          </w:tcPr>
          <w:p w14:paraId="0EF052E9" w14:textId="77777777" w:rsidR="00DE01B8" w:rsidRPr="00731BA1" w:rsidRDefault="00DE01B8" w:rsidP="009B5C74">
            <w:pPr>
              <w:rPr>
                <w:b/>
              </w:rPr>
            </w:pPr>
            <w:r w:rsidRPr="00E506A0">
              <w:rPr>
                <w:b/>
              </w:rPr>
              <w:t>59.4-59.8</w:t>
            </w:r>
          </w:p>
        </w:tc>
        <w:tc>
          <w:tcPr>
            <w:tcW w:w="2086" w:type="dxa"/>
          </w:tcPr>
          <w:p w14:paraId="34A97229" w14:textId="77777777" w:rsidR="00DE01B8" w:rsidRPr="0069151E" w:rsidRDefault="00DE01B8" w:rsidP="009B5C74">
            <w:r w:rsidRPr="002D2D5B">
              <w:t>2039,2053</w:t>
            </w:r>
          </w:p>
        </w:tc>
        <w:tc>
          <w:tcPr>
            <w:tcW w:w="1182" w:type="dxa"/>
          </w:tcPr>
          <w:p w14:paraId="638D6D9A" w14:textId="77777777" w:rsidR="00DE01B8" w:rsidRPr="00731BA1" w:rsidRDefault="00DE01B8" w:rsidP="009B5C74">
            <w:pPr>
              <w:rPr>
                <w:b/>
              </w:rPr>
            </w:pPr>
            <w:r w:rsidRPr="00E506A0">
              <w:rPr>
                <w:b/>
              </w:rPr>
              <w:t>66.6-67</w:t>
            </w:r>
            <w:r>
              <w:rPr>
                <w:b/>
              </w:rPr>
              <w:t>.0</w:t>
            </w:r>
          </w:p>
        </w:tc>
        <w:tc>
          <w:tcPr>
            <w:tcW w:w="2086" w:type="dxa"/>
          </w:tcPr>
          <w:p w14:paraId="43B29D90" w14:textId="77777777" w:rsidR="00DE01B8" w:rsidRPr="002A121B" w:rsidRDefault="00DE01B8" w:rsidP="009B5C74">
            <w:r w:rsidRPr="002D2D5B">
              <w:t>2455,2470</w:t>
            </w:r>
          </w:p>
        </w:tc>
      </w:tr>
      <w:tr w:rsidR="00DE01B8" w:rsidRPr="002A121B" w14:paraId="30D6B0D5" w14:textId="77777777" w:rsidTr="009B5C74">
        <w:trPr>
          <w:trHeight w:val="367"/>
          <w:jc w:val="center"/>
        </w:trPr>
        <w:tc>
          <w:tcPr>
            <w:tcW w:w="1182" w:type="dxa"/>
          </w:tcPr>
          <w:p w14:paraId="3B178474" w14:textId="77777777" w:rsidR="00DE01B8" w:rsidRPr="00731BA1" w:rsidRDefault="00DE01B8" w:rsidP="009B5C74">
            <w:pPr>
              <w:rPr>
                <w:b/>
              </w:rPr>
            </w:pPr>
            <w:r w:rsidRPr="00E506A0">
              <w:rPr>
                <w:b/>
              </w:rPr>
              <w:t>59.8-60.2</w:t>
            </w:r>
          </w:p>
        </w:tc>
        <w:tc>
          <w:tcPr>
            <w:tcW w:w="2086" w:type="dxa"/>
          </w:tcPr>
          <w:p w14:paraId="1041232C" w14:textId="77777777" w:rsidR="00DE01B8" w:rsidRPr="0069151E" w:rsidRDefault="00DE01B8" w:rsidP="009B5C74">
            <w:r w:rsidRPr="002D2D5B">
              <w:t>2062,2076</w:t>
            </w:r>
          </w:p>
        </w:tc>
        <w:tc>
          <w:tcPr>
            <w:tcW w:w="1182" w:type="dxa"/>
          </w:tcPr>
          <w:p w14:paraId="2DEEF7F9" w14:textId="77777777" w:rsidR="00DE01B8" w:rsidRPr="00731BA1" w:rsidRDefault="00DE01B8" w:rsidP="009B5C74">
            <w:pPr>
              <w:rPr>
                <w:b/>
              </w:rPr>
            </w:pPr>
            <w:r w:rsidRPr="00E506A0">
              <w:rPr>
                <w:b/>
              </w:rPr>
              <w:t>67</w:t>
            </w:r>
            <w:r>
              <w:rPr>
                <w:b/>
              </w:rPr>
              <w:t>.0</w:t>
            </w:r>
            <w:r w:rsidRPr="00E506A0">
              <w:rPr>
                <w:b/>
              </w:rPr>
              <w:t>-67.4</w:t>
            </w:r>
          </w:p>
        </w:tc>
        <w:tc>
          <w:tcPr>
            <w:tcW w:w="2086" w:type="dxa"/>
          </w:tcPr>
          <w:p w14:paraId="43ABCCA5" w14:textId="77777777" w:rsidR="00DE01B8" w:rsidRPr="002A121B" w:rsidRDefault="00DE01B8" w:rsidP="009B5C74">
            <w:r w:rsidRPr="002D2D5B">
              <w:t>2478,2493</w:t>
            </w:r>
          </w:p>
        </w:tc>
      </w:tr>
      <w:tr w:rsidR="00DE01B8" w:rsidRPr="002A121B" w14:paraId="74BB39EC" w14:textId="77777777" w:rsidTr="009B5C74">
        <w:trPr>
          <w:trHeight w:val="367"/>
          <w:jc w:val="center"/>
        </w:trPr>
        <w:tc>
          <w:tcPr>
            <w:tcW w:w="1182" w:type="dxa"/>
          </w:tcPr>
          <w:p w14:paraId="374A9B85" w14:textId="77777777" w:rsidR="00DE01B8" w:rsidRPr="00731BA1" w:rsidRDefault="00DE01B8" w:rsidP="009B5C74">
            <w:pPr>
              <w:rPr>
                <w:b/>
              </w:rPr>
            </w:pPr>
            <w:r w:rsidRPr="00E506A0">
              <w:rPr>
                <w:b/>
              </w:rPr>
              <w:t>60.2-60.6</w:t>
            </w:r>
          </w:p>
        </w:tc>
        <w:tc>
          <w:tcPr>
            <w:tcW w:w="2086" w:type="dxa"/>
          </w:tcPr>
          <w:p w14:paraId="443D0360" w14:textId="77777777" w:rsidR="00DE01B8" w:rsidRPr="0069151E" w:rsidRDefault="00DE01B8" w:rsidP="009B5C74">
            <w:r w:rsidRPr="002D2D5B">
              <w:t>2085,2099</w:t>
            </w:r>
          </w:p>
        </w:tc>
        <w:tc>
          <w:tcPr>
            <w:tcW w:w="1182" w:type="dxa"/>
          </w:tcPr>
          <w:p w14:paraId="73B74D58" w14:textId="77777777" w:rsidR="00DE01B8" w:rsidRPr="00731BA1" w:rsidRDefault="00DE01B8" w:rsidP="009B5C74">
            <w:pPr>
              <w:rPr>
                <w:b/>
              </w:rPr>
            </w:pPr>
            <w:r w:rsidRPr="00E506A0">
              <w:rPr>
                <w:b/>
              </w:rPr>
              <w:t>67.4-67.8</w:t>
            </w:r>
          </w:p>
        </w:tc>
        <w:tc>
          <w:tcPr>
            <w:tcW w:w="2086" w:type="dxa"/>
          </w:tcPr>
          <w:p w14:paraId="5A1F1025" w14:textId="77777777" w:rsidR="00DE01B8" w:rsidRPr="002A121B" w:rsidRDefault="00DE01B8" w:rsidP="009B5C74">
            <w:r w:rsidRPr="002D2D5B">
              <w:t>2502,2516</w:t>
            </w:r>
          </w:p>
        </w:tc>
      </w:tr>
      <w:tr w:rsidR="00DE01B8" w:rsidRPr="002A121B" w14:paraId="71815CEF" w14:textId="77777777" w:rsidTr="009B5C74">
        <w:trPr>
          <w:trHeight w:val="378"/>
          <w:jc w:val="center"/>
        </w:trPr>
        <w:tc>
          <w:tcPr>
            <w:tcW w:w="1182" w:type="dxa"/>
          </w:tcPr>
          <w:p w14:paraId="4DAA14CF" w14:textId="77777777" w:rsidR="00DE01B8" w:rsidRPr="00731BA1" w:rsidRDefault="00DE01B8" w:rsidP="009B5C74">
            <w:pPr>
              <w:rPr>
                <w:b/>
              </w:rPr>
            </w:pPr>
            <w:r w:rsidRPr="00E506A0">
              <w:rPr>
                <w:b/>
              </w:rPr>
              <w:t>60.6-61</w:t>
            </w:r>
            <w:r>
              <w:rPr>
                <w:b/>
              </w:rPr>
              <w:t>.0</w:t>
            </w:r>
          </w:p>
        </w:tc>
        <w:tc>
          <w:tcPr>
            <w:tcW w:w="2086" w:type="dxa"/>
          </w:tcPr>
          <w:p w14:paraId="10ED2FA1" w14:textId="77777777" w:rsidR="00DE01B8" w:rsidRPr="0069151E" w:rsidRDefault="00DE01B8" w:rsidP="009B5C74">
            <w:r w:rsidRPr="002D2D5B">
              <w:t>2108,2122</w:t>
            </w:r>
          </w:p>
        </w:tc>
        <w:tc>
          <w:tcPr>
            <w:tcW w:w="1182" w:type="dxa"/>
          </w:tcPr>
          <w:p w14:paraId="7648F293" w14:textId="77777777" w:rsidR="00DE01B8" w:rsidRPr="00731BA1" w:rsidRDefault="00DE01B8" w:rsidP="009B5C74">
            <w:pPr>
              <w:rPr>
                <w:b/>
              </w:rPr>
            </w:pPr>
            <w:r w:rsidRPr="00E506A0">
              <w:rPr>
                <w:b/>
              </w:rPr>
              <w:t>67.8-68.2</w:t>
            </w:r>
          </w:p>
        </w:tc>
        <w:tc>
          <w:tcPr>
            <w:tcW w:w="2086" w:type="dxa"/>
          </w:tcPr>
          <w:p w14:paraId="678EEF5B" w14:textId="77777777" w:rsidR="00DE01B8" w:rsidRPr="002A121B" w:rsidRDefault="00DE01B8" w:rsidP="009B5C74">
            <w:r w:rsidRPr="002D2D5B">
              <w:t>2525,2539</w:t>
            </w:r>
          </w:p>
        </w:tc>
      </w:tr>
      <w:tr w:rsidR="00DE01B8" w:rsidRPr="002A121B" w14:paraId="529B0E78" w14:textId="77777777" w:rsidTr="009B5C74">
        <w:trPr>
          <w:trHeight w:val="367"/>
          <w:jc w:val="center"/>
        </w:trPr>
        <w:tc>
          <w:tcPr>
            <w:tcW w:w="1182" w:type="dxa"/>
          </w:tcPr>
          <w:p w14:paraId="0AD725BA" w14:textId="77777777" w:rsidR="00DE01B8" w:rsidRPr="00731BA1" w:rsidRDefault="00DE01B8" w:rsidP="009B5C74">
            <w:pPr>
              <w:rPr>
                <w:b/>
              </w:rPr>
            </w:pPr>
            <w:r w:rsidRPr="00E506A0">
              <w:rPr>
                <w:b/>
              </w:rPr>
              <w:t>61</w:t>
            </w:r>
            <w:r>
              <w:rPr>
                <w:b/>
              </w:rPr>
              <w:t>.0</w:t>
            </w:r>
            <w:r w:rsidRPr="00E506A0">
              <w:rPr>
                <w:b/>
              </w:rPr>
              <w:t>-61.4</w:t>
            </w:r>
          </w:p>
        </w:tc>
        <w:tc>
          <w:tcPr>
            <w:tcW w:w="2086" w:type="dxa"/>
          </w:tcPr>
          <w:p w14:paraId="7ACF0F6F" w14:textId="77777777" w:rsidR="00DE01B8" w:rsidRPr="0069151E" w:rsidRDefault="00DE01B8" w:rsidP="009B5C74">
            <w:r w:rsidRPr="002D2D5B">
              <w:t>2131,2145</w:t>
            </w:r>
          </w:p>
        </w:tc>
        <w:tc>
          <w:tcPr>
            <w:tcW w:w="1182" w:type="dxa"/>
          </w:tcPr>
          <w:p w14:paraId="748FFE5F" w14:textId="77777777" w:rsidR="00DE01B8" w:rsidRPr="00731BA1" w:rsidRDefault="00DE01B8" w:rsidP="009B5C74">
            <w:pPr>
              <w:rPr>
                <w:b/>
              </w:rPr>
            </w:pPr>
            <w:r w:rsidRPr="00E506A0">
              <w:rPr>
                <w:b/>
              </w:rPr>
              <w:t>68.2-68.6</w:t>
            </w:r>
          </w:p>
        </w:tc>
        <w:tc>
          <w:tcPr>
            <w:tcW w:w="2086" w:type="dxa"/>
          </w:tcPr>
          <w:p w14:paraId="531E75D3" w14:textId="77777777" w:rsidR="00DE01B8" w:rsidRPr="002A121B" w:rsidRDefault="00DE01B8" w:rsidP="009B5C74">
            <w:r w:rsidRPr="002D2D5B">
              <w:t>2548,2562</w:t>
            </w:r>
          </w:p>
        </w:tc>
      </w:tr>
      <w:tr w:rsidR="00DE01B8" w:rsidRPr="002A121B" w14:paraId="678AA474" w14:textId="77777777" w:rsidTr="009B5C74">
        <w:trPr>
          <w:trHeight w:val="367"/>
          <w:jc w:val="center"/>
        </w:trPr>
        <w:tc>
          <w:tcPr>
            <w:tcW w:w="1182" w:type="dxa"/>
          </w:tcPr>
          <w:p w14:paraId="2187043C" w14:textId="77777777" w:rsidR="00DE01B8" w:rsidRPr="00731BA1" w:rsidRDefault="00DE01B8" w:rsidP="009B5C74">
            <w:pPr>
              <w:rPr>
                <w:b/>
              </w:rPr>
            </w:pPr>
            <w:r w:rsidRPr="00E506A0">
              <w:rPr>
                <w:b/>
              </w:rPr>
              <w:t>61.4-61.8</w:t>
            </w:r>
          </w:p>
        </w:tc>
        <w:tc>
          <w:tcPr>
            <w:tcW w:w="2086" w:type="dxa"/>
          </w:tcPr>
          <w:p w14:paraId="53BA4830" w14:textId="77777777" w:rsidR="00DE01B8" w:rsidRPr="0069151E" w:rsidRDefault="00DE01B8" w:rsidP="009B5C74">
            <w:r w:rsidRPr="002D2D5B">
              <w:t>2154,2169</w:t>
            </w:r>
          </w:p>
        </w:tc>
        <w:tc>
          <w:tcPr>
            <w:tcW w:w="1182" w:type="dxa"/>
          </w:tcPr>
          <w:p w14:paraId="2C7043D6" w14:textId="77777777" w:rsidR="00DE01B8" w:rsidRPr="00731BA1" w:rsidRDefault="00DE01B8" w:rsidP="009B5C74">
            <w:pPr>
              <w:rPr>
                <w:b/>
              </w:rPr>
            </w:pPr>
            <w:r w:rsidRPr="00E506A0">
              <w:rPr>
                <w:b/>
              </w:rPr>
              <w:t>68.6-69</w:t>
            </w:r>
            <w:r>
              <w:rPr>
                <w:b/>
              </w:rPr>
              <w:t>.0</w:t>
            </w:r>
          </w:p>
        </w:tc>
        <w:tc>
          <w:tcPr>
            <w:tcW w:w="2086" w:type="dxa"/>
          </w:tcPr>
          <w:p w14:paraId="69E73FE2" w14:textId="77777777" w:rsidR="00DE01B8" w:rsidRPr="002A121B" w:rsidRDefault="00DE01B8" w:rsidP="009B5C74">
            <w:r w:rsidRPr="002D2D5B">
              <w:t>2571,2585</w:t>
            </w:r>
          </w:p>
        </w:tc>
      </w:tr>
      <w:tr w:rsidR="00DE01B8" w:rsidRPr="002A121B" w14:paraId="6E02731B" w14:textId="77777777" w:rsidTr="009B5C74">
        <w:trPr>
          <w:trHeight w:val="367"/>
          <w:jc w:val="center"/>
        </w:trPr>
        <w:tc>
          <w:tcPr>
            <w:tcW w:w="1182" w:type="dxa"/>
          </w:tcPr>
          <w:p w14:paraId="4CD3F0CC" w14:textId="77777777" w:rsidR="00DE01B8" w:rsidRPr="00731BA1" w:rsidRDefault="00DE01B8" w:rsidP="009B5C74">
            <w:pPr>
              <w:rPr>
                <w:b/>
              </w:rPr>
            </w:pPr>
            <w:r w:rsidRPr="00E506A0">
              <w:rPr>
                <w:b/>
              </w:rPr>
              <w:t>61.8-62.2</w:t>
            </w:r>
          </w:p>
        </w:tc>
        <w:tc>
          <w:tcPr>
            <w:tcW w:w="2086" w:type="dxa"/>
          </w:tcPr>
          <w:p w14:paraId="79C9A935" w14:textId="77777777" w:rsidR="00DE01B8" w:rsidRPr="0069151E" w:rsidRDefault="00DE01B8" w:rsidP="009B5C74">
            <w:r w:rsidRPr="002D2D5B">
              <w:t>2177,2192</w:t>
            </w:r>
          </w:p>
        </w:tc>
        <w:tc>
          <w:tcPr>
            <w:tcW w:w="1182" w:type="dxa"/>
          </w:tcPr>
          <w:p w14:paraId="486D540F" w14:textId="77777777" w:rsidR="00DE01B8" w:rsidRPr="00731BA1" w:rsidRDefault="00DE01B8" w:rsidP="009B5C74">
            <w:pPr>
              <w:rPr>
                <w:b/>
              </w:rPr>
            </w:pPr>
            <w:r w:rsidRPr="00E506A0">
              <w:rPr>
                <w:b/>
              </w:rPr>
              <w:t>69</w:t>
            </w:r>
            <w:r>
              <w:rPr>
                <w:b/>
              </w:rPr>
              <w:t>.0</w:t>
            </w:r>
            <w:r w:rsidRPr="00E506A0">
              <w:rPr>
                <w:b/>
              </w:rPr>
              <w:t>-69.4</w:t>
            </w:r>
          </w:p>
        </w:tc>
        <w:tc>
          <w:tcPr>
            <w:tcW w:w="2086" w:type="dxa"/>
          </w:tcPr>
          <w:p w14:paraId="253E9C64" w14:textId="77777777" w:rsidR="00DE01B8" w:rsidRPr="002A121B" w:rsidRDefault="00DE01B8" w:rsidP="009B5C74">
            <w:r w:rsidRPr="002D2D5B">
              <w:t>2594,2608</w:t>
            </w:r>
          </w:p>
        </w:tc>
      </w:tr>
      <w:tr w:rsidR="00DE01B8" w:rsidRPr="002A121B" w14:paraId="0ACB1C96" w14:textId="77777777" w:rsidTr="009B5C74">
        <w:trPr>
          <w:trHeight w:val="378"/>
          <w:jc w:val="center"/>
        </w:trPr>
        <w:tc>
          <w:tcPr>
            <w:tcW w:w="1182" w:type="dxa"/>
          </w:tcPr>
          <w:p w14:paraId="6F06B749" w14:textId="77777777" w:rsidR="00DE01B8" w:rsidRPr="00731BA1" w:rsidRDefault="00DE01B8" w:rsidP="009B5C74">
            <w:pPr>
              <w:rPr>
                <w:b/>
              </w:rPr>
            </w:pPr>
            <w:r w:rsidRPr="00E506A0">
              <w:rPr>
                <w:b/>
              </w:rPr>
              <w:t>62.2-62.6</w:t>
            </w:r>
          </w:p>
        </w:tc>
        <w:tc>
          <w:tcPr>
            <w:tcW w:w="2086" w:type="dxa"/>
          </w:tcPr>
          <w:p w14:paraId="6FB25BAF" w14:textId="77777777" w:rsidR="00DE01B8" w:rsidRPr="0069151E" w:rsidRDefault="00DE01B8" w:rsidP="009B5C74">
            <w:r w:rsidRPr="002D2D5B">
              <w:t>2201,2215</w:t>
            </w:r>
          </w:p>
        </w:tc>
        <w:tc>
          <w:tcPr>
            <w:tcW w:w="1182" w:type="dxa"/>
          </w:tcPr>
          <w:p w14:paraId="287445A2" w14:textId="77777777" w:rsidR="00DE01B8" w:rsidRPr="00731BA1" w:rsidRDefault="00DE01B8" w:rsidP="009B5C74">
            <w:pPr>
              <w:rPr>
                <w:b/>
              </w:rPr>
            </w:pPr>
            <w:r w:rsidRPr="00E506A0">
              <w:rPr>
                <w:b/>
              </w:rPr>
              <w:t>69.4-69.8</w:t>
            </w:r>
          </w:p>
        </w:tc>
        <w:tc>
          <w:tcPr>
            <w:tcW w:w="2086" w:type="dxa"/>
          </w:tcPr>
          <w:p w14:paraId="0FA0117A" w14:textId="77777777" w:rsidR="00DE01B8" w:rsidRPr="002A121B" w:rsidRDefault="00DE01B8" w:rsidP="009B5C74">
            <w:r w:rsidRPr="002D2D5B">
              <w:t>2617,2632</w:t>
            </w:r>
          </w:p>
        </w:tc>
      </w:tr>
      <w:tr w:rsidR="00DE01B8" w:rsidRPr="002A121B" w14:paraId="7AF2071D" w14:textId="77777777" w:rsidTr="009B5C74">
        <w:trPr>
          <w:trHeight w:val="367"/>
          <w:jc w:val="center"/>
        </w:trPr>
        <w:tc>
          <w:tcPr>
            <w:tcW w:w="1182" w:type="dxa"/>
          </w:tcPr>
          <w:p w14:paraId="2D1460DD" w14:textId="77777777" w:rsidR="00DE01B8" w:rsidRPr="00731BA1" w:rsidRDefault="00DE01B8" w:rsidP="009B5C74">
            <w:pPr>
              <w:rPr>
                <w:b/>
              </w:rPr>
            </w:pPr>
            <w:r w:rsidRPr="00E506A0">
              <w:rPr>
                <w:b/>
              </w:rPr>
              <w:t>62.6-63</w:t>
            </w:r>
            <w:r>
              <w:rPr>
                <w:b/>
              </w:rPr>
              <w:t>.0</w:t>
            </w:r>
          </w:p>
        </w:tc>
        <w:tc>
          <w:tcPr>
            <w:tcW w:w="2086" w:type="dxa"/>
          </w:tcPr>
          <w:p w14:paraId="01D4C4DF" w14:textId="77777777" w:rsidR="00DE01B8" w:rsidRPr="0069151E" w:rsidRDefault="00DE01B8" w:rsidP="009B5C74">
            <w:r w:rsidRPr="002D2D5B">
              <w:t>2224,2238</w:t>
            </w:r>
          </w:p>
        </w:tc>
        <w:tc>
          <w:tcPr>
            <w:tcW w:w="1182" w:type="dxa"/>
          </w:tcPr>
          <w:p w14:paraId="5A915688" w14:textId="77777777" w:rsidR="00DE01B8" w:rsidRPr="00731BA1" w:rsidRDefault="00DE01B8" w:rsidP="009B5C74">
            <w:pPr>
              <w:rPr>
                <w:b/>
              </w:rPr>
            </w:pPr>
            <w:r w:rsidRPr="00E506A0">
              <w:rPr>
                <w:b/>
              </w:rPr>
              <w:t>69.8-70.2</w:t>
            </w:r>
          </w:p>
        </w:tc>
        <w:tc>
          <w:tcPr>
            <w:tcW w:w="2086" w:type="dxa"/>
          </w:tcPr>
          <w:p w14:paraId="14B1901B" w14:textId="77777777" w:rsidR="00DE01B8" w:rsidRPr="002A121B" w:rsidRDefault="00DE01B8" w:rsidP="009B5C74">
            <w:r w:rsidRPr="002D2D5B">
              <w:t>2640,2655</w:t>
            </w:r>
          </w:p>
        </w:tc>
      </w:tr>
      <w:tr w:rsidR="00DE01B8" w:rsidRPr="002A121B" w14:paraId="0F0D8B11" w14:textId="77777777" w:rsidTr="009B5C74">
        <w:trPr>
          <w:trHeight w:val="367"/>
          <w:jc w:val="center"/>
        </w:trPr>
        <w:tc>
          <w:tcPr>
            <w:tcW w:w="1182" w:type="dxa"/>
          </w:tcPr>
          <w:p w14:paraId="3207E34A" w14:textId="77777777" w:rsidR="00DE01B8" w:rsidRPr="00731BA1" w:rsidRDefault="00DE01B8" w:rsidP="009B5C74">
            <w:pPr>
              <w:rPr>
                <w:b/>
              </w:rPr>
            </w:pPr>
            <w:r w:rsidRPr="00E506A0">
              <w:rPr>
                <w:b/>
              </w:rPr>
              <w:t>63</w:t>
            </w:r>
            <w:r>
              <w:rPr>
                <w:b/>
              </w:rPr>
              <w:t>.0</w:t>
            </w:r>
            <w:r w:rsidRPr="00E506A0">
              <w:rPr>
                <w:b/>
              </w:rPr>
              <w:t>-63.4</w:t>
            </w:r>
          </w:p>
        </w:tc>
        <w:tc>
          <w:tcPr>
            <w:tcW w:w="2086" w:type="dxa"/>
          </w:tcPr>
          <w:p w14:paraId="73A75C2E" w14:textId="77777777" w:rsidR="00DE01B8" w:rsidRPr="0069151E" w:rsidRDefault="00DE01B8" w:rsidP="009B5C74">
            <w:r w:rsidRPr="002D2D5B">
              <w:t>2247,2261</w:t>
            </w:r>
          </w:p>
        </w:tc>
        <w:tc>
          <w:tcPr>
            <w:tcW w:w="1182" w:type="dxa"/>
          </w:tcPr>
          <w:p w14:paraId="768849CB" w14:textId="77777777" w:rsidR="00DE01B8" w:rsidRPr="00731BA1" w:rsidRDefault="00DE01B8" w:rsidP="009B5C74">
            <w:pPr>
              <w:rPr>
                <w:b/>
              </w:rPr>
            </w:pPr>
            <w:r w:rsidRPr="00E506A0">
              <w:rPr>
                <w:b/>
              </w:rPr>
              <w:t>70.2-70.6</w:t>
            </w:r>
          </w:p>
        </w:tc>
        <w:tc>
          <w:tcPr>
            <w:tcW w:w="2086" w:type="dxa"/>
          </w:tcPr>
          <w:p w14:paraId="6583DEF7" w14:textId="77777777" w:rsidR="00DE01B8" w:rsidRPr="002A121B" w:rsidRDefault="00DE01B8" w:rsidP="009B5C74">
            <w:r w:rsidRPr="002D2D5B">
              <w:t>2664,2678</w:t>
            </w:r>
          </w:p>
        </w:tc>
      </w:tr>
      <w:tr w:rsidR="00DE01B8" w:rsidRPr="002A121B" w14:paraId="00AC1DD1" w14:textId="77777777" w:rsidTr="009B5C74">
        <w:trPr>
          <w:trHeight w:val="367"/>
          <w:jc w:val="center"/>
        </w:trPr>
        <w:tc>
          <w:tcPr>
            <w:tcW w:w="1182" w:type="dxa"/>
          </w:tcPr>
          <w:p w14:paraId="159CBCC8" w14:textId="77777777" w:rsidR="00DE01B8" w:rsidRPr="00731BA1" w:rsidRDefault="00DE01B8" w:rsidP="009B5C74">
            <w:pPr>
              <w:rPr>
                <w:b/>
              </w:rPr>
            </w:pPr>
            <w:r w:rsidRPr="00E506A0">
              <w:rPr>
                <w:b/>
              </w:rPr>
              <w:t>63.4-63.8</w:t>
            </w:r>
          </w:p>
        </w:tc>
        <w:tc>
          <w:tcPr>
            <w:tcW w:w="2086" w:type="dxa"/>
          </w:tcPr>
          <w:p w14:paraId="39030193" w14:textId="77777777" w:rsidR="00DE01B8" w:rsidRPr="0069151E" w:rsidRDefault="00DE01B8" w:rsidP="009B5C74">
            <w:r w:rsidRPr="002D2D5B">
              <w:t>2270,2284</w:t>
            </w:r>
          </w:p>
        </w:tc>
        <w:tc>
          <w:tcPr>
            <w:tcW w:w="1182" w:type="dxa"/>
          </w:tcPr>
          <w:p w14:paraId="436031BA" w14:textId="77777777" w:rsidR="00DE01B8" w:rsidRPr="00731BA1" w:rsidRDefault="00DE01B8" w:rsidP="009B5C74">
            <w:pPr>
              <w:rPr>
                <w:b/>
              </w:rPr>
            </w:pPr>
            <w:r w:rsidRPr="00E506A0">
              <w:rPr>
                <w:b/>
              </w:rPr>
              <w:t>70.6-71</w:t>
            </w:r>
            <w:r>
              <w:rPr>
                <w:b/>
              </w:rPr>
              <w:t>.0</w:t>
            </w:r>
          </w:p>
        </w:tc>
        <w:tc>
          <w:tcPr>
            <w:tcW w:w="2086" w:type="dxa"/>
          </w:tcPr>
          <w:p w14:paraId="5C6097CB" w14:textId="77777777" w:rsidR="00DE01B8" w:rsidRPr="002A121B" w:rsidRDefault="00DE01B8" w:rsidP="009B5C74">
            <w:r w:rsidRPr="002D2D5B">
              <w:t>2687,2701</w:t>
            </w:r>
          </w:p>
        </w:tc>
      </w:tr>
      <w:tr w:rsidR="00DE01B8" w:rsidRPr="002A121B" w14:paraId="11E5E59C" w14:textId="77777777" w:rsidTr="009B5C74">
        <w:trPr>
          <w:trHeight w:val="378"/>
          <w:jc w:val="center"/>
        </w:trPr>
        <w:tc>
          <w:tcPr>
            <w:tcW w:w="1182" w:type="dxa"/>
          </w:tcPr>
          <w:p w14:paraId="660090F2" w14:textId="77777777" w:rsidR="00DE01B8" w:rsidRPr="00731BA1" w:rsidRDefault="00DE01B8" w:rsidP="009B5C74">
            <w:pPr>
              <w:rPr>
                <w:b/>
              </w:rPr>
            </w:pPr>
            <w:r w:rsidRPr="00E506A0">
              <w:rPr>
                <w:b/>
              </w:rPr>
              <w:t>63.8-64.2</w:t>
            </w:r>
          </w:p>
        </w:tc>
        <w:tc>
          <w:tcPr>
            <w:tcW w:w="2086" w:type="dxa"/>
          </w:tcPr>
          <w:p w14:paraId="3EC592B2" w14:textId="77777777" w:rsidR="00DE01B8" w:rsidRPr="0069151E" w:rsidRDefault="00DE01B8" w:rsidP="009B5C74">
            <w:r w:rsidRPr="002D2D5B">
              <w:t>2293,2308</w:t>
            </w:r>
          </w:p>
        </w:tc>
        <w:tc>
          <w:tcPr>
            <w:tcW w:w="1182" w:type="dxa"/>
          </w:tcPr>
          <w:p w14:paraId="3C99827E" w14:textId="77777777" w:rsidR="00DE01B8" w:rsidRPr="00731BA1" w:rsidRDefault="00DE01B8" w:rsidP="009B5C74">
            <w:pPr>
              <w:rPr>
                <w:b/>
              </w:rPr>
            </w:pPr>
          </w:p>
        </w:tc>
        <w:tc>
          <w:tcPr>
            <w:tcW w:w="2086" w:type="dxa"/>
          </w:tcPr>
          <w:p w14:paraId="682FEEB8" w14:textId="77777777" w:rsidR="00DE01B8" w:rsidRPr="002A121B" w:rsidRDefault="00DE01B8" w:rsidP="009B5C74"/>
        </w:tc>
      </w:tr>
    </w:tbl>
    <w:p w14:paraId="3BA64034" w14:textId="77777777" w:rsidR="00DE01B8" w:rsidRPr="00DA0392" w:rsidRDefault="00DE01B8" w:rsidP="00DE01B8">
      <w:pPr>
        <w:rPr>
          <w:lang w:eastAsia="zh-CN"/>
        </w:rPr>
      </w:pPr>
    </w:p>
    <w:bookmarkEnd w:id="3"/>
    <w:bookmarkEnd w:id="4"/>
    <w:p w14:paraId="6BEF8224" w14:textId="77777777" w:rsidR="00DE01B8" w:rsidRDefault="00DE01B8" w:rsidP="00DE01B8"/>
    <w:sectPr w:rsidR="00DE01B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0B4AC" w14:textId="77777777" w:rsidR="00BE7061" w:rsidRDefault="00BE7061">
      <w:r>
        <w:separator/>
      </w:r>
    </w:p>
  </w:endnote>
  <w:endnote w:type="continuationSeparator" w:id="0">
    <w:p w14:paraId="1430A334" w14:textId="77777777" w:rsidR="00BE7061" w:rsidRDefault="00BE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4EF55" w14:textId="77777777" w:rsidR="00BE7061" w:rsidRDefault="00BE7061">
      <w:r>
        <w:separator/>
      </w:r>
    </w:p>
  </w:footnote>
  <w:footnote w:type="continuationSeparator" w:id="0">
    <w:p w14:paraId="07CD1885" w14:textId="77777777" w:rsidR="00BE7061" w:rsidRDefault="00BE70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33E8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0B8B019C"/>
    <w:multiLevelType w:val="multilevel"/>
    <w:tmpl w:val="D0B2CD1C"/>
    <w:lvl w:ilvl="0">
      <w:start w:val="1"/>
      <w:numFmt w:val="bullet"/>
      <w:lvlText w:val=""/>
      <w:lvlJc w:val="left"/>
      <w:pPr>
        <w:ind w:left="936" w:hanging="360"/>
      </w:pPr>
      <w:rPr>
        <w:rFonts w:ascii="Wingdings" w:hAnsi="Wingdings" w:hint="default"/>
        <w:color w:val="000000" w:themeColor="text1"/>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0B920067"/>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6420A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B302F"/>
    <w:multiLevelType w:val="hybridMultilevel"/>
    <w:tmpl w:val="C3763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971D1"/>
    <w:multiLevelType w:val="hybridMultilevel"/>
    <w:tmpl w:val="7D383526"/>
    <w:lvl w:ilvl="0" w:tplc="C212A14A">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932CB"/>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32F64B53"/>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347410D7"/>
    <w:multiLevelType w:val="hybridMultilevel"/>
    <w:tmpl w:val="7BCA74D0"/>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98D2278"/>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3E946CF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43E6107D"/>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5" w15:restartNumberingAfterBreak="0">
    <w:nsid w:val="46340984"/>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57FF22B2"/>
    <w:multiLevelType w:val="hybridMultilevel"/>
    <w:tmpl w:val="A13AD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5B5AC5"/>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A1F2E01"/>
    <w:multiLevelType w:val="hybridMultilevel"/>
    <w:tmpl w:val="374E3B6C"/>
    <w:lvl w:ilvl="0" w:tplc="027A6166">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A42611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2" w15:restartNumberingAfterBreak="0">
    <w:nsid w:val="7662524C"/>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4"/>
  </w:num>
  <w:num w:numId="2">
    <w:abstractNumId w:val="3"/>
  </w:num>
  <w:num w:numId="3">
    <w:abstractNumId w:val="6"/>
  </w:num>
  <w:num w:numId="4">
    <w:abstractNumId w:val="16"/>
  </w:num>
  <w:num w:numId="5">
    <w:abstractNumId w:val="8"/>
  </w:num>
  <w:num w:numId="6">
    <w:abstractNumId w:val="17"/>
  </w:num>
  <w:num w:numId="7">
    <w:abstractNumId w:val="1"/>
  </w:num>
  <w:num w:numId="8">
    <w:abstractNumId w:val="9"/>
  </w:num>
  <w:num w:numId="9">
    <w:abstractNumId w:val="7"/>
  </w:num>
  <w:num w:numId="10">
    <w:abstractNumId w:val="12"/>
  </w:num>
  <w:num w:numId="11">
    <w:abstractNumId w:val="2"/>
  </w:num>
  <w:num w:numId="12">
    <w:abstractNumId w:val="5"/>
  </w:num>
  <w:num w:numId="13">
    <w:abstractNumId w:val="10"/>
  </w:num>
  <w:num w:numId="14">
    <w:abstractNumId w:val="13"/>
  </w:num>
  <w:num w:numId="15">
    <w:abstractNumId w:val="22"/>
  </w:num>
  <w:num w:numId="16">
    <w:abstractNumId w:val="21"/>
  </w:num>
  <w:num w:numId="17">
    <w:abstractNumId w:val="18"/>
  </w:num>
  <w:num w:numId="18">
    <w:abstractNumId w:val="14"/>
  </w:num>
  <w:num w:numId="19">
    <w:abstractNumId w:val="0"/>
  </w:num>
  <w:num w:numId="20">
    <w:abstractNumId w:val="15"/>
  </w:num>
  <w:num w:numId="21">
    <w:abstractNumId w:val="19"/>
  </w:num>
  <w:num w:numId="22">
    <w:abstractNumId w:val="11"/>
  </w:num>
  <w:num w:numId="2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519E"/>
    <w:rsid w:val="00006518"/>
    <w:rsid w:val="00006566"/>
    <w:rsid w:val="00015E49"/>
    <w:rsid w:val="00015FBE"/>
    <w:rsid w:val="00017C58"/>
    <w:rsid w:val="0002063D"/>
    <w:rsid w:val="00020719"/>
    <w:rsid w:val="0002191D"/>
    <w:rsid w:val="00021A48"/>
    <w:rsid w:val="000251EA"/>
    <w:rsid w:val="000266A0"/>
    <w:rsid w:val="00026FA5"/>
    <w:rsid w:val="0003051F"/>
    <w:rsid w:val="00031881"/>
    <w:rsid w:val="00031C1D"/>
    <w:rsid w:val="000322CD"/>
    <w:rsid w:val="00034CE8"/>
    <w:rsid w:val="0003637D"/>
    <w:rsid w:val="00036F4C"/>
    <w:rsid w:val="00037782"/>
    <w:rsid w:val="00041A76"/>
    <w:rsid w:val="00041F71"/>
    <w:rsid w:val="000425D2"/>
    <w:rsid w:val="00044B9C"/>
    <w:rsid w:val="0005554A"/>
    <w:rsid w:val="00056887"/>
    <w:rsid w:val="00057B2C"/>
    <w:rsid w:val="000610D1"/>
    <w:rsid w:val="00062595"/>
    <w:rsid w:val="00065D6C"/>
    <w:rsid w:val="0006715B"/>
    <w:rsid w:val="000671EE"/>
    <w:rsid w:val="00067666"/>
    <w:rsid w:val="00072C56"/>
    <w:rsid w:val="00073ED1"/>
    <w:rsid w:val="00075DDA"/>
    <w:rsid w:val="0007612B"/>
    <w:rsid w:val="000814FC"/>
    <w:rsid w:val="00084488"/>
    <w:rsid w:val="00085221"/>
    <w:rsid w:val="00090437"/>
    <w:rsid w:val="00091216"/>
    <w:rsid w:val="00092328"/>
    <w:rsid w:val="00093E7E"/>
    <w:rsid w:val="00094CDD"/>
    <w:rsid w:val="000960FB"/>
    <w:rsid w:val="00096E77"/>
    <w:rsid w:val="000A036B"/>
    <w:rsid w:val="000A2715"/>
    <w:rsid w:val="000A7DD0"/>
    <w:rsid w:val="000B131D"/>
    <w:rsid w:val="000B2E7E"/>
    <w:rsid w:val="000B58A9"/>
    <w:rsid w:val="000B5956"/>
    <w:rsid w:val="000B758F"/>
    <w:rsid w:val="000C2FE3"/>
    <w:rsid w:val="000C34F6"/>
    <w:rsid w:val="000C3A9E"/>
    <w:rsid w:val="000C3F3C"/>
    <w:rsid w:val="000C6E1F"/>
    <w:rsid w:val="000D435B"/>
    <w:rsid w:val="000D4B8E"/>
    <w:rsid w:val="000D5509"/>
    <w:rsid w:val="000D5B15"/>
    <w:rsid w:val="000D6CFC"/>
    <w:rsid w:val="000D7234"/>
    <w:rsid w:val="000D7CB9"/>
    <w:rsid w:val="000E0032"/>
    <w:rsid w:val="000E1B24"/>
    <w:rsid w:val="000E330F"/>
    <w:rsid w:val="000E3591"/>
    <w:rsid w:val="000E51ED"/>
    <w:rsid w:val="000F03AE"/>
    <w:rsid w:val="000F424A"/>
    <w:rsid w:val="000F5829"/>
    <w:rsid w:val="000F6DB2"/>
    <w:rsid w:val="000F7153"/>
    <w:rsid w:val="00101B3D"/>
    <w:rsid w:val="00103185"/>
    <w:rsid w:val="001044A2"/>
    <w:rsid w:val="001047B7"/>
    <w:rsid w:val="00105A80"/>
    <w:rsid w:val="001066DE"/>
    <w:rsid w:val="00106F46"/>
    <w:rsid w:val="0010729F"/>
    <w:rsid w:val="00107790"/>
    <w:rsid w:val="00110A4E"/>
    <w:rsid w:val="0011188F"/>
    <w:rsid w:val="001208C3"/>
    <w:rsid w:val="00121B7B"/>
    <w:rsid w:val="001224D8"/>
    <w:rsid w:val="00123289"/>
    <w:rsid w:val="00124030"/>
    <w:rsid w:val="001269BC"/>
    <w:rsid w:val="001305C8"/>
    <w:rsid w:val="001310A1"/>
    <w:rsid w:val="00132940"/>
    <w:rsid w:val="001335D7"/>
    <w:rsid w:val="00133E73"/>
    <w:rsid w:val="0013573D"/>
    <w:rsid w:val="00135854"/>
    <w:rsid w:val="00136F5C"/>
    <w:rsid w:val="001403F5"/>
    <w:rsid w:val="0014206D"/>
    <w:rsid w:val="00144609"/>
    <w:rsid w:val="001500C9"/>
    <w:rsid w:val="00150601"/>
    <w:rsid w:val="00151659"/>
    <w:rsid w:val="001528E3"/>
    <w:rsid w:val="00153528"/>
    <w:rsid w:val="001568A9"/>
    <w:rsid w:val="001603BE"/>
    <w:rsid w:val="001604CD"/>
    <w:rsid w:val="001621D7"/>
    <w:rsid w:val="001642D5"/>
    <w:rsid w:val="00164947"/>
    <w:rsid w:val="0017037D"/>
    <w:rsid w:val="00170B66"/>
    <w:rsid w:val="00171DF3"/>
    <w:rsid w:val="00172076"/>
    <w:rsid w:val="001724CD"/>
    <w:rsid w:val="0017459D"/>
    <w:rsid w:val="00175731"/>
    <w:rsid w:val="001759BA"/>
    <w:rsid w:val="001761B2"/>
    <w:rsid w:val="00176F72"/>
    <w:rsid w:val="00177627"/>
    <w:rsid w:val="0019113C"/>
    <w:rsid w:val="00191FD0"/>
    <w:rsid w:val="001950BE"/>
    <w:rsid w:val="001A08AA"/>
    <w:rsid w:val="001A0C53"/>
    <w:rsid w:val="001A192E"/>
    <w:rsid w:val="001A3120"/>
    <w:rsid w:val="001A4ABB"/>
    <w:rsid w:val="001A51E3"/>
    <w:rsid w:val="001A5D14"/>
    <w:rsid w:val="001A60EA"/>
    <w:rsid w:val="001A7E04"/>
    <w:rsid w:val="001B256C"/>
    <w:rsid w:val="001B2F0C"/>
    <w:rsid w:val="001B306F"/>
    <w:rsid w:val="001B627A"/>
    <w:rsid w:val="001B62C1"/>
    <w:rsid w:val="001B7EF8"/>
    <w:rsid w:val="001C0B57"/>
    <w:rsid w:val="001C14EC"/>
    <w:rsid w:val="001C1603"/>
    <w:rsid w:val="001C19EB"/>
    <w:rsid w:val="001C3A35"/>
    <w:rsid w:val="001C4EB8"/>
    <w:rsid w:val="001C53E5"/>
    <w:rsid w:val="001C5C71"/>
    <w:rsid w:val="001C5F8E"/>
    <w:rsid w:val="001D0252"/>
    <w:rsid w:val="001D1877"/>
    <w:rsid w:val="001D5E31"/>
    <w:rsid w:val="001D635C"/>
    <w:rsid w:val="001D704B"/>
    <w:rsid w:val="001E135B"/>
    <w:rsid w:val="001F1A36"/>
    <w:rsid w:val="001F28D7"/>
    <w:rsid w:val="001F3F32"/>
    <w:rsid w:val="001F5C65"/>
    <w:rsid w:val="00200966"/>
    <w:rsid w:val="00204974"/>
    <w:rsid w:val="00206E9E"/>
    <w:rsid w:val="002107CB"/>
    <w:rsid w:val="00212373"/>
    <w:rsid w:val="002138EA"/>
    <w:rsid w:val="00213EE1"/>
    <w:rsid w:val="00214F94"/>
    <w:rsid w:val="00214FBD"/>
    <w:rsid w:val="002158B9"/>
    <w:rsid w:val="002218A1"/>
    <w:rsid w:val="00222056"/>
    <w:rsid w:val="00222897"/>
    <w:rsid w:val="002238DA"/>
    <w:rsid w:val="00230CF1"/>
    <w:rsid w:val="00231222"/>
    <w:rsid w:val="00233269"/>
    <w:rsid w:val="00235394"/>
    <w:rsid w:val="0023738A"/>
    <w:rsid w:val="002443A5"/>
    <w:rsid w:val="00253224"/>
    <w:rsid w:val="00253510"/>
    <w:rsid w:val="00253DE8"/>
    <w:rsid w:val="00255069"/>
    <w:rsid w:val="0025557B"/>
    <w:rsid w:val="00257598"/>
    <w:rsid w:val="00257D7D"/>
    <w:rsid w:val="002613BF"/>
    <w:rsid w:val="0026179F"/>
    <w:rsid w:val="00262E2B"/>
    <w:rsid w:val="002642F3"/>
    <w:rsid w:val="0026581D"/>
    <w:rsid w:val="002662AD"/>
    <w:rsid w:val="00266383"/>
    <w:rsid w:val="00274E1A"/>
    <w:rsid w:val="0027516D"/>
    <w:rsid w:val="002755AD"/>
    <w:rsid w:val="00275C58"/>
    <w:rsid w:val="0027731D"/>
    <w:rsid w:val="00277A5A"/>
    <w:rsid w:val="002806BB"/>
    <w:rsid w:val="002810D4"/>
    <w:rsid w:val="00282213"/>
    <w:rsid w:val="0028277F"/>
    <w:rsid w:val="0028438F"/>
    <w:rsid w:val="00285262"/>
    <w:rsid w:val="002867EC"/>
    <w:rsid w:val="00287385"/>
    <w:rsid w:val="0028752F"/>
    <w:rsid w:val="0029016E"/>
    <w:rsid w:val="00294CB9"/>
    <w:rsid w:val="00295FB6"/>
    <w:rsid w:val="00296077"/>
    <w:rsid w:val="00296CA4"/>
    <w:rsid w:val="002A2DC3"/>
    <w:rsid w:val="002A4929"/>
    <w:rsid w:val="002B59B7"/>
    <w:rsid w:val="002B5B77"/>
    <w:rsid w:val="002B5BC2"/>
    <w:rsid w:val="002C1909"/>
    <w:rsid w:val="002C1ACE"/>
    <w:rsid w:val="002C2331"/>
    <w:rsid w:val="002C6647"/>
    <w:rsid w:val="002C66F7"/>
    <w:rsid w:val="002D0235"/>
    <w:rsid w:val="002D64B4"/>
    <w:rsid w:val="002D73D5"/>
    <w:rsid w:val="002E1216"/>
    <w:rsid w:val="002E7C37"/>
    <w:rsid w:val="002F4093"/>
    <w:rsid w:val="002F451A"/>
    <w:rsid w:val="002F4BAA"/>
    <w:rsid w:val="002F6239"/>
    <w:rsid w:val="00300B37"/>
    <w:rsid w:val="00300F14"/>
    <w:rsid w:val="00303353"/>
    <w:rsid w:val="00304D91"/>
    <w:rsid w:val="003076EE"/>
    <w:rsid w:val="00307EEA"/>
    <w:rsid w:val="00307FE3"/>
    <w:rsid w:val="00312074"/>
    <w:rsid w:val="003141E7"/>
    <w:rsid w:val="0031533B"/>
    <w:rsid w:val="003206A2"/>
    <w:rsid w:val="00321DB1"/>
    <w:rsid w:val="0032343E"/>
    <w:rsid w:val="00323DBD"/>
    <w:rsid w:val="00324C71"/>
    <w:rsid w:val="003252D8"/>
    <w:rsid w:val="00326BC2"/>
    <w:rsid w:val="00327A96"/>
    <w:rsid w:val="00330F93"/>
    <w:rsid w:val="003324C1"/>
    <w:rsid w:val="00332BE2"/>
    <w:rsid w:val="00332D0D"/>
    <w:rsid w:val="0033454E"/>
    <w:rsid w:val="0033563F"/>
    <w:rsid w:val="00337528"/>
    <w:rsid w:val="0034003D"/>
    <w:rsid w:val="00340946"/>
    <w:rsid w:val="00340E55"/>
    <w:rsid w:val="003415D7"/>
    <w:rsid w:val="003421EE"/>
    <w:rsid w:val="00342E32"/>
    <w:rsid w:val="003450C4"/>
    <w:rsid w:val="003473D0"/>
    <w:rsid w:val="00352B40"/>
    <w:rsid w:val="00353ABA"/>
    <w:rsid w:val="003547E6"/>
    <w:rsid w:val="003553B2"/>
    <w:rsid w:val="00357DFE"/>
    <w:rsid w:val="00357FBC"/>
    <w:rsid w:val="003602AF"/>
    <w:rsid w:val="00360BD6"/>
    <w:rsid w:val="00360D36"/>
    <w:rsid w:val="00362AE4"/>
    <w:rsid w:val="00367724"/>
    <w:rsid w:val="0037007D"/>
    <w:rsid w:val="00372A75"/>
    <w:rsid w:val="00373BEF"/>
    <w:rsid w:val="003742EE"/>
    <w:rsid w:val="0037650E"/>
    <w:rsid w:val="00377081"/>
    <w:rsid w:val="00380500"/>
    <w:rsid w:val="0038340E"/>
    <w:rsid w:val="003841C2"/>
    <w:rsid w:val="0038559F"/>
    <w:rsid w:val="003855D7"/>
    <w:rsid w:val="0039031F"/>
    <w:rsid w:val="0039185C"/>
    <w:rsid w:val="00391B92"/>
    <w:rsid w:val="003928D4"/>
    <w:rsid w:val="00393DA8"/>
    <w:rsid w:val="00393E68"/>
    <w:rsid w:val="003943E2"/>
    <w:rsid w:val="00396594"/>
    <w:rsid w:val="003A0FF3"/>
    <w:rsid w:val="003A54B2"/>
    <w:rsid w:val="003A7116"/>
    <w:rsid w:val="003A7451"/>
    <w:rsid w:val="003B2363"/>
    <w:rsid w:val="003B3240"/>
    <w:rsid w:val="003B35E4"/>
    <w:rsid w:val="003B3C27"/>
    <w:rsid w:val="003B3EB4"/>
    <w:rsid w:val="003B412B"/>
    <w:rsid w:val="003B4C5D"/>
    <w:rsid w:val="003B4CE1"/>
    <w:rsid w:val="003B4DD2"/>
    <w:rsid w:val="003B5729"/>
    <w:rsid w:val="003C127C"/>
    <w:rsid w:val="003C1CF6"/>
    <w:rsid w:val="003C2236"/>
    <w:rsid w:val="003C32D4"/>
    <w:rsid w:val="003C5539"/>
    <w:rsid w:val="003C6D48"/>
    <w:rsid w:val="003D12BB"/>
    <w:rsid w:val="003D7224"/>
    <w:rsid w:val="003D77BD"/>
    <w:rsid w:val="003D78E2"/>
    <w:rsid w:val="003E0163"/>
    <w:rsid w:val="003E0755"/>
    <w:rsid w:val="003E0A3F"/>
    <w:rsid w:val="003E0C25"/>
    <w:rsid w:val="003E0D94"/>
    <w:rsid w:val="003E1618"/>
    <w:rsid w:val="003E2915"/>
    <w:rsid w:val="003E3F11"/>
    <w:rsid w:val="003E4B1C"/>
    <w:rsid w:val="003E4E92"/>
    <w:rsid w:val="003E5F9F"/>
    <w:rsid w:val="003E6EF2"/>
    <w:rsid w:val="003F063B"/>
    <w:rsid w:val="003F07A3"/>
    <w:rsid w:val="003F0FF2"/>
    <w:rsid w:val="003F524E"/>
    <w:rsid w:val="003F5341"/>
    <w:rsid w:val="003F557B"/>
    <w:rsid w:val="004002B3"/>
    <w:rsid w:val="00403362"/>
    <w:rsid w:val="004040C3"/>
    <w:rsid w:val="0040521A"/>
    <w:rsid w:val="00405BD0"/>
    <w:rsid w:val="004100A7"/>
    <w:rsid w:val="004104BD"/>
    <w:rsid w:val="00410BAD"/>
    <w:rsid w:val="00412F37"/>
    <w:rsid w:val="004131A6"/>
    <w:rsid w:val="00413EA0"/>
    <w:rsid w:val="00416DA7"/>
    <w:rsid w:val="00420776"/>
    <w:rsid w:val="004219AB"/>
    <w:rsid w:val="00422C8A"/>
    <w:rsid w:val="00425DC9"/>
    <w:rsid w:val="00426913"/>
    <w:rsid w:val="00430980"/>
    <w:rsid w:val="00435913"/>
    <w:rsid w:val="00435E4F"/>
    <w:rsid w:val="00440BB1"/>
    <w:rsid w:val="004415FE"/>
    <w:rsid w:val="00441DBF"/>
    <w:rsid w:val="004423A4"/>
    <w:rsid w:val="00443021"/>
    <w:rsid w:val="0044356E"/>
    <w:rsid w:val="00444225"/>
    <w:rsid w:val="004460F4"/>
    <w:rsid w:val="00450ADA"/>
    <w:rsid w:val="004534A0"/>
    <w:rsid w:val="00456E06"/>
    <w:rsid w:val="00457D33"/>
    <w:rsid w:val="004654EC"/>
    <w:rsid w:val="0046645E"/>
    <w:rsid w:val="00467577"/>
    <w:rsid w:val="00472E74"/>
    <w:rsid w:val="0047420E"/>
    <w:rsid w:val="004836DA"/>
    <w:rsid w:val="00483FD9"/>
    <w:rsid w:val="00486547"/>
    <w:rsid w:val="004878DC"/>
    <w:rsid w:val="00494025"/>
    <w:rsid w:val="00494CBF"/>
    <w:rsid w:val="00497060"/>
    <w:rsid w:val="00497241"/>
    <w:rsid w:val="004975B2"/>
    <w:rsid w:val="004977A8"/>
    <w:rsid w:val="00497AAC"/>
    <w:rsid w:val="004A10C7"/>
    <w:rsid w:val="004A17C7"/>
    <w:rsid w:val="004A202D"/>
    <w:rsid w:val="004A2F7C"/>
    <w:rsid w:val="004A3423"/>
    <w:rsid w:val="004A398B"/>
    <w:rsid w:val="004A46B6"/>
    <w:rsid w:val="004A5C20"/>
    <w:rsid w:val="004A6B8C"/>
    <w:rsid w:val="004B3A0A"/>
    <w:rsid w:val="004B5C8E"/>
    <w:rsid w:val="004B73DB"/>
    <w:rsid w:val="004C3CE5"/>
    <w:rsid w:val="004C4342"/>
    <w:rsid w:val="004D71B0"/>
    <w:rsid w:val="004D7A3C"/>
    <w:rsid w:val="004D7E41"/>
    <w:rsid w:val="004E08F3"/>
    <w:rsid w:val="004E461C"/>
    <w:rsid w:val="004E54C1"/>
    <w:rsid w:val="004F5C15"/>
    <w:rsid w:val="004F761C"/>
    <w:rsid w:val="004F7A3D"/>
    <w:rsid w:val="00505BFA"/>
    <w:rsid w:val="00505F46"/>
    <w:rsid w:val="00506FD0"/>
    <w:rsid w:val="00513582"/>
    <w:rsid w:val="005151E8"/>
    <w:rsid w:val="00517471"/>
    <w:rsid w:val="00520FE6"/>
    <w:rsid w:val="005228D8"/>
    <w:rsid w:val="00522E0F"/>
    <w:rsid w:val="00522EAA"/>
    <w:rsid w:val="00523C52"/>
    <w:rsid w:val="00523D7A"/>
    <w:rsid w:val="00536155"/>
    <w:rsid w:val="0053686C"/>
    <w:rsid w:val="0054112D"/>
    <w:rsid w:val="00542158"/>
    <w:rsid w:val="005421E4"/>
    <w:rsid w:val="005425EF"/>
    <w:rsid w:val="00542A7B"/>
    <w:rsid w:val="00544D5B"/>
    <w:rsid w:val="005505FE"/>
    <w:rsid w:val="005530AA"/>
    <w:rsid w:val="005530E2"/>
    <w:rsid w:val="00560786"/>
    <w:rsid w:val="00563274"/>
    <w:rsid w:val="00563B1C"/>
    <w:rsid w:val="005647DC"/>
    <w:rsid w:val="00564E44"/>
    <w:rsid w:val="00573114"/>
    <w:rsid w:val="00573894"/>
    <w:rsid w:val="00574154"/>
    <w:rsid w:val="00575C92"/>
    <w:rsid w:val="00576D46"/>
    <w:rsid w:val="00582327"/>
    <w:rsid w:val="005823B4"/>
    <w:rsid w:val="00583B03"/>
    <w:rsid w:val="00584F15"/>
    <w:rsid w:val="005858AA"/>
    <w:rsid w:val="0059149B"/>
    <w:rsid w:val="00591D45"/>
    <w:rsid w:val="0059335E"/>
    <w:rsid w:val="00593FBE"/>
    <w:rsid w:val="00595980"/>
    <w:rsid w:val="00596060"/>
    <w:rsid w:val="005A140F"/>
    <w:rsid w:val="005A21CB"/>
    <w:rsid w:val="005A22F1"/>
    <w:rsid w:val="005B0171"/>
    <w:rsid w:val="005B39D5"/>
    <w:rsid w:val="005C23C2"/>
    <w:rsid w:val="005C33E9"/>
    <w:rsid w:val="005C346B"/>
    <w:rsid w:val="005C55AF"/>
    <w:rsid w:val="005C5696"/>
    <w:rsid w:val="005D1371"/>
    <w:rsid w:val="005D1D8B"/>
    <w:rsid w:val="005E3ADA"/>
    <w:rsid w:val="005E3BCA"/>
    <w:rsid w:val="005E49CA"/>
    <w:rsid w:val="005E6887"/>
    <w:rsid w:val="005F20FD"/>
    <w:rsid w:val="005F4883"/>
    <w:rsid w:val="00600464"/>
    <w:rsid w:val="00604673"/>
    <w:rsid w:val="006073B3"/>
    <w:rsid w:val="00611A2C"/>
    <w:rsid w:val="00614C3C"/>
    <w:rsid w:val="00615C29"/>
    <w:rsid w:val="00616966"/>
    <w:rsid w:val="00620DBC"/>
    <w:rsid w:val="0062377C"/>
    <w:rsid w:val="00625737"/>
    <w:rsid w:val="00630A11"/>
    <w:rsid w:val="00630FD8"/>
    <w:rsid w:val="00631331"/>
    <w:rsid w:val="00631A5C"/>
    <w:rsid w:val="00632875"/>
    <w:rsid w:val="00633224"/>
    <w:rsid w:val="006344C9"/>
    <w:rsid w:val="00634D04"/>
    <w:rsid w:val="00635249"/>
    <w:rsid w:val="00636B8B"/>
    <w:rsid w:val="00641F74"/>
    <w:rsid w:val="00642BEA"/>
    <w:rsid w:val="00645857"/>
    <w:rsid w:val="00650D90"/>
    <w:rsid w:val="006533B3"/>
    <w:rsid w:val="00655473"/>
    <w:rsid w:val="00657D51"/>
    <w:rsid w:val="00660438"/>
    <w:rsid w:val="00664491"/>
    <w:rsid w:val="006657D5"/>
    <w:rsid w:val="00666436"/>
    <w:rsid w:val="0066784C"/>
    <w:rsid w:val="00670496"/>
    <w:rsid w:val="006721A9"/>
    <w:rsid w:val="00675687"/>
    <w:rsid w:val="00675D22"/>
    <w:rsid w:val="0068057B"/>
    <w:rsid w:val="00681EF1"/>
    <w:rsid w:val="00684738"/>
    <w:rsid w:val="00685058"/>
    <w:rsid w:val="006856E5"/>
    <w:rsid w:val="006867CA"/>
    <w:rsid w:val="006903FC"/>
    <w:rsid w:val="00696140"/>
    <w:rsid w:val="006B0BB1"/>
    <w:rsid w:val="006B0D02"/>
    <w:rsid w:val="006B3304"/>
    <w:rsid w:val="006B3C15"/>
    <w:rsid w:val="006B4324"/>
    <w:rsid w:val="006B7184"/>
    <w:rsid w:val="006C14F6"/>
    <w:rsid w:val="006C1D31"/>
    <w:rsid w:val="006C2860"/>
    <w:rsid w:val="006C2918"/>
    <w:rsid w:val="006C4650"/>
    <w:rsid w:val="006C4738"/>
    <w:rsid w:val="006C5809"/>
    <w:rsid w:val="006C6E22"/>
    <w:rsid w:val="006C7E9A"/>
    <w:rsid w:val="006D264C"/>
    <w:rsid w:val="006D2CB3"/>
    <w:rsid w:val="006D3D53"/>
    <w:rsid w:val="006E0096"/>
    <w:rsid w:val="006E37EA"/>
    <w:rsid w:val="006F0160"/>
    <w:rsid w:val="006F4EF9"/>
    <w:rsid w:val="006F5D32"/>
    <w:rsid w:val="007006DA"/>
    <w:rsid w:val="007009D6"/>
    <w:rsid w:val="00701395"/>
    <w:rsid w:val="00703205"/>
    <w:rsid w:val="007032A8"/>
    <w:rsid w:val="0070646B"/>
    <w:rsid w:val="007066FA"/>
    <w:rsid w:val="0070677D"/>
    <w:rsid w:val="00707941"/>
    <w:rsid w:val="007103FE"/>
    <w:rsid w:val="00711F5E"/>
    <w:rsid w:val="0071287E"/>
    <w:rsid w:val="00713034"/>
    <w:rsid w:val="00716661"/>
    <w:rsid w:val="0072130C"/>
    <w:rsid w:val="00722929"/>
    <w:rsid w:val="007243CA"/>
    <w:rsid w:val="007244A4"/>
    <w:rsid w:val="007247D5"/>
    <w:rsid w:val="00730E1F"/>
    <w:rsid w:val="00730FC2"/>
    <w:rsid w:val="0073182D"/>
    <w:rsid w:val="00731930"/>
    <w:rsid w:val="00731B4E"/>
    <w:rsid w:val="00733159"/>
    <w:rsid w:val="00733573"/>
    <w:rsid w:val="00734EF7"/>
    <w:rsid w:val="007350F6"/>
    <w:rsid w:val="007460CB"/>
    <w:rsid w:val="0074791C"/>
    <w:rsid w:val="00751982"/>
    <w:rsid w:val="00751CD0"/>
    <w:rsid w:val="007541F7"/>
    <w:rsid w:val="007552FB"/>
    <w:rsid w:val="0075545A"/>
    <w:rsid w:val="00755E78"/>
    <w:rsid w:val="00761320"/>
    <w:rsid w:val="0076232E"/>
    <w:rsid w:val="007651E3"/>
    <w:rsid w:val="00766A77"/>
    <w:rsid w:val="00767A3A"/>
    <w:rsid w:val="0077310C"/>
    <w:rsid w:val="0078144D"/>
    <w:rsid w:val="007841C1"/>
    <w:rsid w:val="00787CE3"/>
    <w:rsid w:val="00790646"/>
    <w:rsid w:val="0079243C"/>
    <w:rsid w:val="00793BA1"/>
    <w:rsid w:val="00795AB9"/>
    <w:rsid w:val="00795FF0"/>
    <w:rsid w:val="00797C2A"/>
    <w:rsid w:val="007A42C1"/>
    <w:rsid w:val="007A4A05"/>
    <w:rsid w:val="007A4D94"/>
    <w:rsid w:val="007A5A27"/>
    <w:rsid w:val="007A72E9"/>
    <w:rsid w:val="007A794E"/>
    <w:rsid w:val="007B017A"/>
    <w:rsid w:val="007B1815"/>
    <w:rsid w:val="007B2BC4"/>
    <w:rsid w:val="007B4E22"/>
    <w:rsid w:val="007B6162"/>
    <w:rsid w:val="007B6D18"/>
    <w:rsid w:val="007B6D70"/>
    <w:rsid w:val="007C1BCF"/>
    <w:rsid w:val="007C1BD3"/>
    <w:rsid w:val="007C1D17"/>
    <w:rsid w:val="007C21C2"/>
    <w:rsid w:val="007C2BC8"/>
    <w:rsid w:val="007C3034"/>
    <w:rsid w:val="007D1827"/>
    <w:rsid w:val="007D358F"/>
    <w:rsid w:val="007D490C"/>
    <w:rsid w:val="007D5716"/>
    <w:rsid w:val="007D6048"/>
    <w:rsid w:val="007D6120"/>
    <w:rsid w:val="007D6681"/>
    <w:rsid w:val="007E084C"/>
    <w:rsid w:val="007E3118"/>
    <w:rsid w:val="007E376C"/>
    <w:rsid w:val="007E54CD"/>
    <w:rsid w:val="007E59AE"/>
    <w:rsid w:val="007E6A3B"/>
    <w:rsid w:val="007F0573"/>
    <w:rsid w:val="007F0E1E"/>
    <w:rsid w:val="007F1A7F"/>
    <w:rsid w:val="007F4253"/>
    <w:rsid w:val="007F6103"/>
    <w:rsid w:val="007F62EA"/>
    <w:rsid w:val="008003EE"/>
    <w:rsid w:val="00800744"/>
    <w:rsid w:val="008026AC"/>
    <w:rsid w:val="00802E9E"/>
    <w:rsid w:val="0080368A"/>
    <w:rsid w:val="00803ECC"/>
    <w:rsid w:val="00803F95"/>
    <w:rsid w:val="00805E3A"/>
    <w:rsid w:val="008107F9"/>
    <w:rsid w:val="00812D42"/>
    <w:rsid w:val="00814968"/>
    <w:rsid w:val="008166CC"/>
    <w:rsid w:val="00820B04"/>
    <w:rsid w:val="00820F90"/>
    <w:rsid w:val="008239B4"/>
    <w:rsid w:val="00823E1D"/>
    <w:rsid w:val="008246A1"/>
    <w:rsid w:val="008247AF"/>
    <w:rsid w:val="00825742"/>
    <w:rsid w:val="00832EC2"/>
    <w:rsid w:val="00836C44"/>
    <w:rsid w:val="00837397"/>
    <w:rsid w:val="008375C1"/>
    <w:rsid w:val="00840512"/>
    <w:rsid w:val="00842E9E"/>
    <w:rsid w:val="00844063"/>
    <w:rsid w:val="00850E18"/>
    <w:rsid w:val="00853E16"/>
    <w:rsid w:val="008648EE"/>
    <w:rsid w:val="00867FC7"/>
    <w:rsid w:val="008717AB"/>
    <w:rsid w:val="00873725"/>
    <w:rsid w:val="00881770"/>
    <w:rsid w:val="00881911"/>
    <w:rsid w:val="008854DE"/>
    <w:rsid w:val="008873FB"/>
    <w:rsid w:val="00887874"/>
    <w:rsid w:val="0089240B"/>
    <w:rsid w:val="00893260"/>
    <w:rsid w:val="00893454"/>
    <w:rsid w:val="00893DD9"/>
    <w:rsid w:val="0089599A"/>
    <w:rsid w:val="00895EC8"/>
    <w:rsid w:val="0089621D"/>
    <w:rsid w:val="00897FDA"/>
    <w:rsid w:val="008A2533"/>
    <w:rsid w:val="008A4A85"/>
    <w:rsid w:val="008B29E5"/>
    <w:rsid w:val="008B3E96"/>
    <w:rsid w:val="008B5924"/>
    <w:rsid w:val="008B6EE0"/>
    <w:rsid w:val="008B77DD"/>
    <w:rsid w:val="008B7F74"/>
    <w:rsid w:val="008C1E19"/>
    <w:rsid w:val="008C59C4"/>
    <w:rsid w:val="008C60E9"/>
    <w:rsid w:val="008C6746"/>
    <w:rsid w:val="008C7A0B"/>
    <w:rsid w:val="008D09AE"/>
    <w:rsid w:val="008D3724"/>
    <w:rsid w:val="008D4165"/>
    <w:rsid w:val="008D5796"/>
    <w:rsid w:val="008D6505"/>
    <w:rsid w:val="008E4551"/>
    <w:rsid w:val="008E66E3"/>
    <w:rsid w:val="008E7619"/>
    <w:rsid w:val="008F0418"/>
    <w:rsid w:val="008F39CC"/>
    <w:rsid w:val="008F7D93"/>
    <w:rsid w:val="00900976"/>
    <w:rsid w:val="009013D4"/>
    <w:rsid w:val="0090245D"/>
    <w:rsid w:val="00902558"/>
    <w:rsid w:val="00904A82"/>
    <w:rsid w:val="00904CB7"/>
    <w:rsid w:val="00906E4D"/>
    <w:rsid w:val="0090713B"/>
    <w:rsid w:val="00907CBE"/>
    <w:rsid w:val="00911FD0"/>
    <w:rsid w:val="00912BD5"/>
    <w:rsid w:val="00917A32"/>
    <w:rsid w:val="009202B9"/>
    <w:rsid w:val="0092124A"/>
    <w:rsid w:val="009245A1"/>
    <w:rsid w:val="009246C1"/>
    <w:rsid w:val="00924791"/>
    <w:rsid w:val="009250A3"/>
    <w:rsid w:val="009252DA"/>
    <w:rsid w:val="00927470"/>
    <w:rsid w:val="0092773D"/>
    <w:rsid w:val="00930BD6"/>
    <w:rsid w:val="00931702"/>
    <w:rsid w:val="00931F09"/>
    <w:rsid w:val="00931F3F"/>
    <w:rsid w:val="0093235B"/>
    <w:rsid w:val="009329E7"/>
    <w:rsid w:val="00935FE2"/>
    <w:rsid w:val="00940B14"/>
    <w:rsid w:val="00943164"/>
    <w:rsid w:val="00946169"/>
    <w:rsid w:val="009472CE"/>
    <w:rsid w:val="0094754B"/>
    <w:rsid w:val="00947B22"/>
    <w:rsid w:val="00951AE4"/>
    <w:rsid w:val="00952FA0"/>
    <w:rsid w:val="009538B7"/>
    <w:rsid w:val="0095460F"/>
    <w:rsid w:val="009600C3"/>
    <w:rsid w:val="00960513"/>
    <w:rsid w:val="00960B00"/>
    <w:rsid w:val="00961F97"/>
    <w:rsid w:val="00965659"/>
    <w:rsid w:val="0096617A"/>
    <w:rsid w:val="00970251"/>
    <w:rsid w:val="00970A09"/>
    <w:rsid w:val="009725E5"/>
    <w:rsid w:val="009747CA"/>
    <w:rsid w:val="00976C55"/>
    <w:rsid w:val="0097723C"/>
    <w:rsid w:val="0097727B"/>
    <w:rsid w:val="00977C5D"/>
    <w:rsid w:val="00980247"/>
    <w:rsid w:val="0098188E"/>
    <w:rsid w:val="0098279B"/>
    <w:rsid w:val="00983910"/>
    <w:rsid w:val="00984188"/>
    <w:rsid w:val="00984BA1"/>
    <w:rsid w:val="0098541C"/>
    <w:rsid w:val="0098598B"/>
    <w:rsid w:val="00985A48"/>
    <w:rsid w:val="009868CB"/>
    <w:rsid w:val="00986C06"/>
    <w:rsid w:val="00986D21"/>
    <w:rsid w:val="00987196"/>
    <w:rsid w:val="00991146"/>
    <w:rsid w:val="00992F81"/>
    <w:rsid w:val="009945CE"/>
    <w:rsid w:val="0099497B"/>
    <w:rsid w:val="00994B3F"/>
    <w:rsid w:val="00994E64"/>
    <w:rsid w:val="00994FA7"/>
    <w:rsid w:val="00996D3C"/>
    <w:rsid w:val="009973D8"/>
    <w:rsid w:val="00997615"/>
    <w:rsid w:val="009A2796"/>
    <w:rsid w:val="009A3716"/>
    <w:rsid w:val="009A37B6"/>
    <w:rsid w:val="009A4980"/>
    <w:rsid w:val="009A56E4"/>
    <w:rsid w:val="009B1CDB"/>
    <w:rsid w:val="009B2AFC"/>
    <w:rsid w:val="009B2E99"/>
    <w:rsid w:val="009B33AB"/>
    <w:rsid w:val="009B3F98"/>
    <w:rsid w:val="009C0727"/>
    <w:rsid w:val="009C1BA3"/>
    <w:rsid w:val="009C330C"/>
    <w:rsid w:val="009C3926"/>
    <w:rsid w:val="009D0AB1"/>
    <w:rsid w:val="009D1CC7"/>
    <w:rsid w:val="009D39C5"/>
    <w:rsid w:val="009D3C34"/>
    <w:rsid w:val="009D442B"/>
    <w:rsid w:val="009D5421"/>
    <w:rsid w:val="009D564B"/>
    <w:rsid w:val="009D5D58"/>
    <w:rsid w:val="009D728B"/>
    <w:rsid w:val="009E06B4"/>
    <w:rsid w:val="009E10FF"/>
    <w:rsid w:val="009E1278"/>
    <w:rsid w:val="009E229D"/>
    <w:rsid w:val="009E425F"/>
    <w:rsid w:val="009E7908"/>
    <w:rsid w:val="009F128A"/>
    <w:rsid w:val="009F180A"/>
    <w:rsid w:val="009F5663"/>
    <w:rsid w:val="009F5923"/>
    <w:rsid w:val="009F7C9F"/>
    <w:rsid w:val="00A01CA7"/>
    <w:rsid w:val="00A02CC2"/>
    <w:rsid w:val="00A033F1"/>
    <w:rsid w:val="00A05300"/>
    <w:rsid w:val="00A0773A"/>
    <w:rsid w:val="00A10F77"/>
    <w:rsid w:val="00A12D06"/>
    <w:rsid w:val="00A14560"/>
    <w:rsid w:val="00A15C35"/>
    <w:rsid w:val="00A1648E"/>
    <w:rsid w:val="00A16E2F"/>
    <w:rsid w:val="00A17556"/>
    <w:rsid w:val="00A17573"/>
    <w:rsid w:val="00A205A9"/>
    <w:rsid w:val="00A21EC9"/>
    <w:rsid w:val="00A22836"/>
    <w:rsid w:val="00A23F49"/>
    <w:rsid w:val="00A248C4"/>
    <w:rsid w:val="00A25404"/>
    <w:rsid w:val="00A257F9"/>
    <w:rsid w:val="00A30A9C"/>
    <w:rsid w:val="00A33D2C"/>
    <w:rsid w:val="00A35BBB"/>
    <w:rsid w:val="00A3660D"/>
    <w:rsid w:val="00A40EC8"/>
    <w:rsid w:val="00A42AFC"/>
    <w:rsid w:val="00A433AA"/>
    <w:rsid w:val="00A435B4"/>
    <w:rsid w:val="00A4425E"/>
    <w:rsid w:val="00A47B15"/>
    <w:rsid w:val="00A535BB"/>
    <w:rsid w:val="00A5625D"/>
    <w:rsid w:val="00A566D8"/>
    <w:rsid w:val="00A623E9"/>
    <w:rsid w:val="00A63A9C"/>
    <w:rsid w:val="00A65439"/>
    <w:rsid w:val="00A712D9"/>
    <w:rsid w:val="00A72864"/>
    <w:rsid w:val="00A7536B"/>
    <w:rsid w:val="00A759B2"/>
    <w:rsid w:val="00A76C5E"/>
    <w:rsid w:val="00A80B64"/>
    <w:rsid w:val="00A81B15"/>
    <w:rsid w:val="00A8223C"/>
    <w:rsid w:val="00A835D7"/>
    <w:rsid w:val="00A851F9"/>
    <w:rsid w:val="00A85DBC"/>
    <w:rsid w:val="00A9364F"/>
    <w:rsid w:val="00A96C36"/>
    <w:rsid w:val="00A96CA4"/>
    <w:rsid w:val="00A96F0D"/>
    <w:rsid w:val="00AA1A7D"/>
    <w:rsid w:val="00AA1ACA"/>
    <w:rsid w:val="00AA37BB"/>
    <w:rsid w:val="00AA46C6"/>
    <w:rsid w:val="00AA4A94"/>
    <w:rsid w:val="00AA5DED"/>
    <w:rsid w:val="00AA67EC"/>
    <w:rsid w:val="00AA75E4"/>
    <w:rsid w:val="00AB0EA4"/>
    <w:rsid w:val="00AB1958"/>
    <w:rsid w:val="00AB3A63"/>
    <w:rsid w:val="00AB3F85"/>
    <w:rsid w:val="00AB5257"/>
    <w:rsid w:val="00AB602A"/>
    <w:rsid w:val="00AB7126"/>
    <w:rsid w:val="00AC330E"/>
    <w:rsid w:val="00AC3DA5"/>
    <w:rsid w:val="00AC43E6"/>
    <w:rsid w:val="00AC443B"/>
    <w:rsid w:val="00AC60FA"/>
    <w:rsid w:val="00AC694F"/>
    <w:rsid w:val="00AC6EE0"/>
    <w:rsid w:val="00AC7B00"/>
    <w:rsid w:val="00AD091A"/>
    <w:rsid w:val="00AD1338"/>
    <w:rsid w:val="00AD1A7A"/>
    <w:rsid w:val="00AD2ABA"/>
    <w:rsid w:val="00AD2C26"/>
    <w:rsid w:val="00AD49F1"/>
    <w:rsid w:val="00AD6C47"/>
    <w:rsid w:val="00AD6E1C"/>
    <w:rsid w:val="00AD7B11"/>
    <w:rsid w:val="00AE10BD"/>
    <w:rsid w:val="00AE3E1C"/>
    <w:rsid w:val="00AE4558"/>
    <w:rsid w:val="00AE5E8E"/>
    <w:rsid w:val="00AE64B3"/>
    <w:rsid w:val="00AE6BBA"/>
    <w:rsid w:val="00AE75F4"/>
    <w:rsid w:val="00AE778F"/>
    <w:rsid w:val="00AF2B56"/>
    <w:rsid w:val="00AF3A9E"/>
    <w:rsid w:val="00AF40A8"/>
    <w:rsid w:val="00AF6F25"/>
    <w:rsid w:val="00B02DAA"/>
    <w:rsid w:val="00B030F4"/>
    <w:rsid w:val="00B10E57"/>
    <w:rsid w:val="00B11024"/>
    <w:rsid w:val="00B12AA0"/>
    <w:rsid w:val="00B12D97"/>
    <w:rsid w:val="00B133FA"/>
    <w:rsid w:val="00B141C2"/>
    <w:rsid w:val="00B159D5"/>
    <w:rsid w:val="00B17588"/>
    <w:rsid w:val="00B21530"/>
    <w:rsid w:val="00B22DD3"/>
    <w:rsid w:val="00B233B5"/>
    <w:rsid w:val="00B2486B"/>
    <w:rsid w:val="00B250A2"/>
    <w:rsid w:val="00B25567"/>
    <w:rsid w:val="00B25DE0"/>
    <w:rsid w:val="00B26517"/>
    <w:rsid w:val="00B26B53"/>
    <w:rsid w:val="00B306F1"/>
    <w:rsid w:val="00B34565"/>
    <w:rsid w:val="00B35407"/>
    <w:rsid w:val="00B373D3"/>
    <w:rsid w:val="00B37597"/>
    <w:rsid w:val="00B406F2"/>
    <w:rsid w:val="00B43095"/>
    <w:rsid w:val="00B4493D"/>
    <w:rsid w:val="00B454BB"/>
    <w:rsid w:val="00B46DDF"/>
    <w:rsid w:val="00B5171B"/>
    <w:rsid w:val="00B51D62"/>
    <w:rsid w:val="00B52779"/>
    <w:rsid w:val="00B53FE2"/>
    <w:rsid w:val="00B54641"/>
    <w:rsid w:val="00B579B9"/>
    <w:rsid w:val="00B631B1"/>
    <w:rsid w:val="00B65641"/>
    <w:rsid w:val="00B65B96"/>
    <w:rsid w:val="00B663E1"/>
    <w:rsid w:val="00B7142D"/>
    <w:rsid w:val="00B72448"/>
    <w:rsid w:val="00B724A5"/>
    <w:rsid w:val="00B72691"/>
    <w:rsid w:val="00B74445"/>
    <w:rsid w:val="00B746E7"/>
    <w:rsid w:val="00B75969"/>
    <w:rsid w:val="00B80889"/>
    <w:rsid w:val="00B80F80"/>
    <w:rsid w:val="00B82D45"/>
    <w:rsid w:val="00B83244"/>
    <w:rsid w:val="00B834D1"/>
    <w:rsid w:val="00B8388A"/>
    <w:rsid w:val="00B8446C"/>
    <w:rsid w:val="00B850ED"/>
    <w:rsid w:val="00B853A4"/>
    <w:rsid w:val="00B85BEC"/>
    <w:rsid w:val="00B85CA4"/>
    <w:rsid w:val="00B8699E"/>
    <w:rsid w:val="00B90E61"/>
    <w:rsid w:val="00B932F2"/>
    <w:rsid w:val="00B957EB"/>
    <w:rsid w:val="00B96A86"/>
    <w:rsid w:val="00B9734C"/>
    <w:rsid w:val="00BA10B2"/>
    <w:rsid w:val="00BA3EC1"/>
    <w:rsid w:val="00BA4E95"/>
    <w:rsid w:val="00BA68ED"/>
    <w:rsid w:val="00BA694F"/>
    <w:rsid w:val="00BA723E"/>
    <w:rsid w:val="00BA7A28"/>
    <w:rsid w:val="00BB11E2"/>
    <w:rsid w:val="00BB15DB"/>
    <w:rsid w:val="00BB1E7F"/>
    <w:rsid w:val="00BB63C0"/>
    <w:rsid w:val="00BB7AD6"/>
    <w:rsid w:val="00BC3A23"/>
    <w:rsid w:val="00BC47D8"/>
    <w:rsid w:val="00BC4841"/>
    <w:rsid w:val="00BC658E"/>
    <w:rsid w:val="00BC790D"/>
    <w:rsid w:val="00BD17B8"/>
    <w:rsid w:val="00BD3654"/>
    <w:rsid w:val="00BD417D"/>
    <w:rsid w:val="00BD6420"/>
    <w:rsid w:val="00BD6F93"/>
    <w:rsid w:val="00BE21C8"/>
    <w:rsid w:val="00BE412C"/>
    <w:rsid w:val="00BE4AF3"/>
    <w:rsid w:val="00BE7061"/>
    <w:rsid w:val="00BF159A"/>
    <w:rsid w:val="00BF21CF"/>
    <w:rsid w:val="00BF497C"/>
    <w:rsid w:val="00BF52AB"/>
    <w:rsid w:val="00C02F3E"/>
    <w:rsid w:val="00C06451"/>
    <w:rsid w:val="00C06A0A"/>
    <w:rsid w:val="00C07DB0"/>
    <w:rsid w:val="00C1524E"/>
    <w:rsid w:val="00C15D42"/>
    <w:rsid w:val="00C1721B"/>
    <w:rsid w:val="00C2149E"/>
    <w:rsid w:val="00C23101"/>
    <w:rsid w:val="00C24B2F"/>
    <w:rsid w:val="00C27797"/>
    <w:rsid w:val="00C3068F"/>
    <w:rsid w:val="00C31F9B"/>
    <w:rsid w:val="00C3276E"/>
    <w:rsid w:val="00C33600"/>
    <w:rsid w:val="00C34350"/>
    <w:rsid w:val="00C34B0C"/>
    <w:rsid w:val="00C3586F"/>
    <w:rsid w:val="00C3608E"/>
    <w:rsid w:val="00C37EA9"/>
    <w:rsid w:val="00C43A32"/>
    <w:rsid w:val="00C43C6E"/>
    <w:rsid w:val="00C50F5E"/>
    <w:rsid w:val="00C51828"/>
    <w:rsid w:val="00C526F9"/>
    <w:rsid w:val="00C55C02"/>
    <w:rsid w:val="00C602F1"/>
    <w:rsid w:val="00C619D3"/>
    <w:rsid w:val="00C6213A"/>
    <w:rsid w:val="00C63147"/>
    <w:rsid w:val="00C635A7"/>
    <w:rsid w:val="00C63652"/>
    <w:rsid w:val="00C64AC6"/>
    <w:rsid w:val="00C65089"/>
    <w:rsid w:val="00C72303"/>
    <w:rsid w:val="00C72631"/>
    <w:rsid w:val="00C73069"/>
    <w:rsid w:val="00C7314F"/>
    <w:rsid w:val="00C732D5"/>
    <w:rsid w:val="00C7439D"/>
    <w:rsid w:val="00C75CA7"/>
    <w:rsid w:val="00C80450"/>
    <w:rsid w:val="00C80BF1"/>
    <w:rsid w:val="00C81249"/>
    <w:rsid w:val="00C8319E"/>
    <w:rsid w:val="00C841E3"/>
    <w:rsid w:val="00C8473B"/>
    <w:rsid w:val="00C851FA"/>
    <w:rsid w:val="00C94689"/>
    <w:rsid w:val="00C955B5"/>
    <w:rsid w:val="00CA2304"/>
    <w:rsid w:val="00CA4060"/>
    <w:rsid w:val="00CA4B07"/>
    <w:rsid w:val="00CB1A01"/>
    <w:rsid w:val="00CB2802"/>
    <w:rsid w:val="00CB304B"/>
    <w:rsid w:val="00CB58F9"/>
    <w:rsid w:val="00CB76A8"/>
    <w:rsid w:val="00CC00F0"/>
    <w:rsid w:val="00CC0A92"/>
    <w:rsid w:val="00CC2547"/>
    <w:rsid w:val="00CC3085"/>
    <w:rsid w:val="00CC4027"/>
    <w:rsid w:val="00CC410F"/>
    <w:rsid w:val="00CC6BF3"/>
    <w:rsid w:val="00CC782C"/>
    <w:rsid w:val="00CD029F"/>
    <w:rsid w:val="00CD0627"/>
    <w:rsid w:val="00CD28F2"/>
    <w:rsid w:val="00CD325E"/>
    <w:rsid w:val="00CE0819"/>
    <w:rsid w:val="00CE1BE6"/>
    <w:rsid w:val="00CE2F60"/>
    <w:rsid w:val="00CE498B"/>
    <w:rsid w:val="00CE5967"/>
    <w:rsid w:val="00CE5CCC"/>
    <w:rsid w:val="00CE627D"/>
    <w:rsid w:val="00CE6E30"/>
    <w:rsid w:val="00CF3861"/>
    <w:rsid w:val="00CF4670"/>
    <w:rsid w:val="00CF61C0"/>
    <w:rsid w:val="00CF7012"/>
    <w:rsid w:val="00CF7BED"/>
    <w:rsid w:val="00D005DC"/>
    <w:rsid w:val="00D030A6"/>
    <w:rsid w:val="00D04E92"/>
    <w:rsid w:val="00D115EA"/>
    <w:rsid w:val="00D122C0"/>
    <w:rsid w:val="00D2097A"/>
    <w:rsid w:val="00D233BA"/>
    <w:rsid w:val="00D2486E"/>
    <w:rsid w:val="00D248FE"/>
    <w:rsid w:val="00D25A82"/>
    <w:rsid w:val="00D26FE8"/>
    <w:rsid w:val="00D27F9E"/>
    <w:rsid w:val="00D318C7"/>
    <w:rsid w:val="00D32B25"/>
    <w:rsid w:val="00D32E25"/>
    <w:rsid w:val="00D338BD"/>
    <w:rsid w:val="00D34E20"/>
    <w:rsid w:val="00D3707F"/>
    <w:rsid w:val="00D41BEE"/>
    <w:rsid w:val="00D41C53"/>
    <w:rsid w:val="00D420B4"/>
    <w:rsid w:val="00D5006B"/>
    <w:rsid w:val="00D50727"/>
    <w:rsid w:val="00D50AE9"/>
    <w:rsid w:val="00D50BBD"/>
    <w:rsid w:val="00D510B7"/>
    <w:rsid w:val="00D516CB"/>
    <w:rsid w:val="00D520E4"/>
    <w:rsid w:val="00D52981"/>
    <w:rsid w:val="00D53B75"/>
    <w:rsid w:val="00D5770A"/>
    <w:rsid w:val="00D57DFA"/>
    <w:rsid w:val="00D625B3"/>
    <w:rsid w:val="00D63764"/>
    <w:rsid w:val="00D641C9"/>
    <w:rsid w:val="00D64225"/>
    <w:rsid w:val="00D64EF6"/>
    <w:rsid w:val="00D666E2"/>
    <w:rsid w:val="00D6766F"/>
    <w:rsid w:val="00D67CFC"/>
    <w:rsid w:val="00D70637"/>
    <w:rsid w:val="00D72BC9"/>
    <w:rsid w:val="00D72DD5"/>
    <w:rsid w:val="00D7389F"/>
    <w:rsid w:val="00D73C0E"/>
    <w:rsid w:val="00D756B6"/>
    <w:rsid w:val="00D77AAC"/>
    <w:rsid w:val="00D8154B"/>
    <w:rsid w:val="00D82203"/>
    <w:rsid w:val="00D83C95"/>
    <w:rsid w:val="00D865D0"/>
    <w:rsid w:val="00D8669A"/>
    <w:rsid w:val="00D9128E"/>
    <w:rsid w:val="00D91919"/>
    <w:rsid w:val="00D92FE0"/>
    <w:rsid w:val="00D93BE5"/>
    <w:rsid w:val="00D95F0E"/>
    <w:rsid w:val="00DA0F3D"/>
    <w:rsid w:val="00DA1CE7"/>
    <w:rsid w:val="00DA4E6B"/>
    <w:rsid w:val="00DB07C0"/>
    <w:rsid w:val="00DB5652"/>
    <w:rsid w:val="00DB71ED"/>
    <w:rsid w:val="00DB7ACD"/>
    <w:rsid w:val="00DC0640"/>
    <w:rsid w:val="00DC47DD"/>
    <w:rsid w:val="00DC74D9"/>
    <w:rsid w:val="00DD0C2C"/>
    <w:rsid w:val="00DD4490"/>
    <w:rsid w:val="00DD67E4"/>
    <w:rsid w:val="00DE01B8"/>
    <w:rsid w:val="00DE10B2"/>
    <w:rsid w:val="00DE50CB"/>
    <w:rsid w:val="00DF0BD9"/>
    <w:rsid w:val="00DF2256"/>
    <w:rsid w:val="00DF240E"/>
    <w:rsid w:val="00DF3AAB"/>
    <w:rsid w:val="00DF4787"/>
    <w:rsid w:val="00DF7083"/>
    <w:rsid w:val="00E00EB4"/>
    <w:rsid w:val="00E0589E"/>
    <w:rsid w:val="00E07222"/>
    <w:rsid w:val="00E100F7"/>
    <w:rsid w:val="00E11047"/>
    <w:rsid w:val="00E12420"/>
    <w:rsid w:val="00E12EB7"/>
    <w:rsid w:val="00E13055"/>
    <w:rsid w:val="00E13A4A"/>
    <w:rsid w:val="00E17F10"/>
    <w:rsid w:val="00E21BC6"/>
    <w:rsid w:val="00E24717"/>
    <w:rsid w:val="00E24FE0"/>
    <w:rsid w:val="00E253A9"/>
    <w:rsid w:val="00E25C05"/>
    <w:rsid w:val="00E31856"/>
    <w:rsid w:val="00E3585D"/>
    <w:rsid w:val="00E3644A"/>
    <w:rsid w:val="00E417C4"/>
    <w:rsid w:val="00E41B0B"/>
    <w:rsid w:val="00E42B42"/>
    <w:rsid w:val="00E43AD7"/>
    <w:rsid w:val="00E510D4"/>
    <w:rsid w:val="00E52F3B"/>
    <w:rsid w:val="00E5533F"/>
    <w:rsid w:val="00E5591F"/>
    <w:rsid w:val="00E55ABC"/>
    <w:rsid w:val="00E5683B"/>
    <w:rsid w:val="00E57B74"/>
    <w:rsid w:val="00E57C16"/>
    <w:rsid w:val="00E61077"/>
    <w:rsid w:val="00E616C7"/>
    <w:rsid w:val="00E61E32"/>
    <w:rsid w:val="00E667C8"/>
    <w:rsid w:val="00E677DC"/>
    <w:rsid w:val="00E72D9D"/>
    <w:rsid w:val="00E72DBA"/>
    <w:rsid w:val="00E73A60"/>
    <w:rsid w:val="00E7697D"/>
    <w:rsid w:val="00E77A9C"/>
    <w:rsid w:val="00E8167F"/>
    <w:rsid w:val="00E8580C"/>
    <w:rsid w:val="00E8629F"/>
    <w:rsid w:val="00E863C9"/>
    <w:rsid w:val="00E8690F"/>
    <w:rsid w:val="00E87C64"/>
    <w:rsid w:val="00E90178"/>
    <w:rsid w:val="00E92601"/>
    <w:rsid w:val="00E95B2E"/>
    <w:rsid w:val="00E96009"/>
    <w:rsid w:val="00E96535"/>
    <w:rsid w:val="00EA3C24"/>
    <w:rsid w:val="00EA45ED"/>
    <w:rsid w:val="00EA52D9"/>
    <w:rsid w:val="00EA7831"/>
    <w:rsid w:val="00EA7D8B"/>
    <w:rsid w:val="00EA7E60"/>
    <w:rsid w:val="00EB37D2"/>
    <w:rsid w:val="00EB3BDE"/>
    <w:rsid w:val="00EB5789"/>
    <w:rsid w:val="00EB679D"/>
    <w:rsid w:val="00EC0173"/>
    <w:rsid w:val="00EC1FB2"/>
    <w:rsid w:val="00EC280B"/>
    <w:rsid w:val="00EC42F4"/>
    <w:rsid w:val="00EC49B6"/>
    <w:rsid w:val="00EC4D3D"/>
    <w:rsid w:val="00EC7033"/>
    <w:rsid w:val="00EC7979"/>
    <w:rsid w:val="00EC7B7D"/>
    <w:rsid w:val="00ED04DF"/>
    <w:rsid w:val="00ED26E6"/>
    <w:rsid w:val="00ED41CC"/>
    <w:rsid w:val="00ED43A0"/>
    <w:rsid w:val="00EE30E0"/>
    <w:rsid w:val="00EE3565"/>
    <w:rsid w:val="00EE370E"/>
    <w:rsid w:val="00EE41ED"/>
    <w:rsid w:val="00EE587A"/>
    <w:rsid w:val="00EE65B0"/>
    <w:rsid w:val="00EE65ED"/>
    <w:rsid w:val="00EE6E07"/>
    <w:rsid w:val="00EE71F1"/>
    <w:rsid w:val="00EF13D7"/>
    <w:rsid w:val="00EF231C"/>
    <w:rsid w:val="00EF2512"/>
    <w:rsid w:val="00EF7683"/>
    <w:rsid w:val="00EF7FFB"/>
    <w:rsid w:val="00F00DE1"/>
    <w:rsid w:val="00F019DA"/>
    <w:rsid w:val="00F072D8"/>
    <w:rsid w:val="00F11183"/>
    <w:rsid w:val="00F11B45"/>
    <w:rsid w:val="00F14AF8"/>
    <w:rsid w:val="00F17FFD"/>
    <w:rsid w:val="00F21347"/>
    <w:rsid w:val="00F21F81"/>
    <w:rsid w:val="00F22A25"/>
    <w:rsid w:val="00F23306"/>
    <w:rsid w:val="00F250D8"/>
    <w:rsid w:val="00F25D2D"/>
    <w:rsid w:val="00F30686"/>
    <w:rsid w:val="00F331D1"/>
    <w:rsid w:val="00F3559F"/>
    <w:rsid w:val="00F36AA3"/>
    <w:rsid w:val="00F3704A"/>
    <w:rsid w:val="00F402D7"/>
    <w:rsid w:val="00F4046B"/>
    <w:rsid w:val="00F4067C"/>
    <w:rsid w:val="00F414FE"/>
    <w:rsid w:val="00F41AE8"/>
    <w:rsid w:val="00F43944"/>
    <w:rsid w:val="00F452AE"/>
    <w:rsid w:val="00F47B8D"/>
    <w:rsid w:val="00F500D9"/>
    <w:rsid w:val="00F52C03"/>
    <w:rsid w:val="00F530BC"/>
    <w:rsid w:val="00F55D23"/>
    <w:rsid w:val="00F57FDA"/>
    <w:rsid w:val="00F62775"/>
    <w:rsid w:val="00F62826"/>
    <w:rsid w:val="00F63271"/>
    <w:rsid w:val="00F63459"/>
    <w:rsid w:val="00F636DB"/>
    <w:rsid w:val="00F64E36"/>
    <w:rsid w:val="00F6636D"/>
    <w:rsid w:val="00F6718A"/>
    <w:rsid w:val="00F67E92"/>
    <w:rsid w:val="00F70DC1"/>
    <w:rsid w:val="00F72C4C"/>
    <w:rsid w:val="00F75719"/>
    <w:rsid w:val="00F821F0"/>
    <w:rsid w:val="00F83094"/>
    <w:rsid w:val="00F831B6"/>
    <w:rsid w:val="00F8373B"/>
    <w:rsid w:val="00F84DD8"/>
    <w:rsid w:val="00F85588"/>
    <w:rsid w:val="00F859B5"/>
    <w:rsid w:val="00F91B11"/>
    <w:rsid w:val="00F91D25"/>
    <w:rsid w:val="00F91EC0"/>
    <w:rsid w:val="00F926AF"/>
    <w:rsid w:val="00F93542"/>
    <w:rsid w:val="00F95965"/>
    <w:rsid w:val="00FA3290"/>
    <w:rsid w:val="00FA5865"/>
    <w:rsid w:val="00FA5947"/>
    <w:rsid w:val="00FB374B"/>
    <w:rsid w:val="00FB7064"/>
    <w:rsid w:val="00FC051F"/>
    <w:rsid w:val="00FC2177"/>
    <w:rsid w:val="00FC3C79"/>
    <w:rsid w:val="00FC4C48"/>
    <w:rsid w:val="00FC515B"/>
    <w:rsid w:val="00FC5E1A"/>
    <w:rsid w:val="00FC63A0"/>
    <w:rsid w:val="00FC7BFC"/>
    <w:rsid w:val="00FD1DDA"/>
    <w:rsid w:val="00FD3D48"/>
    <w:rsid w:val="00FD5616"/>
    <w:rsid w:val="00FD7BE8"/>
    <w:rsid w:val="00FE0763"/>
    <w:rsid w:val="00FE0E93"/>
    <w:rsid w:val="00FE4061"/>
    <w:rsid w:val="00FE4653"/>
    <w:rsid w:val="00FE4CA6"/>
    <w:rsid w:val="00FE689E"/>
    <w:rsid w:val="00FE694F"/>
    <w:rsid w:val="00FF2624"/>
    <w:rsid w:val="00FF2A23"/>
    <w:rsid w:val="00FF4DA0"/>
    <w:rsid w:val="00FF4F73"/>
    <w:rsid w:val="00FF5507"/>
    <w:rsid w:val="00FF5A08"/>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toc 9" w:uiPriority="39"/>
    <w:lsdException w:name="annotation text" w:qFormat="1"/>
    <w:lsdException w:name="head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5BD0"/>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Caption Char1 Char,cap Char Char1,Caption Char Char1 Char,cap Char2,cap Char2 Char,Ca,Caption Char C...,cap1,cap2,cap11,Légende-figure,Légende-figure Char,Beschrifubg,Beschriftung Char,label,cap11 Char Char Char,cap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qFormat/>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列"/>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uiPriority w:val="39"/>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2"/>
      </w:numPr>
      <w:tabs>
        <w:tab w:val="left" w:pos="340"/>
      </w:tabs>
      <w:spacing w:after="60" w:line="276" w:lineRule="auto"/>
      <w:contextualSpacing/>
      <w:jc w:val="both"/>
    </w:pPr>
    <w:rPr>
      <w:rFonts w:ascii="Arial" w:eastAsia="Calibri" w:hAnsi="Arial"/>
      <w:szCs w:val="22"/>
    </w:rPr>
  </w:style>
  <w:style w:type="character" w:customStyle="1" w:styleId="GuidanceChar">
    <w:name w:val="Guidance Char"/>
    <w:link w:val="Guidance"/>
    <w:qFormat/>
    <w:rsid w:val="00B52779"/>
    <w:rPr>
      <w:i/>
      <w:color w:val="0000FF"/>
      <w:lang w:val="en-GB" w:eastAsia="en-US"/>
    </w:rPr>
  </w:style>
  <w:style w:type="character" w:customStyle="1" w:styleId="CaptionChar1">
    <w:name w:val="Caption Char1"/>
    <w:aliases w:val="cap Char1,Caption Char Char,Caption Char1 Char Char,cap Char Char1 Char,Caption Char Char1 Char Char,cap Char2 Char1,cap Char2 Char Char,Ca Char,Caption Char C... Char,cap1 Char,cap2 Char,cap11 Char,Légende-figure Char1,Beschrifubg Char"/>
    <w:basedOn w:val="DefaultParagraphFont"/>
    <w:link w:val="Caption"/>
    <w:uiPriority w:val="35"/>
    <w:qFormat/>
    <w:rsid w:val="00DE01B8"/>
    <w:rPr>
      <w:b/>
      <w:lang w:val="en-GB" w:eastAsia="en-US"/>
    </w:rPr>
  </w:style>
  <w:style w:type="character" w:customStyle="1" w:styleId="B10">
    <w:name w:val="B1 (文字)"/>
    <w:qFormat/>
    <w:locked/>
    <w:rsid w:val="00DE01B8"/>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144441858">
      <w:bodyDiv w:val="1"/>
      <w:marLeft w:val="0"/>
      <w:marRight w:val="0"/>
      <w:marTop w:val="0"/>
      <w:marBottom w:val="0"/>
      <w:divBdr>
        <w:top w:val="none" w:sz="0" w:space="0" w:color="auto"/>
        <w:left w:val="none" w:sz="0" w:space="0" w:color="auto"/>
        <w:bottom w:val="none" w:sz="0" w:space="0" w:color="auto"/>
        <w:right w:val="none" w:sz="0" w:space="0" w:color="auto"/>
      </w:divBdr>
      <w:divsChild>
        <w:div w:id="596791888">
          <w:marLeft w:val="0"/>
          <w:marRight w:val="0"/>
          <w:marTop w:val="0"/>
          <w:marBottom w:val="0"/>
          <w:divBdr>
            <w:top w:val="none" w:sz="0" w:space="0" w:color="auto"/>
            <w:left w:val="none" w:sz="0" w:space="0" w:color="auto"/>
            <w:bottom w:val="none" w:sz="0" w:space="0" w:color="auto"/>
            <w:right w:val="none" w:sz="0" w:space="0" w:color="auto"/>
          </w:divBdr>
        </w:div>
      </w:divsChild>
    </w:div>
    <w:div w:id="169370309">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50824077">
      <w:bodyDiv w:val="1"/>
      <w:marLeft w:val="0"/>
      <w:marRight w:val="0"/>
      <w:marTop w:val="0"/>
      <w:marBottom w:val="0"/>
      <w:divBdr>
        <w:top w:val="none" w:sz="0" w:space="0" w:color="auto"/>
        <w:left w:val="none" w:sz="0" w:space="0" w:color="auto"/>
        <w:bottom w:val="none" w:sz="0" w:space="0" w:color="auto"/>
        <w:right w:val="none" w:sz="0" w:space="0" w:color="auto"/>
      </w:divBdr>
    </w:div>
    <w:div w:id="311375362">
      <w:bodyDiv w:val="1"/>
      <w:marLeft w:val="0"/>
      <w:marRight w:val="0"/>
      <w:marTop w:val="0"/>
      <w:marBottom w:val="0"/>
      <w:divBdr>
        <w:top w:val="none" w:sz="0" w:space="0" w:color="auto"/>
        <w:left w:val="none" w:sz="0" w:space="0" w:color="auto"/>
        <w:bottom w:val="none" w:sz="0" w:space="0" w:color="auto"/>
        <w:right w:val="none" w:sz="0" w:space="0" w:color="auto"/>
      </w:divBdr>
      <w:divsChild>
        <w:div w:id="1128276916">
          <w:marLeft w:val="360"/>
          <w:marRight w:val="0"/>
          <w:marTop w:val="200"/>
          <w:marBottom w:val="0"/>
          <w:divBdr>
            <w:top w:val="none" w:sz="0" w:space="0" w:color="auto"/>
            <w:left w:val="none" w:sz="0" w:space="0" w:color="auto"/>
            <w:bottom w:val="none" w:sz="0" w:space="0" w:color="auto"/>
            <w:right w:val="none" w:sz="0" w:space="0" w:color="auto"/>
          </w:divBdr>
        </w:div>
        <w:div w:id="1188524354">
          <w:marLeft w:val="1080"/>
          <w:marRight w:val="0"/>
          <w:marTop w:val="100"/>
          <w:marBottom w:val="0"/>
          <w:divBdr>
            <w:top w:val="none" w:sz="0" w:space="0" w:color="auto"/>
            <w:left w:val="none" w:sz="0" w:space="0" w:color="auto"/>
            <w:bottom w:val="none" w:sz="0" w:space="0" w:color="auto"/>
            <w:right w:val="none" w:sz="0" w:space="0" w:color="auto"/>
          </w:divBdr>
        </w:div>
      </w:divsChild>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374816722">
      <w:bodyDiv w:val="1"/>
      <w:marLeft w:val="0"/>
      <w:marRight w:val="0"/>
      <w:marTop w:val="0"/>
      <w:marBottom w:val="0"/>
      <w:divBdr>
        <w:top w:val="none" w:sz="0" w:space="0" w:color="auto"/>
        <w:left w:val="none" w:sz="0" w:space="0" w:color="auto"/>
        <w:bottom w:val="none" w:sz="0" w:space="0" w:color="auto"/>
        <w:right w:val="none" w:sz="0" w:space="0" w:color="auto"/>
      </w:divBdr>
      <w:divsChild>
        <w:div w:id="74211267">
          <w:marLeft w:val="360"/>
          <w:marRight w:val="0"/>
          <w:marTop w:val="200"/>
          <w:marBottom w:val="0"/>
          <w:divBdr>
            <w:top w:val="none" w:sz="0" w:space="0" w:color="auto"/>
            <w:left w:val="none" w:sz="0" w:space="0" w:color="auto"/>
            <w:bottom w:val="none" w:sz="0" w:space="0" w:color="auto"/>
            <w:right w:val="none" w:sz="0" w:space="0" w:color="auto"/>
          </w:divBdr>
        </w:div>
        <w:div w:id="1311596530">
          <w:marLeft w:val="360"/>
          <w:marRight w:val="0"/>
          <w:marTop w:val="200"/>
          <w:marBottom w:val="0"/>
          <w:divBdr>
            <w:top w:val="none" w:sz="0" w:space="0" w:color="auto"/>
            <w:left w:val="none" w:sz="0" w:space="0" w:color="auto"/>
            <w:bottom w:val="none" w:sz="0" w:space="0" w:color="auto"/>
            <w:right w:val="none" w:sz="0" w:space="0" w:color="auto"/>
          </w:divBdr>
        </w:div>
        <w:div w:id="2139638927">
          <w:marLeft w:val="1080"/>
          <w:marRight w:val="0"/>
          <w:marTop w:val="100"/>
          <w:marBottom w:val="0"/>
          <w:divBdr>
            <w:top w:val="none" w:sz="0" w:space="0" w:color="auto"/>
            <w:left w:val="none" w:sz="0" w:space="0" w:color="auto"/>
            <w:bottom w:val="none" w:sz="0" w:space="0" w:color="auto"/>
            <w:right w:val="none" w:sz="0" w:space="0" w:color="auto"/>
          </w:divBdr>
        </w:div>
        <w:div w:id="1887179018">
          <w:marLeft w:val="1080"/>
          <w:marRight w:val="0"/>
          <w:marTop w:val="100"/>
          <w:marBottom w:val="0"/>
          <w:divBdr>
            <w:top w:val="none" w:sz="0" w:space="0" w:color="auto"/>
            <w:left w:val="none" w:sz="0" w:space="0" w:color="auto"/>
            <w:bottom w:val="none" w:sz="0" w:space="0" w:color="auto"/>
            <w:right w:val="none" w:sz="0" w:space="0" w:color="auto"/>
          </w:divBdr>
        </w:div>
        <w:div w:id="1044479686">
          <w:marLeft w:val="1080"/>
          <w:marRight w:val="0"/>
          <w:marTop w:val="100"/>
          <w:marBottom w:val="0"/>
          <w:divBdr>
            <w:top w:val="none" w:sz="0" w:space="0" w:color="auto"/>
            <w:left w:val="none" w:sz="0" w:space="0" w:color="auto"/>
            <w:bottom w:val="none" w:sz="0" w:space="0" w:color="auto"/>
            <w:right w:val="none" w:sz="0" w:space="0" w:color="auto"/>
          </w:divBdr>
        </w:div>
      </w:divsChild>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1648688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36428789">
      <w:bodyDiv w:val="1"/>
      <w:marLeft w:val="0"/>
      <w:marRight w:val="0"/>
      <w:marTop w:val="0"/>
      <w:marBottom w:val="0"/>
      <w:divBdr>
        <w:top w:val="none" w:sz="0" w:space="0" w:color="auto"/>
        <w:left w:val="none" w:sz="0" w:space="0" w:color="auto"/>
        <w:bottom w:val="none" w:sz="0" w:space="0" w:color="auto"/>
        <w:right w:val="none" w:sz="0" w:space="0" w:color="auto"/>
      </w:divBdr>
      <w:divsChild>
        <w:div w:id="1132098046">
          <w:marLeft w:val="0"/>
          <w:marRight w:val="0"/>
          <w:marTop w:val="150"/>
          <w:marBottom w:val="60"/>
          <w:divBdr>
            <w:top w:val="none" w:sz="0" w:space="0" w:color="auto"/>
            <w:left w:val="none" w:sz="0" w:space="0" w:color="auto"/>
            <w:bottom w:val="none" w:sz="0" w:space="0" w:color="auto"/>
            <w:right w:val="none" w:sz="0" w:space="0" w:color="auto"/>
          </w:divBdr>
          <w:divsChild>
            <w:div w:id="305017157">
              <w:marLeft w:val="90"/>
              <w:marRight w:val="0"/>
              <w:marTop w:val="0"/>
              <w:marBottom w:val="0"/>
              <w:divBdr>
                <w:top w:val="single" w:sz="6" w:space="5" w:color="E8E8E8"/>
                <w:left w:val="single" w:sz="6" w:space="7" w:color="E8E8E8"/>
                <w:bottom w:val="single" w:sz="6" w:space="5" w:color="E8E8E8"/>
                <w:right w:val="single" w:sz="6" w:space="7" w:color="E8E8E8"/>
              </w:divBdr>
              <w:divsChild>
                <w:div w:id="917177488">
                  <w:marLeft w:val="0"/>
                  <w:marRight w:val="0"/>
                  <w:marTop w:val="0"/>
                  <w:marBottom w:val="0"/>
                  <w:divBdr>
                    <w:top w:val="none" w:sz="0" w:space="0" w:color="auto"/>
                    <w:left w:val="none" w:sz="0" w:space="0" w:color="auto"/>
                    <w:bottom w:val="none" w:sz="0" w:space="0" w:color="auto"/>
                    <w:right w:val="none" w:sz="0" w:space="0" w:color="auto"/>
                  </w:divBdr>
                  <w:divsChild>
                    <w:div w:id="839538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52661">
          <w:marLeft w:val="0"/>
          <w:marRight w:val="0"/>
          <w:marTop w:val="0"/>
          <w:marBottom w:val="60"/>
          <w:divBdr>
            <w:top w:val="none" w:sz="0" w:space="0" w:color="auto"/>
            <w:left w:val="none" w:sz="0" w:space="0" w:color="auto"/>
            <w:bottom w:val="none" w:sz="0" w:space="0" w:color="auto"/>
            <w:right w:val="none" w:sz="0" w:space="0" w:color="auto"/>
          </w:divBdr>
          <w:divsChild>
            <w:div w:id="945429834">
              <w:marLeft w:val="90"/>
              <w:marRight w:val="0"/>
              <w:marTop w:val="0"/>
              <w:marBottom w:val="0"/>
              <w:divBdr>
                <w:top w:val="single" w:sz="6" w:space="5" w:color="E8E8E8"/>
                <w:left w:val="single" w:sz="6" w:space="7" w:color="E8E8E8"/>
                <w:bottom w:val="single" w:sz="6" w:space="5" w:color="E8E8E8"/>
                <w:right w:val="single" w:sz="6" w:space="7" w:color="E8E8E8"/>
              </w:divBdr>
              <w:divsChild>
                <w:div w:id="941574978">
                  <w:marLeft w:val="0"/>
                  <w:marRight w:val="0"/>
                  <w:marTop w:val="0"/>
                  <w:marBottom w:val="0"/>
                  <w:divBdr>
                    <w:top w:val="none" w:sz="0" w:space="0" w:color="auto"/>
                    <w:left w:val="none" w:sz="0" w:space="0" w:color="auto"/>
                    <w:bottom w:val="none" w:sz="0" w:space="0" w:color="auto"/>
                    <w:right w:val="none" w:sz="0" w:space="0" w:color="auto"/>
                  </w:divBdr>
                  <w:divsChild>
                    <w:div w:id="112165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61140351">
      <w:bodyDiv w:val="1"/>
      <w:marLeft w:val="0"/>
      <w:marRight w:val="0"/>
      <w:marTop w:val="0"/>
      <w:marBottom w:val="0"/>
      <w:divBdr>
        <w:top w:val="none" w:sz="0" w:space="0" w:color="auto"/>
        <w:left w:val="none" w:sz="0" w:space="0" w:color="auto"/>
        <w:bottom w:val="none" w:sz="0" w:space="0" w:color="auto"/>
        <w:right w:val="none" w:sz="0" w:space="0" w:color="auto"/>
      </w:divBdr>
      <w:divsChild>
        <w:div w:id="580021370">
          <w:marLeft w:val="547"/>
          <w:marRight w:val="0"/>
          <w:marTop w:val="120"/>
          <w:marBottom w:val="120"/>
          <w:divBdr>
            <w:top w:val="none" w:sz="0" w:space="0" w:color="auto"/>
            <w:left w:val="none" w:sz="0" w:space="0" w:color="auto"/>
            <w:bottom w:val="none" w:sz="0" w:space="0" w:color="auto"/>
            <w:right w:val="none" w:sz="0" w:space="0" w:color="auto"/>
          </w:divBdr>
        </w:div>
      </w:divsChild>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1998254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02818514">
      <w:bodyDiv w:val="1"/>
      <w:marLeft w:val="0"/>
      <w:marRight w:val="0"/>
      <w:marTop w:val="0"/>
      <w:marBottom w:val="0"/>
      <w:divBdr>
        <w:top w:val="none" w:sz="0" w:space="0" w:color="auto"/>
        <w:left w:val="none" w:sz="0" w:space="0" w:color="auto"/>
        <w:bottom w:val="none" w:sz="0" w:space="0" w:color="auto"/>
        <w:right w:val="none" w:sz="0" w:space="0" w:color="auto"/>
      </w:divBdr>
    </w:div>
    <w:div w:id="805121438">
      <w:bodyDiv w:val="1"/>
      <w:marLeft w:val="0"/>
      <w:marRight w:val="0"/>
      <w:marTop w:val="0"/>
      <w:marBottom w:val="0"/>
      <w:divBdr>
        <w:top w:val="none" w:sz="0" w:space="0" w:color="auto"/>
        <w:left w:val="none" w:sz="0" w:space="0" w:color="auto"/>
        <w:bottom w:val="none" w:sz="0" w:space="0" w:color="auto"/>
        <w:right w:val="none" w:sz="0" w:space="0" w:color="auto"/>
      </w:divBdr>
      <w:divsChild>
        <w:div w:id="86736570">
          <w:marLeft w:val="1267"/>
          <w:marRight w:val="0"/>
          <w:marTop w:val="120"/>
          <w:marBottom w:val="120"/>
          <w:divBdr>
            <w:top w:val="none" w:sz="0" w:space="0" w:color="auto"/>
            <w:left w:val="none" w:sz="0" w:space="0" w:color="auto"/>
            <w:bottom w:val="none" w:sz="0" w:space="0" w:color="auto"/>
            <w:right w:val="none" w:sz="0" w:space="0" w:color="auto"/>
          </w:divBdr>
        </w:div>
        <w:div w:id="696274445">
          <w:marLeft w:val="1987"/>
          <w:marRight w:val="0"/>
          <w:marTop w:val="120"/>
          <w:marBottom w:val="120"/>
          <w:divBdr>
            <w:top w:val="none" w:sz="0" w:space="0" w:color="auto"/>
            <w:left w:val="none" w:sz="0" w:space="0" w:color="auto"/>
            <w:bottom w:val="none" w:sz="0" w:space="0" w:color="auto"/>
            <w:right w:val="none" w:sz="0" w:space="0" w:color="auto"/>
          </w:divBdr>
        </w:div>
        <w:div w:id="1136877300">
          <w:marLeft w:val="1987"/>
          <w:marRight w:val="0"/>
          <w:marTop w:val="120"/>
          <w:marBottom w:val="120"/>
          <w:divBdr>
            <w:top w:val="none" w:sz="0" w:space="0" w:color="auto"/>
            <w:left w:val="none" w:sz="0" w:space="0" w:color="auto"/>
            <w:bottom w:val="none" w:sz="0" w:space="0" w:color="auto"/>
            <w:right w:val="none" w:sz="0" w:space="0" w:color="auto"/>
          </w:divBdr>
        </w:div>
        <w:div w:id="766778878">
          <w:marLeft w:val="1987"/>
          <w:marRight w:val="0"/>
          <w:marTop w:val="120"/>
          <w:marBottom w:val="120"/>
          <w:divBdr>
            <w:top w:val="none" w:sz="0" w:space="0" w:color="auto"/>
            <w:left w:val="none" w:sz="0" w:space="0" w:color="auto"/>
            <w:bottom w:val="none" w:sz="0" w:space="0" w:color="auto"/>
            <w:right w:val="none" w:sz="0" w:space="0" w:color="auto"/>
          </w:divBdr>
        </w:div>
        <w:div w:id="603417602">
          <w:marLeft w:val="1267"/>
          <w:marRight w:val="0"/>
          <w:marTop w:val="120"/>
          <w:marBottom w:val="120"/>
          <w:divBdr>
            <w:top w:val="none" w:sz="0" w:space="0" w:color="auto"/>
            <w:left w:val="none" w:sz="0" w:space="0" w:color="auto"/>
            <w:bottom w:val="none" w:sz="0" w:space="0" w:color="auto"/>
            <w:right w:val="none" w:sz="0" w:space="0" w:color="auto"/>
          </w:divBdr>
        </w:div>
        <w:div w:id="1534657094">
          <w:marLeft w:val="1987"/>
          <w:marRight w:val="0"/>
          <w:marTop w:val="120"/>
          <w:marBottom w:val="120"/>
          <w:divBdr>
            <w:top w:val="none" w:sz="0" w:space="0" w:color="auto"/>
            <w:left w:val="none" w:sz="0" w:space="0" w:color="auto"/>
            <w:bottom w:val="none" w:sz="0" w:space="0" w:color="auto"/>
            <w:right w:val="none" w:sz="0" w:space="0" w:color="auto"/>
          </w:divBdr>
        </w:div>
        <w:div w:id="726145641">
          <w:marLeft w:val="1987"/>
          <w:marRight w:val="0"/>
          <w:marTop w:val="120"/>
          <w:marBottom w:val="120"/>
          <w:divBdr>
            <w:top w:val="none" w:sz="0" w:space="0" w:color="auto"/>
            <w:left w:val="none" w:sz="0" w:space="0" w:color="auto"/>
            <w:bottom w:val="none" w:sz="0" w:space="0" w:color="auto"/>
            <w:right w:val="none" w:sz="0" w:space="0" w:color="auto"/>
          </w:divBdr>
        </w:div>
      </w:divsChild>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12155084">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96760383">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120761082">
      <w:bodyDiv w:val="1"/>
      <w:marLeft w:val="0"/>
      <w:marRight w:val="0"/>
      <w:marTop w:val="0"/>
      <w:marBottom w:val="0"/>
      <w:divBdr>
        <w:top w:val="none" w:sz="0" w:space="0" w:color="auto"/>
        <w:left w:val="none" w:sz="0" w:space="0" w:color="auto"/>
        <w:bottom w:val="none" w:sz="0" w:space="0" w:color="auto"/>
        <w:right w:val="none" w:sz="0" w:space="0" w:color="auto"/>
      </w:divBdr>
      <w:divsChild>
        <w:div w:id="1618560567">
          <w:marLeft w:val="360"/>
          <w:marRight w:val="0"/>
          <w:marTop w:val="200"/>
          <w:marBottom w:val="0"/>
          <w:divBdr>
            <w:top w:val="none" w:sz="0" w:space="0" w:color="auto"/>
            <w:left w:val="none" w:sz="0" w:space="0" w:color="auto"/>
            <w:bottom w:val="none" w:sz="0" w:space="0" w:color="auto"/>
            <w:right w:val="none" w:sz="0" w:space="0" w:color="auto"/>
          </w:divBdr>
        </w:div>
      </w:divsChild>
    </w:div>
    <w:div w:id="1124425440">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318921737">
      <w:bodyDiv w:val="1"/>
      <w:marLeft w:val="0"/>
      <w:marRight w:val="0"/>
      <w:marTop w:val="0"/>
      <w:marBottom w:val="0"/>
      <w:divBdr>
        <w:top w:val="none" w:sz="0" w:space="0" w:color="auto"/>
        <w:left w:val="none" w:sz="0" w:space="0" w:color="auto"/>
        <w:bottom w:val="none" w:sz="0" w:space="0" w:color="auto"/>
        <w:right w:val="none" w:sz="0" w:space="0" w:color="auto"/>
      </w:divBdr>
    </w:div>
    <w:div w:id="1339305093">
      <w:bodyDiv w:val="1"/>
      <w:marLeft w:val="0"/>
      <w:marRight w:val="0"/>
      <w:marTop w:val="0"/>
      <w:marBottom w:val="0"/>
      <w:divBdr>
        <w:top w:val="none" w:sz="0" w:space="0" w:color="auto"/>
        <w:left w:val="none" w:sz="0" w:space="0" w:color="auto"/>
        <w:bottom w:val="none" w:sz="0" w:space="0" w:color="auto"/>
        <w:right w:val="none" w:sz="0" w:space="0" w:color="auto"/>
      </w:divBdr>
    </w:div>
    <w:div w:id="1340155890">
      <w:bodyDiv w:val="1"/>
      <w:marLeft w:val="0"/>
      <w:marRight w:val="0"/>
      <w:marTop w:val="0"/>
      <w:marBottom w:val="0"/>
      <w:divBdr>
        <w:top w:val="none" w:sz="0" w:space="0" w:color="auto"/>
        <w:left w:val="none" w:sz="0" w:space="0" w:color="auto"/>
        <w:bottom w:val="none" w:sz="0" w:space="0" w:color="auto"/>
        <w:right w:val="none" w:sz="0" w:space="0" w:color="auto"/>
      </w:divBdr>
      <w:divsChild>
        <w:div w:id="1129786904">
          <w:marLeft w:val="0"/>
          <w:marRight w:val="0"/>
          <w:marTop w:val="0"/>
          <w:marBottom w:val="0"/>
          <w:divBdr>
            <w:top w:val="none" w:sz="0" w:space="0" w:color="auto"/>
            <w:left w:val="none" w:sz="0" w:space="0" w:color="auto"/>
            <w:bottom w:val="none" w:sz="0" w:space="0" w:color="auto"/>
            <w:right w:val="none" w:sz="0" w:space="0" w:color="auto"/>
          </w:divBdr>
        </w:div>
      </w:divsChild>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486707051">
      <w:bodyDiv w:val="1"/>
      <w:marLeft w:val="0"/>
      <w:marRight w:val="0"/>
      <w:marTop w:val="0"/>
      <w:marBottom w:val="0"/>
      <w:divBdr>
        <w:top w:val="none" w:sz="0" w:space="0" w:color="auto"/>
        <w:left w:val="none" w:sz="0" w:space="0" w:color="auto"/>
        <w:bottom w:val="none" w:sz="0" w:space="0" w:color="auto"/>
        <w:right w:val="none" w:sz="0" w:space="0" w:color="auto"/>
      </w:divBdr>
      <w:divsChild>
        <w:div w:id="1581910346">
          <w:marLeft w:val="360"/>
          <w:marRight w:val="0"/>
          <w:marTop w:val="200"/>
          <w:marBottom w:val="0"/>
          <w:divBdr>
            <w:top w:val="none" w:sz="0" w:space="0" w:color="auto"/>
            <w:left w:val="none" w:sz="0" w:space="0" w:color="auto"/>
            <w:bottom w:val="none" w:sz="0" w:space="0" w:color="auto"/>
            <w:right w:val="none" w:sz="0" w:space="0" w:color="auto"/>
          </w:divBdr>
        </w:div>
      </w:divsChild>
    </w:div>
    <w:div w:id="1575510819">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671760651">
      <w:bodyDiv w:val="1"/>
      <w:marLeft w:val="0"/>
      <w:marRight w:val="0"/>
      <w:marTop w:val="0"/>
      <w:marBottom w:val="0"/>
      <w:divBdr>
        <w:top w:val="none" w:sz="0" w:space="0" w:color="auto"/>
        <w:left w:val="none" w:sz="0" w:space="0" w:color="auto"/>
        <w:bottom w:val="none" w:sz="0" w:space="0" w:color="auto"/>
        <w:right w:val="none" w:sz="0" w:space="0" w:color="auto"/>
      </w:divBdr>
      <w:divsChild>
        <w:div w:id="141387646">
          <w:marLeft w:val="360"/>
          <w:marRight w:val="0"/>
          <w:marTop w:val="200"/>
          <w:marBottom w:val="0"/>
          <w:divBdr>
            <w:top w:val="none" w:sz="0" w:space="0" w:color="auto"/>
            <w:left w:val="none" w:sz="0" w:space="0" w:color="auto"/>
            <w:bottom w:val="none" w:sz="0" w:space="0" w:color="auto"/>
            <w:right w:val="none" w:sz="0" w:space="0" w:color="auto"/>
          </w:divBdr>
        </w:div>
      </w:divsChild>
    </w:div>
    <w:div w:id="1698240804">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38746045">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812013732">
      <w:bodyDiv w:val="1"/>
      <w:marLeft w:val="0"/>
      <w:marRight w:val="0"/>
      <w:marTop w:val="0"/>
      <w:marBottom w:val="0"/>
      <w:divBdr>
        <w:top w:val="none" w:sz="0" w:space="0" w:color="auto"/>
        <w:left w:val="none" w:sz="0" w:space="0" w:color="auto"/>
        <w:bottom w:val="none" w:sz="0" w:space="0" w:color="auto"/>
        <w:right w:val="none" w:sz="0" w:space="0" w:color="auto"/>
      </w:divBdr>
      <w:divsChild>
        <w:div w:id="1268392767">
          <w:marLeft w:val="0"/>
          <w:marRight w:val="0"/>
          <w:marTop w:val="0"/>
          <w:marBottom w:val="0"/>
          <w:divBdr>
            <w:top w:val="none" w:sz="0" w:space="0" w:color="auto"/>
            <w:left w:val="none" w:sz="0" w:space="0" w:color="auto"/>
            <w:bottom w:val="none" w:sz="0" w:space="0" w:color="auto"/>
            <w:right w:val="none" w:sz="0" w:space="0" w:color="auto"/>
          </w:divBdr>
        </w:div>
      </w:divsChild>
    </w:div>
    <w:div w:id="1844275683">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 w:id="2120223315">
      <w:bodyDiv w:val="1"/>
      <w:marLeft w:val="0"/>
      <w:marRight w:val="0"/>
      <w:marTop w:val="0"/>
      <w:marBottom w:val="0"/>
      <w:divBdr>
        <w:top w:val="none" w:sz="0" w:space="0" w:color="auto"/>
        <w:left w:val="none" w:sz="0" w:space="0" w:color="auto"/>
        <w:bottom w:val="none" w:sz="0" w:space="0" w:color="auto"/>
        <w:right w:val="none" w:sz="0" w:space="0" w:color="auto"/>
      </w:divBdr>
      <w:divsChild>
        <w:div w:id="946892807">
          <w:marLeft w:val="0"/>
          <w:marRight w:val="0"/>
          <w:marTop w:val="0"/>
          <w:marBottom w:val="0"/>
          <w:divBdr>
            <w:top w:val="none" w:sz="0" w:space="0" w:color="auto"/>
            <w:left w:val="none" w:sz="0" w:space="0" w:color="auto"/>
            <w:bottom w:val="none" w:sz="0" w:space="0" w:color="auto"/>
            <w:right w:val="none" w:sz="0" w:space="0" w:color="auto"/>
          </w:divBdr>
        </w:div>
      </w:divsChild>
    </w:div>
    <w:div w:id="212207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A7349-416C-47B7-B2B0-54A7F6FC8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15078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4</cp:revision>
  <dcterms:created xsi:type="dcterms:W3CDTF">2022-01-12T14:21:00Z</dcterms:created>
  <dcterms:modified xsi:type="dcterms:W3CDTF">2022-01-12T14:24:00Z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1641980466</vt:lpwstr>
  </property>
</Properties>
</file>