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C0A0A16"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E40F6A">
        <w:rPr>
          <w:b/>
          <w:noProof/>
          <w:sz w:val="24"/>
        </w:rPr>
        <w:t>1</w:t>
      </w:r>
      <w:r w:rsidR="00190FD2">
        <w:rPr>
          <w:b/>
          <w:noProof/>
          <w:sz w:val="24"/>
        </w:rPr>
        <w:t>-</w:t>
      </w:r>
      <w:r w:rsidR="002B1256">
        <w:rPr>
          <w:b/>
          <w:noProof/>
          <w:sz w:val="24"/>
        </w:rPr>
        <w:t>Bis-</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2B1256">
        <w:rPr>
          <w:b/>
          <w:noProof/>
          <w:sz w:val="24"/>
        </w:rPr>
        <w:t>20</w:t>
      </w:r>
      <w:r w:rsidR="000734FD">
        <w:rPr>
          <w:b/>
          <w:noProof/>
          <w:sz w:val="24"/>
        </w:rPr>
        <w:t>1974</w:t>
      </w:r>
    </w:p>
    <w:p w14:paraId="5379D604" w14:textId="6D5B9E53"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2B1256">
        <w:rPr>
          <w:rFonts w:ascii="Arial" w:hAnsi="Arial" w:cs="Arial"/>
          <w:b/>
          <w:sz w:val="24"/>
        </w:rPr>
        <w:t>Jan</w:t>
      </w:r>
      <w:r w:rsidR="00E40F6A">
        <w:rPr>
          <w:rFonts w:ascii="Arial" w:hAnsi="Arial" w:cs="Arial"/>
          <w:b/>
          <w:sz w:val="24"/>
        </w:rPr>
        <w:t>.</w:t>
      </w:r>
      <w:r w:rsidR="008F67FD">
        <w:rPr>
          <w:rFonts w:ascii="Arial" w:hAnsi="Arial" w:cs="Arial"/>
          <w:b/>
          <w:sz w:val="24"/>
        </w:rPr>
        <w:t xml:space="preserve"> 202</w:t>
      </w:r>
      <w:r w:rsidR="002B1256">
        <w:rPr>
          <w:rFonts w:ascii="Arial" w:hAnsi="Arial" w:cs="Arial"/>
          <w:b/>
          <w:sz w:val="24"/>
        </w:rPr>
        <w:t>2</w:t>
      </w:r>
    </w:p>
    <w:p w14:paraId="04143185" w14:textId="31DDDF44" w:rsidR="001512D7" w:rsidRPr="0010618D" w:rsidRDefault="001512D7" w:rsidP="00DC5180">
      <w:pPr>
        <w:spacing w:after="60"/>
        <w:ind w:left="1985" w:hanging="1985"/>
        <w:rPr>
          <w:rFonts w:ascii="Arial" w:hAnsi="Arial" w:cs="Arial"/>
          <w:bCs/>
        </w:rPr>
      </w:pPr>
    </w:p>
    <w:p w14:paraId="15BC7B88" w14:textId="4311218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85792221"/>
      <w:r w:rsidR="00AE693A">
        <w:rPr>
          <w:rFonts w:ascii="Arial" w:hAnsi="Arial" w:cs="Arial"/>
          <w:b/>
        </w:rPr>
        <w:t>On</w:t>
      </w:r>
      <w:r w:rsidR="00F8080A" w:rsidRPr="00F8080A">
        <w:rPr>
          <w:rFonts w:ascii="Arial" w:hAnsi="Arial" w:cs="Arial"/>
          <w:b/>
        </w:rPr>
        <w:t xml:space="preserve"> </w:t>
      </w:r>
      <w:r w:rsidR="002B1256">
        <w:rPr>
          <w:rFonts w:ascii="Arial" w:hAnsi="Arial" w:cs="Arial"/>
          <w:b/>
        </w:rPr>
        <w:t xml:space="preserve">reply to RAN5 on </w:t>
      </w:r>
      <w:r w:rsidR="00F8080A" w:rsidRPr="00F8080A">
        <w:rPr>
          <w:rFonts w:ascii="Arial" w:hAnsi="Arial" w:cs="Arial"/>
          <w:b/>
        </w:rPr>
        <w:t xml:space="preserve">FR2 </w:t>
      </w:r>
      <w:r w:rsidR="00DC66DD">
        <w:rPr>
          <w:rFonts w:ascii="Arial" w:hAnsi="Arial" w:cs="Arial"/>
          <w:b/>
        </w:rPr>
        <w:t xml:space="preserve">requirement applicability over ETC </w:t>
      </w:r>
      <w:bookmarkEnd w:id="2"/>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6B1D5B5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B1256">
        <w:rPr>
          <w:rFonts w:ascii="Arial" w:hAnsi="Arial" w:cs="Arial"/>
          <w:b/>
        </w:rPr>
        <w:t>9.1</w:t>
      </w:r>
      <w:r w:rsidR="00024B33">
        <w:rPr>
          <w:rFonts w:ascii="Arial" w:hAnsi="Arial" w:cs="Arial"/>
          <w:b/>
        </w:rPr>
        <w:t>.</w:t>
      </w:r>
      <w:r w:rsidR="002B1256">
        <w:rPr>
          <w:rFonts w:ascii="Arial" w:hAnsi="Arial" w:cs="Arial"/>
          <w:b/>
        </w:rPr>
        <w:t>3</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37763356" w:rsidR="0045428D" w:rsidRDefault="000A567D" w:rsidP="002A1C01">
      <w:pPr>
        <w:pStyle w:val="Heading1"/>
      </w:pPr>
      <w:r>
        <w:t>1.</w:t>
      </w:r>
      <w:r>
        <w:tab/>
      </w:r>
      <w:r w:rsidR="002A1C01">
        <w:t>Introduction</w:t>
      </w:r>
    </w:p>
    <w:p w14:paraId="6F64D7D3" w14:textId="20C805ED" w:rsidR="002B2323" w:rsidRPr="002E2724" w:rsidRDefault="002B1256" w:rsidP="002B2323">
      <w:pPr>
        <w:rPr>
          <w:rFonts w:ascii="Calibri" w:hAnsi="Calibri" w:cs="Calibri"/>
        </w:rPr>
      </w:pPr>
      <w:r>
        <w:rPr>
          <w:rFonts w:ascii="Calibri" w:hAnsi="Calibri" w:cs="Calibri"/>
        </w:rPr>
        <w:t>RAN4 discussion on wording in</w:t>
      </w:r>
      <w:r w:rsidR="001A5601">
        <w:rPr>
          <w:rFonts w:ascii="Calibri" w:hAnsi="Calibri" w:cs="Calibri"/>
        </w:rPr>
        <w:t xml:space="preserve"> </w:t>
      </w:r>
      <w:r w:rsidR="00B247DC">
        <w:rPr>
          <w:rFonts w:ascii="Calibri" w:hAnsi="Calibri" w:cs="Calibri"/>
        </w:rPr>
        <w:t xml:space="preserve">TS38.101-2 </w:t>
      </w:r>
      <w:r>
        <w:rPr>
          <w:rFonts w:ascii="Calibri" w:hAnsi="Calibri" w:cs="Calibri"/>
        </w:rPr>
        <w:t>pertaining to ETC applicability revealed that there is lack of common understanding on this subject. It behoves RAN4 to first establish common understanding before</w:t>
      </w:r>
      <w:r w:rsidR="004B7658">
        <w:rPr>
          <w:rFonts w:ascii="Calibri" w:hAnsi="Calibri" w:cs="Calibri"/>
        </w:rPr>
        <w:t xml:space="preserve"> responding to the LS from RAN5 on the same subject [1].</w:t>
      </w:r>
    </w:p>
    <w:p w14:paraId="0AB8A81A" w14:textId="57C4ED7A" w:rsidR="004E0CD1" w:rsidRDefault="000A567D" w:rsidP="004E0CD1">
      <w:pPr>
        <w:pStyle w:val="Heading1"/>
      </w:pPr>
      <w:r>
        <w:t xml:space="preserve">2. </w:t>
      </w:r>
      <w:r>
        <w:tab/>
      </w:r>
      <w:r w:rsidR="002A1C01">
        <w:t>Discussion</w:t>
      </w:r>
    </w:p>
    <w:p w14:paraId="5993E405" w14:textId="078A884E" w:rsidR="006A5D79" w:rsidRDefault="006A5D79" w:rsidP="00FC72AF">
      <w:pPr>
        <w:spacing w:after="120"/>
        <w:rPr>
          <w:rFonts w:asciiTheme="minorHAnsi" w:hAnsiTheme="minorHAnsi" w:cstheme="minorHAnsi"/>
        </w:rPr>
      </w:pPr>
      <w:bookmarkStart w:id="3" w:name="_Hlk78640772"/>
      <w:r>
        <w:rPr>
          <w:rFonts w:asciiTheme="minorHAnsi" w:hAnsiTheme="minorHAnsi" w:cstheme="minorHAnsi"/>
        </w:rPr>
        <w:t>The LS from RAN5 on ETC [1] contains a list of core requirements that are applicable only over NTC</w:t>
      </w:r>
      <w:r w:rsidR="005A2A8F">
        <w:rPr>
          <w:rFonts w:asciiTheme="minorHAnsi" w:hAnsiTheme="minorHAnsi" w:cstheme="minorHAnsi"/>
        </w:rPr>
        <w:t xml:space="preserve">, as </w:t>
      </w:r>
      <w:r w:rsidR="00436908">
        <w:rPr>
          <w:rFonts w:asciiTheme="minorHAnsi" w:hAnsiTheme="minorHAnsi" w:cstheme="minorHAnsi"/>
        </w:rPr>
        <w:t>RAN5 understands it</w:t>
      </w:r>
      <w:r>
        <w:rPr>
          <w:rFonts w:asciiTheme="minorHAnsi" w:hAnsiTheme="minorHAnsi" w:cstheme="minorHAnsi"/>
        </w:rPr>
        <w:t>:</w:t>
      </w:r>
    </w:p>
    <w:p w14:paraId="094616FF" w14:textId="20F66E94" w:rsidR="006A5D79" w:rsidRDefault="005A2A8F" w:rsidP="00FC72AF">
      <w:pPr>
        <w:spacing w:after="120"/>
        <w:rPr>
          <w:rFonts w:asciiTheme="minorHAnsi" w:hAnsiTheme="minorHAnsi" w:cstheme="minorHAnsi"/>
        </w:rPr>
      </w:pPr>
      <w:r>
        <w:rPr>
          <w:noProof/>
        </w:rPr>
        <w:drawing>
          <wp:inline distT="0" distB="0" distL="0" distR="0" wp14:anchorId="6356942D" wp14:editId="2634260B">
            <wp:extent cx="4348667" cy="1245186"/>
            <wp:effectExtent l="152400" t="152400" r="356870" b="3556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3226" cy="1257945"/>
                    </a:xfrm>
                    <a:prstGeom prst="rect">
                      <a:avLst/>
                    </a:prstGeom>
                    <a:ln>
                      <a:noFill/>
                    </a:ln>
                    <a:effectLst>
                      <a:outerShdw blurRad="292100" dist="139700" dir="2700000" algn="tl" rotWithShape="0">
                        <a:srgbClr val="333333">
                          <a:alpha val="65000"/>
                        </a:srgbClr>
                      </a:outerShdw>
                    </a:effectLst>
                  </pic:spPr>
                </pic:pic>
              </a:graphicData>
            </a:graphic>
          </wp:inline>
        </w:drawing>
      </w:r>
    </w:p>
    <w:p w14:paraId="4EBC45FE" w14:textId="3313FEEB" w:rsidR="001A5601" w:rsidRDefault="001F5956" w:rsidP="00FC72AF">
      <w:pPr>
        <w:spacing w:after="120"/>
        <w:rPr>
          <w:rFonts w:asciiTheme="minorHAnsi" w:hAnsiTheme="minorHAnsi" w:cstheme="minorHAnsi"/>
        </w:rPr>
      </w:pPr>
      <w:r>
        <w:rPr>
          <w:rFonts w:asciiTheme="minorHAnsi" w:hAnsiTheme="minorHAnsi" w:cstheme="minorHAnsi"/>
        </w:rPr>
        <w:t>In [2] we highlighted how</w:t>
      </w:r>
      <w:r w:rsidR="00DC602D">
        <w:rPr>
          <w:rFonts w:asciiTheme="minorHAnsi" w:hAnsiTheme="minorHAnsi" w:cstheme="minorHAnsi"/>
        </w:rPr>
        <w:t xml:space="preserve"> t</w:t>
      </w:r>
      <w:r w:rsidR="001A5601">
        <w:rPr>
          <w:rFonts w:asciiTheme="minorHAnsi" w:hAnsiTheme="minorHAnsi" w:cstheme="minorHAnsi"/>
        </w:rPr>
        <w:t xml:space="preserve">he core requirement </w:t>
      </w:r>
      <w:r w:rsidR="006117BD">
        <w:rPr>
          <w:rFonts w:asciiTheme="minorHAnsi" w:hAnsiTheme="minorHAnsi" w:cstheme="minorHAnsi"/>
        </w:rPr>
        <w:t>(TS 38.101-2) co</w:t>
      </w:r>
      <w:r w:rsidR="00B247DC">
        <w:rPr>
          <w:rFonts w:asciiTheme="minorHAnsi" w:hAnsiTheme="minorHAnsi" w:cstheme="minorHAnsi"/>
        </w:rPr>
        <w:t>ntains 2 types of exemptions relat</w:t>
      </w:r>
      <w:r w:rsidR="00D2140A">
        <w:rPr>
          <w:rFonts w:asciiTheme="minorHAnsi" w:hAnsiTheme="minorHAnsi" w:cstheme="minorHAnsi"/>
        </w:rPr>
        <w:t>ed</w:t>
      </w:r>
      <w:r w:rsidR="00B247DC">
        <w:rPr>
          <w:rFonts w:asciiTheme="minorHAnsi" w:hAnsiTheme="minorHAnsi" w:cstheme="minorHAnsi"/>
        </w:rPr>
        <w:t xml:space="preserve"> to ETC </w:t>
      </w:r>
      <w:r w:rsidR="00DC602D">
        <w:rPr>
          <w:rFonts w:asciiTheme="minorHAnsi" w:hAnsiTheme="minorHAnsi" w:cstheme="minorHAnsi"/>
        </w:rPr>
        <w:t>testing</w:t>
      </w:r>
      <w:r w:rsidR="003F4010">
        <w:rPr>
          <w:rFonts w:asciiTheme="minorHAnsi" w:hAnsiTheme="minorHAnsi" w:cstheme="minorHAnsi"/>
        </w:rPr>
        <w:t xml:space="preserve">, but the LS from RAN5 combined them into one category. Discussion in RAN4 revealed diverse views on the subject, which means RAN4 </w:t>
      </w:r>
      <w:r w:rsidR="000734FD">
        <w:rPr>
          <w:rFonts w:asciiTheme="minorHAnsi" w:hAnsiTheme="minorHAnsi" w:cstheme="minorHAnsi"/>
        </w:rPr>
        <w:t>is not ready to share</w:t>
      </w:r>
      <w:r w:rsidR="00A77F6E">
        <w:rPr>
          <w:rFonts w:asciiTheme="minorHAnsi" w:hAnsiTheme="minorHAnsi" w:cstheme="minorHAnsi"/>
        </w:rPr>
        <w:t xml:space="preserve"> any clarification externally.</w:t>
      </w:r>
    </w:p>
    <w:bookmarkEnd w:id="3"/>
    <w:p w14:paraId="07D34B93" w14:textId="24E12B75" w:rsidR="00CF2856" w:rsidRDefault="00CF2856" w:rsidP="002D653A">
      <w:pPr>
        <w:spacing w:after="120"/>
        <w:rPr>
          <w:rFonts w:asciiTheme="minorHAnsi" w:hAnsiTheme="minorHAnsi" w:cstheme="minorHAnsi"/>
          <w:b/>
          <w:bCs/>
        </w:rPr>
      </w:pPr>
      <w:r w:rsidRPr="00DB3D2A">
        <w:rPr>
          <w:rFonts w:asciiTheme="minorHAnsi" w:hAnsiTheme="minorHAnsi" w:cstheme="minorHAnsi"/>
          <w:b/>
          <w:bCs/>
        </w:rPr>
        <w:t xml:space="preserve">Proposal: </w:t>
      </w:r>
      <w:r w:rsidR="00A77F6E">
        <w:rPr>
          <w:rFonts w:asciiTheme="minorHAnsi" w:hAnsiTheme="minorHAnsi" w:cstheme="minorHAnsi"/>
          <w:b/>
          <w:bCs/>
        </w:rPr>
        <w:t>RAN4 to establish common understanding on ETC applicability of requirements prior to replying externally on the subject.</w:t>
      </w:r>
    </w:p>
    <w:p w14:paraId="6D4CE1A5" w14:textId="2667FC35" w:rsidR="00A77F6E" w:rsidRPr="00A77F6E" w:rsidRDefault="00A77F6E" w:rsidP="002D653A">
      <w:pPr>
        <w:spacing w:after="120"/>
        <w:rPr>
          <w:rFonts w:asciiTheme="minorHAnsi" w:hAnsiTheme="minorHAnsi" w:cstheme="minorHAnsi"/>
        </w:rPr>
      </w:pPr>
      <w:r>
        <w:rPr>
          <w:rFonts w:asciiTheme="minorHAnsi" w:hAnsiTheme="minorHAnsi" w:cstheme="minorHAnsi"/>
        </w:rPr>
        <w:t xml:space="preserve">RAN5 has appendix E </w:t>
      </w:r>
      <w:r w:rsidR="00064F15">
        <w:rPr>
          <w:rFonts w:asciiTheme="minorHAnsi" w:hAnsiTheme="minorHAnsi" w:cstheme="minorHAnsi"/>
        </w:rPr>
        <w:t xml:space="preserve">of 38.101-2 </w:t>
      </w:r>
      <w:r>
        <w:rPr>
          <w:rFonts w:asciiTheme="minorHAnsi" w:hAnsiTheme="minorHAnsi" w:cstheme="minorHAnsi"/>
        </w:rPr>
        <w:t>to consult in the interim.</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7312D661"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11171</w:t>
      </w:r>
      <w:r w:rsidR="001A5601">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1A5601" w:rsidRPr="001A5601">
        <w:rPr>
          <w:rFonts w:ascii="Arial" w:eastAsia="SimSun" w:hAnsi="Arial" w:cs="Arial"/>
          <w:bCs/>
          <w:sz w:val="18"/>
          <w:szCs w:val="18"/>
          <w:lang w:val="en-US" w:eastAsia="en-GB"/>
        </w:rPr>
        <w:t>LS on FR2 Extreme temperature conditions clarifications</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D202C9">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2021</w:t>
      </w:r>
    </w:p>
    <w:p w14:paraId="030DB326" w14:textId="6FBD6EB9" w:rsidR="00800FD7" w:rsidRPr="00800FD7" w:rsidRDefault="00800FD7" w:rsidP="00800FD7">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w:t>
      </w:r>
      <w:r>
        <w:rPr>
          <w:rFonts w:ascii="Arial" w:eastAsia="SimSun" w:hAnsi="Arial" w:cs="Arial"/>
          <w:bCs/>
          <w:sz w:val="18"/>
          <w:szCs w:val="18"/>
          <w:lang w:val="en-US" w:eastAsia="en-GB"/>
        </w:rPr>
        <w:t>211</w:t>
      </w:r>
      <w:r w:rsidR="002B1256">
        <w:rPr>
          <w:rFonts w:ascii="Arial" w:eastAsia="SimSun" w:hAnsi="Arial" w:cs="Arial"/>
          <w:bCs/>
          <w:sz w:val="18"/>
          <w:szCs w:val="18"/>
          <w:lang w:val="en-US" w:eastAsia="en-GB"/>
        </w:rPr>
        <w:t>9420</w:t>
      </w:r>
      <w:r w:rsidRPr="00110470">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Pr="00800FD7">
        <w:rPr>
          <w:rFonts w:ascii="Arial" w:eastAsia="SimSun" w:hAnsi="Arial" w:cs="Arial"/>
          <w:bCs/>
          <w:sz w:val="18"/>
          <w:szCs w:val="18"/>
          <w:lang w:val="en-US" w:eastAsia="en-GB"/>
        </w:rPr>
        <w:t>On FR2 requirement applicability over ETC</w:t>
      </w:r>
      <w:r>
        <w:rPr>
          <w:rFonts w:ascii="Arial" w:eastAsia="SimSun" w:hAnsi="Arial" w:cs="Arial"/>
          <w:bCs/>
          <w:sz w:val="18"/>
          <w:szCs w:val="18"/>
          <w:lang w:val="en-US" w:eastAsia="en-GB"/>
        </w:rPr>
        <w:t>’, Qualcomm, RAN4#101-e, Nov. 2021</w:t>
      </w:r>
    </w:p>
    <w:sectPr w:rsidR="00800FD7" w:rsidRPr="00800FD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1"/>
  </w:num>
  <w:num w:numId="4">
    <w:abstractNumId w:val="3"/>
  </w:num>
  <w:num w:numId="5">
    <w:abstractNumId w:val="2"/>
  </w:num>
  <w:num w:numId="6">
    <w:abstractNumId w:val="1"/>
  </w:num>
  <w:num w:numId="7">
    <w:abstractNumId w:val="10"/>
  </w:num>
  <w:num w:numId="8">
    <w:abstractNumId w:val="9"/>
  </w:num>
  <w:num w:numId="9">
    <w:abstractNumId w:val="8"/>
  </w:num>
  <w:num w:numId="10">
    <w:abstractNumId w:val="12"/>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4B33"/>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4F15"/>
    <w:rsid w:val="0006555D"/>
    <w:rsid w:val="00066D96"/>
    <w:rsid w:val="000674DC"/>
    <w:rsid w:val="00070248"/>
    <w:rsid w:val="00070868"/>
    <w:rsid w:val="00072010"/>
    <w:rsid w:val="00072326"/>
    <w:rsid w:val="000726D8"/>
    <w:rsid w:val="000734FD"/>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02"/>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601"/>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5956"/>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1A5"/>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256"/>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2A10"/>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4B4D"/>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ADB"/>
    <w:rsid w:val="003F04B8"/>
    <w:rsid w:val="003F0999"/>
    <w:rsid w:val="003F0A17"/>
    <w:rsid w:val="003F0C7A"/>
    <w:rsid w:val="003F1E51"/>
    <w:rsid w:val="003F2703"/>
    <w:rsid w:val="003F273F"/>
    <w:rsid w:val="003F36E4"/>
    <w:rsid w:val="003F3BE5"/>
    <w:rsid w:val="003F4010"/>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4C4"/>
    <w:rsid w:val="00417675"/>
    <w:rsid w:val="0042095B"/>
    <w:rsid w:val="00421CC7"/>
    <w:rsid w:val="004234E9"/>
    <w:rsid w:val="00424A39"/>
    <w:rsid w:val="0043180B"/>
    <w:rsid w:val="00431A16"/>
    <w:rsid w:val="00432734"/>
    <w:rsid w:val="0043290B"/>
    <w:rsid w:val="00434AD5"/>
    <w:rsid w:val="00435767"/>
    <w:rsid w:val="004358DC"/>
    <w:rsid w:val="00435B76"/>
    <w:rsid w:val="00436495"/>
    <w:rsid w:val="004366AF"/>
    <w:rsid w:val="00436908"/>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658"/>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3BA"/>
    <w:rsid w:val="0050658B"/>
    <w:rsid w:val="00507ACB"/>
    <w:rsid w:val="00507D16"/>
    <w:rsid w:val="00510D5C"/>
    <w:rsid w:val="00511F3D"/>
    <w:rsid w:val="00511F68"/>
    <w:rsid w:val="005120D5"/>
    <w:rsid w:val="00514334"/>
    <w:rsid w:val="00514836"/>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17BD"/>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BAA"/>
    <w:rsid w:val="006A0BB2"/>
    <w:rsid w:val="006A0EBB"/>
    <w:rsid w:val="006A1DDA"/>
    <w:rsid w:val="006A2E7B"/>
    <w:rsid w:val="006A3AC3"/>
    <w:rsid w:val="006A3DD3"/>
    <w:rsid w:val="006A455E"/>
    <w:rsid w:val="006A47D6"/>
    <w:rsid w:val="006A5D79"/>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4323"/>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5FEF"/>
    <w:rsid w:val="007161CC"/>
    <w:rsid w:val="00716536"/>
    <w:rsid w:val="00716DD3"/>
    <w:rsid w:val="007179F7"/>
    <w:rsid w:val="00720A77"/>
    <w:rsid w:val="00720DB6"/>
    <w:rsid w:val="00720FDB"/>
    <w:rsid w:val="00721C35"/>
    <w:rsid w:val="00721F34"/>
    <w:rsid w:val="00723217"/>
    <w:rsid w:val="00723639"/>
    <w:rsid w:val="00723CBA"/>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4B81"/>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DF0"/>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107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857"/>
    <w:rsid w:val="007F2559"/>
    <w:rsid w:val="007F2774"/>
    <w:rsid w:val="007F2A60"/>
    <w:rsid w:val="007F5A2D"/>
    <w:rsid w:val="007F7AAD"/>
    <w:rsid w:val="007F7AE6"/>
    <w:rsid w:val="0080082C"/>
    <w:rsid w:val="00800FD7"/>
    <w:rsid w:val="0080109A"/>
    <w:rsid w:val="008023D3"/>
    <w:rsid w:val="00802812"/>
    <w:rsid w:val="0080320A"/>
    <w:rsid w:val="00803597"/>
    <w:rsid w:val="00804D26"/>
    <w:rsid w:val="00804D43"/>
    <w:rsid w:val="00805649"/>
    <w:rsid w:val="00805AEC"/>
    <w:rsid w:val="00806BAD"/>
    <w:rsid w:val="008078E6"/>
    <w:rsid w:val="00810EC4"/>
    <w:rsid w:val="00812B98"/>
    <w:rsid w:val="00814B4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443"/>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86B"/>
    <w:rsid w:val="008C2E2D"/>
    <w:rsid w:val="008C2FE2"/>
    <w:rsid w:val="008C3929"/>
    <w:rsid w:val="008C3A6D"/>
    <w:rsid w:val="008C3BF3"/>
    <w:rsid w:val="008C3E84"/>
    <w:rsid w:val="008C48DA"/>
    <w:rsid w:val="008C5463"/>
    <w:rsid w:val="008C6021"/>
    <w:rsid w:val="008C6982"/>
    <w:rsid w:val="008C6D09"/>
    <w:rsid w:val="008D05AD"/>
    <w:rsid w:val="008D252D"/>
    <w:rsid w:val="008D305A"/>
    <w:rsid w:val="008D3DD3"/>
    <w:rsid w:val="008D414D"/>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3DA"/>
    <w:rsid w:val="00953CD5"/>
    <w:rsid w:val="00954D53"/>
    <w:rsid w:val="009550CD"/>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CBE"/>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77F6E"/>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10D"/>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93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7DC"/>
    <w:rsid w:val="00B2494B"/>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1CF4"/>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756"/>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508"/>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856"/>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4547"/>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0AAB"/>
    <w:rsid w:val="00DA1520"/>
    <w:rsid w:val="00DA1790"/>
    <w:rsid w:val="00DA1A3E"/>
    <w:rsid w:val="00DA24EF"/>
    <w:rsid w:val="00DA2B07"/>
    <w:rsid w:val="00DA3470"/>
    <w:rsid w:val="00DA34F0"/>
    <w:rsid w:val="00DA3503"/>
    <w:rsid w:val="00DA57B9"/>
    <w:rsid w:val="00DA581E"/>
    <w:rsid w:val="00DA66E6"/>
    <w:rsid w:val="00DA7820"/>
    <w:rsid w:val="00DB01AD"/>
    <w:rsid w:val="00DB2D4A"/>
    <w:rsid w:val="00DB2E2C"/>
    <w:rsid w:val="00DB311C"/>
    <w:rsid w:val="00DB3D2A"/>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02D"/>
    <w:rsid w:val="00DC66DD"/>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6582"/>
    <w:rsid w:val="00E07459"/>
    <w:rsid w:val="00E07822"/>
    <w:rsid w:val="00E07880"/>
    <w:rsid w:val="00E07D82"/>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3DAF"/>
    <w:rsid w:val="00E3471B"/>
    <w:rsid w:val="00E34D39"/>
    <w:rsid w:val="00E35269"/>
    <w:rsid w:val="00E35657"/>
    <w:rsid w:val="00E36017"/>
    <w:rsid w:val="00E3670A"/>
    <w:rsid w:val="00E369E4"/>
    <w:rsid w:val="00E40184"/>
    <w:rsid w:val="00E402A0"/>
    <w:rsid w:val="00E40F6A"/>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5A4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086"/>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2CDF"/>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62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80A"/>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A17"/>
    <w:rsid w:val="00FD2B94"/>
    <w:rsid w:val="00FD6015"/>
    <w:rsid w:val="00FD7C6A"/>
    <w:rsid w:val="00FE023B"/>
    <w:rsid w:val="00FE1B18"/>
    <w:rsid w:val="00FE1D26"/>
    <w:rsid w:val="00FE2790"/>
    <w:rsid w:val="00FE2D98"/>
    <w:rsid w:val="00FE3315"/>
    <w:rsid w:val="00FE3E52"/>
    <w:rsid w:val="00FE4481"/>
    <w:rsid w:val="00FE567D"/>
    <w:rsid w:val="00FE5685"/>
    <w:rsid w:val="00FE57ED"/>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Pages>
  <Words>202</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6</cp:revision>
  <dcterms:created xsi:type="dcterms:W3CDTF">2022-01-10T01:25:00Z</dcterms:created>
  <dcterms:modified xsi:type="dcterms:W3CDTF">2022-01-10T21:27:00Z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