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E03F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B6043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B6043">
          <w:rPr>
            <w:b/>
            <w:noProof/>
            <w:sz w:val="24"/>
          </w:rPr>
          <w:t xml:space="preserve"> 101-e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24EC1">
          <w:rPr>
            <w:b/>
            <w:i/>
            <w:noProof/>
            <w:sz w:val="28"/>
          </w:rPr>
          <w:t>R4-2200104</w:t>
        </w:r>
      </w:fldSimple>
    </w:p>
    <w:p w14:paraId="7CB45193" w14:textId="0E6E3895" w:rsidR="001E41F3" w:rsidRDefault="00881DD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82B3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 </w:t>
      </w:r>
      <w:fldSimple w:instr=" DOCPROPERTY  StartDate  \* MERGEFORMAT ">
        <w:r w:rsidR="00E24EC1">
          <w:rPr>
            <w:b/>
            <w:noProof/>
            <w:sz w:val="24"/>
          </w:rPr>
          <w:t xml:space="preserve"> </w:t>
        </w:r>
        <w:r w:rsidR="00E24EC1">
          <w:rPr>
            <w:rFonts w:eastAsia="宋体" w:cs="Arial"/>
            <w:b/>
            <w:sz w:val="24"/>
            <w:szCs w:val="24"/>
            <w:lang w:eastAsia="zh-CN"/>
          </w:rPr>
          <w:t>January 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24EC1">
          <w:rPr>
            <w:b/>
            <w:noProof/>
            <w:sz w:val="24"/>
          </w:rPr>
          <w:t>January 25</w:t>
        </w:r>
      </w:fldSimple>
      <w:r w:rsidR="00E24EC1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D6A13" w:rsidR="001E41F3" w:rsidRPr="00410371" w:rsidRDefault="00881DD8" w:rsidP="002B60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604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62B46" w:rsidR="001E41F3" w:rsidRPr="00410371" w:rsidRDefault="00881DD8" w:rsidP="002B60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6043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A7F53" w:rsidR="001E41F3" w:rsidRPr="00410371" w:rsidRDefault="00881DD8" w:rsidP="002B60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B60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4D2F5" w:rsidR="001E41F3" w:rsidRPr="00410371" w:rsidRDefault="00881DD8" w:rsidP="002B6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6043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20C98" w:rsidR="00F25D98" w:rsidRDefault="002B60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4D9D3" w:rsidR="001E41F3" w:rsidRDefault="00881DD8" w:rsidP="00E24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4EC1" w:rsidRPr="00E24EC1">
                <w:t>Draft CR on RLM/BFD requirement for FR2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05076" w:rsidR="001E41F3" w:rsidRDefault="00881DD8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6043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5732D" w:rsidR="001E41F3" w:rsidRDefault="00881DD8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B604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B5FFD5" w:rsidR="001E41F3" w:rsidRDefault="00881DD8" w:rsidP="00E24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24EC1">
                <w:rPr>
                  <w:noProof/>
                </w:rPr>
                <w:t>NR_HST_FR2-Core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C0638" w:rsidR="001E41F3" w:rsidRDefault="00881DD8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6043">
                <w:rPr>
                  <w:noProof/>
                </w:rPr>
                <w:t>2022-01-07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3D9D9" w:rsidR="001E41F3" w:rsidRDefault="00881DD8" w:rsidP="002B60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604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068DF" w:rsidR="001E41F3" w:rsidRDefault="00881DD8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604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9EC28E" w:rsidR="001E41F3" w:rsidRDefault="00E70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requirements for RLM/BFD for NR high speed train scenario in 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7A8B16" w14:textId="77777777" w:rsidR="001E41F3" w:rsidRDefault="00BF1493" w:rsidP="00BF14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requirements of RLM for FR2 HST</w:t>
            </w:r>
          </w:p>
          <w:p w14:paraId="31C656EC" w14:textId="4AAF5D65" w:rsidR="00BF1493" w:rsidRDefault="00BF1493" w:rsidP="00BF14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requirements of BFD for FR2 HST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9367A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9ECAED" w:rsidR="001E41F3" w:rsidRDefault="00BF1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enhanced requirements for RLM/BFD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D02E5" w:rsidR="001E41F3" w:rsidRDefault="00E70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</w:t>
            </w:r>
            <w:r w:rsidR="00800C7F">
              <w:rPr>
                <w:noProof/>
              </w:rPr>
              <w:t>.2</w:t>
            </w:r>
            <w:r>
              <w:rPr>
                <w:noProof/>
              </w:rPr>
              <w:t xml:space="preserve"> 8.5.2</w:t>
            </w:r>
            <w:r w:rsidR="00800C7F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676C02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5D268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F5B99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D0D4A" w14:textId="77777777" w:rsidR="009D2893" w:rsidRDefault="009D2893" w:rsidP="009D2893">
      <w:pPr>
        <w:rPr>
          <w:color w:val="FF0000"/>
          <w:sz w:val="24"/>
          <w:lang w:eastAsia="zh-CN"/>
        </w:rPr>
      </w:pPr>
      <w:bookmarkStart w:id="1" w:name="_Toc535476471"/>
      <w:bookmarkStart w:id="2" w:name="_Toc535476470"/>
      <w:bookmarkStart w:id="3" w:name="_Toc21342857"/>
      <w:bookmarkStart w:id="4" w:name="_Toc29799315"/>
      <w:bookmarkStart w:id="5" w:name="_Toc29769816"/>
      <w:bookmarkStart w:id="6" w:name="_Toc21342855"/>
      <w:bookmarkStart w:id="7" w:name="_Toc45892782"/>
      <w:bookmarkStart w:id="8" w:name="_Toc40209823"/>
      <w:bookmarkStart w:id="9" w:name="_Toc40209481"/>
      <w:bookmarkStart w:id="10" w:name="_Toc37084119"/>
      <w:bookmarkStart w:id="11" w:name="_Toc37083777"/>
      <w:bookmarkStart w:id="12" w:name="_Toc37068232"/>
      <w:bookmarkStart w:id="13" w:name="_Toc29808313"/>
      <w:bookmarkStart w:id="14" w:name="_Toc21338205"/>
      <w:bookmarkStart w:id="15" w:name="_Toc535476654"/>
      <w:r>
        <w:rPr>
          <w:color w:val="FF0000"/>
          <w:sz w:val="24"/>
          <w:lang w:eastAsia="zh-CN"/>
        </w:rPr>
        <w:lastRenderedPageBreak/>
        <w:t>========================= First Change Request ===========================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3016B93" w14:textId="5B9DFD3F" w:rsidR="00DE6DA3" w:rsidRDefault="00DE6DA3" w:rsidP="009D2893">
      <w:pPr>
        <w:rPr>
          <w:color w:val="FF0000"/>
          <w:sz w:val="24"/>
          <w:lang w:eastAsia="zh-CN"/>
        </w:rPr>
      </w:pPr>
      <w:r w:rsidRPr="00DE6DA3">
        <w:rPr>
          <w:color w:val="FF0000"/>
          <w:sz w:val="24"/>
          <w:lang w:eastAsia="zh-CN"/>
        </w:rPr>
        <w:t>&lt;Unmodified text omitted &gt;</w:t>
      </w:r>
    </w:p>
    <w:p w14:paraId="12D982DE" w14:textId="77777777" w:rsidR="00C636DD" w:rsidRPr="009C5807" w:rsidRDefault="00C636DD" w:rsidP="00C636DD">
      <w:pPr>
        <w:pStyle w:val="3"/>
      </w:pPr>
      <w:r w:rsidRPr="009C5807">
        <w:t>8.1.2</w:t>
      </w:r>
      <w:r w:rsidRPr="009C5807">
        <w:tab/>
        <w:t>Requirements for SSB based radio link monitoring</w:t>
      </w:r>
    </w:p>
    <w:p w14:paraId="3D7E3499" w14:textId="77777777" w:rsidR="00C636DD" w:rsidRPr="009C5807" w:rsidRDefault="00C636DD" w:rsidP="00C636DD">
      <w:pPr>
        <w:pStyle w:val="4"/>
      </w:pPr>
      <w:r w:rsidRPr="009C5807">
        <w:t>8.1.2.1</w:t>
      </w:r>
      <w:r w:rsidRPr="009C5807">
        <w:tab/>
        <w:t>Introduction</w:t>
      </w:r>
    </w:p>
    <w:p w14:paraId="2DB4A308" w14:textId="77777777" w:rsidR="00C636DD" w:rsidRPr="009C5807" w:rsidRDefault="00C636DD" w:rsidP="00C636DD">
      <w:r w:rsidRPr="009C5807">
        <w:t xml:space="preserve">The requirements in this clause apply for each SSB based RLM-RS resource configured for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>, provided that the SSB configured for RLM is actually transmitted within UE active DL BWP during the entire evaluation period specified in clause 8.1.2.2.</w:t>
      </w:r>
    </w:p>
    <w:p w14:paraId="05DF2E65" w14:textId="77777777" w:rsidR="00C636DD" w:rsidRPr="009C5807" w:rsidRDefault="00C636DD" w:rsidP="00C636DD">
      <w:pPr>
        <w:pStyle w:val="TH"/>
      </w:pPr>
      <w:r w:rsidRPr="009C5807">
        <w:t>Table 8.1.2.1-1: PDCCH transmission parameters for out-of-sync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C636DD" w:rsidRPr="009C5807" w14:paraId="7EEE7C8A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E038CEA" w14:textId="77777777" w:rsidR="00C636DD" w:rsidRPr="009C5807" w:rsidRDefault="00C636DD" w:rsidP="00685E34">
            <w:pPr>
              <w:pStyle w:val="TAH"/>
            </w:pPr>
            <w:r w:rsidRPr="009C5807"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941DE00" w14:textId="77777777" w:rsidR="00C636DD" w:rsidRPr="009C5807" w:rsidRDefault="00C636DD" w:rsidP="00685E34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 Configuration #0</w:t>
            </w:r>
          </w:p>
        </w:tc>
      </w:tr>
      <w:tr w:rsidR="00C636DD" w:rsidRPr="009C5807" w14:paraId="05D2A99F" w14:textId="77777777" w:rsidTr="00685E34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E2CB278" w14:textId="77777777" w:rsidR="00C636DD" w:rsidRPr="009C5807" w:rsidRDefault="00C636DD" w:rsidP="00685E34">
            <w:pPr>
              <w:pStyle w:val="TAL"/>
            </w:pPr>
            <w:r w:rsidRPr="009C5807"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3C774A5" w14:textId="77777777" w:rsidR="00C636DD" w:rsidRPr="009C5807" w:rsidRDefault="00C636DD" w:rsidP="00685E34">
            <w:pPr>
              <w:pStyle w:val="TAC"/>
            </w:pPr>
            <w:r w:rsidRPr="009C5807">
              <w:t>1-0</w:t>
            </w:r>
          </w:p>
        </w:tc>
      </w:tr>
      <w:tr w:rsidR="00C636DD" w:rsidRPr="009C5807" w14:paraId="7D5FDC2E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DC1FDC4" w14:textId="77777777" w:rsidR="00C636DD" w:rsidRPr="009C5807" w:rsidRDefault="00C636DD" w:rsidP="00685E34">
            <w:pPr>
              <w:pStyle w:val="TAL"/>
            </w:pPr>
            <w:r w:rsidRPr="009C5807"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6315393" w14:textId="77777777" w:rsidR="00C636DD" w:rsidRPr="009C5807" w:rsidRDefault="00C636DD" w:rsidP="00685E34">
            <w:pPr>
              <w:pStyle w:val="TAC"/>
              <w:rPr>
                <w:lang w:val="de-DE"/>
              </w:rPr>
            </w:pPr>
            <w:r w:rsidRPr="009C5807">
              <w:t>2</w:t>
            </w:r>
          </w:p>
        </w:tc>
      </w:tr>
      <w:tr w:rsidR="00C636DD" w:rsidRPr="009C5807" w14:paraId="6F555D53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18ED03D" w14:textId="77777777" w:rsidR="00C636DD" w:rsidRPr="009C5807" w:rsidRDefault="00C636DD" w:rsidP="00685E34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ED793FE" w14:textId="77777777" w:rsidR="00C636DD" w:rsidRPr="009C5807" w:rsidRDefault="00C636DD" w:rsidP="00685E34">
            <w:pPr>
              <w:pStyle w:val="TAC"/>
            </w:pPr>
            <w:r w:rsidRPr="009C5807">
              <w:t>8</w:t>
            </w:r>
          </w:p>
        </w:tc>
      </w:tr>
      <w:tr w:rsidR="00C636DD" w:rsidRPr="009C5807" w14:paraId="7AB76A16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8EA2221" w14:textId="77777777" w:rsidR="00C636DD" w:rsidRPr="009C5807" w:rsidRDefault="00C636DD" w:rsidP="00685E34">
            <w:pPr>
              <w:pStyle w:val="TAL"/>
            </w:pPr>
            <w:r w:rsidRPr="009C5807"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92C11E6" w14:textId="77777777" w:rsidR="00C636DD" w:rsidRPr="009C5807" w:rsidRDefault="00C636DD" w:rsidP="00685E34">
            <w:pPr>
              <w:pStyle w:val="TAC"/>
            </w:pPr>
            <w:r w:rsidRPr="009C5807">
              <w:t>4dB</w:t>
            </w:r>
          </w:p>
        </w:tc>
      </w:tr>
      <w:tr w:rsidR="00C636DD" w:rsidRPr="009C5807" w14:paraId="01FA947F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96DBD69" w14:textId="77777777" w:rsidR="00C636DD" w:rsidRPr="009C5807" w:rsidRDefault="00C636DD" w:rsidP="00685E34">
            <w:pPr>
              <w:pStyle w:val="TAL"/>
            </w:pPr>
            <w:r w:rsidRPr="009C5807"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20842E2" w14:textId="77777777" w:rsidR="00C636DD" w:rsidRPr="009C5807" w:rsidRDefault="00C636DD" w:rsidP="00685E34">
            <w:pPr>
              <w:pStyle w:val="TAC"/>
            </w:pPr>
            <w:r w:rsidRPr="009C5807">
              <w:t>4dB</w:t>
            </w:r>
          </w:p>
        </w:tc>
      </w:tr>
      <w:tr w:rsidR="00C636DD" w:rsidRPr="009C5807" w14:paraId="2092F49E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51F8F0D" w14:textId="77777777" w:rsidR="00C636DD" w:rsidRPr="009C5807" w:rsidRDefault="00C636DD" w:rsidP="00685E34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6BFA112" w14:textId="77777777" w:rsidR="00C636DD" w:rsidRPr="009C5807" w:rsidRDefault="00C636DD" w:rsidP="00685E34">
            <w:pPr>
              <w:pStyle w:val="TAC"/>
            </w:pPr>
            <w:r w:rsidRPr="009C5807">
              <w:t>24</w:t>
            </w:r>
          </w:p>
        </w:tc>
      </w:tr>
      <w:tr w:rsidR="00C636DD" w:rsidRPr="009C5807" w14:paraId="4B1FAD94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0BF07C2" w14:textId="77777777" w:rsidR="00C636DD" w:rsidRPr="009C5807" w:rsidRDefault="00C636DD" w:rsidP="00685E34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B998211" w14:textId="77777777" w:rsidR="00C636DD" w:rsidRPr="009C5807" w:rsidRDefault="00C636DD" w:rsidP="00685E34">
            <w:pPr>
              <w:pStyle w:val="TAC"/>
            </w:pPr>
            <w:r w:rsidRPr="009C5807">
              <w:t>SCS of the active DL BWP</w:t>
            </w:r>
          </w:p>
        </w:tc>
      </w:tr>
      <w:tr w:rsidR="00C636DD" w:rsidRPr="009C5807" w14:paraId="6B0F3060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952D3B8" w14:textId="77777777" w:rsidR="00C636DD" w:rsidRPr="009C5807" w:rsidRDefault="00C636DD" w:rsidP="00685E34">
            <w:pPr>
              <w:pStyle w:val="TAL"/>
            </w:pPr>
            <w:r w:rsidRPr="009C5807">
              <w:t xml:space="preserve">DMRS </w:t>
            </w:r>
            <w:proofErr w:type="spellStart"/>
            <w:r w:rsidRPr="009C5807">
              <w:t>precoder</w:t>
            </w:r>
            <w:proofErr w:type="spellEnd"/>
            <w:r w:rsidRPr="009C5807">
              <w:t xml:space="preserve">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991023A" w14:textId="77777777" w:rsidR="00C636DD" w:rsidRPr="009C5807" w:rsidRDefault="00C636DD" w:rsidP="00685E34">
            <w:pPr>
              <w:pStyle w:val="TAC"/>
            </w:pPr>
            <w:r w:rsidRPr="009C5807">
              <w:t>REG bundle size</w:t>
            </w:r>
          </w:p>
        </w:tc>
      </w:tr>
      <w:tr w:rsidR="00C636DD" w:rsidRPr="009C5807" w14:paraId="0BACC499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0BFD3C0" w14:textId="77777777" w:rsidR="00C636DD" w:rsidRPr="009C5807" w:rsidRDefault="00C636DD" w:rsidP="00685E34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A2B56C7" w14:textId="77777777" w:rsidR="00C636DD" w:rsidRPr="009C5807" w:rsidRDefault="00C636DD" w:rsidP="00685E34">
            <w:pPr>
              <w:pStyle w:val="TAC"/>
            </w:pPr>
            <w:r w:rsidRPr="009C5807">
              <w:t>6</w:t>
            </w:r>
          </w:p>
        </w:tc>
      </w:tr>
      <w:tr w:rsidR="00C636DD" w:rsidRPr="009C5807" w14:paraId="452568AE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DFECCD0" w14:textId="77777777" w:rsidR="00C636DD" w:rsidRPr="009C5807" w:rsidRDefault="00C636DD" w:rsidP="00685E34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3044059" w14:textId="77777777" w:rsidR="00C636DD" w:rsidRPr="009C5807" w:rsidRDefault="00C636DD" w:rsidP="00685E34">
            <w:pPr>
              <w:pStyle w:val="TAC"/>
            </w:pPr>
            <w:r w:rsidRPr="009C5807">
              <w:t>Normal</w:t>
            </w:r>
          </w:p>
        </w:tc>
      </w:tr>
      <w:tr w:rsidR="00C636DD" w:rsidRPr="009C5807" w14:paraId="29FF782F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72DA697" w14:textId="77777777" w:rsidR="00C636DD" w:rsidRPr="009C5807" w:rsidRDefault="00C636DD" w:rsidP="00685E34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D5CBE5B" w14:textId="77777777" w:rsidR="00C636DD" w:rsidRPr="009C5807" w:rsidRDefault="00C636DD" w:rsidP="00685E34">
            <w:pPr>
              <w:pStyle w:val="TAC"/>
            </w:pPr>
            <w:r w:rsidRPr="009C5807">
              <w:t>Distributed</w:t>
            </w:r>
          </w:p>
        </w:tc>
      </w:tr>
    </w:tbl>
    <w:p w14:paraId="48B275B8" w14:textId="77777777" w:rsidR="00C636DD" w:rsidRPr="009C5807" w:rsidRDefault="00C636DD" w:rsidP="00C636DD">
      <w:pPr>
        <w:rPr>
          <w:rFonts w:eastAsia="?? ??"/>
        </w:rPr>
      </w:pPr>
    </w:p>
    <w:p w14:paraId="015AFB19" w14:textId="77777777" w:rsidR="00C636DD" w:rsidRPr="009C5807" w:rsidRDefault="00C636DD" w:rsidP="00C636DD">
      <w:pPr>
        <w:pStyle w:val="TH"/>
      </w:pPr>
      <w:r w:rsidRPr="009C5807">
        <w:t>Table 8.1.2.1-2: PDCCH transmission parameters for in-sync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C636DD" w:rsidRPr="009C5807" w14:paraId="503DB7D0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A5FAD19" w14:textId="77777777" w:rsidR="00C636DD" w:rsidRPr="009C5807" w:rsidRDefault="00C636DD" w:rsidP="00685E34">
            <w:pPr>
              <w:pStyle w:val="TAH"/>
            </w:pPr>
            <w:r w:rsidRPr="009C5807"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38068B4" w14:textId="77777777" w:rsidR="00C636DD" w:rsidRPr="009C5807" w:rsidRDefault="00C636DD" w:rsidP="00685E34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 Configuration #0</w:t>
            </w:r>
          </w:p>
        </w:tc>
      </w:tr>
      <w:tr w:rsidR="00C636DD" w:rsidRPr="009C5807" w14:paraId="1FA5160E" w14:textId="77777777" w:rsidTr="00685E34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AC196CE" w14:textId="77777777" w:rsidR="00C636DD" w:rsidRPr="009C5807" w:rsidRDefault="00C636DD" w:rsidP="00685E34">
            <w:pPr>
              <w:pStyle w:val="TAL"/>
            </w:pPr>
            <w:r w:rsidRPr="009C5807"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FC33A6C" w14:textId="77777777" w:rsidR="00C636DD" w:rsidRPr="009C5807" w:rsidRDefault="00C636DD" w:rsidP="00685E34">
            <w:pPr>
              <w:pStyle w:val="TAC"/>
            </w:pPr>
            <w:r w:rsidRPr="009C5807">
              <w:t>1-0</w:t>
            </w:r>
          </w:p>
        </w:tc>
      </w:tr>
      <w:tr w:rsidR="00C636DD" w:rsidRPr="009C5807" w14:paraId="493D9D63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B4BE23E" w14:textId="77777777" w:rsidR="00C636DD" w:rsidRPr="009C5807" w:rsidRDefault="00C636DD" w:rsidP="00685E34">
            <w:pPr>
              <w:pStyle w:val="TAL"/>
            </w:pPr>
            <w:r w:rsidRPr="009C5807"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9331F1E" w14:textId="77777777" w:rsidR="00C636DD" w:rsidRPr="009C5807" w:rsidRDefault="00C636DD" w:rsidP="00685E34">
            <w:pPr>
              <w:pStyle w:val="TAC"/>
              <w:rPr>
                <w:lang w:val="de-DE"/>
              </w:rPr>
            </w:pPr>
            <w:r w:rsidRPr="009C5807">
              <w:t>2</w:t>
            </w:r>
          </w:p>
        </w:tc>
      </w:tr>
      <w:tr w:rsidR="00C636DD" w:rsidRPr="009C5807" w14:paraId="6762D2C0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BCBB07C" w14:textId="77777777" w:rsidR="00C636DD" w:rsidRPr="009C5807" w:rsidRDefault="00C636DD" w:rsidP="00685E34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03E76DD" w14:textId="77777777" w:rsidR="00C636DD" w:rsidRPr="009C5807" w:rsidRDefault="00C636DD" w:rsidP="00685E34">
            <w:pPr>
              <w:pStyle w:val="TAC"/>
            </w:pPr>
            <w:r w:rsidRPr="009C5807">
              <w:t>4</w:t>
            </w:r>
          </w:p>
        </w:tc>
      </w:tr>
      <w:tr w:rsidR="00C636DD" w:rsidRPr="009C5807" w14:paraId="7A5A5119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53C011E" w14:textId="77777777" w:rsidR="00C636DD" w:rsidRPr="009C5807" w:rsidRDefault="00C636DD" w:rsidP="00685E34">
            <w:pPr>
              <w:pStyle w:val="TAL"/>
            </w:pPr>
            <w:r w:rsidRPr="009C5807"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A03AEEA" w14:textId="77777777" w:rsidR="00C636DD" w:rsidRPr="009C5807" w:rsidRDefault="00C636DD" w:rsidP="00685E34">
            <w:pPr>
              <w:pStyle w:val="TAC"/>
            </w:pPr>
            <w:r w:rsidRPr="009C5807">
              <w:t>0dB</w:t>
            </w:r>
          </w:p>
        </w:tc>
      </w:tr>
      <w:tr w:rsidR="00C636DD" w:rsidRPr="009C5807" w14:paraId="1CB77442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5E6234A" w14:textId="77777777" w:rsidR="00C636DD" w:rsidRPr="009C5807" w:rsidRDefault="00C636DD" w:rsidP="00685E34">
            <w:pPr>
              <w:pStyle w:val="TAL"/>
            </w:pPr>
            <w:r w:rsidRPr="009C5807"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8E4CDCA" w14:textId="77777777" w:rsidR="00C636DD" w:rsidRPr="009C5807" w:rsidRDefault="00C636DD" w:rsidP="00685E34">
            <w:pPr>
              <w:pStyle w:val="TAC"/>
            </w:pPr>
            <w:r w:rsidRPr="009C5807">
              <w:t>0dB</w:t>
            </w:r>
          </w:p>
        </w:tc>
      </w:tr>
      <w:tr w:rsidR="00C636DD" w:rsidRPr="009C5807" w14:paraId="48945B63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4F3D275" w14:textId="77777777" w:rsidR="00C636DD" w:rsidRPr="009C5807" w:rsidRDefault="00C636DD" w:rsidP="00685E34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8DD9B1C" w14:textId="77777777" w:rsidR="00C636DD" w:rsidRPr="009C5807" w:rsidRDefault="00C636DD" w:rsidP="00685E34">
            <w:pPr>
              <w:pStyle w:val="TAC"/>
            </w:pPr>
            <w:r w:rsidRPr="009C5807">
              <w:t>24</w:t>
            </w:r>
          </w:p>
        </w:tc>
      </w:tr>
      <w:tr w:rsidR="00C636DD" w:rsidRPr="009C5807" w14:paraId="6023EBD2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E82B31D" w14:textId="77777777" w:rsidR="00C636DD" w:rsidRPr="009C5807" w:rsidRDefault="00C636DD" w:rsidP="00685E34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71E4AAE" w14:textId="77777777" w:rsidR="00C636DD" w:rsidRPr="009C5807" w:rsidRDefault="00C636DD" w:rsidP="00685E34">
            <w:pPr>
              <w:pStyle w:val="TAC"/>
            </w:pPr>
            <w:r w:rsidRPr="009C5807">
              <w:t>SCS of the active DL BWP</w:t>
            </w:r>
          </w:p>
        </w:tc>
      </w:tr>
      <w:tr w:rsidR="00C636DD" w:rsidRPr="009C5807" w14:paraId="5518269B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D1AC5CF" w14:textId="77777777" w:rsidR="00C636DD" w:rsidRPr="009C5807" w:rsidRDefault="00C636DD" w:rsidP="00685E34">
            <w:pPr>
              <w:pStyle w:val="TAL"/>
            </w:pPr>
            <w:r w:rsidRPr="009C5807">
              <w:t xml:space="preserve">DMRS </w:t>
            </w:r>
            <w:proofErr w:type="spellStart"/>
            <w:r w:rsidRPr="009C5807">
              <w:t>precoder</w:t>
            </w:r>
            <w:proofErr w:type="spellEnd"/>
            <w:r w:rsidRPr="009C5807">
              <w:t xml:space="preserve">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7236CF7" w14:textId="77777777" w:rsidR="00C636DD" w:rsidRPr="009C5807" w:rsidRDefault="00C636DD" w:rsidP="00685E34">
            <w:pPr>
              <w:pStyle w:val="TAC"/>
            </w:pPr>
            <w:r w:rsidRPr="009C5807">
              <w:t>REG bundle size</w:t>
            </w:r>
          </w:p>
        </w:tc>
      </w:tr>
      <w:tr w:rsidR="00C636DD" w:rsidRPr="009C5807" w14:paraId="7CD44EBB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A8DF136" w14:textId="77777777" w:rsidR="00C636DD" w:rsidRPr="009C5807" w:rsidRDefault="00C636DD" w:rsidP="00685E34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26B637B" w14:textId="77777777" w:rsidR="00C636DD" w:rsidRPr="009C5807" w:rsidRDefault="00C636DD" w:rsidP="00685E34">
            <w:pPr>
              <w:pStyle w:val="TAC"/>
            </w:pPr>
            <w:r w:rsidRPr="009C5807">
              <w:t>6</w:t>
            </w:r>
          </w:p>
        </w:tc>
      </w:tr>
      <w:tr w:rsidR="00C636DD" w:rsidRPr="009C5807" w14:paraId="58EBA253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7DD4F18" w14:textId="77777777" w:rsidR="00C636DD" w:rsidRPr="009C5807" w:rsidRDefault="00C636DD" w:rsidP="00685E34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03052F8" w14:textId="77777777" w:rsidR="00C636DD" w:rsidRPr="009C5807" w:rsidRDefault="00C636DD" w:rsidP="00685E34">
            <w:pPr>
              <w:pStyle w:val="TAC"/>
            </w:pPr>
            <w:r w:rsidRPr="009C5807">
              <w:t>Normal</w:t>
            </w:r>
          </w:p>
        </w:tc>
      </w:tr>
      <w:tr w:rsidR="00C636DD" w:rsidRPr="009C5807" w14:paraId="3E518A6E" w14:textId="77777777" w:rsidTr="00685E3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2BF26C3" w14:textId="77777777" w:rsidR="00C636DD" w:rsidRPr="009C5807" w:rsidRDefault="00C636DD" w:rsidP="00685E34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A3F028C" w14:textId="77777777" w:rsidR="00C636DD" w:rsidRPr="009C5807" w:rsidRDefault="00C636DD" w:rsidP="00685E34">
            <w:pPr>
              <w:pStyle w:val="TAC"/>
            </w:pPr>
            <w:r w:rsidRPr="009C5807">
              <w:t>Distributed</w:t>
            </w:r>
          </w:p>
        </w:tc>
      </w:tr>
    </w:tbl>
    <w:p w14:paraId="59386212" w14:textId="77777777" w:rsidR="00C636DD" w:rsidRPr="009C5807" w:rsidRDefault="00C636DD" w:rsidP="00C636DD"/>
    <w:p w14:paraId="63172AA6" w14:textId="77777777" w:rsidR="00C636DD" w:rsidRPr="009C5807" w:rsidRDefault="00C636DD" w:rsidP="00C636DD">
      <w:pPr>
        <w:pStyle w:val="4"/>
      </w:pPr>
      <w:r w:rsidRPr="009C5807">
        <w:t>8.1.2.2</w:t>
      </w:r>
      <w:r w:rsidRPr="009C5807">
        <w:tab/>
        <w:t>Minimum requirement</w:t>
      </w:r>
    </w:p>
    <w:p w14:paraId="0ACC018B" w14:textId="77777777" w:rsidR="00C636DD" w:rsidRPr="009C5807" w:rsidRDefault="00C636DD" w:rsidP="00C636DD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4F63DFCD" w14:textId="77777777" w:rsidR="00C636DD" w:rsidRPr="009C5807" w:rsidRDefault="00C636DD" w:rsidP="00C636DD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458D9F0D" w14:textId="77777777" w:rsidR="00C636DD" w:rsidRPr="009C5807" w:rsidRDefault="00C636DD" w:rsidP="00C636DD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8.1.2.2-1 for FR1.</w:t>
      </w:r>
    </w:p>
    <w:p w14:paraId="651B9EEC" w14:textId="0D261339" w:rsidR="00C636DD" w:rsidRPr="009C5807" w:rsidRDefault="00C636DD" w:rsidP="00C636DD">
      <w:pPr>
        <w:rPr>
          <w:rFonts w:eastAsia="?? ??"/>
        </w:rPr>
      </w:pPr>
      <w:bookmarkStart w:id="16" w:name="_Hlk513850659"/>
      <w:proofErr w:type="spellStart"/>
      <w:r w:rsidRPr="009C5807">
        <w:lastRenderedPageBreak/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8.1.2.2-2 for FR2 with scaling factor N=8</w:t>
      </w:r>
      <w:del w:id="17" w:author="CATT" w:date="2022-01-09T00:18:00Z">
        <w:r w:rsidRPr="009C5807" w:rsidDel="005079BA">
          <w:rPr>
            <w:rFonts w:eastAsia="?? ??"/>
          </w:rPr>
          <w:delText>.</w:delText>
        </w:r>
      </w:del>
      <w:ins w:id="18" w:author="CATT" w:date="2022-01-09T00:18:00Z">
        <w:r w:rsidR="005079BA">
          <w:rPr>
            <w:rFonts w:eastAsia="?? ??"/>
          </w:rPr>
          <w:t>when [</w:t>
        </w:r>
      </w:ins>
      <w:ins w:id="19" w:author="CATT" w:date="2022-01-09T00:20:00Z">
        <w:r w:rsidR="005079BA">
          <w:rPr>
            <w:lang w:val="en-US" w:eastAsia="zh-CN"/>
          </w:rPr>
          <w:t>enable high speed measurement</w:t>
        </w:r>
      </w:ins>
      <w:ins w:id="20" w:author="CATT" w:date="2022-01-09T00:21:00Z">
        <w:r w:rsidR="005079BA">
          <w:rPr>
            <w:lang w:val="en-US" w:eastAsia="zh-CN"/>
          </w:rPr>
          <w:t xml:space="preserve"> for FR2</w:t>
        </w:r>
      </w:ins>
      <w:ins w:id="21" w:author="CATT" w:date="2022-01-09T00:20:00Z">
        <w:r w:rsidR="005079BA">
          <w:rPr>
            <w:iCs/>
            <w:lang w:val="en-US" w:eastAsia="zh-CN"/>
          </w:rPr>
          <w:t>]</w:t>
        </w:r>
        <w:r w:rsidR="005079BA">
          <w:rPr>
            <w:lang w:val="en-US" w:eastAsia="zh-CN"/>
          </w:rPr>
          <w:t xml:space="preserve"> is </w:t>
        </w:r>
      </w:ins>
      <w:ins w:id="22" w:author="CATT" w:date="2022-01-09T00:21:00Z">
        <w:r w:rsidR="005079BA">
          <w:rPr>
            <w:lang w:val="en-US" w:eastAsia="zh-CN"/>
          </w:rPr>
          <w:t xml:space="preserve">not </w:t>
        </w:r>
      </w:ins>
      <w:ins w:id="23" w:author="CATT" w:date="2022-01-09T00:20:00Z">
        <w:r w:rsidR="005079BA">
          <w:rPr>
            <w:lang w:val="en-US" w:eastAsia="zh-CN"/>
          </w:rPr>
          <w:t>configured</w:t>
        </w:r>
      </w:ins>
      <w:ins w:id="24" w:author="CATT" w:date="2022-01-09T00:21:00Z">
        <w:r w:rsidR="005079BA">
          <w:rPr>
            <w:lang w:val="en-US" w:eastAsia="zh-CN"/>
          </w:rPr>
          <w:t>. Scaling</w:t>
        </w:r>
      </w:ins>
      <w:ins w:id="25" w:author="CATT" w:date="2022-01-09T00:22:00Z">
        <w:r w:rsidR="005079BA">
          <w:rPr>
            <w:lang w:val="en-US" w:eastAsia="zh-CN"/>
          </w:rPr>
          <w:t xml:space="preserve"> factor N=2 when [enable high speed measurement for FR2] </w:t>
        </w:r>
      </w:ins>
      <w:ins w:id="26" w:author="CATT" w:date="2022-01-09T00:23:00Z">
        <w:r w:rsidR="005079BA">
          <w:rPr>
            <w:lang w:val="en-US" w:eastAsia="zh-CN"/>
          </w:rPr>
          <w:t>is configured and [</w:t>
        </w:r>
      </w:ins>
      <w:ins w:id="27" w:author="CATT" w:date="2022-01-09T00:24:00Z">
        <w:r w:rsidR="005079BA">
          <w:rPr>
            <w:lang w:val="en-US" w:eastAsia="zh-CN"/>
          </w:rPr>
          <w:t>RRM requirement for Sets</w:t>
        </w:r>
      </w:ins>
      <w:ins w:id="28" w:author="CATT" w:date="2022-01-09T00:23:00Z">
        <w:r w:rsidR="005079BA">
          <w:rPr>
            <w:lang w:val="en-US" w:eastAsia="zh-CN"/>
          </w:rPr>
          <w:t xml:space="preserve">] is configured </w:t>
        </w:r>
      </w:ins>
      <w:ins w:id="29" w:author="CATT" w:date="2022-01-09T00:24:00Z">
        <w:r w:rsidR="005079BA">
          <w:rPr>
            <w:lang w:val="en-US" w:eastAsia="zh-CN"/>
          </w:rPr>
          <w:t>and set to</w:t>
        </w:r>
      </w:ins>
      <w:ins w:id="30" w:author="CATT" w:date="2022-01-09T00:23:00Z">
        <w:r w:rsidR="005079BA">
          <w:rPr>
            <w:lang w:val="en-US" w:eastAsia="zh-CN"/>
          </w:rPr>
          <w:t xml:space="preserve"> </w:t>
        </w:r>
      </w:ins>
      <w:ins w:id="31" w:author="CATT" w:date="2022-01-09T00:24:00Z">
        <w:r w:rsidR="005079BA">
          <w:rPr>
            <w:lang w:val="en-US" w:eastAsia="zh-CN"/>
          </w:rPr>
          <w:t>[set1]. Scaling factor N=6 when [enable high speed measurement for FR2] is configured and [RRM requirement for Sets] is configured and set to [set2].</w:t>
        </w:r>
      </w:ins>
    </w:p>
    <w:p w14:paraId="6FAC9E78" w14:textId="77777777" w:rsidR="00C636DD" w:rsidRPr="009C5807" w:rsidRDefault="00C636DD" w:rsidP="00C636DD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C486086" w14:textId="77777777" w:rsidR="00C636DD" w:rsidRPr="009C5807" w:rsidRDefault="00C636DD" w:rsidP="00C636DD">
      <w:pPr>
        <w:pStyle w:val="B1"/>
      </w:pPr>
      <w:r w:rsidRPr="009C5807">
        <w:t>-</w:t>
      </w:r>
      <w:r w:rsidRPr="009C5807">
        <w:tab/>
      </w:r>
      <w:bookmarkStart w:id="32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bookmarkEnd w:id="32"/>
      <w:r w:rsidRPr="009C5807">
        <w:t>, when in the monitored cell there are measurement gaps configured for intra-frequency, inter-frequency or inter-RAT measurements, and these measurement gaps are overlapping with some but not all occasions of the SSB; and</w:t>
      </w:r>
    </w:p>
    <w:p w14:paraId="0FABC322" w14:textId="77777777" w:rsidR="00C636DD" w:rsidRPr="009C5807" w:rsidRDefault="00C636DD" w:rsidP="00C636DD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4B69A9A5" w14:textId="77777777" w:rsidR="00C636DD" w:rsidRPr="009C5807" w:rsidRDefault="00C636DD" w:rsidP="00C636DD">
      <w:pPr>
        <w:pStyle w:val="B1"/>
        <w:rPr>
          <w:rFonts w:eastAsia="?? ??"/>
        </w:rPr>
      </w:pPr>
      <w:r w:rsidRPr="009C5807">
        <w:rPr>
          <w:rFonts w:eastAsia="?? ??"/>
        </w:rPr>
        <w:t>For FR2,</w:t>
      </w:r>
    </w:p>
    <w:p w14:paraId="2F9E04EC" w14:textId="77777777" w:rsidR="00C636DD" w:rsidRPr="009C5807" w:rsidRDefault="00C636DD" w:rsidP="00C636DD">
      <w:pPr>
        <w:pStyle w:val="B1"/>
      </w:pPr>
      <w:proofErr w:type="gramStart"/>
      <w:r w:rsidRPr="009C5807">
        <w:t>-</w:t>
      </w:r>
      <w:r w:rsidRPr="009C5807">
        <w:tab/>
      </w:r>
      <w:bookmarkStart w:id="33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3"/>
      <w:r w:rsidRPr="009C5807">
        <w:t>, when RLM-RS resource is not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  <w:proofErr w:type="gramEnd"/>
    </w:p>
    <w:p w14:paraId="5C2F8D60" w14:textId="77777777" w:rsidR="00C636DD" w:rsidRPr="009C5807" w:rsidRDefault="00C636DD" w:rsidP="00C636DD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RLM-RS resource is not overlapped with measurement gap and RLM-RS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74F8C32" w14:textId="77777777" w:rsidR="00C636DD" w:rsidRPr="009C5807" w:rsidRDefault="00C636DD" w:rsidP="00C636DD">
      <w:pPr>
        <w:pStyle w:val="B1"/>
      </w:pPr>
      <w:r w:rsidRPr="009C5807">
        <w:t>-</w:t>
      </w:r>
      <w:r w:rsidRPr="009C5807">
        <w:tab/>
      </w:r>
      <w:bookmarkStart w:id="34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4"/>
      <w:r w:rsidRPr="009C5807">
        <w:t>, when the RLM-RS resource is partially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31C2185B" w14:textId="77777777" w:rsidR="00C636DD" w:rsidRPr="009C5807" w:rsidRDefault="00C636DD" w:rsidP="00C636DD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E2D2BC1" w14:textId="77777777" w:rsidR="00C636DD" w:rsidRPr="009C5807" w:rsidRDefault="00C636DD" w:rsidP="00C636DD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5F47D02" w14:textId="77777777" w:rsidR="00C636DD" w:rsidRPr="009C5807" w:rsidRDefault="00C636DD" w:rsidP="00C636DD">
      <w:pPr>
        <w:pStyle w:val="B1"/>
      </w:pPr>
      <w:r w:rsidRPr="009C5807">
        <w:t>-</w:t>
      </w:r>
      <w:r w:rsidRPr="009C5807">
        <w:tab/>
      </w:r>
      <w:bookmarkStart w:id="35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bookmarkEnd w:id="35"/>
      <w:r w:rsidRPr="009C5807">
        <w:t>, when the RLM-RS is partially overlapped with measurement gap and the RLM-RS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F6C6CCD" w14:textId="443A4082" w:rsidR="00C636DD" w:rsidRPr="009C5807" w:rsidRDefault="00C636DD" w:rsidP="00C636DD">
      <w:pPr>
        <w:pStyle w:val="B1"/>
      </w:pPr>
      <w:r w:rsidRPr="009C5807">
        <w:t>--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</m:t>
                    </m:r>
                    <m:r>
                      <w:rPr>
                        <w:rFonts w:ascii="Cambria Math" w:hAnsi="Cambria Math"/>
                      </w:rPr>
                      <m:t>Cperiod</m:t>
                    </m:r>
                  </m:sub>
                </m:sSub>
              </m:den>
            </m:f>
          </m:den>
        </m:f>
      </m:oMath>
      <w:r w:rsidRPr="009C5807">
        <w:t>, when the RLM-RS resource is partially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6D96BB5A" w14:textId="77777777" w:rsidR="00C636DD" w:rsidRPr="009C5807" w:rsidRDefault="00C636DD" w:rsidP="00C636D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the RLM-RS resource is partially overlapped with measurement gap and the RLM-RS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4A9E6574" w14:textId="77777777" w:rsidR="00C636DD" w:rsidRDefault="00C636DD" w:rsidP="00C636DD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RLM-RS resource outside measurement gap is</w:t>
      </w:r>
    </w:p>
    <w:p w14:paraId="39A6F36D" w14:textId="77777777" w:rsidR="00C636DD" w:rsidRDefault="00C636DD" w:rsidP="00C636DD">
      <w:pPr>
        <w:pStyle w:val="B2"/>
        <w:numPr>
          <w:ilvl w:val="0"/>
          <w:numId w:val="2"/>
        </w:numPr>
      </w:pPr>
      <w:r>
        <w:t xml:space="preserve">not overlapped with the SSB symbols indicated by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, given that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7C55F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7C55F6">
        <w:rPr>
          <w:rFonts w:eastAsia="Times New Roman"/>
        </w:rPr>
        <w:t>of</w:t>
      </w:r>
      <w:r w:rsidRPr="007C55F6">
        <w:rPr>
          <w:rStyle w:val="apple-converted-space"/>
          <w:rFonts w:eastAsia="Times New Roman"/>
        </w:rPr>
        <w:t xml:space="preserve"> </w:t>
      </w:r>
      <w:r w:rsidRPr="007C55F6">
        <w:rPr>
          <w:rFonts w:eastAsia="Times New Roman"/>
          <w:i/>
          <w:iCs/>
        </w:rPr>
        <w:t>SSB-</w:t>
      </w:r>
      <w:proofErr w:type="spellStart"/>
      <w:r w:rsidRPr="007C55F6">
        <w:rPr>
          <w:rFonts w:eastAsia="Times New Roman"/>
          <w:i/>
          <w:iCs/>
        </w:rPr>
        <w:t>ToMeasure</w:t>
      </w:r>
      <w:proofErr w:type="spellEnd"/>
      <w:r w:rsidRPr="007C55F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7C55F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54D55FBC" w14:textId="77777777" w:rsidR="00C636DD" w:rsidRDefault="00C636DD" w:rsidP="00C636DD">
      <w:pPr>
        <w:pStyle w:val="B2"/>
        <w:numPr>
          <w:ilvl w:val="0"/>
          <w:numId w:val="2"/>
        </w:numPr>
      </w:pPr>
      <w:proofErr w:type="gramStart"/>
      <w:r>
        <w:t>not</w:t>
      </w:r>
      <w:proofErr w:type="gramEnd"/>
      <w:r>
        <w:t xml:space="preserve"> overlapped by the RSSI symbols indicated by </w:t>
      </w:r>
      <w:proofErr w:type="spellStart"/>
      <w:r w:rsidRPr="00A856F5">
        <w:rPr>
          <w:i/>
        </w:rPr>
        <w:t>ss</w:t>
      </w:r>
      <w:proofErr w:type="spellEnd"/>
      <w:r w:rsidRPr="00A856F5">
        <w:rPr>
          <w:i/>
        </w:rPr>
        <w:t>-RSSI-Measurement</w:t>
      </w:r>
      <w:r>
        <w:t xml:space="preserve"> and 1 data symbol before each RSSI symbol indicated by </w:t>
      </w:r>
      <w:proofErr w:type="spellStart"/>
      <w:r w:rsidRPr="001D2EE3">
        <w:rPr>
          <w:i/>
        </w:rPr>
        <w:t>ss</w:t>
      </w:r>
      <w:proofErr w:type="spellEnd"/>
      <w:r w:rsidRPr="001D2EE3">
        <w:rPr>
          <w:i/>
        </w:rPr>
        <w:t>-RSSI-Measurement</w:t>
      </w:r>
      <w:r>
        <w:t xml:space="preserve"> and 1 data symbol after each RSSI symbol indicated by </w:t>
      </w:r>
      <w:proofErr w:type="spellStart"/>
      <w:r w:rsidRPr="001D2EE3">
        <w:rPr>
          <w:i/>
        </w:rPr>
        <w:t>ss</w:t>
      </w:r>
      <w:proofErr w:type="spellEnd"/>
      <w:r w:rsidRPr="001D2EE3">
        <w:rPr>
          <w:i/>
        </w:rPr>
        <w:t>-RSSI-Measurement</w:t>
      </w:r>
      <w:r>
        <w:t xml:space="preserve">, given that </w:t>
      </w:r>
      <w:proofErr w:type="spellStart"/>
      <w:r w:rsidRPr="001D2EE3">
        <w:rPr>
          <w:i/>
        </w:rPr>
        <w:t>ss</w:t>
      </w:r>
      <w:proofErr w:type="spellEnd"/>
      <w:r w:rsidRPr="001D2EE3">
        <w:rPr>
          <w:i/>
        </w:rPr>
        <w:t>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18C67F8C" w14:textId="77777777" w:rsidR="00C636DD" w:rsidRPr="009C5807" w:rsidRDefault="00C636DD" w:rsidP="00C636DD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14:paraId="1217E5F2" w14:textId="77777777" w:rsidR="00C636DD" w:rsidRPr="009C5807" w:rsidRDefault="00C636DD" w:rsidP="00C636DD">
      <w:proofErr w:type="gramStart"/>
      <w:r w:rsidRPr="009C5807">
        <w:t>where</w:t>
      </w:r>
      <w:proofErr w:type="gramEnd"/>
      <w:r w:rsidRPr="009C5807">
        <w:t xml:space="preserve">, </w:t>
      </w:r>
    </w:p>
    <w:p w14:paraId="39DD1E5A" w14:textId="77777777" w:rsidR="00C636DD" w:rsidRPr="009C5807" w:rsidRDefault="00C636DD" w:rsidP="00C636DD">
      <w:pPr>
        <w:pStyle w:val="B1"/>
      </w:pPr>
      <w:r w:rsidRPr="009C5807">
        <w:lastRenderedPageBreak/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 xml:space="preserve">smtc1.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72E22754" w14:textId="77777777" w:rsidR="00C636DD" w:rsidRPr="009C5807" w:rsidRDefault="00C636DD" w:rsidP="00C636DD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690BAA0A" w14:textId="77777777" w:rsidR="00C636DD" w:rsidRDefault="00C636DD" w:rsidP="00C636DD">
      <w:pPr>
        <w:rPr>
          <w:rFonts w:eastAsia="?? ??"/>
        </w:rPr>
      </w:pPr>
      <w:r w:rsidRPr="009C5807">
        <w:t>Longer evaluation period would be expected if the combination of RLM-RS resource, SMTC occasion and measurement gap configurations does not meet previous conditions.</w:t>
      </w:r>
      <w:r w:rsidRPr="00824925">
        <w:rPr>
          <w:rFonts w:eastAsia="?? ??"/>
        </w:rPr>
        <w:t xml:space="preserve"> </w:t>
      </w:r>
    </w:p>
    <w:p w14:paraId="7F872A74" w14:textId="77777777" w:rsidR="00C636DD" w:rsidRPr="00A5585E" w:rsidRDefault="00C636DD" w:rsidP="00C636DD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F74A8C3" w14:textId="77777777" w:rsidR="00C636DD" w:rsidRDefault="00C636DD" w:rsidP="00C636DD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</w:t>
      </w:r>
      <w:proofErr w:type="gramStart"/>
      <w:r>
        <w:rPr>
          <w:vertAlign w:val="subscript"/>
        </w:rPr>
        <w:t>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97B2E29" w14:textId="77777777" w:rsidR="00C636DD" w:rsidRPr="009C5807" w:rsidRDefault="00C636DD" w:rsidP="00C636DD">
      <w:pPr>
        <w:rPr>
          <w:rFonts w:eastAsia="?? ??"/>
        </w:rPr>
      </w:pPr>
    </w:p>
    <w:bookmarkEnd w:id="16"/>
    <w:p w14:paraId="45A6B555" w14:textId="77777777" w:rsidR="00C636DD" w:rsidRPr="009C5807" w:rsidRDefault="00C636DD" w:rsidP="00C636DD">
      <w:pPr>
        <w:pStyle w:val="TH"/>
      </w:pPr>
      <w:r w:rsidRPr="009C5807">
        <w:t xml:space="preserve">Table 8.1.2.2-1: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C636DD" w:rsidRPr="009C5807" w14:paraId="5AAC3B22" w14:textId="77777777" w:rsidTr="00685E34">
        <w:trPr>
          <w:jc w:val="center"/>
        </w:trPr>
        <w:tc>
          <w:tcPr>
            <w:tcW w:w="2035" w:type="dxa"/>
            <w:shd w:val="clear" w:color="auto" w:fill="auto"/>
          </w:tcPr>
          <w:p w14:paraId="278760F0" w14:textId="77777777" w:rsidR="00C636DD" w:rsidRPr="009C5807" w:rsidRDefault="00C636DD" w:rsidP="00685E34">
            <w:pPr>
              <w:pStyle w:val="TAH"/>
            </w:pPr>
            <w:bookmarkStart w:id="36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0F9E8F9D" w14:textId="77777777" w:rsidR="00C636DD" w:rsidRPr="009C5807" w:rsidRDefault="00C636DD" w:rsidP="00685E34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50F824E5" w14:textId="77777777" w:rsidR="00C636DD" w:rsidRPr="009C5807" w:rsidRDefault="00C636DD" w:rsidP="00685E34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C636DD" w:rsidRPr="009C5807" w14:paraId="40A43D0B" w14:textId="77777777" w:rsidTr="00685E34">
        <w:trPr>
          <w:jc w:val="center"/>
        </w:trPr>
        <w:tc>
          <w:tcPr>
            <w:tcW w:w="2035" w:type="dxa"/>
            <w:shd w:val="clear" w:color="auto" w:fill="auto"/>
          </w:tcPr>
          <w:p w14:paraId="1C656E4E" w14:textId="77777777" w:rsidR="00C636DD" w:rsidRPr="009C5807" w:rsidRDefault="00C636DD" w:rsidP="00685E34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7A456FD6" w14:textId="77777777" w:rsidR="00C636DD" w:rsidRPr="009C5807" w:rsidRDefault="00C636DD" w:rsidP="00685E34">
            <w:pPr>
              <w:pStyle w:val="TAC"/>
            </w:pPr>
            <w:r w:rsidRPr="009C5807"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54E06C36" w14:textId="77777777" w:rsidR="00C636DD" w:rsidRPr="009C5807" w:rsidRDefault="00C636DD" w:rsidP="00685E34">
            <w:pPr>
              <w:pStyle w:val="TAC"/>
            </w:pPr>
            <w:r w:rsidRPr="009C5807"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C636DD" w:rsidRPr="001356E3" w14:paraId="38795AD7" w14:textId="77777777" w:rsidTr="00685E34">
        <w:trPr>
          <w:jc w:val="center"/>
        </w:trPr>
        <w:tc>
          <w:tcPr>
            <w:tcW w:w="2035" w:type="dxa"/>
            <w:shd w:val="clear" w:color="auto" w:fill="auto"/>
          </w:tcPr>
          <w:p w14:paraId="77C69846" w14:textId="77777777" w:rsidR="00C636DD" w:rsidRPr="009C5807" w:rsidRDefault="00C636DD" w:rsidP="00685E34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8CCA7FF" w14:textId="77777777" w:rsidR="00C636DD" w:rsidRPr="007C55F6" w:rsidRDefault="00C636DD" w:rsidP="00685E3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7E55B122" w14:textId="77777777" w:rsidR="00C636DD" w:rsidRPr="007C55F6" w:rsidRDefault="00C636DD" w:rsidP="00685E3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C636DD" w:rsidRPr="009C5807" w14:paraId="28340BDD" w14:textId="77777777" w:rsidTr="00685E34">
        <w:trPr>
          <w:jc w:val="center"/>
        </w:trPr>
        <w:tc>
          <w:tcPr>
            <w:tcW w:w="2035" w:type="dxa"/>
            <w:shd w:val="clear" w:color="auto" w:fill="auto"/>
          </w:tcPr>
          <w:p w14:paraId="229EBCC1" w14:textId="77777777" w:rsidR="00C636DD" w:rsidRPr="009C5807" w:rsidRDefault="00C636DD" w:rsidP="00685E34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EBBF900" w14:textId="77777777" w:rsidR="00C636DD" w:rsidRPr="009C5807" w:rsidRDefault="00C636DD" w:rsidP="00685E34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4C4C5A61" w14:textId="77777777" w:rsidR="00C636DD" w:rsidRPr="009C5807" w:rsidRDefault="00C636DD" w:rsidP="00685E3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C636DD" w:rsidRPr="009C5807" w14:paraId="7C5FFD06" w14:textId="77777777" w:rsidTr="00685E34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6FB7E1D8" w14:textId="77777777" w:rsidR="00C636DD" w:rsidRPr="009C5807" w:rsidRDefault="00C636DD" w:rsidP="00685E34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36"/>
    </w:tbl>
    <w:p w14:paraId="097ABC34" w14:textId="77777777" w:rsidR="00C636DD" w:rsidRPr="009C5807" w:rsidRDefault="00C636DD" w:rsidP="00C636DD">
      <w:pPr>
        <w:rPr>
          <w:rFonts w:eastAsia="?? ??"/>
        </w:rPr>
      </w:pPr>
    </w:p>
    <w:p w14:paraId="4492D575" w14:textId="77777777" w:rsidR="00C636DD" w:rsidRPr="009C5807" w:rsidRDefault="00C636DD" w:rsidP="00C636DD">
      <w:pPr>
        <w:pStyle w:val="TH"/>
      </w:pPr>
      <w:r w:rsidRPr="009C5807">
        <w:t xml:space="preserve">Table 8.1.2.2-2: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C636DD" w:rsidRPr="009C5807" w14:paraId="4B53DA0D" w14:textId="77777777" w:rsidTr="00685E34">
        <w:trPr>
          <w:jc w:val="center"/>
        </w:trPr>
        <w:tc>
          <w:tcPr>
            <w:tcW w:w="2035" w:type="dxa"/>
            <w:shd w:val="clear" w:color="auto" w:fill="auto"/>
          </w:tcPr>
          <w:p w14:paraId="5013B6AE" w14:textId="77777777" w:rsidR="00C636DD" w:rsidRPr="009C5807" w:rsidRDefault="00C636DD" w:rsidP="00685E34">
            <w:pPr>
              <w:pStyle w:val="TAH"/>
            </w:pPr>
            <w:bookmarkStart w:id="37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1F540E80" w14:textId="77777777" w:rsidR="00C636DD" w:rsidRPr="009C5807" w:rsidRDefault="00C636DD" w:rsidP="00685E34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76BCFD71" w14:textId="77777777" w:rsidR="00C636DD" w:rsidRPr="009C5807" w:rsidRDefault="00C636DD" w:rsidP="00685E34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C636DD" w:rsidRPr="001356E3" w14:paraId="3ED04391" w14:textId="77777777" w:rsidTr="00685E34">
        <w:trPr>
          <w:jc w:val="center"/>
        </w:trPr>
        <w:tc>
          <w:tcPr>
            <w:tcW w:w="2035" w:type="dxa"/>
            <w:shd w:val="clear" w:color="auto" w:fill="auto"/>
          </w:tcPr>
          <w:p w14:paraId="6AE10441" w14:textId="77777777" w:rsidR="00C636DD" w:rsidRPr="009C5807" w:rsidRDefault="00C636DD" w:rsidP="00685E34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556D2228" w14:textId="77777777" w:rsidR="00C636DD" w:rsidRPr="007C55F6" w:rsidRDefault="00C636DD" w:rsidP="00685E3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56C42BC7" w14:textId="77777777" w:rsidR="00C636DD" w:rsidRPr="007C55F6" w:rsidRDefault="00C636DD" w:rsidP="00685E3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C636DD" w:rsidRPr="001356E3" w14:paraId="3E675B30" w14:textId="77777777" w:rsidTr="00685E34">
        <w:trPr>
          <w:jc w:val="center"/>
        </w:trPr>
        <w:tc>
          <w:tcPr>
            <w:tcW w:w="2035" w:type="dxa"/>
            <w:shd w:val="clear" w:color="auto" w:fill="auto"/>
          </w:tcPr>
          <w:p w14:paraId="56BCD616" w14:textId="77777777" w:rsidR="00C636DD" w:rsidRPr="009C5807" w:rsidRDefault="00C636DD" w:rsidP="00685E34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256DDD9D" w14:textId="77777777" w:rsidR="00C636DD" w:rsidRPr="007C55F6" w:rsidRDefault="00C636DD" w:rsidP="00685E3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02DB9ECA" w14:textId="77777777" w:rsidR="00C636DD" w:rsidRPr="007C55F6" w:rsidRDefault="00C636DD" w:rsidP="00685E3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C636DD" w:rsidRPr="009C5807" w14:paraId="0D0B07AA" w14:textId="77777777" w:rsidTr="00685E34">
        <w:trPr>
          <w:jc w:val="center"/>
        </w:trPr>
        <w:tc>
          <w:tcPr>
            <w:tcW w:w="2035" w:type="dxa"/>
            <w:shd w:val="clear" w:color="auto" w:fill="auto"/>
          </w:tcPr>
          <w:p w14:paraId="1E2215EF" w14:textId="77777777" w:rsidR="00C636DD" w:rsidRPr="009C5807" w:rsidRDefault="00C636DD" w:rsidP="00685E34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CB045F9" w14:textId="77777777" w:rsidR="00C636DD" w:rsidRPr="009C5807" w:rsidRDefault="00C636DD" w:rsidP="00685E34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31791442" w14:textId="77777777" w:rsidR="00C636DD" w:rsidRPr="009C5807" w:rsidRDefault="00C636DD" w:rsidP="00685E3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C636DD" w:rsidRPr="009C5807" w14:paraId="3D338A72" w14:textId="77777777" w:rsidTr="00685E34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B31B682" w14:textId="77777777" w:rsidR="00C636DD" w:rsidRPr="009C5807" w:rsidRDefault="00C636DD" w:rsidP="00685E34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37"/>
    </w:tbl>
    <w:p w14:paraId="7D52FC92" w14:textId="77777777" w:rsidR="00C636DD" w:rsidRPr="009C5807" w:rsidRDefault="00C636DD" w:rsidP="00C636DD"/>
    <w:p w14:paraId="73B05FFA" w14:textId="77777777" w:rsidR="00C636DD" w:rsidRPr="009C5807" w:rsidRDefault="00C636DD" w:rsidP="00C636DD">
      <w:pPr>
        <w:pStyle w:val="4"/>
      </w:pPr>
      <w:r w:rsidRPr="009C5807">
        <w:rPr>
          <w:rFonts w:eastAsia="?? ??"/>
        </w:rPr>
        <w:t>8.1.2.3</w:t>
      </w:r>
      <w:r w:rsidRPr="009C5807">
        <w:rPr>
          <w:rFonts w:eastAsia="?? ??"/>
        </w:rPr>
        <w:tab/>
      </w:r>
      <w:r w:rsidRPr="009C5807">
        <w:t>Measurement restrictions for SSB based RLM</w:t>
      </w:r>
    </w:p>
    <w:p w14:paraId="505EEC3C" w14:textId="77777777" w:rsidR="00C636DD" w:rsidRPr="009C5807" w:rsidRDefault="00C636DD" w:rsidP="00C636DD">
      <w:pPr>
        <w:rPr>
          <w:lang w:eastAsia="zh-CN"/>
        </w:rPr>
      </w:pPr>
      <w:r w:rsidRPr="009C5807">
        <w:rPr>
          <w:lang w:eastAsia="zh-CN"/>
        </w:rPr>
        <w:t>The UE is required to be capable of measuring SSB for RLM without measurement gaps. T</w:t>
      </w:r>
      <w:r w:rsidRPr="009C5807">
        <w:t xml:space="preserve">he UE is required to </w:t>
      </w:r>
      <w:bookmarkStart w:id="38" w:name="_Hlk52267480"/>
      <w:r w:rsidRPr="009C5807">
        <w:t xml:space="preserve">perform the SSB measurements with measurement restrictions as described in the following </w:t>
      </w:r>
      <w:r>
        <w:t>scenarios</w:t>
      </w:r>
      <w:r w:rsidRPr="009C5807">
        <w:t>.</w:t>
      </w:r>
    </w:p>
    <w:bookmarkEnd w:id="38"/>
    <w:p w14:paraId="6499A1B8" w14:textId="77777777" w:rsidR="00C636DD" w:rsidRPr="009C5807" w:rsidRDefault="00C636DD" w:rsidP="00C636DD">
      <w:r w:rsidRPr="009C5807">
        <w:t xml:space="preserve">For FR1, when the SSB for RLM is in the same OFDM symbol as CSI-RS for RLM, BFD, CBD or L1-RSRP measurement, </w:t>
      </w:r>
    </w:p>
    <w:p w14:paraId="74DE0D92" w14:textId="77777777" w:rsidR="00C636DD" w:rsidRPr="009C5807" w:rsidRDefault="00C636DD" w:rsidP="00C636DD">
      <w:r w:rsidRPr="009C5807">
        <w:t>-</w:t>
      </w:r>
      <w:r w:rsidRPr="009C5807">
        <w:tab/>
        <w:t>If SSB and CSI-RS have same SCS, UE shall be able to measure the SSB for RLM without any restriction;</w:t>
      </w:r>
    </w:p>
    <w:p w14:paraId="05BB924E" w14:textId="77777777" w:rsidR="00C636DD" w:rsidRPr="009C5807" w:rsidRDefault="00C636DD" w:rsidP="00C636DD">
      <w:r w:rsidRPr="009C5807">
        <w:t>-</w:t>
      </w:r>
      <w:r w:rsidRPr="009C5807">
        <w:tab/>
        <w:t>If SSB and CSI-RS have different SCS,</w:t>
      </w:r>
    </w:p>
    <w:p w14:paraId="07E85BFC" w14:textId="77777777" w:rsidR="00C636DD" w:rsidRPr="009C5807" w:rsidRDefault="00C636DD" w:rsidP="00C636DD">
      <w:pPr>
        <w:pStyle w:val="B1"/>
      </w:pPr>
      <w:r w:rsidRPr="009C5807">
        <w:t>-</w:t>
      </w:r>
      <w:r w:rsidRPr="009C5807">
        <w:tab/>
        <w:t xml:space="preserve">If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>, UE shall be able to measure the SSB for RLM without any restriction;</w:t>
      </w:r>
    </w:p>
    <w:p w14:paraId="781D7503" w14:textId="77777777" w:rsidR="00C636DD" w:rsidRPr="009C5807" w:rsidRDefault="00C636DD" w:rsidP="00C636DD">
      <w:pPr>
        <w:pStyle w:val="B1"/>
      </w:pPr>
      <w:r w:rsidRPr="009C5807">
        <w:t>-</w:t>
      </w:r>
      <w:r w:rsidRPr="009C5807">
        <w:tab/>
        <w:t xml:space="preserve">If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, UE is required to measure one of but not both SSB for RLM and CSI-RS. Longer measurement period for SSB based RLM is </w:t>
      </w:r>
      <w:proofErr w:type="gramStart"/>
      <w:r w:rsidRPr="009C5807">
        <w:t>expected,</w:t>
      </w:r>
      <w:proofErr w:type="gramEnd"/>
      <w:r w:rsidRPr="009C5807">
        <w:t xml:space="preserve"> and </w:t>
      </w:r>
      <w:r w:rsidRPr="009C5807">
        <w:rPr>
          <w:lang w:val="en-US"/>
        </w:rPr>
        <w:t>no requirements are defined.</w:t>
      </w:r>
    </w:p>
    <w:p w14:paraId="1D1EE336" w14:textId="77777777" w:rsidR="00C636DD" w:rsidRDefault="00C636DD" w:rsidP="00C636DD">
      <w:r w:rsidRPr="009C5807">
        <w:t xml:space="preserve">For FR2, when the SSB for RLM </w:t>
      </w:r>
      <w:r w:rsidRPr="009C5807">
        <w:rPr>
          <w:rFonts w:eastAsia="Malgun Gothic"/>
          <w:lang w:eastAsia="ja-JP"/>
        </w:rPr>
        <w:t xml:space="preserve">measurement 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 or different CCs in the same band</w:t>
      </w:r>
      <w:r w:rsidRPr="009C5807">
        <w:t xml:space="preserve">, UE is required to measure one of but not both SSB for RLM and CSI-RS. Longer measurement period for SSB based RLM is </w:t>
      </w:r>
      <w:proofErr w:type="gramStart"/>
      <w:r w:rsidRPr="009C5807">
        <w:t>expected,</w:t>
      </w:r>
      <w:proofErr w:type="gramEnd"/>
      <w:r w:rsidRPr="009C5807">
        <w:t xml:space="preserve"> and </w:t>
      </w:r>
      <w:r w:rsidRPr="009C5807">
        <w:rPr>
          <w:lang w:val="en-US"/>
        </w:rPr>
        <w:t>no requirements are defined</w:t>
      </w:r>
      <w:r w:rsidRPr="009C5807">
        <w:t>.</w:t>
      </w:r>
    </w:p>
    <w:p w14:paraId="44FF507B" w14:textId="77777777" w:rsidR="00C636DD" w:rsidRPr="009C5807" w:rsidRDefault="00C636DD" w:rsidP="00C636DD">
      <w:r>
        <w:t>For FR2, t</w:t>
      </w:r>
      <w:r w:rsidRPr="00052771">
        <w:t xml:space="preserve">here is no measurement restriction allowed when </w:t>
      </w:r>
      <w:r>
        <w:t xml:space="preserve">the </w:t>
      </w:r>
      <w:r w:rsidRPr="00052771">
        <w:t xml:space="preserve">network configures mixed numerology between SSB </w:t>
      </w:r>
      <w:r w:rsidRPr="009C5807">
        <w:t xml:space="preserve">for RLM </w:t>
      </w:r>
      <w:r w:rsidRPr="009C5807">
        <w:rPr>
          <w:rFonts w:eastAsia="Malgun Gothic"/>
          <w:lang w:eastAsia="ja-JP"/>
        </w:rPr>
        <w:t>measurement</w:t>
      </w:r>
      <w:r w:rsidRPr="00052771">
        <w:t xml:space="preserve"> on one FR2 band and CSI-RS </w:t>
      </w:r>
      <w:r w:rsidRPr="009C5807">
        <w:t>for RLM, BFD, CBD, L1-RSRP or L1-SINR measurement</w:t>
      </w:r>
      <w:r w:rsidRPr="00052771">
        <w:t xml:space="preserve"> on the other FR2 band</w:t>
      </w:r>
      <w:r>
        <w:t>, provided that</w:t>
      </w:r>
      <w:r w:rsidRPr="00052771">
        <w:t xml:space="preserve"> UE is </w:t>
      </w:r>
      <w:r>
        <w:t>capable of</w:t>
      </w:r>
      <w:r w:rsidRPr="00052771">
        <w:t xml:space="preserve"> </w:t>
      </w:r>
      <w:r>
        <w:t>independent beam management on this FR2 band pair.</w:t>
      </w:r>
    </w:p>
    <w:p w14:paraId="35FAC554" w14:textId="297E2BC9" w:rsidR="00CB5090" w:rsidRDefault="00CB5090" w:rsidP="00CB5090">
      <w:pPr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lastRenderedPageBreak/>
        <w:t>========================= Second Change Request ===========================</w:t>
      </w:r>
    </w:p>
    <w:p w14:paraId="57094B8D" w14:textId="2CDE2EB7" w:rsidR="00DE6DA3" w:rsidRDefault="00DE6DA3" w:rsidP="00CB5090">
      <w:pPr>
        <w:rPr>
          <w:color w:val="FF0000"/>
          <w:sz w:val="24"/>
          <w:lang w:eastAsia="zh-CN"/>
        </w:rPr>
      </w:pPr>
      <w:r w:rsidRPr="00DE6DA3">
        <w:rPr>
          <w:color w:val="FF0000"/>
          <w:sz w:val="24"/>
          <w:lang w:eastAsia="zh-CN"/>
        </w:rPr>
        <w:t>&lt;Unmodified text omitted &gt;</w:t>
      </w:r>
    </w:p>
    <w:p w14:paraId="334D133A" w14:textId="77777777" w:rsidR="00800C7F" w:rsidRPr="009C5807" w:rsidRDefault="00800C7F" w:rsidP="00800C7F">
      <w:pPr>
        <w:pStyle w:val="3"/>
      </w:pPr>
      <w:r w:rsidRPr="009C5807">
        <w:t>8.5.2</w:t>
      </w:r>
      <w:r w:rsidRPr="009C5807">
        <w:tab/>
        <w:t>Requirements for SSB based beam failure detection</w:t>
      </w:r>
    </w:p>
    <w:p w14:paraId="2EE771D6" w14:textId="77777777" w:rsidR="00800C7F" w:rsidRPr="009C5807" w:rsidRDefault="00800C7F" w:rsidP="00800C7F">
      <w:pPr>
        <w:pStyle w:val="4"/>
      </w:pPr>
      <w:r w:rsidRPr="009C5807">
        <w:rPr>
          <w:rFonts w:eastAsia="?? ??"/>
        </w:rPr>
        <w:t>8.5.2.1</w:t>
      </w:r>
      <w:r w:rsidRPr="009C5807">
        <w:rPr>
          <w:rFonts w:eastAsia="?? ??"/>
        </w:rPr>
        <w:tab/>
      </w:r>
      <w:r w:rsidRPr="009C5807">
        <w:t>Introduction</w:t>
      </w:r>
    </w:p>
    <w:p w14:paraId="0006E973" w14:textId="77777777" w:rsidR="00800C7F" w:rsidRDefault="00800C7F" w:rsidP="00800C7F">
      <w:r w:rsidRPr="009C5807">
        <w:t xml:space="preserve">The requirements in this clause apply for each SSB resource in the set </w:t>
      </w:r>
      <w:r w:rsidRPr="009C5807">
        <w:rPr>
          <w:iCs/>
          <w:position w:val="-10"/>
        </w:rPr>
        <w:object w:dxaOrig="240" w:dyaOrig="315" w14:anchorId="6DAFA0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5pt;height:19.45pt" o:ole="">
            <v:imagedata r:id="rId14" o:title=""/>
          </v:shape>
          <o:OLEObject Type="Embed" ProgID="Equation.3" ShapeID="_x0000_i1025" DrawAspect="Content" ObjectID="_1703330107" r:id="rId15"/>
        </w:object>
      </w:r>
      <w:r w:rsidRPr="009C5807">
        <w:t xml:space="preserve"> configured for a serving cell, provided that the SSB configured for </w:t>
      </w:r>
      <w:r w:rsidRPr="009C5807">
        <w:rPr>
          <w:rFonts w:cs="v5.0.0"/>
        </w:rPr>
        <w:t>beam failure detection</w:t>
      </w:r>
      <w:r w:rsidRPr="009C5807">
        <w:t xml:space="preserve"> is actually transmitted within the UE active DL BWP during the entire evaluation period specified in clause 8.5.2.2.</w:t>
      </w:r>
      <w:r w:rsidRPr="00E30640">
        <w:t xml:space="preserve"> The requirements in this clause could not be applicable if UE is required to perform beam failure detection on more than 1 serving cell per band.</w:t>
      </w:r>
    </w:p>
    <w:p w14:paraId="243697ED" w14:textId="77777777" w:rsidR="00800C7F" w:rsidRPr="009C5807" w:rsidRDefault="00800C7F" w:rsidP="00800C7F">
      <w:pPr>
        <w:pStyle w:val="TH"/>
      </w:pPr>
      <w:r w:rsidRPr="009C5807">
        <w:t>Table 8.5.2.1-1: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800C7F" w:rsidRPr="009C5807" w14:paraId="104A6B45" w14:textId="77777777" w:rsidTr="00685E34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6F2CF3" w14:textId="77777777" w:rsidR="00800C7F" w:rsidRPr="009C5807" w:rsidRDefault="00800C7F" w:rsidP="00685E34">
            <w:pPr>
              <w:pStyle w:val="TAH"/>
            </w:pPr>
            <w:r w:rsidRPr="009C5807"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1C4331" w14:textId="77777777" w:rsidR="00800C7F" w:rsidRPr="009C5807" w:rsidRDefault="00800C7F" w:rsidP="00685E34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</w:t>
            </w:r>
          </w:p>
        </w:tc>
      </w:tr>
      <w:tr w:rsidR="00800C7F" w:rsidRPr="009C5807" w14:paraId="24B33752" w14:textId="77777777" w:rsidTr="00685E34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01FFF3" w14:textId="77777777" w:rsidR="00800C7F" w:rsidRPr="009C5807" w:rsidRDefault="00800C7F" w:rsidP="00685E34">
            <w:pPr>
              <w:pStyle w:val="TAL"/>
            </w:pPr>
            <w:r w:rsidRPr="009C5807"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C4C47F" w14:textId="77777777" w:rsidR="00800C7F" w:rsidRPr="009C5807" w:rsidRDefault="00800C7F" w:rsidP="00685E34">
            <w:pPr>
              <w:pStyle w:val="TAC"/>
            </w:pPr>
            <w:r w:rsidRPr="009C5807">
              <w:t>1-0</w:t>
            </w:r>
          </w:p>
        </w:tc>
      </w:tr>
      <w:tr w:rsidR="00800C7F" w:rsidRPr="009C5807" w14:paraId="078D63B8" w14:textId="77777777" w:rsidTr="00685E34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E0FF2" w14:textId="77777777" w:rsidR="00800C7F" w:rsidRPr="009C5807" w:rsidRDefault="00800C7F" w:rsidP="00685E34">
            <w:pPr>
              <w:pStyle w:val="TAL"/>
            </w:pPr>
            <w:r w:rsidRPr="009C5807">
              <w:t>Number of control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967182" w14:textId="77777777" w:rsidR="00800C7F" w:rsidRPr="009C5807" w:rsidRDefault="00800C7F" w:rsidP="00685E34">
            <w:pPr>
              <w:pStyle w:val="TAC"/>
              <w:rPr>
                <w:lang w:val="de-DE"/>
              </w:rPr>
            </w:pPr>
            <w:r w:rsidRPr="009C5807">
              <w:t>2</w:t>
            </w:r>
          </w:p>
        </w:tc>
      </w:tr>
      <w:tr w:rsidR="00800C7F" w:rsidRPr="009C5807" w14:paraId="591F5264" w14:textId="77777777" w:rsidTr="00685E34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73500" w14:textId="77777777" w:rsidR="00800C7F" w:rsidRPr="009C5807" w:rsidRDefault="00800C7F" w:rsidP="00685E34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F932D2" w14:textId="77777777" w:rsidR="00800C7F" w:rsidRPr="009C5807" w:rsidRDefault="00800C7F" w:rsidP="00685E34">
            <w:pPr>
              <w:pStyle w:val="TAC"/>
            </w:pPr>
            <w:r w:rsidRPr="009C5807">
              <w:t>8</w:t>
            </w:r>
          </w:p>
        </w:tc>
      </w:tr>
      <w:tr w:rsidR="00800C7F" w:rsidRPr="009C5807" w14:paraId="5AECEF4D" w14:textId="77777777" w:rsidTr="00685E34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8B7B2" w14:textId="77777777" w:rsidR="00800C7F" w:rsidRPr="009C5807" w:rsidRDefault="00800C7F" w:rsidP="00685E34">
            <w:pPr>
              <w:pStyle w:val="TAL"/>
            </w:pPr>
            <w:r w:rsidRPr="009C5807">
              <w:t>Ratio of hypothetical PDCCH RE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9BFAAF" w14:textId="77777777" w:rsidR="00800C7F" w:rsidRPr="009C5807" w:rsidRDefault="00800C7F" w:rsidP="00685E34">
            <w:pPr>
              <w:pStyle w:val="TAC"/>
            </w:pPr>
            <w:r w:rsidRPr="009C5807">
              <w:t>0dB</w:t>
            </w:r>
          </w:p>
        </w:tc>
      </w:tr>
      <w:tr w:rsidR="00800C7F" w:rsidRPr="009C5807" w14:paraId="71BFE16F" w14:textId="77777777" w:rsidTr="00685E34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A5541C" w14:textId="77777777" w:rsidR="00800C7F" w:rsidRPr="009C5807" w:rsidRDefault="00800C7F" w:rsidP="00685E34">
            <w:pPr>
              <w:pStyle w:val="TAL"/>
            </w:pPr>
            <w:r w:rsidRPr="009C5807">
              <w:t>Ratio of hypothetical PDCCH DMRS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9888AB" w14:textId="77777777" w:rsidR="00800C7F" w:rsidRPr="009C5807" w:rsidRDefault="00800C7F" w:rsidP="00685E34">
            <w:pPr>
              <w:pStyle w:val="TAC"/>
            </w:pPr>
            <w:r w:rsidRPr="009C5807">
              <w:t>0dB</w:t>
            </w:r>
          </w:p>
        </w:tc>
      </w:tr>
      <w:tr w:rsidR="00800C7F" w:rsidRPr="009C5807" w14:paraId="262383DC" w14:textId="77777777" w:rsidTr="00685E34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84CF1" w14:textId="77777777" w:rsidR="00800C7F" w:rsidRPr="009C5807" w:rsidRDefault="00800C7F" w:rsidP="00685E34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ECAFDD" w14:textId="77777777" w:rsidR="00800C7F" w:rsidRPr="009C5807" w:rsidRDefault="00800C7F" w:rsidP="00685E34">
            <w:pPr>
              <w:pStyle w:val="TAC"/>
            </w:pPr>
            <w:r w:rsidRPr="009C5807">
              <w:t>24</w:t>
            </w:r>
          </w:p>
        </w:tc>
      </w:tr>
      <w:tr w:rsidR="00800C7F" w:rsidRPr="009C5807" w14:paraId="45058F8F" w14:textId="77777777" w:rsidTr="00685E34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648D8" w14:textId="77777777" w:rsidR="00800C7F" w:rsidRPr="009C5807" w:rsidRDefault="00800C7F" w:rsidP="00685E34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A5499B" w14:textId="77777777" w:rsidR="00800C7F" w:rsidRPr="009C5807" w:rsidRDefault="00800C7F" w:rsidP="00685E34">
            <w:pPr>
              <w:pStyle w:val="TAC"/>
            </w:pPr>
            <w:r w:rsidRPr="009C5807">
              <w:t>Same as the SCS of RMSI CORESET</w:t>
            </w:r>
          </w:p>
        </w:tc>
      </w:tr>
      <w:tr w:rsidR="00800C7F" w:rsidRPr="009C5807" w14:paraId="6B18CF63" w14:textId="77777777" w:rsidTr="00685E34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12909" w14:textId="77777777" w:rsidR="00800C7F" w:rsidRPr="009C5807" w:rsidRDefault="00800C7F" w:rsidP="00685E34">
            <w:pPr>
              <w:pStyle w:val="TAL"/>
            </w:pPr>
            <w:r w:rsidRPr="009C5807">
              <w:t xml:space="preserve">DMRS </w:t>
            </w:r>
            <w:proofErr w:type="spellStart"/>
            <w:r w:rsidRPr="009C5807">
              <w:t>precoder</w:t>
            </w:r>
            <w:proofErr w:type="spellEnd"/>
            <w:r w:rsidRPr="009C5807">
              <w:t xml:space="preserve">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6FE7B5" w14:textId="77777777" w:rsidR="00800C7F" w:rsidRPr="009C5807" w:rsidRDefault="00800C7F" w:rsidP="00685E34">
            <w:pPr>
              <w:pStyle w:val="TAC"/>
            </w:pPr>
            <w:r w:rsidRPr="009C5807">
              <w:t>REG bundle size</w:t>
            </w:r>
          </w:p>
        </w:tc>
      </w:tr>
      <w:tr w:rsidR="00800C7F" w:rsidRPr="009C5807" w14:paraId="63689735" w14:textId="77777777" w:rsidTr="00685E34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8FCFE" w14:textId="77777777" w:rsidR="00800C7F" w:rsidRPr="009C5807" w:rsidRDefault="00800C7F" w:rsidP="00685E34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6E6D6B" w14:textId="77777777" w:rsidR="00800C7F" w:rsidRPr="009C5807" w:rsidRDefault="00800C7F" w:rsidP="00685E34">
            <w:pPr>
              <w:pStyle w:val="TAC"/>
            </w:pPr>
            <w:r w:rsidRPr="009C5807">
              <w:t>6</w:t>
            </w:r>
          </w:p>
        </w:tc>
      </w:tr>
      <w:tr w:rsidR="00800C7F" w:rsidRPr="009C5807" w14:paraId="7DD3A459" w14:textId="77777777" w:rsidTr="00685E34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7DB77A" w14:textId="77777777" w:rsidR="00800C7F" w:rsidRPr="009C5807" w:rsidRDefault="00800C7F" w:rsidP="00685E34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F49A62" w14:textId="77777777" w:rsidR="00800C7F" w:rsidRPr="009C5807" w:rsidRDefault="00800C7F" w:rsidP="00685E34">
            <w:pPr>
              <w:pStyle w:val="TAC"/>
            </w:pPr>
            <w:r w:rsidRPr="009C5807">
              <w:t>Normal</w:t>
            </w:r>
          </w:p>
        </w:tc>
      </w:tr>
      <w:tr w:rsidR="00800C7F" w:rsidRPr="009C5807" w14:paraId="04EE4548" w14:textId="77777777" w:rsidTr="00685E34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54E930" w14:textId="77777777" w:rsidR="00800C7F" w:rsidRPr="009C5807" w:rsidRDefault="00800C7F" w:rsidP="00685E34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9DD8" w14:textId="77777777" w:rsidR="00800C7F" w:rsidRPr="009C5807" w:rsidRDefault="00800C7F" w:rsidP="00685E34">
            <w:pPr>
              <w:pStyle w:val="TAC"/>
            </w:pPr>
            <w:r w:rsidRPr="009C5807">
              <w:t>Distributed</w:t>
            </w:r>
          </w:p>
        </w:tc>
      </w:tr>
    </w:tbl>
    <w:p w14:paraId="43E49E84" w14:textId="77777777" w:rsidR="00800C7F" w:rsidRPr="009C5807" w:rsidRDefault="00800C7F" w:rsidP="00800C7F"/>
    <w:p w14:paraId="34A2131B" w14:textId="77777777" w:rsidR="00800C7F" w:rsidRPr="009C5807" w:rsidRDefault="00800C7F" w:rsidP="00800C7F">
      <w:pPr>
        <w:pStyle w:val="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48C3D4E4" w14:textId="77777777" w:rsidR="00800C7F" w:rsidRPr="009C5807" w:rsidRDefault="00800C7F" w:rsidP="00800C7F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05B60792">
          <v:shape id="_x0000_i1026" type="#_x0000_t75" style="width:11.95pt;height:19.45pt" o:ole="">
            <v:imagedata r:id="rId14" o:title=""/>
          </v:shape>
          <o:OLEObject Type="Embed" ProgID="Equation.3" ShapeID="_x0000_i1026" DrawAspect="Content" ObjectID="_1703330108" r:id="rId16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1BCAFFC1" w14:textId="77777777" w:rsidR="00800C7F" w:rsidRPr="009C5807" w:rsidRDefault="00800C7F" w:rsidP="00800C7F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8.5.2.2-1 for FR1.</w:t>
      </w:r>
    </w:p>
    <w:p w14:paraId="55C2492F" w14:textId="527E512A" w:rsidR="00800C7F" w:rsidRPr="009C5807" w:rsidRDefault="00800C7F" w:rsidP="00800C7F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8.5.2.2-2 for FR2 with scaling factor N=8</w:t>
      </w:r>
      <w:ins w:id="39" w:author="CATT" w:date="2022-01-09T00:30:00Z">
        <w:r w:rsidR="00A6094B" w:rsidRPr="00A6094B">
          <w:rPr>
            <w:rFonts w:eastAsia="?? ??"/>
          </w:rPr>
          <w:t xml:space="preserve"> </w:t>
        </w:r>
        <w:r w:rsidR="00A6094B">
          <w:rPr>
            <w:rFonts w:eastAsia="?? ??"/>
          </w:rPr>
          <w:t>when [</w:t>
        </w:r>
        <w:r w:rsidR="00A6094B">
          <w:rPr>
            <w:lang w:val="en-US" w:eastAsia="zh-CN"/>
          </w:rPr>
          <w:t>enable high speed measurement for FR2</w:t>
        </w:r>
        <w:r w:rsidR="00A6094B">
          <w:rPr>
            <w:iCs/>
            <w:lang w:val="en-US" w:eastAsia="zh-CN"/>
          </w:rPr>
          <w:t>]</w:t>
        </w:r>
        <w:r w:rsidR="00A6094B">
          <w:rPr>
            <w:lang w:val="en-US" w:eastAsia="zh-CN"/>
          </w:rPr>
          <w:t xml:space="preserve"> is not configured. Scaling factor N=2 when [enable high speed measurement for FR2] is configured and [RRM requirement for Sets] is configured and set to [set1]. Scaling factor N=6 when [enable high speed measurement for FR2] is configured and [RRM requirement for Sets] is configured and set to [set2].</w:t>
        </w:r>
      </w:ins>
    </w:p>
    <w:p w14:paraId="197E6126" w14:textId="77777777" w:rsidR="00800C7F" w:rsidRPr="009C5807" w:rsidRDefault="00800C7F" w:rsidP="00800C7F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061B6D0" w14:textId="77777777" w:rsidR="00800C7F" w:rsidRPr="009C5807" w:rsidRDefault="00800C7F" w:rsidP="00800C7F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SSB.</w:t>
      </w:r>
    </w:p>
    <w:p w14:paraId="5FAF1264" w14:textId="77777777" w:rsidR="00800C7F" w:rsidRPr="009C5807" w:rsidRDefault="00800C7F" w:rsidP="00800C7F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5A617572" w14:textId="77777777" w:rsidR="00800C7F" w:rsidRPr="009C5807" w:rsidRDefault="00800C7F" w:rsidP="00800C7F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7E37E90" w14:textId="77777777" w:rsidR="00800C7F" w:rsidRPr="009C5807" w:rsidRDefault="00800C7F" w:rsidP="00800C7F">
      <w:pPr>
        <w:pStyle w:val="B1"/>
      </w:pPr>
      <w:proofErr w:type="gramStart"/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BFD-RS resource is not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  <w:proofErr w:type="gramEnd"/>
    </w:p>
    <w:p w14:paraId="1D7B4696" w14:textId="77777777" w:rsidR="00800C7F" w:rsidRPr="009C5807" w:rsidRDefault="00800C7F" w:rsidP="00800C7F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D4FAE07" w14:textId="77777777" w:rsidR="00800C7F" w:rsidRPr="009C5807" w:rsidRDefault="00800C7F" w:rsidP="00800C7F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14D40B9A" w14:textId="77777777" w:rsidR="00800C7F" w:rsidRPr="009C5807" w:rsidRDefault="00800C7F" w:rsidP="00800C7F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25CDCA3F" w14:textId="77777777" w:rsidR="00800C7F" w:rsidRPr="009C5807" w:rsidRDefault="00800C7F" w:rsidP="00800C7F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2D4884F" w14:textId="77777777" w:rsidR="00800C7F" w:rsidRPr="009C5807" w:rsidRDefault="00800C7F" w:rsidP="00800C7F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E7E2C19" w14:textId="6390339F" w:rsidR="00800C7F" w:rsidRPr="009C5807" w:rsidRDefault="00800C7F" w:rsidP="00800C7F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196E760E" w14:textId="77777777" w:rsidR="00800C7F" w:rsidRPr="009C5807" w:rsidRDefault="00800C7F" w:rsidP="00800C7F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3DB3A8B0" w14:textId="77777777" w:rsidR="00800C7F" w:rsidRPr="009C5807" w:rsidRDefault="00800C7F" w:rsidP="00800C7F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</w:t>
      </w:r>
      <w:r w:rsidRPr="00D16B02">
        <w:t>if the BFD-RS resource outside measurement gap is</w:t>
      </w:r>
    </w:p>
    <w:p w14:paraId="305B4B38" w14:textId="77777777" w:rsidR="00800C7F" w:rsidRDefault="00800C7F" w:rsidP="00800C7F">
      <w:pPr>
        <w:pStyle w:val="B2"/>
      </w:pPr>
      <w:r w:rsidRPr="009C5807">
        <w:t>-</w:t>
      </w:r>
      <w:r w:rsidRPr="009C5807">
        <w:tab/>
        <w:t xml:space="preserve">not overlapped </w:t>
      </w:r>
      <w:r>
        <w:t xml:space="preserve">with </w:t>
      </w:r>
      <w:r w:rsidRPr="009C5807">
        <w:t xml:space="preserve"> the SSB symbols indicated by SSB-</w:t>
      </w:r>
      <w:proofErr w:type="spellStart"/>
      <w:r w:rsidRPr="009C5807">
        <w:t>ToMeasure</w:t>
      </w:r>
      <w:proofErr w:type="spellEnd"/>
      <w:r w:rsidRPr="009C5807">
        <w:t xml:space="preserve"> and 1 </w:t>
      </w:r>
      <w:r>
        <w:t xml:space="preserve">data </w:t>
      </w:r>
      <w:r w:rsidRPr="009C5807">
        <w:t>symbol before each consecutive SSB symbols indicated by SSB-</w:t>
      </w:r>
      <w:proofErr w:type="spellStart"/>
      <w:r w:rsidRPr="009C5807">
        <w:t>ToMeasure</w:t>
      </w:r>
      <w:proofErr w:type="spellEnd"/>
      <w:r w:rsidRPr="009C5807">
        <w:t xml:space="preserve"> and 1 </w:t>
      </w:r>
      <w:r>
        <w:t xml:space="preserve">data </w:t>
      </w:r>
      <w:r w:rsidRPr="009C5807">
        <w:t>symbol after each consecutive SSB symbols indicated by SSB-</w:t>
      </w:r>
      <w:proofErr w:type="spellStart"/>
      <w:r w:rsidRPr="009C5807">
        <w:t>ToMeasure</w:t>
      </w:r>
      <w:proofErr w:type="spellEnd"/>
      <w:r w:rsidRPr="009C5807">
        <w:t>, given that SSB-</w:t>
      </w:r>
      <w:proofErr w:type="spellStart"/>
      <w:r w:rsidRPr="009C5807">
        <w:t>ToMeasure</w:t>
      </w:r>
      <w:proofErr w:type="spellEnd"/>
      <w:r w:rsidRPr="009C5807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</w:t>
      </w:r>
      <w:r w:rsidRPr="009C5807">
        <w:t>;</w:t>
      </w:r>
    </w:p>
    <w:p w14:paraId="396170AC" w14:textId="77777777" w:rsidR="00800C7F" w:rsidRPr="009C5807" w:rsidRDefault="00800C7F" w:rsidP="00800C7F">
      <w:pPr>
        <w:pStyle w:val="B1"/>
        <w:ind w:left="851"/>
      </w:pPr>
      <w:r>
        <w:t>-</w:t>
      </w:r>
      <w:r>
        <w:tab/>
        <w:t xml:space="preserve">not overlapped with the RSSI symbols indicated by </w:t>
      </w:r>
      <w:proofErr w:type="spellStart"/>
      <w:r w:rsidRPr="007C55F6">
        <w:t>ss</w:t>
      </w:r>
      <w:proofErr w:type="spellEnd"/>
      <w:r w:rsidRPr="007C55F6">
        <w:t>-RSSI-Measurement</w:t>
      </w:r>
      <w:r>
        <w:t xml:space="preserve"> and 1 data symbol before each RSSI symbol indicated by </w:t>
      </w:r>
      <w:proofErr w:type="spellStart"/>
      <w:r w:rsidRPr="007C55F6">
        <w:t>ss</w:t>
      </w:r>
      <w:proofErr w:type="spellEnd"/>
      <w:r w:rsidRPr="007C55F6">
        <w:t>-RSSI-Measurement</w:t>
      </w:r>
      <w:r>
        <w:t xml:space="preserve"> and 1 data symbol after each RSSI symbol indicated by </w:t>
      </w:r>
      <w:proofErr w:type="spellStart"/>
      <w:r w:rsidRPr="007C55F6">
        <w:t>ss</w:t>
      </w:r>
      <w:proofErr w:type="spellEnd"/>
      <w:r w:rsidRPr="007C55F6">
        <w:t>-RSSI-Measurement</w:t>
      </w:r>
      <w:r>
        <w:t xml:space="preserve">, given that </w:t>
      </w:r>
      <w:proofErr w:type="spellStart"/>
      <w:r w:rsidRPr="007C55F6">
        <w:t>ss</w:t>
      </w:r>
      <w:proofErr w:type="spellEnd"/>
      <w:r w:rsidRPr="007C55F6">
        <w:t>-RSSI-Measurement</w:t>
      </w:r>
      <w:r>
        <w:t xml:space="preserve"> is configured.</w:t>
      </w:r>
      <w:r w:rsidRPr="009C5807">
        <w:t>-</w:t>
      </w:r>
      <w:r w:rsidRPr="009C5807">
        <w:tab/>
      </w:r>
      <w:proofErr w:type="spellStart"/>
      <w:r w:rsidRPr="009C5807">
        <w:t>P</w:t>
      </w:r>
      <w:r w:rsidRPr="007C55F6">
        <w:t>sharing</w:t>
      </w:r>
      <w:proofErr w:type="spellEnd"/>
      <w:r w:rsidRPr="007C55F6">
        <w:t xml:space="preserve"> factor </w:t>
      </w:r>
      <w:r w:rsidRPr="009C5807">
        <w:t>= 3, otherwise.</w:t>
      </w:r>
    </w:p>
    <w:p w14:paraId="6A2C3B57" w14:textId="77777777" w:rsidR="00800C7F" w:rsidRDefault="00800C7F" w:rsidP="00800C7F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3DED7609" w14:textId="77777777" w:rsidR="00800C7F" w:rsidRDefault="00800C7F" w:rsidP="00800C7F">
      <w:pPr>
        <w:ind w:left="568"/>
      </w:pPr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59D613A8" w14:textId="77777777" w:rsidR="00800C7F" w:rsidRDefault="00800C7F" w:rsidP="00800C7F">
      <w:r w:rsidRPr="009C5807">
        <w:t>Longer evaluation period would be expected if the combination of BFD-RS resource, SMTC occasion and measurement gap configurations does not meet pervious conditions.</w:t>
      </w:r>
    </w:p>
    <w:p w14:paraId="04BCEC73" w14:textId="77777777" w:rsidR="00800C7F" w:rsidRPr="00A5585E" w:rsidRDefault="00800C7F" w:rsidP="00800C7F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EC7B824" w14:textId="77777777" w:rsidR="00800C7F" w:rsidRPr="00824925" w:rsidRDefault="00800C7F" w:rsidP="00800C7F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</w:t>
      </w:r>
      <w:proofErr w:type="gramStart"/>
      <w:r>
        <w:rPr>
          <w:vertAlign w:val="subscript"/>
        </w:rPr>
        <w:t>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EF0180B" w14:textId="77777777" w:rsidR="00800C7F" w:rsidRPr="009C5807" w:rsidRDefault="00800C7F" w:rsidP="00800C7F">
      <w:pPr>
        <w:pStyle w:val="TH"/>
      </w:pPr>
      <w:r w:rsidRPr="009C5807">
        <w:t xml:space="preserve">Table 8.5.2.2-1: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00C7F" w:rsidRPr="009C5807" w14:paraId="6BEEF93B" w14:textId="77777777" w:rsidTr="00685E3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251A" w14:textId="77777777" w:rsidR="00800C7F" w:rsidRPr="009C5807" w:rsidRDefault="00800C7F" w:rsidP="00685E3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3EC0" w14:textId="77777777" w:rsidR="00800C7F" w:rsidRPr="009C5807" w:rsidRDefault="00800C7F" w:rsidP="00685E34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800C7F" w:rsidRPr="009C5807" w14:paraId="36383741" w14:textId="77777777" w:rsidTr="00685E3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3017" w14:textId="77777777" w:rsidR="00800C7F" w:rsidRPr="009C5807" w:rsidRDefault="00800C7F" w:rsidP="00685E3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AC50" w14:textId="77777777" w:rsidR="00800C7F" w:rsidRPr="009C5807" w:rsidRDefault="00800C7F" w:rsidP="00685E34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800C7F" w:rsidRPr="00DE38C9" w14:paraId="4D70B74A" w14:textId="77777777" w:rsidTr="00685E3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8950" w14:textId="77777777" w:rsidR="00800C7F" w:rsidRPr="009C5807" w:rsidRDefault="00800C7F" w:rsidP="00685E3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8D97" w14:textId="77777777" w:rsidR="00800C7F" w:rsidRPr="007C55F6" w:rsidRDefault="00800C7F" w:rsidP="00685E3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800C7F" w:rsidRPr="009C5807" w14:paraId="77C8D7E2" w14:textId="77777777" w:rsidTr="00685E3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7F20" w14:textId="77777777" w:rsidR="00800C7F" w:rsidRPr="009C5807" w:rsidRDefault="00800C7F" w:rsidP="00685E3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E863" w14:textId="77777777" w:rsidR="00800C7F" w:rsidRPr="009C5807" w:rsidRDefault="00800C7F" w:rsidP="00685E34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00C7F" w:rsidRPr="009C5807" w14:paraId="2917FE32" w14:textId="77777777" w:rsidTr="00685E3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E299" w14:textId="77777777" w:rsidR="00800C7F" w:rsidRPr="009C5807" w:rsidRDefault="00800C7F" w:rsidP="00685E3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</w:t>
            </w:r>
            <w:proofErr w:type="gramStart"/>
            <w:r w:rsidRPr="009C5807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9FDD21B" wp14:editId="19724CB9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187F8C53" w14:textId="77777777" w:rsidR="00800C7F" w:rsidRPr="009C5807" w:rsidRDefault="00800C7F" w:rsidP="00800C7F">
      <w:pPr>
        <w:rPr>
          <w:rFonts w:eastAsia="?? ??"/>
        </w:rPr>
      </w:pPr>
    </w:p>
    <w:p w14:paraId="7036FC8E" w14:textId="77777777" w:rsidR="00800C7F" w:rsidRPr="009C5807" w:rsidRDefault="00800C7F" w:rsidP="00800C7F">
      <w:pPr>
        <w:pStyle w:val="TAH"/>
      </w:pPr>
      <w:r w:rsidRPr="009C5807">
        <w:lastRenderedPageBreak/>
        <w:t xml:space="preserve">Table 8.5.2.2-2: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00C7F" w:rsidRPr="009C5807" w14:paraId="3573094E" w14:textId="77777777" w:rsidTr="00685E3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BA77" w14:textId="77777777" w:rsidR="00800C7F" w:rsidRPr="009C5807" w:rsidRDefault="00800C7F" w:rsidP="00685E3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29D8" w14:textId="77777777" w:rsidR="00800C7F" w:rsidRPr="009C5807" w:rsidRDefault="00800C7F" w:rsidP="00685E34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800C7F" w:rsidRPr="00DE38C9" w14:paraId="3BD7E001" w14:textId="77777777" w:rsidTr="00685E3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B3E7" w14:textId="77777777" w:rsidR="00800C7F" w:rsidRPr="009C5807" w:rsidRDefault="00800C7F" w:rsidP="00685E3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7218" w14:textId="77777777" w:rsidR="00800C7F" w:rsidRPr="007C55F6" w:rsidRDefault="00800C7F" w:rsidP="00685E3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800C7F" w:rsidRPr="00DE38C9" w14:paraId="3B47ABB9" w14:textId="77777777" w:rsidTr="00685E3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65AC" w14:textId="77777777" w:rsidR="00800C7F" w:rsidRPr="009C5807" w:rsidRDefault="00800C7F" w:rsidP="00685E3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531F" w14:textId="77777777" w:rsidR="00800C7F" w:rsidRPr="007C55F6" w:rsidRDefault="00800C7F" w:rsidP="00685E3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800C7F" w:rsidRPr="009C5807" w14:paraId="0F214952" w14:textId="77777777" w:rsidTr="00685E3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9B6B" w14:textId="77777777" w:rsidR="00800C7F" w:rsidRPr="009C5807" w:rsidRDefault="00800C7F" w:rsidP="00685E3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2F17" w14:textId="77777777" w:rsidR="00800C7F" w:rsidRPr="009C5807" w:rsidRDefault="00800C7F" w:rsidP="00685E3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800C7F" w:rsidRPr="009C5807" w14:paraId="124D6D10" w14:textId="77777777" w:rsidTr="00685E3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789A" w14:textId="77777777" w:rsidR="00800C7F" w:rsidRPr="009C5807" w:rsidRDefault="00800C7F" w:rsidP="00685E3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</w:t>
            </w:r>
            <w:proofErr w:type="gramStart"/>
            <w:r w:rsidRPr="009C5807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0F612DF" wp14:editId="0B3EE1A9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3F5DAC5F" w14:textId="77777777" w:rsidR="00800C7F" w:rsidRPr="009C5807" w:rsidRDefault="00800C7F" w:rsidP="00800C7F">
      <w:pPr>
        <w:rPr>
          <w:rFonts w:eastAsia="?? ??"/>
        </w:rPr>
      </w:pPr>
    </w:p>
    <w:p w14:paraId="07AA7CC6" w14:textId="77777777" w:rsidR="00800C7F" w:rsidRPr="009C5807" w:rsidRDefault="00800C7F" w:rsidP="00800C7F">
      <w:pPr>
        <w:pStyle w:val="4"/>
      </w:pPr>
      <w:r w:rsidRPr="009C5807">
        <w:t>8.5.2.3</w:t>
      </w:r>
      <w:r w:rsidRPr="009C5807">
        <w:tab/>
        <w:t>Measurement restriction for SSB based beam failure detection</w:t>
      </w:r>
    </w:p>
    <w:p w14:paraId="32817D9D" w14:textId="77777777" w:rsidR="00800C7F" w:rsidRPr="009C5807" w:rsidRDefault="00800C7F" w:rsidP="00800C7F">
      <w:pPr>
        <w:rPr>
          <w:lang w:eastAsia="zh-CN"/>
        </w:rPr>
      </w:pPr>
      <w:r w:rsidRPr="009C5807">
        <w:rPr>
          <w:lang w:eastAsia="zh-CN"/>
        </w:rPr>
        <w:t>The UE is required to be capable of measuring SSB for BFD without measurement gaps. T</w:t>
      </w:r>
      <w:r w:rsidRPr="009C5807">
        <w:t xml:space="preserve">he UE is required to perform the SSB measurements with measurement restrictions as described in the following </w:t>
      </w:r>
      <w:r>
        <w:t>scenarios</w:t>
      </w:r>
      <w:r w:rsidRPr="009C5807">
        <w:t>.</w:t>
      </w:r>
    </w:p>
    <w:p w14:paraId="2CBCC707" w14:textId="77777777" w:rsidR="00800C7F" w:rsidRPr="009C5807" w:rsidRDefault="00800C7F" w:rsidP="00800C7F">
      <w:r w:rsidRPr="009C5807">
        <w:t xml:space="preserve">For FR1, when the SSB for BFD measurement is in the same OFDM symbol as CSI-RS for RLM, BFD, CBD or L1-RSRP measurement, </w:t>
      </w:r>
    </w:p>
    <w:p w14:paraId="612C2CF6" w14:textId="77777777" w:rsidR="00800C7F" w:rsidRPr="009C5807" w:rsidRDefault="00800C7F" w:rsidP="00800C7F">
      <w:pPr>
        <w:pStyle w:val="B1"/>
      </w:pPr>
      <w:r w:rsidRPr="009C5807">
        <w:t>-</w:t>
      </w:r>
      <w:r w:rsidRPr="009C5807">
        <w:tab/>
        <w:t>If SSB and CSI-RS have same SCS, UE shall be able to measure the SSB for BFD measurement without any restriction;</w:t>
      </w:r>
    </w:p>
    <w:p w14:paraId="76C5B5E7" w14:textId="77777777" w:rsidR="00800C7F" w:rsidRPr="009C5807" w:rsidRDefault="00800C7F" w:rsidP="00800C7F">
      <w:pPr>
        <w:pStyle w:val="B1"/>
      </w:pPr>
      <w:r w:rsidRPr="009C5807">
        <w:t>-</w:t>
      </w:r>
      <w:r w:rsidRPr="009C5807">
        <w:tab/>
        <w:t>If SSB and CSI-RS have different SCS,</w:t>
      </w:r>
    </w:p>
    <w:p w14:paraId="19E04546" w14:textId="77777777" w:rsidR="00800C7F" w:rsidRPr="009C5807" w:rsidRDefault="00800C7F" w:rsidP="00800C7F">
      <w:pPr>
        <w:pStyle w:val="B2"/>
      </w:pPr>
      <w:r w:rsidRPr="009C5807">
        <w:t>-</w:t>
      </w:r>
      <w:r w:rsidRPr="009C5807">
        <w:tab/>
        <w:t xml:space="preserve">If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>, UE shall be able to measure the SSB for BFD measurement without any restriction;</w:t>
      </w:r>
    </w:p>
    <w:p w14:paraId="4BCE46B3" w14:textId="77777777" w:rsidR="00800C7F" w:rsidRPr="009C5807" w:rsidRDefault="00800C7F" w:rsidP="00800C7F">
      <w:pPr>
        <w:pStyle w:val="B2"/>
      </w:pPr>
      <w:r w:rsidRPr="009C5807">
        <w:t>-</w:t>
      </w:r>
      <w:r w:rsidRPr="009C5807">
        <w:tab/>
        <w:t xml:space="preserve">If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, UE is required to measure one of but not both SSB for BFD measurement and CSI-RS. Longer measurement period for SSB based BFD measurement is expected, and </w:t>
      </w:r>
      <w:r w:rsidRPr="009C5807">
        <w:rPr>
          <w:lang w:val="en-US"/>
        </w:rPr>
        <w:t>no requirements are defined.</w:t>
      </w:r>
    </w:p>
    <w:p w14:paraId="437B2AAD" w14:textId="77777777" w:rsidR="00800C7F" w:rsidRDefault="00800C7F" w:rsidP="00800C7F">
      <w:r w:rsidRPr="009C5807">
        <w:t xml:space="preserve">For FR2, when the SSB for BFD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 or different CCs in the same band</w:t>
      </w:r>
      <w:r w:rsidRPr="009C5807">
        <w:t xml:space="preserve">, UE is required to measure one of but not both SSB for BFD measurement and CSI-RS. Longer measurement period for SSB based BFD measurement is expected, and </w:t>
      </w:r>
      <w:r w:rsidRPr="009C5807">
        <w:rPr>
          <w:lang w:val="en-US"/>
        </w:rPr>
        <w:t>no requirements are defined</w:t>
      </w:r>
      <w:r w:rsidRPr="009C5807">
        <w:t>.</w:t>
      </w:r>
    </w:p>
    <w:p w14:paraId="52465F4D" w14:textId="57EF6F4D" w:rsidR="001818B5" w:rsidRDefault="00800C7F">
      <w:pPr>
        <w:rPr>
          <w:rFonts w:hint="eastAsia"/>
          <w:lang w:eastAsia="zh-CN"/>
        </w:rPr>
      </w:pPr>
      <w:r>
        <w:t>For FR2, if</w:t>
      </w:r>
      <w:r w:rsidRPr="00052771">
        <w:t xml:space="preserve"> </w:t>
      </w:r>
      <w:r>
        <w:t xml:space="preserve">the </w:t>
      </w:r>
      <w:r w:rsidRPr="00052771">
        <w:t xml:space="preserve">network configures </w:t>
      </w:r>
      <w:r>
        <w:t xml:space="preserve">same or </w:t>
      </w:r>
      <w:r w:rsidRPr="00052771">
        <w:t xml:space="preserve">mixed numerology between SSB </w:t>
      </w:r>
      <w:r w:rsidRPr="009C5807">
        <w:t xml:space="preserve">for BFD </w:t>
      </w:r>
      <w:r w:rsidRPr="009C5807">
        <w:rPr>
          <w:rFonts w:eastAsia="Malgun Gothic"/>
          <w:lang w:eastAsia="ja-JP"/>
        </w:rPr>
        <w:t>measurement</w:t>
      </w:r>
      <w:r w:rsidRPr="00052771">
        <w:t xml:space="preserve"> on one FR2 band and CSI-RS </w:t>
      </w:r>
      <w:r w:rsidRPr="009C5807">
        <w:t>for RLM, BFD, CBD</w:t>
      </w:r>
      <w:r>
        <w:t>,</w:t>
      </w:r>
      <w:r w:rsidRPr="009C5807">
        <w:t xml:space="preserve"> L1-RSRP</w:t>
      </w:r>
      <w:r w:rsidRPr="00FF6B74">
        <w:t xml:space="preserve"> </w:t>
      </w:r>
      <w:r w:rsidRPr="009C5807">
        <w:t>or L1-SINR measurement</w:t>
      </w:r>
      <w:r w:rsidRPr="00052771">
        <w:t xml:space="preserve"> on the other FR2 band</w:t>
      </w:r>
      <w:r>
        <w:t xml:space="preserve">, </w:t>
      </w:r>
      <w:r w:rsidRPr="00FA2ABC">
        <w:t>UE shall be able to perform the r</w:t>
      </w:r>
      <w:r>
        <w:t xml:space="preserve">elated SSB based measurements in one band without any measurement </w:t>
      </w:r>
      <w:r w:rsidRPr="00FA2ABC">
        <w:t>restriction</w:t>
      </w:r>
      <w:r>
        <w:t>s on the other band</w:t>
      </w:r>
      <w:r w:rsidRPr="00FA2ABC">
        <w:t>,</w:t>
      </w:r>
      <w:r>
        <w:t xml:space="preserve"> provided that</w:t>
      </w:r>
      <w:r w:rsidRPr="00052771">
        <w:t xml:space="preserve"> UE is </w:t>
      </w:r>
      <w:r>
        <w:t>capable of</w:t>
      </w:r>
      <w:r w:rsidRPr="00052771">
        <w:t xml:space="preserve"> </w:t>
      </w:r>
      <w:r>
        <w:t>independent beam management on this FR2 band pair.</w:t>
      </w:r>
    </w:p>
    <w:p w14:paraId="401DF073" w14:textId="4FD1CAB0" w:rsidR="00C12520" w:rsidRDefault="00C12520" w:rsidP="00C12520">
      <w:pPr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 xml:space="preserve">========================= </w:t>
      </w:r>
      <w:r>
        <w:rPr>
          <w:rFonts w:hint="eastAsia"/>
          <w:color w:val="FF0000"/>
          <w:sz w:val="24"/>
          <w:lang w:eastAsia="zh-CN"/>
        </w:rPr>
        <w:t>Third</w:t>
      </w:r>
      <w:r>
        <w:rPr>
          <w:color w:val="FF0000"/>
          <w:sz w:val="24"/>
          <w:lang w:eastAsia="zh-CN"/>
        </w:rPr>
        <w:t xml:space="preserve"> Change Request ===========================</w:t>
      </w:r>
    </w:p>
    <w:p w14:paraId="579E4863" w14:textId="77777777" w:rsidR="00C12520" w:rsidRDefault="00C12520" w:rsidP="00C12520">
      <w:pPr>
        <w:rPr>
          <w:rFonts w:hint="eastAsia"/>
          <w:color w:val="FF0000"/>
          <w:sz w:val="24"/>
          <w:lang w:eastAsia="zh-CN"/>
        </w:rPr>
      </w:pPr>
      <w:r w:rsidRPr="00DE6DA3">
        <w:rPr>
          <w:color w:val="FF0000"/>
          <w:sz w:val="24"/>
          <w:lang w:eastAsia="zh-CN"/>
        </w:rPr>
        <w:t>&lt;Unmodified text omitted &gt;</w:t>
      </w:r>
    </w:p>
    <w:p w14:paraId="49479A54" w14:textId="77777777" w:rsidR="00C12520" w:rsidRPr="009C5807" w:rsidRDefault="00C12520" w:rsidP="00C12520">
      <w:pPr>
        <w:pStyle w:val="3"/>
      </w:pPr>
      <w:r w:rsidRPr="009C5807">
        <w:t>8.5.5</w:t>
      </w:r>
      <w:r w:rsidRPr="009C5807">
        <w:tab/>
        <w:t>Requirements for SSB based candidate beam detection</w:t>
      </w:r>
    </w:p>
    <w:p w14:paraId="5AF85C6F" w14:textId="77777777" w:rsidR="00C12520" w:rsidRPr="009C5807" w:rsidRDefault="00C12520" w:rsidP="00C12520">
      <w:pPr>
        <w:pStyle w:val="4"/>
      </w:pPr>
      <w:r w:rsidRPr="009C5807">
        <w:rPr>
          <w:rFonts w:eastAsia="?? ??"/>
        </w:rPr>
        <w:t>8.5.5.1</w:t>
      </w:r>
      <w:r w:rsidRPr="009C5807">
        <w:rPr>
          <w:rFonts w:eastAsia="?? ??"/>
        </w:rPr>
        <w:tab/>
      </w:r>
      <w:r w:rsidRPr="009C5807">
        <w:t>Introduction</w:t>
      </w:r>
    </w:p>
    <w:p w14:paraId="04FEF8F3" w14:textId="77777777" w:rsidR="00C12520" w:rsidRPr="009C5807" w:rsidRDefault="00C12520" w:rsidP="00C12520">
      <w:r w:rsidRPr="009C5807">
        <w:t xml:space="preserve">The requirements in this clause apply for each SSB resource in the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66643ECE" wp14:editId="2ECA61D1">
            <wp:extent cx="133350" cy="200025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configured for a serving cell, provided that the SSBs configured for candidate </w:t>
      </w:r>
      <w:r w:rsidRPr="009C5807">
        <w:rPr>
          <w:rFonts w:cs="v5.0.0"/>
        </w:rPr>
        <w:t>beam detection</w:t>
      </w:r>
      <w:r w:rsidRPr="009C5807">
        <w:t xml:space="preserve"> are actually transmitted within UE active DL BWP during the entire evaluation period specified in clause 8.5.5.2.</w:t>
      </w:r>
      <w:r w:rsidRPr="00E30640">
        <w:t xml:space="preserve"> </w:t>
      </w:r>
      <w:r w:rsidRPr="00BE3911">
        <w:t>The requirements in this clause apply when UE is required to perform beam failure detection on no more than 1 serving cell per band</w:t>
      </w:r>
      <w:r>
        <w:t xml:space="preserve">. </w:t>
      </w:r>
    </w:p>
    <w:p w14:paraId="44A147F6" w14:textId="77777777" w:rsidR="00C12520" w:rsidRPr="009C5807" w:rsidRDefault="00C12520" w:rsidP="00C12520">
      <w:pPr>
        <w:pStyle w:val="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7A527F5B" w14:textId="77777777" w:rsidR="00C12520" w:rsidRPr="009C5807" w:rsidRDefault="00C12520" w:rsidP="00C12520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251767DE" wp14:editId="0DF87A6E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49ECC1D7" w14:textId="77777777" w:rsidR="00C12520" w:rsidRPr="009C5807" w:rsidRDefault="00C12520" w:rsidP="00C12520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1AD531A5" w14:textId="77777777" w:rsidR="00C12520" w:rsidRPr="009C5807" w:rsidRDefault="00C12520" w:rsidP="00C12520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8.5.5.2-1 for FR1.</w:t>
      </w:r>
    </w:p>
    <w:p w14:paraId="7FDE46ED" w14:textId="1403984C" w:rsidR="00C12520" w:rsidRPr="00C12520" w:rsidRDefault="00C12520" w:rsidP="00C12520">
      <w:pPr>
        <w:rPr>
          <w:rFonts w:eastAsia="?? ??" w:hint="eastAsia"/>
        </w:rPr>
      </w:pPr>
      <w:r w:rsidRPr="009C5807">
        <w:rPr>
          <w:rFonts w:eastAsia="?? ??"/>
        </w:rPr>
        <w:lastRenderedPageBreak/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8.5.5.2-2 for FR2 with scaling factor N=8</w:t>
      </w:r>
      <w:del w:id="40" w:author="CATT" w:date="2022-01-10T14:27:00Z">
        <w:r w:rsidRPr="009C5807" w:rsidDel="00C12520">
          <w:rPr>
            <w:rFonts w:eastAsia="?? ??"/>
          </w:rPr>
          <w:delText>.</w:delText>
        </w:r>
      </w:del>
      <w:ins w:id="41" w:author="CATT" w:date="2022-01-10T14:27:00Z">
        <w:r w:rsidRPr="00A6094B">
          <w:rPr>
            <w:rFonts w:eastAsia="?? ??"/>
          </w:rPr>
          <w:t xml:space="preserve"> </w:t>
        </w:r>
        <w:r>
          <w:rPr>
            <w:rFonts w:eastAsia="?? ??"/>
          </w:rPr>
          <w:t>when [</w:t>
        </w:r>
        <w:r>
          <w:rPr>
            <w:lang w:val="en-US" w:eastAsia="zh-CN"/>
          </w:rPr>
          <w:t>enable high speed measurement for FR2</w:t>
        </w:r>
        <w:r>
          <w:rPr>
            <w:iCs/>
            <w:lang w:val="en-US" w:eastAsia="zh-CN"/>
          </w:rPr>
          <w:t>]</w:t>
        </w:r>
        <w:r>
          <w:rPr>
            <w:lang w:val="en-US" w:eastAsia="zh-CN"/>
          </w:rPr>
          <w:t xml:space="preserve"> is not configured. Scaling factor N=2 when [enable high speed measurement for FR2] is configured and [RRM requirement for Sets] is configured and set to [set1]. Scaling factor N=6 when [enable high speed measurement for FR2] is configured and [RRM requirement for Sets] is configured and set to [set2].</w:t>
        </w:r>
      </w:ins>
    </w:p>
    <w:p w14:paraId="0D53F6F3" w14:textId="77777777" w:rsidR="00C12520" w:rsidRPr="009C5807" w:rsidRDefault="00C12520" w:rsidP="00C12520">
      <w:pPr>
        <w:rPr>
          <w:rFonts w:eastAsia="?? ??"/>
        </w:rPr>
      </w:pPr>
      <w:proofErr w:type="gramStart"/>
      <w:r w:rsidRPr="009C5807">
        <w:rPr>
          <w:rFonts w:eastAsia="?? ??"/>
        </w:rPr>
        <w:t>where</w:t>
      </w:r>
      <w:proofErr w:type="gramEnd"/>
      <w:r w:rsidRPr="009C5807">
        <w:rPr>
          <w:rFonts w:eastAsia="?? ??"/>
        </w:rPr>
        <w:t>,</w:t>
      </w:r>
    </w:p>
    <w:p w14:paraId="69357DB3" w14:textId="77777777" w:rsidR="00C12520" w:rsidRPr="009C5807" w:rsidRDefault="00C12520" w:rsidP="00C12520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424296C" w14:textId="77777777" w:rsidR="00C12520" w:rsidRPr="009C5807" w:rsidRDefault="00C12520" w:rsidP="00C12520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3A55F591" w14:textId="77777777" w:rsidR="00C12520" w:rsidRPr="009C5807" w:rsidRDefault="00C12520" w:rsidP="00C12520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0EBA93A5" w14:textId="77777777" w:rsidR="00C12520" w:rsidRPr="009C5807" w:rsidRDefault="00C12520" w:rsidP="00C12520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6BEDDDC" w14:textId="77777777" w:rsidR="00C12520" w:rsidRPr="009C5807" w:rsidRDefault="00C12520" w:rsidP="00C12520">
      <w:pPr>
        <w:pStyle w:val="B1"/>
      </w:pPr>
      <w:proofErr w:type="gramStart"/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  <w:proofErr w:type="gramEnd"/>
    </w:p>
    <w:p w14:paraId="03520E40" w14:textId="77777777" w:rsidR="00C12520" w:rsidRPr="009C5807" w:rsidRDefault="00C12520" w:rsidP="00C12520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DF9721B" w14:textId="77777777" w:rsidR="00C12520" w:rsidRPr="009C5807" w:rsidRDefault="00C12520" w:rsidP="00C12520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659B733D" w14:textId="77777777" w:rsidR="00C12520" w:rsidRPr="009C5807" w:rsidRDefault="00C12520" w:rsidP="00C12520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7A0DE7A" w14:textId="77777777" w:rsidR="00C12520" w:rsidRPr="009C5807" w:rsidRDefault="00C12520" w:rsidP="00C12520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183B6B4" w14:textId="77777777" w:rsidR="00C12520" w:rsidRPr="009C5807" w:rsidRDefault="00C12520" w:rsidP="00C12520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504DCB4" w14:textId="104180C7" w:rsidR="00C12520" w:rsidRPr="009C5807" w:rsidRDefault="00C12520" w:rsidP="00C12520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2693998B" w14:textId="77777777" w:rsidR="00C12520" w:rsidRPr="009C5807" w:rsidRDefault="00C12520" w:rsidP="00C12520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 </w:t>
      </w:r>
    </w:p>
    <w:p w14:paraId="07762D29" w14:textId="77777777" w:rsidR="00C12520" w:rsidRPr="009C5807" w:rsidRDefault="00C12520" w:rsidP="00C12520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5BAF3231" w14:textId="77777777" w:rsidR="00C12520" w:rsidRDefault="00C12520" w:rsidP="00C12520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6B2579C2" w14:textId="77777777" w:rsidR="00C12520" w:rsidRPr="009C5807" w:rsidRDefault="00C12520" w:rsidP="00C12520">
      <w:pPr>
        <w:pStyle w:val="B2"/>
      </w:pPr>
      <w:r>
        <w:t>-</w:t>
      </w:r>
      <w:r>
        <w:tab/>
        <w:t xml:space="preserve">not overlapped with the RSSI symbols indicated by </w:t>
      </w:r>
      <w:proofErr w:type="spellStart"/>
      <w:r w:rsidRPr="00091F15">
        <w:rPr>
          <w:i/>
        </w:rPr>
        <w:t>ss</w:t>
      </w:r>
      <w:proofErr w:type="spellEnd"/>
      <w:r w:rsidRPr="00091F15">
        <w:rPr>
          <w:i/>
        </w:rPr>
        <w:t>-RSSI-Measurement</w:t>
      </w:r>
      <w:r>
        <w:t xml:space="preserve"> and 1 data symbol before each RSSI symbol indicated by </w:t>
      </w:r>
      <w:proofErr w:type="spellStart"/>
      <w:r w:rsidRPr="00091F15">
        <w:rPr>
          <w:i/>
        </w:rPr>
        <w:t>ss</w:t>
      </w:r>
      <w:proofErr w:type="spellEnd"/>
      <w:r w:rsidRPr="00091F15">
        <w:rPr>
          <w:i/>
        </w:rPr>
        <w:t>-RSSI-Measurement</w:t>
      </w:r>
      <w:r>
        <w:t xml:space="preserve"> and 1 data symbol after each RSSI symbol indicated by </w:t>
      </w:r>
      <w:proofErr w:type="spellStart"/>
      <w:r w:rsidRPr="00091F15">
        <w:rPr>
          <w:i/>
        </w:rPr>
        <w:t>ss</w:t>
      </w:r>
      <w:proofErr w:type="spellEnd"/>
      <w:r w:rsidRPr="00091F15">
        <w:rPr>
          <w:i/>
        </w:rPr>
        <w:t>-RSSI-Measurement</w:t>
      </w:r>
      <w:r>
        <w:t xml:space="preserve">, given that </w:t>
      </w:r>
      <w:proofErr w:type="spellStart"/>
      <w:r w:rsidRPr="00091F15">
        <w:rPr>
          <w:i/>
        </w:rPr>
        <w:t>ss</w:t>
      </w:r>
      <w:proofErr w:type="spellEnd"/>
      <w:r w:rsidRPr="00091F15">
        <w:rPr>
          <w:i/>
        </w:rPr>
        <w:t>-RSSI-Measurement</w:t>
      </w:r>
      <w:r>
        <w:t xml:space="preserve"> is configured</w:t>
      </w:r>
    </w:p>
    <w:p w14:paraId="17BD0044" w14:textId="77777777" w:rsidR="00C12520" w:rsidRPr="009C5807" w:rsidRDefault="00C12520" w:rsidP="00C12520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rFonts w:eastAsia="Malgun Gothic"/>
          <w:lang w:val="en-US"/>
        </w:rPr>
        <w:t>= 3, otherwise.</w:t>
      </w:r>
    </w:p>
    <w:p w14:paraId="48BFDCB0" w14:textId="77777777" w:rsidR="00C12520" w:rsidRPr="009C5807" w:rsidRDefault="00C12520" w:rsidP="00C12520">
      <w:pPr>
        <w:rPr>
          <w:rFonts w:eastAsia="Malgun Gothic"/>
          <w:lang w:val="en-US"/>
        </w:rPr>
      </w:pPr>
      <w:proofErr w:type="gramStart"/>
      <w:r w:rsidRPr="009C5807">
        <w:t>where</w:t>
      </w:r>
      <w:proofErr w:type="gramEnd"/>
      <w:r w:rsidRPr="009C5807">
        <w:t xml:space="preserve">, </w:t>
      </w:r>
    </w:p>
    <w:p w14:paraId="03821752" w14:textId="77777777" w:rsidR="00C12520" w:rsidRPr="009C5807" w:rsidRDefault="00C12520" w:rsidP="00C12520">
      <w:pPr>
        <w:pStyle w:val="B1"/>
      </w:pPr>
      <w:r>
        <w:lastRenderedPageBreak/>
        <w:tab/>
      </w: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 xml:space="preserve">is present,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  <w:vertAlign w:val="subscript"/>
        </w:rPr>
        <w:t xml:space="preserve">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 xml:space="preserve">; Otherwise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 </w:t>
      </w:r>
    </w:p>
    <w:p w14:paraId="30C54DED" w14:textId="77777777" w:rsidR="00C12520" w:rsidRDefault="00C12520" w:rsidP="00C12520">
      <w:r w:rsidRPr="009C5807">
        <w:t>Longer evaluation period would be expected if the combination of the CBD-RS resource, SMTC occasion and measurement gap configurations does not meet pervious conditions.</w:t>
      </w:r>
    </w:p>
    <w:p w14:paraId="1C4B4C39" w14:textId="77777777" w:rsidR="00C12520" w:rsidRPr="00A5585E" w:rsidRDefault="00C12520" w:rsidP="00C12520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FB7F95B" w14:textId="77777777" w:rsidR="00C12520" w:rsidRPr="009C5807" w:rsidRDefault="00C12520" w:rsidP="00C12520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</w:t>
      </w:r>
      <w:proofErr w:type="gramStart"/>
      <w:r>
        <w:rPr>
          <w:vertAlign w:val="subscript"/>
        </w:rPr>
        <w:t>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1FE5D8F3" w14:textId="77777777" w:rsidR="00C12520" w:rsidRPr="00E30640" w:rsidRDefault="00C12520" w:rsidP="00C12520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4FC0A14B" w14:textId="77777777" w:rsidR="00C12520" w:rsidRPr="00E30640" w:rsidRDefault="00C12520" w:rsidP="00C12520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07D8C14" wp14:editId="3B73A4FF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</w:t>
      </w:r>
      <w:r w:rsidRPr="00F21186">
        <w:t xml:space="preserve">EN-DC or NE-DC or SA; or </w:t>
      </w:r>
      <w:proofErr w:type="spellStart"/>
      <w:r w:rsidRPr="00F21186">
        <w:t>PCell</w:t>
      </w:r>
      <w:proofErr w:type="spellEnd"/>
      <w:r w:rsidRPr="00F21186">
        <w:t xml:space="preserve"> in NR-DC</w:t>
      </w:r>
    </w:p>
    <w:p w14:paraId="2BF88ADF" w14:textId="77777777" w:rsidR="00C12520" w:rsidRDefault="00C12520" w:rsidP="00C12520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78F45191" w14:textId="77777777" w:rsidR="00C12520" w:rsidRPr="00EC47E5" w:rsidRDefault="00C12520" w:rsidP="00C12520">
      <w:pPr>
        <w:ind w:left="540"/>
      </w:pP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E8D9A49" wp14:editId="7964BF94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</w:t>
      </w:r>
      <w:proofErr w:type="spellStart"/>
      <w:r w:rsidRPr="00EC47E5">
        <w:t>PSCell</w:t>
      </w:r>
      <w:proofErr w:type="spellEnd"/>
      <w:r w:rsidRPr="00EC47E5">
        <w:t xml:space="preserve"> in NR-DC</w:t>
      </w:r>
    </w:p>
    <w:p w14:paraId="4FEA2F98" w14:textId="77777777" w:rsidR="00C12520" w:rsidRPr="00E30640" w:rsidRDefault="00C12520" w:rsidP="00C12520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</w:t>
      </w:r>
      <w:proofErr w:type="spellStart"/>
      <w:r w:rsidRPr="00EC47E5">
        <w:t>SCell</w:t>
      </w:r>
      <w:proofErr w:type="spellEnd"/>
      <w:r>
        <w:t>, 1 otherwise.</w:t>
      </w:r>
    </w:p>
    <w:p w14:paraId="6630C716" w14:textId="77777777" w:rsidR="00C12520" w:rsidRPr="00E30640" w:rsidRDefault="00C12520" w:rsidP="00C12520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9168189" wp14:editId="5F74267B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78529445" w14:textId="77777777" w:rsidR="00C12520" w:rsidRDefault="00C12520" w:rsidP="00C12520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130F0FE2" w14:textId="77777777" w:rsidR="00C12520" w:rsidRDefault="00C12520" w:rsidP="00C12520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43E10B79" w14:textId="77777777" w:rsidR="00C12520" w:rsidRPr="009C5807" w:rsidRDefault="00C12520" w:rsidP="00C12520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</w:p>
    <w:p w14:paraId="2B81E78B" w14:textId="77777777" w:rsidR="00C12520" w:rsidRPr="009C5807" w:rsidRDefault="00C12520" w:rsidP="00C12520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r w:rsidRPr="00E30640">
        <w:t>.</w:t>
      </w:r>
    </w:p>
    <w:p w14:paraId="319C7705" w14:textId="77777777" w:rsidR="00C12520" w:rsidRPr="009C5807" w:rsidRDefault="00C12520" w:rsidP="00C12520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12520" w:rsidRPr="009C5807" w14:paraId="2961ED6A" w14:textId="77777777" w:rsidTr="00DC2335">
        <w:trPr>
          <w:jc w:val="center"/>
        </w:trPr>
        <w:tc>
          <w:tcPr>
            <w:tcW w:w="2035" w:type="dxa"/>
            <w:shd w:val="clear" w:color="auto" w:fill="auto"/>
          </w:tcPr>
          <w:p w14:paraId="5A8EC525" w14:textId="77777777" w:rsidR="00C12520" w:rsidRPr="009C5807" w:rsidRDefault="00C12520" w:rsidP="00DC23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22DFD7A" w14:textId="77777777" w:rsidR="00C12520" w:rsidRPr="009C5807" w:rsidRDefault="00C12520" w:rsidP="00DC23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C12520" w:rsidRPr="00DE38C9" w14:paraId="3F421AE7" w14:textId="77777777" w:rsidTr="00DC2335">
        <w:trPr>
          <w:jc w:val="center"/>
        </w:trPr>
        <w:tc>
          <w:tcPr>
            <w:tcW w:w="2035" w:type="dxa"/>
            <w:shd w:val="clear" w:color="auto" w:fill="auto"/>
          </w:tcPr>
          <w:p w14:paraId="2CDDC8E9" w14:textId="77777777" w:rsidR="00C12520" w:rsidRPr="007C55F6" w:rsidRDefault="00C12520" w:rsidP="00DC2335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3715E79" w14:textId="77777777" w:rsidR="00C12520" w:rsidRPr="007C55F6" w:rsidRDefault="00C12520" w:rsidP="00DC2335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C12520" w:rsidRPr="009C5807" w14:paraId="789671ED" w14:textId="77777777" w:rsidTr="00DC2335">
        <w:trPr>
          <w:jc w:val="center"/>
        </w:trPr>
        <w:tc>
          <w:tcPr>
            <w:tcW w:w="2035" w:type="dxa"/>
            <w:shd w:val="clear" w:color="auto" w:fill="auto"/>
          </w:tcPr>
          <w:p w14:paraId="660EECAD" w14:textId="77777777" w:rsidR="00C12520" w:rsidRPr="009C5807" w:rsidRDefault="00C12520" w:rsidP="00DC233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59AA41A" w14:textId="77777777" w:rsidR="00C12520" w:rsidRPr="009C5807" w:rsidRDefault="00C12520" w:rsidP="00DC2335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C12520" w:rsidRPr="009C5807" w14:paraId="3E4F038C" w14:textId="77777777" w:rsidTr="00DC2335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E9D944C" w14:textId="77777777" w:rsidR="00C12520" w:rsidRPr="009C5807" w:rsidRDefault="00C12520" w:rsidP="00DC2335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</w:t>
            </w:r>
            <w:proofErr w:type="gramStart"/>
            <w:r w:rsidRPr="009C5807">
              <w:t xml:space="preserve">set </w:t>
            </w:r>
            <w:proofErr w:type="gramEnd"/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5F521FE" wp14:editId="2825B091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847E6D3" w14:textId="77777777" w:rsidR="00C12520" w:rsidRPr="009C5807" w:rsidRDefault="00C12520" w:rsidP="00C12520">
      <w:pPr>
        <w:rPr>
          <w:rFonts w:eastAsia="?? ??"/>
        </w:rPr>
      </w:pPr>
    </w:p>
    <w:p w14:paraId="796F2C1A" w14:textId="77777777" w:rsidR="00C12520" w:rsidRPr="009C5807" w:rsidRDefault="00C12520" w:rsidP="00C12520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12520" w:rsidRPr="009C5807" w14:paraId="1A335B9D" w14:textId="77777777" w:rsidTr="00DC2335">
        <w:trPr>
          <w:jc w:val="center"/>
        </w:trPr>
        <w:tc>
          <w:tcPr>
            <w:tcW w:w="2035" w:type="dxa"/>
            <w:shd w:val="clear" w:color="auto" w:fill="auto"/>
          </w:tcPr>
          <w:p w14:paraId="38FBE099" w14:textId="77777777" w:rsidR="00C12520" w:rsidRPr="009C5807" w:rsidRDefault="00C12520" w:rsidP="00DC23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1E430DD" w14:textId="77777777" w:rsidR="00C12520" w:rsidRPr="009C5807" w:rsidRDefault="00C12520" w:rsidP="00DC23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C12520" w:rsidRPr="00DE38C9" w14:paraId="2E1EF25D" w14:textId="77777777" w:rsidTr="00DC2335">
        <w:trPr>
          <w:jc w:val="center"/>
        </w:trPr>
        <w:tc>
          <w:tcPr>
            <w:tcW w:w="2035" w:type="dxa"/>
            <w:shd w:val="clear" w:color="auto" w:fill="auto"/>
          </w:tcPr>
          <w:p w14:paraId="3F4E5AE5" w14:textId="77777777" w:rsidR="00C12520" w:rsidRPr="007C55F6" w:rsidRDefault="00C12520" w:rsidP="00DC2335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C01DA42" w14:textId="77777777" w:rsidR="00C12520" w:rsidRPr="007C55F6" w:rsidRDefault="00C12520" w:rsidP="00DC2335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C12520" w:rsidRPr="00DE38C9" w14:paraId="4D88D9A7" w14:textId="77777777" w:rsidTr="00DC2335">
        <w:trPr>
          <w:jc w:val="center"/>
        </w:trPr>
        <w:tc>
          <w:tcPr>
            <w:tcW w:w="2035" w:type="dxa"/>
            <w:shd w:val="clear" w:color="auto" w:fill="auto"/>
          </w:tcPr>
          <w:p w14:paraId="7444B233" w14:textId="77777777" w:rsidR="00C12520" w:rsidRPr="009C5807" w:rsidRDefault="00C12520" w:rsidP="00DC233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A753542" w14:textId="77777777" w:rsidR="00C12520" w:rsidRPr="007C55F6" w:rsidRDefault="00C12520" w:rsidP="00DC2335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C12520" w:rsidRPr="009C5807" w14:paraId="6506C233" w14:textId="77777777" w:rsidTr="00DC2335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612A9BF" w14:textId="77777777" w:rsidR="00C12520" w:rsidRPr="009C5807" w:rsidRDefault="00C12520" w:rsidP="00DC2335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</w:t>
            </w:r>
            <w:proofErr w:type="gramStart"/>
            <w:r w:rsidRPr="009C5807">
              <w:t xml:space="preserve">set </w:t>
            </w:r>
            <w:proofErr w:type="gramEnd"/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8F3735B" wp14:editId="3E9D4B3E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F55191C" w14:textId="77777777" w:rsidR="00C12520" w:rsidRPr="009C5807" w:rsidRDefault="00C12520" w:rsidP="00C12520">
      <w:pPr>
        <w:rPr>
          <w:lang w:eastAsia="zh-CN"/>
        </w:rPr>
      </w:pPr>
    </w:p>
    <w:p w14:paraId="0EB1274F" w14:textId="77777777" w:rsidR="00C12520" w:rsidRPr="009C5807" w:rsidRDefault="00C12520" w:rsidP="00C12520">
      <w:pPr>
        <w:pStyle w:val="4"/>
      </w:pPr>
      <w:r w:rsidRPr="009C5807">
        <w:t>8.5.5.3</w:t>
      </w:r>
      <w:r w:rsidRPr="009C5807">
        <w:tab/>
        <w:t>Measurement restriction for SSB based candidate beam detection</w:t>
      </w:r>
    </w:p>
    <w:p w14:paraId="3D3DB6E6" w14:textId="77777777" w:rsidR="00C12520" w:rsidRPr="009C5807" w:rsidRDefault="00C12520" w:rsidP="00C12520">
      <w:r w:rsidRPr="009C5807">
        <w:t xml:space="preserve">For FR1, when the SSB for CBD measurement is in the same OFDM symbol as CSI-RS for RLM, BFD, CBD or L1-RSRP measurement, </w:t>
      </w:r>
    </w:p>
    <w:p w14:paraId="039E6E0D" w14:textId="77777777" w:rsidR="00C12520" w:rsidRPr="009C5807" w:rsidRDefault="00C12520" w:rsidP="00C12520">
      <w:pPr>
        <w:pStyle w:val="B1"/>
      </w:pPr>
      <w:r w:rsidRPr="009C5807">
        <w:t>-</w:t>
      </w:r>
      <w:r w:rsidRPr="009C5807">
        <w:tab/>
        <w:t>If SSB and CSI-RS have same SCS, UE shall be able to measure the SSB for CBD measurement without any restrictions;</w:t>
      </w:r>
    </w:p>
    <w:p w14:paraId="6FF089B0" w14:textId="77777777" w:rsidR="00C12520" w:rsidRPr="009C5807" w:rsidRDefault="00C12520" w:rsidP="00C12520">
      <w:pPr>
        <w:pStyle w:val="B1"/>
      </w:pPr>
      <w:r w:rsidRPr="009C5807">
        <w:t>-</w:t>
      </w:r>
      <w:r w:rsidRPr="009C5807">
        <w:tab/>
        <w:t>If SSB and CSI-RS have different SCS-</w:t>
      </w:r>
      <w:proofErr w:type="spellStart"/>
      <w:r w:rsidRPr="009C5807">
        <w:t>es</w:t>
      </w:r>
      <w:proofErr w:type="spellEnd"/>
      <w:r w:rsidRPr="009C5807">
        <w:t>,</w:t>
      </w:r>
    </w:p>
    <w:p w14:paraId="79DF2224" w14:textId="77777777" w:rsidR="00C12520" w:rsidRPr="009C5807" w:rsidRDefault="00C12520" w:rsidP="00C12520">
      <w:pPr>
        <w:pStyle w:val="B2"/>
      </w:pPr>
      <w:r w:rsidRPr="009C5807">
        <w:lastRenderedPageBreak/>
        <w:t>-</w:t>
      </w:r>
      <w:r w:rsidRPr="009C5807">
        <w:tab/>
        <w:t xml:space="preserve">If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>, UE shall be able to measure the SSB for CBD measurement without any restriction;</w:t>
      </w:r>
    </w:p>
    <w:p w14:paraId="002DAD01" w14:textId="77777777" w:rsidR="00C12520" w:rsidRPr="009C5807" w:rsidRDefault="00C12520" w:rsidP="00C12520">
      <w:pPr>
        <w:pStyle w:val="B2"/>
        <w:rPr>
          <w:lang w:val="en-US"/>
        </w:rPr>
      </w:pPr>
      <w:r w:rsidRPr="009C5807">
        <w:t>-</w:t>
      </w:r>
      <w:r w:rsidRPr="009C5807">
        <w:tab/>
        <w:t xml:space="preserve">If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>, UE is required to measure one of but not both SSB for CBD measurement and CSI-RS. Longer measurement period for SSB based CBD measurement is expected, an</w:t>
      </w:r>
      <w:bookmarkStart w:id="42" w:name="_GoBack"/>
      <w:bookmarkEnd w:id="42"/>
      <w:r w:rsidRPr="009C5807">
        <w:t xml:space="preserve">d </w:t>
      </w:r>
      <w:r w:rsidRPr="009C5807">
        <w:rPr>
          <w:lang w:val="en-US"/>
        </w:rPr>
        <w:t>no requirements are defined.</w:t>
      </w:r>
    </w:p>
    <w:p w14:paraId="73529E75" w14:textId="77777777" w:rsidR="00C12520" w:rsidRDefault="00C12520" w:rsidP="00C12520">
      <w:r w:rsidRPr="009C5807">
        <w:t xml:space="preserve">For FR2, when the SSB for CBD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 or different CCs in the same band</w:t>
      </w:r>
      <w:r w:rsidRPr="009C5807">
        <w:t xml:space="preserve">, UE is required to measure one of but not both SSB for CBD measurement and CSI-RS. Longer measurement period for SSB based CBD measurement is expected, and </w:t>
      </w:r>
      <w:r w:rsidRPr="009C5807">
        <w:rPr>
          <w:lang w:val="en-US"/>
        </w:rPr>
        <w:t>no requirements are defined</w:t>
      </w:r>
      <w:r w:rsidRPr="009C5807">
        <w:t>.</w:t>
      </w:r>
    </w:p>
    <w:p w14:paraId="4395D6F5" w14:textId="77777777" w:rsidR="00C12520" w:rsidRPr="009C5807" w:rsidRDefault="00C12520" w:rsidP="00C12520">
      <w:r>
        <w:t xml:space="preserve">For FR2, if </w:t>
      </w:r>
      <w:r w:rsidRPr="00052771">
        <w:t xml:space="preserve">network configures </w:t>
      </w:r>
      <w:r>
        <w:t xml:space="preserve">same or </w:t>
      </w:r>
      <w:r w:rsidRPr="00052771">
        <w:t xml:space="preserve">mixed numerology between SSB </w:t>
      </w:r>
      <w:r w:rsidRPr="009C5807">
        <w:t xml:space="preserve">for CBD </w:t>
      </w:r>
      <w:r w:rsidRPr="009C5807">
        <w:rPr>
          <w:rFonts w:eastAsia="Malgun Gothic"/>
          <w:lang w:eastAsia="ja-JP"/>
        </w:rPr>
        <w:t>measurement</w:t>
      </w:r>
      <w:r w:rsidRPr="00052771">
        <w:t xml:space="preserve"> on one FR2 band and CSI-RS </w:t>
      </w:r>
      <w:r w:rsidRPr="009C5807">
        <w:t>for RLM, BFD, CBD</w:t>
      </w:r>
      <w:r>
        <w:t>,</w:t>
      </w:r>
      <w:r w:rsidRPr="009C5807">
        <w:t xml:space="preserve"> L1-RSRP</w:t>
      </w:r>
      <w:r w:rsidRPr="00FF6B74">
        <w:t xml:space="preserve"> </w:t>
      </w:r>
      <w:r w:rsidRPr="009C5807">
        <w:t>or L1-SINR measurement</w:t>
      </w:r>
      <w:r w:rsidRPr="00052771">
        <w:t xml:space="preserve"> on the other FR2 band</w:t>
      </w:r>
      <w:r>
        <w:t>,</w:t>
      </w:r>
      <w:r w:rsidRPr="00822D0C">
        <w:t xml:space="preserve"> </w:t>
      </w:r>
      <w:r w:rsidRPr="00FA2ABC">
        <w:t>UE shall be able to perform the r</w:t>
      </w:r>
      <w:r>
        <w:t xml:space="preserve">elated SSB based measurements in one band without any measurement </w:t>
      </w:r>
      <w:r w:rsidRPr="00FA2ABC">
        <w:t>restriction</w:t>
      </w:r>
      <w:r>
        <w:t>s in the other band</w:t>
      </w:r>
      <w:proofErr w:type="gramStart"/>
      <w:r w:rsidRPr="00FA2ABC">
        <w:t>,</w:t>
      </w:r>
      <w:r>
        <w:t xml:space="preserve">  provided</w:t>
      </w:r>
      <w:proofErr w:type="gramEnd"/>
      <w:r>
        <w:t xml:space="preserve"> that</w:t>
      </w:r>
      <w:r w:rsidRPr="00052771">
        <w:t xml:space="preserve"> UE is </w:t>
      </w:r>
      <w:r>
        <w:t>capable of</w:t>
      </w:r>
      <w:r w:rsidRPr="00052771">
        <w:t xml:space="preserve"> </w:t>
      </w:r>
      <w:r>
        <w:t>independent beam management on this FR2 band pair.</w:t>
      </w:r>
    </w:p>
    <w:p w14:paraId="3898642B" w14:textId="77777777" w:rsidR="00C12520" w:rsidRDefault="00C12520" w:rsidP="00C12520">
      <w:pPr>
        <w:rPr>
          <w:color w:val="FF0000"/>
          <w:sz w:val="24"/>
          <w:lang w:eastAsia="zh-CN"/>
        </w:rPr>
      </w:pPr>
    </w:p>
    <w:p w14:paraId="3AE6B797" w14:textId="77777777" w:rsidR="00C12520" w:rsidRPr="00C12520" w:rsidRDefault="00C12520">
      <w:pPr>
        <w:rPr>
          <w:rFonts w:hint="eastAsia"/>
          <w:lang w:eastAsia="zh-CN"/>
        </w:rPr>
      </w:pPr>
    </w:p>
    <w:sectPr w:rsidR="00C12520" w:rsidRPr="00C1252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4F711" w14:textId="77777777" w:rsidR="000170D7" w:rsidRDefault="000170D7">
      <w:r>
        <w:separator/>
      </w:r>
    </w:p>
  </w:endnote>
  <w:endnote w:type="continuationSeparator" w:id="0">
    <w:p w14:paraId="6F5D884F" w14:textId="77777777" w:rsidR="000170D7" w:rsidRDefault="0001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A42D7" w14:textId="77777777" w:rsidR="000170D7" w:rsidRDefault="000170D7">
      <w:r>
        <w:separator/>
      </w:r>
    </w:p>
  </w:footnote>
  <w:footnote w:type="continuationSeparator" w:id="0">
    <w:p w14:paraId="4E41F35D" w14:textId="77777777" w:rsidR="000170D7" w:rsidRDefault="00017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70801E2C"/>
    <w:multiLevelType w:val="hybridMultilevel"/>
    <w:tmpl w:val="D45C8544"/>
    <w:lvl w:ilvl="0" w:tplc="33B040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0D7"/>
    <w:rsid w:val="00022E4A"/>
    <w:rsid w:val="000A6394"/>
    <w:rsid w:val="000B7FED"/>
    <w:rsid w:val="000C038A"/>
    <w:rsid w:val="000C6598"/>
    <w:rsid w:val="000D44B3"/>
    <w:rsid w:val="00105BA1"/>
    <w:rsid w:val="00145D43"/>
    <w:rsid w:val="001818B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043"/>
    <w:rsid w:val="002E472E"/>
    <w:rsid w:val="00305409"/>
    <w:rsid w:val="003609EF"/>
    <w:rsid w:val="0036231A"/>
    <w:rsid w:val="00374DD4"/>
    <w:rsid w:val="00382B33"/>
    <w:rsid w:val="003B5F12"/>
    <w:rsid w:val="003E1A36"/>
    <w:rsid w:val="00410371"/>
    <w:rsid w:val="004242F1"/>
    <w:rsid w:val="004B75B7"/>
    <w:rsid w:val="005079B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C7F"/>
    <w:rsid w:val="008040A8"/>
    <w:rsid w:val="008279FA"/>
    <w:rsid w:val="008626E7"/>
    <w:rsid w:val="00870EE7"/>
    <w:rsid w:val="00881DD8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893"/>
    <w:rsid w:val="009E3297"/>
    <w:rsid w:val="009F734F"/>
    <w:rsid w:val="00A246B6"/>
    <w:rsid w:val="00A47E70"/>
    <w:rsid w:val="00A50CF0"/>
    <w:rsid w:val="00A6094B"/>
    <w:rsid w:val="00A7671C"/>
    <w:rsid w:val="00AA2CBC"/>
    <w:rsid w:val="00AC5820"/>
    <w:rsid w:val="00AD1CD8"/>
    <w:rsid w:val="00B0795C"/>
    <w:rsid w:val="00B258BB"/>
    <w:rsid w:val="00B67B97"/>
    <w:rsid w:val="00B968C8"/>
    <w:rsid w:val="00BA3EC5"/>
    <w:rsid w:val="00BA51D9"/>
    <w:rsid w:val="00BB5DFC"/>
    <w:rsid w:val="00BD279D"/>
    <w:rsid w:val="00BD6BB8"/>
    <w:rsid w:val="00BE0425"/>
    <w:rsid w:val="00BF1493"/>
    <w:rsid w:val="00C12520"/>
    <w:rsid w:val="00C636DD"/>
    <w:rsid w:val="00C66BA2"/>
    <w:rsid w:val="00C870F6"/>
    <w:rsid w:val="00C95985"/>
    <w:rsid w:val="00CB5090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6DA3"/>
    <w:rsid w:val="00E023D0"/>
    <w:rsid w:val="00E13F3D"/>
    <w:rsid w:val="00E24EC1"/>
    <w:rsid w:val="00E34898"/>
    <w:rsid w:val="00E70F4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636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36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36D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636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36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636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636D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C636DD"/>
  </w:style>
  <w:style w:type="paragraph" w:styleId="af1">
    <w:name w:val="Revision"/>
    <w:hidden/>
    <w:uiPriority w:val="99"/>
    <w:semiHidden/>
    <w:rsid w:val="00C636D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636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36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36D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636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36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636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636D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C636DD"/>
  </w:style>
  <w:style w:type="paragraph" w:styleId="af1">
    <w:name w:val="Revision"/>
    <w:hidden/>
    <w:uiPriority w:val="99"/>
    <w:semiHidden/>
    <w:rsid w:val="00C636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5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B142C-203C-4BE1-B23F-049D85124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10</Pages>
  <Words>4060</Words>
  <Characters>23143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</cp:revision>
  <cp:lastPrinted>1900-12-31T16:00:00Z</cp:lastPrinted>
  <dcterms:created xsi:type="dcterms:W3CDTF">2022-01-07T00:35:00Z</dcterms:created>
  <dcterms:modified xsi:type="dcterms:W3CDTF">2022-01-10T06:28:00Z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