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38941398"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7777777" w:rsidR="004D3FFD" w:rsidRDefault="00000000">
            <w:pPr>
              <w:pStyle w:val="FP"/>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5" w:name="tableOfContents"/>
      <w:bookmarkEnd w:id="15"/>
      <w:r>
        <w:lastRenderedPageBreak/>
        <w:t>Contents</w:t>
      </w:r>
    </w:p>
    <w:p w14:paraId="4A1DF9FD" w14:textId="0E348547" w:rsidR="002B27AC" w:rsidRDefault="002B27AC">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_Toc121818531 \h </w:instrText>
      </w:r>
      <w:r>
        <w:fldChar w:fldCharType="separate"/>
      </w:r>
      <w:r>
        <w:t>9</w:t>
      </w:r>
      <w:r>
        <w:fldChar w:fldCharType="end"/>
      </w:r>
    </w:p>
    <w:p w14:paraId="7B0C2D82" w14:textId="0EF0DF94" w:rsidR="002B27AC" w:rsidRDefault="002B27A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_Toc121818532 \h </w:instrText>
      </w:r>
      <w:r>
        <w:fldChar w:fldCharType="separate"/>
      </w:r>
      <w:r>
        <w:t>11</w:t>
      </w:r>
      <w:r>
        <w:fldChar w:fldCharType="end"/>
      </w:r>
    </w:p>
    <w:p w14:paraId="1D3AC2D3" w14:textId="6B6C4C2B" w:rsidR="002B27AC" w:rsidRDefault="002B27A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_Toc121818533 \h </w:instrText>
      </w:r>
      <w:r>
        <w:fldChar w:fldCharType="separate"/>
      </w:r>
      <w:r>
        <w:t>11</w:t>
      </w:r>
      <w:r>
        <w:fldChar w:fldCharType="end"/>
      </w:r>
    </w:p>
    <w:p w14:paraId="7250D006" w14:textId="6D703865" w:rsidR="002B27AC" w:rsidRDefault="002B27A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_Toc121818534 \h </w:instrText>
      </w:r>
      <w:r>
        <w:fldChar w:fldCharType="separate"/>
      </w:r>
      <w:r>
        <w:t>12</w:t>
      </w:r>
      <w:r>
        <w:fldChar w:fldCharType="end"/>
      </w:r>
    </w:p>
    <w:p w14:paraId="214958F0" w14:textId="0AF01084" w:rsidR="002B27AC" w:rsidRDefault="002B27A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rPr>
          <w:lang w:eastAsia="zh-CN"/>
        </w:rPr>
        <w:t>Terms</w:t>
      </w:r>
      <w:r>
        <w:tab/>
      </w:r>
      <w:r>
        <w:fldChar w:fldCharType="begin"/>
      </w:r>
      <w:r>
        <w:instrText xml:space="preserve"> PAGEREF _Toc121818535 \h </w:instrText>
      </w:r>
      <w:r>
        <w:fldChar w:fldCharType="separate"/>
      </w:r>
      <w:r>
        <w:t>12</w:t>
      </w:r>
      <w:r>
        <w:fldChar w:fldCharType="end"/>
      </w:r>
    </w:p>
    <w:p w14:paraId="15E5B240" w14:textId="4803500D" w:rsidR="002B27AC" w:rsidRDefault="002B27A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_Toc121818536 \h </w:instrText>
      </w:r>
      <w:r>
        <w:fldChar w:fldCharType="separate"/>
      </w:r>
      <w:r>
        <w:t>14</w:t>
      </w:r>
      <w:r>
        <w:fldChar w:fldCharType="end"/>
      </w:r>
    </w:p>
    <w:p w14:paraId="27F40A88" w14:textId="0B2457F3" w:rsidR="002B27AC" w:rsidRDefault="002B27A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_Toc121818537 \h </w:instrText>
      </w:r>
      <w:r>
        <w:fldChar w:fldCharType="separate"/>
      </w:r>
      <w:r>
        <w:t>15</w:t>
      </w:r>
      <w:r>
        <w:fldChar w:fldCharType="end"/>
      </w:r>
    </w:p>
    <w:p w14:paraId="5844CF9B" w14:textId="6A621270" w:rsidR="002B27AC" w:rsidRDefault="002B27A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_Toc121818538 \h </w:instrText>
      </w:r>
      <w:r>
        <w:fldChar w:fldCharType="separate"/>
      </w:r>
      <w:r>
        <w:t>15</w:t>
      </w:r>
      <w:r>
        <w:fldChar w:fldCharType="end"/>
      </w:r>
    </w:p>
    <w:p w14:paraId="62DD6318" w14:textId="23B8B5FC" w:rsidR="002B27AC" w:rsidRDefault="002B27A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_Toc121818539 \h </w:instrText>
      </w:r>
      <w:r>
        <w:fldChar w:fldCharType="separate"/>
      </w:r>
      <w:r>
        <w:t>15</w:t>
      </w:r>
      <w:r>
        <w:fldChar w:fldCharType="end"/>
      </w:r>
    </w:p>
    <w:p w14:paraId="622F7E3C" w14:textId="50D7831B" w:rsidR="002B27AC" w:rsidRDefault="002B27AC">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_Toc121818540 \h </w:instrText>
      </w:r>
      <w:r>
        <w:fldChar w:fldCharType="separate"/>
      </w:r>
      <w:r>
        <w:t>15</w:t>
      </w:r>
      <w:r>
        <w:fldChar w:fldCharType="end"/>
      </w:r>
    </w:p>
    <w:p w14:paraId="530AC0ED" w14:textId="027D828E" w:rsidR="002B27AC" w:rsidRDefault="002B27AC">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_Toc121818541 \h </w:instrText>
      </w:r>
      <w:r>
        <w:fldChar w:fldCharType="separate"/>
      </w:r>
      <w:r>
        <w:t>16</w:t>
      </w:r>
      <w:r>
        <w:fldChar w:fldCharType="end"/>
      </w:r>
    </w:p>
    <w:p w14:paraId="5E982AF9" w14:textId="1F3A771B" w:rsidR="002B27AC" w:rsidRDefault="002B27AC">
      <w:pPr>
        <w:pStyle w:val="TOC4"/>
        <w:rPr>
          <w:rFonts w:asciiTheme="minorHAnsi" w:eastAsiaTheme="minorEastAsia" w:hAnsiTheme="minorHAnsi" w:cstheme="minorBidi"/>
          <w:sz w:val="22"/>
          <w:szCs w:val="22"/>
        </w:rPr>
      </w:pPr>
      <w:r w:rsidRPr="004C4753">
        <w:rPr>
          <w:rFonts w:cs="Arial"/>
        </w:rPr>
        <w:t>4.1.2.1</w:t>
      </w:r>
      <w:r>
        <w:rPr>
          <w:rFonts w:asciiTheme="minorHAnsi" w:eastAsiaTheme="minorEastAsia" w:hAnsiTheme="minorHAnsi" w:cstheme="minorBidi"/>
          <w:sz w:val="22"/>
          <w:szCs w:val="22"/>
        </w:rPr>
        <w:tab/>
      </w:r>
      <w:r w:rsidRPr="004C4753">
        <w:rPr>
          <w:rFonts w:cs="Arial"/>
        </w:rPr>
        <w:t>General</w:t>
      </w:r>
      <w:r>
        <w:tab/>
      </w:r>
      <w:r>
        <w:fldChar w:fldCharType="begin"/>
      </w:r>
      <w:r>
        <w:instrText xml:space="preserve"> PAGEREF _Toc121818542 \h </w:instrText>
      </w:r>
      <w:r>
        <w:fldChar w:fldCharType="separate"/>
      </w:r>
      <w:r>
        <w:t>16</w:t>
      </w:r>
      <w:r>
        <w:fldChar w:fldCharType="end"/>
      </w:r>
    </w:p>
    <w:p w14:paraId="0EB57B5C" w14:textId="4E66E3BD" w:rsidR="002B27AC" w:rsidRDefault="002B27AC">
      <w:pPr>
        <w:pStyle w:val="TOC4"/>
        <w:rPr>
          <w:rFonts w:asciiTheme="minorHAnsi" w:eastAsiaTheme="minorEastAsia" w:hAnsiTheme="minorHAnsi" w:cstheme="minorBidi"/>
          <w:sz w:val="22"/>
          <w:szCs w:val="22"/>
        </w:rPr>
      </w:pPr>
      <w:r w:rsidRPr="004C4753">
        <w:rPr>
          <w:rFonts w:cs="Arial"/>
        </w:rPr>
        <w:t>4.1.2.2</w:t>
      </w:r>
      <w:r>
        <w:rPr>
          <w:rFonts w:asciiTheme="minorHAnsi" w:eastAsiaTheme="minorEastAsia" w:hAnsiTheme="minorHAnsi" w:cstheme="minorBidi"/>
          <w:sz w:val="22"/>
          <w:szCs w:val="22"/>
        </w:rPr>
        <w:tab/>
      </w:r>
      <w:r w:rsidRPr="004C4753">
        <w:rPr>
          <w:rFonts w:cs="Arial"/>
        </w:rPr>
        <w:t>Radiated characteristics measurements</w:t>
      </w:r>
      <w:r>
        <w:tab/>
      </w:r>
      <w:r>
        <w:fldChar w:fldCharType="begin"/>
      </w:r>
      <w:r>
        <w:instrText xml:space="preserve"> PAGEREF _Toc121818543 \h </w:instrText>
      </w:r>
      <w:r>
        <w:fldChar w:fldCharType="separate"/>
      </w:r>
      <w:r>
        <w:t>16</w:t>
      </w:r>
      <w:r>
        <w:fldChar w:fldCharType="end"/>
      </w:r>
    </w:p>
    <w:p w14:paraId="634A3749" w14:textId="3B5AF80E" w:rsidR="002B27AC" w:rsidRDefault="002B27AC">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_Toc121818544 \h </w:instrText>
      </w:r>
      <w:r>
        <w:fldChar w:fldCharType="separate"/>
      </w:r>
      <w:r>
        <w:t>17</w:t>
      </w:r>
      <w:r>
        <w:fldChar w:fldCharType="end"/>
      </w:r>
    </w:p>
    <w:p w14:paraId="3137D492" w14:textId="3403B13D" w:rsidR="002B27AC" w:rsidRDefault="002B27A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_Toc121818545 \h </w:instrText>
      </w:r>
      <w:r>
        <w:fldChar w:fldCharType="separate"/>
      </w:r>
      <w:r>
        <w:t>18</w:t>
      </w:r>
      <w:r>
        <w:fldChar w:fldCharType="end"/>
      </w:r>
    </w:p>
    <w:p w14:paraId="45E2B1D7" w14:textId="2E5BB11D" w:rsidR="002B27AC" w:rsidRDefault="002B27AC">
      <w:pPr>
        <w:pStyle w:val="TOC2"/>
        <w:rPr>
          <w:rFonts w:asciiTheme="minorHAnsi" w:eastAsiaTheme="minorEastAsia" w:hAnsiTheme="minorHAnsi" w:cstheme="minorBidi"/>
          <w:sz w:val="22"/>
          <w:szCs w:val="22"/>
        </w:rPr>
      </w:pPr>
      <w:r w:rsidRPr="004C4753">
        <w:rPr>
          <w:snapToGrid w:val="0"/>
        </w:rPr>
        <w:t>4.3</w:t>
      </w:r>
      <w:r>
        <w:rPr>
          <w:rFonts w:asciiTheme="minorHAnsi" w:eastAsiaTheme="minorEastAsia" w:hAnsiTheme="minorHAnsi" w:cstheme="minorBidi"/>
          <w:sz w:val="22"/>
          <w:szCs w:val="22"/>
        </w:rPr>
        <w:tab/>
      </w:r>
      <w:r w:rsidRPr="004C4753">
        <w:rPr>
          <w:snapToGrid w:val="0"/>
          <w:lang w:val="en-US" w:eastAsia="zh-CN"/>
        </w:rPr>
        <w:t>Repeater</w:t>
      </w:r>
      <w:r>
        <w:rPr>
          <w:lang w:eastAsia="zh-CN"/>
        </w:rPr>
        <w:t xml:space="preserve"> classes</w:t>
      </w:r>
      <w:r>
        <w:tab/>
      </w:r>
      <w:r>
        <w:fldChar w:fldCharType="begin"/>
      </w:r>
      <w:r>
        <w:instrText xml:space="preserve"> PAGEREF _Toc121818546 \h </w:instrText>
      </w:r>
      <w:r>
        <w:fldChar w:fldCharType="separate"/>
      </w:r>
      <w:r>
        <w:t>18</w:t>
      </w:r>
      <w:r>
        <w:fldChar w:fldCharType="end"/>
      </w:r>
    </w:p>
    <w:p w14:paraId="24CD65EA" w14:textId="4AFCF072" w:rsidR="002B27AC" w:rsidRDefault="002B27AC">
      <w:pPr>
        <w:pStyle w:val="TOC3"/>
        <w:rPr>
          <w:rFonts w:asciiTheme="minorHAnsi" w:eastAsiaTheme="minorEastAsia" w:hAnsiTheme="minorHAnsi" w:cstheme="minorBidi"/>
          <w:sz w:val="22"/>
          <w:szCs w:val="22"/>
        </w:rPr>
      </w:pPr>
      <w:r w:rsidRPr="004C4753">
        <w:rPr>
          <w:rFonts w:eastAsia="SimSun"/>
          <w:lang w:eastAsia="zh-CN"/>
        </w:rPr>
        <w:t>4.3.1</w:t>
      </w:r>
      <w:r>
        <w:rPr>
          <w:rFonts w:asciiTheme="minorHAnsi" w:eastAsiaTheme="minorEastAsia" w:hAnsiTheme="minorHAnsi" w:cstheme="minorBidi"/>
          <w:sz w:val="22"/>
          <w:szCs w:val="22"/>
        </w:rPr>
        <w:tab/>
      </w:r>
      <w:r w:rsidRPr="004C4753">
        <w:rPr>
          <w:rFonts w:eastAsia="SimSun"/>
          <w:lang w:eastAsia="zh-CN"/>
        </w:rPr>
        <w:t>Repeater class for downlink</w:t>
      </w:r>
      <w:r>
        <w:tab/>
      </w:r>
      <w:r>
        <w:fldChar w:fldCharType="begin"/>
      </w:r>
      <w:r>
        <w:instrText xml:space="preserve"> PAGEREF _Toc121818547 \h </w:instrText>
      </w:r>
      <w:r>
        <w:fldChar w:fldCharType="separate"/>
      </w:r>
      <w:r>
        <w:t>18</w:t>
      </w:r>
      <w:r>
        <w:fldChar w:fldCharType="end"/>
      </w:r>
    </w:p>
    <w:p w14:paraId="76CB8F8E" w14:textId="56C40CE2" w:rsidR="002B27AC" w:rsidRDefault="002B27AC">
      <w:pPr>
        <w:pStyle w:val="TOC3"/>
        <w:rPr>
          <w:rFonts w:asciiTheme="minorHAnsi" w:eastAsiaTheme="minorEastAsia" w:hAnsiTheme="minorHAnsi" w:cstheme="minorBidi"/>
          <w:sz w:val="22"/>
          <w:szCs w:val="22"/>
        </w:rPr>
      </w:pPr>
      <w:r w:rsidRPr="004C4753">
        <w:rPr>
          <w:rFonts w:eastAsia="SimSun"/>
          <w:lang w:eastAsia="zh-CN"/>
        </w:rPr>
        <w:t>4.3.2</w:t>
      </w:r>
      <w:r>
        <w:rPr>
          <w:rFonts w:asciiTheme="minorHAnsi" w:eastAsiaTheme="minorEastAsia" w:hAnsiTheme="minorHAnsi" w:cstheme="minorBidi"/>
          <w:sz w:val="22"/>
          <w:szCs w:val="22"/>
        </w:rPr>
        <w:tab/>
      </w:r>
      <w:r w:rsidRPr="004C4753">
        <w:rPr>
          <w:rFonts w:eastAsia="SimSun"/>
          <w:lang w:eastAsia="zh-CN"/>
        </w:rPr>
        <w:t>Repeater class for uplink</w:t>
      </w:r>
      <w:r>
        <w:tab/>
      </w:r>
      <w:r>
        <w:fldChar w:fldCharType="begin"/>
      </w:r>
      <w:r>
        <w:instrText xml:space="preserve"> PAGEREF _Toc121818548 \h </w:instrText>
      </w:r>
      <w:r>
        <w:fldChar w:fldCharType="separate"/>
      </w:r>
      <w:r>
        <w:t>19</w:t>
      </w:r>
      <w:r>
        <w:fldChar w:fldCharType="end"/>
      </w:r>
    </w:p>
    <w:p w14:paraId="7A4F3AB6" w14:textId="4E2919E7" w:rsidR="002B27AC" w:rsidRDefault="002B27AC">
      <w:pPr>
        <w:pStyle w:val="TOC2"/>
        <w:rPr>
          <w:rFonts w:asciiTheme="minorHAnsi" w:eastAsiaTheme="minorEastAsia" w:hAnsiTheme="minorHAnsi" w:cstheme="minorBidi"/>
          <w:sz w:val="22"/>
          <w:szCs w:val="22"/>
        </w:rPr>
      </w:pPr>
      <w:r>
        <w:t>4.</w:t>
      </w:r>
      <w:r>
        <w:rPr>
          <w:lang w:eastAsia="zh-CN"/>
        </w:rPr>
        <w:t>4</w:t>
      </w:r>
      <w:r>
        <w:rPr>
          <w:rFonts w:asciiTheme="minorHAnsi" w:eastAsiaTheme="minorEastAsia" w:hAnsiTheme="minorHAnsi" w:cstheme="minorBidi"/>
          <w:sz w:val="22"/>
          <w:szCs w:val="22"/>
        </w:rPr>
        <w:tab/>
      </w:r>
      <w:r>
        <w:t>Regional requirements</w:t>
      </w:r>
      <w:r>
        <w:tab/>
      </w:r>
      <w:r>
        <w:fldChar w:fldCharType="begin"/>
      </w:r>
      <w:r>
        <w:instrText xml:space="preserve"> PAGEREF _Toc121818549 \h </w:instrText>
      </w:r>
      <w:r>
        <w:fldChar w:fldCharType="separate"/>
      </w:r>
      <w:r>
        <w:t>19</w:t>
      </w:r>
      <w:r>
        <w:fldChar w:fldCharType="end"/>
      </w:r>
    </w:p>
    <w:p w14:paraId="4C8C4955" w14:textId="757B751F" w:rsidR="002B27AC" w:rsidRDefault="002B27AC">
      <w:pPr>
        <w:pStyle w:val="TOC2"/>
        <w:rPr>
          <w:rFonts w:asciiTheme="minorHAnsi" w:eastAsiaTheme="minorEastAsia" w:hAnsiTheme="minorHAnsi" w:cstheme="minorBidi"/>
          <w:sz w:val="22"/>
          <w:szCs w:val="22"/>
        </w:rPr>
      </w:pPr>
      <w:r>
        <w:t>4.</w:t>
      </w:r>
      <w:r>
        <w:rPr>
          <w:lang w:eastAsia="zh-CN"/>
        </w:rPr>
        <w:t>5</w:t>
      </w:r>
      <w:r>
        <w:rPr>
          <w:rFonts w:asciiTheme="minorHAnsi" w:eastAsiaTheme="minorEastAsia" w:hAnsiTheme="minorHAnsi" w:cstheme="minorBidi"/>
          <w:sz w:val="22"/>
          <w:szCs w:val="22"/>
        </w:rPr>
        <w:tab/>
      </w:r>
      <w:r w:rsidRPr="004C4753">
        <w:rPr>
          <w:lang w:val="en-US" w:eastAsia="zh-CN"/>
        </w:rPr>
        <w:t>Repeater</w:t>
      </w:r>
      <w:r w:rsidRPr="004C4753">
        <w:rPr>
          <w:rFonts w:cs="v4.2.0"/>
        </w:rPr>
        <w:t xml:space="preserve"> configurations</w:t>
      </w:r>
      <w:r>
        <w:tab/>
      </w:r>
      <w:r>
        <w:fldChar w:fldCharType="begin"/>
      </w:r>
      <w:r>
        <w:instrText xml:space="preserve"> PAGEREF _Toc121818550 \h </w:instrText>
      </w:r>
      <w:r>
        <w:fldChar w:fldCharType="separate"/>
      </w:r>
      <w:r>
        <w:t>19</w:t>
      </w:r>
      <w:r>
        <w:fldChar w:fldCharType="end"/>
      </w:r>
    </w:p>
    <w:p w14:paraId="3CE62D67" w14:textId="2DECDFF4" w:rsidR="002B27AC" w:rsidRDefault="002B27AC">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4C4753">
        <w:rPr>
          <w:lang w:val="en-US" w:eastAsia="zh-CN"/>
        </w:rPr>
        <w:t>Downlink</w:t>
      </w:r>
      <w:r>
        <w:t xml:space="preserve"> configurations</w:t>
      </w:r>
      <w:r>
        <w:tab/>
      </w:r>
      <w:r>
        <w:fldChar w:fldCharType="begin"/>
      </w:r>
      <w:r>
        <w:instrText xml:space="preserve"> PAGEREF _Toc121818551 \h </w:instrText>
      </w:r>
      <w:r>
        <w:fldChar w:fldCharType="separate"/>
      </w:r>
      <w:r>
        <w:t>19</w:t>
      </w:r>
      <w:r>
        <w:fldChar w:fldCharType="end"/>
      </w:r>
    </w:p>
    <w:p w14:paraId="656894FE" w14:textId="7CC8C396" w:rsidR="002B27AC" w:rsidRDefault="002B27AC">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4C4753">
        <w:rPr>
          <w:lang w:val="en-US" w:eastAsia="zh-CN"/>
        </w:rPr>
        <w:t>Uplink</w:t>
      </w:r>
      <w:r>
        <w:t xml:space="preserve"> configurations</w:t>
      </w:r>
      <w:r>
        <w:tab/>
      </w:r>
      <w:r>
        <w:fldChar w:fldCharType="begin"/>
      </w:r>
      <w:r>
        <w:instrText xml:space="preserve"> PAGEREF _Toc121818552 \h </w:instrText>
      </w:r>
      <w:r>
        <w:fldChar w:fldCharType="separate"/>
      </w:r>
      <w:r>
        <w:t>20</w:t>
      </w:r>
      <w:r>
        <w:fldChar w:fldCharType="end"/>
      </w:r>
    </w:p>
    <w:p w14:paraId="7828C689" w14:textId="62AD1919" w:rsidR="002B27AC" w:rsidRDefault="002B27AC">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_Toc121818553 \h </w:instrText>
      </w:r>
      <w:r>
        <w:fldChar w:fldCharType="separate"/>
      </w:r>
      <w:r>
        <w:t>20</w:t>
      </w:r>
      <w:r>
        <w:fldChar w:fldCharType="end"/>
      </w:r>
    </w:p>
    <w:p w14:paraId="4F55760C" w14:textId="6DE946D5" w:rsidR="002B27AC" w:rsidRDefault="002B27AC">
      <w:pPr>
        <w:pStyle w:val="TOC2"/>
        <w:rPr>
          <w:rFonts w:asciiTheme="minorHAnsi" w:eastAsiaTheme="minorEastAsia" w:hAnsiTheme="minorHAnsi" w:cstheme="minorBidi"/>
          <w:sz w:val="22"/>
          <w:szCs w:val="22"/>
        </w:rPr>
      </w:pPr>
      <w:r w:rsidRPr="004C4753">
        <w:rPr>
          <w:rFonts w:cs="v4.2.0"/>
        </w:rPr>
        <w:t>4.6</w:t>
      </w:r>
      <w:r>
        <w:rPr>
          <w:rFonts w:asciiTheme="minorHAnsi" w:eastAsiaTheme="minorEastAsia" w:hAnsiTheme="minorHAnsi" w:cstheme="minorBidi"/>
          <w:sz w:val="22"/>
          <w:szCs w:val="22"/>
        </w:rPr>
        <w:tab/>
      </w:r>
      <w:r w:rsidRPr="004C4753">
        <w:rPr>
          <w:rFonts w:cs="v4.2.0"/>
        </w:rPr>
        <w:t>Manufacturer</w:t>
      </w:r>
      <w:r>
        <w:rPr>
          <w:lang w:eastAsia="zh-CN"/>
        </w:rPr>
        <w:t>'</w:t>
      </w:r>
      <w:r w:rsidRPr="004C4753">
        <w:rPr>
          <w:rFonts w:cs="v4.2.0"/>
        </w:rPr>
        <w:t>s declarations</w:t>
      </w:r>
      <w:r>
        <w:tab/>
      </w:r>
      <w:r>
        <w:fldChar w:fldCharType="begin"/>
      </w:r>
      <w:r>
        <w:instrText xml:space="preserve"> PAGEREF _Toc121818554 \h </w:instrText>
      </w:r>
      <w:r>
        <w:fldChar w:fldCharType="separate"/>
      </w:r>
      <w:r>
        <w:t>20</w:t>
      </w:r>
      <w:r>
        <w:fldChar w:fldCharType="end"/>
      </w:r>
    </w:p>
    <w:p w14:paraId="1C9E8301" w14:textId="56F8A4D4" w:rsidR="002B27AC" w:rsidRDefault="002B27A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_Toc121818555 \h </w:instrText>
      </w:r>
      <w:r>
        <w:fldChar w:fldCharType="separate"/>
      </w:r>
      <w:r>
        <w:t>24</w:t>
      </w:r>
      <w:r>
        <w:fldChar w:fldCharType="end"/>
      </w:r>
    </w:p>
    <w:p w14:paraId="08146C46" w14:textId="3BABEAFB" w:rsidR="002B27AC" w:rsidRDefault="002B27AC">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_Toc121818556 \h </w:instrText>
      </w:r>
      <w:r>
        <w:fldChar w:fldCharType="separate"/>
      </w:r>
      <w:r>
        <w:t>24</w:t>
      </w:r>
      <w:r>
        <w:fldChar w:fldCharType="end"/>
      </w:r>
    </w:p>
    <w:p w14:paraId="128A61AB" w14:textId="7018A951" w:rsidR="002B27AC" w:rsidRDefault="002B27AC">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_Toc121818557 \h </w:instrText>
      </w:r>
      <w:r>
        <w:fldChar w:fldCharType="separate"/>
      </w:r>
      <w:r>
        <w:t>24</w:t>
      </w:r>
      <w:r>
        <w:fldChar w:fldCharType="end"/>
      </w:r>
    </w:p>
    <w:p w14:paraId="61D1A55A" w14:textId="0880BED9" w:rsidR="002B27AC" w:rsidRDefault="002B27AC">
      <w:pPr>
        <w:pStyle w:val="TOC4"/>
        <w:rPr>
          <w:rFonts w:asciiTheme="minorHAnsi" w:eastAsiaTheme="minorEastAsia" w:hAnsiTheme="minorHAnsi" w:cstheme="minorBidi"/>
          <w:sz w:val="22"/>
          <w:szCs w:val="22"/>
        </w:rPr>
      </w:pPr>
      <w:r>
        <w:rPr>
          <w:lang w:eastAsia="ja-JP"/>
        </w:rPr>
        <w:t>4.7.2.1</w:t>
      </w:r>
      <w:r>
        <w:rPr>
          <w:rFonts w:asciiTheme="minorHAnsi" w:eastAsiaTheme="minorEastAsia" w:hAnsiTheme="minorHAnsi" w:cstheme="minorBidi"/>
          <w:sz w:val="22"/>
          <w:szCs w:val="22"/>
        </w:rPr>
        <w:tab/>
      </w:r>
      <w:r>
        <w:rPr>
          <w:lang w:eastAsia="ja-JP"/>
        </w:rPr>
        <w:t>Test signal used to build Test Configurations</w:t>
      </w:r>
      <w:r>
        <w:tab/>
      </w:r>
      <w:r>
        <w:fldChar w:fldCharType="begin"/>
      </w:r>
      <w:r>
        <w:instrText xml:space="preserve"> PAGEREF _Toc121818558 \h </w:instrText>
      </w:r>
      <w:r>
        <w:fldChar w:fldCharType="separate"/>
      </w:r>
      <w:r>
        <w:t>24</w:t>
      </w:r>
      <w:r>
        <w:fldChar w:fldCharType="end"/>
      </w:r>
    </w:p>
    <w:p w14:paraId="42C14B6E" w14:textId="134D11B8" w:rsidR="002B27AC" w:rsidRDefault="002B27AC">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RTC1: Contiguous spectrum operation</w:t>
      </w:r>
      <w:r>
        <w:tab/>
      </w:r>
      <w:r>
        <w:fldChar w:fldCharType="begin"/>
      </w:r>
      <w:r>
        <w:instrText xml:space="preserve"> PAGEREF _Toc121818559 \h </w:instrText>
      </w:r>
      <w:r>
        <w:fldChar w:fldCharType="separate"/>
      </w:r>
      <w:r>
        <w:t>25</w:t>
      </w:r>
      <w:r>
        <w:fldChar w:fldCharType="end"/>
      </w:r>
    </w:p>
    <w:p w14:paraId="0C779DB8" w14:textId="5D34E245" w:rsidR="002B27AC" w:rsidRDefault="002B27AC">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sz w:val="22"/>
          <w:szCs w:val="22"/>
        </w:rPr>
        <w:tab/>
      </w:r>
      <w:r>
        <w:rPr>
          <w:lang w:eastAsia="ja-JP"/>
        </w:rPr>
        <w:t>RTC1 generation</w:t>
      </w:r>
      <w:r>
        <w:tab/>
      </w:r>
      <w:r>
        <w:fldChar w:fldCharType="begin"/>
      </w:r>
      <w:r>
        <w:instrText xml:space="preserve"> PAGEREF _Toc121818560 \h </w:instrText>
      </w:r>
      <w:r>
        <w:fldChar w:fldCharType="separate"/>
      </w:r>
      <w:r>
        <w:t>25</w:t>
      </w:r>
      <w:r>
        <w:fldChar w:fldCharType="end"/>
      </w:r>
    </w:p>
    <w:p w14:paraId="63EA5EC1" w14:textId="7A639010" w:rsidR="002B27AC" w:rsidRDefault="002B27AC">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sz w:val="22"/>
          <w:szCs w:val="22"/>
        </w:rPr>
        <w:tab/>
      </w:r>
      <w:r>
        <w:rPr>
          <w:lang w:eastAsia="ja-JP"/>
        </w:rPr>
        <w:t>RTC1 power allocation</w:t>
      </w:r>
      <w:r>
        <w:tab/>
      </w:r>
      <w:r>
        <w:fldChar w:fldCharType="begin"/>
      </w:r>
      <w:r>
        <w:instrText xml:space="preserve"> PAGEREF _Toc121818561 \h </w:instrText>
      </w:r>
      <w:r>
        <w:fldChar w:fldCharType="separate"/>
      </w:r>
      <w:r>
        <w:t>25</w:t>
      </w:r>
      <w:r>
        <w:fldChar w:fldCharType="end"/>
      </w:r>
    </w:p>
    <w:p w14:paraId="3141F3D2" w14:textId="4BFFDBDB" w:rsidR="002B27AC" w:rsidRDefault="002B27AC">
      <w:pPr>
        <w:pStyle w:val="TOC4"/>
        <w:rPr>
          <w:rFonts w:asciiTheme="minorHAnsi" w:eastAsiaTheme="minorEastAsia" w:hAnsiTheme="minorHAnsi" w:cstheme="minorBidi"/>
          <w:sz w:val="22"/>
          <w:szCs w:val="22"/>
        </w:rPr>
      </w:pPr>
      <w:r>
        <w:rPr>
          <w:lang w:eastAsia="ja-JP"/>
        </w:rPr>
        <w:t>4.</w:t>
      </w:r>
      <w:r>
        <w:rPr>
          <w:lang w:eastAsia="zh-CN"/>
        </w:rPr>
        <w:t>7.2</w:t>
      </w:r>
      <w:r>
        <w:rPr>
          <w:lang w:eastAsia="ja-JP"/>
        </w:rPr>
        <w:t>.4</w:t>
      </w:r>
      <w:r>
        <w:rPr>
          <w:rFonts w:asciiTheme="minorHAnsi" w:eastAsiaTheme="minorEastAsia" w:hAnsiTheme="minorHAnsi" w:cstheme="minorBidi"/>
          <w:sz w:val="22"/>
          <w:szCs w:val="22"/>
        </w:rPr>
        <w:tab/>
      </w:r>
      <w:r>
        <w:rPr>
          <w:lang w:eastAsia="ja-JP"/>
        </w:rPr>
        <w:t>RTC2: Non-contiguo</w:t>
      </w:r>
      <w:r>
        <w:rPr>
          <w:lang w:eastAsia="zh-CN"/>
        </w:rPr>
        <w:t>u</w:t>
      </w:r>
      <w:r>
        <w:rPr>
          <w:lang w:eastAsia="ja-JP"/>
        </w:rPr>
        <w:t>s spectrum operation</w:t>
      </w:r>
      <w:r>
        <w:tab/>
      </w:r>
      <w:r>
        <w:fldChar w:fldCharType="begin"/>
      </w:r>
      <w:r>
        <w:instrText xml:space="preserve"> PAGEREF _Toc121818562 \h </w:instrText>
      </w:r>
      <w:r>
        <w:fldChar w:fldCharType="separate"/>
      </w:r>
      <w:r>
        <w:t>25</w:t>
      </w:r>
      <w:r>
        <w:fldChar w:fldCharType="end"/>
      </w:r>
    </w:p>
    <w:p w14:paraId="4A3393BC" w14:textId="1B91EA7E" w:rsidR="002B27AC" w:rsidRDefault="002B27AC">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.4.1</w:t>
      </w:r>
      <w:r>
        <w:rPr>
          <w:rFonts w:asciiTheme="minorHAnsi" w:eastAsiaTheme="minorEastAsia" w:hAnsiTheme="minorHAnsi" w:cstheme="minorBidi"/>
          <w:sz w:val="22"/>
          <w:szCs w:val="22"/>
        </w:rPr>
        <w:tab/>
      </w:r>
      <w:r>
        <w:rPr>
          <w:lang w:eastAsia="ja-JP"/>
        </w:rPr>
        <w:t>RTC2 generation</w:t>
      </w:r>
      <w:r>
        <w:tab/>
      </w:r>
      <w:r>
        <w:fldChar w:fldCharType="begin"/>
      </w:r>
      <w:r>
        <w:instrText xml:space="preserve"> PAGEREF _Toc121818563 \h </w:instrText>
      </w:r>
      <w:r>
        <w:fldChar w:fldCharType="separate"/>
      </w:r>
      <w:r>
        <w:t>25</w:t>
      </w:r>
      <w:r>
        <w:fldChar w:fldCharType="end"/>
      </w:r>
    </w:p>
    <w:p w14:paraId="37B761F9" w14:textId="152B44BF" w:rsidR="002B27AC" w:rsidRDefault="002B27AC">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rPr>
          <w:lang w:eastAsia="ja-JP"/>
        </w:rPr>
        <w:t xml:space="preserve">RTC2 </w:t>
      </w:r>
      <w:r>
        <w:rPr>
          <w:lang w:eastAsia="zh-CN"/>
        </w:rPr>
        <w:t>power allocation</w:t>
      </w:r>
      <w:r>
        <w:tab/>
      </w:r>
      <w:r>
        <w:fldChar w:fldCharType="begin"/>
      </w:r>
      <w:r>
        <w:instrText xml:space="preserve"> PAGEREF _Toc121818564 \h </w:instrText>
      </w:r>
      <w:r>
        <w:fldChar w:fldCharType="separate"/>
      </w:r>
      <w:r>
        <w:t>25</w:t>
      </w:r>
      <w:r>
        <w:fldChar w:fldCharType="end"/>
      </w:r>
    </w:p>
    <w:p w14:paraId="11365CA9" w14:textId="58B8FD67" w:rsidR="002B27AC" w:rsidRDefault="002B27AC">
      <w:pPr>
        <w:pStyle w:val="TOC2"/>
        <w:rPr>
          <w:rFonts w:asciiTheme="minorHAnsi" w:eastAsiaTheme="minorEastAsia" w:hAnsiTheme="minorHAnsi" w:cstheme="minorBidi"/>
          <w:sz w:val="22"/>
          <w:szCs w:val="22"/>
        </w:rPr>
      </w:pPr>
      <w:r w:rsidRPr="004C4753">
        <w:rPr>
          <w:rFonts w:cs="v4.2.0"/>
        </w:rPr>
        <w:t>4.8</w:t>
      </w:r>
      <w:r>
        <w:rPr>
          <w:rFonts w:asciiTheme="minorHAnsi" w:eastAsiaTheme="minorEastAsia" w:hAnsiTheme="minorHAnsi" w:cstheme="minorBidi"/>
          <w:sz w:val="22"/>
          <w:szCs w:val="22"/>
        </w:rPr>
        <w:tab/>
      </w:r>
      <w:r w:rsidRPr="004C4753">
        <w:rPr>
          <w:rFonts w:cs="v4.2.0"/>
        </w:rPr>
        <w:t>Applicability of requirements</w:t>
      </w:r>
      <w:r>
        <w:tab/>
      </w:r>
      <w:r>
        <w:fldChar w:fldCharType="begin"/>
      </w:r>
      <w:r>
        <w:instrText xml:space="preserve"> PAGEREF _Toc121818565 \h </w:instrText>
      </w:r>
      <w:r>
        <w:fldChar w:fldCharType="separate"/>
      </w:r>
      <w:r>
        <w:t>26</w:t>
      </w:r>
      <w:r>
        <w:fldChar w:fldCharType="end"/>
      </w:r>
    </w:p>
    <w:p w14:paraId="6D8D72A5" w14:textId="3D6A83A7" w:rsidR="002B27AC" w:rsidRDefault="002B27A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_Toc121818566 \h </w:instrText>
      </w:r>
      <w:r>
        <w:fldChar w:fldCharType="separate"/>
      </w:r>
      <w:r>
        <w:t>27</w:t>
      </w:r>
      <w:r>
        <w:fldChar w:fldCharType="end"/>
      </w:r>
    </w:p>
    <w:p w14:paraId="66740712" w14:textId="422D59A8" w:rsidR="002B27AC" w:rsidRDefault="002B27AC">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_Toc121818567 \h </w:instrText>
      </w:r>
      <w:r>
        <w:fldChar w:fldCharType="separate"/>
      </w:r>
      <w:r>
        <w:t>27</w:t>
      </w:r>
      <w:r>
        <w:fldChar w:fldCharType="end"/>
      </w:r>
    </w:p>
    <w:p w14:paraId="0C40235F" w14:textId="32C8B984" w:rsidR="002B27AC" w:rsidRDefault="002B27A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_Toc121818568 \h </w:instrText>
      </w:r>
      <w:r>
        <w:fldChar w:fldCharType="separate"/>
      </w:r>
      <w:r>
        <w:t>28</w:t>
      </w:r>
      <w:r>
        <w:fldChar w:fldCharType="end"/>
      </w:r>
    </w:p>
    <w:p w14:paraId="1399A139" w14:textId="727D31EE" w:rsidR="002B27AC" w:rsidRDefault="002B27AC">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_Toc121818569 \h </w:instrText>
      </w:r>
      <w:r>
        <w:fldChar w:fldCharType="separate"/>
      </w:r>
      <w:r>
        <w:t>28</w:t>
      </w:r>
      <w:r>
        <w:fldChar w:fldCharType="end"/>
      </w:r>
    </w:p>
    <w:p w14:paraId="07CAB38B" w14:textId="68ADA9BD" w:rsidR="002B27AC" w:rsidRDefault="002B27AC">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rPr>
          <w:lang w:eastAsia="zh-CN"/>
        </w:rPr>
        <w:t xml:space="preserve">FR2 </w:t>
      </w:r>
      <w:r>
        <w:t>test models for repeater type 2-O for DL</w:t>
      </w:r>
      <w:r>
        <w:tab/>
      </w:r>
      <w:r>
        <w:fldChar w:fldCharType="begin"/>
      </w:r>
      <w:r>
        <w:instrText xml:space="preserve"> PAGEREF _Toc121818570 \h </w:instrText>
      </w:r>
      <w:r>
        <w:fldChar w:fldCharType="separate"/>
      </w:r>
      <w:r>
        <w:t>28</w:t>
      </w:r>
      <w:r>
        <w:fldChar w:fldCharType="end"/>
      </w:r>
    </w:p>
    <w:p w14:paraId="065698F1" w14:textId="2083354D" w:rsidR="002B27AC" w:rsidRDefault="002B27AC">
      <w:pPr>
        <w:pStyle w:val="TOC4"/>
        <w:rPr>
          <w:rFonts w:asciiTheme="minorHAnsi" w:eastAsiaTheme="minorEastAsia" w:hAnsiTheme="minorHAnsi" w:cstheme="minorBidi"/>
          <w:sz w:val="22"/>
          <w:szCs w:val="22"/>
        </w:rPr>
      </w:pPr>
      <w:r>
        <w:t>4.</w:t>
      </w:r>
      <w:r>
        <w:rPr>
          <w:lang w:eastAsia="zh-CN"/>
        </w:rPr>
        <w:t>9.2</w:t>
      </w:r>
      <w:r>
        <w:t>.3</w:t>
      </w:r>
      <w:r>
        <w:rPr>
          <w:rFonts w:asciiTheme="minorHAnsi" w:eastAsiaTheme="minorEastAsia" w:hAnsiTheme="minorHAnsi" w:cstheme="minorBidi"/>
          <w:sz w:val="22"/>
          <w:szCs w:val="22"/>
        </w:rPr>
        <w:tab/>
      </w:r>
      <w:r>
        <w:rPr>
          <w:lang w:eastAsia="zh-CN"/>
        </w:rPr>
        <w:t xml:space="preserve">FR2 </w:t>
      </w:r>
      <w:r>
        <w:t>test models for repeater type 2-O for UL</w:t>
      </w:r>
      <w:r>
        <w:tab/>
      </w:r>
      <w:r>
        <w:fldChar w:fldCharType="begin"/>
      </w:r>
      <w:r>
        <w:instrText xml:space="preserve"> PAGEREF _Toc121818571 \h </w:instrText>
      </w:r>
      <w:r>
        <w:fldChar w:fldCharType="separate"/>
      </w:r>
      <w:r>
        <w:t>28</w:t>
      </w:r>
      <w:r>
        <w:fldChar w:fldCharType="end"/>
      </w:r>
    </w:p>
    <w:p w14:paraId="433606EE" w14:textId="3DF215AB" w:rsidR="002B27AC" w:rsidRDefault="002B27AC">
      <w:pPr>
        <w:pStyle w:val="TOC5"/>
        <w:rPr>
          <w:rFonts w:asciiTheme="minorHAnsi" w:eastAsiaTheme="minorEastAsia" w:hAnsiTheme="minorHAnsi" w:cstheme="minorBidi"/>
          <w:sz w:val="22"/>
          <w:szCs w:val="22"/>
        </w:rPr>
      </w:pPr>
      <w:r>
        <w:lastRenderedPageBreak/>
        <w:t>4.9.2.3.1</w:t>
      </w:r>
      <w:r>
        <w:rPr>
          <w:rFonts w:asciiTheme="minorHAnsi" w:eastAsiaTheme="minorEastAsia" w:hAnsiTheme="minorHAnsi" w:cstheme="minorBidi"/>
          <w:sz w:val="22"/>
          <w:szCs w:val="22"/>
        </w:rPr>
        <w:tab/>
      </w:r>
      <w:r>
        <w:rPr>
          <w:lang w:eastAsia="zh-CN"/>
        </w:rPr>
        <w:t xml:space="preserve">FR2 </w:t>
      </w:r>
      <w:r>
        <w:t>test model 1.1 (RUL-</w:t>
      </w:r>
      <w:r>
        <w:rPr>
          <w:lang w:eastAsia="zh-CN"/>
        </w:rPr>
        <w:t>FR2-</w:t>
      </w:r>
      <w:r>
        <w:t>TM1.1)</w:t>
      </w:r>
      <w:r>
        <w:tab/>
      </w:r>
      <w:r>
        <w:fldChar w:fldCharType="begin"/>
      </w:r>
      <w:r>
        <w:instrText xml:space="preserve"> PAGEREF _Toc121818572 \h </w:instrText>
      </w:r>
      <w:r>
        <w:fldChar w:fldCharType="separate"/>
      </w:r>
      <w:r>
        <w:t>29</w:t>
      </w:r>
      <w:r>
        <w:fldChar w:fldCharType="end"/>
      </w:r>
    </w:p>
    <w:p w14:paraId="0AB4A6D7" w14:textId="2443A49B" w:rsidR="002B27AC" w:rsidRDefault="002B27AC">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FR2 test model 2 (RUL-</w:t>
      </w:r>
      <w:r>
        <w:rPr>
          <w:lang w:eastAsia="zh-CN"/>
        </w:rPr>
        <w:t>FR2-</w:t>
      </w:r>
      <w:r>
        <w:t>TM2)</w:t>
      </w:r>
      <w:r>
        <w:tab/>
      </w:r>
      <w:r>
        <w:fldChar w:fldCharType="begin"/>
      </w:r>
      <w:r>
        <w:instrText xml:space="preserve"> PAGEREF _Toc121818573 \h </w:instrText>
      </w:r>
      <w:r>
        <w:fldChar w:fldCharType="separate"/>
      </w:r>
      <w:r>
        <w:t>30</w:t>
      </w:r>
      <w:r>
        <w:fldChar w:fldCharType="end"/>
      </w:r>
    </w:p>
    <w:p w14:paraId="4F71396E" w14:textId="367861EC" w:rsidR="002B27AC" w:rsidRDefault="002B27AC">
      <w:pPr>
        <w:pStyle w:val="TOC5"/>
        <w:rPr>
          <w:rFonts w:asciiTheme="minorHAnsi" w:eastAsiaTheme="minorEastAsia" w:hAnsiTheme="minorHAnsi" w:cstheme="minorBidi"/>
          <w:sz w:val="22"/>
          <w:szCs w:val="22"/>
        </w:rPr>
      </w:pPr>
      <w:r>
        <w:t>4.9.2.3.2a</w:t>
      </w:r>
      <w:r>
        <w:rPr>
          <w:rFonts w:asciiTheme="minorHAnsi" w:eastAsiaTheme="minorEastAsia" w:hAnsiTheme="minorHAnsi" w:cstheme="minorBidi"/>
          <w:sz w:val="22"/>
          <w:szCs w:val="22"/>
        </w:rPr>
        <w:tab/>
      </w:r>
      <w:r>
        <w:t>FR2 test model 2a (RUL-</w:t>
      </w:r>
      <w:r>
        <w:rPr>
          <w:lang w:eastAsia="zh-CN"/>
        </w:rPr>
        <w:t>FR2-</w:t>
      </w:r>
      <w:r>
        <w:t>TM2a)</w:t>
      </w:r>
      <w:r>
        <w:tab/>
      </w:r>
      <w:r>
        <w:fldChar w:fldCharType="begin"/>
      </w:r>
      <w:r>
        <w:instrText xml:space="preserve"> PAGEREF _Toc121818574 \h </w:instrText>
      </w:r>
      <w:r>
        <w:fldChar w:fldCharType="separate"/>
      </w:r>
      <w:r>
        <w:t>30</w:t>
      </w:r>
      <w:r>
        <w:fldChar w:fldCharType="end"/>
      </w:r>
    </w:p>
    <w:p w14:paraId="45B51B0F" w14:textId="2ABED456" w:rsidR="002B27AC" w:rsidRDefault="002B27AC">
      <w:pPr>
        <w:pStyle w:val="TOC5"/>
        <w:rPr>
          <w:rFonts w:asciiTheme="minorHAnsi" w:eastAsiaTheme="minorEastAsia" w:hAnsiTheme="minorHAnsi" w:cstheme="minorBidi"/>
          <w:sz w:val="22"/>
          <w:szCs w:val="22"/>
        </w:rPr>
      </w:pPr>
      <w:r>
        <w:t>4.9.2.3.3</w:t>
      </w:r>
      <w:r>
        <w:rPr>
          <w:rFonts w:asciiTheme="minorHAnsi" w:eastAsiaTheme="minorEastAsia" w:hAnsiTheme="minorHAnsi" w:cstheme="minorBidi"/>
          <w:sz w:val="22"/>
          <w:szCs w:val="22"/>
        </w:rPr>
        <w:tab/>
      </w:r>
      <w:r>
        <w:t>FR2 test model 3.1 (RUL-FR2-TM3.1)</w:t>
      </w:r>
      <w:r>
        <w:tab/>
      </w:r>
      <w:r>
        <w:fldChar w:fldCharType="begin"/>
      </w:r>
      <w:r>
        <w:instrText xml:space="preserve"> PAGEREF _Toc121818575 \h </w:instrText>
      </w:r>
      <w:r>
        <w:fldChar w:fldCharType="separate"/>
      </w:r>
      <w:r>
        <w:t>30</w:t>
      </w:r>
      <w:r>
        <w:fldChar w:fldCharType="end"/>
      </w:r>
    </w:p>
    <w:p w14:paraId="4FDBF015" w14:textId="7FF26FB1" w:rsidR="002B27AC" w:rsidRDefault="002B27AC">
      <w:pPr>
        <w:pStyle w:val="TOC5"/>
        <w:rPr>
          <w:rFonts w:asciiTheme="minorHAnsi" w:eastAsiaTheme="minorEastAsia" w:hAnsiTheme="minorHAnsi" w:cstheme="minorBidi"/>
          <w:sz w:val="22"/>
          <w:szCs w:val="22"/>
        </w:rPr>
      </w:pPr>
      <w:r>
        <w:t>4.9.2.3.4</w:t>
      </w:r>
      <w:r>
        <w:rPr>
          <w:rFonts w:asciiTheme="minorHAnsi" w:eastAsiaTheme="minorEastAsia" w:hAnsiTheme="minorHAnsi" w:cstheme="minorBidi"/>
          <w:sz w:val="22"/>
          <w:szCs w:val="22"/>
        </w:rPr>
        <w:tab/>
      </w:r>
      <w:r>
        <w:t>FR2 test model 3.1a (RUL-FR2-TM3.1a)</w:t>
      </w:r>
      <w:r>
        <w:tab/>
      </w:r>
      <w:r>
        <w:fldChar w:fldCharType="begin"/>
      </w:r>
      <w:r>
        <w:instrText xml:space="preserve"> PAGEREF _Toc121818576 \h </w:instrText>
      </w:r>
      <w:r>
        <w:fldChar w:fldCharType="separate"/>
      </w:r>
      <w:r>
        <w:t>31</w:t>
      </w:r>
      <w:r>
        <w:fldChar w:fldCharType="end"/>
      </w:r>
    </w:p>
    <w:p w14:paraId="4396231B" w14:textId="3CB3D371" w:rsidR="002B27AC" w:rsidRDefault="002B27AC">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RUL-FR2-TM</w:t>
      </w:r>
      <w:r>
        <w:tab/>
      </w:r>
      <w:r>
        <w:fldChar w:fldCharType="begin"/>
      </w:r>
      <w:r>
        <w:instrText xml:space="preserve"> PAGEREF _Toc121818577 \h </w:instrText>
      </w:r>
      <w:r>
        <w:fldChar w:fldCharType="separate"/>
      </w:r>
      <w:r>
        <w:t>31</w:t>
      </w:r>
      <w:r>
        <w:fldChar w:fldCharType="end"/>
      </w:r>
    </w:p>
    <w:p w14:paraId="71CD959A" w14:textId="2ED53F9A" w:rsidR="002B27AC" w:rsidRDefault="002B27AC">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PUSCH</w:t>
      </w:r>
      <w:r>
        <w:tab/>
      </w:r>
      <w:r>
        <w:fldChar w:fldCharType="begin"/>
      </w:r>
      <w:r>
        <w:instrText xml:space="preserve"> PAGEREF _Toc121818578 \h </w:instrText>
      </w:r>
      <w:r>
        <w:fldChar w:fldCharType="separate"/>
      </w:r>
      <w:r>
        <w:t>31</w:t>
      </w:r>
      <w:r>
        <w:fldChar w:fldCharType="end"/>
      </w:r>
    </w:p>
    <w:p w14:paraId="76F12A21" w14:textId="0426EA3B" w:rsidR="002B27AC" w:rsidRDefault="002B27AC">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_Toc121818579 \h </w:instrText>
      </w:r>
      <w:r>
        <w:fldChar w:fldCharType="separate"/>
      </w:r>
      <w:r>
        <w:t>32</w:t>
      </w:r>
      <w:r>
        <w:fldChar w:fldCharType="end"/>
      </w:r>
    </w:p>
    <w:p w14:paraId="1CEA377D" w14:textId="489DA481" w:rsidR="002B27AC" w:rsidRDefault="002B27AC">
      <w:pPr>
        <w:pStyle w:val="TOC2"/>
        <w:rPr>
          <w:rFonts w:asciiTheme="minorHAnsi" w:eastAsiaTheme="minorEastAsia" w:hAnsiTheme="minorHAnsi" w:cstheme="minorBidi"/>
          <w:sz w:val="22"/>
          <w:szCs w:val="22"/>
        </w:rPr>
      </w:pPr>
      <w:r>
        <w:t>4.1</w:t>
      </w:r>
      <w:r w:rsidRPr="004C4753">
        <w:rPr>
          <w:lang w:val="en-US" w:eastAsia="zh-CN"/>
        </w:rPr>
        <w:t>1</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_Toc121818580 \h </w:instrText>
      </w:r>
      <w:r>
        <w:fldChar w:fldCharType="separate"/>
      </w:r>
      <w:r>
        <w:t>32</w:t>
      </w:r>
      <w:r>
        <w:fldChar w:fldCharType="end"/>
      </w:r>
    </w:p>
    <w:p w14:paraId="605F87DB" w14:textId="6BF76199" w:rsidR="002B27AC" w:rsidRDefault="002B27AC">
      <w:pPr>
        <w:pStyle w:val="TOC2"/>
        <w:rPr>
          <w:rFonts w:asciiTheme="minorHAnsi" w:eastAsiaTheme="minorEastAsia" w:hAnsiTheme="minorHAnsi" w:cstheme="minorBidi"/>
          <w:sz w:val="22"/>
          <w:szCs w:val="22"/>
        </w:rPr>
      </w:pPr>
      <w:r>
        <w:rPr>
          <w:lang w:eastAsia="zh-CN"/>
        </w:rPr>
        <w:t>4.1</w:t>
      </w:r>
      <w:r w:rsidRPr="004C4753">
        <w:rPr>
          <w:lang w:val="en-US" w:eastAsia="zh-CN"/>
        </w:rPr>
        <w:t>2</w:t>
      </w:r>
      <w:r>
        <w:rPr>
          <w:rFonts w:asciiTheme="minorHAnsi" w:eastAsiaTheme="minorEastAsia" w:hAnsiTheme="minorHAnsi" w:cstheme="minorBidi"/>
          <w:sz w:val="22"/>
          <w:szCs w:val="22"/>
        </w:rPr>
        <w:tab/>
      </w:r>
      <w:r>
        <w:t>Reference coordinate system</w:t>
      </w:r>
      <w:r>
        <w:tab/>
      </w:r>
      <w:r>
        <w:fldChar w:fldCharType="begin"/>
      </w:r>
      <w:r>
        <w:instrText xml:space="preserve"> PAGEREF _Toc121818581 \h </w:instrText>
      </w:r>
      <w:r>
        <w:fldChar w:fldCharType="separate"/>
      </w:r>
      <w:r>
        <w:t>33</w:t>
      </w:r>
      <w:r>
        <w:fldChar w:fldCharType="end"/>
      </w:r>
    </w:p>
    <w:p w14:paraId="4BEBC768" w14:textId="130EBF8D" w:rsidR="002B27AC" w:rsidRDefault="002B27A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_Toc121818582 \h </w:instrText>
      </w:r>
      <w:r>
        <w:fldChar w:fldCharType="separate"/>
      </w:r>
      <w:r>
        <w:t>34</w:t>
      </w:r>
      <w:r>
        <w:fldChar w:fldCharType="end"/>
      </w:r>
    </w:p>
    <w:p w14:paraId="2F4DBB5F" w14:textId="34A57656" w:rsidR="002B27AC" w:rsidRDefault="002B27AC">
      <w:pPr>
        <w:pStyle w:val="TOC1"/>
        <w:rPr>
          <w:rFonts w:asciiTheme="minorHAnsi" w:eastAsiaTheme="minorEastAsia" w:hAnsiTheme="minorHAnsi" w:cstheme="minorBidi"/>
          <w:szCs w:val="22"/>
        </w:rPr>
      </w:pPr>
      <w:r w:rsidRPr="004C4753">
        <w:rPr>
          <w:lang w:val="en-US" w:eastAsia="zh-CN"/>
        </w:rPr>
        <w:t>6</w:t>
      </w:r>
      <w:r>
        <w:rPr>
          <w:rFonts w:asciiTheme="minorHAnsi" w:eastAsiaTheme="minorEastAsia" w:hAnsiTheme="minorHAnsi" w:cstheme="minorBidi"/>
          <w:szCs w:val="22"/>
        </w:rPr>
        <w:tab/>
      </w:r>
      <w:r>
        <w:t>Radiated characteristics</w:t>
      </w:r>
      <w:r>
        <w:tab/>
      </w:r>
      <w:r>
        <w:fldChar w:fldCharType="begin"/>
      </w:r>
      <w:r>
        <w:instrText xml:space="preserve"> PAGEREF _Toc121818583 \h </w:instrText>
      </w:r>
      <w:r>
        <w:fldChar w:fldCharType="separate"/>
      </w:r>
      <w:r>
        <w:t>34</w:t>
      </w:r>
      <w:r>
        <w:fldChar w:fldCharType="end"/>
      </w:r>
    </w:p>
    <w:p w14:paraId="5419F624" w14:textId="256D7ED6"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_Toc121818584 \h </w:instrText>
      </w:r>
      <w:r>
        <w:fldChar w:fldCharType="separate"/>
      </w:r>
      <w:r>
        <w:t>34</w:t>
      </w:r>
      <w:r>
        <w:fldChar w:fldCharType="end"/>
      </w:r>
    </w:p>
    <w:p w14:paraId="030499A0" w14:textId="7E259A5E"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.2</w:t>
      </w:r>
      <w:r>
        <w:rPr>
          <w:rFonts w:asciiTheme="minorHAnsi" w:eastAsiaTheme="minorEastAsia" w:hAnsiTheme="minorHAnsi" w:cstheme="minorBidi"/>
          <w:sz w:val="22"/>
          <w:szCs w:val="22"/>
        </w:rPr>
        <w:tab/>
      </w:r>
      <w:r>
        <w:rPr>
          <w:lang w:eastAsia="zh-CN"/>
        </w:rPr>
        <w:t>OTA output power</w:t>
      </w:r>
      <w:r>
        <w:tab/>
      </w:r>
      <w:r>
        <w:fldChar w:fldCharType="begin"/>
      </w:r>
      <w:r>
        <w:instrText xml:space="preserve"> PAGEREF _Toc121818585 \h </w:instrText>
      </w:r>
      <w:r>
        <w:fldChar w:fldCharType="separate"/>
      </w:r>
      <w:r>
        <w:t>35</w:t>
      </w:r>
      <w:r>
        <w:fldChar w:fldCharType="end"/>
      </w:r>
    </w:p>
    <w:p w14:paraId="62863ABB" w14:textId="288A57C4" w:rsidR="002B27AC" w:rsidRDefault="002B27A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sidRPr="004C4753">
        <w:rPr>
          <w:lang w:val="en-US" w:eastAsia="zh-CN"/>
        </w:rPr>
        <w:t>General</w:t>
      </w:r>
      <w:r>
        <w:tab/>
      </w:r>
      <w:r>
        <w:fldChar w:fldCharType="begin"/>
      </w:r>
      <w:r>
        <w:instrText xml:space="preserve"> PAGEREF _Toc121818586 \h </w:instrText>
      </w:r>
      <w:r>
        <w:fldChar w:fldCharType="separate"/>
      </w:r>
      <w:r>
        <w:t>35</w:t>
      </w:r>
      <w:r>
        <w:fldChar w:fldCharType="end"/>
      </w:r>
    </w:p>
    <w:p w14:paraId="52880D33" w14:textId="3AB2BFE6" w:rsidR="002B27AC" w:rsidRDefault="002B27AC">
      <w:pPr>
        <w:pStyle w:val="TOC3"/>
        <w:rPr>
          <w:rFonts w:asciiTheme="minorHAnsi" w:eastAsiaTheme="minorEastAsia" w:hAnsiTheme="minorHAnsi" w:cstheme="minorBidi"/>
          <w:sz w:val="22"/>
          <w:szCs w:val="22"/>
        </w:rPr>
      </w:pPr>
      <w:r w:rsidRPr="004C4753">
        <w:rPr>
          <w:lang w:val="en-US" w:eastAsia="zh-CN"/>
        </w:rPr>
        <w:t>6</w:t>
      </w:r>
      <w:r>
        <w:rPr>
          <w:lang w:eastAsia="zh-CN"/>
        </w:rPr>
        <w:t>.2</w:t>
      </w:r>
      <w:r>
        <w:t>.2</w:t>
      </w:r>
      <w:r>
        <w:rPr>
          <w:rFonts w:asciiTheme="minorHAnsi" w:eastAsiaTheme="minorEastAsia" w:hAnsiTheme="minorHAnsi" w:cstheme="minorBidi"/>
          <w:sz w:val="22"/>
          <w:szCs w:val="22"/>
        </w:rPr>
        <w:tab/>
      </w:r>
      <w:r>
        <w:t>OTA output power (EIRP)</w:t>
      </w:r>
      <w:r>
        <w:tab/>
      </w:r>
      <w:r>
        <w:fldChar w:fldCharType="begin"/>
      </w:r>
      <w:r>
        <w:instrText xml:space="preserve"> PAGEREF _Toc121818587 \h </w:instrText>
      </w:r>
      <w:r>
        <w:fldChar w:fldCharType="separate"/>
      </w:r>
      <w:r>
        <w:t>35</w:t>
      </w:r>
      <w:r>
        <w:fldChar w:fldCharType="end"/>
      </w:r>
    </w:p>
    <w:p w14:paraId="486F3245" w14:textId="3944813D" w:rsidR="002B27AC" w:rsidRDefault="002B27AC">
      <w:pPr>
        <w:pStyle w:val="TOC4"/>
        <w:rPr>
          <w:rFonts w:asciiTheme="minorHAnsi" w:eastAsiaTheme="minorEastAsia" w:hAnsiTheme="minorHAnsi" w:cstheme="minorBidi"/>
          <w:sz w:val="22"/>
          <w:szCs w:val="22"/>
        </w:rPr>
      </w:pPr>
      <w:r>
        <w:t>6.2.</w:t>
      </w:r>
      <w:r w:rsidRPr="004C4753">
        <w:rPr>
          <w:lang w:val="en-US"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_Toc121818588 \h </w:instrText>
      </w:r>
      <w:r>
        <w:fldChar w:fldCharType="separate"/>
      </w:r>
      <w:r>
        <w:t>35</w:t>
      </w:r>
      <w:r>
        <w:fldChar w:fldCharType="end"/>
      </w:r>
    </w:p>
    <w:p w14:paraId="6CE86B9D" w14:textId="027FD292" w:rsidR="002B27AC" w:rsidRDefault="002B27AC">
      <w:pPr>
        <w:pStyle w:val="TOC4"/>
        <w:rPr>
          <w:rFonts w:asciiTheme="minorHAnsi" w:eastAsiaTheme="minorEastAsia" w:hAnsiTheme="minorHAnsi" w:cstheme="minorBidi"/>
          <w:sz w:val="22"/>
          <w:szCs w:val="22"/>
        </w:rPr>
      </w:pPr>
      <w:r>
        <w:t>6.2.</w:t>
      </w:r>
      <w:r w:rsidRPr="004C4753">
        <w:rPr>
          <w:lang w:val="en-US"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_Toc121818589 \h </w:instrText>
      </w:r>
      <w:r>
        <w:fldChar w:fldCharType="separate"/>
      </w:r>
      <w:r>
        <w:t>36</w:t>
      </w:r>
      <w:r>
        <w:fldChar w:fldCharType="end"/>
      </w:r>
    </w:p>
    <w:p w14:paraId="2B754B1D" w14:textId="4DDD79D6" w:rsidR="002B27AC" w:rsidRDefault="002B27AC">
      <w:pPr>
        <w:pStyle w:val="TOC4"/>
        <w:rPr>
          <w:rFonts w:asciiTheme="minorHAnsi" w:eastAsiaTheme="minorEastAsia" w:hAnsiTheme="minorHAnsi" w:cstheme="minorBidi"/>
          <w:sz w:val="22"/>
          <w:szCs w:val="22"/>
        </w:rPr>
      </w:pPr>
      <w:r>
        <w:t>6.2.</w:t>
      </w:r>
      <w:r w:rsidRPr="004C4753">
        <w:rPr>
          <w:lang w:val="en-US" w:eastAsia="zh-CN"/>
        </w:rPr>
        <w:t>2.</w:t>
      </w:r>
      <w:r>
        <w:t>3</w:t>
      </w:r>
      <w:r>
        <w:rPr>
          <w:rFonts w:asciiTheme="minorHAnsi" w:eastAsiaTheme="minorEastAsia" w:hAnsiTheme="minorHAnsi" w:cstheme="minorBidi"/>
          <w:sz w:val="22"/>
          <w:szCs w:val="22"/>
        </w:rPr>
        <w:tab/>
      </w:r>
      <w:r>
        <w:t>Test purpose</w:t>
      </w:r>
      <w:r>
        <w:tab/>
      </w:r>
      <w:r>
        <w:fldChar w:fldCharType="begin"/>
      </w:r>
      <w:r>
        <w:instrText xml:space="preserve"> PAGEREF _Toc121818590 \h </w:instrText>
      </w:r>
      <w:r>
        <w:fldChar w:fldCharType="separate"/>
      </w:r>
      <w:r>
        <w:t>36</w:t>
      </w:r>
      <w:r>
        <w:fldChar w:fldCharType="end"/>
      </w:r>
    </w:p>
    <w:p w14:paraId="4DCF72B9" w14:textId="55571E23" w:rsidR="002B27AC" w:rsidRDefault="002B27AC">
      <w:pPr>
        <w:pStyle w:val="TOC4"/>
        <w:rPr>
          <w:rFonts w:asciiTheme="minorHAnsi" w:eastAsiaTheme="minorEastAsia" w:hAnsiTheme="minorHAnsi" w:cstheme="minorBidi"/>
          <w:sz w:val="22"/>
          <w:szCs w:val="22"/>
        </w:rPr>
      </w:pPr>
      <w:r>
        <w:t>6.2.</w:t>
      </w:r>
      <w:r w:rsidRPr="004C4753">
        <w:rPr>
          <w:lang w:val="en-US" w:eastAsia="zh-CN"/>
        </w:rPr>
        <w:t>2.</w:t>
      </w:r>
      <w:r>
        <w:t>4</w:t>
      </w:r>
      <w:r>
        <w:rPr>
          <w:rFonts w:asciiTheme="minorHAnsi" w:eastAsiaTheme="minorEastAsia" w:hAnsiTheme="minorHAnsi" w:cstheme="minorBidi"/>
          <w:sz w:val="22"/>
          <w:szCs w:val="22"/>
        </w:rPr>
        <w:tab/>
      </w:r>
      <w:r>
        <w:t>Method of test</w:t>
      </w:r>
      <w:r>
        <w:tab/>
      </w:r>
      <w:r>
        <w:fldChar w:fldCharType="begin"/>
      </w:r>
      <w:r>
        <w:instrText xml:space="preserve"> PAGEREF _Toc121818591 \h </w:instrText>
      </w:r>
      <w:r>
        <w:fldChar w:fldCharType="separate"/>
      </w:r>
      <w:r>
        <w:t>36</w:t>
      </w:r>
      <w:r>
        <w:fldChar w:fldCharType="end"/>
      </w:r>
    </w:p>
    <w:p w14:paraId="2A70FF38" w14:textId="5969BBA8" w:rsidR="002B27AC" w:rsidRDefault="002B27AC">
      <w:pPr>
        <w:pStyle w:val="TOC5"/>
        <w:rPr>
          <w:rFonts w:asciiTheme="minorHAnsi" w:eastAsiaTheme="minorEastAsia" w:hAnsiTheme="minorHAnsi" w:cstheme="minorBidi"/>
          <w:sz w:val="22"/>
          <w:szCs w:val="22"/>
        </w:rPr>
      </w:pPr>
      <w:r>
        <w:t>6.2.</w:t>
      </w:r>
      <w:r w:rsidRPr="004C4753">
        <w:rPr>
          <w:lang w:val="en-US" w:eastAsia="zh-CN"/>
        </w:rPr>
        <w:t>2.</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_Toc121818592 \h </w:instrText>
      </w:r>
      <w:r>
        <w:fldChar w:fldCharType="separate"/>
      </w:r>
      <w:r>
        <w:t>36</w:t>
      </w:r>
      <w:r>
        <w:fldChar w:fldCharType="end"/>
      </w:r>
    </w:p>
    <w:p w14:paraId="4BFBE348" w14:textId="13D1F753" w:rsidR="002B27AC" w:rsidRDefault="002B27AC">
      <w:pPr>
        <w:pStyle w:val="TOC5"/>
        <w:rPr>
          <w:rFonts w:asciiTheme="minorHAnsi" w:eastAsiaTheme="minorEastAsia" w:hAnsiTheme="minorHAnsi" w:cstheme="minorBidi"/>
          <w:sz w:val="22"/>
          <w:szCs w:val="22"/>
        </w:rPr>
      </w:pPr>
      <w:r>
        <w:t>6.2.</w:t>
      </w:r>
      <w:r w:rsidRPr="004C4753">
        <w:rPr>
          <w:lang w:val="en-US"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_Toc121818593 \h </w:instrText>
      </w:r>
      <w:r>
        <w:fldChar w:fldCharType="separate"/>
      </w:r>
      <w:r>
        <w:t>37</w:t>
      </w:r>
      <w:r>
        <w:fldChar w:fldCharType="end"/>
      </w:r>
    </w:p>
    <w:p w14:paraId="194B1621" w14:textId="25DE8A31" w:rsidR="002B27AC" w:rsidRDefault="002B27AC">
      <w:pPr>
        <w:pStyle w:val="TOC4"/>
        <w:rPr>
          <w:rFonts w:asciiTheme="minorHAnsi" w:eastAsiaTheme="minorEastAsia" w:hAnsiTheme="minorHAnsi" w:cstheme="minorBidi"/>
          <w:sz w:val="22"/>
          <w:szCs w:val="22"/>
        </w:rPr>
      </w:pPr>
      <w:r>
        <w:t>6.2.</w:t>
      </w:r>
      <w:r w:rsidRPr="004C4753">
        <w:rPr>
          <w:lang w:val="en-US" w:eastAsia="zh-CN"/>
        </w:rPr>
        <w:t>2.</w:t>
      </w:r>
      <w:r>
        <w:t>5</w:t>
      </w:r>
      <w:r>
        <w:rPr>
          <w:rFonts w:asciiTheme="minorHAnsi" w:eastAsiaTheme="minorEastAsia" w:hAnsiTheme="minorHAnsi" w:cstheme="minorBidi"/>
          <w:sz w:val="22"/>
          <w:szCs w:val="22"/>
        </w:rPr>
        <w:tab/>
      </w:r>
      <w:r>
        <w:t>Test requirement</w:t>
      </w:r>
      <w:r>
        <w:tab/>
      </w:r>
      <w:r>
        <w:fldChar w:fldCharType="begin"/>
      </w:r>
      <w:r>
        <w:instrText xml:space="preserve"> PAGEREF _Toc121818594 \h </w:instrText>
      </w:r>
      <w:r>
        <w:fldChar w:fldCharType="separate"/>
      </w:r>
      <w:r>
        <w:t>37</w:t>
      </w:r>
      <w:r>
        <w:fldChar w:fldCharType="end"/>
      </w:r>
    </w:p>
    <w:p w14:paraId="709CA2B6" w14:textId="10C131FC" w:rsidR="002B27AC" w:rsidRDefault="002B27AC">
      <w:pPr>
        <w:pStyle w:val="TOC3"/>
        <w:rPr>
          <w:rFonts w:asciiTheme="minorHAnsi" w:eastAsiaTheme="minorEastAsia" w:hAnsiTheme="minorHAnsi" w:cstheme="minorBidi"/>
          <w:sz w:val="22"/>
          <w:szCs w:val="22"/>
        </w:rPr>
      </w:pPr>
      <w:r w:rsidRPr="004C4753">
        <w:rPr>
          <w:lang w:val="en-US" w:eastAsia="zh-CN"/>
        </w:rPr>
        <w:t>6.2.3</w:t>
      </w:r>
      <w:r>
        <w:rPr>
          <w:rFonts w:asciiTheme="minorHAnsi" w:eastAsiaTheme="minorEastAsia" w:hAnsiTheme="minorHAnsi" w:cstheme="minorBidi"/>
          <w:sz w:val="22"/>
          <w:szCs w:val="22"/>
        </w:rPr>
        <w:tab/>
      </w:r>
      <w:r w:rsidRPr="004C4753">
        <w:rPr>
          <w:lang w:val="en-US" w:eastAsia="zh-CN"/>
        </w:rPr>
        <w:t>OTA repeater output power (TRP)</w:t>
      </w:r>
      <w:r>
        <w:tab/>
      </w:r>
      <w:r>
        <w:fldChar w:fldCharType="begin"/>
      </w:r>
      <w:r>
        <w:instrText xml:space="preserve"> PAGEREF _Toc121818595 \h </w:instrText>
      </w:r>
      <w:r>
        <w:fldChar w:fldCharType="separate"/>
      </w:r>
      <w:r>
        <w:t>38</w:t>
      </w:r>
      <w:r>
        <w:fldChar w:fldCharType="end"/>
      </w:r>
    </w:p>
    <w:p w14:paraId="441B1F32" w14:textId="64DEA958" w:rsidR="002B27AC" w:rsidRDefault="002B27AC">
      <w:pPr>
        <w:pStyle w:val="TOC4"/>
        <w:rPr>
          <w:rFonts w:asciiTheme="minorHAnsi" w:eastAsiaTheme="minorEastAsia" w:hAnsiTheme="minorHAnsi" w:cstheme="minorBidi"/>
          <w:sz w:val="22"/>
          <w:szCs w:val="22"/>
        </w:rPr>
      </w:pPr>
      <w:r>
        <w:t>6.</w:t>
      </w:r>
      <w:r w:rsidRPr="004C4753">
        <w:rPr>
          <w:lang w:val="en-US" w:eastAsia="zh-CN"/>
        </w:rPr>
        <w:t>2.</w:t>
      </w:r>
      <w:r>
        <w:t>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_Toc121818596 \h </w:instrText>
      </w:r>
      <w:r>
        <w:fldChar w:fldCharType="separate"/>
      </w:r>
      <w:r>
        <w:t>38</w:t>
      </w:r>
      <w:r>
        <w:fldChar w:fldCharType="end"/>
      </w:r>
    </w:p>
    <w:p w14:paraId="5F889D66" w14:textId="761D101A" w:rsidR="002B27AC" w:rsidRDefault="002B27AC">
      <w:pPr>
        <w:pStyle w:val="TOC4"/>
        <w:rPr>
          <w:rFonts w:asciiTheme="minorHAnsi" w:eastAsiaTheme="minorEastAsia" w:hAnsiTheme="minorHAnsi" w:cstheme="minorBidi"/>
          <w:sz w:val="22"/>
          <w:szCs w:val="22"/>
        </w:rPr>
      </w:pPr>
      <w:r>
        <w:t>6.</w:t>
      </w:r>
      <w:r w:rsidRPr="004C4753">
        <w:rPr>
          <w:lang w:val="en-US" w:eastAsia="zh-CN"/>
        </w:rPr>
        <w:t>2.</w:t>
      </w:r>
      <w:r>
        <w:t>3.2</w:t>
      </w:r>
      <w:r>
        <w:rPr>
          <w:rFonts w:asciiTheme="minorHAnsi" w:eastAsiaTheme="minorEastAsia" w:hAnsiTheme="minorHAnsi" w:cstheme="minorBidi"/>
          <w:sz w:val="22"/>
          <w:szCs w:val="22"/>
        </w:rPr>
        <w:tab/>
      </w:r>
      <w:r>
        <w:t>Minimum requirement</w:t>
      </w:r>
      <w:r>
        <w:tab/>
      </w:r>
      <w:r>
        <w:fldChar w:fldCharType="begin"/>
      </w:r>
      <w:r>
        <w:instrText xml:space="preserve"> PAGEREF _Toc121818597 \h </w:instrText>
      </w:r>
      <w:r>
        <w:fldChar w:fldCharType="separate"/>
      </w:r>
      <w:r>
        <w:t>38</w:t>
      </w:r>
      <w:r>
        <w:fldChar w:fldCharType="end"/>
      </w:r>
    </w:p>
    <w:p w14:paraId="170B42E6" w14:textId="2A5EBF55" w:rsidR="002B27AC" w:rsidRDefault="002B27AC">
      <w:pPr>
        <w:pStyle w:val="TOC4"/>
        <w:rPr>
          <w:rFonts w:asciiTheme="minorHAnsi" w:eastAsiaTheme="minorEastAsia" w:hAnsiTheme="minorHAnsi" w:cstheme="minorBidi"/>
          <w:sz w:val="22"/>
          <w:szCs w:val="22"/>
        </w:rPr>
      </w:pPr>
      <w:r>
        <w:t>6.</w:t>
      </w:r>
      <w:r w:rsidRPr="004C4753">
        <w:rPr>
          <w:lang w:val="en-US" w:eastAsia="zh-CN"/>
        </w:rPr>
        <w:t>2.</w:t>
      </w:r>
      <w:r>
        <w:t>3.3</w:t>
      </w:r>
      <w:r>
        <w:rPr>
          <w:rFonts w:asciiTheme="minorHAnsi" w:eastAsiaTheme="minorEastAsia" w:hAnsiTheme="minorHAnsi" w:cstheme="minorBidi"/>
          <w:sz w:val="22"/>
          <w:szCs w:val="22"/>
        </w:rPr>
        <w:tab/>
      </w:r>
      <w:r>
        <w:t>Test purpose</w:t>
      </w:r>
      <w:r>
        <w:tab/>
      </w:r>
      <w:r>
        <w:fldChar w:fldCharType="begin"/>
      </w:r>
      <w:r>
        <w:instrText xml:space="preserve"> PAGEREF _Toc121818598 \h </w:instrText>
      </w:r>
      <w:r>
        <w:fldChar w:fldCharType="separate"/>
      </w:r>
      <w:r>
        <w:t>38</w:t>
      </w:r>
      <w:r>
        <w:fldChar w:fldCharType="end"/>
      </w:r>
    </w:p>
    <w:p w14:paraId="26123A2A" w14:textId="7AC5538A" w:rsidR="002B27AC" w:rsidRDefault="002B27AC">
      <w:pPr>
        <w:pStyle w:val="TOC4"/>
        <w:rPr>
          <w:rFonts w:asciiTheme="minorHAnsi" w:eastAsiaTheme="minorEastAsia" w:hAnsiTheme="minorHAnsi" w:cstheme="minorBidi"/>
          <w:sz w:val="22"/>
          <w:szCs w:val="22"/>
        </w:rPr>
      </w:pPr>
      <w:r>
        <w:rPr>
          <w:lang w:eastAsia="sv-SE"/>
        </w:rPr>
        <w:t>6</w:t>
      </w:r>
      <w:r>
        <w:rPr>
          <w:lang w:eastAsia="zh-CN"/>
        </w:rPr>
        <w:t>.</w:t>
      </w:r>
      <w:r w:rsidRPr="004C4753">
        <w:rPr>
          <w:lang w:val="en-US" w:eastAsia="zh-CN"/>
        </w:rPr>
        <w:t>2.</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_Toc121818599 \h </w:instrText>
      </w:r>
      <w:r>
        <w:fldChar w:fldCharType="separate"/>
      </w:r>
      <w:r>
        <w:t>38</w:t>
      </w:r>
      <w:r>
        <w:fldChar w:fldCharType="end"/>
      </w:r>
    </w:p>
    <w:p w14:paraId="244E111C" w14:textId="6BC3F249" w:rsidR="002B27AC" w:rsidRDefault="002B27AC">
      <w:pPr>
        <w:pStyle w:val="TOC5"/>
        <w:rPr>
          <w:rFonts w:asciiTheme="minorHAnsi" w:eastAsiaTheme="minorEastAsia" w:hAnsiTheme="minorHAnsi" w:cstheme="minorBidi"/>
          <w:sz w:val="22"/>
          <w:szCs w:val="22"/>
        </w:rPr>
      </w:pPr>
      <w:r w:rsidRPr="004C4753">
        <w:rPr>
          <w:rFonts w:cs="Arial"/>
          <w:lang w:eastAsia="sv-SE"/>
        </w:rPr>
        <w:t>6.</w:t>
      </w:r>
      <w:r w:rsidRPr="004C4753">
        <w:rPr>
          <w:rFonts w:cs="Arial"/>
          <w:lang w:val="en-US" w:eastAsia="zh-CN"/>
        </w:rPr>
        <w:t>2.</w:t>
      </w:r>
      <w:r w:rsidRPr="004C4753">
        <w:rPr>
          <w:rFonts w:cs="Arial"/>
          <w:lang w:eastAsia="sv-SE"/>
        </w:rPr>
        <w:t>3.4.1</w:t>
      </w:r>
      <w:r>
        <w:rPr>
          <w:rFonts w:asciiTheme="minorHAnsi" w:eastAsiaTheme="minorEastAsia" w:hAnsiTheme="minorHAnsi" w:cstheme="minorBidi"/>
          <w:sz w:val="22"/>
          <w:szCs w:val="22"/>
        </w:rPr>
        <w:tab/>
      </w:r>
      <w:r w:rsidRPr="004C4753">
        <w:rPr>
          <w:rFonts w:cs="Arial"/>
          <w:lang w:eastAsia="sv-SE"/>
        </w:rPr>
        <w:t>Initial conditions</w:t>
      </w:r>
      <w:r>
        <w:tab/>
      </w:r>
      <w:r>
        <w:fldChar w:fldCharType="begin"/>
      </w:r>
      <w:r>
        <w:instrText xml:space="preserve"> PAGEREF _Toc121818600 \h </w:instrText>
      </w:r>
      <w:r>
        <w:fldChar w:fldCharType="separate"/>
      </w:r>
      <w:r>
        <w:t>38</w:t>
      </w:r>
      <w:r>
        <w:fldChar w:fldCharType="end"/>
      </w:r>
    </w:p>
    <w:p w14:paraId="61F32D52" w14:textId="1241D45D" w:rsidR="002B27AC" w:rsidRDefault="002B27AC">
      <w:pPr>
        <w:pStyle w:val="TOC5"/>
        <w:rPr>
          <w:rFonts w:asciiTheme="minorHAnsi" w:eastAsiaTheme="minorEastAsia" w:hAnsiTheme="minorHAnsi" w:cstheme="minorBidi"/>
          <w:sz w:val="22"/>
          <w:szCs w:val="22"/>
        </w:rPr>
      </w:pPr>
      <w:r w:rsidRPr="004C4753">
        <w:rPr>
          <w:rFonts w:cs="Arial"/>
          <w:lang w:eastAsia="sv-SE"/>
        </w:rPr>
        <w:t>6.</w:t>
      </w:r>
      <w:r w:rsidRPr="004C4753">
        <w:rPr>
          <w:rFonts w:cs="Arial"/>
          <w:lang w:val="en-US" w:eastAsia="zh-CN"/>
        </w:rPr>
        <w:t>2.</w:t>
      </w:r>
      <w:r w:rsidRPr="004C4753">
        <w:rPr>
          <w:rFonts w:cs="Arial"/>
          <w:lang w:eastAsia="sv-SE"/>
        </w:rPr>
        <w:t>3.4.2</w:t>
      </w:r>
      <w:r>
        <w:rPr>
          <w:rFonts w:asciiTheme="minorHAnsi" w:eastAsiaTheme="minorEastAsia" w:hAnsiTheme="minorHAnsi" w:cstheme="minorBidi"/>
          <w:sz w:val="22"/>
          <w:szCs w:val="22"/>
        </w:rPr>
        <w:tab/>
      </w:r>
      <w:r w:rsidRPr="004C4753">
        <w:rPr>
          <w:rFonts w:cs="Arial"/>
          <w:lang w:eastAsia="sv-SE"/>
        </w:rPr>
        <w:t>Procedure</w:t>
      </w:r>
      <w:r>
        <w:tab/>
      </w:r>
      <w:r>
        <w:fldChar w:fldCharType="begin"/>
      </w:r>
      <w:r>
        <w:instrText xml:space="preserve"> PAGEREF _Toc121818601 \h </w:instrText>
      </w:r>
      <w:r>
        <w:fldChar w:fldCharType="separate"/>
      </w:r>
      <w:r>
        <w:t>39</w:t>
      </w:r>
      <w:r>
        <w:fldChar w:fldCharType="end"/>
      </w:r>
    </w:p>
    <w:p w14:paraId="491E8DF0" w14:textId="49A10F54" w:rsidR="002B27AC" w:rsidRDefault="002B27AC">
      <w:pPr>
        <w:pStyle w:val="TOC4"/>
        <w:rPr>
          <w:rFonts w:asciiTheme="minorHAnsi" w:eastAsiaTheme="minorEastAsia" w:hAnsiTheme="minorHAnsi" w:cstheme="minorBidi"/>
          <w:sz w:val="22"/>
          <w:szCs w:val="22"/>
        </w:rPr>
      </w:pPr>
      <w:r>
        <w:rPr>
          <w:lang w:eastAsia="sv-SE"/>
        </w:rPr>
        <w:t>6</w:t>
      </w:r>
      <w:r>
        <w:rPr>
          <w:lang w:eastAsia="zh-CN"/>
        </w:rPr>
        <w:t>.</w:t>
      </w:r>
      <w:r w:rsidRPr="004C4753">
        <w:rPr>
          <w:lang w:val="en-US" w:eastAsia="zh-CN"/>
        </w:rPr>
        <w:t>2.</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_Toc121818602 \h </w:instrText>
      </w:r>
      <w:r>
        <w:fldChar w:fldCharType="separate"/>
      </w:r>
      <w:r>
        <w:t>39</w:t>
      </w:r>
      <w:r>
        <w:fldChar w:fldCharType="end"/>
      </w:r>
    </w:p>
    <w:p w14:paraId="34380049" w14:textId="57F70BB9"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.3</w:t>
      </w:r>
      <w:r>
        <w:rPr>
          <w:rFonts w:asciiTheme="minorHAnsi" w:eastAsiaTheme="minorEastAsia" w:hAnsiTheme="minorHAnsi" w:cstheme="minorBidi"/>
          <w:sz w:val="22"/>
          <w:szCs w:val="22"/>
        </w:rPr>
        <w:tab/>
      </w:r>
      <w:r>
        <w:rPr>
          <w:lang w:eastAsia="zh-CN"/>
        </w:rPr>
        <w:t>OTA frequency stability</w:t>
      </w:r>
      <w:r>
        <w:tab/>
      </w:r>
      <w:r>
        <w:fldChar w:fldCharType="begin"/>
      </w:r>
      <w:r>
        <w:instrText xml:space="preserve"> PAGEREF _Toc121818603 \h </w:instrText>
      </w:r>
      <w:r>
        <w:fldChar w:fldCharType="separate"/>
      </w:r>
      <w:r>
        <w:t>40</w:t>
      </w:r>
      <w:r>
        <w:fldChar w:fldCharType="end"/>
      </w:r>
    </w:p>
    <w:p w14:paraId="636FD106" w14:textId="13BEBD08" w:rsidR="002B27AC" w:rsidRDefault="002B27A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_Toc121818604 \h </w:instrText>
      </w:r>
      <w:r>
        <w:fldChar w:fldCharType="separate"/>
      </w:r>
      <w:r>
        <w:t>40</w:t>
      </w:r>
      <w:r>
        <w:fldChar w:fldCharType="end"/>
      </w:r>
    </w:p>
    <w:p w14:paraId="53B2D195" w14:textId="41247174" w:rsidR="002B27AC" w:rsidRDefault="002B27A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Minimum Requirement</w:t>
      </w:r>
      <w:r>
        <w:tab/>
      </w:r>
      <w:r>
        <w:fldChar w:fldCharType="begin"/>
      </w:r>
      <w:r>
        <w:instrText xml:space="preserve"> PAGEREF _Toc121818605 \h </w:instrText>
      </w:r>
      <w:r>
        <w:fldChar w:fldCharType="separate"/>
      </w:r>
      <w:r>
        <w:t>40</w:t>
      </w:r>
      <w:r>
        <w:fldChar w:fldCharType="end"/>
      </w:r>
    </w:p>
    <w:p w14:paraId="0E1F2B61" w14:textId="4BE34D06" w:rsidR="002B27AC" w:rsidRDefault="002B27A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Test purpose</w:t>
      </w:r>
      <w:r>
        <w:tab/>
      </w:r>
      <w:r>
        <w:fldChar w:fldCharType="begin"/>
      </w:r>
      <w:r>
        <w:instrText xml:space="preserve"> PAGEREF _Toc121818606 \h </w:instrText>
      </w:r>
      <w:r>
        <w:fldChar w:fldCharType="separate"/>
      </w:r>
      <w:r>
        <w:t>40</w:t>
      </w:r>
      <w:r>
        <w:fldChar w:fldCharType="end"/>
      </w:r>
    </w:p>
    <w:p w14:paraId="5CCFF171" w14:textId="79C7E226" w:rsidR="002B27AC" w:rsidRDefault="002B27AC">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Method of test</w:t>
      </w:r>
      <w:r>
        <w:tab/>
      </w:r>
      <w:r>
        <w:fldChar w:fldCharType="begin"/>
      </w:r>
      <w:r>
        <w:instrText xml:space="preserve"> PAGEREF _Toc121818607 \h </w:instrText>
      </w:r>
      <w:r>
        <w:fldChar w:fldCharType="separate"/>
      </w:r>
      <w:r>
        <w:t>40</w:t>
      </w:r>
      <w:r>
        <w:fldChar w:fldCharType="end"/>
      </w:r>
    </w:p>
    <w:p w14:paraId="306E67A6" w14:textId="7BF123DC" w:rsidR="002B27AC" w:rsidRDefault="002B27AC">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Test Requirements</w:t>
      </w:r>
      <w:r>
        <w:tab/>
      </w:r>
      <w:r>
        <w:fldChar w:fldCharType="begin"/>
      </w:r>
      <w:r>
        <w:instrText xml:space="preserve"> PAGEREF _Toc121818608 \h </w:instrText>
      </w:r>
      <w:r>
        <w:fldChar w:fldCharType="separate"/>
      </w:r>
      <w:r>
        <w:t>40</w:t>
      </w:r>
      <w:r>
        <w:fldChar w:fldCharType="end"/>
      </w:r>
    </w:p>
    <w:p w14:paraId="168B1EDA" w14:textId="777E1648"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.4</w:t>
      </w:r>
      <w:r>
        <w:rPr>
          <w:rFonts w:asciiTheme="minorHAnsi" w:eastAsiaTheme="minorEastAsia" w:hAnsiTheme="minorHAnsi" w:cstheme="minorBidi"/>
          <w:sz w:val="22"/>
          <w:szCs w:val="22"/>
        </w:rPr>
        <w:tab/>
      </w:r>
      <w:r>
        <w:rPr>
          <w:lang w:eastAsia="zh-CN"/>
        </w:rPr>
        <w:t>OTA out of band gain</w:t>
      </w:r>
      <w:r>
        <w:tab/>
      </w:r>
      <w:r>
        <w:fldChar w:fldCharType="begin"/>
      </w:r>
      <w:r>
        <w:instrText xml:space="preserve"> PAGEREF _Toc121818609 \h </w:instrText>
      </w:r>
      <w:r>
        <w:fldChar w:fldCharType="separate"/>
      </w:r>
      <w:r>
        <w:t>40</w:t>
      </w:r>
      <w:r>
        <w:fldChar w:fldCharType="end"/>
      </w:r>
    </w:p>
    <w:p w14:paraId="722B58F9" w14:textId="4E0FDA9D" w:rsidR="002B27AC" w:rsidRDefault="002B27A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_Toc121818610 \h </w:instrText>
      </w:r>
      <w:r>
        <w:fldChar w:fldCharType="separate"/>
      </w:r>
      <w:r>
        <w:t>40</w:t>
      </w:r>
      <w:r>
        <w:fldChar w:fldCharType="end"/>
      </w:r>
    </w:p>
    <w:p w14:paraId="0401491D" w14:textId="0ED3D14C" w:rsidR="002B27AC" w:rsidRDefault="002B27A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Minimum Requirement</w:t>
      </w:r>
      <w:r>
        <w:tab/>
      </w:r>
      <w:r>
        <w:fldChar w:fldCharType="begin"/>
      </w:r>
      <w:r>
        <w:instrText xml:space="preserve"> PAGEREF _Toc121818611 \h </w:instrText>
      </w:r>
      <w:r>
        <w:fldChar w:fldCharType="separate"/>
      </w:r>
      <w:r>
        <w:t>40</w:t>
      </w:r>
      <w:r>
        <w:fldChar w:fldCharType="end"/>
      </w:r>
    </w:p>
    <w:p w14:paraId="405E8C5E" w14:textId="3A5667D3" w:rsidR="002B27AC" w:rsidRDefault="002B27A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Test purpose</w:t>
      </w:r>
      <w:r>
        <w:tab/>
      </w:r>
      <w:r>
        <w:fldChar w:fldCharType="begin"/>
      </w:r>
      <w:r>
        <w:instrText xml:space="preserve"> PAGEREF _Toc121818612 \h </w:instrText>
      </w:r>
      <w:r>
        <w:fldChar w:fldCharType="separate"/>
      </w:r>
      <w:r>
        <w:t>40</w:t>
      </w:r>
      <w:r>
        <w:fldChar w:fldCharType="end"/>
      </w:r>
    </w:p>
    <w:p w14:paraId="063BB9C9" w14:textId="75538B86" w:rsidR="002B27AC" w:rsidRDefault="002B27AC">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Method of test</w:t>
      </w:r>
      <w:r>
        <w:tab/>
      </w:r>
      <w:r>
        <w:fldChar w:fldCharType="begin"/>
      </w:r>
      <w:r>
        <w:instrText xml:space="preserve"> PAGEREF _Toc121818613 \h </w:instrText>
      </w:r>
      <w:r>
        <w:fldChar w:fldCharType="separate"/>
      </w:r>
      <w:r>
        <w:t>41</w:t>
      </w:r>
      <w:r>
        <w:fldChar w:fldCharType="end"/>
      </w:r>
    </w:p>
    <w:p w14:paraId="3C52FA02" w14:textId="29EB239D" w:rsidR="002B27AC" w:rsidRDefault="002B27AC">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Initial conditions</w:t>
      </w:r>
      <w:r>
        <w:tab/>
      </w:r>
      <w:r>
        <w:fldChar w:fldCharType="begin"/>
      </w:r>
      <w:r>
        <w:instrText xml:space="preserve"> PAGEREF _Toc121818614 \h </w:instrText>
      </w:r>
      <w:r>
        <w:fldChar w:fldCharType="separate"/>
      </w:r>
      <w:r>
        <w:t>41</w:t>
      </w:r>
      <w:r>
        <w:fldChar w:fldCharType="end"/>
      </w:r>
    </w:p>
    <w:p w14:paraId="564DFC16" w14:textId="3D6AA976" w:rsidR="002B27AC" w:rsidRDefault="002B27AC">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w:t>
      </w:r>
      <w:r>
        <w:tab/>
      </w:r>
      <w:r>
        <w:fldChar w:fldCharType="begin"/>
      </w:r>
      <w:r>
        <w:instrText xml:space="preserve"> PAGEREF _Toc121818615 \h </w:instrText>
      </w:r>
      <w:r>
        <w:fldChar w:fldCharType="separate"/>
      </w:r>
      <w:r>
        <w:t>41</w:t>
      </w:r>
      <w:r>
        <w:fldChar w:fldCharType="end"/>
      </w:r>
    </w:p>
    <w:p w14:paraId="08CCBE46" w14:textId="5E64A26D" w:rsidR="002B27AC" w:rsidRDefault="002B27AC">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Test Requirements</w:t>
      </w:r>
      <w:r>
        <w:tab/>
      </w:r>
      <w:r>
        <w:fldChar w:fldCharType="begin"/>
      </w:r>
      <w:r>
        <w:instrText xml:space="preserve"> PAGEREF _Toc121818616 \h </w:instrText>
      </w:r>
      <w:r>
        <w:fldChar w:fldCharType="separate"/>
      </w:r>
      <w:r>
        <w:t>41</w:t>
      </w:r>
      <w:r>
        <w:fldChar w:fldCharType="end"/>
      </w:r>
    </w:p>
    <w:p w14:paraId="31AC3495" w14:textId="32BD9FF5" w:rsidR="002B27AC" w:rsidRDefault="002B27AC">
      <w:pPr>
        <w:pStyle w:val="TOC2"/>
        <w:rPr>
          <w:rFonts w:asciiTheme="minorHAnsi" w:eastAsiaTheme="minorEastAsia" w:hAnsiTheme="minorHAnsi" w:cstheme="minorBidi"/>
          <w:sz w:val="22"/>
          <w:szCs w:val="22"/>
        </w:rPr>
      </w:pPr>
      <w:r w:rsidRPr="004C4753">
        <w:rPr>
          <w:lang w:val="en-US" w:eastAsia="zh-CN"/>
        </w:rPr>
        <w:lastRenderedPageBreak/>
        <w:t>6</w:t>
      </w:r>
      <w:r>
        <w:t>.</w:t>
      </w:r>
      <w:r>
        <w:rPr>
          <w:lang w:eastAsia="zh-CN"/>
        </w:rPr>
        <w:t>5</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_Toc121818617 \h </w:instrText>
      </w:r>
      <w:r>
        <w:fldChar w:fldCharType="separate"/>
      </w:r>
      <w:r>
        <w:t>42</w:t>
      </w:r>
      <w:r>
        <w:fldChar w:fldCharType="end"/>
      </w:r>
    </w:p>
    <w:p w14:paraId="366A17F7" w14:textId="3BB6D720" w:rsidR="002B27AC" w:rsidRDefault="002B27AC">
      <w:pPr>
        <w:pStyle w:val="TOC3"/>
        <w:rPr>
          <w:rFonts w:asciiTheme="minorHAnsi" w:eastAsiaTheme="minorEastAsia" w:hAnsiTheme="minorHAnsi" w:cstheme="minorBidi"/>
          <w:sz w:val="22"/>
          <w:szCs w:val="22"/>
        </w:rPr>
      </w:pPr>
      <w:r w:rsidRPr="004C4753">
        <w:rPr>
          <w:lang w:val="en-US" w:eastAsia="zh-CN"/>
        </w:rPr>
        <w:t>6</w:t>
      </w:r>
      <w:r>
        <w:t>.5.</w:t>
      </w:r>
      <w:r w:rsidRPr="004C4753">
        <w:rPr>
          <w:lang w:val="en-US" w:eastAsia="zh-CN"/>
        </w:rPr>
        <w:t>1</w:t>
      </w:r>
      <w:r>
        <w:rPr>
          <w:rFonts w:asciiTheme="minorHAnsi" w:eastAsiaTheme="minorEastAsia" w:hAnsiTheme="minorHAnsi" w:cstheme="minorBidi"/>
          <w:sz w:val="22"/>
          <w:szCs w:val="22"/>
        </w:rPr>
        <w:tab/>
      </w:r>
      <w:r w:rsidRPr="004C4753">
        <w:rPr>
          <w:lang w:val="en-US" w:eastAsia="zh-CN"/>
        </w:rPr>
        <w:t>General</w:t>
      </w:r>
      <w:r>
        <w:tab/>
      </w:r>
      <w:r>
        <w:fldChar w:fldCharType="begin"/>
      </w:r>
      <w:r>
        <w:instrText xml:space="preserve"> PAGEREF _Toc121818618 \h </w:instrText>
      </w:r>
      <w:r>
        <w:fldChar w:fldCharType="separate"/>
      </w:r>
      <w:r>
        <w:t>42</w:t>
      </w:r>
      <w:r>
        <w:fldChar w:fldCharType="end"/>
      </w:r>
    </w:p>
    <w:p w14:paraId="1F261E6C" w14:textId="434D5C9F" w:rsidR="002B27AC" w:rsidRDefault="002B27AC">
      <w:pPr>
        <w:pStyle w:val="TOC3"/>
        <w:rPr>
          <w:rFonts w:asciiTheme="minorHAnsi" w:eastAsiaTheme="minorEastAsia" w:hAnsiTheme="minorHAnsi" w:cstheme="minorBidi"/>
          <w:sz w:val="22"/>
          <w:szCs w:val="22"/>
        </w:rPr>
      </w:pPr>
      <w:r w:rsidRPr="004C4753">
        <w:rPr>
          <w:lang w:val="en-US" w:eastAsia="zh-CN"/>
        </w:rPr>
        <w:t>6</w:t>
      </w:r>
      <w:r>
        <w:t>.5.2</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_Toc121818619 \h </w:instrText>
      </w:r>
      <w:r>
        <w:fldChar w:fldCharType="separate"/>
      </w:r>
      <w:r>
        <w:t>42</w:t>
      </w:r>
      <w:r>
        <w:fldChar w:fldCharType="end"/>
      </w:r>
    </w:p>
    <w:p w14:paraId="1469D7D9" w14:textId="57DC1FBE" w:rsidR="002B27AC" w:rsidRDefault="002B27A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_Toc121818620 \h </w:instrText>
      </w:r>
      <w:r>
        <w:fldChar w:fldCharType="separate"/>
      </w:r>
      <w:r>
        <w:t>42</w:t>
      </w:r>
      <w:r>
        <w:fldChar w:fldCharType="end"/>
      </w:r>
    </w:p>
    <w:p w14:paraId="3B8A65AA" w14:textId="53929E6C" w:rsidR="002B27AC" w:rsidRDefault="002B27A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_Toc121818621 \h </w:instrText>
      </w:r>
      <w:r>
        <w:fldChar w:fldCharType="separate"/>
      </w:r>
      <w:r>
        <w:t>43</w:t>
      </w:r>
      <w:r>
        <w:fldChar w:fldCharType="end"/>
      </w:r>
    </w:p>
    <w:p w14:paraId="476B0FB0" w14:textId="420EBE23" w:rsidR="002B27AC" w:rsidRDefault="002B27AC">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_Toc121818622 \h </w:instrText>
      </w:r>
      <w:r>
        <w:fldChar w:fldCharType="separate"/>
      </w:r>
      <w:r>
        <w:t>43</w:t>
      </w:r>
      <w:r>
        <w:fldChar w:fldCharType="end"/>
      </w:r>
    </w:p>
    <w:p w14:paraId="7145A01C" w14:textId="7379090B" w:rsidR="002B27AC" w:rsidRDefault="002B27AC">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_Toc121818623 \h </w:instrText>
      </w:r>
      <w:r>
        <w:fldChar w:fldCharType="separate"/>
      </w:r>
      <w:r>
        <w:t>43</w:t>
      </w:r>
      <w:r>
        <w:fldChar w:fldCharType="end"/>
      </w:r>
    </w:p>
    <w:p w14:paraId="171C55D3" w14:textId="3F615D18" w:rsidR="002B27AC" w:rsidRDefault="002B27AC">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_Toc121818624 \h </w:instrText>
      </w:r>
      <w:r>
        <w:fldChar w:fldCharType="separate"/>
      </w:r>
      <w:r>
        <w:t>43</w:t>
      </w:r>
      <w:r>
        <w:fldChar w:fldCharType="end"/>
      </w:r>
    </w:p>
    <w:p w14:paraId="351538AC" w14:textId="35E8ADAD" w:rsidR="002B27AC" w:rsidRDefault="002B27AC">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_Toc121818625 \h </w:instrText>
      </w:r>
      <w:r>
        <w:fldChar w:fldCharType="separate"/>
      </w:r>
      <w:r>
        <w:t>43</w:t>
      </w:r>
      <w:r>
        <w:fldChar w:fldCharType="end"/>
      </w:r>
    </w:p>
    <w:p w14:paraId="0A2C0118" w14:textId="06B145AB" w:rsidR="002B27AC" w:rsidRDefault="002B27AC">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_Toc121818626 \h </w:instrText>
      </w:r>
      <w:r>
        <w:fldChar w:fldCharType="separate"/>
      </w:r>
      <w:r>
        <w:t>44</w:t>
      </w:r>
      <w:r>
        <w:fldChar w:fldCharType="end"/>
      </w:r>
    </w:p>
    <w:p w14:paraId="5532AAB1" w14:textId="5EC3F701" w:rsidR="002B27AC" w:rsidRDefault="002B27AC">
      <w:pPr>
        <w:pStyle w:val="TOC3"/>
        <w:rPr>
          <w:rFonts w:asciiTheme="minorHAnsi" w:eastAsiaTheme="minorEastAsia" w:hAnsiTheme="minorHAnsi" w:cstheme="minorBidi"/>
          <w:sz w:val="22"/>
          <w:szCs w:val="22"/>
        </w:rPr>
      </w:pPr>
      <w:r w:rsidRPr="004C4753">
        <w:rPr>
          <w:lang w:val="en-US" w:eastAsia="zh-CN"/>
        </w:rPr>
        <w:t>6</w:t>
      </w:r>
      <w:r>
        <w:t>.5.3</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_Toc121818627 \h </w:instrText>
      </w:r>
      <w:r>
        <w:fldChar w:fldCharType="separate"/>
      </w:r>
      <w:r>
        <w:t>48</w:t>
      </w:r>
      <w:r>
        <w:fldChar w:fldCharType="end"/>
      </w:r>
    </w:p>
    <w:p w14:paraId="13CB3241" w14:textId="722A2CA9" w:rsidR="002B27AC" w:rsidRDefault="002B27A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_Toc121818628 \h </w:instrText>
      </w:r>
      <w:r>
        <w:fldChar w:fldCharType="separate"/>
      </w:r>
      <w:r>
        <w:t>48</w:t>
      </w:r>
      <w:r>
        <w:fldChar w:fldCharType="end"/>
      </w:r>
    </w:p>
    <w:p w14:paraId="755394F1" w14:textId="42A27394" w:rsidR="002B27AC" w:rsidRDefault="002B27AC">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_Toc121818629 \h </w:instrText>
      </w:r>
      <w:r>
        <w:fldChar w:fldCharType="separate"/>
      </w:r>
      <w:r>
        <w:t>49</w:t>
      </w:r>
      <w:r>
        <w:fldChar w:fldCharType="end"/>
      </w:r>
    </w:p>
    <w:p w14:paraId="2285DDA2" w14:textId="7F505449" w:rsidR="002B27AC" w:rsidRDefault="002B27AC">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_Toc121818630 \h </w:instrText>
      </w:r>
      <w:r>
        <w:fldChar w:fldCharType="separate"/>
      </w:r>
      <w:r>
        <w:t>49</w:t>
      </w:r>
      <w:r>
        <w:fldChar w:fldCharType="end"/>
      </w:r>
    </w:p>
    <w:p w14:paraId="049461E7" w14:textId="3CCF3449" w:rsidR="002B27AC" w:rsidRDefault="002B27AC">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_Toc121818631 \h </w:instrText>
      </w:r>
      <w:r>
        <w:fldChar w:fldCharType="separate"/>
      </w:r>
      <w:r>
        <w:t>49</w:t>
      </w:r>
      <w:r>
        <w:fldChar w:fldCharType="end"/>
      </w:r>
    </w:p>
    <w:p w14:paraId="4B7C8A6C" w14:textId="7E9F8922" w:rsidR="002B27AC" w:rsidRDefault="002B27AC">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_Toc121818632 \h </w:instrText>
      </w:r>
      <w:r>
        <w:fldChar w:fldCharType="separate"/>
      </w:r>
      <w:r>
        <w:t>49</w:t>
      </w:r>
      <w:r>
        <w:fldChar w:fldCharType="end"/>
      </w:r>
    </w:p>
    <w:p w14:paraId="03D73139" w14:textId="6B427D1A" w:rsidR="002B27AC" w:rsidRDefault="002B27AC">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_Toc121818633 \h </w:instrText>
      </w:r>
      <w:r>
        <w:fldChar w:fldCharType="separate"/>
      </w:r>
      <w:r>
        <w:t>49</w:t>
      </w:r>
      <w:r>
        <w:fldChar w:fldCharType="end"/>
      </w:r>
    </w:p>
    <w:p w14:paraId="7187FEF7" w14:textId="164CCB7F" w:rsidR="002B27AC" w:rsidRDefault="002B27AC">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Test requirements</w:t>
      </w:r>
      <w:r>
        <w:tab/>
      </w:r>
      <w:r>
        <w:fldChar w:fldCharType="begin"/>
      </w:r>
      <w:r>
        <w:instrText xml:space="preserve"> PAGEREF _Toc121818634 \h </w:instrText>
      </w:r>
      <w:r>
        <w:fldChar w:fldCharType="separate"/>
      </w:r>
      <w:r>
        <w:t>50</w:t>
      </w:r>
      <w:r>
        <w:fldChar w:fldCharType="end"/>
      </w:r>
    </w:p>
    <w:p w14:paraId="094D50D4" w14:textId="72E273CE" w:rsidR="002B27AC" w:rsidRDefault="002B27AC">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 xml:space="preserve">OTA </w:t>
      </w:r>
      <w:r w:rsidRPr="004C4753">
        <w:rPr>
          <w:rFonts w:eastAsia="Malgun Gothic"/>
        </w:rPr>
        <w:t>operating band unwanted emission limits (Category A)</w:t>
      </w:r>
      <w:r>
        <w:tab/>
      </w:r>
      <w:r>
        <w:fldChar w:fldCharType="begin"/>
      </w:r>
      <w:r>
        <w:instrText xml:space="preserve"> PAGEREF _Toc121818635 \h </w:instrText>
      </w:r>
      <w:r>
        <w:fldChar w:fldCharType="separate"/>
      </w:r>
      <w:r>
        <w:t>50</w:t>
      </w:r>
      <w:r>
        <w:fldChar w:fldCharType="end"/>
      </w:r>
    </w:p>
    <w:p w14:paraId="76229BAC" w14:textId="73CD6F83" w:rsidR="002B27AC" w:rsidRDefault="002B27AC">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 xml:space="preserve">OTA </w:t>
      </w:r>
      <w:r w:rsidRPr="004C4753">
        <w:rPr>
          <w:rFonts w:eastAsia="Malgun Gothic"/>
        </w:rPr>
        <w:t>operating band unwanted emission limits (Category B)</w:t>
      </w:r>
      <w:r>
        <w:tab/>
      </w:r>
      <w:r>
        <w:fldChar w:fldCharType="begin"/>
      </w:r>
      <w:r>
        <w:instrText xml:space="preserve"> PAGEREF _Toc121818636 \h </w:instrText>
      </w:r>
      <w:r>
        <w:fldChar w:fldCharType="separate"/>
      </w:r>
      <w:r>
        <w:t>51</w:t>
      </w:r>
      <w:r>
        <w:fldChar w:fldCharType="end"/>
      </w:r>
    </w:p>
    <w:p w14:paraId="28BAFA57" w14:textId="72D680BC" w:rsidR="002B27AC" w:rsidRDefault="002B27AC">
      <w:pPr>
        <w:pStyle w:val="TOC5"/>
        <w:rPr>
          <w:rFonts w:asciiTheme="minorHAnsi" w:eastAsiaTheme="minorEastAsia" w:hAnsiTheme="minorHAnsi" w:cstheme="minorBidi"/>
          <w:sz w:val="22"/>
          <w:szCs w:val="22"/>
        </w:rPr>
      </w:pPr>
      <w:r>
        <w:t>6.5.3.4.3</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_Toc121818637 \h </w:instrText>
      </w:r>
      <w:r>
        <w:fldChar w:fldCharType="separate"/>
      </w:r>
      <w:r>
        <w:t>52</w:t>
      </w:r>
      <w:r>
        <w:fldChar w:fldCharType="end"/>
      </w:r>
    </w:p>
    <w:p w14:paraId="2822A1F7" w14:textId="6D7568E5" w:rsidR="002B27AC" w:rsidRDefault="002B27AC">
      <w:pPr>
        <w:pStyle w:val="TOC5"/>
        <w:rPr>
          <w:rFonts w:asciiTheme="minorHAnsi" w:eastAsiaTheme="minorEastAsia" w:hAnsiTheme="minorHAnsi" w:cstheme="minorBidi"/>
          <w:sz w:val="22"/>
          <w:szCs w:val="22"/>
        </w:rPr>
      </w:pPr>
      <w:r>
        <w:t>6.5.3.4.3.1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_Toc121818638 \h </w:instrText>
      </w:r>
      <w:r>
        <w:fldChar w:fldCharType="separate"/>
      </w:r>
      <w:r>
        <w:t>52</w:t>
      </w:r>
      <w:r>
        <w:fldChar w:fldCharType="end"/>
      </w:r>
    </w:p>
    <w:p w14:paraId="53AC49B6" w14:textId="37C8134B" w:rsidR="002B27AC" w:rsidRDefault="002B27AC">
      <w:pPr>
        <w:pStyle w:val="TOC3"/>
        <w:rPr>
          <w:rFonts w:asciiTheme="minorHAnsi" w:eastAsiaTheme="minorEastAsia" w:hAnsiTheme="minorHAnsi" w:cstheme="minorBidi"/>
          <w:sz w:val="22"/>
          <w:szCs w:val="22"/>
        </w:rPr>
      </w:pPr>
      <w:r w:rsidRPr="004C4753">
        <w:rPr>
          <w:lang w:val="en-US" w:eastAsia="zh-CN"/>
        </w:rPr>
        <w:t>6</w:t>
      </w:r>
      <w:r>
        <w:t>.5.4</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_Toc121818639 \h </w:instrText>
      </w:r>
      <w:r>
        <w:fldChar w:fldCharType="separate"/>
      </w:r>
      <w:r>
        <w:t>52</w:t>
      </w:r>
      <w:r>
        <w:fldChar w:fldCharType="end"/>
      </w:r>
    </w:p>
    <w:p w14:paraId="1394A1D0" w14:textId="5001EF5E" w:rsidR="002B27AC" w:rsidRDefault="002B27AC">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_Toc121818640 \h </w:instrText>
      </w:r>
      <w:r>
        <w:fldChar w:fldCharType="separate"/>
      </w:r>
      <w:r>
        <w:t>52</w:t>
      </w:r>
      <w:r>
        <w:fldChar w:fldCharType="end"/>
      </w:r>
    </w:p>
    <w:p w14:paraId="4810621B" w14:textId="544F8BA5" w:rsidR="002B27AC" w:rsidRDefault="002B27AC">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_Toc121818641 \h </w:instrText>
      </w:r>
      <w:r>
        <w:fldChar w:fldCharType="separate"/>
      </w:r>
      <w:r>
        <w:t>52</w:t>
      </w:r>
      <w:r>
        <w:fldChar w:fldCharType="end"/>
      </w:r>
    </w:p>
    <w:p w14:paraId="379092D5" w14:textId="7F1717ED" w:rsidR="002B27AC" w:rsidRDefault="002B27AC">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_Toc121818642 \h </w:instrText>
      </w:r>
      <w:r>
        <w:fldChar w:fldCharType="separate"/>
      </w:r>
      <w:r>
        <w:t>52</w:t>
      </w:r>
      <w:r>
        <w:fldChar w:fldCharType="end"/>
      </w:r>
    </w:p>
    <w:p w14:paraId="405DB3DF" w14:textId="3D9EA03A" w:rsidR="002B27AC" w:rsidRDefault="002B27AC">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_Toc121818643 \h </w:instrText>
      </w:r>
      <w:r>
        <w:fldChar w:fldCharType="separate"/>
      </w:r>
      <w:r>
        <w:t>52</w:t>
      </w:r>
      <w:r>
        <w:fldChar w:fldCharType="end"/>
      </w:r>
    </w:p>
    <w:p w14:paraId="65CA3838" w14:textId="13D598F1" w:rsidR="002B27AC" w:rsidRDefault="002B27AC">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_Toc121818644 \h </w:instrText>
      </w:r>
      <w:r>
        <w:fldChar w:fldCharType="separate"/>
      </w:r>
      <w:r>
        <w:t>52</w:t>
      </w:r>
      <w:r>
        <w:fldChar w:fldCharType="end"/>
      </w:r>
    </w:p>
    <w:p w14:paraId="19DB9DC1" w14:textId="0786E41A" w:rsidR="002B27AC" w:rsidRDefault="002B27AC">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_Toc121818645 \h </w:instrText>
      </w:r>
      <w:r>
        <w:fldChar w:fldCharType="separate"/>
      </w:r>
      <w:r>
        <w:t>53</w:t>
      </w:r>
      <w:r>
        <w:fldChar w:fldCharType="end"/>
      </w:r>
    </w:p>
    <w:p w14:paraId="193FADB0" w14:textId="393C827A" w:rsidR="002B27AC" w:rsidRDefault="002B27AC">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requirements</w:t>
      </w:r>
      <w:r>
        <w:tab/>
      </w:r>
      <w:r>
        <w:fldChar w:fldCharType="begin"/>
      </w:r>
      <w:r>
        <w:instrText xml:space="preserve"> PAGEREF _Toc121818646 \h </w:instrText>
      </w:r>
      <w:r>
        <w:fldChar w:fldCharType="separate"/>
      </w:r>
      <w:r>
        <w:t>53</w:t>
      </w:r>
      <w:r>
        <w:fldChar w:fldCharType="end"/>
      </w:r>
    </w:p>
    <w:p w14:paraId="3AF6F1BC" w14:textId="37BA8681" w:rsidR="002B27AC" w:rsidRDefault="002B27AC">
      <w:pPr>
        <w:pStyle w:val="TOC5"/>
        <w:rPr>
          <w:rFonts w:asciiTheme="minorHAnsi" w:eastAsiaTheme="minorEastAsia" w:hAnsiTheme="minorHAnsi" w:cstheme="minorBidi"/>
          <w:sz w:val="22"/>
          <w:szCs w:val="22"/>
        </w:rPr>
      </w:pPr>
      <w:r>
        <w:t>6.5.4.5.1</w:t>
      </w:r>
      <w:r>
        <w:rPr>
          <w:rFonts w:asciiTheme="minorHAnsi" w:eastAsiaTheme="minorEastAsia" w:hAnsiTheme="minorHAnsi" w:cstheme="minorBidi"/>
          <w:sz w:val="22"/>
          <w:szCs w:val="22"/>
        </w:rPr>
        <w:tab/>
      </w:r>
      <w:r>
        <w:t>General</w:t>
      </w:r>
      <w:r>
        <w:tab/>
      </w:r>
      <w:r>
        <w:fldChar w:fldCharType="begin"/>
      </w:r>
      <w:r>
        <w:instrText xml:space="preserve"> PAGEREF _Toc121818647 \h </w:instrText>
      </w:r>
      <w:r>
        <w:fldChar w:fldCharType="separate"/>
      </w:r>
      <w:r>
        <w:t>53</w:t>
      </w:r>
      <w:r>
        <w:fldChar w:fldCharType="end"/>
      </w:r>
    </w:p>
    <w:p w14:paraId="2EA48700" w14:textId="20125757" w:rsidR="002B27AC" w:rsidRDefault="002B27AC">
      <w:pPr>
        <w:pStyle w:val="TOC5"/>
        <w:rPr>
          <w:rFonts w:asciiTheme="minorHAnsi" w:eastAsiaTheme="minorEastAsia" w:hAnsiTheme="minorHAnsi" w:cstheme="minorBidi"/>
          <w:sz w:val="22"/>
          <w:szCs w:val="22"/>
        </w:rPr>
      </w:pPr>
      <w:r>
        <w:t>6.5.4.5.2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_Toc121818648 \h </w:instrText>
      </w:r>
      <w:r>
        <w:fldChar w:fldCharType="separate"/>
      </w:r>
      <w:r>
        <w:t>53</w:t>
      </w:r>
      <w:r>
        <w:fldChar w:fldCharType="end"/>
      </w:r>
    </w:p>
    <w:p w14:paraId="78DBCC56" w14:textId="2CFABB05" w:rsidR="002B27AC" w:rsidRDefault="002B27AC">
      <w:pPr>
        <w:pStyle w:val="TOC5"/>
        <w:rPr>
          <w:rFonts w:asciiTheme="minorHAnsi" w:eastAsiaTheme="minorEastAsia" w:hAnsiTheme="minorHAnsi" w:cstheme="minorBidi"/>
          <w:sz w:val="22"/>
          <w:szCs w:val="22"/>
        </w:rPr>
      </w:pPr>
      <w:r>
        <w:t>6.5.4.5.3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_Toc121818649 \h </w:instrText>
      </w:r>
      <w:r>
        <w:fldChar w:fldCharType="separate"/>
      </w:r>
      <w:r>
        <w:t>54</w:t>
      </w:r>
      <w:r>
        <w:fldChar w:fldCharType="end"/>
      </w:r>
    </w:p>
    <w:p w14:paraId="233AE812" w14:textId="3D665B02" w:rsidR="002B27AC" w:rsidRDefault="002B27AC">
      <w:pPr>
        <w:pStyle w:val="TOC5"/>
        <w:rPr>
          <w:rFonts w:asciiTheme="minorHAnsi" w:eastAsiaTheme="minorEastAsia" w:hAnsiTheme="minorHAnsi" w:cstheme="minorBidi"/>
          <w:sz w:val="22"/>
          <w:szCs w:val="22"/>
        </w:rPr>
      </w:pPr>
      <w:r>
        <w:t>6.5.4.5.4</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_Toc121818650 \h </w:instrText>
      </w:r>
      <w:r>
        <w:fldChar w:fldCharType="separate"/>
      </w:r>
      <w:r>
        <w:t>54</w:t>
      </w:r>
      <w:r>
        <w:fldChar w:fldCharType="end"/>
      </w:r>
    </w:p>
    <w:p w14:paraId="25E5B283" w14:textId="6F807ED7" w:rsidR="002B27AC" w:rsidRDefault="002B27AC">
      <w:pPr>
        <w:pStyle w:val="TOC5"/>
        <w:rPr>
          <w:rFonts w:asciiTheme="minorHAnsi" w:eastAsiaTheme="minorEastAsia" w:hAnsiTheme="minorHAnsi" w:cstheme="minorBidi"/>
          <w:sz w:val="22"/>
          <w:szCs w:val="22"/>
        </w:rPr>
      </w:pPr>
      <w:r>
        <w:t>6.5.4.5.4.1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_Toc121818651 \h </w:instrText>
      </w:r>
      <w:r>
        <w:fldChar w:fldCharType="separate"/>
      </w:r>
      <w:r>
        <w:t>54</w:t>
      </w:r>
      <w:r>
        <w:fldChar w:fldCharType="end"/>
      </w:r>
    </w:p>
    <w:p w14:paraId="77FE195D" w14:textId="31F9657C" w:rsidR="002B27AC" w:rsidRDefault="002B27AC">
      <w:pPr>
        <w:pStyle w:val="TOC2"/>
        <w:rPr>
          <w:rFonts w:asciiTheme="minorHAnsi" w:eastAsiaTheme="minorEastAsia" w:hAnsiTheme="minorHAnsi" w:cstheme="minorBidi"/>
          <w:sz w:val="22"/>
          <w:szCs w:val="22"/>
        </w:rPr>
      </w:pPr>
      <w:r w:rsidRPr="004C4753">
        <w:rPr>
          <w:lang w:val="en-US" w:eastAsia="zh-CN"/>
        </w:rPr>
        <w:t>6</w:t>
      </w:r>
      <w:r>
        <w:t>.</w:t>
      </w:r>
      <w:r>
        <w:rPr>
          <w:lang w:eastAsia="zh-CN"/>
        </w:rPr>
        <w:t>6</w:t>
      </w:r>
      <w:r>
        <w:rPr>
          <w:rFonts w:asciiTheme="minorHAnsi" w:eastAsiaTheme="minorEastAsia" w:hAnsiTheme="minorHAnsi" w:cstheme="minorBidi"/>
          <w:sz w:val="22"/>
          <w:szCs w:val="22"/>
        </w:rPr>
        <w:tab/>
      </w:r>
      <w:r>
        <w:rPr>
          <w:lang w:eastAsia="zh-CN"/>
        </w:rPr>
        <w:t>OTA Repeater</w:t>
      </w:r>
      <w:r w:rsidRPr="004C4753">
        <w:rPr>
          <w:lang w:val="en-US" w:eastAsia="zh-CN"/>
        </w:rPr>
        <w:t xml:space="preserve"> </w:t>
      </w:r>
      <w:r>
        <w:rPr>
          <w:lang w:eastAsia="zh-CN"/>
        </w:rPr>
        <w:t>Error Vector Magnitude</w:t>
      </w:r>
      <w:r>
        <w:tab/>
      </w:r>
      <w:r>
        <w:fldChar w:fldCharType="begin"/>
      </w:r>
      <w:r>
        <w:instrText xml:space="preserve"> PAGEREF _Toc121818652 \h </w:instrText>
      </w:r>
      <w:r>
        <w:fldChar w:fldCharType="separate"/>
      </w:r>
      <w:r>
        <w:t>55</w:t>
      </w:r>
      <w:r>
        <w:fldChar w:fldCharType="end"/>
      </w:r>
    </w:p>
    <w:p w14:paraId="6A1FF374" w14:textId="16F387F1" w:rsidR="002B27AC" w:rsidRDefault="002B27AC">
      <w:pPr>
        <w:pStyle w:val="TOC3"/>
        <w:rPr>
          <w:rFonts w:asciiTheme="minorHAnsi" w:eastAsiaTheme="minorEastAsia" w:hAnsiTheme="minorHAnsi" w:cstheme="minorBidi"/>
          <w:sz w:val="22"/>
          <w:szCs w:val="22"/>
        </w:rPr>
      </w:pPr>
      <w:r w:rsidRPr="004C4753">
        <w:rPr>
          <w:lang w:val="en-US" w:eastAsia="zh-CN"/>
        </w:rPr>
        <w:t>6</w:t>
      </w:r>
      <w:r>
        <w:t>.6.1</w:t>
      </w:r>
      <w:r>
        <w:rPr>
          <w:rFonts w:asciiTheme="minorHAnsi" w:eastAsiaTheme="minorEastAsia" w:hAnsiTheme="minorHAnsi" w:cstheme="minorBidi"/>
          <w:sz w:val="22"/>
          <w:szCs w:val="22"/>
        </w:rPr>
        <w:tab/>
      </w:r>
      <w:r>
        <w:t>Downlink repeater</w:t>
      </w:r>
      <w:r w:rsidRPr="004C4753">
        <w:rPr>
          <w:lang w:val="en-US" w:eastAsia="zh-CN"/>
        </w:rPr>
        <w:t xml:space="preserve"> e</w:t>
      </w:r>
      <w:r>
        <w:t>rror vector magnitude</w:t>
      </w:r>
      <w:r>
        <w:tab/>
      </w:r>
      <w:r>
        <w:fldChar w:fldCharType="begin"/>
      </w:r>
      <w:r>
        <w:instrText xml:space="preserve"> PAGEREF _Toc121818653 \h </w:instrText>
      </w:r>
      <w:r>
        <w:fldChar w:fldCharType="separate"/>
      </w:r>
      <w:r>
        <w:t>55</w:t>
      </w:r>
      <w:r>
        <w:fldChar w:fldCharType="end"/>
      </w:r>
    </w:p>
    <w:p w14:paraId="66CB8DEB" w14:textId="4BF37A8A" w:rsidR="002B27AC" w:rsidRDefault="002B27AC">
      <w:pPr>
        <w:pStyle w:val="TOC4"/>
        <w:rPr>
          <w:rFonts w:asciiTheme="minorHAnsi" w:eastAsiaTheme="minorEastAsia" w:hAnsiTheme="minorHAnsi" w:cstheme="minorBidi"/>
          <w:sz w:val="22"/>
          <w:szCs w:val="22"/>
        </w:rPr>
      </w:pPr>
      <w:r>
        <w:rPr>
          <w:lang w:eastAsia="zh-CN"/>
        </w:rPr>
        <w:t>6</w:t>
      </w:r>
      <w:r>
        <w:t>.6.1.1</w:t>
      </w:r>
      <w:r>
        <w:rPr>
          <w:rFonts w:asciiTheme="minorHAnsi" w:eastAsiaTheme="minorEastAsia" w:hAnsiTheme="minorHAnsi" w:cstheme="minorBidi"/>
          <w:sz w:val="22"/>
          <w:szCs w:val="22"/>
        </w:rPr>
        <w:tab/>
      </w:r>
      <w:r>
        <w:t>General</w:t>
      </w:r>
      <w:r>
        <w:tab/>
      </w:r>
      <w:r>
        <w:fldChar w:fldCharType="begin"/>
      </w:r>
      <w:r>
        <w:instrText xml:space="preserve"> PAGEREF _Toc121818654 \h </w:instrText>
      </w:r>
      <w:r>
        <w:fldChar w:fldCharType="separate"/>
      </w:r>
      <w:r>
        <w:t>55</w:t>
      </w:r>
      <w:r>
        <w:fldChar w:fldCharType="end"/>
      </w:r>
    </w:p>
    <w:p w14:paraId="2A1055FA" w14:textId="47B33733" w:rsidR="002B27AC" w:rsidRDefault="002B27AC">
      <w:pPr>
        <w:pStyle w:val="TOC4"/>
        <w:rPr>
          <w:rFonts w:asciiTheme="minorHAnsi" w:eastAsiaTheme="minorEastAsia" w:hAnsiTheme="minorHAnsi" w:cstheme="minorBidi"/>
          <w:sz w:val="22"/>
          <w:szCs w:val="22"/>
        </w:rPr>
      </w:pPr>
      <w:r>
        <w:t>6.6.1.2</w:t>
      </w:r>
      <w:r>
        <w:rPr>
          <w:rFonts w:asciiTheme="minorHAnsi" w:eastAsiaTheme="minorEastAsia" w:hAnsiTheme="minorHAnsi" w:cstheme="minorBidi"/>
          <w:sz w:val="22"/>
          <w:szCs w:val="22"/>
        </w:rPr>
        <w:tab/>
      </w:r>
      <w:r>
        <w:t>Minimum requirements</w:t>
      </w:r>
      <w:r>
        <w:tab/>
      </w:r>
      <w:r>
        <w:fldChar w:fldCharType="begin"/>
      </w:r>
      <w:r>
        <w:instrText xml:space="preserve"> PAGEREF _Toc121818655 \h </w:instrText>
      </w:r>
      <w:r>
        <w:fldChar w:fldCharType="separate"/>
      </w:r>
      <w:r>
        <w:t>55</w:t>
      </w:r>
      <w:r>
        <w:fldChar w:fldCharType="end"/>
      </w:r>
    </w:p>
    <w:p w14:paraId="4FBF16FC" w14:textId="541604B0" w:rsidR="002B27AC" w:rsidRDefault="002B27AC">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Test purpose</w:t>
      </w:r>
      <w:r>
        <w:tab/>
      </w:r>
      <w:r>
        <w:fldChar w:fldCharType="begin"/>
      </w:r>
      <w:r>
        <w:instrText xml:space="preserve"> PAGEREF _Toc121818656 \h </w:instrText>
      </w:r>
      <w:r>
        <w:fldChar w:fldCharType="separate"/>
      </w:r>
      <w:r>
        <w:t>55</w:t>
      </w:r>
      <w:r>
        <w:fldChar w:fldCharType="end"/>
      </w:r>
    </w:p>
    <w:p w14:paraId="70E1A01B" w14:textId="46AD3F29" w:rsidR="002B27AC" w:rsidRDefault="002B27AC">
      <w:pPr>
        <w:pStyle w:val="TOC4"/>
        <w:rPr>
          <w:rFonts w:asciiTheme="minorHAnsi" w:eastAsiaTheme="minorEastAsia" w:hAnsiTheme="minorHAnsi" w:cstheme="minorBidi"/>
          <w:sz w:val="22"/>
          <w:szCs w:val="22"/>
        </w:rPr>
      </w:pPr>
      <w:r>
        <w:t>6.6.1.4</w:t>
      </w:r>
      <w:r>
        <w:rPr>
          <w:rFonts w:asciiTheme="minorHAnsi" w:eastAsiaTheme="minorEastAsia" w:hAnsiTheme="minorHAnsi" w:cstheme="minorBidi"/>
          <w:sz w:val="22"/>
          <w:szCs w:val="22"/>
        </w:rPr>
        <w:tab/>
      </w:r>
      <w:r>
        <w:t>Method of test</w:t>
      </w:r>
      <w:r>
        <w:tab/>
      </w:r>
      <w:r>
        <w:fldChar w:fldCharType="begin"/>
      </w:r>
      <w:r>
        <w:instrText xml:space="preserve"> PAGEREF _Toc121818657 \h </w:instrText>
      </w:r>
      <w:r>
        <w:fldChar w:fldCharType="separate"/>
      </w:r>
      <w:r>
        <w:t>56</w:t>
      </w:r>
      <w:r>
        <w:fldChar w:fldCharType="end"/>
      </w:r>
    </w:p>
    <w:p w14:paraId="1AC80E7E" w14:textId="463696AD" w:rsidR="002B27AC" w:rsidRDefault="002B27AC">
      <w:pPr>
        <w:pStyle w:val="TOC5"/>
        <w:rPr>
          <w:rFonts w:asciiTheme="minorHAnsi" w:eastAsiaTheme="minorEastAsia" w:hAnsiTheme="minorHAnsi" w:cstheme="minorBidi"/>
          <w:sz w:val="22"/>
          <w:szCs w:val="22"/>
        </w:rPr>
      </w:pPr>
      <w:r>
        <w:t>6.6.1.4.1</w:t>
      </w:r>
      <w:r>
        <w:rPr>
          <w:rFonts w:asciiTheme="minorHAnsi" w:eastAsiaTheme="minorEastAsia" w:hAnsiTheme="minorHAnsi" w:cstheme="minorBidi"/>
          <w:sz w:val="22"/>
          <w:szCs w:val="22"/>
        </w:rPr>
        <w:tab/>
      </w:r>
      <w:r>
        <w:t>Initial conditions</w:t>
      </w:r>
      <w:r>
        <w:tab/>
      </w:r>
      <w:r>
        <w:fldChar w:fldCharType="begin"/>
      </w:r>
      <w:r>
        <w:instrText xml:space="preserve"> PAGEREF _Toc121818658 \h </w:instrText>
      </w:r>
      <w:r>
        <w:fldChar w:fldCharType="separate"/>
      </w:r>
      <w:r>
        <w:t>56</w:t>
      </w:r>
      <w:r>
        <w:fldChar w:fldCharType="end"/>
      </w:r>
    </w:p>
    <w:p w14:paraId="07E0B3CB" w14:textId="2D7F3B63" w:rsidR="002B27AC" w:rsidRDefault="002B27AC">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_Toc121818659 \h </w:instrText>
      </w:r>
      <w:r>
        <w:fldChar w:fldCharType="separate"/>
      </w:r>
      <w:r>
        <w:t>56</w:t>
      </w:r>
      <w:r>
        <w:fldChar w:fldCharType="end"/>
      </w:r>
    </w:p>
    <w:p w14:paraId="525E392E" w14:textId="4CAB8F33" w:rsidR="002B27AC" w:rsidRDefault="002B27AC">
      <w:pPr>
        <w:pStyle w:val="TOC4"/>
        <w:rPr>
          <w:rFonts w:asciiTheme="minorHAnsi" w:eastAsiaTheme="minorEastAsia" w:hAnsiTheme="minorHAnsi" w:cstheme="minorBidi"/>
          <w:sz w:val="22"/>
          <w:szCs w:val="22"/>
        </w:rPr>
      </w:pPr>
      <w:r>
        <w:t>6.6.1.5</w:t>
      </w:r>
      <w:r>
        <w:rPr>
          <w:rFonts w:asciiTheme="minorHAnsi" w:eastAsiaTheme="minorEastAsia" w:hAnsiTheme="minorHAnsi" w:cstheme="minorBidi"/>
          <w:sz w:val="22"/>
          <w:szCs w:val="22"/>
        </w:rPr>
        <w:tab/>
      </w:r>
      <w:r>
        <w:t>Test requirement</w:t>
      </w:r>
      <w:r>
        <w:tab/>
      </w:r>
      <w:r>
        <w:fldChar w:fldCharType="begin"/>
      </w:r>
      <w:r>
        <w:instrText xml:space="preserve"> PAGEREF _Toc121818660 \h </w:instrText>
      </w:r>
      <w:r>
        <w:fldChar w:fldCharType="separate"/>
      </w:r>
      <w:r>
        <w:t>57</w:t>
      </w:r>
      <w:r>
        <w:fldChar w:fldCharType="end"/>
      </w:r>
    </w:p>
    <w:p w14:paraId="03C469AA" w14:textId="486FDFAC" w:rsidR="002B27AC" w:rsidRDefault="002B27AC">
      <w:pPr>
        <w:pStyle w:val="TOC3"/>
        <w:rPr>
          <w:rFonts w:asciiTheme="minorHAnsi" w:eastAsiaTheme="minorEastAsia" w:hAnsiTheme="minorHAnsi" w:cstheme="minorBidi"/>
          <w:sz w:val="22"/>
          <w:szCs w:val="22"/>
        </w:rPr>
      </w:pPr>
      <w:r w:rsidRPr="004C4753">
        <w:rPr>
          <w:lang w:val="en-US" w:eastAsia="zh-CN"/>
        </w:rPr>
        <w:t>6</w:t>
      </w:r>
      <w:r>
        <w:t>.6.2</w:t>
      </w:r>
      <w:r>
        <w:rPr>
          <w:rFonts w:asciiTheme="minorHAnsi" w:eastAsiaTheme="minorEastAsia" w:hAnsiTheme="minorHAnsi" w:cstheme="minorBidi"/>
          <w:sz w:val="22"/>
          <w:szCs w:val="22"/>
        </w:rPr>
        <w:tab/>
      </w:r>
      <w:r>
        <w:t xml:space="preserve">Uplink </w:t>
      </w:r>
      <w:r w:rsidRPr="004C4753">
        <w:rPr>
          <w:lang w:val="en-US" w:eastAsia="zh-CN"/>
        </w:rPr>
        <w:t>Repeater e</w:t>
      </w:r>
      <w:r>
        <w:t>rror vector magnitude</w:t>
      </w:r>
      <w:r>
        <w:tab/>
      </w:r>
      <w:r>
        <w:fldChar w:fldCharType="begin"/>
      </w:r>
      <w:r>
        <w:instrText xml:space="preserve"> PAGEREF _Toc121818661 \h </w:instrText>
      </w:r>
      <w:r>
        <w:fldChar w:fldCharType="separate"/>
      </w:r>
      <w:r>
        <w:t>57</w:t>
      </w:r>
      <w:r>
        <w:fldChar w:fldCharType="end"/>
      </w:r>
    </w:p>
    <w:p w14:paraId="21164AF8" w14:textId="19B8C46E" w:rsidR="002B27AC" w:rsidRDefault="002B27AC">
      <w:pPr>
        <w:pStyle w:val="TOC4"/>
        <w:rPr>
          <w:rFonts w:asciiTheme="minorHAnsi" w:eastAsiaTheme="minorEastAsia" w:hAnsiTheme="minorHAnsi" w:cstheme="minorBidi"/>
          <w:sz w:val="22"/>
          <w:szCs w:val="22"/>
        </w:rPr>
      </w:pPr>
      <w:r>
        <w:lastRenderedPageBreak/>
        <w:t>6.6.2.1</w:t>
      </w:r>
      <w:r>
        <w:rPr>
          <w:rFonts w:asciiTheme="minorHAnsi" w:eastAsiaTheme="minorEastAsia" w:hAnsiTheme="minorHAnsi" w:cstheme="minorBidi"/>
          <w:sz w:val="22"/>
          <w:szCs w:val="22"/>
        </w:rPr>
        <w:tab/>
      </w:r>
      <w:r>
        <w:t>General</w:t>
      </w:r>
      <w:r>
        <w:tab/>
      </w:r>
      <w:r>
        <w:fldChar w:fldCharType="begin"/>
      </w:r>
      <w:r>
        <w:instrText xml:space="preserve"> PAGEREF _Toc121818662 \h </w:instrText>
      </w:r>
      <w:r>
        <w:fldChar w:fldCharType="separate"/>
      </w:r>
      <w:r>
        <w:t>57</w:t>
      </w:r>
      <w:r>
        <w:fldChar w:fldCharType="end"/>
      </w:r>
    </w:p>
    <w:p w14:paraId="6F46C603" w14:textId="5E6F48BB" w:rsidR="002B27AC" w:rsidRDefault="002B27A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_Toc121818663 \h </w:instrText>
      </w:r>
      <w:r>
        <w:fldChar w:fldCharType="separate"/>
      </w:r>
      <w:r>
        <w:t>58</w:t>
      </w:r>
      <w:r>
        <w:fldChar w:fldCharType="end"/>
      </w:r>
    </w:p>
    <w:p w14:paraId="09274A98" w14:textId="78053CE7" w:rsidR="002B27AC" w:rsidRDefault="002B27A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_Toc121818664 \h </w:instrText>
      </w:r>
      <w:r>
        <w:fldChar w:fldCharType="separate"/>
      </w:r>
      <w:r>
        <w:t>58</w:t>
      </w:r>
      <w:r>
        <w:fldChar w:fldCharType="end"/>
      </w:r>
    </w:p>
    <w:p w14:paraId="4365531B" w14:textId="5B39CA7C" w:rsidR="002B27AC" w:rsidRDefault="002B27A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Method of test</w:t>
      </w:r>
      <w:r>
        <w:tab/>
      </w:r>
      <w:r>
        <w:fldChar w:fldCharType="begin"/>
      </w:r>
      <w:r>
        <w:instrText xml:space="preserve"> PAGEREF _Toc121818665 \h </w:instrText>
      </w:r>
      <w:r>
        <w:fldChar w:fldCharType="separate"/>
      </w:r>
      <w:r>
        <w:t>58</w:t>
      </w:r>
      <w:r>
        <w:fldChar w:fldCharType="end"/>
      </w:r>
    </w:p>
    <w:p w14:paraId="2131FAE4" w14:textId="181A39E7" w:rsidR="002B27AC" w:rsidRDefault="002B27AC">
      <w:pPr>
        <w:pStyle w:val="TOC5"/>
        <w:rPr>
          <w:rFonts w:asciiTheme="minorHAnsi" w:eastAsiaTheme="minorEastAsia" w:hAnsiTheme="minorHAnsi" w:cstheme="minorBidi"/>
          <w:sz w:val="22"/>
          <w:szCs w:val="22"/>
        </w:rPr>
      </w:pPr>
      <w:r>
        <w:t>6.6.2.3.1</w:t>
      </w:r>
      <w:r>
        <w:rPr>
          <w:rFonts w:asciiTheme="minorHAnsi" w:eastAsiaTheme="minorEastAsia" w:hAnsiTheme="minorHAnsi" w:cstheme="minorBidi"/>
          <w:sz w:val="22"/>
          <w:szCs w:val="22"/>
        </w:rPr>
        <w:tab/>
      </w:r>
      <w:r>
        <w:t>Initial conditions</w:t>
      </w:r>
      <w:r>
        <w:tab/>
      </w:r>
      <w:r>
        <w:fldChar w:fldCharType="begin"/>
      </w:r>
      <w:r>
        <w:instrText xml:space="preserve"> PAGEREF _Toc121818666 \h </w:instrText>
      </w:r>
      <w:r>
        <w:fldChar w:fldCharType="separate"/>
      </w:r>
      <w:r>
        <w:t>58</w:t>
      </w:r>
      <w:r>
        <w:fldChar w:fldCharType="end"/>
      </w:r>
    </w:p>
    <w:p w14:paraId="1572CCA1" w14:textId="61C7311D" w:rsidR="002B27AC" w:rsidRDefault="002B27AC">
      <w:pPr>
        <w:pStyle w:val="TOC5"/>
        <w:rPr>
          <w:rFonts w:asciiTheme="minorHAnsi" w:eastAsiaTheme="minorEastAsia" w:hAnsiTheme="minorHAnsi" w:cstheme="minorBidi"/>
          <w:sz w:val="22"/>
          <w:szCs w:val="22"/>
        </w:rPr>
      </w:pPr>
      <w:r>
        <w:t>6.6.2.3.2</w:t>
      </w:r>
      <w:r>
        <w:rPr>
          <w:rFonts w:asciiTheme="minorHAnsi" w:eastAsiaTheme="minorEastAsia" w:hAnsiTheme="minorHAnsi" w:cstheme="minorBidi"/>
          <w:sz w:val="22"/>
          <w:szCs w:val="22"/>
        </w:rPr>
        <w:tab/>
      </w:r>
      <w:r>
        <w:t>Procedure</w:t>
      </w:r>
      <w:r>
        <w:tab/>
      </w:r>
      <w:r>
        <w:fldChar w:fldCharType="begin"/>
      </w:r>
      <w:r>
        <w:instrText xml:space="preserve"> PAGEREF _Toc121818667 \h </w:instrText>
      </w:r>
      <w:r>
        <w:fldChar w:fldCharType="separate"/>
      </w:r>
      <w:r>
        <w:t>59</w:t>
      </w:r>
      <w:r>
        <w:fldChar w:fldCharType="end"/>
      </w:r>
    </w:p>
    <w:p w14:paraId="7021011F" w14:textId="0A3617E8" w:rsidR="002B27AC" w:rsidRDefault="002B27AC">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Test requirement</w:t>
      </w:r>
      <w:r>
        <w:tab/>
      </w:r>
      <w:r>
        <w:fldChar w:fldCharType="begin"/>
      </w:r>
      <w:r>
        <w:instrText xml:space="preserve"> PAGEREF _Toc121818668 \h </w:instrText>
      </w:r>
      <w:r>
        <w:fldChar w:fldCharType="separate"/>
      </w:r>
      <w:r>
        <w:t>59</w:t>
      </w:r>
      <w:r>
        <w:fldChar w:fldCharType="end"/>
      </w:r>
    </w:p>
    <w:p w14:paraId="3D34EACA" w14:textId="459F9758" w:rsidR="002B27AC" w:rsidRDefault="002B27AC">
      <w:pPr>
        <w:pStyle w:val="TOC2"/>
        <w:rPr>
          <w:rFonts w:asciiTheme="minorHAnsi" w:eastAsiaTheme="minorEastAsia" w:hAnsiTheme="minorHAnsi" w:cstheme="minorBidi"/>
          <w:sz w:val="22"/>
          <w:szCs w:val="22"/>
        </w:rPr>
      </w:pPr>
      <w:r w:rsidRPr="004C4753">
        <w:rPr>
          <w:lang w:val="en-US" w:eastAsia="zh-CN"/>
        </w:rPr>
        <w:t>6</w:t>
      </w:r>
      <w:r>
        <w:t>.</w:t>
      </w:r>
      <w:r>
        <w:rPr>
          <w:lang w:eastAsia="zh-CN"/>
        </w:rPr>
        <w:t>7</w:t>
      </w:r>
      <w:r>
        <w:rPr>
          <w:rFonts w:asciiTheme="minorHAnsi" w:eastAsiaTheme="minorEastAsia" w:hAnsiTheme="minorHAnsi" w:cstheme="minorBidi"/>
          <w:sz w:val="22"/>
          <w:szCs w:val="22"/>
        </w:rPr>
        <w:tab/>
      </w:r>
      <w:r>
        <w:rPr>
          <w:lang w:eastAsia="zh-CN"/>
        </w:rPr>
        <w:t>OTA input intermodulation</w:t>
      </w:r>
      <w:r>
        <w:tab/>
      </w:r>
      <w:r>
        <w:fldChar w:fldCharType="begin"/>
      </w:r>
      <w:r>
        <w:instrText xml:space="preserve"> PAGEREF _Toc121818669 \h </w:instrText>
      </w:r>
      <w:r>
        <w:fldChar w:fldCharType="separate"/>
      </w:r>
      <w:r>
        <w:t>60</w:t>
      </w:r>
      <w:r>
        <w:fldChar w:fldCharType="end"/>
      </w:r>
    </w:p>
    <w:p w14:paraId="322009D8" w14:textId="7EC52822" w:rsidR="002B27AC" w:rsidRDefault="002B27A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_Toc121818670 \h </w:instrText>
      </w:r>
      <w:r>
        <w:fldChar w:fldCharType="separate"/>
      </w:r>
      <w:r>
        <w:t>60</w:t>
      </w:r>
      <w:r>
        <w:fldChar w:fldCharType="end"/>
      </w:r>
    </w:p>
    <w:p w14:paraId="122681BB" w14:textId="3F39DDF0" w:rsidR="002B27AC" w:rsidRDefault="002B27AC">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r>
      <w:r>
        <w:instrText xml:space="preserve"> PAGEREF _Toc121818671 \h </w:instrText>
      </w:r>
      <w:r>
        <w:fldChar w:fldCharType="separate"/>
      </w:r>
      <w:r>
        <w:t>60</w:t>
      </w:r>
      <w:r>
        <w:fldChar w:fldCharType="end"/>
      </w:r>
    </w:p>
    <w:p w14:paraId="6A4BA9BD" w14:textId="29517C4C" w:rsidR="002B27AC" w:rsidRDefault="002B27AC">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Minimum requirements</w:t>
      </w:r>
      <w:r>
        <w:tab/>
      </w:r>
      <w:r>
        <w:fldChar w:fldCharType="begin"/>
      </w:r>
      <w:r>
        <w:instrText xml:space="preserve"> PAGEREF _Toc121818672 \h </w:instrText>
      </w:r>
      <w:r>
        <w:fldChar w:fldCharType="separate"/>
      </w:r>
      <w:r>
        <w:t>60</w:t>
      </w:r>
      <w:r>
        <w:fldChar w:fldCharType="end"/>
      </w:r>
    </w:p>
    <w:p w14:paraId="73BBAA73" w14:textId="372EE2B8" w:rsidR="002B27AC" w:rsidRDefault="002B27AC">
      <w:pPr>
        <w:pStyle w:val="TOC4"/>
        <w:rPr>
          <w:rFonts w:asciiTheme="minorHAnsi" w:eastAsiaTheme="minorEastAsia" w:hAnsiTheme="minorHAnsi" w:cstheme="minorBidi"/>
          <w:sz w:val="22"/>
          <w:szCs w:val="22"/>
        </w:rPr>
      </w:pPr>
      <w:r>
        <w:t>6.7.1.3</w:t>
      </w:r>
      <w:r>
        <w:rPr>
          <w:rFonts w:asciiTheme="minorHAnsi" w:eastAsiaTheme="minorEastAsia" w:hAnsiTheme="minorHAnsi" w:cstheme="minorBidi"/>
          <w:sz w:val="22"/>
          <w:szCs w:val="22"/>
        </w:rPr>
        <w:tab/>
      </w:r>
      <w:r>
        <w:t>Test purpose</w:t>
      </w:r>
      <w:r>
        <w:tab/>
      </w:r>
      <w:r>
        <w:fldChar w:fldCharType="begin"/>
      </w:r>
      <w:r>
        <w:instrText xml:space="preserve"> PAGEREF _Toc121818673 \h </w:instrText>
      </w:r>
      <w:r>
        <w:fldChar w:fldCharType="separate"/>
      </w:r>
      <w:r>
        <w:t>60</w:t>
      </w:r>
      <w:r>
        <w:fldChar w:fldCharType="end"/>
      </w:r>
    </w:p>
    <w:p w14:paraId="0186E21C" w14:textId="1C228C0D" w:rsidR="002B27AC" w:rsidRDefault="002B27AC">
      <w:pPr>
        <w:pStyle w:val="TOC4"/>
        <w:rPr>
          <w:rFonts w:asciiTheme="minorHAnsi" w:eastAsiaTheme="minorEastAsia" w:hAnsiTheme="minorHAnsi" w:cstheme="minorBidi"/>
          <w:sz w:val="22"/>
          <w:szCs w:val="22"/>
        </w:rPr>
      </w:pPr>
      <w:r>
        <w:t>6.7.1.4</w:t>
      </w:r>
      <w:r>
        <w:rPr>
          <w:rFonts w:asciiTheme="minorHAnsi" w:eastAsiaTheme="minorEastAsia" w:hAnsiTheme="minorHAnsi" w:cstheme="minorBidi"/>
          <w:sz w:val="22"/>
          <w:szCs w:val="22"/>
        </w:rPr>
        <w:tab/>
      </w:r>
      <w:r>
        <w:t>Method of test</w:t>
      </w:r>
      <w:r>
        <w:tab/>
      </w:r>
      <w:r>
        <w:fldChar w:fldCharType="begin"/>
      </w:r>
      <w:r>
        <w:instrText xml:space="preserve"> PAGEREF _Toc121818674 \h </w:instrText>
      </w:r>
      <w:r>
        <w:fldChar w:fldCharType="separate"/>
      </w:r>
      <w:r>
        <w:t>60</w:t>
      </w:r>
      <w:r>
        <w:fldChar w:fldCharType="end"/>
      </w:r>
    </w:p>
    <w:p w14:paraId="2E9D080A" w14:textId="1D14C8B3" w:rsidR="002B27AC" w:rsidRDefault="002B27AC">
      <w:pPr>
        <w:pStyle w:val="TOC5"/>
        <w:rPr>
          <w:rFonts w:asciiTheme="minorHAnsi" w:eastAsiaTheme="minorEastAsia" w:hAnsiTheme="minorHAnsi" w:cstheme="minorBidi"/>
          <w:sz w:val="22"/>
          <w:szCs w:val="22"/>
        </w:rPr>
      </w:pPr>
      <w:r>
        <w:t>6.7.1.4.1</w:t>
      </w:r>
      <w:r>
        <w:rPr>
          <w:rFonts w:asciiTheme="minorHAnsi" w:eastAsiaTheme="minorEastAsia" w:hAnsiTheme="minorHAnsi" w:cstheme="minorBidi"/>
          <w:sz w:val="22"/>
          <w:szCs w:val="22"/>
        </w:rPr>
        <w:tab/>
      </w:r>
      <w:r>
        <w:t>Initial conditions</w:t>
      </w:r>
      <w:r>
        <w:tab/>
      </w:r>
      <w:r>
        <w:fldChar w:fldCharType="begin"/>
      </w:r>
      <w:r>
        <w:instrText xml:space="preserve"> PAGEREF _Toc121818675 \h </w:instrText>
      </w:r>
      <w:r>
        <w:fldChar w:fldCharType="separate"/>
      </w:r>
      <w:r>
        <w:t>60</w:t>
      </w:r>
      <w:r>
        <w:fldChar w:fldCharType="end"/>
      </w:r>
    </w:p>
    <w:p w14:paraId="594A467E" w14:textId="19FEBE06" w:rsidR="002B27AC" w:rsidRDefault="002B27AC">
      <w:pPr>
        <w:pStyle w:val="TOC5"/>
        <w:rPr>
          <w:rFonts w:asciiTheme="minorHAnsi" w:eastAsiaTheme="minorEastAsia" w:hAnsiTheme="minorHAnsi" w:cstheme="minorBidi"/>
          <w:sz w:val="22"/>
          <w:szCs w:val="22"/>
        </w:rPr>
      </w:pPr>
      <w:r>
        <w:t>6.7.1.4.2</w:t>
      </w:r>
      <w:r>
        <w:rPr>
          <w:rFonts w:asciiTheme="minorHAnsi" w:eastAsiaTheme="minorEastAsia" w:hAnsiTheme="minorHAnsi" w:cstheme="minorBidi"/>
          <w:sz w:val="22"/>
          <w:szCs w:val="22"/>
        </w:rPr>
        <w:tab/>
      </w:r>
      <w:r>
        <w:t>Procedure</w:t>
      </w:r>
      <w:r>
        <w:tab/>
      </w:r>
      <w:r>
        <w:fldChar w:fldCharType="begin"/>
      </w:r>
      <w:r>
        <w:instrText xml:space="preserve"> PAGEREF _Toc121818676 \h </w:instrText>
      </w:r>
      <w:r>
        <w:fldChar w:fldCharType="separate"/>
      </w:r>
      <w:r>
        <w:t>60</w:t>
      </w:r>
      <w:r>
        <w:fldChar w:fldCharType="end"/>
      </w:r>
    </w:p>
    <w:p w14:paraId="117F3378" w14:textId="20B60709" w:rsidR="002B27AC" w:rsidRDefault="002B27AC">
      <w:pPr>
        <w:pStyle w:val="TOC4"/>
        <w:rPr>
          <w:rFonts w:asciiTheme="minorHAnsi" w:eastAsiaTheme="minorEastAsia" w:hAnsiTheme="minorHAnsi" w:cstheme="minorBidi"/>
          <w:sz w:val="22"/>
          <w:szCs w:val="22"/>
        </w:rPr>
      </w:pPr>
      <w:r>
        <w:t>6.7.1.5</w:t>
      </w:r>
      <w:r>
        <w:rPr>
          <w:rFonts w:asciiTheme="minorHAnsi" w:eastAsiaTheme="minorEastAsia" w:hAnsiTheme="minorHAnsi" w:cstheme="minorBidi"/>
          <w:sz w:val="22"/>
          <w:szCs w:val="22"/>
        </w:rPr>
        <w:tab/>
      </w:r>
      <w:r>
        <w:t>Test requirements</w:t>
      </w:r>
      <w:r>
        <w:tab/>
      </w:r>
      <w:r>
        <w:fldChar w:fldCharType="begin"/>
      </w:r>
      <w:r>
        <w:instrText xml:space="preserve"> PAGEREF _Toc121818677 \h </w:instrText>
      </w:r>
      <w:r>
        <w:fldChar w:fldCharType="separate"/>
      </w:r>
      <w:r>
        <w:t>61</w:t>
      </w:r>
      <w:r>
        <w:fldChar w:fldCharType="end"/>
      </w:r>
    </w:p>
    <w:p w14:paraId="57E63CBD" w14:textId="58300C0D"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.8</w:t>
      </w:r>
      <w:r>
        <w:rPr>
          <w:rFonts w:asciiTheme="minorHAnsi" w:eastAsiaTheme="minorEastAsia" w:hAnsiTheme="minorHAnsi" w:cstheme="minorBidi"/>
          <w:sz w:val="22"/>
          <w:szCs w:val="22"/>
        </w:rPr>
        <w:tab/>
      </w:r>
      <w:r>
        <w:rPr>
          <w:lang w:eastAsia="zh-CN"/>
        </w:rPr>
        <w:t xml:space="preserve">OTA </w:t>
      </w:r>
      <w:r>
        <w:t>Adjacent Channel Rejection Ratio (ACRR)</w:t>
      </w:r>
      <w:r>
        <w:tab/>
      </w:r>
      <w:r>
        <w:fldChar w:fldCharType="begin"/>
      </w:r>
      <w:r>
        <w:instrText xml:space="preserve"> PAGEREF _Toc121818678 \h </w:instrText>
      </w:r>
      <w:r>
        <w:fldChar w:fldCharType="separate"/>
      </w:r>
      <w:r>
        <w:t>61</w:t>
      </w:r>
      <w:r>
        <w:fldChar w:fldCharType="end"/>
      </w:r>
    </w:p>
    <w:p w14:paraId="36B4F6B4" w14:textId="2651B958" w:rsidR="002B27AC" w:rsidRDefault="002B27AC">
      <w:pPr>
        <w:pStyle w:val="TOC3"/>
        <w:rPr>
          <w:rFonts w:asciiTheme="minorHAnsi" w:eastAsiaTheme="minorEastAsia" w:hAnsiTheme="minorHAnsi" w:cstheme="minorBidi"/>
          <w:sz w:val="22"/>
          <w:szCs w:val="22"/>
        </w:rPr>
      </w:pPr>
      <w:r w:rsidRPr="004C4753">
        <w:rPr>
          <w:lang w:val="en-US" w:eastAsia="zh-CN"/>
        </w:rPr>
        <w:t>6</w:t>
      </w:r>
      <w:r>
        <w:t>.</w:t>
      </w:r>
      <w:r w:rsidRPr="004C4753">
        <w:rPr>
          <w:lang w:val="en-US" w:eastAsia="zh-CN"/>
        </w:rPr>
        <w:t>8.1</w:t>
      </w:r>
      <w:r>
        <w:rPr>
          <w:rFonts w:asciiTheme="minorHAnsi" w:eastAsiaTheme="minorEastAsia" w:hAnsiTheme="minorHAnsi" w:cstheme="minorBidi"/>
          <w:sz w:val="22"/>
          <w:szCs w:val="22"/>
        </w:rPr>
        <w:tab/>
      </w:r>
      <w:r>
        <w:t>Definitions and applicability</w:t>
      </w:r>
      <w:r>
        <w:tab/>
      </w:r>
      <w:r>
        <w:fldChar w:fldCharType="begin"/>
      </w:r>
      <w:r>
        <w:instrText xml:space="preserve"> PAGEREF _Toc121818679 \h </w:instrText>
      </w:r>
      <w:r>
        <w:fldChar w:fldCharType="separate"/>
      </w:r>
      <w:r>
        <w:t>61</w:t>
      </w:r>
      <w:r>
        <w:fldChar w:fldCharType="end"/>
      </w:r>
    </w:p>
    <w:p w14:paraId="57691B46" w14:textId="199C844B" w:rsidR="002B27AC" w:rsidRDefault="002B27AC">
      <w:pPr>
        <w:pStyle w:val="TOC3"/>
        <w:rPr>
          <w:rFonts w:asciiTheme="minorHAnsi" w:eastAsiaTheme="minorEastAsia" w:hAnsiTheme="minorHAnsi" w:cstheme="minorBidi"/>
          <w:sz w:val="22"/>
          <w:szCs w:val="22"/>
        </w:rPr>
      </w:pPr>
      <w:r w:rsidRPr="004C4753">
        <w:rPr>
          <w:lang w:val="en-US" w:eastAsia="zh-CN"/>
        </w:rPr>
        <w:t>6.8.2</w:t>
      </w:r>
      <w:r>
        <w:rPr>
          <w:rFonts w:asciiTheme="minorHAnsi" w:eastAsiaTheme="minorEastAsia" w:hAnsiTheme="minorHAnsi" w:cstheme="minorBidi"/>
          <w:sz w:val="22"/>
          <w:szCs w:val="22"/>
        </w:rPr>
        <w:tab/>
      </w:r>
      <w:r w:rsidRPr="004C4753">
        <w:rPr>
          <w:lang w:val="en-US" w:eastAsia="zh-CN"/>
        </w:rPr>
        <w:t>Co-existence with NR</w:t>
      </w:r>
      <w:r>
        <w:tab/>
      </w:r>
      <w:r>
        <w:fldChar w:fldCharType="begin"/>
      </w:r>
      <w:r>
        <w:instrText xml:space="preserve"> PAGEREF _Toc121818680 \h </w:instrText>
      </w:r>
      <w:r>
        <w:fldChar w:fldCharType="separate"/>
      </w:r>
      <w:r>
        <w:t>62</w:t>
      </w:r>
      <w:r>
        <w:fldChar w:fldCharType="end"/>
      </w:r>
    </w:p>
    <w:p w14:paraId="76483BFF" w14:textId="2FB1A59F" w:rsidR="002B27AC" w:rsidRDefault="002B27AC">
      <w:pPr>
        <w:pStyle w:val="TOC4"/>
        <w:rPr>
          <w:rFonts w:asciiTheme="minorHAnsi" w:eastAsiaTheme="minorEastAsia" w:hAnsiTheme="minorHAnsi" w:cstheme="minorBidi"/>
          <w:sz w:val="22"/>
          <w:szCs w:val="22"/>
        </w:rPr>
      </w:pPr>
      <w:r w:rsidRPr="004C4753">
        <w:rPr>
          <w:lang w:val="en-US" w:eastAsia="zh-CN"/>
        </w:rPr>
        <w:t>6.8.2.1</w:t>
      </w:r>
      <w:r>
        <w:rPr>
          <w:rFonts w:asciiTheme="minorHAnsi" w:eastAsiaTheme="minorEastAsia" w:hAnsiTheme="minorHAnsi" w:cstheme="minorBidi"/>
          <w:sz w:val="22"/>
          <w:szCs w:val="22"/>
        </w:rPr>
        <w:tab/>
      </w:r>
      <w:r w:rsidRPr="004C4753">
        <w:rPr>
          <w:lang w:val="en-US" w:eastAsia="zh-CN"/>
        </w:rPr>
        <w:t>Minimum requirements</w:t>
      </w:r>
      <w:r>
        <w:tab/>
      </w:r>
      <w:r>
        <w:fldChar w:fldCharType="begin"/>
      </w:r>
      <w:r>
        <w:instrText xml:space="preserve"> PAGEREF _Toc121818681 \h </w:instrText>
      </w:r>
      <w:r>
        <w:fldChar w:fldCharType="separate"/>
      </w:r>
      <w:r>
        <w:t>62</w:t>
      </w:r>
      <w:r>
        <w:fldChar w:fldCharType="end"/>
      </w:r>
    </w:p>
    <w:p w14:paraId="4C32913C" w14:textId="2B76C129" w:rsidR="002B27AC" w:rsidRDefault="002B27AC">
      <w:pPr>
        <w:pStyle w:val="TOC4"/>
        <w:rPr>
          <w:rFonts w:asciiTheme="minorHAnsi" w:eastAsiaTheme="minorEastAsia" w:hAnsiTheme="minorHAnsi" w:cstheme="minorBidi"/>
          <w:sz w:val="22"/>
          <w:szCs w:val="22"/>
        </w:rPr>
      </w:pPr>
      <w:r w:rsidRPr="004C4753">
        <w:rPr>
          <w:lang w:val="en-US" w:eastAsia="zh-CN"/>
        </w:rPr>
        <w:t>6.8.2.2</w:t>
      </w:r>
      <w:r>
        <w:rPr>
          <w:rFonts w:asciiTheme="minorHAnsi" w:eastAsiaTheme="minorEastAsia" w:hAnsiTheme="minorHAnsi" w:cstheme="minorBidi"/>
          <w:sz w:val="22"/>
          <w:szCs w:val="22"/>
        </w:rPr>
        <w:tab/>
      </w:r>
      <w:r w:rsidRPr="004C4753">
        <w:rPr>
          <w:lang w:val="en-US" w:eastAsia="zh-CN"/>
        </w:rPr>
        <w:t>Test purpose</w:t>
      </w:r>
      <w:r>
        <w:tab/>
      </w:r>
      <w:r>
        <w:fldChar w:fldCharType="begin"/>
      </w:r>
      <w:r>
        <w:instrText xml:space="preserve"> PAGEREF _Toc121818682 \h </w:instrText>
      </w:r>
      <w:r>
        <w:fldChar w:fldCharType="separate"/>
      </w:r>
      <w:r>
        <w:t>62</w:t>
      </w:r>
      <w:r>
        <w:fldChar w:fldCharType="end"/>
      </w:r>
    </w:p>
    <w:p w14:paraId="4AFA7E57" w14:textId="5457B34E" w:rsidR="002B27AC" w:rsidRDefault="002B27AC">
      <w:pPr>
        <w:pStyle w:val="TOC4"/>
        <w:rPr>
          <w:rFonts w:asciiTheme="minorHAnsi" w:eastAsiaTheme="minorEastAsia" w:hAnsiTheme="minorHAnsi" w:cstheme="minorBidi"/>
          <w:sz w:val="22"/>
          <w:szCs w:val="22"/>
        </w:rPr>
      </w:pPr>
      <w:r w:rsidRPr="004C4753">
        <w:rPr>
          <w:lang w:val="en-US" w:eastAsia="zh-CN"/>
        </w:rPr>
        <w:t>6.8.2.3</w:t>
      </w:r>
      <w:r>
        <w:rPr>
          <w:rFonts w:asciiTheme="minorHAnsi" w:eastAsiaTheme="minorEastAsia" w:hAnsiTheme="minorHAnsi" w:cstheme="minorBidi"/>
          <w:sz w:val="22"/>
          <w:szCs w:val="22"/>
        </w:rPr>
        <w:tab/>
      </w:r>
      <w:r w:rsidRPr="004C4753">
        <w:rPr>
          <w:lang w:val="en-US" w:eastAsia="zh-CN"/>
        </w:rPr>
        <w:t>Method of test</w:t>
      </w:r>
      <w:r>
        <w:tab/>
      </w:r>
      <w:r>
        <w:fldChar w:fldCharType="begin"/>
      </w:r>
      <w:r>
        <w:instrText xml:space="preserve"> PAGEREF _Toc121818683 \h </w:instrText>
      </w:r>
      <w:r>
        <w:fldChar w:fldCharType="separate"/>
      </w:r>
      <w:r>
        <w:t>62</w:t>
      </w:r>
      <w:r>
        <w:fldChar w:fldCharType="end"/>
      </w:r>
    </w:p>
    <w:p w14:paraId="06CDBDC1" w14:textId="2818184E" w:rsidR="002B27AC" w:rsidRDefault="002B27AC">
      <w:pPr>
        <w:pStyle w:val="TOC5"/>
        <w:rPr>
          <w:rFonts w:asciiTheme="minorHAnsi" w:eastAsiaTheme="minorEastAsia" w:hAnsiTheme="minorHAnsi" w:cstheme="minorBidi"/>
          <w:sz w:val="22"/>
          <w:szCs w:val="22"/>
        </w:rPr>
      </w:pPr>
      <w:r w:rsidRPr="004C4753">
        <w:rPr>
          <w:lang w:val="en-US" w:eastAsia="zh-CN"/>
        </w:rPr>
        <w:t>6.8.2.3.1</w:t>
      </w:r>
      <w:r>
        <w:rPr>
          <w:rFonts w:asciiTheme="minorHAnsi" w:eastAsiaTheme="minorEastAsia" w:hAnsiTheme="minorHAnsi" w:cstheme="minorBidi"/>
          <w:sz w:val="22"/>
          <w:szCs w:val="22"/>
        </w:rPr>
        <w:tab/>
      </w:r>
      <w:r>
        <w:t>Initial conditions</w:t>
      </w:r>
      <w:r>
        <w:tab/>
      </w:r>
      <w:r>
        <w:fldChar w:fldCharType="begin"/>
      </w:r>
      <w:r>
        <w:instrText xml:space="preserve"> PAGEREF _Toc121818684 \h </w:instrText>
      </w:r>
      <w:r>
        <w:fldChar w:fldCharType="separate"/>
      </w:r>
      <w:r>
        <w:t>62</w:t>
      </w:r>
      <w:r>
        <w:fldChar w:fldCharType="end"/>
      </w:r>
    </w:p>
    <w:p w14:paraId="1DF5490A" w14:textId="12B5849E" w:rsidR="002B27AC" w:rsidRDefault="002B27AC">
      <w:pPr>
        <w:pStyle w:val="TOC5"/>
        <w:rPr>
          <w:rFonts w:asciiTheme="minorHAnsi" w:eastAsiaTheme="minorEastAsia" w:hAnsiTheme="minorHAnsi" w:cstheme="minorBidi"/>
          <w:sz w:val="22"/>
          <w:szCs w:val="22"/>
        </w:rPr>
      </w:pPr>
      <w:r w:rsidRPr="004C4753">
        <w:rPr>
          <w:lang w:val="en-US" w:eastAsia="zh-CN"/>
        </w:rPr>
        <w:t>6.8.2.3.2</w:t>
      </w:r>
      <w:r>
        <w:rPr>
          <w:rFonts w:asciiTheme="minorHAnsi" w:eastAsiaTheme="minorEastAsia" w:hAnsiTheme="minorHAnsi" w:cstheme="minorBidi"/>
          <w:sz w:val="22"/>
          <w:szCs w:val="22"/>
        </w:rPr>
        <w:tab/>
      </w:r>
      <w:r w:rsidRPr="004C4753">
        <w:rPr>
          <w:lang w:val="en-US" w:eastAsia="zh-CN"/>
        </w:rPr>
        <w:t>Procedure</w:t>
      </w:r>
      <w:r>
        <w:tab/>
      </w:r>
      <w:r>
        <w:fldChar w:fldCharType="begin"/>
      </w:r>
      <w:r>
        <w:instrText xml:space="preserve"> PAGEREF _Toc121818685 \h </w:instrText>
      </w:r>
      <w:r>
        <w:fldChar w:fldCharType="separate"/>
      </w:r>
      <w:r>
        <w:t>62</w:t>
      </w:r>
      <w:r>
        <w:fldChar w:fldCharType="end"/>
      </w:r>
    </w:p>
    <w:p w14:paraId="65FFD9C0" w14:textId="7F6782CE" w:rsidR="002B27AC" w:rsidRDefault="002B27AC">
      <w:pPr>
        <w:pStyle w:val="TOC5"/>
        <w:rPr>
          <w:rFonts w:asciiTheme="minorHAnsi" w:eastAsiaTheme="minorEastAsia" w:hAnsiTheme="minorHAnsi" w:cstheme="minorBidi"/>
          <w:sz w:val="22"/>
          <w:szCs w:val="22"/>
        </w:rPr>
      </w:pPr>
      <w:r w:rsidRPr="004C4753">
        <w:rPr>
          <w:lang w:val="en-US" w:eastAsia="zh-CN"/>
        </w:rPr>
        <w:t>6.8.2.3.3</w:t>
      </w:r>
      <w:r>
        <w:rPr>
          <w:rFonts w:asciiTheme="minorHAnsi" w:eastAsiaTheme="minorEastAsia" w:hAnsiTheme="minorHAnsi" w:cstheme="minorBidi"/>
          <w:sz w:val="22"/>
          <w:szCs w:val="22"/>
        </w:rPr>
        <w:tab/>
      </w:r>
      <w:r w:rsidRPr="004C4753">
        <w:rPr>
          <w:lang w:val="en-US" w:eastAsia="zh-CN"/>
        </w:rPr>
        <w:t>Test Requirements</w:t>
      </w:r>
      <w:r>
        <w:tab/>
      </w:r>
      <w:r>
        <w:fldChar w:fldCharType="begin"/>
      </w:r>
      <w:r>
        <w:instrText xml:space="preserve"> PAGEREF _Toc121818686 \h </w:instrText>
      </w:r>
      <w:r>
        <w:fldChar w:fldCharType="separate"/>
      </w:r>
      <w:r>
        <w:t>63</w:t>
      </w:r>
      <w:r>
        <w:fldChar w:fldCharType="end"/>
      </w:r>
    </w:p>
    <w:p w14:paraId="235181C7" w14:textId="4BA7FCFD" w:rsidR="002B27AC" w:rsidRDefault="002B27AC">
      <w:pPr>
        <w:pStyle w:val="TOC2"/>
        <w:rPr>
          <w:rFonts w:asciiTheme="minorHAnsi" w:eastAsiaTheme="minorEastAsia" w:hAnsiTheme="minorHAnsi" w:cstheme="minorBidi"/>
          <w:sz w:val="22"/>
          <w:szCs w:val="22"/>
        </w:rPr>
      </w:pPr>
      <w:r w:rsidRPr="004C4753">
        <w:rPr>
          <w:lang w:val="en-US" w:eastAsia="zh-CN"/>
        </w:rPr>
        <w:t>6</w:t>
      </w:r>
      <w:r>
        <w:rPr>
          <w:lang w:eastAsia="zh-CN"/>
        </w:rPr>
        <w:t>.</w:t>
      </w:r>
      <w:r w:rsidRPr="004C4753">
        <w:rPr>
          <w:lang w:val="en-US" w:eastAsia="zh-CN"/>
        </w:rPr>
        <w:t>9</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_Toc121818687 \h </w:instrText>
      </w:r>
      <w:r>
        <w:fldChar w:fldCharType="separate"/>
      </w:r>
      <w:r>
        <w:t>64</w:t>
      </w:r>
      <w:r>
        <w:fldChar w:fldCharType="end"/>
      </w:r>
    </w:p>
    <w:p w14:paraId="08EC7FC5" w14:textId="2FB463AF" w:rsidR="002B27AC" w:rsidRDefault="002B27AC">
      <w:pPr>
        <w:pStyle w:val="TOC3"/>
        <w:rPr>
          <w:rFonts w:asciiTheme="minorHAnsi" w:eastAsiaTheme="minorEastAsia" w:hAnsiTheme="minorHAnsi" w:cstheme="minorBidi"/>
          <w:sz w:val="22"/>
          <w:szCs w:val="22"/>
        </w:rPr>
      </w:pPr>
      <w:r w:rsidRPr="004C4753">
        <w:rPr>
          <w:rFonts w:eastAsia="DengXian"/>
          <w:lang w:val="en-US" w:eastAsia="zh-CN"/>
        </w:rPr>
        <w:t>6</w:t>
      </w:r>
      <w:r w:rsidRPr="004C4753">
        <w:rPr>
          <w:rFonts w:eastAsia="DengXian"/>
        </w:rPr>
        <w:t>.9.</w:t>
      </w:r>
      <w:r w:rsidRPr="004C4753">
        <w:rPr>
          <w:rFonts w:eastAsia="DengXian"/>
          <w:lang w:val="en-US" w:eastAsia="zh-CN"/>
        </w:rPr>
        <w:t>1</w:t>
      </w:r>
      <w:r>
        <w:rPr>
          <w:rFonts w:asciiTheme="minorHAnsi" w:eastAsiaTheme="minorEastAsia" w:hAnsiTheme="minorHAnsi" w:cstheme="minorBidi"/>
          <w:sz w:val="22"/>
          <w:szCs w:val="22"/>
        </w:rPr>
        <w:tab/>
      </w:r>
      <w:r w:rsidRPr="004C4753">
        <w:rPr>
          <w:rFonts w:eastAsia="DengXian"/>
        </w:rPr>
        <w:t>OTA transmitter OFF power</w:t>
      </w:r>
      <w:r>
        <w:tab/>
      </w:r>
      <w:r>
        <w:fldChar w:fldCharType="begin"/>
      </w:r>
      <w:r>
        <w:instrText xml:space="preserve"> PAGEREF _Toc121818688 \h </w:instrText>
      </w:r>
      <w:r>
        <w:fldChar w:fldCharType="separate"/>
      </w:r>
      <w:r>
        <w:t>64</w:t>
      </w:r>
      <w:r>
        <w:fldChar w:fldCharType="end"/>
      </w:r>
    </w:p>
    <w:p w14:paraId="73EE5F30" w14:textId="3BB96E3E" w:rsidR="002B27AC" w:rsidRDefault="002B27AC">
      <w:pPr>
        <w:pStyle w:val="TOC4"/>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_Toc121818689 \h </w:instrText>
      </w:r>
      <w:r>
        <w:fldChar w:fldCharType="separate"/>
      </w:r>
      <w:r>
        <w:t>64</w:t>
      </w:r>
      <w:r>
        <w:fldChar w:fldCharType="end"/>
      </w:r>
    </w:p>
    <w:p w14:paraId="1AC69E3D" w14:textId="1E52269F" w:rsidR="002B27AC" w:rsidRDefault="002B27AC">
      <w:pPr>
        <w:pStyle w:val="TOC4"/>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Minimum requirement</w:t>
      </w:r>
      <w:r>
        <w:tab/>
      </w:r>
      <w:r>
        <w:fldChar w:fldCharType="begin"/>
      </w:r>
      <w:r>
        <w:instrText xml:space="preserve"> PAGEREF _Toc121818690 \h </w:instrText>
      </w:r>
      <w:r>
        <w:fldChar w:fldCharType="separate"/>
      </w:r>
      <w:r>
        <w:t>64</w:t>
      </w:r>
      <w:r>
        <w:fldChar w:fldCharType="end"/>
      </w:r>
    </w:p>
    <w:p w14:paraId="50B14FEB" w14:textId="4D92F267" w:rsidR="002B27AC" w:rsidRDefault="002B27AC">
      <w:pPr>
        <w:pStyle w:val="TOC4"/>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Test purpose</w:t>
      </w:r>
      <w:r>
        <w:tab/>
      </w:r>
      <w:r>
        <w:fldChar w:fldCharType="begin"/>
      </w:r>
      <w:r>
        <w:instrText xml:space="preserve"> PAGEREF _Toc121818691 \h </w:instrText>
      </w:r>
      <w:r>
        <w:fldChar w:fldCharType="separate"/>
      </w:r>
      <w:r>
        <w:t>64</w:t>
      </w:r>
      <w:r>
        <w:fldChar w:fldCharType="end"/>
      </w:r>
    </w:p>
    <w:p w14:paraId="3D53C855" w14:textId="631706C8" w:rsidR="002B27AC" w:rsidRDefault="002B27AC">
      <w:pPr>
        <w:pStyle w:val="TOC4"/>
        <w:rPr>
          <w:rFonts w:asciiTheme="minorHAnsi" w:eastAsiaTheme="minorEastAsia" w:hAnsiTheme="minorHAnsi" w:cstheme="minorBidi"/>
          <w:sz w:val="22"/>
          <w:szCs w:val="22"/>
        </w:rPr>
      </w:pPr>
      <w:r>
        <w:t>6.9.1.4</w:t>
      </w:r>
      <w:r>
        <w:rPr>
          <w:rFonts w:asciiTheme="minorHAnsi" w:eastAsiaTheme="minorEastAsia" w:hAnsiTheme="minorHAnsi" w:cstheme="minorBidi"/>
          <w:sz w:val="22"/>
          <w:szCs w:val="22"/>
        </w:rPr>
        <w:tab/>
      </w:r>
      <w:r>
        <w:t>Method of test</w:t>
      </w:r>
      <w:r>
        <w:tab/>
      </w:r>
      <w:r>
        <w:fldChar w:fldCharType="begin"/>
      </w:r>
      <w:r>
        <w:instrText xml:space="preserve"> PAGEREF _Toc121818692 \h </w:instrText>
      </w:r>
      <w:r>
        <w:fldChar w:fldCharType="separate"/>
      </w:r>
      <w:r>
        <w:t>64</w:t>
      </w:r>
      <w:r>
        <w:fldChar w:fldCharType="end"/>
      </w:r>
    </w:p>
    <w:p w14:paraId="5239362D" w14:textId="1B6A8BF3" w:rsidR="002B27AC" w:rsidRDefault="002B27AC">
      <w:pPr>
        <w:pStyle w:val="TOC4"/>
        <w:rPr>
          <w:rFonts w:asciiTheme="minorHAnsi" w:eastAsiaTheme="minorEastAsia" w:hAnsiTheme="minorHAnsi" w:cstheme="minorBidi"/>
          <w:sz w:val="22"/>
          <w:szCs w:val="22"/>
        </w:rPr>
      </w:pPr>
      <w:r>
        <w:t>6.9.1.5</w:t>
      </w:r>
      <w:r>
        <w:rPr>
          <w:rFonts w:asciiTheme="minorHAnsi" w:eastAsiaTheme="minorEastAsia" w:hAnsiTheme="minorHAnsi" w:cstheme="minorBidi"/>
          <w:sz w:val="22"/>
          <w:szCs w:val="22"/>
        </w:rPr>
        <w:tab/>
      </w:r>
      <w:r>
        <w:t>Test requirements</w:t>
      </w:r>
      <w:r>
        <w:tab/>
      </w:r>
      <w:r>
        <w:fldChar w:fldCharType="begin"/>
      </w:r>
      <w:r>
        <w:instrText xml:space="preserve"> PAGEREF _Toc121818693 \h </w:instrText>
      </w:r>
      <w:r>
        <w:fldChar w:fldCharType="separate"/>
      </w:r>
      <w:r>
        <w:t>64</w:t>
      </w:r>
      <w:r>
        <w:fldChar w:fldCharType="end"/>
      </w:r>
    </w:p>
    <w:p w14:paraId="77E03941" w14:textId="7A40E213" w:rsidR="002B27AC" w:rsidRDefault="002B27AC">
      <w:pPr>
        <w:pStyle w:val="TOC3"/>
        <w:rPr>
          <w:rFonts w:asciiTheme="minorHAnsi" w:eastAsiaTheme="minorEastAsia" w:hAnsiTheme="minorHAnsi" w:cstheme="minorBidi"/>
          <w:sz w:val="22"/>
          <w:szCs w:val="22"/>
        </w:rPr>
      </w:pPr>
      <w:r w:rsidRPr="004C4753">
        <w:rPr>
          <w:rFonts w:eastAsia="DengXian"/>
          <w:lang w:val="en-US" w:eastAsia="zh-CN"/>
        </w:rPr>
        <w:t>6</w:t>
      </w:r>
      <w:r w:rsidRPr="004C4753">
        <w:rPr>
          <w:rFonts w:eastAsia="DengXian"/>
        </w:rPr>
        <w:t>.9.</w:t>
      </w:r>
      <w:r w:rsidRPr="004C4753">
        <w:rPr>
          <w:rFonts w:eastAsia="DengXian"/>
          <w:lang w:val="en-US" w:eastAsia="zh-CN"/>
        </w:rPr>
        <w:t>2</w:t>
      </w:r>
      <w:r>
        <w:rPr>
          <w:rFonts w:asciiTheme="minorHAnsi" w:eastAsiaTheme="minorEastAsia" w:hAnsiTheme="minorHAnsi" w:cstheme="minorBidi"/>
          <w:sz w:val="22"/>
          <w:szCs w:val="22"/>
        </w:rPr>
        <w:tab/>
      </w:r>
      <w:r w:rsidRPr="004C4753">
        <w:rPr>
          <w:rFonts w:eastAsia="DengXian"/>
        </w:rPr>
        <w:t>OTA transient period</w:t>
      </w:r>
      <w:r>
        <w:tab/>
      </w:r>
      <w:r>
        <w:fldChar w:fldCharType="begin"/>
      </w:r>
      <w:r>
        <w:instrText xml:space="preserve"> PAGEREF _Toc121818694 \h </w:instrText>
      </w:r>
      <w:r>
        <w:fldChar w:fldCharType="separate"/>
      </w:r>
      <w:r>
        <w:t>65</w:t>
      </w:r>
      <w:r>
        <w:fldChar w:fldCharType="end"/>
      </w:r>
    </w:p>
    <w:p w14:paraId="70017BCE" w14:textId="0AD8BE43" w:rsidR="002B27AC" w:rsidRDefault="002B27AC">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_Toc121818695 \h </w:instrText>
      </w:r>
      <w:r>
        <w:fldChar w:fldCharType="separate"/>
      </w:r>
      <w:r>
        <w:t>65</w:t>
      </w:r>
      <w:r>
        <w:fldChar w:fldCharType="end"/>
      </w:r>
    </w:p>
    <w:p w14:paraId="03F77E28" w14:textId="472E4781" w:rsidR="002B27AC" w:rsidRDefault="002B27AC">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Minimum requirement</w:t>
      </w:r>
      <w:r>
        <w:tab/>
      </w:r>
      <w:r>
        <w:fldChar w:fldCharType="begin"/>
      </w:r>
      <w:r>
        <w:instrText xml:space="preserve"> PAGEREF _Toc121818696 \h </w:instrText>
      </w:r>
      <w:r>
        <w:fldChar w:fldCharType="separate"/>
      </w:r>
      <w:r>
        <w:t>65</w:t>
      </w:r>
      <w:r>
        <w:fldChar w:fldCharType="end"/>
      </w:r>
    </w:p>
    <w:p w14:paraId="48AF82CC" w14:textId="3D60CAD1" w:rsidR="002B27AC" w:rsidRDefault="002B27AC">
      <w:pPr>
        <w:pStyle w:val="TOC4"/>
        <w:rPr>
          <w:rFonts w:asciiTheme="minorHAnsi" w:eastAsiaTheme="minorEastAsia" w:hAnsiTheme="minorHAnsi" w:cstheme="minorBidi"/>
          <w:sz w:val="22"/>
          <w:szCs w:val="22"/>
        </w:rPr>
      </w:pPr>
      <w:r>
        <w:t>6.9.2.3</w:t>
      </w:r>
      <w:r>
        <w:rPr>
          <w:rFonts w:asciiTheme="minorHAnsi" w:eastAsiaTheme="minorEastAsia" w:hAnsiTheme="minorHAnsi" w:cstheme="minorBidi"/>
          <w:sz w:val="22"/>
          <w:szCs w:val="22"/>
        </w:rPr>
        <w:tab/>
      </w:r>
      <w:r>
        <w:t>Test purpose</w:t>
      </w:r>
      <w:r>
        <w:tab/>
      </w:r>
      <w:r>
        <w:fldChar w:fldCharType="begin"/>
      </w:r>
      <w:r>
        <w:instrText xml:space="preserve"> PAGEREF _Toc121818697 \h </w:instrText>
      </w:r>
      <w:r>
        <w:fldChar w:fldCharType="separate"/>
      </w:r>
      <w:r>
        <w:t>65</w:t>
      </w:r>
      <w:r>
        <w:fldChar w:fldCharType="end"/>
      </w:r>
    </w:p>
    <w:p w14:paraId="1039A3C7" w14:textId="5CF324C1" w:rsidR="002B27AC" w:rsidRDefault="002B27AC">
      <w:pPr>
        <w:pStyle w:val="TOC4"/>
        <w:rPr>
          <w:rFonts w:asciiTheme="minorHAnsi" w:eastAsiaTheme="minorEastAsia" w:hAnsiTheme="minorHAnsi" w:cstheme="minorBidi"/>
          <w:sz w:val="22"/>
          <w:szCs w:val="22"/>
        </w:rPr>
      </w:pPr>
      <w:r>
        <w:t>6.9.2.4</w:t>
      </w:r>
      <w:r>
        <w:rPr>
          <w:rFonts w:asciiTheme="minorHAnsi" w:eastAsiaTheme="minorEastAsia" w:hAnsiTheme="minorHAnsi" w:cstheme="minorBidi"/>
          <w:sz w:val="22"/>
          <w:szCs w:val="22"/>
        </w:rPr>
        <w:tab/>
      </w:r>
      <w:r>
        <w:t>Method of test</w:t>
      </w:r>
      <w:r>
        <w:tab/>
      </w:r>
      <w:r>
        <w:fldChar w:fldCharType="begin"/>
      </w:r>
      <w:r>
        <w:instrText xml:space="preserve"> PAGEREF _Toc121818698 \h </w:instrText>
      </w:r>
      <w:r>
        <w:fldChar w:fldCharType="separate"/>
      </w:r>
      <w:r>
        <w:t>65</w:t>
      </w:r>
      <w:r>
        <w:fldChar w:fldCharType="end"/>
      </w:r>
    </w:p>
    <w:p w14:paraId="0E4CD0B4" w14:textId="407DF57F" w:rsidR="002B27AC" w:rsidRDefault="002B27AC">
      <w:pPr>
        <w:pStyle w:val="TOC5"/>
        <w:rPr>
          <w:rFonts w:asciiTheme="minorHAnsi" w:eastAsiaTheme="minorEastAsia" w:hAnsiTheme="minorHAnsi" w:cstheme="minorBidi"/>
          <w:sz w:val="22"/>
          <w:szCs w:val="22"/>
        </w:rPr>
      </w:pPr>
      <w:r>
        <w:t>6.9.2.4.1</w:t>
      </w:r>
      <w:r>
        <w:rPr>
          <w:rFonts w:asciiTheme="minorHAnsi" w:eastAsiaTheme="minorEastAsia" w:hAnsiTheme="minorHAnsi" w:cstheme="minorBidi"/>
          <w:sz w:val="22"/>
          <w:szCs w:val="22"/>
        </w:rPr>
        <w:tab/>
      </w:r>
      <w:r>
        <w:t>Initial conditions</w:t>
      </w:r>
      <w:r>
        <w:tab/>
      </w:r>
      <w:r>
        <w:fldChar w:fldCharType="begin"/>
      </w:r>
      <w:r>
        <w:instrText xml:space="preserve"> PAGEREF _Toc121818699 \h </w:instrText>
      </w:r>
      <w:r>
        <w:fldChar w:fldCharType="separate"/>
      </w:r>
      <w:r>
        <w:t>65</w:t>
      </w:r>
      <w:r>
        <w:fldChar w:fldCharType="end"/>
      </w:r>
    </w:p>
    <w:p w14:paraId="33EF40D7" w14:textId="18B643B6" w:rsidR="002B27AC" w:rsidRDefault="002B27AC">
      <w:pPr>
        <w:pStyle w:val="TOC5"/>
        <w:rPr>
          <w:rFonts w:asciiTheme="minorHAnsi" w:eastAsiaTheme="minorEastAsia" w:hAnsiTheme="minorHAnsi" w:cstheme="minorBidi"/>
          <w:sz w:val="22"/>
          <w:szCs w:val="22"/>
        </w:rPr>
      </w:pPr>
      <w:r>
        <w:t>6.9.2.4.2</w:t>
      </w:r>
      <w:r>
        <w:rPr>
          <w:rFonts w:asciiTheme="minorHAnsi" w:eastAsiaTheme="minorEastAsia" w:hAnsiTheme="minorHAnsi" w:cstheme="minorBidi"/>
          <w:sz w:val="22"/>
          <w:szCs w:val="22"/>
        </w:rPr>
        <w:tab/>
      </w:r>
      <w:r>
        <w:t>Procedure</w:t>
      </w:r>
      <w:r>
        <w:tab/>
      </w:r>
      <w:r>
        <w:fldChar w:fldCharType="begin"/>
      </w:r>
      <w:r>
        <w:instrText xml:space="preserve"> PAGEREF _Toc121818700 \h </w:instrText>
      </w:r>
      <w:r>
        <w:fldChar w:fldCharType="separate"/>
      </w:r>
      <w:r>
        <w:t>66</w:t>
      </w:r>
      <w:r>
        <w:fldChar w:fldCharType="end"/>
      </w:r>
    </w:p>
    <w:p w14:paraId="7C973B76" w14:textId="781D5FEA" w:rsidR="002B27AC" w:rsidRDefault="002B27AC">
      <w:pPr>
        <w:pStyle w:val="TOC4"/>
        <w:rPr>
          <w:rFonts w:asciiTheme="minorHAnsi" w:eastAsiaTheme="minorEastAsia" w:hAnsiTheme="minorHAnsi" w:cstheme="minorBidi"/>
          <w:sz w:val="22"/>
          <w:szCs w:val="22"/>
        </w:rPr>
      </w:pPr>
      <w:r>
        <w:t>6.9.2.5</w:t>
      </w:r>
      <w:r>
        <w:rPr>
          <w:rFonts w:asciiTheme="minorHAnsi" w:eastAsiaTheme="minorEastAsia" w:hAnsiTheme="minorHAnsi" w:cstheme="minorBidi"/>
          <w:sz w:val="22"/>
          <w:szCs w:val="22"/>
        </w:rPr>
        <w:tab/>
      </w:r>
      <w:r>
        <w:t>Test requirements</w:t>
      </w:r>
      <w:r>
        <w:tab/>
      </w:r>
      <w:r>
        <w:fldChar w:fldCharType="begin"/>
      </w:r>
      <w:r>
        <w:instrText xml:space="preserve"> PAGEREF _Toc121818701 \h </w:instrText>
      </w:r>
      <w:r>
        <w:fldChar w:fldCharType="separate"/>
      </w:r>
      <w:r>
        <w:t>66</w:t>
      </w:r>
      <w:r>
        <w:fldChar w:fldCharType="end"/>
      </w:r>
    </w:p>
    <w:p w14:paraId="50D12962" w14:textId="4DD4F6A9" w:rsidR="002B27AC" w:rsidRDefault="002B27AC">
      <w:pPr>
        <w:pStyle w:val="TOC8"/>
        <w:rPr>
          <w:rFonts w:asciiTheme="minorHAnsi" w:eastAsiaTheme="minorEastAsia" w:hAnsiTheme="minorHAnsi" w:cstheme="minorBidi"/>
          <w:b w:val="0"/>
          <w:szCs w:val="22"/>
        </w:rPr>
      </w:pPr>
      <w:r w:rsidRPr="004C4753">
        <w:rPr>
          <w:rFonts w:eastAsia="MS Mincho"/>
        </w:rPr>
        <w:lastRenderedPageBreak/>
        <w:t>Annex A</w:t>
      </w:r>
      <w:r>
        <w:t xml:space="preserve"> (normative)</w:t>
      </w:r>
      <w:r w:rsidRPr="004C4753">
        <w:rPr>
          <w:rFonts w:eastAsia="MS Mincho"/>
        </w:rPr>
        <w:t>:</w:t>
      </w:r>
      <w:r>
        <w:t xml:space="preserve"> </w:t>
      </w:r>
      <w:r w:rsidRPr="004C4753">
        <w:rPr>
          <w:rFonts w:eastAsia="MS Mincho"/>
        </w:rPr>
        <w:t>Repeater stimulus signals</w:t>
      </w:r>
      <w:r>
        <w:tab/>
      </w:r>
      <w:r>
        <w:fldChar w:fldCharType="begin"/>
      </w:r>
      <w:r>
        <w:instrText xml:space="preserve"> PAGEREF _Toc121818702 \h </w:instrText>
      </w:r>
      <w:r>
        <w:fldChar w:fldCharType="separate"/>
      </w:r>
      <w:r>
        <w:t>67</w:t>
      </w:r>
      <w:r>
        <w:fldChar w:fldCharType="end"/>
      </w:r>
    </w:p>
    <w:p w14:paraId="032D76D6" w14:textId="496C8CD4" w:rsidR="002B27AC" w:rsidRDefault="002B27A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Repeater stimulus signal 1</w:t>
      </w:r>
      <w:r>
        <w:tab/>
      </w:r>
      <w:r>
        <w:fldChar w:fldCharType="begin"/>
      </w:r>
      <w:r>
        <w:instrText xml:space="preserve"> PAGEREF _Toc121818703 \h </w:instrText>
      </w:r>
      <w:r>
        <w:fldChar w:fldCharType="separate"/>
      </w:r>
      <w:r>
        <w:t>67</w:t>
      </w:r>
      <w:r>
        <w:fldChar w:fldCharType="end"/>
      </w:r>
    </w:p>
    <w:p w14:paraId="0234A83E" w14:textId="2B75DCDF" w:rsidR="002B27AC" w:rsidRDefault="002B27A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Repeater stimulus signal 2</w:t>
      </w:r>
      <w:r>
        <w:tab/>
      </w:r>
      <w:r>
        <w:fldChar w:fldCharType="begin"/>
      </w:r>
      <w:r>
        <w:instrText xml:space="preserve"> PAGEREF _Toc121818704 \h </w:instrText>
      </w:r>
      <w:r>
        <w:fldChar w:fldCharType="separate"/>
      </w:r>
      <w:r>
        <w:t>67</w:t>
      </w:r>
      <w:r>
        <w:fldChar w:fldCharType="end"/>
      </w:r>
    </w:p>
    <w:p w14:paraId="3927045B" w14:textId="1A50943A" w:rsidR="002B27AC" w:rsidRDefault="002B27AC">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Repeater stimulus signal spectral purity requirements</w:t>
      </w:r>
      <w:r>
        <w:tab/>
      </w:r>
      <w:r>
        <w:fldChar w:fldCharType="begin"/>
      </w:r>
      <w:r>
        <w:instrText xml:space="preserve"> PAGEREF _Toc121818705 \h </w:instrText>
      </w:r>
      <w:r>
        <w:fldChar w:fldCharType="separate"/>
      </w:r>
      <w:r>
        <w:t>67</w:t>
      </w:r>
      <w:r>
        <w:fldChar w:fldCharType="end"/>
      </w:r>
    </w:p>
    <w:p w14:paraId="28DED984" w14:textId="4D330CB2" w:rsidR="002B27AC" w:rsidRDefault="002B27AC">
      <w:pPr>
        <w:pStyle w:val="TOC8"/>
        <w:rPr>
          <w:rFonts w:asciiTheme="minorHAnsi" w:eastAsiaTheme="minorEastAsia" w:hAnsiTheme="minorHAnsi" w:cstheme="minorBidi"/>
          <w:b w:val="0"/>
          <w:szCs w:val="22"/>
        </w:rPr>
      </w:pPr>
      <w:r>
        <w:t>Annex B</w:t>
      </w:r>
      <w:r w:rsidRPr="004C4753">
        <w:rPr>
          <w:lang w:val="en-US" w:eastAsia="zh-CN"/>
        </w:rPr>
        <w:t xml:space="preserve"> </w:t>
      </w:r>
      <w:r>
        <w:t>(normative): Environmental requirements for the Repeater equipment</w:t>
      </w:r>
      <w:r>
        <w:tab/>
      </w:r>
      <w:r>
        <w:fldChar w:fldCharType="begin"/>
      </w:r>
      <w:r>
        <w:instrText xml:space="preserve"> PAGEREF _Toc121818706 \h </w:instrText>
      </w:r>
      <w:r>
        <w:fldChar w:fldCharType="separate"/>
      </w:r>
      <w:r>
        <w:t>68</w:t>
      </w:r>
      <w:r>
        <w:fldChar w:fldCharType="end"/>
      </w:r>
    </w:p>
    <w:p w14:paraId="084B7393" w14:textId="25F07992" w:rsidR="002B27AC" w:rsidRDefault="002B27AC">
      <w:pPr>
        <w:pStyle w:val="TOC1"/>
        <w:rPr>
          <w:rFonts w:asciiTheme="minorHAnsi" w:eastAsiaTheme="minorEastAsia" w:hAnsiTheme="minorHAnsi" w:cstheme="minorBidi"/>
          <w:szCs w:val="22"/>
        </w:rPr>
      </w:pPr>
      <w:r w:rsidRPr="004C4753">
        <w:rPr>
          <w:lang w:val="en-US" w:eastAsia="zh-CN"/>
        </w:rPr>
        <w:t>B</w:t>
      </w:r>
      <w:r>
        <w:t>.1</w:t>
      </w:r>
      <w:r>
        <w:rPr>
          <w:rFonts w:asciiTheme="minorHAnsi" w:eastAsiaTheme="minorEastAsia" w:hAnsiTheme="minorHAnsi" w:cstheme="minorBidi"/>
          <w:szCs w:val="22"/>
        </w:rPr>
        <w:tab/>
      </w:r>
      <w:r>
        <w:t>General</w:t>
      </w:r>
      <w:r>
        <w:tab/>
      </w:r>
      <w:r>
        <w:fldChar w:fldCharType="begin"/>
      </w:r>
      <w:r>
        <w:instrText xml:space="preserve"> PAGEREF _Toc121818707 \h </w:instrText>
      </w:r>
      <w:r>
        <w:fldChar w:fldCharType="separate"/>
      </w:r>
      <w:r>
        <w:t>69</w:t>
      </w:r>
      <w:r>
        <w:fldChar w:fldCharType="end"/>
      </w:r>
    </w:p>
    <w:p w14:paraId="519D80FA" w14:textId="6E7C1683" w:rsidR="002B27AC" w:rsidRDefault="002B27AC">
      <w:pPr>
        <w:pStyle w:val="TOC1"/>
        <w:rPr>
          <w:rFonts w:asciiTheme="minorHAnsi" w:eastAsiaTheme="minorEastAsia" w:hAnsiTheme="minorHAnsi" w:cstheme="minorBidi"/>
          <w:szCs w:val="22"/>
        </w:rPr>
      </w:pPr>
      <w:r w:rsidRPr="004C4753">
        <w:rPr>
          <w:lang w:val="en-US" w:eastAsia="zh-CN"/>
        </w:rPr>
        <w:t>B</w:t>
      </w:r>
      <w:r>
        <w:t>.2</w:t>
      </w:r>
      <w:r>
        <w:rPr>
          <w:rFonts w:asciiTheme="minorHAnsi" w:eastAsiaTheme="minorEastAsia" w:hAnsiTheme="minorHAnsi" w:cstheme="minorBidi"/>
          <w:szCs w:val="22"/>
        </w:rPr>
        <w:tab/>
      </w:r>
      <w:r>
        <w:t>Normal test environment</w:t>
      </w:r>
      <w:r>
        <w:tab/>
      </w:r>
      <w:r>
        <w:fldChar w:fldCharType="begin"/>
      </w:r>
      <w:r>
        <w:instrText xml:space="preserve"> PAGEREF _Toc121818708 \h </w:instrText>
      </w:r>
      <w:r>
        <w:fldChar w:fldCharType="separate"/>
      </w:r>
      <w:r>
        <w:t>69</w:t>
      </w:r>
      <w:r>
        <w:fldChar w:fldCharType="end"/>
      </w:r>
    </w:p>
    <w:p w14:paraId="2269E7F7" w14:textId="58C315FE" w:rsidR="002B27AC" w:rsidRDefault="002B27AC">
      <w:pPr>
        <w:pStyle w:val="TOC1"/>
        <w:rPr>
          <w:rFonts w:asciiTheme="minorHAnsi" w:eastAsiaTheme="minorEastAsia" w:hAnsiTheme="minorHAnsi" w:cstheme="minorBidi"/>
          <w:szCs w:val="22"/>
        </w:rPr>
      </w:pPr>
      <w:r w:rsidRPr="004C4753">
        <w:rPr>
          <w:lang w:val="en-US" w:eastAsia="zh-CN"/>
        </w:rPr>
        <w:t>B</w:t>
      </w:r>
      <w:r>
        <w:t>.3</w:t>
      </w:r>
      <w:r>
        <w:rPr>
          <w:rFonts w:asciiTheme="minorHAnsi" w:eastAsiaTheme="minorEastAsia" w:hAnsiTheme="minorHAnsi" w:cstheme="minorBidi"/>
          <w:szCs w:val="22"/>
        </w:rPr>
        <w:tab/>
      </w:r>
      <w:r>
        <w:t>Extreme test environment</w:t>
      </w:r>
      <w:r>
        <w:tab/>
      </w:r>
      <w:r>
        <w:fldChar w:fldCharType="begin"/>
      </w:r>
      <w:r>
        <w:instrText xml:space="preserve"> PAGEREF _Toc121818709 \h </w:instrText>
      </w:r>
      <w:r>
        <w:fldChar w:fldCharType="separate"/>
      </w:r>
      <w:r>
        <w:t>69</w:t>
      </w:r>
      <w:r>
        <w:fldChar w:fldCharType="end"/>
      </w:r>
    </w:p>
    <w:p w14:paraId="53F4ACD8" w14:textId="41F615FF" w:rsidR="002B27AC" w:rsidRDefault="002B27AC">
      <w:pPr>
        <w:pStyle w:val="TOC2"/>
        <w:rPr>
          <w:rFonts w:asciiTheme="minorHAnsi" w:eastAsiaTheme="minorEastAsia" w:hAnsiTheme="minorHAnsi" w:cstheme="minorBidi"/>
          <w:sz w:val="22"/>
          <w:szCs w:val="22"/>
        </w:rPr>
      </w:pPr>
      <w:r w:rsidRPr="004C4753">
        <w:rPr>
          <w:lang w:val="en-US" w:eastAsia="zh-CN"/>
        </w:rPr>
        <w:t>B</w:t>
      </w:r>
      <w:r>
        <w:t>.3.1</w:t>
      </w:r>
      <w:r>
        <w:rPr>
          <w:rFonts w:asciiTheme="minorHAnsi" w:eastAsiaTheme="minorEastAsia" w:hAnsiTheme="minorHAnsi" w:cstheme="minorBidi"/>
          <w:sz w:val="22"/>
          <w:szCs w:val="22"/>
        </w:rPr>
        <w:tab/>
      </w:r>
      <w:r>
        <w:t>Extreme temperature</w:t>
      </w:r>
      <w:r>
        <w:tab/>
      </w:r>
      <w:r>
        <w:fldChar w:fldCharType="begin"/>
      </w:r>
      <w:r>
        <w:instrText xml:space="preserve"> PAGEREF _Toc121818710 \h </w:instrText>
      </w:r>
      <w:r>
        <w:fldChar w:fldCharType="separate"/>
      </w:r>
      <w:r>
        <w:t>69</w:t>
      </w:r>
      <w:r>
        <w:fldChar w:fldCharType="end"/>
      </w:r>
    </w:p>
    <w:p w14:paraId="6C97CA8F" w14:textId="6E9D3437" w:rsidR="002B27AC" w:rsidRDefault="002B27AC">
      <w:pPr>
        <w:pStyle w:val="TOC1"/>
        <w:rPr>
          <w:rFonts w:asciiTheme="minorHAnsi" w:eastAsiaTheme="minorEastAsia" w:hAnsiTheme="minorHAnsi" w:cstheme="minorBidi"/>
          <w:szCs w:val="22"/>
        </w:rPr>
      </w:pPr>
      <w:r w:rsidRPr="004C4753">
        <w:rPr>
          <w:lang w:val="en-US" w:eastAsia="zh-CN"/>
        </w:rPr>
        <w:t>B</w:t>
      </w:r>
      <w:r>
        <w:t>.4</w:t>
      </w:r>
      <w:r>
        <w:rPr>
          <w:rFonts w:asciiTheme="minorHAnsi" w:eastAsiaTheme="minorEastAsia" w:hAnsiTheme="minorHAnsi" w:cstheme="minorBidi"/>
          <w:szCs w:val="22"/>
        </w:rPr>
        <w:tab/>
      </w:r>
      <w:r>
        <w:t>Vibration</w:t>
      </w:r>
      <w:r>
        <w:tab/>
      </w:r>
      <w:r>
        <w:fldChar w:fldCharType="begin"/>
      </w:r>
      <w:r>
        <w:instrText xml:space="preserve"> PAGEREF _Toc121818711 \h </w:instrText>
      </w:r>
      <w:r>
        <w:fldChar w:fldCharType="separate"/>
      </w:r>
      <w:r>
        <w:t>70</w:t>
      </w:r>
      <w:r>
        <w:fldChar w:fldCharType="end"/>
      </w:r>
    </w:p>
    <w:p w14:paraId="1642C5F7" w14:textId="58A6B88A" w:rsidR="002B27AC" w:rsidRDefault="002B27AC">
      <w:pPr>
        <w:pStyle w:val="TOC1"/>
        <w:rPr>
          <w:rFonts w:asciiTheme="minorHAnsi" w:eastAsiaTheme="minorEastAsia" w:hAnsiTheme="minorHAnsi" w:cstheme="minorBidi"/>
          <w:szCs w:val="22"/>
        </w:rPr>
      </w:pPr>
      <w:r w:rsidRPr="004C4753">
        <w:rPr>
          <w:lang w:val="en-US" w:eastAsia="zh-CN"/>
        </w:rPr>
        <w:t>B</w:t>
      </w:r>
      <w:r>
        <w:t>.5</w:t>
      </w:r>
      <w:r>
        <w:rPr>
          <w:rFonts w:asciiTheme="minorHAnsi" w:eastAsiaTheme="minorEastAsia" w:hAnsiTheme="minorHAnsi" w:cstheme="minorBidi"/>
          <w:szCs w:val="22"/>
        </w:rPr>
        <w:tab/>
      </w:r>
      <w:r>
        <w:t>Power supply</w:t>
      </w:r>
      <w:r>
        <w:tab/>
      </w:r>
      <w:r>
        <w:fldChar w:fldCharType="begin"/>
      </w:r>
      <w:r>
        <w:instrText xml:space="preserve"> PAGEREF _Toc121818712 \h </w:instrText>
      </w:r>
      <w:r>
        <w:fldChar w:fldCharType="separate"/>
      </w:r>
      <w:r>
        <w:t>70</w:t>
      </w:r>
      <w:r>
        <w:fldChar w:fldCharType="end"/>
      </w:r>
    </w:p>
    <w:p w14:paraId="1AB14B81" w14:textId="33E09029" w:rsidR="002B27AC" w:rsidRDefault="002B27AC">
      <w:pPr>
        <w:pStyle w:val="TOC1"/>
        <w:rPr>
          <w:rFonts w:asciiTheme="minorHAnsi" w:eastAsiaTheme="minorEastAsia" w:hAnsiTheme="minorHAnsi" w:cstheme="minorBidi"/>
          <w:szCs w:val="22"/>
        </w:rPr>
      </w:pPr>
      <w:r w:rsidRPr="004C4753">
        <w:rPr>
          <w:lang w:val="en-US" w:eastAsia="zh-CN"/>
        </w:rPr>
        <w:t>B</w:t>
      </w:r>
      <w:r>
        <w:rPr>
          <w:lang w:eastAsia="sv-SE"/>
        </w:rPr>
        <w:t>.6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_Toc121818713 \h </w:instrText>
      </w:r>
      <w:r>
        <w:fldChar w:fldCharType="separate"/>
      </w:r>
      <w:r>
        <w:t>70</w:t>
      </w:r>
      <w:r>
        <w:fldChar w:fldCharType="end"/>
      </w:r>
    </w:p>
    <w:p w14:paraId="1EAA653D" w14:textId="06143057" w:rsidR="002B27AC" w:rsidRDefault="002B27AC">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_Toc121818714 \h </w:instrText>
      </w:r>
      <w:r>
        <w:fldChar w:fldCharType="separate"/>
      </w:r>
      <w:r>
        <w:t>71</w:t>
      </w:r>
      <w:r>
        <w:fldChar w:fldCharType="end"/>
      </w:r>
    </w:p>
    <w:p w14:paraId="09FA92AE" w14:textId="14CE039F" w:rsidR="002B27AC" w:rsidRDefault="002B27AC">
      <w:pPr>
        <w:pStyle w:val="TOC1"/>
        <w:rPr>
          <w:rFonts w:asciiTheme="minorHAnsi" w:eastAsiaTheme="minorEastAsia" w:hAnsiTheme="minorHAnsi" w:cstheme="minorBidi"/>
          <w:szCs w:val="22"/>
        </w:rPr>
      </w:pPr>
      <w:r w:rsidRPr="004C4753">
        <w:rPr>
          <w:lang w:val="en-US" w:eastAsia="zh-CN"/>
        </w:rPr>
        <w:t>C</w:t>
      </w:r>
      <w:r>
        <w:t>.1</w:t>
      </w:r>
      <w:r>
        <w:rPr>
          <w:rFonts w:asciiTheme="minorHAnsi" w:eastAsiaTheme="minorEastAsia" w:hAnsiTheme="minorHAnsi" w:cstheme="minorBidi"/>
          <w:szCs w:val="22"/>
        </w:rPr>
        <w:tab/>
      </w:r>
      <w:r>
        <w:rPr>
          <w:lang w:eastAsia="sv-SE"/>
        </w:rPr>
        <w:t>Measurement of radiated characteristics</w:t>
      </w:r>
      <w:r>
        <w:tab/>
      </w:r>
      <w:r>
        <w:fldChar w:fldCharType="begin"/>
      </w:r>
      <w:r>
        <w:instrText xml:space="preserve"> PAGEREF _Toc121818715 \h </w:instrText>
      </w:r>
      <w:r>
        <w:fldChar w:fldCharType="separate"/>
      </w:r>
      <w:r>
        <w:t>72</w:t>
      </w:r>
      <w:r>
        <w:fldChar w:fldCharType="end"/>
      </w:r>
    </w:p>
    <w:p w14:paraId="6CD9D58E" w14:textId="5CCFBFF9" w:rsidR="002B27AC" w:rsidRDefault="002B27AC">
      <w:pPr>
        <w:pStyle w:val="TOC8"/>
        <w:rPr>
          <w:rFonts w:asciiTheme="minorHAnsi" w:eastAsiaTheme="minorEastAsia" w:hAnsiTheme="minorHAnsi" w:cstheme="minorBidi"/>
          <w:b w:val="0"/>
          <w:szCs w:val="22"/>
        </w:rPr>
      </w:pPr>
      <w:r>
        <w:t xml:space="preserve">Annex </w:t>
      </w:r>
      <w:r w:rsidRPr="004C4753">
        <w:rPr>
          <w:lang w:val="en-US" w:eastAsia="zh-CN"/>
        </w:rPr>
        <w:t>D</w:t>
      </w:r>
      <w:r>
        <w:t xml:space="preserve"> (normative): Calibration</w:t>
      </w:r>
      <w:r>
        <w:tab/>
      </w:r>
      <w:r>
        <w:fldChar w:fldCharType="begin"/>
      </w:r>
      <w:r>
        <w:instrText xml:space="preserve"> PAGEREF _Toc121818716 \h </w:instrText>
      </w:r>
      <w:r>
        <w:fldChar w:fldCharType="separate"/>
      </w:r>
      <w:r>
        <w:t>74</w:t>
      </w:r>
      <w:r>
        <w:fldChar w:fldCharType="end"/>
      </w:r>
    </w:p>
    <w:p w14:paraId="7BE29933" w14:textId="30AE1985" w:rsidR="002B27AC" w:rsidRDefault="002B27AC">
      <w:pPr>
        <w:pStyle w:val="TOC8"/>
        <w:rPr>
          <w:rFonts w:asciiTheme="minorHAnsi" w:eastAsiaTheme="minorEastAsia" w:hAnsiTheme="minorHAnsi" w:cstheme="minorBidi"/>
          <w:b w:val="0"/>
          <w:szCs w:val="22"/>
        </w:rPr>
      </w:pPr>
      <w:r>
        <w:t>Annex E</w:t>
      </w:r>
      <w:r w:rsidRPr="004C4753">
        <w:rPr>
          <w:lang w:val="en-US" w:eastAsia="zh-CN"/>
        </w:rPr>
        <w:t xml:space="preserve"> </w:t>
      </w:r>
      <w:r>
        <w:t>(informative): OTA measurement system set-up</w:t>
      </w:r>
      <w:r>
        <w:tab/>
      </w:r>
      <w:r>
        <w:fldChar w:fldCharType="begin"/>
      </w:r>
      <w:r>
        <w:instrText xml:space="preserve"> PAGEREF _Toc121818717 \h </w:instrText>
      </w:r>
      <w:r>
        <w:fldChar w:fldCharType="separate"/>
      </w:r>
      <w:r>
        <w:t>74</w:t>
      </w:r>
      <w:r>
        <w:fldChar w:fldCharType="end"/>
      </w:r>
    </w:p>
    <w:p w14:paraId="3F1C3A08" w14:textId="1FEF5413" w:rsidR="002B27AC" w:rsidRDefault="002B27AC">
      <w:pPr>
        <w:pStyle w:val="TOC1"/>
        <w:rPr>
          <w:rFonts w:asciiTheme="minorHAnsi" w:eastAsiaTheme="minorEastAsia" w:hAnsiTheme="minorHAnsi" w:cstheme="minorBidi"/>
          <w:szCs w:val="22"/>
        </w:rPr>
      </w:pPr>
      <w:r w:rsidRPr="004C4753">
        <w:rPr>
          <w:lang w:val="en-US" w:eastAsia="zh-CN"/>
        </w:rPr>
        <w:t>E</w:t>
      </w:r>
      <w:r>
        <w:t>.1</w:t>
      </w:r>
      <w:r>
        <w:rPr>
          <w:rFonts w:asciiTheme="minorHAnsi" w:eastAsiaTheme="minorEastAsia" w:hAnsiTheme="minorHAnsi" w:cstheme="minorBidi"/>
          <w:szCs w:val="22"/>
        </w:rPr>
        <w:tab/>
      </w:r>
      <w:r w:rsidRPr="004C4753">
        <w:rPr>
          <w:lang w:val="en-US" w:eastAsia="zh-CN"/>
        </w:rPr>
        <w:t xml:space="preserve">OTA output power EIRP, OTA </w:t>
      </w:r>
      <w:r>
        <w:t>Frequency</w:t>
      </w:r>
      <w:r w:rsidRPr="004C4753">
        <w:rPr>
          <w:lang w:val="en-US" w:eastAsia="zh-CN"/>
        </w:rPr>
        <w:t xml:space="preserve"> stability, OTA Error Vector Magnitude and OTA </w:t>
      </w:r>
      <w:r>
        <w:rPr>
          <w:lang w:eastAsia="zh-CN"/>
        </w:rPr>
        <w:t>Transmit ON/OFF power</w:t>
      </w:r>
      <w:r>
        <w:tab/>
      </w:r>
      <w:r>
        <w:fldChar w:fldCharType="begin"/>
      </w:r>
      <w:r>
        <w:instrText xml:space="preserve"> PAGEREF _Toc121818718 \h </w:instrText>
      </w:r>
      <w:r>
        <w:fldChar w:fldCharType="separate"/>
      </w:r>
      <w:r>
        <w:t>75</w:t>
      </w:r>
      <w:r>
        <w:fldChar w:fldCharType="end"/>
      </w:r>
    </w:p>
    <w:p w14:paraId="38EB0C2A" w14:textId="5C767EFB" w:rsidR="002B27AC" w:rsidRDefault="002B27AC">
      <w:pPr>
        <w:pStyle w:val="TOC1"/>
        <w:rPr>
          <w:rFonts w:asciiTheme="minorHAnsi" w:eastAsiaTheme="minorEastAsia" w:hAnsiTheme="minorHAnsi" w:cstheme="minorBidi"/>
          <w:szCs w:val="22"/>
        </w:rPr>
      </w:pPr>
      <w:r w:rsidRPr="004C4753">
        <w:rPr>
          <w:lang w:val="en-US" w:eastAsia="zh-CN"/>
        </w:rPr>
        <w:t>E.2</w:t>
      </w:r>
      <w:r>
        <w:rPr>
          <w:rFonts w:asciiTheme="minorHAnsi" w:eastAsiaTheme="minorEastAsia" w:hAnsiTheme="minorHAnsi" w:cstheme="minorBidi"/>
          <w:szCs w:val="22"/>
        </w:rPr>
        <w:tab/>
      </w:r>
      <w:r w:rsidRPr="004C4753">
        <w:rPr>
          <w:lang w:val="en-US" w:eastAsia="zh-CN"/>
        </w:rPr>
        <w:t xml:space="preserve"> Out of band gain</w:t>
      </w:r>
      <w:r>
        <w:tab/>
      </w:r>
      <w:r>
        <w:fldChar w:fldCharType="begin"/>
      </w:r>
      <w:r>
        <w:instrText xml:space="preserve"> PAGEREF _Toc121818719 \h </w:instrText>
      </w:r>
      <w:r>
        <w:fldChar w:fldCharType="separate"/>
      </w:r>
      <w:r>
        <w:t>76</w:t>
      </w:r>
      <w:r>
        <w:fldChar w:fldCharType="end"/>
      </w:r>
    </w:p>
    <w:p w14:paraId="2C3E7722" w14:textId="68D7943B" w:rsidR="002B27AC" w:rsidRDefault="002B27AC">
      <w:pPr>
        <w:pStyle w:val="TOC1"/>
        <w:rPr>
          <w:rFonts w:asciiTheme="minorHAnsi" w:eastAsiaTheme="minorEastAsia" w:hAnsiTheme="minorHAnsi" w:cstheme="minorBidi"/>
          <w:szCs w:val="22"/>
        </w:rPr>
      </w:pPr>
      <w:r w:rsidRPr="004C4753">
        <w:rPr>
          <w:lang w:val="en-US" w:eastAsia="zh-CN"/>
        </w:rPr>
        <w:t>E.3</w:t>
      </w:r>
      <w:r>
        <w:rPr>
          <w:rFonts w:asciiTheme="minorHAnsi" w:eastAsiaTheme="minorEastAsia" w:hAnsiTheme="minorHAnsi" w:cstheme="minorBidi"/>
          <w:szCs w:val="22"/>
        </w:rPr>
        <w:tab/>
      </w:r>
      <w:r w:rsidRPr="004C4753">
        <w:rPr>
          <w:lang w:val="en-US" w:eastAsia="zh-CN"/>
        </w:rPr>
        <w:t>Unwanted emission: Operating band unwanted emission and ACLR</w:t>
      </w:r>
      <w:r>
        <w:tab/>
      </w:r>
      <w:r>
        <w:fldChar w:fldCharType="begin"/>
      </w:r>
      <w:r>
        <w:instrText xml:space="preserve"> PAGEREF _Toc121818720 \h </w:instrText>
      </w:r>
      <w:r>
        <w:fldChar w:fldCharType="separate"/>
      </w:r>
      <w:r>
        <w:t>77</w:t>
      </w:r>
      <w:r>
        <w:fldChar w:fldCharType="end"/>
      </w:r>
    </w:p>
    <w:p w14:paraId="736D1EF4" w14:textId="72C7D802" w:rsidR="002B27AC" w:rsidRDefault="002B27AC">
      <w:pPr>
        <w:pStyle w:val="TOC1"/>
        <w:rPr>
          <w:rFonts w:asciiTheme="minorHAnsi" w:eastAsiaTheme="minorEastAsia" w:hAnsiTheme="minorHAnsi" w:cstheme="minorBidi"/>
          <w:szCs w:val="22"/>
        </w:rPr>
      </w:pPr>
      <w:r w:rsidRPr="004C4753">
        <w:rPr>
          <w:lang w:val="en-US" w:eastAsia="zh-CN"/>
        </w:rPr>
        <w:t>E.4</w:t>
      </w:r>
      <w:r>
        <w:rPr>
          <w:rFonts w:asciiTheme="minorHAnsi" w:eastAsiaTheme="minorEastAsia" w:hAnsiTheme="minorHAnsi" w:cstheme="minorBidi"/>
          <w:szCs w:val="22"/>
        </w:rPr>
        <w:tab/>
      </w:r>
      <w:r w:rsidRPr="004C4753">
        <w:rPr>
          <w:lang w:val="en-US" w:eastAsia="zh-CN"/>
        </w:rPr>
        <w:t>Input intermodulation</w:t>
      </w:r>
      <w:r>
        <w:tab/>
      </w:r>
      <w:r>
        <w:fldChar w:fldCharType="begin"/>
      </w:r>
      <w:r>
        <w:instrText xml:space="preserve"> PAGEREF _Toc121818721 \h </w:instrText>
      </w:r>
      <w:r>
        <w:fldChar w:fldCharType="separate"/>
      </w:r>
      <w:r>
        <w:t>78</w:t>
      </w:r>
      <w:r>
        <w:fldChar w:fldCharType="end"/>
      </w:r>
    </w:p>
    <w:p w14:paraId="3C495B0C" w14:textId="12704A4B" w:rsidR="002B27AC" w:rsidRDefault="002B27AC">
      <w:pPr>
        <w:pStyle w:val="TOC1"/>
        <w:rPr>
          <w:rFonts w:asciiTheme="minorHAnsi" w:eastAsiaTheme="minorEastAsia" w:hAnsiTheme="minorHAnsi" w:cstheme="minorBidi"/>
          <w:szCs w:val="22"/>
        </w:rPr>
      </w:pPr>
      <w:r w:rsidRPr="004C4753">
        <w:rPr>
          <w:lang w:val="en-US" w:eastAsia="zh-CN"/>
        </w:rPr>
        <w:t>E.5</w:t>
      </w:r>
      <w:r>
        <w:rPr>
          <w:rFonts w:asciiTheme="minorHAnsi" w:eastAsiaTheme="minorEastAsia" w:hAnsiTheme="minorHAnsi" w:cstheme="minorBidi"/>
          <w:szCs w:val="22"/>
        </w:rPr>
        <w:tab/>
      </w:r>
      <w:r w:rsidRPr="004C4753">
        <w:rPr>
          <w:lang w:val="en-US" w:eastAsia="zh-CN"/>
        </w:rPr>
        <w:t>Adjacent Channel Rejection Ratio</w:t>
      </w:r>
      <w:r>
        <w:tab/>
      </w:r>
      <w:r>
        <w:fldChar w:fldCharType="begin"/>
      </w:r>
      <w:r>
        <w:instrText xml:space="preserve"> PAGEREF _Toc121818722 \h </w:instrText>
      </w:r>
      <w:r>
        <w:fldChar w:fldCharType="separate"/>
      </w:r>
      <w:r>
        <w:t>79</w:t>
      </w:r>
      <w:r>
        <w:fldChar w:fldCharType="end"/>
      </w:r>
    </w:p>
    <w:p w14:paraId="65369E1E" w14:textId="308483B2" w:rsidR="002B27AC" w:rsidRDefault="002B27AC">
      <w:pPr>
        <w:pStyle w:val="TOC8"/>
        <w:rPr>
          <w:rFonts w:asciiTheme="minorHAnsi" w:eastAsiaTheme="minorEastAsia" w:hAnsiTheme="minorHAnsi" w:cstheme="minorBidi"/>
          <w:b w:val="0"/>
          <w:szCs w:val="22"/>
        </w:rPr>
      </w:pPr>
      <w:r w:rsidRPr="004C4753">
        <w:rPr>
          <w:rFonts w:eastAsia="MS Mincho"/>
        </w:rPr>
        <w:t xml:space="preserve">Annex </w:t>
      </w:r>
      <w:r w:rsidRPr="004C4753">
        <w:rPr>
          <w:lang w:val="en-US" w:eastAsia="zh-CN"/>
        </w:rPr>
        <w:t xml:space="preserve">F </w:t>
      </w:r>
      <w:r>
        <w:t>(</w:t>
      </w:r>
      <w:r>
        <w:rPr>
          <w:lang w:eastAsia="zh-CN"/>
        </w:rPr>
        <w:t>n</w:t>
      </w:r>
      <w:r>
        <w:t>ormative)</w:t>
      </w:r>
      <w:r w:rsidRPr="004C4753">
        <w:rPr>
          <w:rFonts w:eastAsia="MS Mincho"/>
        </w:rPr>
        <w:t>:</w:t>
      </w:r>
      <w:r>
        <w:t xml:space="preserve"> </w:t>
      </w:r>
      <w:r w:rsidRPr="004C4753">
        <w:rPr>
          <w:rFonts w:eastAsia="MS Mincho"/>
        </w:rPr>
        <w:t>In-channel TX tests</w:t>
      </w:r>
      <w:r>
        <w:tab/>
      </w:r>
      <w:r>
        <w:fldChar w:fldCharType="begin"/>
      </w:r>
      <w:r>
        <w:instrText xml:space="preserve"> PAGEREF _Toc121818723 \h </w:instrText>
      </w:r>
      <w:r>
        <w:fldChar w:fldCharType="separate"/>
      </w:r>
      <w:r>
        <w:t>79</w:t>
      </w:r>
      <w:r>
        <w:fldChar w:fldCharType="end"/>
      </w:r>
    </w:p>
    <w:p w14:paraId="7B5CDF07" w14:textId="6A51675C"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_Toc121818724 \h </w:instrText>
      </w:r>
      <w:r>
        <w:fldChar w:fldCharType="separate"/>
      </w:r>
      <w:r>
        <w:t>79</w:t>
      </w:r>
      <w:r>
        <w:fldChar w:fldCharType="end"/>
      </w:r>
    </w:p>
    <w:p w14:paraId="34E51298" w14:textId="1077E98A"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.2</w:t>
      </w:r>
      <w:r>
        <w:rPr>
          <w:rFonts w:asciiTheme="minorHAnsi" w:eastAsiaTheme="minorEastAsia" w:hAnsiTheme="minorHAnsi" w:cstheme="minorBidi"/>
          <w:szCs w:val="22"/>
        </w:rPr>
        <w:tab/>
      </w:r>
      <w:r>
        <w:rPr>
          <w:lang w:eastAsia="ja-JP"/>
        </w:rPr>
        <w:t>Basic principles</w:t>
      </w:r>
      <w:r>
        <w:tab/>
      </w:r>
      <w:r>
        <w:fldChar w:fldCharType="begin"/>
      </w:r>
      <w:r>
        <w:instrText xml:space="preserve"> PAGEREF _Toc121818725 \h </w:instrText>
      </w:r>
      <w:r>
        <w:fldChar w:fldCharType="separate"/>
      </w:r>
      <w:r>
        <w:t>80</w:t>
      </w:r>
      <w:r>
        <w:fldChar w:fldCharType="end"/>
      </w:r>
    </w:p>
    <w:p w14:paraId="53071F38" w14:textId="3AF5EE0B" w:rsidR="002B27AC" w:rsidRDefault="002B27AC">
      <w:pPr>
        <w:pStyle w:val="TOC2"/>
        <w:rPr>
          <w:rFonts w:asciiTheme="minorHAnsi" w:eastAsiaTheme="minorEastAsia" w:hAnsiTheme="minorHAnsi" w:cstheme="minorBidi"/>
          <w:sz w:val="22"/>
          <w:szCs w:val="22"/>
        </w:rPr>
      </w:pPr>
      <w:r w:rsidRPr="004C4753">
        <w:rPr>
          <w:lang w:val="en-US" w:eastAsia="zh-CN"/>
        </w:rPr>
        <w:t>F</w:t>
      </w:r>
      <w:r>
        <w:rPr>
          <w:lang w:eastAsia="ja-JP"/>
        </w:rPr>
        <w:t>.2.1</w:t>
      </w:r>
      <w:r>
        <w:rPr>
          <w:rFonts w:asciiTheme="minorHAnsi" w:eastAsiaTheme="minorEastAsia" w:hAnsiTheme="minorHAnsi" w:cstheme="minorBidi"/>
          <w:sz w:val="22"/>
          <w:szCs w:val="22"/>
        </w:rPr>
        <w:tab/>
      </w:r>
      <w:r>
        <w:rPr>
          <w:lang w:eastAsia="ja-JP"/>
        </w:rPr>
        <w:t>Output signal of the TX under test</w:t>
      </w:r>
      <w:r>
        <w:tab/>
      </w:r>
      <w:r>
        <w:fldChar w:fldCharType="begin"/>
      </w:r>
      <w:r>
        <w:instrText xml:space="preserve"> PAGEREF _Toc121818726 \h </w:instrText>
      </w:r>
      <w:r>
        <w:fldChar w:fldCharType="separate"/>
      </w:r>
      <w:r>
        <w:t>80</w:t>
      </w:r>
      <w:r>
        <w:fldChar w:fldCharType="end"/>
      </w:r>
    </w:p>
    <w:p w14:paraId="5345848E" w14:textId="3AA95248" w:rsidR="002B27AC" w:rsidRDefault="002B27AC">
      <w:pPr>
        <w:pStyle w:val="TOC2"/>
        <w:rPr>
          <w:rFonts w:asciiTheme="minorHAnsi" w:eastAsiaTheme="minorEastAsia" w:hAnsiTheme="minorHAnsi" w:cstheme="minorBidi"/>
          <w:sz w:val="22"/>
          <w:szCs w:val="22"/>
        </w:rPr>
      </w:pPr>
      <w:r w:rsidRPr="004C4753">
        <w:rPr>
          <w:lang w:val="en-US" w:eastAsia="zh-CN"/>
        </w:rPr>
        <w:t>F</w:t>
      </w:r>
      <w:r>
        <w:rPr>
          <w:lang w:eastAsia="ja-JP"/>
        </w:rPr>
        <w:t>.2.2</w:t>
      </w:r>
      <w:r>
        <w:rPr>
          <w:rFonts w:asciiTheme="minorHAnsi" w:eastAsiaTheme="minorEastAsia" w:hAnsiTheme="minorHAnsi" w:cstheme="minorBidi"/>
          <w:sz w:val="22"/>
          <w:szCs w:val="22"/>
        </w:rPr>
        <w:tab/>
      </w:r>
      <w:r>
        <w:rPr>
          <w:lang w:eastAsia="ja-JP"/>
        </w:rPr>
        <w:t>Ideal signal</w:t>
      </w:r>
      <w:r>
        <w:tab/>
      </w:r>
      <w:r>
        <w:fldChar w:fldCharType="begin"/>
      </w:r>
      <w:r>
        <w:instrText xml:space="preserve"> PAGEREF _Toc121818727 \h </w:instrText>
      </w:r>
      <w:r>
        <w:fldChar w:fldCharType="separate"/>
      </w:r>
      <w:r>
        <w:t>80</w:t>
      </w:r>
      <w:r>
        <w:fldChar w:fldCharType="end"/>
      </w:r>
    </w:p>
    <w:p w14:paraId="2CFB13EE" w14:textId="73253832" w:rsidR="002B27AC" w:rsidRDefault="002B27AC">
      <w:pPr>
        <w:pStyle w:val="TOC2"/>
        <w:rPr>
          <w:rFonts w:asciiTheme="minorHAnsi" w:eastAsiaTheme="minorEastAsia" w:hAnsiTheme="minorHAnsi" w:cstheme="minorBidi"/>
          <w:sz w:val="22"/>
          <w:szCs w:val="22"/>
        </w:rPr>
      </w:pPr>
      <w:r w:rsidRPr="004C4753">
        <w:rPr>
          <w:lang w:val="en-US" w:eastAsia="zh-CN"/>
        </w:rPr>
        <w:t>F</w:t>
      </w:r>
      <w:r>
        <w:rPr>
          <w:lang w:eastAsia="ja-JP"/>
        </w:rPr>
        <w:t>.2.3</w:t>
      </w:r>
      <w:r>
        <w:rPr>
          <w:rFonts w:asciiTheme="minorHAnsi" w:eastAsiaTheme="minorEastAsia" w:hAnsiTheme="minorHAnsi" w:cstheme="minorBidi"/>
          <w:sz w:val="22"/>
          <w:szCs w:val="22"/>
        </w:rPr>
        <w:tab/>
      </w:r>
      <w:r>
        <w:rPr>
          <w:lang w:eastAsia="ja-JP"/>
        </w:rPr>
        <w:t>Measurement results</w:t>
      </w:r>
      <w:r>
        <w:tab/>
      </w:r>
      <w:r>
        <w:fldChar w:fldCharType="begin"/>
      </w:r>
      <w:r>
        <w:instrText xml:space="preserve"> PAGEREF _Toc121818728 \h </w:instrText>
      </w:r>
      <w:r>
        <w:fldChar w:fldCharType="separate"/>
      </w:r>
      <w:r>
        <w:t>81</w:t>
      </w:r>
      <w:r>
        <w:fldChar w:fldCharType="end"/>
      </w:r>
    </w:p>
    <w:p w14:paraId="37384ADB" w14:textId="50085A7F" w:rsidR="002B27AC" w:rsidRDefault="002B27AC">
      <w:pPr>
        <w:pStyle w:val="TOC2"/>
        <w:rPr>
          <w:rFonts w:asciiTheme="minorHAnsi" w:eastAsiaTheme="minorEastAsia" w:hAnsiTheme="minorHAnsi" w:cstheme="minorBidi"/>
          <w:sz w:val="22"/>
          <w:szCs w:val="22"/>
        </w:rPr>
      </w:pPr>
      <w:r w:rsidRPr="004C4753">
        <w:rPr>
          <w:lang w:val="en-US" w:eastAsia="zh-CN"/>
        </w:rPr>
        <w:t>F</w:t>
      </w:r>
      <w:r>
        <w:rPr>
          <w:lang w:eastAsia="ja-JP"/>
        </w:rPr>
        <w:t>.2.4</w:t>
      </w:r>
      <w:r>
        <w:rPr>
          <w:rFonts w:asciiTheme="minorHAnsi" w:eastAsiaTheme="minorEastAsia" w:hAnsiTheme="minorHAnsi" w:cstheme="minorBidi"/>
          <w:sz w:val="22"/>
          <w:szCs w:val="22"/>
        </w:rPr>
        <w:tab/>
      </w:r>
      <w:r>
        <w:rPr>
          <w:lang w:eastAsia="ja-JP"/>
        </w:rPr>
        <w:t>Measurement points</w:t>
      </w:r>
      <w:r>
        <w:tab/>
      </w:r>
      <w:r>
        <w:fldChar w:fldCharType="begin"/>
      </w:r>
      <w:r>
        <w:instrText xml:space="preserve"> PAGEREF _Toc121818729 \h </w:instrText>
      </w:r>
      <w:r>
        <w:fldChar w:fldCharType="separate"/>
      </w:r>
      <w:r>
        <w:t>81</w:t>
      </w:r>
      <w:r>
        <w:fldChar w:fldCharType="end"/>
      </w:r>
    </w:p>
    <w:p w14:paraId="059C92A6" w14:textId="7F52C868" w:rsidR="002B27AC" w:rsidRDefault="002B27AC">
      <w:pPr>
        <w:pStyle w:val="TOC1"/>
        <w:rPr>
          <w:rFonts w:asciiTheme="minorHAnsi" w:eastAsiaTheme="minorEastAsia" w:hAnsiTheme="minorHAnsi" w:cstheme="minorBidi"/>
          <w:szCs w:val="22"/>
        </w:rPr>
      </w:pPr>
      <w:r w:rsidRPr="004C4753">
        <w:rPr>
          <w:lang w:val="en-US" w:eastAsia="zh-CN"/>
        </w:rPr>
        <w:lastRenderedPageBreak/>
        <w:t>F</w:t>
      </w:r>
      <w:r>
        <w:rPr>
          <w:lang w:eastAsia="ja-JP"/>
        </w:rPr>
        <w:t>.3</w:t>
      </w:r>
      <w:r>
        <w:rPr>
          <w:rFonts w:asciiTheme="minorHAnsi" w:eastAsiaTheme="minorEastAsia" w:hAnsiTheme="minorHAnsi" w:cstheme="minorBidi"/>
          <w:szCs w:val="22"/>
        </w:rPr>
        <w:tab/>
      </w:r>
      <w:r>
        <w:rPr>
          <w:lang w:eastAsia="ja-JP"/>
        </w:rPr>
        <w:t>Pre-FFT minimization process</w:t>
      </w:r>
      <w:r>
        <w:tab/>
      </w:r>
      <w:r>
        <w:fldChar w:fldCharType="begin"/>
      </w:r>
      <w:r>
        <w:instrText xml:space="preserve"> PAGEREF _Toc121818730 \h </w:instrText>
      </w:r>
      <w:r>
        <w:fldChar w:fldCharType="separate"/>
      </w:r>
      <w:r>
        <w:t>82</w:t>
      </w:r>
      <w:r>
        <w:fldChar w:fldCharType="end"/>
      </w:r>
    </w:p>
    <w:p w14:paraId="62B28AAC" w14:textId="3AF80161"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.4</w:t>
      </w:r>
      <w:r>
        <w:rPr>
          <w:rFonts w:asciiTheme="minorHAnsi" w:eastAsiaTheme="minorEastAsia" w:hAnsiTheme="minorHAnsi" w:cstheme="minorBidi"/>
          <w:szCs w:val="22"/>
        </w:rPr>
        <w:tab/>
      </w:r>
      <w:r>
        <w:rPr>
          <w:lang w:eastAsia="ja-JP"/>
        </w:rPr>
        <w:t>Timing of the FFT window</w:t>
      </w:r>
      <w:r>
        <w:tab/>
      </w:r>
      <w:r>
        <w:fldChar w:fldCharType="begin"/>
      </w:r>
      <w:r>
        <w:instrText xml:space="preserve"> PAGEREF _Toc121818731 \h </w:instrText>
      </w:r>
      <w:r>
        <w:fldChar w:fldCharType="separate"/>
      </w:r>
      <w:r>
        <w:t>82</w:t>
      </w:r>
      <w:r>
        <w:fldChar w:fldCharType="end"/>
      </w:r>
    </w:p>
    <w:p w14:paraId="767ED44E" w14:textId="72B0BBF1"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.5</w:t>
      </w:r>
      <w:r>
        <w:rPr>
          <w:rFonts w:asciiTheme="minorHAnsi" w:eastAsiaTheme="minorEastAsia" w:hAnsiTheme="minorHAnsi" w:cstheme="minorBidi"/>
          <w:szCs w:val="22"/>
        </w:rPr>
        <w:tab/>
      </w:r>
      <w:r>
        <w:rPr>
          <w:lang w:eastAsia="ja-JP"/>
        </w:rPr>
        <w:t>Resource element TX power</w:t>
      </w:r>
      <w:r>
        <w:tab/>
      </w:r>
      <w:r>
        <w:fldChar w:fldCharType="begin"/>
      </w:r>
      <w:r>
        <w:instrText xml:space="preserve"> PAGEREF _Toc121818732 \h </w:instrText>
      </w:r>
      <w:r>
        <w:fldChar w:fldCharType="separate"/>
      </w:r>
      <w:r>
        <w:t>84</w:t>
      </w:r>
      <w:r>
        <w:fldChar w:fldCharType="end"/>
      </w:r>
    </w:p>
    <w:p w14:paraId="7AA39CC8" w14:textId="637E6664"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.6</w:t>
      </w:r>
      <w:r>
        <w:rPr>
          <w:rFonts w:asciiTheme="minorHAnsi" w:eastAsiaTheme="minorEastAsia" w:hAnsiTheme="minorHAnsi" w:cstheme="minorBidi"/>
          <w:szCs w:val="22"/>
        </w:rPr>
        <w:tab/>
      </w:r>
      <w:r>
        <w:rPr>
          <w:lang w:eastAsia="ja-JP"/>
        </w:rPr>
        <w:t>Post-FFT equalisation</w:t>
      </w:r>
      <w:r>
        <w:tab/>
      </w:r>
      <w:r>
        <w:fldChar w:fldCharType="begin"/>
      </w:r>
      <w:r>
        <w:instrText xml:space="preserve"> PAGEREF _Toc121818733 \h </w:instrText>
      </w:r>
      <w:r>
        <w:fldChar w:fldCharType="separate"/>
      </w:r>
      <w:r>
        <w:t>84</w:t>
      </w:r>
      <w:r>
        <w:fldChar w:fldCharType="end"/>
      </w:r>
    </w:p>
    <w:p w14:paraId="71C2ACF3" w14:textId="60925B80" w:rsidR="002B27AC" w:rsidRDefault="002B27AC">
      <w:pPr>
        <w:pStyle w:val="TOC1"/>
        <w:rPr>
          <w:rFonts w:asciiTheme="minorHAnsi" w:eastAsiaTheme="minorEastAsia" w:hAnsiTheme="minorHAnsi" w:cstheme="minorBidi"/>
          <w:szCs w:val="22"/>
        </w:rPr>
      </w:pPr>
      <w:r w:rsidRPr="004C4753">
        <w:rPr>
          <w:lang w:val="en-US" w:eastAsia="zh-CN"/>
        </w:rPr>
        <w:t>F</w:t>
      </w:r>
      <w:r>
        <w:rPr>
          <w:lang w:eastAsia="ja-JP"/>
        </w:rPr>
        <w:t>.7</w:t>
      </w:r>
      <w:r>
        <w:rPr>
          <w:rFonts w:asciiTheme="minorHAnsi" w:eastAsiaTheme="minorEastAsia" w:hAnsiTheme="minorHAnsi" w:cstheme="minorBidi"/>
          <w:szCs w:val="22"/>
        </w:rPr>
        <w:tab/>
      </w:r>
      <w:r>
        <w:rPr>
          <w:lang w:eastAsia="ja-JP"/>
        </w:rPr>
        <w:t>EVM</w:t>
      </w:r>
      <w:r>
        <w:tab/>
      </w:r>
      <w:r>
        <w:fldChar w:fldCharType="begin"/>
      </w:r>
      <w:r>
        <w:instrText xml:space="preserve"> PAGEREF _Toc121818734 \h </w:instrText>
      </w:r>
      <w:r>
        <w:fldChar w:fldCharType="separate"/>
      </w:r>
      <w:r>
        <w:t>87</w:t>
      </w:r>
      <w:r>
        <w:fldChar w:fldCharType="end"/>
      </w:r>
    </w:p>
    <w:p w14:paraId="5471CFB3" w14:textId="6EA2C3DC" w:rsidR="002B27AC" w:rsidRDefault="002B27AC">
      <w:pPr>
        <w:pStyle w:val="TOC2"/>
        <w:rPr>
          <w:rFonts w:asciiTheme="minorHAnsi" w:eastAsiaTheme="minorEastAsia" w:hAnsiTheme="minorHAnsi" w:cstheme="minorBidi"/>
          <w:sz w:val="22"/>
          <w:szCs w:val="22"/>
        </w:rPr>
      </w:pPr>
      <w:r w:rsidRPr="004C4753">
        <w:rPr>
          <w:rFonts w:eastAsia="SimSun"/>
          <w:lang w:val="en-US" w:eastAsia="zh-CN"/>
        </w:rPr>
        <w:t>F</w:t>
      </w:r>
      <w:r w:rsidRPr="004C4753">
        <w:rPr>
          <w:rFonts w:eastAsia="Osaka"/>
          <w:lang w:eastAsia="ja-JP"/>
        </w:rPr>
        <w:t>.7.0</w:t>
      </w:r>
      <w:r>
        <w:rPr>
          <w:rFonts w:asciiTheme="minorHAnsi" w:eastAsiaTheme="minorEastAsia" w:hAnsiTheme="minorHAnsi" w:cstheme="minorBidi"/>
          <w:sz w:val="22"/>
          <w:szCs w:val="22"/>
        </w:rPr>
        <w:tab/>
      </w:r>
      <w:r w:rsidRPr="004C4753">
        <w:rPr>
          <w:rFonts w:eastAsia="Osaka"/>
          <w:lang w:eastAsia="ja-JP"/>
        </w:rPr>
        <w:t>General</w:t>
      </w:r>
      <w:r>
        <w:tab/>
      </w:r>
      <w:r>
        <w:fldChar w:fldCharType="begin"/>
      </w:r>
      <w:r>
        <w:instrText xml:space="preserve"> PAGEREF _Toc121818735 \h </w:instrText>
      </w:r>
      <w:r>
        <w:fldChar w:fldCharType="separate"/>
      </w:r>
      <w:r>
        <w:t>87</w:t>
      </w:r>
      <w:r>
        <w:fldChar w:fldCharType="end"/>
      </w:r>
    </w:p>
    <w:p w14:paraId="2D39F5BF" w14:textId="07684B41" w:rsidR="002B27AC" w:rsidRDefault="002B27AC">
      <w:pPr>
        <w:pStyle w:val="TOC2"/>
        <w:rPr>
          <w:rFonts w:asciiTheme="minorHAnsi" w:eastAsiaTheme="minorEastAsia" w:hAnsiTheme="minorHAnsi" w:cstheme="minorBidi"/>
          <w:sz w:val="22"/>
          <w:szCs w:val="22"/>
        </w:rPr>
      </w:pPr>
      <w:r w:rsidRPr="004C4753">
        <w:rPr>
          <w:lang w:val="en-US" w:eastAsia="zh-CN"/>
        </w:rPr>
        <w:t>F</w:t>
      </w:r>
      <w:r>
        <w:rPr>
          <w:lang w:eastAsia="ja-JP"/>
        </w:rPr>
        <w:t>.7.1</w:t>
      </w:r>
      <w:r>
        <w:rPr>
          <w:rFonts w:asciiTheme="minorHAnsi" w:eastAsiaTheme="minorEastAsia" w:hAnsiTheme="minorHAnsi" w:cstheme="minorBidi"/>
          <w:sz w:val="22"/>
          <w:szCs w:val="22"/>
        </w:rPr>
        <w:tab/>
      </w:r>
      <w:r>
        <w:rPr>
          <w:lang w:eastAsia="ja-JP"/>
        </w:rPr>
        <w:t>Averaged EVM</w:t>
      </w:r>
      <w:r>
        <w:tab/>
      </w:r>
      <w:r>
        <w:fldChar w:fldCharType="begin"/>
      </w:r>
      <w:r>
        <w:instrText xml:space="preserve"> PAGEREF _Toc121818736 \h </w:instrText>
      </w:r>
      <w:r>
        <w:fldChar w:fldCharType="separate"/>
      </w:r>
      <w:r>
        <w:t>87</w:t>
      </w:r>
      <w:r>
        <w:fldChar w:fldCharType="end"/>
      </w:r>
    </w:p>
    <w:p w14:paraId="2395738F" w14:textId="42A70C4A" w:rsidR="002B27AC" w:rsidRDefault="002B27AC">
      <w:pPr>
        <w:pStyle w:val="TOC8"/>
        <w:rPr>
          <w:rFonts w:asciiTheme="minorHAnsi" w:eastAsiaTheme="minorEastAsia" w:hAnsiTheme="minorHAnsi" w:cstheme="minorBidi"/>
          <w:b w:val="0"/>
          <w:szCs w:val="22"/>
        </w:rPr>
      </w:pPr>
      <w:r>
        <w:rPr>
          <w:lang w:eastAsia="ja-JP"/>
        </w:rPr>
        <w:t xml:space="preserve">Annex </w:t>
      </w:r>
      <w:r w:rsidRPr="004C4753">
        <w:rPr>
          <w:rFonts w:eastAsia="SimSun"/>
          <w:lang w:val="en-US" w:eastAsia="zh-CN"/>
        </w:rPr>
        <w:t>G</w:t>
      </w:r>
      <w:r>
        <w:rPr>
          <w:lang w:eastAsia="ja-JP"/>
        </w:rPr>
        <w:t xml:space="preserve"> (normative): TRP measurement procedures</w:t>
      </w:r>
      <w:r>
        <w:tab/>
      </w:r>
      <w:r>
        <w:fldChar w:fldCharType="begin"/>
      </w:r>
      <w:r>
        <w:instrText xml:space="preserve"> PAGEREF _Toc121818737 \h </w:instrText>
      </w:r>
      <w:r>
        <w:fldChar w:fldCharType="separate"/>
      </w:r>
      <w:r>
        <w:t>89</w:t>
      </w:r>
      <w:r>
        <w:fldChar w:fldCharType="end"/>
      </w:r>
    </w:p>
    <w:p w14:paraId="377F0041" w14:textId="18CD55DF" w:rsidR="002B27AC" w:rsidRDefault="002B27AC">
      <w:pPr>
        <w:pStyle w:val="TOC1"/>
        <w:rPr>
          <w:rFonts w:asciiTheme="minorHAnsi" w:eastAsiaTheme="minorEastAsia" w:hAnsiTheme="minorHAnsi" w:cstheme="minorBidi"/>
          <w:szCs w:val="22"/>
        </w:rPr>
      </w:pPr>
      <w:r w:rsidRPr="004C4753">
        <w:rPr>
          <w:rFonts w:eastAsia="SimSun"/>
          <w:lang w:val="en-US" w:eastAsia="zh-CN"/>
        </w:rPr>
        <w:t>G</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_Toc121818738 \h </w:instrText>
      </w:r>
      <w:r>
        <w:fldChar w:fldCharType="separate"/>
      </w:r>
      <w:r>
        <w:t>89</w:t>
      </w:r>
      <w:r>
        <w:fldChar w:fldCharType="end"/>
      </w:r>
    </w:p>
    <w:p w14:paraId="1E398625" w14:textId="43057BBC"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.2</w:t>
      </w:r>
      <w:r>
        <w:rPr>
          <w:rFonts w:asciiTheme="minorHAnsi" w:eastAsiaTheme="minorEastAsia" w:hAnsiTheme="minorHAnsi" w:cstheme="minorBidi"/>
          <w:szCs w:val="22"/>
        </w:rPr>
        <w:tab/>
      </w:r>
      <w:r>
        <w:rPr>
          <w:lang w:eastAsia="ja-JP"/>
        </w:rPr>
        <w:t>Spherical equal angle grid</w:t>
      </w:r>
      <w:r>
        <w:tab/>
      </w:r>
      <w:r>
        <w:fldChar w:fldCharType="begin"/>
      </w:r>
      <w:r>
        <w:instrText xml:space="preserve"> PAGEREF _Toc121818739 \h </w:instrText>
      </w:r>
      <w:r>
        <w:fldChar w:fldCharType="separate"/>
      </w:r>
      <w:r>
        <w:t>89</w:t>
      </w:r>
      <w:r>
        <w:fldChar w:fldCharType="end"/>
      </w:r>
    </w:p>
    <w:p w14:paraId="1FDC0CB0" w14:textId="35BC66D3" w:rsidR="002B27AC" w:rsidRDefault="002B27AC">
      <w:pPr>
        <w:pStyle w:val="TOC2"/>
        <w:rPr>
          <w:rFonts w:asciiTheme="minorHAnsi" w:eastAsiaTheme="minorEastAsia" w:hAnsiTheme="minorHAnsi" w:cstheme="minorBidi"/>
          <w:sz w:val="22"/>
          <w:szCs w:val="22"/>
        </w:rPr>
      </w:pPr>
      <w:r>
        <w:rPr>
          <w:lang w:eastAsia="zh-CN"/>
        </w:rPr>
        <w:t>G.2.1</w:t>
      </w:r>
      <w:r>
        <w:rPr>
          <w:rFonts w:asciiTheme="minorHAnsi" w:eastAsiaTheme="minorEastAsia" w:hAnsiTheme="minorHAnsi" w:cstheme="minorBidi"/>
          <w:sz w:val="22"/>
          <w:szCs w:val="22"/>
        </w:rPr>
        <w:tab/>
      </w:r>
      <w:r>
        <w:t>General</w:t>
      </w:r>
      <w:r>
        <w:tab/>
      </w:r>
      <w:r>
        <w:fldChar w:fldCharType="begin"/>
      </w:r>
      <w:r>
        <w:instrText xml:space="preserve"> PAGEREF _Toc121818740 \h </w:instrText>
      </w:r>
      <w:r>
        <w:fldChar w:fldCharType="separate"/>
      </w:r>
      <w:r>
        <w:t>89</w:t>
      </w:r>
      <w:r>
        <w:fldChar w:fldCharType="end"/>
      </w:r>
    </w:p>
    <w:p w14:paraId="57DF8E35" w14:textId="0FDAEA45" w:rsidR="002B27AC" w:rsidRDefault="002B27AC">
      <w:pPr>
        <w:pStyle w:val="TOC2"/>
        <w:rPr>
          <w:rFonts w:asciiTheme="minorHAnsi" w:eastAsiaTheme="minorEastAsia" w:hAnsiTheme="minorHAnsi" w:cstheme="minorBidi"/>
          <w:sz w:val="22"/>
          <w:szCs w:val="22"/>
        </w:rPr>
      </w:pPr>
      <w:r>
        <w:rPr>
          <w:lang w:eastAsia="zh-CN"/>
        </w:rPr>
        <w:t>G.2.2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_Toc121818741 \h </w:instrText>
      </w:r>
      <w:r>
        <w:fldChar w:fldCharType="separate"/>
      </w:r>
      <w:r>
        <w:t>90</w:t>
      </w:r>
      <w:r>
        <w:fldChar w:fldCharType="end"/>
      </w:r>
    </w:p>
    <w:p w14:paraId="365F7207" w14:textId="509B4F74"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.3</w:t>
      </w:r>
      <w:r>
        <w:rPr>
          <w:rFonts w:asciiTheme="minorHAnsi" w:eastAsiaTheme="minorEastAsia" w:hAnsiTheme="minorHAnsi" w:cstheme="minorBidi"/>
          <w:szCs w:val="22"/>
        </w:rPr>
        <w:tab/>
      </w:r>
      <w:r>
        <w:rPr>
          <w:lang w:eastAsia="ja-JP"/>
        </w:rPr>
        <w:t>Spherical equal area grid</w:t>
      </w:r>
      <w:r>
        <w:tab/>
      </w:r>
      <w:r>
        <w:fldChar w:fldCharType="begin"/>
      </w:r>
      <w:r>
        <w:instrText xml:space="preserve"> PAGEREF _Toc121818742 \h </w:instrText>
      </w:r>
      <w:r>
        <w:fldChar w:fldCharType="separate"/>
      </w:r>
      <w:r>
        <w:t>92</w:t>
      </w:r>
      <w:r>
        <w:fldChar w:fldCharType="end"/>
      </w:r>
    </w:p>
    <w:p w14:paraId="06A64A2B" w14:textId="60F20E29"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.4</w:t>
      </w:r>
      <w:r>
        <w:rPr>
          <w:rFonts w:asciiTheme="minorHAnsi" w:eastAsiaTheme="minorEastAsia" w:hAnsiTheme="minorHAnsi" w:cstheme="minorBidi"/>
          <w:szCs w:val="22"/>
        </w:rPr>
        <w:tab/>
      </w:r>
      <w:r>
        <w:rPr>
          <w:lang w:eastAsia="ja-JP"/>
        </w:rPr>
        <w:t>Spherical Fibonacci grid</w:t>
      </w:r>
      <w:r>
        <w:tab/>
      </w:r>
      <w:r>
        <w:fldChar w:fldCharType="begin"/>
      </w:r>
      <w:r>
        <w:instrText xml:space="preserve"> PAGEREF _Toc121818743 \h </w:instrText>
      </w:r>
      <w:r>
        <w:fldChar w:fldCharType="separate"/>
      </w:r>
      <w:r>
        <w:t>93</w:t>
      </w:r>
      <w:r>
        <w:fldChar w:fldCharType="end"/>
      </w:r>
    </w:p>
    <w:p w14:paraId="3477FC02" w14:textId="7EE08EF9"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.5</w:t>
      </w:r>
      <w:r>
        <w:rPr>
          <w:rFonts w:asciiTheme="minorHAnsi" w:eastAsiaTheme="minorEastAsia" w:hAnsiTheme="minorHAnsi" w:cstheme="minorBidi"/>
          <w:szCs w:val="22"/>
        </w:rPr>
        <w:tab/>
      </w:r>
      <w:r>
        <w:rPr>
          <w:lang w:eastAsia="ja-JP"/>
        </w:rPr>
        <w:t>Orthogonal cut grid</w:t>
      </w:r>
      <w:r>
        <w:tab/>
      </w:r>
      <w:r>
        <w:fldChar w:fldCharType="begin"/>
      </w:r>
      <w:r>
        <w:instrText xml:space="preserve"> PAGEREF _Toc121818744 \h </w:instrText>
      </w:r>
      <w:r>
        <w:fldChar w:fldCharType="separate"/>
      </w:r>
      <w:r>
        <w:t>93</w:t>
      </w:r>
      <w:r>
        <w:fldChar w:fldCharType="end"/>
      </w:r>
    </w:p>
    <w:p w14:paraId="7A0BAEE4" w14:textId="77B447CE" w:rsidR="002B27AC" w:rsidRDefault="002B27AC">
      <w:pPr>
        <w:pStyle w:val="TOC2"/>
        <w:rPr>
          <w:rFonts w:asciiTheme="minorHAnsi" w:eastAsiaTheme="minorEastAsia" w:hAnsiTheme="minorHAnsi" w:cstheme="minorBidi"/>
          <w:sz w:val="22"/>
          <w:szCs w:val="22"/>
        </w:rPr>
      </w:pPr>
      <w:r w:rsidRPr="004C4753">
        <w:rPr>
          <w:rFonts w:eastAsia="SimSun"/>
          <w:lang w:eastAsia="zh-CN"/>
        </w:rPr>
        <w:t>G</w:t>
      </w:r>
      <w:r>
        <w:rPr>
          <w:lang w:eastAsia="ja-JP"/>
        </w:rPr>
        <w:t>.5.1</w:t>
      </w:r>
      <w:r>
        <w:rPr>
          <w:rFonts w:asciiTheme="minorHAnsi" w:eastAsiaTheme="minorEastAsia" w:hAnsiTheme="minorHAnsi" w:cstheme="minorBidi"/>
          <w:sz w:val="22"/>
          <w:szCs w:val="22"/>
        </w:rPr>
        <w:tab/>
      </w:r>
      <w:r>
        <w:rPr>
          <w:lang w:eastAsia="ja-JP"/>
        </w:rPr>
        <w:t>General</w:t>
      </w:r>
      <w:r>
        <w:tab/>
      </w:r>
      <w:r>
        <w:fldChar w:fldCharType="begin"/>
      </w:r>
      <w:r>
        <w:instrText xml:space="preserve"> PAGEREF _Toc121818745 \h </w:instrText>
      </w:r>
      <w:r>
        <w:fldChar w:fldCharType="separate"/>
      </w:r>
      <w:r>
        <w:t>93</w:t>
      </w:r>
      <w:r>
        <w:fldChar w:fldCharType="end"/>
      </w:r>
    </w:p>
    <w:p w14:paraId="2D415CB0" w14:textId="7471246E" w:rsidR="002B27AC" w:rsidRDefault="002B27AC">
      <w:pPr>
        <w:pStyle w:val="TOC2"/>
        <w:rPr>
          <w:rFonts w:asciiTheme="minorHAnsi" w:eastAsiaTheme="minorEastAsia" w:hAnsiTheme="minorHAnsi" w:cstheme="minorBidi"/>
          <w:sz w:val="22"/>
          <w:szCs w:val="22"/>
        </w:rPr>
      </w:pPr>
      <w:r w:rsidRPr="004C4753">
        <w:rPr>
          <w:rFonts w:eastAsia="SimSun"/>
          <w:lang w:eastAsia="zh-CN"/>
        </w:rPr>
        <w:t>G</w:t>
      </w:r>
      <w:r>
        <w:rPr>
          <w:lang w:eastAsia="ja-JP"/>
        </w:rPr>
        <w:t>.5.2</w:t>
      </w:r>
      <w:r>
        <w:rPr>
          <w:rFonts w:asciiTheme="minorHAnsi" w:eastAsiaTheme="minorEastAsia" w:hAnsiTheme="minorHAnsi" w:cstheme="minorBidi"/>
          <w:sz w:val="22"/>
          <w:szCs w:val="22"/>
        </w:rPr>
        <w:tab/>
      </w:r>
      <w:r>
        <w:rPr>
          <w:lang w:eastAsia="ja-JP"/>
        </w:rPr>
        <w:t>Operating band unwanted emissions</w:t>
      </w:r>
      <w:r>
        <w:tab/>
      </w:r>
      <w:r>
        <w:fldChar w:fldCharType="begin"/>
      </w:r>
      <w:r>
        <w:instrText xml:space="preserve"> PAGEREF _Toc121818746 \h </w:instrText>
      </w:r>
      <w:r>
        <w:fldChar w:fldCharType="separate"/>
      </w:r>
      <w:r>
        <w:t>95</w:t>
      </w:r>
      <w:r>
        <w:fldChar w:fldCharType="end"/>
      </w:r>
    </w:p>
    <w:p w14:paraId="3F8D8927" w14:textId="4C6A75E6" w:rsidR="002B27AC" w:rsidRDefault="002B27AC">
      <w:pPr>
        <w:pStyle w:val="TOC2"/>
        <w:rPr>
          <w:rFonts w:asciiTheme="minorHAnsi" w:eastAsiaTheme="minorEastAsia" w:hAnsiTheme="minorHAnsi" w:cstheme="minorBidi"/>
          <w:sz w:val="22"/>
          <w:szCs w:val="22"/>
        </w:rPr>
      </w:pPr>
      <w:r w:rsidRPr="004C4753">
        <w:rPr>
          <w:rFonts w:eastAsia="SimSun"/>
          <w:lang w:eastAsia="zh-CN"/>
        </w:rPr>
        <w:t>G</w:t>
      </w:r>
      <w:r>
        <w:rPr>
          <w:lang w:eastAsia="ja-JP"/>
        </w:rPr>
        <w:t>.5.3</w:t>
      </w:r>
      <w:r>
        <w:rPr>
          <w:rFonts w:asciiTheme="minorHAnsi" w:eastAsiaTheme="minorEastAsia" w:hAnsiTheme="minorHAnsi" w:cstheme="minorBidi"/>
          <w:sz w:val="22"/>
          <w:szCs w:val="22"/>
        </w:rPr>
        <w:tab/>
      </w:r>
      <w:r>
        <w:rPr>
          <w:lang w:eastAsia="ja-JP"/>
        </w:rPr>
        <w:t>Spurious unwanted emissions</w:t>
      </w:r>
      <w:r>
        <w:tab/>
      </w:r>
      <w:r>
        <w:fldChar w:fldCharType="begin"/>
      </w:r>
      <w:r>
        <w:instrText xml:space="preserve"> PAGEREF _Toc121818747 \h </w:instrText>
      </w:r>
      <w:r>
        <w:fldChar w:fldCharType="separate"/>
      </w:r>
      <w:r>
        <w:t>95</w:t>
      </w:r>
      <w:r>
        <w:fldChar w:fldCharType="end"/>
      </w:r>
    </w:p>
    <w:p w14:paraId="33D3865E" w14:textId="260FF915"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.6</w:t>
      </w:r>
      <w:r>
        <w:rPr>
          <w:rFonts w:asciiTheme="minorHAnsi" w:eastAsiaTheme="minorEastAsia" w:hAnsiTheme="minorHAnsi" w:cstheme="minorBidi"/>
          <w:szCs w:val="22"/>
        </w:rPr>
        <w:tab/>
      </w:r>
      <w:r>
        <w:rPr>
          <w:lang w:eastAsia="ja-JP"/>
        </w:rPr>
        <w:t>Wave vector space grid</w:t>
      </w:r>
      <w:r>
        <w:tab/>
      </w:r>
      <w:r>
        <w:fldChar w:fldCharType="begin"/>
      </w:r>
      <w:r>
        <w:instrText xml:space="preserve"> PAGEREF _Toc121818748 \h </w:instrText>
      </w:r>
      <w:r>
        <w:fldChar w:fldCharType="separate"/>
      </w:r>
      <w:r>
        <w:t>95</w:t>
      </w:r>
      <w:r>
        <w:fldChar w:fldCharType="end"/>
      </w:r>
    </w:p>
    <w:p w14:paraId="54D69EE3" w14:textId="3879CB90"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.7</w:t>
      </w:r>
      <w:r>
        <w:rPr>
          <w:rFonts w:asciiTheme="minorHAnsi" w:eastAsiaTheme="minorEastAsia" w:hAnsiTheme="minorHAnsi" w:cstheme="minorBidi"/>
          <w:szCs w:val="22"/>
        </w:rPr>
        <w:tab/>
      </w:r>
      <w:r>
        <w:rPr>
          <w:lang w:eastAsia="ja-JP"/>
        </w:rPr>
        <w:t>Full sphere with sparse sampling</w:t>
      </w:r>
      <w:r>
        <w:tab/>
      </w:r>
      <w:r>
        <w:fldChar w:fldCharType="begin"/>
      </w:r>
      <w:r>
        <w:instrText xml:space="preserve"> PAGEREF _Toc121818749 \h </w:instrText>
      </w:r>
      <w:r>
        <w:fldChar w:fldCharType="separate"/>
      </w:r>
      <w:r>
        <w:t>96</w:t>
      </w:r>
      <w:r>
        <w:fldChar w:fldCharType="end"/>
      </w:r>
    </w:p>
    <w:p w14:paraId="489A4308" w14:textId="2371D4DD"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.8</w:t>
      </w:r>
      <w:r>
        <w:rPr>
          <w:rFonts w:asciiTheme="minorHAnsi" w:eastAsiaTheme="minorEastAsia" w:hAnsiTheme="minorHAnsi" w:cstheme="minorBidi"/>
          <w:szCs w:val="22"/>
        </w:rPr>
        <w:tab/>
      </w:r>
      <w:r>
        <w:rPr>
          <w:lang w:eastAsia="ja-JP"/>
        </w:rPr>
        <w:t>Beam-based directions</w:t>
      </w:r>
      <w:r>
        <w:tab/>
      </w:r>
      <w:r>
        <w:fldChar w:fldCharType="begin"/>
      </w:r>
      <w:r>
        <w:instrText xml:space="preserve"> PAGEREF _Toc121818750 \h </w:instrText>
      </w:r>
      <w:r>
        <w:fldChar w:fldCharType="separate"/>
      </w:r>
      <w:r>
        <w:t>97</w:t>
      </w:r>
      <w:r>
        <w:fldChar w:fldCharType="end"/>
      </w:r>
    </w:p>
    <w:p w14:paraId="610A5834" w14:textId="5DCAC3D0"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.9</w:t>
      </w:r>
      <w:r>
        <w:rPr>
          <w:rFonts w:asciiTheme="minorHAnsi" w:eastAsiaTheme="minorEastAsia" w:hAnsiTheme="minorHAnsi" w:cstheme="minorBidi"/>
          <w:szCs w:val="22"/>
        </w:rPr>
        <w:tab/>
      </w:r>
      <w:r>
        <w:rPr>
          <w:lang w:eastAsia="ja-JP"/>
        </w:rPr>
        <w:t>Peak method</w:t>
      </w:r>
      <w:r>
        <w:tab/>
      </w:r>
      <w:r>
        <w:fldChar w:fldCharType="begin"/>
      </w:r>
      <w:r>
        <w:instrText xml:space="preserve"> PAGEREF _Toc121818751 \h </w:instrText>
      </w:r>
      <w:r>
        <w:fldChar w:fldCharType="separate"/>
      </w:r>
      <w:r>
        <w:t>97</w:t>
      </w:r>
      <w:r>
        <w:fldChar w:fldCharType="end"/>
      </w:r>
    </w:p>
    <w:p w14:paraId="64E6BBF9" w14:textId="5901D0DB"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.10</w:t>
      </w:r>
      <w:r>
        <w:rPr>
          <w:rFonts w:asciiTheme="minorHAnsi" w:eastAsiaTheme="minorEastAsia" w:hAnsiTheme="minorHAnsi" w:cstheme="minorBidi"/>
          <w:szCs w:val="22"/>
        </w:rPr>
        <w:tab/>
      </w:r>
      <w:r>
        <w:rPr>
          <w:lang w:eastAsia="ja-JP"/>
        </w:rPr>
        <w:t>Equal sector with peak average</w:t>
      </w:r>
      <w:r>
        <w:tab/>
      </w:r>
      <w:r>
        <w:fldChar w:fldCharType="begin"/>
      </w:r>
      <w:r>
        <w:instrText xml:space="preserve"> PAGEREF _Toc121818752 \h </w:instrText>
      </w:r>
      <w:r>
        <w:fldChar w:fldCharType="separate"/>
      </w:r>
      <w:r>
        <w:t>97</w:t>
      </w:r>
      <w:r>
        <w:fldChar w:fldCharType="end"/>
      </w:r>
    </w:p>
    <w:p w14:paraId="02C62DAE" w14:textId="414A1D62" w:rsidR="002B27AC" w:rsidRDefault="002B27AC">
      <w:pPr>
        <w:pStyle w:val="TOC1"/>
        <w:rPr>
          <w:rFonts w:asciiTheme="minorHAnsi" w:eastAsiaTheme="minorEastAsia" w:hAnsiTheme="minorHAnsi" w:cstheme="minorBidi"/>
          <w:szCs w:val="22"/>
        </w:rPr>
      </w:pPr>
      <w:r w:rsidRPr="004C4753">
        <w:rPr>
          <w:rFonts w:eastAsia="SimSun"/>
          <w:lang w:eastAsia="zh-CN"/>
        </w:rPr>
        <w:t>G</w:t>
      </w:r>
      <w:r>
        <w:rPr>
          <w:lang w:eastAsia="ja-JP"/>
        </w:rPr>
        <w:t>.11</w:t>
      </w:r>
      <w:r>
        <w:rPr>
          <w:rFonts w:asciiTheme="minorHAnsi" w:eastAsiaTheme="minorEastAsia" w:hAnsiTheme="minorHAnsi" w:cstheme="minorBidi"/>
          <w:szCs w:val="22"/>
        </w:rPr>
        <w:tab/>
      </w:r>
      <w:r>
        <w:rPr>
          <w:lang w:eastAsia="ja-JP"/>
        </w:rPr>
        <w:t>Pre-scan</w:t>
      </w:r>
      <w:r>
        <w:tab/>
      </w:r>
      <w:r>
        <w:fldChar w:fldCharType="begin"/>
      </w:r>
      <w:r>
        <w:instrText xml:space="preserve"> PAGEREF _Toc121818753 \h </w:instrText>
      </w:r>
      <w:r>
        <w:fldChar w:fldCharType="separate"/>
      </w:r>
      <w:r>
        <w:t>98</w:t>
      </w:r>
      <w:r>
        <w:fldChar w:fldCharType="end"/>
      </w:r>
    </w:p>
    <w:p w14:paraId="07D3271C" w14:textId="02D274A8" w:rsidR="002B27AC" w:rsidRDefault="002B27AC">
      <w:pPr>
        <w:pStyle w:val="TOC8"/>
        <w:rPr>
          <w:rFonts w:asciiTheme="minorHAnsi" w:eastAsiaTheme="minorEastAsia" w:hAnsiTheme="minorHAnsi" w:cstheme="minorBidi"/>
          <w:b w:val="0"/>
          <w:szCs w:val="22"/>
        </w:rPr>
      </w:pPr>
      <w:r>
        <w:t xml:space="preserve">Annex </w:t>
      </w:r>
      <w:r w:rsidRPr="004C4753">
        <w:rPr>
          <w:lang w:val="en-US" w:eastAsia="zh-CN"/>
        </w:rPr>
        <w:t>H</w:t>
      </w:r>
      <w:r>
        <w:t xml:space="preserve"> (informative): Change history</w:t>
      </w:r>
      <w:r>
        <w:tab/>
      </w:r>
      <w:r>
        <w:fldChar w:fldCharType="begin"/>
      </w:r>
      <w:r>
        <w:instrText xml:space="preserve"> PAGEREF _Toc121818754 \h </w:instrText>
      </w:r>
      <w:r>
        <w:fldChar w:fldCharType="separate"/>
      </w:r>
      <w:r>
        <w:t>99</w:t>
      </w:r>
      <w:r>
        <w:fldChar w:fldCharType="end"/>
      </w:r>
    </w:p>
    <w:p w14:paraId="4BE581BB" w14:textId="4A9007CF" w:rsidR="004D3FFD" w:rsidRDefault="002B27AC">
      <w:r>
        <w:rPr>
          <w:noProof/>
          <w:sz w:val="22"/>
        </w:rP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6" w:name="foreword"/>
      <w:bookmarkStart w:id="17" w:name="_Toc15568"/>
      <w:bookmarkStart w:id="18" w:name="_Toc11308"/>
      <w:bookmarkStart w:id="19" w:name="_Toc14640"/>
      <w:bookmarkStart w:id="20" w:name="_Toc20105"/>
      <w:bookmarkStart w:id="21" w:name="_Toc121818307"/>
      <w:bookmarkStart w:id="22" w:name="_Toc121818531"/>
      <w:bookmarkEnd w:id="16"/>
      <w:r>
        <w:lastRenderedPageBreak/>
        <w:t>Foreword</w:t>
      </w:r>
      <w:bookmarkEnd w:id="17"/>
      <w:bookmarkEnd w:id="18"/>
      <w:bookmarkEnd w:id="19"/>
      <w:bookmarkEnd w:id="20"/>
      <w:bookmarkEnd w:id="21"/>
      <w:bookmarkEnd w:id="22"/>
    </w:p>
    <w:p w14:paraId="4A33C589" w14:textId="77777777" w:rsidR="004D3FFD" w:rsidRDefault="00000000">
      <w:r>
        <w:t xml:space="preserve">This Technical </w:t>
      </w:r>
      <w:bookmarkStart w:id="23" w:name="spectype3"/>
      <w:r>
        <w:t>Specification</w:t>
      </w:r>
      <w:bookmarkEnd w:id="23"/>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24" w:name="introduction"/>
      <w:bookmarkEnd w:id="24"/>
      <w:r>
        <w:br w:type="page"/>
      </w:r>
      <w:bookmarkStart w:id="25" w:name="scope"/>
      <w:bookmarkStart w:id="26" w:name="_Toc27163"/>
      <w:bookmarkStart w:id="27" w:name="_Toc477"/>
      <w:bookmarkStart w:id="28" w:name="_Toc2468"/>
      <w:bookmarkStart w:id="29" w:name="_Toc17018"/>
      <w:bookmarkStart w:id="30" w:name="_Toc121818308"/>
      <w:bookmarkStart w:id="31" w:name="_Toc121818532"/>
      <w:bookmarkEnd w:id="25"/>
      <w:r>
        <w:lastRenderedPageBreak/>
        <w:t>1</w:t>
      </w:r>
      <w:r>
        <w:tab/>
        <w:t>Scope</w:t>
      </w:r>
      <w:bookmarkEnd w:id="26"/>
      <w:bookmarkEnd w:id="27"/>
      <w:bookmarkEnd w:id="28"/>
      <w:bookmarkEnd w:id="29"/>
      <w:bookmarkEnd w:id="30"/>
      <w:bookmarkEnd w:id="31"/>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32" w:name="references"/>
      <w:bookmarkStart w:id="33" w:name="_Toc232"/>
      <w:bookmarkStart w:id="34" w:name="_Toc3793"/>
      <w:bookmarkStart w:id="35" w:name="_Toc13128"/>
      <w:bookmarkStart w:id="36" w:name="_Toc28661"/>
      <w:bookmarkStart w:id="37" w:name="_Toc121818309"/>
      <w:bookmarkStart w:id="38" w:name="_Toc121818533"/>
      <w:bookmarkEnd w:id="32"/>
      <w:r>
        <w:t>2</w:t>
      </w:r>
      <w:r>
        <w:tab/>
        <w:t>References</w:t>
      </w:r>
      <w:bookmarkEnd w:id="33"/>
      <w:bookmarkEnd w:id="34"/>
      <w:bookmarkEnd w:id="35"/>
      <w:bookmarkEnd w:id="36"/>
      <w:bookmarkEnd w:id="37"/>
      <w:bookmarkEnd w:id="38"/>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39" w:name="definitions"/>
      <w:bookmarkStart w:id="40" w:name="_Toc23528"/>
      <w:bookmarkStart w:id="41" w:name="_Toc29692"/>
      <w:bookmarkStart w:id="42" w:name="_Toc4905"/>
      <w:bookmarkStart w:id="43" w:name="_Toc7682"/>
      <w:bookmarkStart w:id="44" w:name="_Toc121818310"/>
      <w:bookmarkStart w:id="45" w:name="_Toc121818534"/>
      <w:bookmarkEnd w:id="39"/>
      <w:r>
        <w:t>3</w:t>
      </w:r>
      <w:r>
        <w:tab/>
        <w:t>Definitions of terms, symbols and abbreviations</w:t>
      </w:r>
      <w:bookmarkEnd w:id="40"/>
      <w:bookmarkEnd w:id="41"/>
      <w:bookmarkEnd w:id="42"/>
      <w:bookmarkEnd w:id="43"/>
      <w:bookmarkEnd w:id="44"/>
      <w:bookmarkEnd w:id="45"/>
    </w:p>
    <w:p w14:paraId="7A130677" w14:textId="77777777" w:rsidR="004D3FFD" w:rsidRDefault="00000000" w:rsidP="00590992">
      <w:pPr>
        <w:pStyle w:val="Heading2"/>
        <w:rPr>
          <w:lang w:eastAsia="zh-CN"/>
        </w:rPr>
      </w:pPr>
      <w:bookmarkStart w:id="46" w:name="_Toc27514"/>
      <w:bookmarkStart w:id="47" w:name="_Toc7799"/>
      <w:bookmarkStart w:id="48" w:name="_Toc32079"/>
      <w:bookmarkStart w:id="49" w:name="_Toc15894"/>
      <w:bookmarkStart w:id="50" w:name="_Toc121818311"/>
      <w:bookmarkStart w:id="51" w:name="_Toc121818535"/>
      <w:r>
        <w:t>3.1</w:t>
      </w:r>
      <w:r>
        <w:tab/>
      </w:r>
      <w:r>
        <w:rPr>
          <w:rFonts w:hint="eastAsia"/>
          <w:lang w:eastAsia="zh-CN"/>
        </w:rPr>
        <w:t>Terms</w:t>
      </w:r>
      <w:bookmarkEnd w:id="46"/>
      <w:bookmarkEnd w:id="47"/>
      <w:bookmarkEnd w:id="48"/>
      <w:bookmarkEnd w:id="49"/>
      <w:bookmarkEnd w:id="50"/>
      <w:bookmarkEnd w:id="51"/>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52" w:name="_Hlk490252228"/>
      <w:bookmarkStart w:id="5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54"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5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52"/>
    <w:bookmarkEnd w:id="53"/>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5FFBE24B" w14:textId="77777777" w:rsidR="004D3FFD" w:rsidRDefault="00000000">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F642903" w14:textId="77777777" w:rsidR="004D3FFD" w:rsidRDefault="00000000" w:rsidP="00590992">
      <w:pPr>
        <w:pStyle w:val="Heading2"/>
      </w:pPr>
      <w:bookmarkStart w:id="55" w:name="_Toc27559"/>
      <w:bookmarkStart w:id="56" w:name="_Toc30287"/>
      <w:bookmarkStart w:id="57" w:name="_Toc11242"/>
      <w:bookmarkStart w:id="58" w:name="_Toc7863"/>
      <w:bookmarkStart w:id="59" w:name="_Toc121818312"/>
      <w:bookmarkStart w:id="60" w:name="_Toc121818536"/>
      <w:r>
        <w:lastRenderedPageBreak/>
        <w:t>3.2</w:t>
      </w:r>
      <w:r>
        <w:tab/>
        <w:t>Symbols</w:t>
      </w:r>
      <w:bookmarkEnd w:id="55"/>
      <w:bookmarkEnd w:id="56"/>
      <w:bookmarkEnd w:id="57"/>
      <w:bookmarkEnd w:id="58"/>
      <w:bookmarkEnd w:id="59"/>
      <w:bookmarkEnd w:id="60"/>
    </w:p>
    <w:p w14:paraId="10861FB9" w14:textId="77777777" w:rsidR="004D3FFD" w:rsidRDefault="00000000">
      <w:pPr>
        <w:keepNext/>
      </w:pPr>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77777777" w:rsidR="004D3FFD" w:rsidRDefault="00000000">
      <w:pPr>
        <w:pStyle w:val="EW"/>
      </w:pPr>
      <w:r>
        <w:t>P</w:t>
      </w:r>
      <w:r>
        <w:rPr>
          <w:vertAlign w:val="subscript"/>
        </w:rPr>
        <w:t>EM,n50/n75,ind</w:t>
      </w:r>
      <w:r>
        <w:tab/>
        <w:t>Declared emission level for Band n50/n75; ind = a, b</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65A41ED8" w14:textId="77777777" w:rsidR="004D3FFD" w:rsidRDefault="00000000">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77777777" w:rsidR="004D3FFD" w:rsidRDefault="00000000">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1D445A54" w14:textId="77777777" w:rsidR="004D3FFD" w:rsidRDefault="00000000">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77777777" w:rsidR="004D3FFD" w:rsidRDefault="00000000">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61" w:name="_Toc2707"/>
      <w:bookmarkStart w:id="62" w:name="_Toc31698"/>
      <w:bookmarkStart w:id="63" w:name="_Toc432"/>
      <w:bookmarkStart w:id="64" w:name="_Toc4917"/>
      <w:bookmarkStart w:id="65" w:name="_Toc121818313"/>
      <w:bookmarkStart w:id="66" w:name="_Toc121818537"/>
      <w:r>
        <w:lastRenderedPageBreak/>
        <w:t>3.3</w:t>
      </w:r>
      <w:r>
        <w:tab/>
        <w:t>Abbreviations</w:t>
      </w:r>
      <w:bookmarkEnd w:id="61"/>
      <w:bookmarkEnd w:id="62"/>
      <w:bookmarkEnd w:id="63"/>
      <w:bookmarkEnd w:id="64"/>
      <w:bookmarkEnd w:id="65"/>
      <w:bookmarkEnd w:id="66"/>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67"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67"/>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68" w:name="clause4"/>
      <w:bookmarkStart w:id="69" w:name="_Toc26178"/>
      <w:bookmarkStart w:id="70" w:name="_Toc31210"/>
      <w:bookmarkStart w:id="71" w:name="_Toc19315"/>
      <w:bookmarkStart w:id="72" w:name="_Toc29683"/>
      <w:bookmarkStart w:id="73" w:name="_Toc121818314"/>
      <w:bookmarkStart w:id="74" w:name="_Toc121818538"/>
      <w:bookmarkEnd w:id="68"/>
      <w:r>
        <w:t>4</w:t>
      </w:r>
      <w:r>
        <w:tab/>
        <w:t>General radiated test conditions and declarations</w:t>
      </w:r>
      <w:bookmarkEnd w:id="69"/>
      <w:bookmarkEnd w:id="70"/>
      <w:bookmarkEnd w:id="71"/>
      <w:bookmarkEnd w:id="72"/>
      <w:bookmarkEnd w:id="73"/>
      <w:bookmarkEnd w:id="74"/>
    </w:p>
    <w:p w14:paraId="362E3CA0" w14:textId="77777777" w:rsidR="004D3FFD" w:rsidRDefault="00000000">
      <w:pPr>
        <w:pStyle w:val="Heading2"/>
      </w:pPr>
      <w:bookmarkStart w:id="75" w:name="_Toc76114193"/>
      <w:bookmarkStart w:id="76" w:name="_Toc53182899"/>
      <w:bookmarkStart w:id="77" w:name="_Toc37272715"/>
      <w:bookmarkStart w:id="78" w:name="_Toc45885790"/>
      <w:bookmarkStart w:id="79" w:name="_Toc5897"/>
      <w:bookmarkStart w:id="80" w:name="_Toc76544079"/>
      <w:bookmarkStart w:id="81" w:name="_Toc58915566"/>
      <w:bookmarkStart w:id="82" w:name="_Toc9758"/>
      <w:bookmarkStart w:id="83" w:name="_Toc66693616"/>
      <w:bookmarkStart w:id="84" w:name="_Toc82536201"/>
      <w:bookmarkStart w:id="85" w:name="_Toc29512"/>
      <w:bookmarkStart w:id="86" w:name="_Toc89952494"/>
      <w:bookmarkStart w:id="87" w:name="_Toc36635769"/>
      <w:bookmarkStart w:id="88" w:name="_Toc21102568"/>
      <w:bookmarkStart w:id="89" w:name="_Toc58917747"/>
      <w:bookmarkStart w:id="90" w:name="_Toc14309"/>
      <w:bookmarkStart w:id="91" w:name="_Toc29810417"/>
      <w:bookmarkStart w:id="92" w:name="_Toc98766310"/>
      <w:bookmarkStart w:id="93" w:name="_Toc74915568"/>
      <w:bookmarkStart w:id="94" w:name="_Toc152656504"/>
      <w:bookmarkStart w:id="95" w:name="_Toc121818315"/>
      <w:bookmarkStart w:id="96" w:name="_Toc121818539"/>
      <w:r>
        <w:t>4.1</w:t>
      </w:r>
      <w:r>
        <w:tab/>
        <w:t>Measurement uncertainties and test requirements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5"/>
      <w:bookmarkEnd w:id="96"/>
    </w:p>
    <w:p w14:paraId="26D8A5F6" w14:textId="77777777" w:rsidR="004D3FFD" w:rsidRDefault="00000000">
      <w:pPr>
        <w:pStyle w:val="Heading3"/>
      </w:pPr>
      <w:bookmarkStart w:id="97" w:name="_Toc58860041"/>
      <w:bookmarkStart w:id="98" w:name="_Toc89955042"/>
      <w:bookmarkStart w:id="99" w:name="_Toc29809602"/>
      <w:bookmarkStart w:id="100" w:name="_Toc66727851"/>
      <w:bookmarkStart w:id="101" w:name="_Toc36644977"/>
      <w:bookmarkStart w:id="102" w:name="_Toc22723"/>
      <w:bookmarkStart w:id="103" w:name="_Toc37272031"/>
      <w:bookmarkStart w:id="104" w:name="_Toc53182300"/>
      <w:bookmarkStart w:id="105" w:name="_Toc82595011"/>
      <w:bookmarkStart w:id="106" w:name="_Toc21099804"/>
      <w:bookmarkStart w:id="107" w:name="_Toc58862545"/>
      <w:bookmarkStart w:id="108" w:name="_Toc76544911"/>
      <w:bookmarkStart w:id="109" w:name="_Toc106201224"/>
      <w:bookmarkStart w:id="110" w:name="_Toc74961654"/>
      <w:bookmarkStart w:id="111" w:name="_Toc115191077"/>
      <w:bookmarkStart w:id="112" w:name="_Toc61182538"/>
      <w:bookmarkStart w:id="113" w:name="_Toc98773465"/>
      <w:bookmarkStart w:id="114" w:name="_Toc23366"/>
      <w:bookmarkStart w:id="115" w:name="_Toc75242565"/>
      <w:bookmarkStart w:id="116" w:name="_Toc45884277"/>
      <w:bookmarkStart w:id="117" w:name="_Toc121818316"/>
      <w:bookmarkStart w:id="118" w:name="_Toc121818540"/>
      <w:r>
        <w:t>4.1.1</w:t>
      </w:r>
      <w:r>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19" w:name="_Toc37272032"/>
      <w:bookmarkStart w:id="120" w:name="_Toc106201225"/>
      <w:bookmarkStart w:id="121" w:name="_Toc76544912"/>
      <w:bookmarkStart w:id="122" w:name="_Toc31062"/>
      <w:bookmarkStart w:id="123" w:name="_Toc53182301"/>
      <w:bookmarkStart w:id="124" w:name="_Toc45884278"/>
      <w:bookmarkStart w:id="125" w:name="_Toc36644978"/>
      <w:bookmarkStart w:id="126" w:name="_Toc58862546"/>
      <w:bookmarkStart w:id="127" w:name="_Toc19906"/>
      <w:bookmarkStart w:id="128" w:name="_Toc29809603"/>
      <w:bookmarkStart w:id="129" w:name="_Toc98773466"/>
      <w:bookmarkStart w:id="130" w:name="_Toc21099805"/>
      <w:bookmarkStart w:id="131" w:name="_Toc82595012"/>
      <w:bookmarkStart w:id="132" w:name="_Toc115191078"/>
      <w:bookmarkStart w:id="133" w:name="_Toc58860042"/>
      <w:bookmarkStart w:id="134" w:name="_Toc75242566"/>
      <w:bookmarkStart w:id="135" w:name="_Toc61182539"/>
      <w:bookmarkStart w:id="136" w:name="_Toc89955043"/>
      <w:bookmarkStart w:id="137" w:name="_Toc74961655"/>
      <w:bookmarkStart w:id="138" w:name="_Toc66727852"/>
      <w:bookmarkStart w:id="139" w:name="_Toc121818317"/>
      <w:bookmarkStart w:id="140" w:name="_Toc121818541"/>
      <w:r>
        <w:t>4.1.2</w:t>
      </w:r>
      <w:r>
        <w:tab/>
        <w:t>Acceptable uncertainty of Test System</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EC263B9" w14:textId="77777777" w:rsidR="004D3FFD" w:rsidRDefault="00000000">
      <w:pPr>
        <w:pStyle w:val="Heading4"/>
        <w:rPr>
          <w:rFonts w:cs="Arial"/>
        </w:rPr>
      </w:pPr>
      <w:bookmarkStart w:id="141" w:name="_Toc23591"/>
      <w:bookmarkStart w:id="142" w:name="_Toc137"/>
      <w:bookmarkStart w:id="143" w:name="_Toc121818318"/>
      <w:bookmarkStart w:id="144" w:name="_Toc121818542"/>
      <w:r>
        <w:rPr>
          <w:rFonts w:cs="Arial"/>
        </w:rPr>
        <w:t>4.1.2.1</w:t>
      </w:r>
      <w:r>
        <w:rPr>
          <w:rFonts w:cs="Arial"/>
        </w:rPr>
        <w:tab/>
        <w:t>General</w:t>
      </w:r>
      <w:bookmarkEnd w:id="141"/>
      <w:bookmarkEnd w:id="142"/>
      <w:bookmarkEnd w:id="143"/>
      <w:bookmarkEnd w:id="144"/>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145" w:name="_Toc115191080"/>
      <w:bookmarkStart w:id="146" w:name="_Toc21099807"/>
      <w:bookmarkStart w:id="147" w:name="_Toc66727854"/>
      <w:bookmarkStart w:id="148" w:name="_Toc58860044"/>
      <w:bookmarkStart w:id="149" w:name="_Toc61182541"/>
      <w:bookmarkStart w:id="150" w:name="_Toc29809605"/>
      <w:bookmarkStart w:id="151" w:name="_Toc98773468"/>
      <w:bookmarkStart w:id="152" w:name="_Toc75242568"/>
      <w:bookmarkStart w:id="153" w:name="_Toc53182303"/>
      <w:bookmarkStart w:id="154" w:name="_Toc76544914"/>
      <w:bookmarkStart w:id="155" w:name="_Toc106201227"/>
      <w:bookmarkStart w:id="156" w:name="_Toc36644980"/>
      <w:bookmarkStart w:id="157" w:name="_Toc37272034"/>
      <w:bookmarkStart w:id="158" w:name="_Toc58862548"/>
      <w:bookmarkStart w:id="159" w:name="_Toc82595014"/>
      <w:bookmarkStart w:id="160" w:name="_Toc74961657"/>
      <w:bookmarkStart w:id="161" w:name="_Toc45884280"/>
      <w:bookmarkStart w:id="162" w:name="_Toc89955045"/>
      <w:bookmarkStart w:id="163" w:name="_Toc14561"/>
      <w:bookmarkStart w:id="164" w:name="_Toc21789"/>
      <w:bookmarkStart w:id="165" w:name="_Toc121818319"/>
      <w:bookmarkStart w:id="166" w:name="_Toc121818543"/>
      <w:r>
        <w:rPr>
          <w:rFonts w:cs="Arial"/>
        </w:rPr>
        <w:t>4.1.2.2</w:t>
      </w:r>
      <w:r>
        <w:rPr>
          <w:rFonts w:cs="Arial"/>
        </w:rPr>
        <w:tab/>
        <w:t>Radiated characteristics measurement</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Pr>
          <w:rFonts w:cs="Arial"/>
        </w:rPr>
        <w:t>s</w:t>
      </w:r>
      <w:bookmarkEnd w:id="163"/>
      <w:bookmarkEnd w:id="164"/>
      <w:bookmarkEnd w:id="165"/>
      <w:bookmarkEnd w:id="166"/>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167" w:name="_Toc36644983"/>
      <w:bookmarkStart w:id="168" w:name="_Toc66727857"/>
      <w:bookmarkStart w:id="169" w:name="_Toc58860047"/>
      <w:bookmarkStart w:id="170" w:name="_Toc21099810"/>
      <w:bookmarkStart w:id="171" w:name="_Toc98773471"/>
      <w:bookmarkStart w:id="172" w:name="_Toc74961660"/>
      <w:bookmarkStart w:id="173" w:name="_Toc89955048"/>
      <w:bookmarkStart w:id="174" w:name="_Toc53182306"/>
      <w:bookmarkStart w:id="175" w:name="_Toc106201230"/>
      <w:bookmarkStart w:id="176" w:name="_Toc29809608"/>
      <w:bookmarkStart w:id="177" w:name="_Toc82595017"/>
      <w:bookmarkStart w:id="178" w:name="_Toc75242571"/>
      <w:bookmarkStart w:id="179" w:name="_Toc19446"/>
      <w:bookmarkStart w:id="180" w:name="_Toc15554"/>
      <w:bookmarkStart w:id="181" w:name="_Toc61182544"/>
      <w:bookmarkStart w:id="182" w:name="_Toc45884283"/>
      <w:bookmarkStart w:id="183" w:name="_Toc76544917"/>
      <w:bookmarkStart w:id="184" w:name="_Toc115191083"/>
      <w:bookmarkStart w:id="185" w:name="_Toc58862551"/>
      <w:bookmarkStart w:id="186" w:name="_Toc37272037"/>
      <w:bookmarkStart w:id="187" w:name="_Toc121818320"/>
      <w:bookmarkStart w:id="188" w:name="_Toc121818544"/>
      <w:r>
        <w:rPr>
          <w:lang w:eastAsia="sv-SE"/>
        </w:rPr>
        <w:t>4.1.</w:t>
      </w:r>
      <w:r>
        <w:t>3</w:t>
      </w:r>
      <w:r>
        <w:rPr>
          <w:lang w:eastAsia="sv-SE"/>
        </w:rPr>
        <w:tab/>
        <w:t>Interpretation of measurement results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189" w:name="_Toc45885798"/>
      <w:bookmarkStart w:id="190" w:name="_Toc89952502"/>
      <w:bookmarkStart w:id="191" w:name="_Toc5901"/>
      <w:bookmarkStart w:id="192" w:name="_Toc76114201"/>
      <w:bookmarkStart w:id="193" w:name="_Toc82536209"/>
      <w:bookmarkStart w:id="194" w:name="_Toc28143"/>
      <w:bookmarkStart w:id="195" w:name="_Toc58917755"/>
      <w:bookmarkStart w:id="196" w:name="_Toc66693624"/>
      <w:bookmarkStart w:id="197" w:name="_Toc36635777"/>
      <w:bookmarkStart w:id="198" w:name="_Toc58915574"/>
      <w:bookmarkStart w:id="199" w:name="_Toc21102576"/>
      <w:bookmarkStart w:id="200" w:name="_Toc74915576"/>
      <w:bookmarkStart w:id="201" w:name="_Toc29810425"/>
      <w:bookmarkStart w:id="202" w:name="_Toc76544087"/>
      <w:bookmarkStart w:id="203" w:name="_Toc37272723"/>
      <w:bookmarkStart w:id="204" w:name="_Toc53182907"/>
      <w:bookmarkStart w:id="205" w:name="_Toc11403"/>
      <w:bookmarkStart w:id="206" w:name="_Toc4461"/>
      <w:bookmarkStart w:id="207" w:name="_Toc98766318"/>
      <w:bookmarkStart w:id="208" w:name="_Toc121818321"/>
      <w:bookmarkStart w:id="209" w:name="_Toc121818545"/>
      <w:r>
        <w:t>4.2</w:t>
      </w:r>
      <w:r>
        <w:tab/>
        <w:t>Radiated requirement reference points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210" w:name="_Toc37272724"/>
      <w:bookmarkStart w:id="211" w:name="_Toc9994"/>
      <w:bookmarkStart w:id="212" w:name="_Toc58917756"/>
      <w:bookmarkStart w:id="213" w:name="_Toc21102577"/>
      <w:bookmarkStart w:id="214" w:name="_Toc45885799"/>
      <w:bookmarkStart w:id="215" w:name="_Toc98766319"/>
      <w:bookmarkStart w:id="216" w:name="_Toc66693625"/>
      <w:bookmarkStart w:id="217" w:name="_Toc74915577"/>
      <w:bookmarkStart w:id="218" w:name="_Toc36635778"/>
      <w:bookmarkStart w:id="219" w:name="_Toc76544088"/>
      <w:bookmarkStart w:id="220" w:name="_Toc14094"/>
      <w:bookmarkStart w:id="221" w:name="_Toc76114202"/>
      <w:bookmarkStart w:id="222" w:name="_Toc58915575"/>
      <w:bookmarkStart w:id="223" w:name="_Toc17573"/>
      <w:bookmarkStart w:id="224" w:name="_Toc82536210"/>
      <w:bookmarkStart w:id="225" w:name="_Toc4793"/>
      <w:bookmarkStart w:id="226" w:name="_Toc29810426"/>
      <w:bookmarkStart w:id="227" w:name="_Toc53182908"/>
      <w:bookmarkStart w:id="228" w:name="_Toc89952503"/>
      <w:bookmarkStart w:id="229" w:name="_Toc121818322"/>
      <w:bookmarkStart w:id="230" w:name="_Toc121818546"/>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7629438" w14:textId="60F6D492" w:rsidR="004D3FFD" w:rsidRDefault="00000000" w:rsidP="00163FEB">
      <w:pPr>
        <w:pStyle w:val="Heading3"/>
        <w:rPr>
          <w:rFonts w:eastAsia="SimSun"/>
          <w:lang w:eastAsia="zh-CN"/>
        </w:rPr>
      </w:pPr>
      <w:bookmarkStart w:id="231" w:name="_Toc121818323"/>
      <w:bookmarkStart w:id="232" w:name="_Toc121818547"/>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231"/>
      <w:bookmarkEnd w:id="232"/>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233" w:name="_Toc121818324"/>
      <w:bookmarkStart w:id="234" w:name="_Toc121818548"/>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233"/>
      <w:bookmarkEnd w:id="234"/>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pPr>
        <w:pStyle w:val="B1"/>
      </w:pPr>
      <w:r>
        <w:t>-</w:t>
      </w:r>
      <w:r>
        <w:tab/>
        <w:t>Wide Area repeaters are characterised by requirements derived from Macro Cell and/or Micro Cell scenarios.</w:t>
      </w:r>
    </w:p>
    <w:p w14:paraId="1250AD62" w14:textId="77777777" w:rsidR="004D3FFD" w:rsidRDefault="00000000">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235" w:name="_Toc2075"/>
      <w:bookmarkStart w:id="236" w:name="_Toc18438"/>
      <w:bookmarkStart w:id="237" w:name="_Toc15285"/>
      <w:bookmarkStart w:id="238" w:name="_Toc9040"/>
      <w:bookmarkStart w:id="239" w:name="_Toc121818325"/>
      <w:bookmarkStart w:id="240" w:name="_Toc121818549"/>
      <w:bookmarkEnd w:id="94"/>
      <w:r>
        <w:t>4.</w:t>
      </w:r>
      <w:r>
        <w:rPr>
          <w:rFonts w:hint="eastAsia"/>
          <w:lang w:eastAsia="zh-CN"/>
        </w:rPr>
        <w:t>4</w:t>
      </w:r>
      <w:r>
        <w:tab/>
        <w:t>Regional requirements</w:t>
      </w:r>
      <w:bookmarkEnd w:id="235"/>
      <w:bookmarkEnd w:id="236"/>
      <w:bookmarkEnd w:id="237"/>
      <w:bookmarkEnd w:id="238"/>
      <w:bookmarkEnd w:id="239"/>
      <w:bookmarkEnd w:id="240"/>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241" w:name="_Toc10636"/>
      <w:bookmarkStart w:id="242" w:name="_Toc14176"/>
      <w:bookmarkStart w:id="243" w:name="_Toc12578"/>
      <w:bookmarkStart w:id="244" w:name="_Toc11181"/>
    </w:p>
    <w:p w14:paraId="6FFFE5F9" w14:textId="0BEA3F57" w:rsidR="004D3FFD" w:rsidRDefault="00000000">
      <w:pPr>
        <w:pStyle w:val="Heading2"/>
        <w:rPr>
          <w:lang w:eastAsia="zh-CN"/>
        </w:rPr>
      </w:pPr>
      <w:bookmarkStart w:id="245" w:name="_Toc121818326"/>
      <w:bookmarkStart w:id="246" w:name="_Toc121818550"/>
      <w:r>
        <w:t>4.</w:t>
      </w:r>
      <w:r>
        <w:rPr>
          <w:rFonts w:hint="eastAsia"/>
          <w:lang w:eastAsia="zh-CN"/>
        </w:rPr>
        <w:t>5</w:t>
      </w:r>
      <w:r>
        <w:tab/>
      </w:r>
      <w:r>
        <w:rPr>
          <w:rFonts w:hint="eastAsia"/>
          <w:lang w:val="en-US" w:eastAsia="zh-CN"/>
        </w:rPr>
        <w:t>Repeater</w:t>
      </w:r>
      <w:r>
        <w:rPr>
          <w:rFonts w:cs="v4.2.0"/>
        </w:rPr>
        <w:t xml:space="preserve"> configurations</w:t>
      </w:r>
      <w:bookmarkEnd w:id="241"/>
      <w:bookmarkEnd w:id="242"/>
      <w:bookmarkEnd w:id="243"/>
      <w:bookmarkEnd w:id="244"/>
      <w:bookmarkEnd w:id="245"/>
      <w:bookmarkEnd w:id="246"/>
    </w:p>
    <w:p w14:paraId="47266DCE" w14:textId="77777777" w:rsidR="004D3FFD" w:rsidRDefault="00000000">
      <w:pPr>
        <w:pStyle w:val="Heading3"/>
      </w:pPr>
      <w:bookmarkStart w:id="247" w:name="_Toc27263"/>
      <w:bookmarkStart w:id="248" w:name="_Toc36635781"/>
      <w:bookmarkStart w:id="249" w:name="_Toc82536213"/>
      <w:bookmarkStart w:id="250" w:name="_Toc74915580"/>
      <w:bookmarkStart w:id="251" w:name="_Toc21102580"/>
      <w:bookmarkStart w:id="252" w:name="_Toc14779"/>
      <w:bookmarkStart w:id="253" w:name="_Toc45885802"/>
      <w:bookmarkStart w:id="254" w:name="_Toc58917759"/>
      <w:bookmarkStart w:id="255" w:name="_Toc37272727"/>
      <w:bookmarkStart w:id="256" w:name="_Toc76544091"/>
      <w:bookmarkStart w:id="257" w:name="_Toc66693628"/>
      <w:bookmarkStart w:id="258" w:name="_Toc89952506"/>
      <w:bookmarkStart w:id="259" w:name="_Toc21847"/>
      <w:bookmarkStart w:id="260" w:name="_Toc53182911"/>
      <w:bookmarkStart w:id="261" w:name="_Toc58915578"/>
      <w:bookmarkStart w:id="262" w:name="_Toc22454"/>
      <w:bookmarkStart w:id="263" w:name="_Toc29810429"/>
      <w:bookmarkStart w:id="264" w:name="_Toc76114205"/>
      <w:bookmarkStart w:id="265" w:name="_Toc98766322"/>
      <w:bookmarkStart w:id="266" w:name="_Toc121818327"/>
      <w:bookmarkStart w:id="267" w:name="_Toc121818551"/>
      <w:r>
        <w:t>4.5.1</w:t>
      </w:r>
      <w:r>
        <w:tab/>
      </w:r>
      <w:r>
        <w:rPr>
          <w:rFonts w:hint="eastAsia"/>
          <w:lang w:val="en-US" w:eastAsia="zh-CN"/>
        </w:rPr>
        <w:t>Downlink</w:t>
      </w:r>
      <w:r>
        <w:t xml:space="preserve"> configurations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268" w:name="_Toc45885803"/>
      <w:bookmarkStart w:id="269" w:name="_Toc66693629"/>
      <w:bookmarkStart w:id="270" w:name="_Toc89952507"/>
      <w:bookmarkStart w:id="271" w:name="_Toc9311"/>
      <w:bookmarkStart w:id="272" w:name="_Toc29810430"/>
      <w:bookmarkStart w:id="273" w:name="_Toc17583"/>
      <w:bookmarkStart w:id="274" w:name="_Toc37272728"/>
      <w:bookmarkStart w:id="275" w:name="_Toc82536214"/>
      <w:bookmarkStart w:id="276" w:name="_Toc1906"/>
      <w:bookmarkStart w:id="277" w:name="_Toc74915581"/>
      <w:bookmarkStart w:id="278" w:name="_Toc76544092"/>
      <w:bookmarkStart w:id="279" w:name="_Toc58917760"/>
      <w:bookmarkStart w:id="280" w:name="_Toc53182912"/>
      <w:bookmarkStart w:id="281" w:name="_Toc58915579"/>
      <w:bookmarkStart w:id="282" w:name="_Toc20868"/>
      <w:bookmarkStart w:id="283" w:name="_Toc36635782"/>
      <w:bookmarkStart w:id="284" w:name="_Toc76114206"/>
      <w:bookmarkStart w:id="285" w:name="_Toc98766323"/>
      <w:bookmarkStart w:id="286" w:name="_Toc21102581"/>
      <w:bookmarkStart w:id="287" w:name="_Toc121818328"/>
      <w:bookmarkStart w:id="288" w:name="_Toc121818552"/>
      <w:r>
        <w:t>4.5.2</w:t>
      </w:r>
      <w:r>
        <w:tab/>
      </w:r>
      <w:r>
        <w:rPr>
          <w:rFonts w:hint="eastAsia"/>
          <w:lang w:val="en-US" w:eastAsia="zh-CN"/>
        </w:rPr>
        <w:t>Uplink</w:t>
      </w:r>
      <w:r>
        <w:t xml:space="preserve"> configurations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289" w:name="_Toc29810431"/>
      <w:bookmarkStart w:id="290" w:name="_Toc27948"/>
      <w:bookmarkStart w:id="291" w:name="_Toc74915582"/>
      <w:bookmarkStart w:id="292" w:name="_Toc36635783"/>
      <w:bookmarkStart w:id="293" w:name="_Toc53182913"/>
      <w:bookmarkStart w:id="294" w:name="_Toc27044"/>
      <w:bookmarkStart w:id="295" w:name="_Toc76544093"/>
      <w:bookmarkStart w:id="296" w:name="_Toc9870"/>
      <w:bookmarkStart w:id="297" w:name="_Toc98766324"/>
      <w:bookmarkStart w:id="298" w:name="_Toc66693630"/>
      <w:bookmarkStart w:id="299" w:name="_Toc76114207"/>
      <w:bookmarkStart w:id="300" w:name="_Toc82536215"/>
      <w:bookmarkStart w:id="301" w:name="_Toc37272729"/>
      <w:bookmarkStart w:id="302" w:name="_Toc89952508"/>
      <w:bookmarkStart w:id="303" w:name="_Toc58917761"/>
      <w:bookmarkStart w:id="304" w:name="_Toc45885804"/>
      <w:bookmarkStart w:id="305" w:name="_Toc21102582"/>
      <w:bookmarkStart w:id="306" w:name="_Toc13442"/>
      <w:bookmarkStart w:id="307" w:name="_Toc58915580"/>
      <w:bookmarkStart w:id="308" w:name="_Toc121818329"/>
      <w:bookmarkStart w:id="309" w:name="_Toc121818553"/>
      <w:r>
        <w:t>4.5.3</w:t>
      </w:r>
      <w:r>
        <w:tab/>
        <w:t>Power supply options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310" w:name="_Toc36635785"/>
      <w:bookmarkStart w:id="311" w:name="_Toc74915584"/>
      <w:bookmarkStart w:id="312" w:name="_Toc11077"/>
      <w:bookmarkStart w:id="313" w:name="_Toc66693632"/>
      <w:bookmarkStart w:id="314" w:name="_Toc11219"/>
      <w:bookmarkStart w:id="315" w:name="_Toc98766326"/>
      <w:bookmarkStart w:id="316" w:name="_Toc29810433"/>
      <w:bookmarkStart w:id="317" w:name="_Toc82536217"/>
      <w:bookmarkStart w:id="318" w:name="_Toc21102584"/>
      <w:bookmarkStart w:id="319" w:name="_Toc76544095"/>
      <w:bookmarkStart w:id="320" w:name="_Toc24772"/>
      <w:bookmarkStart w:id="321" w:name="_Toc58915582"/>
      <w:bookmarkStart w:id="322" w:name="_Toc76114209"/>
      <w:bookmarkStart w:id="323" w:name="_Toc37272731"/>
      <w:bookmarkStart w:id="324" w:name="_Toc45885806"/>
      <w:bookmarkStart w:id="325" w:name="_Toc24148"/>
      <w:bookmarkStart w:id="326" w:name="_Toc89952510"/>
      <w:bookmarkStart w:id="327" w:name="_Toc53182915"/>
      <w:bookmarkStart w:id="328" w:name="_Toc58917763"/>
      <w:bookmarkStart w:id="329" w:name="_Toc121818330"/>
      <w:bookmarkStart w:id="330" w:name="_Toc121818554"/>
      <w:r>
        <w:rPr>
          <w:rFonts w:cs="v4.2.0"/>
        </w:rPr>
        <w:t>4.6</w:t>
      </w:r>
      <w:r>
        <w:rPr>
          <w:rFonts w:cs="v4.2.0"/>
        </w:rPr>
        <w:tab/>
        <w:t>Manufacturer</w:t>
      </w:r>
      <w:r>
        <w:rPr>
          <w:lang w:eastAsia="zh-CN"/>
        </w:rPr>
        <w:t>'</w:t>
      </w:r>
      <w:r>
        <w:rPr>
          <w:rFonts w:cs="v4.2.0"/>
        </w:rPr>
        <w:t>s declarations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7B3839AA"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14:paraId="66470B78" w14:textId="77777777" w:rsidR="00600353" w:rsidRDefault="00600353" w:rsidP="00600353">
      <w:bookmarkStart w:id="331" w:name="_Toc4221"/>
      <w:bookmarkStart w:id="332" w:name="_Toc13051"/>
      <w:bookmarkStart w:id="333" w:name="_Toc58917764"/>
      <w:bookmarkStart w:id="334" w:name="_Toc3979"/>
      <w:bookmarkStart w:id="335" w:name="_Toc58915583"/>
      <w:bookmarkStart w:id="336" w:name="_Toc76114210"/>
      <w:bookmarkStart w:id="337" w:name="_Toc36635786"/>
      <w:bookmarkStart w:id="338" w:name="_Toc21102585"/>
      <w:bookmarkStart w:id="339" w:name="_Toc82536218"/>
      <w:bookmarkStart w:id="340" w:name="_Toc98766327"/>
      <w:bookmarkStart w:id="341" w:name="_Toc45885807"/>
      <w:bookmarkStart w:id="342" w:name="_Toc66693633"/>
      <w:bookmarkStart w:id="343" w:name="_Toc89952511"/>
      <w:bookmarkStart w:id="344" w:name="_Toc76544096"/>
      <w:bookmarkStart w:id="345" w:name="_Toc37272732"/>
      <w:bookmarkStart w:id="346" w:name="_Toc74915585"/>
      <w:bookmarkStart w:id="347" w:name="_Toc29810434"/>
      <w:bookmarkStart w:id="348" w:name="_Toc24121"/>
      <w:bookmarkStart w:id="349" w:name="_Toc53182916"/>
    </w:p>
    <w:p w14:paraId="74F13568" w14:textId="5A3CB70B" w:rsidR="004D3FFD" w:rsidRDefault="00000000">
      <w:pPr>
        <w:pStyle w:val="Heading2"/>
      </w:pPr>
      <w:bookmarkStart w:id="350" w:name="_Toc121818331"/>
      <w:bookmarkStart w:id="351" w:name="_Toc121818555"/>
      <w:r>
        <w:t>4.7</w:t>
      </w:r>
      <w:r>
        <w:tab/>
        <w:t>Test configurations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9ACBAB" w14:textId="77777777" w:rsidR="004D3FFD" w:rsidRDefault="00000000">
      <w:pPr>
        <w:pStyle w:val="Heading3"/>
        <w:rPr>
          <w:lang w:eastAsia="zh-CN"/>
        </w:rPr>
      </w:pPr>
      <w:bookmarkStart w:id="352" w:name="_Toc74915586"/>
      <w:bookmarkStart w:id="353" w:name="_Toc82536219"/>
      <w:bookmarkStart w:id="354" w:name="_Toc76544097"/>
      <w:bookmarkStart w:id="355" w:name="_Toc29810435"/>
      <w:bookmarkStart w:id="356" w:name="_Toc37272733"/>
      <w:bookmarkStart w:id="357" w:name="_Toc36635787"/>
      <w:bookmarkStart w:id="358" w:name="_Toc58915584"/>
      <w:bookmarkStart w:id="359" w:name="_Toc19730"/>
      <w:bookmarkStart w:id="360" w:name="_Toc66693634"/>
      <w:bookmarkStart w:id="361" w:name="_Toc53182917"/>
      <w:bookmarkStart w:id="362" w:name="_Toc14403"/>
      <w:bookmarkStart w:id="363" w:name="_Toc58917765"/>
      <w:bookmarkStart w:id="364" w:name="_Toc45885808"/>
      <w:bookmarkStart w:id="365" w:name="_Toc21102586"/>
      <w:bookmarkStart w:id="366" w:name="_Toc76114211"/>
      <w:bookmarkStart w:id="367" w:name="_Toc121818332"/>
      <w:bookmarkStart w:id="368" w:name="_Toc121818556"/>
      <w:r>
        <w:rPr>
          <w:lang w:eastAsia="zh-CN"/>
        </w:rPr>
        <w:t>4.7.1</w:t>
      </w:r>
      <w:r>
        <w:rPr>
          <w:lang w:eastAsia="zh-CN"/>
        </w:rPr>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369" w:name="_Toc21102587"/>
      <w:bookmarkStart w:id="370" w:name="_Toc58917766"/>
      <w:bookmarkStart w:id="371" w:name="_Toc76544098"/>
      <w:bookmarkStart w:id="372" w:name="_Toc76114212"/>
      <w:bookmarkStart w:id="373" w:name="_Toc37272734"/>
      <w:bookmarkStart w:id="374" w:name="_Toc82536220"/>
      <w:bookmarkStart w:id="375" w:name="_Toc29810436"/>
      <w:bookmarkStart w:id="376" w:name="_Toc74915587"/>
      <w:bookmarkStart w:id="377" w:name="_Toc66693635"/>
      <w:bookmarkStart w:id="378" w:name="_Toc58915585"/>
      <w:bookmarkStart w:id="379" w:name="_Toc53182918"/>
      <w:bookmarkStart w:id="380" w:name="_Toc45885809"/>
      <w:bookmarkStart w:id="381" w:name="_Toc36635788"/>
      <w:bookmarkStart w:id="382" w:name="_Toc121818333"/>
      <w:bookmarkStart w:id="383" w:name="_Toc121818557"/>
      <w:r>
        <w:rPr>
          <w:lang w:eastAsia="zh-CN"/>
        </w:rPr>
        <w:t>4.7.2</w:t>
      </w:r>
      <w:r>
        <w:rPr>
          <w:lang w:eastAsia="zh-CN"/>
        </w:rPr>
        <w:tab/>
        <w:t>Test signal configurations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54D6F88" w14:textId="77777777" w:rsidR="004D3FFD" w:rsidRDefault="00000000" w:rsidP="00163FEB">
      <w:pPr>
        <w:pStyle w:val="Heading4"/>
        <w:rPr>
          <w:lang w:eastAsia="ja-JP"/>
        </w:rPr>
      </w:pPr>
      <w:bookmarkStart w:id="384" w:name="_Toc21102588"/>
      <w:bookmarkStart w:id="385" w:name="_Toc58917767"/>
      <w:bookmarkStart w:id="386" w:name="_Toc37272735"/>
      <w:bookmarkStart w:id="387" w:name="_Toc76114213"/>
      <w:bookmarkStart w:id="388" w:name="_Toc82536221"/>
      <w:bookmarkStart w:id="389" w:name="_Toc66693636"/>
      <w:bookmarkStart w:id="390" w:name="_Toc36635789"/>
      <w:bookmarkStart w:id="391" w:name="_Toc53182919"/>
      <w:bookmarkStart w:id="392" w:name="_Toc29810437"/>
      <w:bookmarkStart w:id="393" w:name="_Toc45885810"/>
      <w:bookmarkStart w:id="394" w:name="_Toc76544099"/>
      <w:bookmarkStart w:id="395" w:name="_Toc58915586"/>
      <w:bookmarkStart w:id="396" w:name="_Toc74915588"/>
      <w:bookmarkStart w:id="397" w:name="_Toc121818334"/>
      <w:bookmarkStart w:id="398" w:name="_Toc121818558"/>
      <w:r>
        <w:rPr>
          <w:lang w:eastAsia="ja-JP"/>
        </w:rPr>
        <w:t>4.7.2.1</w:t>
      </w:r>
      <w:r>
        <w:rPr>
          <w:lang w:eastAsia="ja-JP"/>
        </w:rPr>
        <w:tab/>
        <w:t>Test signal used to build Test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pPr>
              <w:pStyle w:val="TAL"/>
              <w:rPr>
                <w:lang w:val="en-US" w:eastAsia="ja-JP"/>
              </w:rPr>
            </w:pPr>
            <w:r>
              <w:rPr>
                <w:lang w:val="en-US" w:eastAsia="ja-JP"/>
              </w:rPr>
              <w:t>TC signal</w:t>
            </w:r>
          </w:p>
        </w:tc>
        <w:tc>
          <w:tcPr>
            <w:tcW w:w="1968" w:type="dxa"/>
          </w:tcPr>
          <w:p w14:paraId="351160F6" w14:textId="77777777" w:rsidR="004D3FFD"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pPr>
              <w:pStyle w:val="TAL"/>
              <w:rPr>
                <w:lang w:eastAsia="ja-JP"/>
              </w:rPr>
            </w:pPr>
            <w:r>
              <w:rPr>
                <w:lang w:val="en-US" w:eastAsia="ja-JP"/>
              </w:rPr>
              <w:t>characteristics</w:t>
            </w:r>
          </w:p>
        </w:tc>
        <w:tc>
          <w:tcPr>
            <w:tcW w:w="1968" w:type="dxa"/>
          </w:tcPr>
          <w:p w14:paraId="194150F7" w14:textId="77777777" w:rsidR="004D3FFD" w:rsidRDefault="00000000">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22758F45"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399" w:name="_Toc74915589"/>
      <w:bookmarkStart w:id="400" w:name="_Toc58917768"/>
      <w:bookmarkStart w:id="401" w:name="_Toc53182920"/>
      <w:bookmarkStart w:id="402" w:name="_Toc37272736"/>
      <w:bookmarkStart w:id="403" w:name="_Toc76544100"/>
      <w:bookmarkStart w:id="404" w:name="_Toc45885811"/>
      <w:bookmarkStart w:id="405" w:name="_Toc29810438"/>
      <w:bookmarkStart w:id="406" w:name="_Toc58915587"/>
      <w:bookmarkStart w:id="407" w:name="_Toc82536222"/>
      <w:bookmarkStart w:id="408" w:name="_Toc36635790"/>
      <w:bookmarkStart w:id="409" w:name="_Toc66693637"/>
      <w:bookmarkStart w:id="410" w:name="_Toc21102589"/>
      <w:bookmarkStart w:id="411" w:name="_Toc76114214"/>
      <w:bookmarkStart w:id="412" w:name="_Toc121818335"/>
      <w:bookmarkStart w:id="413" w:name="_Toc121818559"/>
      <w:r>
        <w:rPr>
          <w:lang w:eastAsia="zh-CN"/>
        </w:rPr>
        <w:lastRenderedPageBreak/>
        <w:t>4</w:t>
      </w:r>
      <w:bookmarkStart w:id="414" w:name="_Hlk517255432"/>
      <w:r>
        <w:rPr>
          <w:lang w:eastAsia="zh-CN"/>
        </w:rPr>
        <w:t>.7.2</w:t>
      </w:r>
      <w:bookmarkEnd w:id="414"/>
      <w:r>
        <w:rPr>
          <w:lang w:eastAsia="zh-CN"/>
        </w:rPr>
        <w:t>.2</w:t>
      </w:r>
      <w:r>
        <w:rPr>
          <w:lang w:eastAsia="zh-CN"/>
        </w:rPr>
        <w:tab/>
        <w:t>RTC1: Contiguous spectrum operation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BDDE484" w14:textId="77777777" w:rsidR="004D3FFD" w:rsidRDefault="00000000">
      <w:pPr>
        <w:rPr>
          <w:lang w:eastAsia="zh-CN"/>
        </w:rPr>
      </w:pPr>
      <w:bookmarkStart w:id="415" w:name="_Toc58917769"/>
      <w:bookmarkStart w:id="416" w:name="_Toc58915588"/>
      <w:bookmarkStart w:id="417" w:name="_Toc82536223"/>
      <w:bookmarkStart w:id="418" w:name="_Toc76544101"/>
      <w:bookmarkStart w:id="419" w:name="_Toc21102590"/>
      <w:bookmarkStart w:id="420" w:name="_Toc29810439"/>
      <w:bookmarkStart w:id="421" w:name="_Toc66693638"/>
      <w:bookmarkStart w:id="422" w:name="_Toc36635791"/>
      <w:bookmarkStart w:id="423" w:name="_Toc74915590"/>
      <w:bookmarkStart w:id="424" w:name="_Toc76114215"/>
      <w:bookmarkStart w:id="425" w:name="_Toc53182921"/>
      <w:bookmarkStart w:id="426" w:name="_Toc45885812"/>
      <w:bookmarkStart w:id="427"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428" w:name="_Toc121818336"/>
      <w:bookmarkStart w:id="429" w:name="_Toc121818560"/>
      <w:r>
        <w:rPr>
          <w:lang w:eastAsia="ja-JP"/>
        </w:rPr>
        <w:t>4</w:t>
      </w:r>
      <w:r>
        <w:rPr>
          <w:lang w:eastAsia="zh-CN"/>
        </w:rPr>
        <w:t>.7.2</w:t>
      </w:r>
      <w:r>
        <w:rPr>
          <w:lang w:eastAsia="ja-JP"/>
        </w:rPr>
        <w:t>.2</w:t>
      </w:r>
      <w:r>
        <w:rPr>
          <w:lang w:eastAsia="zh-CN"/>
        </w:rPr>
        <w:t>.1</w:t>
      </w:r>
      <w:r>
        <w:rPr>
          <w:lang w:eastAsia="ja-JP"/>
        </w:rPr>
        <w:tab/>
        <w:t>RTC1 generation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39196537" w14:textId="77777777" w:rsidR="004D3FFD" w:rsidRDefault="00000000">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77777777" w:rsidR="004D3FFD" w:rsidRDefault="00000000">
      <w:pPr>
        <w:pStyle w:val="B1"/>
      </w:pPr>
      <w:r>
        <w:t>-</w:t>
      </w:r>
      <w:r>
        <w:tab/>
        <w:t xml:space="preserve">Declared maximum </w:t>
      </w:r>
      <w:r>
        <w:rPr>
          <w:i/>
          <w:iCs/>
        </w:rPr>
        <w:t>passband</w:t>
      </w:r>
      <w:r>
        <w:t xml:space="preserve"> Bandwidth supported shall be used;</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430" w:name="_Toc53182922"/>
      <w:bookmarkStart w:id="431" w:name="_Toc76544102"/>
      <w:bookmarkStart w:id="432" w:name="_Toc29810440"/>
      <w:bookmarkStart w:id="433" w:name="_Toc45885813"/>
      <w:bookmarkStart w:id="434" w:name="_Toc66693639"/>
      <w:bookmarkStart w:id="435" w:name="_Toc74915591"/>
      <w:bookmarkStart w:id="436" w:name="_Toc58915589"/>
      <w:bookmarkStart w:id="437" w:name="_Toc82536224"/>
      <w:bookmarkStart w:id="438" w:name="_Toc37272738"/>
      <w:bookmarkStart w:id="439" w:name="_Toc21102591"/>
      <w:bookmarkStart w:id="440" w:name="_Toc76114216"/>
      <w:bookmarkStart w:id="441" w:name="_Toc58917770"/>
      <w:bookmarkStart w:id="442" w:name="_Toc36635792"/>
      <w:bookmarkStart w:id="443" w:name="_Toc121818337"/>
      <w:bookmarkStart w:id="444" w:name="_Toc121818561"/>
      <w:r>
        <w:rPr>
          <w:lang w:eastAsia="ja-JP"/>
        </w:rPr>
        <w:t>4</w:t>
      </w:r>
      <w:r>
        <w:rPr>
          <w:lang w:eastAsia="zh-CN"/>
        </w:rPr>
        <w:t>.7.2</w:t>
      </w:r>
      <w:r>
        <w:rPr>
          <w:lang w:eastAsia="ja-JP"/>
        </w:rPr>
        <w:t>.2.</w:t>
      </w:r>
      <w:r>
        <w:rPr>
          <w:lang w:eastAsia="zh-CN"/>
        </w:rPr>
        <w:t>2</w:t>
      </w:r>
      <w:r>
        <w:rPr>
          <w:lang w:eastAsia="ja-JP"/>
        </w:rPr>
        <w:tab/>
        <w:t>RTC1 power allocation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445" w:name="_Toc66693640"/>
      <w:bookmarkStart w:id="446" w:name="_Toc45885814"/>
      <w:bookmarkStart w:id="447" w:name="_Toc36635793"/>
      <w:bookmarkStart w:id="448" w:name="_Toc53182923"/>
      <w:bookmarkStart w:id="449" w:name="_Toc58917771"/>
      <w:bookmarkStart w:id="450" w:name="_Toc29810441"/>
      <w:bookmarkStart w:id="451" w:name="_Toc82536225"/>
      <w:bookmarkStart w:id="452" w:name="_Toc76114217"/>
      <w:bookmarkStart w:id="453" w:name="_Toc74915592"/>
      <w:bookmarkStart w:id="454" w:name="_Toc37272739"/>
      <w:bookmarkStart w:id="455" w:name="_Toc76544103"/>
      <w:bookmarkStart w:id="456" w:name="_Toc58915590"/>
      <w:bookmarkStart w:id="457" w:name="_Toc21102592"/>
    </w:p>
    <w:p w14:paraId="3A98D721" w14:textId="77777777" w:rsidR="004D3FFD" w:rsidRDefault="00000000" w:rsidP="00163FEB">
      <w:pPr>
        <w:pStyle w:val="Heading4"/>
        <w:rPr>
          <w:lang w:eastAsia="ja-JP"/>
        </w:rPr>
      </w:pPr>
      <w:bookmarkStart w:id="458" w:name="_Toc82536228"/>
      <w:bookmarkStart w:id="459" w:name="_Toc66693643"/>
      <w:bookmarkStart w:id="460" w:name="_Toc58915593"/>
      <w:bookmarkStart w:id="461" w:name="_Toc37272742"/>
      <w:bookmarkStart w:id="462" w:name="_Toc53182926"/>
      <w:bookmarkStart w:id="463" w:name="_Toc45885817"/>
      <w:bookmarkStart w:id="464" w:name="_Toc21102595"/>
      <w:bookmarkStart w:id="465" w:name="_Toc36635796"/>
      <w:bookmarkStart w:id="466" w:name="_Toc58917774"/>
      <w:bookmarkStart w:id="467" w:name="_Toc76114220"/>
      <w:bookmarkStart w:id="468" w:name="_Toc74915595"/>
      <w:bookmarkStart w:id="469" w:name="_Toc28761"/>
      <w:bookmarkStart w:id="470" w:name="_Toc76544106"/>
      <w:bookmarkStart w:id="471" w:name="_Toc29810444"/>
      <w:bookmarkStart w:id="472" w:name="_Toc20375"/>
      <w:bookmarkStart w:id="473" w:name="_Toc121818338"/>
      <w:bookmarkStart w:id="474" w:name="_Toc121818562"/>
      <w:bookmarkEnd w:id="445"/>
      <w:bookmarkEnd w:id="446"/>
      <w:bookmarkEnd w:id="447"/>
      <w:bookmarkEnd w:id="448"/>
      <w:bookmarkEnd w:id="449"/>
      <w:bookmarkEnd w:id="450"/>
      <w:bookmarkEnd w:id="451"/>
      <w:bookmarkEnd w:id="452"/>
      <w:bookmarkEnd w:id="453"/>
      <w:bookmarkEnd w:id="454"/>
      <w:bookmarkEnd w:id="455"/>
      <w:bookmarkEnd w:id="456"/>
      <w:bookmarkEnd w:id="457"/>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475" w:name="_Toc58915594"/>
      <w:bookmarkStart w:id="476" w:name="_Toc28119"/>
      <w:bookmarkStart w:id="477" w:name="_Toc21102596"/>
      <w:bookmarkStart w:id="478" w:name="_Toc53182927"/>
      <w:bookmarkStart w:id="479" w:name="_Toc66693644"/>
      <w:bookmarkStart w:id="480" w:name="_Toc45885818"/>
      <w:bookmarkStart w:id="481" w:name="_Toc82536229"/>
      <w:bookmarkStart w:id="482" w:name="_Toc29810445"/>
      <w:bookmarkStart w:id="483" w:name="_Toc76544107"/>
      <w:bookmarkStart w:id="484" w:name="_Toc74915596"/>
      <w:bookmarkStart w:id="485" w:name="_Toc58917775"/>
      <w:bookmarkStart w:id="486" w:name="_Toc25153"/>
      <w:bookmarkStart w:id="487" w:name="_Toc37272743"/>
      <w:bookmarkStart w:id="488" w:name="_Toc36635797"/>
      <w:bookmarkStart w:id="489" w:name="_Toc76114221"/>
      <w:bookmarkStart w:id="490" w:name="_Toc121818339"/>
      <w:bookmarkStart w:id="491" w:name="_Toc121818563"/>
      <w:r>
        <w:rPr>
          <w:lang w:eastAsia="ja-JP"/>
        </w:rPr>
        <w:t>4.</w:t>
      </w:r>
      <w:r>
        <w:rPr>
          <w:lang w:eastAsia="zh-CN"/>
        </w:rPr>
        <w:t>7.2</w:t>
      </w:r>
      <w:r>
        <w:rPr>
          <w:lang w:eastAsia="ja-JP"/>
        </w:rPr>
        <w:t>.4.1</w:t>
      </w:r>
      <w:r>
        <w:rPr>
          <w:lang w:eastAsia="ja-JP"/>
        </w:rPr>
        <w:tab/>
        <w:t>RTC2 generation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9D0EF82" w14:textId="77777777" w:rsidR="004D3FFD" w:rsidRDefault="00000000">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77777777" w:rsidR="004D3FFD" w:rsidRDefault="00000000">
      <w:pPr>
        <w:pStyle w:val="B1"/>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492" w:name="_Toc45885819"/>
      <w:bookmarkStart w:id="493" w:name="_Toc66693645"/>
      <w:bookmarkStart w:id="494" w:name="_Toc58917776"/>
      <w:bookmarkStart w:id="495" w:name="_Toc82536230"/>
      <w:bookmarkStart w:id="496" w:name="_Toc76544108"/>
      <w:bookmarkStart w:id="497" w:name="_Toc36635798"/>
      <w:bookmarkStart w:id="498" w:name="_Toc21102597"/>
      <w:bookmarkStart w:id="499" w:name="_Toc53182928"/>
      <w:bookmarkStart w:id="500" w:name="_Toc30159"/>
      <w:bookmarkStart w:id="501" w:name="_Toc58915595"/>
      <w:bookmarkStart w:id="502" w:name="_Toc74915597"/>
      <w:bookmarkStart w:id="503" w:name="_Toc14273"/>
      <w:bookmarkStart w:id="504" w:name="_Toc29810446"/>
      <w:bookmarkStart w:id="505" w:name="_Toc76114222"/>
      <w:bookmarkStart w:id="506" w:name="_Toc37272744"/>
      <w:bookmarkStart w:id="507" w:name="_Toc121818340"/>
      <w:bookmarkStart w:id="508" w:name="_Toc121818564"/>
      <w:r>
        <w:rPr>
          <w:lang w:eastAsia="zh-CN"/>
        </w:rPr>
        <w:t>4.7.2.4.2</w:t>
      </w:r>
      <w:r>
        <w:rPr>
          <w:lang w:eastAsia="zh-CN"/>
        </w:rPr>
        <w:tab/>
      </w:r>
      <w:r>
        <w:rPr>
          <w:lang w:eastAsia="ja-JP"/>
        </w:rPr>
        <w:t xml:space="preserve">RTC2 </w:t>
      </w:r>
      <w:r>
        <w:rPr>
          <w:lang w:eastAsia="zh-CN"/>
        </w:rPr>
        <w:t>power allocation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509" w:name="_Toc45885826"/>
      <w:bookmarkStart w:id="510" w:name="_Toc14919"/>
      <w:bookmarkStart w:id="511" w:name="_Toc53182935"/>
      <w:bookmarkStart w:id="512" w:name="_Toc36635805"/>
      <w:bookmarkStart w:id="513" w:name="_Toc9564"/>
      <w:bookmarkStart w:id="514" w:name="_Toc37272751"/>
      <w:bookmarkStart w:id="515" w:name="_Toc76114229"/>
      <w:bookmarkStart w:id="516" w:name="_Toc89952530"/>
      <w:bookmarkStart w:id="517" w:name="_Toc98766346"/>
      <w:bookmarkStart w:id="518" w:name="_Toc66693652"/>
      <w:bookmarkStart w:id="519" w:name="_Toc18284"/>
      <w:bookmarkStart w:id="520" w:name="_Toc74915604"/>
      <w:bookmarkStart w:id="521" w:name="_Toc76544115"/>
      <w:bookmarkStart w:id="522" w:name="_Toc58915602"/>
      <w:bookmarkStart w:id="523" w:name="_Toc32431"/>
      <w:bookmarkStart w:id="524" w:name="_Toc58917783"/>
      <w:bookmarkStart w:id="525" w:name="_Toc82536237"/>
      <w:bookmarkStart w:id="526" w:name="_Toc121818341"/>
      <w:bookmarkStart w:id="527" w:name="_Toc121818565"/>
      <w:r>
        <w:rPr>
          <w:rFonts w:cs="v4.2.0"/>
        </w:rPr>
        <w:t>4.8</w:t>
      </w:r>
      <w:r>
        <w:rPr>
          <w:rFonts w:cs="v4.2.0"/>
        </w:rPr>
        <w:tab/>
        <w:t>Applicability of requirements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528" w:name="_Toc66693654"/>
      <w:bookmarkStart w:id="529" w:name="_Toc76114231"/>
      <w:bookmarkStart w:id="530" w:name="_Toc36635807"/>
      <w:bookmarkStart w:id="531" w:name="_Toc45885828"/>
      <w:bookmarkStart w:id="532" w:name="_Toc21102606"/>
      <w:bookmarkStart w:id="533" w:name="_Toc29810455"/>
      <w:bookmarkStart w:id="534" w:name="_Toc53182937"/>
      <w:bookmarkStart w:id="535" w:name="_Toc58915604"/>
      <w:bookmarkStart w:id="536" w:name="_Toc76544117"/>
      <w:bookmarkStart w:id="537" w:name="_Toc82536239"/>
      <w:bookmarkStart w:id="538" w:name="_Toc58917785"/>
      <w:bookmarkStart w:id="539" w:name="_Toc37272753"/>
      <w:bookmarkStart w:id="540"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541" w:name="_Toc45885830"/>
      <w:bookmarkStart w:id="542" w:name="_Toc66693656"/>
      <w:bookmarkStart w:id="543" w:name="_Toc76544119"/>
      <w:bookmarkStart w:id="544" w:name="_Toc37272755"/>
      <w:bookmarkStart w:id="545" w:name="_Toc58917787"/>
      <w:bookmarkStart w:id="546" w:name="_Toc76114233"/>
      <w:bookmarkStart w:id="547" w:name="_Toc58915606"/>
      <w:bookmarkStart w:id="548" w:name="_Toc36635809"/>
      <w:bookmarkStart w:id="549" w:name="_Toc82536241"/>
      <w:bookmarkStart w:id="550" w:name="_Toc16251"/>
      <w:bookmarkStart w:id="551" w:name="_Toc29810457"/>
      <w:bookmarkStart w:id="552" w:name="_Toc53182939"/>
      <w:bookmarkStart w:id="553" w:name="_Toc8435"/>
      <w:bookmarkStart w:id="554" w:name="_Toc23448"/>
      <w:bookmarkStart w:id="555" w:name="_Toc21102608"/>
      <w:bookmarkStart w:id="556" w:name="_Toc98766350"/>
      <w:bookmarkStart w:id="557" w:name="_Toc74915608"/>
      <w:bookmarkStart w:id="558" w:name="_Toc7422"/>
      <w:bookmarkStart w:id="559" w:name="_Toc89952534"/>
      <w:bookmarkStart w:id="560" w:name="_Toc121818342"/>
      <w:bookmarkStart w:id="561" w:name="_Toc121818566"/>
      <w:r>
        <w:lastRenderedPageBreak/>
        <w:t>4.9</w:t>
      </w:r>
      <w:r>
        <w:tab/>
        <w:t>RF channels and test models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74645AE" w14:textId="77777777" w:rsidR="004D3FFD" w:rsidRDefault="00000000">
      <w:pPr>
        <w:pStyle w:val="Heading3"/>
      </w:pPr>
      <w:bookmarkStart w:id="562" w:name="_Toc76541592"/>
      <w:bookmarkStart w:id="563" w:name="_Toc75165207"/>
      <w:bookmarkStart w:id="564" w:name="_Toc89939732"/>
      <w:bookmarkStart w:id="565" w:name="_Toc75333936"/>
      <w:bookmarkStart w:id="566" w:name="_Toc75815867"/>
      <w:bookmarkStart w:id="567" w:name="_Toc75508128"/>
      <w:bookmarkStart w:id="568" w:name="_Toc18548"/>
      <w:bookmarkStart w:id="569" w:name="_Toc10022"/>
      <w:bookmarkStart w:id="570" w:name="_Toc98754058"/>
      <w:bookmarkStart w:id="571" w:name="_Toc76541025"/>
      <w:bookmarkStart w:id="572" w:name="_Toc82429481"/>
      <w:bookmarkStart w:id="573" w:name="_Toc121818343"/>
      <w:bookmarkStart w:id="574" w:name="_Toc121818567"/>
      <w:r>
        <w:t>4.9.1</w:t>
      </w:r>
      <w:r>
        <w:tab/>
        <w:t>RF channels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DEBEEC3" w14:textId="77777777" w:rsidR="004D3FFD" w:rsidRDefault="00000000">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77777777" w:rsidR="004D3FFD" w:rsidRDefault="00000000">
      <w:r>
        <w:t>Unless otherwise stated, the test shall be performed with a single carrier at each of the RF channels B, M and T.</w:t>
      </w:r>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0D80C0FA" w14:textId="77777777" w:rsidR="004D3FFD" w:rsidRDefault="00000000">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1F77E44E" w14:textId="77777777" w:rsidR="004D3FFD" w:rsidRDefault="00000000">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557E41A0" w14:textId="77777777" w:rsidR="004D3FFD" w:rsidRDefault="00000000">
      <w:pPr>
        <w:pStyle w:val="B1"/>
        <w:rPr>
          <w:lang w:eastAsia="zh-CN"/>
        </w:rPr>
      </w:pPr>
      <w:r>
        <w:t>-</w:t>
      </w:r>
      <w:r>
        <w:tab/>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67A8874A" w14:textId="77777777" w:rsidR="004D3FFD" w:rsidRDefault="00000000">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475B1EDD" w14:textId="77777777" w:rsidR="004D3FFD" w:rsidRDefault="00000000">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75" w:name="OLE_LINK43"/>
      <w:bookmarkStart w:id="576" w:name="OLE_LINK42"/>
      <w:r>
        <w:rPr>
          <w:lang w:eastAsia="zh-CN"/>
        </w:rPr>
        <w:t xml:space="preserve">for </w:t>
      </w:r>
      <w:bookmarkStart w:id="577" w:name="OLE_LINK34"/>
      <w:bookmarkStart w:id="578" w:name="OLE_LINK63"/>
      <w:bookmarkStart w:id="579" w:name="OLE_LINK35"/>
      <w:r>
        <w:rPr>
          <w:lang w:eastAsia="zh-CN"/>
        </w:rPr>
        <w:t>contiguous spectrum operation</w:t>
      </w:r>
      <w:bookmarkEnd w:id="575"/>
      <w:bookmarkEnd w:id="576"/>
      <w:bookmarkEnd w:id="577"/>
      <w:bookmarkEnd w:id="578"/>
      <w:bookmarkEnd w:id="579"/>
      <w:r>
        <w:t>.</w:t>
      </w:r>
    </w:p>
    <w:p w14:paraId="0DBBDD3A" w14:textId="77777777" w:rsidR="004D3FFD" w:rsidRDefault="00000000">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14:paraId="7B22C4D8" w14:textId="77777777" w:rsidR="004D3FFD" w:rsidRDefault="00000000">
      <w:pPr>
        <w:pStyle w:val="B1"/>
      </w:pPr>
      <w:r>
        <w:lastRenderedPageBreak/>
        <w:t>-</w:t>
      </w:r>
      <w:r>
        <w:tab/>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14:paraId="7FE69D4F" w14:textId="77777777" w:rsidR="004D3FFD" w:rsidRDefault="00000000">
      <w:pPr>
        <w:pStyle w:val="B1"/>
      </w:pPr>
      <w:r>
        <w:t>-</w:t>
      </w:r>
      <w:r>
        <w:tab/>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14:paraId="4D2DCFDE" w14:textId="77777777" w:rsidR="004D3FFD" w:rsidRDefault="00000000">
      <w:pPr>
        <w:pStyle w:val="B1"/>
      </w:pPr>
      <w:r>
        <w:t>-</w:t>
      </w:r>
      <w:r>
        <w:tab/>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14:paraId="718C4E56" w14:textId="77777777" w:rsidR="004D3FFD" w:rsidRDefault="00000000">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14:paraId="2EA63F84" w14:textId="77777777" w:rsidR="004D3FFD" w:rsidRDefault="00000000">
      <w:pPr>
        <w:pStyle w:val="Heading3"/>
      </w:pPr>
      <w:bookmarkStart w:id="580" w:name="_Toc89939733"/>
      <w:bookmarkStart w:id="581" w:name="_Toc82429482"/>
      <w:bookmarkStart w:id="582" w:name="_Toc75165208"/>
      <w:bookmarkStart w:id="583" w:name="_Toc75508129"/>
      <w:bookmarkStart w:id="584" w:name="_Toc30568"/>
      <w:bookmarkStart w:id="585" w:name="_Toc76541593"/>
      <w:bookmarkStart w:id="586" w:name="_Toc75333937"/>
      <w:bookmarkStart w:id="587" w:name="_Toc98754059"/>
      <w:bookmarkStart w:id="588" w:name="_Toc76541026"/>
      <w:bookmarkStart w:id="589" w:name="_Toc75815868"/>
      <w:bookmarkStart w:id="590" w:name="_Toc6176"/>
      <w:bookmarkStart w:id="591" w:name="_Toc121818344"/>
      <w:bookmarkStart w:id="592" w:name="_Toc121818568"/>
      <w:r>
        <w:t>4.9.2</w:t>
      </w:r>
      <w:r>
        <w:tab/>
        <w:t>Test models</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3ADF719C" w14:textId="77777777" w:rsidR="004D3FFD" w:rsidRDefault="00000000">
      <w:pPr>
        <w:pStyle w:val="Heading4"/>
      </w:pPr>
      <w:bookmarkStart w:id="593" w:name="_Toc75333938"/>
      <w:bookmarkStart w:id="594" w:name="_Toc75508130"/>
      <w:bookmarkStart w:id="595" w:name="_Toc27023"/>
      <w:bookmarkStart w:id="596" w:name="_Toc75165209"/>
      <w:bookmarkStart w:id="597" w:name="_Toc75815869"/>
      <w:bookmarkStart w:id="598" w:name="_Toc98754060"/>
      <w:bookmarkStart w:id="599" w:name="_Toc89939734"/>
      <w:bookmarkStart w:id="600" w:name="_Toc82429483"/>
      <w:bookmarkStart w:id="601" w:name="_Toc76541027"/>
      <w:bookmarkStart w:id="602" w:name="_Toc76541594"/>
      <w:bookmarkStart w:id="603" w:name="_Toc28482"/>
      <w:bookmarkStart w:id="604" w:name="_Toc121818345"/>
      <w:bookmarkStart w:id="605" w:name="_Toc121818569"/>
      <w:r>
        <w:t>4.</w:t>
      </w:r>
      <w:r>
        <w:rPr>
          <w:lang w:eastAsia="zh-CN"/>
        </w:rPr>
        <w:t>9.2</w:t>
      </w:r>
      <w:r>
        <w:t>.1</w:t>
      </w:r>
      <w:r>
        <w:tab/>
        <w:t>General</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29165287" w14:textId="77777777" w:rsidR="004D3FFD" w:rsidRDefault="00000000">
      <w:bookmarkStart w:id="606" w:name="_Toc76541595"/>
      <w:bookmarkStart w:id="607" w:name="_Toc76541028"/>
      <w:bookmarkStart w:id="608" w:name="_Toc75508131"/>
      <w:bookmarkStart w:id="609" w:name="_Toc75815870"/>
      <w:bookmarkStart w:id="610"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611" w:name="_Toc89939735"/>
      <w:bookmarkStart w:id="612" w:name="_Toc106177875"/>
      <w:bookmarkStart w:id="613" w:name="_Toc82429484"/>
      <w:bookmarkStart w:id="614" w:name="_Toc98754061"/>
      <w:bookmarkStart w:id="615" w:name="_Toc3421"/>
      <w:bookmarkStart w:id="616" w:name="_Toc14143"/>
      <w:bookmarkStart w:id="617" w:name="_Toc121818346"/>
      <w:bookmarkStart w:id="618" w:name="_Toc121818570"/>
      <w:r>
        <w:t>4.</w:t>
      </w:r>
      <w:r>
        <w:rPr>
          <w:lang w:eastAsia="zh-CN"/>
        </w:rPr>
        <w:t>9.2</w:t>
      </w:r>
      <w:r>
        <w:t>.2</w:t>
      </w:r>
      <w:r>
        <w:tab/>
      </w:r>
      <w:r>
        <w:rPr>
          <w:rFonts w:hint="eastAsia"/>
          <w:lang w:eastAsia="zh-CN"/>
        </w:rPr>
        <w:t>FR2</w:t>
      </w:r>
      <w:r>
        <w:rPr>
          <w:lang w:eastAsia="zh-CN"/>
        </w:rPr>
        <w:t xml:space="preserve"> </w:t>
      </w:r>
      <w:r>
        <w:t xml:space="preserve">test models for </w:t>
      </w:r>
      <w:bookmarkEnd w:id="611"/>
      <w:bookmarkEnd w:id="612"/>
      <w:bookmarkEnd w:id="613"/>
      <w:bookmarkEnd w:id="614"/>
      <w:r>
        <w:t>repeater type 2-O for DL</w:t>
      </w:r>
      <w:bookmarkEnd w:id="615"/>
      <w:bookmarkEnd w:id="616"/>
      <w:bookmarkEnd w:id="617"/>
      <w:bookmarkEnd w:id="618"/>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619" w:name="_Toc82429485"/>
      <w:bookmarkStart w:id="620" w:name="_Toc89939736"/>
      <w:bookmarkStart w:id="621" w:name="_Toc75333940"/>
      <w:bookmarkStart w:id="622" w:name="_Toc76541596"/>
      <w:bookmarkStart w:id="623" w:name="_Toc98754062"/>
      <w:bookmarkStart w:id="624" w:name="_Toc75815871"/>
      <w:bookmarkStart w:id="625" w:name="_Toc76541029"/>
      <w:bookmarkStart w:id="626" w:name="_Toc75508132"/>
      <w:bookmarkStart w:id="627" w:name="_Toc9912"/>
      <w:bookmarkStart w:id="628" w:name="_Toc15089"/>
      <w:bookmarkStart w:id="629" w:name="_Toc121818347"/>
      <w:bookmarkStart w:id="630" w:name="_Toc121818571"/>
      <w:bookmarkEnd w:id="606"/>
      <w:bookmarkEnd w:id="607"/>
      <w:bookmarkEnd w:id="608"/>
      <w:bookmarkEnd w:id="609"/>
      <w:bookmarkEnd w:id="610"/>
      <w:r>
        <w:t>4.</w:t>
      </w:r>
      <w:r>
        <w:rPr>
          <w:lang w:eastAsia="zh-CN"/>
        </w:rPr>
        <w:t>9.2</w:t>
      </w:r>
      <w:r>
        <w:t>.3</w:t>
      </w:r>
      <w:r>
        <w:tab/>
      </w:r>
      <w:r>
        <w:rPr>
          <w:rFonts w:hint="eastAsia"/>
          <w:lang w:eastAsia="zh-CN"/>
        </w:rPr>
        <w:t>FR2</w:t>
      </w:r>
      <w:r>
        <w:rPr>
          <w:lang w:eastAsia="zh-CN"/>
        </w:rPr>
        <w:t xml:space="preserve"> </w:t>
      </w:r>
      <w:r>
        <w:t xml:space="preserve">test models for </w:t>
      </w:r>
      <w:bookmarkEnd w:id="619"/>
      <w:bookmarkEnd w:id="620"/>
      <w:bookmarkEnd w:id="621"/>
      <w:bookmarkEnd w:id="622"/>
      <w:bookmarkEnd w:id="623"/>
      <w:bookmarkEnd w:id="624"/>
      <w:bookmarkEnd w:id="625"/>
      <w:bookmarkEnd w:id="626"/>
      <w:r>
        <w:t>repeater type 2-O for UL</w:t>
      </w:r>
      <w:bookmarkEnd w:id="627"/>
      <w:bookmarkEnd w:id="628"/>
      <w:bookmarkEnd w:id="629"/>
      <w:bookmarkEnd w:id="630"/>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lastRenderedPageBreak/>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sidR="00E8409C">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E8409C">
              <w:rPr>
                <w:position w:val="-4"/>
              </w:rPr>
              <w:pict w14:anchorId="4C571431">
                <v:shape id="_x0000_i1026" type="#_x0000_t75" style="width:37.8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631" w:name="_Toc9493"/>
      <w:bookmarkStart w:id="632" w:name="_Toc76541030"/>
      <w:bookmarkStart w:id="633" w:name="_Toc76541597"/>
      <w:bookmarkStart w:id="634" w:name="_Toc82429486"/>
      <w:bookmarkStart w:id="635" w:name="_Toc75815872"/>
      <w:bookmarkStart w:id="636" w:name="_Toc98754063"/>
      <w:bookmarkStart w:id="637" w:name="_Toc7685"/>
      <w:bookmarkStart w:id="638" w:name="_Toc75508133"/>
      <w:bookmarkStart w:id="639" w:name="_Toc89939737"/>
      <w:bookmarkStart w:id="640" w:name="_Toc75333941"/>
      <w:bookmarkStart w:id="641" w:name="_Toc121818348"/>
      <w:bookmarkStart w:id="642" w:name="_Toc121818572"/>
      <w:r>
        <w:t>4.9.2.3.1</w:t>
      </w:r>
      <w:r>
        <w:tab/>
      </w:r>
      <w:r>
        <w:rPr>
          <w:rFonts w:hint="eastAsia"/>
          <w:lang w:eastAsia="zh-CN"/>
        </w:rPr>
        <w:t>FR2</w:t>
      </w:r>
      <w:r>
        <w:rPr>
          <w:lang w:eastAsia="zh-CN"/>
        </w:rPr>
        <w:t xml:space="preserve"> </w:t>
      </w:r>
      <w:r>
        <w:t>test model 1.1 (RUL-</w:t>
      </w:r>
      <w:r>
        <w:rPr>
          <w:rFonts w:hint="eastAsia"/>
          <w:lang w:eastAsia="zh-CN"/>
        </w:rPr>
        <w:t>FR2-</w:t>
      </w:r>
      <w:r>
        <w:t>TM1.1)</w:t>
      </w:r>
      <w:bookmarkEnd w:id="631"/>
      <w:bookmarkEnd w:id="632"/>
      <w:bookmarkEnd w:id="633"/>
      <w:bookmarkEnd w:id="634"/>
      <w:bookmarkEnd w:id="635"/>
      <w:bookmarkEnd w:id="636"/>
      <w:bookmarkEnd w:id="637"/>
      <w:bookmarkEnd w:id="638"/>
      <w:bookmarkEnd w:id="639"/>
      <w:bookmarkEnd w:id="640"/>
      <w:bookmarkEnd w:id="641"/>
      <w:bookmarkEnd w:id="642"/>
    </w:p>
    <w:p w14:paraId="3CEEB0EC" w14:textId="77777777" w:rsidR="004D3FFD" w:rsidRDefault="00000000">
      <w:r>
        <w:t>This model shall be used for tests on:</w:t>
      </w:r>
    </w:p>
    <w:p w14:paraId="2C062D7F" w14:textId="77777777" w:rsidR="004D3FFD" w:rsidRDefault="00000000">
      <w:pPr>
        <w:pStyle w:val="B1"/>
      </w:pPr>
      <w:r>
        <w:t>-</w:t>
      </w:r>
      <w:r>
        <w:tab/>
        <w:t>OTA output power</w:t>
      </w:r>
    </w:p>
    <w:p w14:paraId="040C19DD" w14:textId="77777777" w:rsidR="004D3FFD" w:rsidRDefault="00000000">
      <w:pPr>
        <w:pStyle w:val="B1"/>
      </w:pPr>
      <w:r>
        <w:t>-</w:t>
      </w:r>
      <w:r>
        <w:tab/>
        <w:t>Repeater output power</w:t>
      </w:r>
    </w:p>
    <w:p w14:paraId="5F48D3A7" w14:textId="77777777" w:rsidR="004D3FFD" w:rsidRDefault="00000000">
      <w:pPr>
        <w:pStyle w:val="B1"/>
      </w:pPr>
      <w:r>
        <w:t>-</w:t>
      </w:r>
      <w:r>
        <w:tab/>
      </w:r>
      <w:r>
        <w:rPr>
          <w:rFonts w:hint="eastAsia"/>
        </w:rPr>
        <w:t>T</w:t>
      </w:r>
      <w:r>
        <w:t>ransmit ON/OFF power</w:t>
      </w:r>
    </w:p>
    <w:p w14:paraId="07EC997E" w14:textId="77777777" w:rsidR="004D3FFD" w:rsidRDefault="00000000">
      <w:pPr>
        <w:pStyle w:val="B1"/>
      </w:pPr>
      <w:r>
        <w:t>-</w:t>
      </w:r>
      <w:r>
        <w:tab/>
        <w:t>Unwanted emissions</w:t>
      </w:r>
    </w:p>
    <w:p w14:paraId="1AC938DD" w14:textId="77777777" w:rsidR="004D3FFD" w:rsidRDefault="00000000">
      <w:pPr>
        <w:pStyle w:val="B20"/>
      </w:pPr>
      <w:r>
        <w:t>-</w:t>
      </w:r>
      <w:r>
        <w:tab/>
        <w:t>ACLR</w:t>
      </w:r>
    </w:p>
    <w:p w14:paraId="349731B4" w14:textId="77777777" w:rsidR="004D3FFD" w:rsidRDefault="00000000">
      <w:pPr>
        <w:pStyle w:val="B20"/>
      </w:pPr>
      <w:r>
        <w:t>-</w:t>
      </w:r>
      <w:r>
        <w:tab/>
        <w:t>Operating band unwanted emissions</w:t>
      </w:r>
    </w:p>
    <w:p w14:paraId="275AA1CE" w14:textId="77777777" w:rsidR="004D3FFD" w:rsidRDefault="00000000">
      <w:pPr>
        <w:pStyle w:val="B20"/>
      </w:pPr>
      <w:r>
        <w:t>-</w:t>
      </w:r>
      <w:r>
        <w:tab/>
        <w:t>Transmitter spurious emissions</w:t>
      </w:r>
    </w:p>
    <w:p w14:paraId="5AFE2663" w14:textId="77777777" w:rsidR="004D3FFD" w:rsidRDefault="00000000">
      <w:pPr>
        <w:pStyle w:val="B1"/>
        <w:rPr>
          <w:lang w:eastAsia="zh-CN"/>
        </w:rPr>
      </w:pPr>
      <w:r>
        <w:rPr>
          <w:lang w:eastAsia="zh-CN"/>
        </w:rPr>
        <w:t>-</w:t>
      </w:r>
      <w:r>
        <w:rPr>
          <w:lang w:eastAsia="zh-CN"/>
        </w:rPr>
        <w:tab/>
      </w:r>
      <w:r>
        <w:rPr>
          <w:rFonts w:hint="eastAsia"/>
        </w:rPr>
        <w:t>R</w:t>
      </w:r>
      <w:r>
        <w:t>eceiver spurious emissions</w:t>
      </w:r>
    </w:p>
    <w:p w14:paraId="631399E6" w14:textId="77777777" w:rsidR="004D3FFD" w:rsidRDefault="00000000">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E8409C">
              <w:rPr>
                <w:position w:val="-4"/>
              </w:rPr>
              <w:pict w14:anchorId="43AE8A52">
                <v:shape id="_x0000_i1027" type="#_x0000_t75" style="width:37.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8409C">
              <w:rPr>
                <w:position w:val="-4"/>
              </w:rPr>
              <w:pict w14:anchorId="19FD428F">
                <v:shape id="_x0000_i1028" type="#_x0000_t75" style="width:37.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E8409C">
              <w:rPr>
                <w:position w:val="-4"/>
              </w:rPr>
              <w:pict w14:anchorId="23EF2877">
                <v:shape id="_x0000_i1029" type="#_x0000_t75" style="width:37.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8409C">
              <w:rPr>
                <w:position w:val="-4"/>
              </w:rPr>
              <w:pict w14:anchorId="28F01FC5">
                <v:shape id="_x0000_i1030" type="#_x0000_t75" style="width:37.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643" w:name="_Toc75508134"/>
      <w:bookmarkStart w:id="644" w:name="_Toc89939738"/>
      <w:bookmarkStart w:id="645" w:name="_Toc82429487"/>
      <w:bookmarkStart w:id="646" w:name="_Toc76541598"/>
      <w:bookmarkStart w:id="647" w:name="_Toc6749"/>
      <w:bookmarkStart w:id="648" w:name="_Toc98754064"/>
      <w:bookmarkStart w:id="649" w:name="_Toc75815873"/>
      <w:bookmarkStart w:id="650" w:name="_Toc19711"/>
      <w:bookmarkStart w:id="651" w:name="_Toc76541031"/>
      <w:bookmarkStart w:id="652" w:name="_Toc75333942"/>
      <w:bookmarkStart w:id="653" w:name="_Toc121818349"/>
      <w:bookmarkStart w:id="654" w:name="_Toc121818573"/>
      <w:r>
        <w:t>4.9.2.3.2</w:t>
      </w:r>
      <w:r>
        <w:tab/>
        <w:t>FR2 test model 2 (RUL-</w:t>
      </w:r>
      <w:r>
        <w:rPr>
          <w:rFonts w:hint="eastAsia"/>
          <w:lang w:eastAsia="zh-CN"/>
        </w:rPr>
        <w:t>FR2-</w:t>
      </w:r>
      <w:r>
        <w:t>TM2)</w:t>
      </w:r>
      <w:bookmarkEnd w:id="643"/>
      <w:bookmarkEnd w:id="644"/>
      <w:bookmarkEnd w:id="645"/>
      <w:bookmarkEnd w:id="646"/>
      <w:bookmarkEnd w:id="647"/>
      <w:bookmarkEnd w:id="648"/>
      <w:bookmarkEnd w:id="649"/>
      <w:bookmarkEnd w:id="650"/>
      <w:bookmarkEnd w:id="651"/>
      <w:bookmarkEnd w:id="652"/>
      <w:bookmarkEnd w:id="653"/>
      <w:bookmarkEnd w:id="654"/>
    </w:p>
    <w:p w14:paraId="7F3CE668" w14:textId="77777777" w:rsidR="004D3FFD" w:rsidRDefault="00000000">
      <w:pPr>
        <w:rPr>
          <w:lang w:eastAsia="ko-KR"/>
        </w:rPr>
      </w:pPr>
      <w:r>
        <w:rPr>
          <w:lang w:eastAsia="ko-KR"/>
        </w:rPr>
        <w:t>This model shall be used for tests on:</w:t>
      </w:r>
    </w:p>
    <w:p w14:paraId="5E603285" w14:textId="77777777" w:rsidR="004D3FFD" w:rsidRDefault="00000000">
      <w:pPr>
        <w:pStyle w:val="B1"/>
      </w:pPr>
      <w:r>
        <w:t>-</w:t>
      </w:r>
      <w:r>
        <w:tab/>
        <w:t>Uplink OTA EVM of single PRB allocation (at lower PSD TX power limit at min power)</w:t>
      </w:r>
    </w:p>
    <w:p w14:paraId="2B7EF335" w14:textId="77777777" w:rsidR="004D3FFD" w:rsidRDefault="00000000">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655" w:name="_Toc14935"/>
      <w:bookmarkStart w:id="656" w:name="_Toc75508135"/>
      <w:bookmarkStart w:id="657" w:name="_Toc89939739"/>
      <w:bookmarkStart w:id="658" w:name="_Toc98754065"/>
      <w:bookmarkStart w:id="659" w:name="_Toc3937"/>
      <w:bookmarkStart w:id="660" w:name="_Toc82429488"/>
      <w:bookmarkStart w:id="661" w:name="_Toc76541032"/>
      <w:bookmarkStart w:id="662" w:name="_Toc75333943"/>
      <w:bookmarkStart w:id="663" w:name="_Toc76541599"/>
      <w:bookmarkStart w:id="664" w:name="_Toc75815874"/>
      <w:bookmarkStart w:id="665" w:name="_Toc121818350"/>
      <w:bookmarkStart w:id="666" w:name="_Toc121818574"/>
      <w:r>
        <w:t>4.9.2.3.2a</w:t>
      </w:r>
      <w:r>
        <w:tab/>
        <w:t>FR2 test model 2a (RUL-</w:t>
      </w:r>
      <w:r>
        <w:rPr>
          <w:lang w:eastAsia="zh-CN"/>
        </w:rPr>
        <w:t>FR2-</w:t>
      </w:r>
      <w:r>
        <w:t>TM2a)</w:t>
      </w:r>
      <w:bookmarkEnd w:id="655"/>
      <w:bookmarkEnd w:id="656"/>
      <w:bookmarkEnd w:id="657"/>
      <w:bookmarkEnd w:id="658"/>
      <w:bookmarkEnd w:id="659"/>
      <w:bookmarkEnd w:id="660"/>
      <w:bookmarkEnd w:id="661"/>
      <w:bookmarkEnd w:id="662"/>
      <w:bookmarkEnd w:id="663"/>
      <w:bookmarkEnd w:id="664"/>
      <w:bookmarkEnd w:id="665"/>
      <w:bookmarkEnd w:id="666"/>
    </w:p>
    <w:p w14:paraId="2485F8B5" w14:textId="77777777" w:rsidR="004D3FFD" w:rsidRDefault="00000000">
      <w:pPr>
        <w:rPr>
          <w:lang w:eastAsia="ko-KR"/>
        </w:rPr>
      </w:pPr>
      <w:r>
        <w:rPr>
          <w:lang w:eastAsia="ko-KR"/>
        </w:rPr>
        <w:t>This model shall be used for tests on:</w:t>
      </w:r>
    </w:p>
    <w:p w14:paraId="42A30DFF" w14:textId="77777777" w:rsidR="004D3FFD" w:rsidRDefault="00000000">
      <w:pPr>
        <w:pStyle w:val="B1"/>
      </w:pPr>
      <w:r>
        <w:t>-</w:t>
      </w:r>
      <w:r>
        <w:tab/>
        <w:t>Uplink OTA EVM of single PRB allocation (at lower PSD TX power limit at min power)</w:t>
      </w:r>
    </w:p>
    <w:p w14:paraId="045CCC1A" w14:textId="77777777" w:rsidR="004D3FFD" w:rsidRDefault="00000000">
      <w:pPr>
        <w:pStyle w:val="B1"/>
      </w:pPr>
      <w:r>
        <w:t>-</w:t>
      </w:r>
      <w:r>
        <w:tab/>
        <w:t>Frequency error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667" w:name="_Toc76541600"/>
      <w:bookmarkStart w:id="668" w:name="_Toc75508136"/>
      <w:bookmarkStart w:id="669" w:name="_Toc4730"/>
      <w:bookmarkStart w:id="670" w:name="_Toc82429489"/>
      <w:bookmarkStart w:id="671" w:name="_Toc75333944"/>
      <w:bookmarkStart w:id="672" w:name="_Toc75815875"/>
      <w:bookmarkStart w:id="673" w:name="_Toc89939740"/>
      <w:bookmarkStart w:id="674" w:name="_Toc76541033"/>
      <w:bookmarkStart w:id="675" w:name="_Toc10276"/>
      <w:bookmarkStart w:id="676" w:name="_Toc98754066"/>
      <w:bookmarkStart w:id="677" w:name="_Toc121818351"/>
      <w:bookmarkStart w:id="678" w:name="_Toc121818575"/>
      <w:r>
        <w:t>4.9.2.3.3</w:t>
      </w:r>
      <w:r>
        <w:tab/>
        <w:t>FR2 test model 3.1 (RUL-FR2-TM3.1)</w:t>
      </w:r>
      <w:bookmarkEnd w:id="667"/>
      <w:bookmarkEnd w:id="668"/>
      <w:bookmarkEnd w:id="669"/>
      <w:bookmarkEnd w:id="670"/>
      <w:bookmarkEnd w:id="671"/>
      <w:bookmarkEnd w:id="672"/>
      <w:bookmarkEnd w:id="673"/>
      <w:bookmarkEnd w:id="674"/>
      <w:bookmarkEnd w:id="675"/>
      <w:bookmarkEnd w:id="676"/>
      <w:bookmarkEnd w:id="677"/>
      <w:bookmarkEnd w:id="678"/>
    </w:p>
    <w:p w14:paraId="24617215" w14:textId="77777777" w:rsidR="004D3FFD" w:rsidRDefault="00000000">
      <w:pPr>
        <w:rPr>
          <w:lang w:eastAsia="ko-KR"/>
        </w:rPr>
      </w:pPr>
      <w:r>
        <w:rPr>
          <w:lang w:eastAsia="ko-KR"/>
        </w:rPr>
        <w:t>This model shall be used for tests on:</w:t>
      </w:r>
    </w:p>
    <w:p w14:paraId="49625337" w14:textId="77777777" w:rsidR="004D3FFD" w:rsidRDefault="00000000">
      <w:pPr>
        <w:pStyle w:val="B1"/>
      </w:pPr>
      <w:r>
        <w:t>-</w:t>
      </w:r>
      <w:r>
        <w:tab/>
        <w:t>Transmitted signal quality</w:t>
      </w:r>
    </w:p>
    <w:p w14:paraId="5C1F38AD" w14:textId="77777777" w:rsidR="004D3FFD" w:rsidRDefault="00000000">
      <w:pPr>
        <w:pStyle w:val="B20"/>
      </w:pPr>
      <w:r>
        <w:t>-</w:t>
      </w:r>
      <w:r>
        <w:tab/>
        <w:t>OTA frequency stability (at max power)</w:t>
      </w:r>
    </w:p>
    <w:p w14:paraId="34CE1A91" w14:textId="77777777" w:rsidR="004D3FFD" w:rsidRDefault="00000000" w:rsidP="007E3A77">
      <w:pPr>
        <w:pStyle w:val="B20"/>
      </w:pPr>
      <w:r>
        <w:t>-</w:t>
      </w:r>
      <w:r>
        <w:tab/>
        <w:t>Uplink OTA EVM for modulation (at max power)</w:t>
      </w:r>
    </w:p>
    <w:p w14:paraId="61DDFEB8" w14:textId="77777777" w:rsidR="004D3FFD" w:rsidRDefault="00000000">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679" w:name="_Toc75508137"/>
      <w:bookmarkStart w:id="680" w:name="_Toc75333945"/>
      <w:bookmarkStart w:id="681" w:name="_Toc75815876"/>
      <w:bookmarkStart w:id="682" w:name="_Toc76541034"/>
      <w:bookmarkStart w:id="683" w:name="_Toc82429490"/>
      <w:bookmarkStart w:id="684" w:name="_Toc76541601"/>
      <w:bookmarkStart w:id="685" w:name="_Toc98754067"/>
      <w:bookmarkStart w:id="686" w:name="_Toc19963"/>
      <w:bookmarkStart w:id="687" w:name="_Toc89939741"/>
      <w:bookmarkStart w:id="688" w:name="_Toc16865"/>
      <w:bookmarkStart w:id="689" w:name="_Toc121818352"/>
      <w:bookmarkStart w:id="690" w:name="_Toc121818576"/>
      <w:r>
        <w:t>4.9.2.3.4</w:t>
      </w:r>
      <w:r>
        <w:tab/>
      </w:r>
      <w:bookmarkEnd w:id="679"/>
      <w:bookmarkEnd w:id="680"/>
      <w:bookmarkEnd w:id="681"/>
      <w:bookmarkEnd w:id="682"/>
      <w:bookmarkEnd w:id="683"/>
      <w:bookmarkEnd w:id="684"/>
      <w:r>
        <w:t>FR2 test model 3.1a (RUL-FR2-TM3.1a)</w:t>
      </w:r>
      <w:bookmarkEnd w:id="685"/>
      <w:bookmarkEnd w:id="686"/>
      <w:bookmarkEnd w:id="687"/>
      <w:bookmarkEnd w:id="688"/>
      <w:bookmarkEnd w:id="689"/>
      <w:bookmarkEnd w:id="690"/>
    </w:p>
    <w:p w14:paraId="3BD819E3" w14:textId="77777777" w:rsidR="004D3FFD" w:rsidRDefault="00000000">
      <w:pPr>
        <w:rPr>
          <w:lang w:eastAsia="ko-KR"/>
        </w:rPr>
      </w:pPr>
      <w:r>
        <w:rPr>
          <w:lang w:eastAsia="ko-KR"/>
        </w:rPr>
        <w:t>This model shall be used for tests on:</w:t>
      </w:r>
    </w:p>
    <w:p w14:paraId="6C65E717" w14:textId="77777777" w:rsidR="004D3FFD" w:rsidRDefault="00000000">
      <w:pPr>
        <w:pStyle w:val="B1"/>
      </w:pPr>
      <w:r>
        <w:t>-</w:t>
      </w:r>
      <w:r>
        <w:tab/>
        <w:t>Transmitted signal quality</w:t>
      </w:r>
    </w:p>
    <w:p w14:paraId="1C5F3E17" w14:textId="77777777" w:rsidR="004D3FFD" w:rsidRDefault="00000000">
      <w:pPr>
        <w:pStyle w:val="B20"/>
      </w:pPr>
      <w:r>
        <w:t>-</w:t>
      </w:r>
      <w:r>
        <w:tab/>
        <w:t>OTA frequency stability (at max power)</w:t>
      </w:r>
    </w:p>
    <w:p w14:paraId="0CDDBF04" w14:textId="77777777" w:rsidR="004D3FFD" w:rsidRDefault="00000000">
      <w:pPr>
        <w:pStyle w:val="B20"/>
      </w:pPr>
      <w:r>
        <w:t>-</w:t>
      </w:r>
      <w:r>
        <w:tab/>
        <w:t>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691" w:name="_Toc75333946"/>
      <w:bookmarkStart w:id="692" w:name="_Toc17773"/>
      <w:bookmarkStart w:id="693" w:name="_Toc75508138"/>
      <w:bookmarkStart w:id="694" w:name="_Toc75815877"/>
      <w:bookmarkStart w:id="695" w:name="_Toc76541602"/>
      <w:bookmarkStart w:id="696" w:name="_Toc837"/>
      <w:bookmarkStart w:id="697" w:name="_Toc76541035"/>
      <w:bookmarkStart w:id="698" w:name="_Toc89939742"/>
      <w:bookmarkStart w:id="699" w:name="_Toc98754068"/>
      <w:bookmarkStart w:id="700" w:name="_Toc82429491"/>
      <w:bookmarkStart w:id="701" w:name="_Toc121818353"/>
      <w:bookmarkStart w:id="702" w:name="_Toc121818577"/>
      <w:r>
        <w:t>4.9.2.4</w:t>
      </w:r>
      <w:r>
        <w:tab/>
        <w:t>Data content of physical channels and signals for RUL-FR2-TM</w:t>
      </w:r>
      <w:bookmarkEnd w:id="691"/>
      <w:bookmarkEnd w:id="692"/>
      <w:bookmarkEnd w:id="693"/>
      <w:bookmarkEnd w:id="694"/>
      <w:bookmarkEnd w:id="695"/>
      <w:bookmarkEnd w:id="696"/>
      <w:bookmarkEnd w:id="697"/>
      <w:bookmarkEnd w:id="698"/>
      <w:bookmarkEnd w:id="699"/>
      <w:bookmarkEnd w:id="700"/>
      <w:bookmarkEnd w:id="701"/>
      <w:bookmarkEnd w:id="702"/>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E8409C">
        <w:rPr>
          <w:position w:val="-5"/>
        </w:rPr>
        <w:pict w14:anchorId="1EFF876F">
          <v:shape id="_x0000_i1031" type="#_x0000_t75" style="width:37.05pt;height:12.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E8409C">
        <w:rPr>
          <w:position w:val="-5"/>
        </w:rPr>
        <w:pict w14:anchorId="4BFB7003">
          <v:shape id="_x0000_i1032" type="#_x0000_t75" style="width:37.05pt;height:12.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703" w:name="_Toc89939743"/>
      <w:bookmarkStart w:id="704" w:name="_Toc82429492"/>
      <w:bookmarkStart w:id="705" w:name="_Toc98754069"/>
      <w:bookmarkStart w:id="706" w:name="_Toc76541603"/>
      <w:bookmarkStart w:id="707" w:name="_Toc16422"/>
      <w:bookmarkStart w:id="708" w:name="_Toc76541036"/>
      <w:bookmarkStart w:id="709" w:name="_Toc75333947"/>
      <w:bookmarkStart w:id="710" w:name="_Toc75508139"/>
      <w:bookmarkStart w:id="711" w:name="_Toc75815878"/>
      <w:bookmarkStart w:id="712" w:name="_Toc9025"/>
      <w:bookmarkStart w:id="713" w:name="_Toc121818354"/>
      <w:bookmarkStart w:id="714" w:name="_Toc121818578"/>
      <w:r>
        <w:t>4.9.2.3.1</w:t>
      </w:r>
      <w:r>
        <w:tab/>
        <w:t>PUSCH</w:t>
      </w:r>
      <w:bookmarkEnd w:id="703"/>
      <w:bookmarkEnd w:id="704"/>
      <w:bookmarkEnd w:id="705"/>
      <w:bookmarkEnd w:id="706"/>
      <w:bookmarkEnd w:id="707"/>
      <w:bookmarkEnd w:id="708"/>
      <w:bookmarkEnd w:id="709"/>
      <w:bookmarkEnd w:id="710"/>
      <w:bookmarkEnd w:id="711"/>
      <w:bookmarkEnd w:id="712"/>
      <w:bookmarkEnd w:id="713"/>
      <w:bookmarkEnd w:id="714"/>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E8409C">
        <w:rPr>
          <w:position w:val="-5"/>
        </w:rPr>
        <w:pict w14:anchorId="0804EFE5">
          <v:shape id="_x0000_i1033" type="#_x0000_t75" style="width:44.9pt;height:12.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E8409C">
        <w:rPr>
          <w:position w:val="-5"/>
        </w:rPr>
        <w:pict w14:anchorId="4073DEA3">
          <v:shape id="_x0000_i1034" type="#_x0000_t75" style="width:44.9pt;height:12.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E8409C">
        <w:rPr>
          <w:position w:val="-6"/>
        </w:rPr>
        <w:pict w14:anchorId="3830E0C4">
          <v:shape id="_x0000_i1035" type="#_x0000_t75" style="width:57.75pt;height:13.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E8409C">
        <w:rPr>
          <w:position w:val="-6"/>
        </w:rPr>
        <w:pict w14:anchorId="462B98F8">
          <v:shape id="_x0000_i1036" type="#_x0000_t75" style="width:57.75pt;height:13.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E8409C">
        <w:rPr>
          <w:position w:val="-4"/>
        </w:rPr>
        <w:pict w14:anchorId="11982CCD">
          <v:shape id="_x0000_i1037" type="#_x0000_t75" style="width:39.9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E8409C">
        <w:rPr>
          <w:position w:val="-4"/>
        </w:rPr>
        <w:pict w14:anchorId="15FB6B9F">
          <v:shape id="_x0000_i1038" type="#_x0000_t75" style="width:39.9pt;height:1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lastRenderedPageBreak/>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715" w:name="_Toc66693669"/>
      <w:bookmarkStart w:id="716" w:name="_Toc29810468"/>
      <w:bookmarkStart w:id="717" w:name="_Toc76114246"/>
      <w:bookmarkStart w:id="718" w:name="_Toc53182952"/>
      <w:bookmarkStart w:id="719" w:name="_Toc9347"/>
      <w:bookmarkStart w:id="720" w:name="_Toc5787"/>
      <w:bookmarkStart w:id="721" w:name="_Toc36635820"/>
      <w:bookmarkStart w:id="722" w:name="_Toc82536254"/>
      <w:bookmarkStart w:id="723" w:name="_Toc58917800"/>
      <w:bookmarkStart w:id="724" w:name="_Toc45885843"/>
      <w:bookmarkStart w:id="725" w:name="_Toc37272766"/>
      <w:bookmarkStart w:id="726" w:name="_Toc58915619"/>
      <w:bookmarkStart w:id="727" w:name="_Toc24068"/>
      <w:bookmarkStart w:id="728" w:name="_Toc6403"/>
      <w:bookmarkStart w:id="729" w:name="_Toc76544132"/>
      <w:bookmarkStart w:id="730" w:name="_Toc21102619"/>
      <w:bookmarkStart w:id="731" w:name="_Toc74915621"/>
      <w:bookmarkStart w:id="732" w:name="_Toc98766363"/>
      <w:bookmarkStart w:id="733" w:name="_Toc89952547"/>
      <w:bookmarkStart w:id="734" w:name="_Toc121818355"/>
      <w:bookmarkStart w:id="735" w:name="_Toc121818579"/>
      <w:r>
        <w:t>4.10</w:t>
      </w:r>
      <w:r>
        <w:tab/>
        <w:t>Requirements for contiguous and non-contiguous spectrum</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736" w:name="_Toc37272774"/>
      <w:bookmarkStart w:id="737" w:name="_Toc29810476"/>
      <w:bookmarkStart w:id="738" w:name="_Toc74915629"/>
      <w:bookmarkStart w:id="739" w:name="_Toc45885851"/>
      <w:bookmarkStart w:id="740" w:name="_Toc89952555"/>
      <w:bookmarkStart w:id="741" w:name="_Toc76114254"/>
      <w:bookmarkStart w:id="742" w:name="_Toc18435"/>
      <w:bookmarkStart w:id="743" w:name="_Toc66693677"/>
      <w:bookmarkStart w:id="744" w:name="_Toc98766371"/>
      <w:bookmarkStart w:id="745" w:name="_Toc58917808"/>
      <w:bookmarkStart w:id="746" w:name="_Toc36635828"/>
      <w:bookmarkStart w:id="747" w:name="_Toc58915627"/>
      <w:bookmarkStart w:id="748" w:name="_Toc53182960"/>
      <w:bookmarkStart w:id="749" w:name="_Toc21102627"/>
      <w:bookmarkStart w:id="750" w:name="_Toc76544140"/>
      <w:bookmarkStart w:id="751" w:name="_Toc11971"/>
      <w:bookmarkStart w:id="752" w:name="_Toc30417"/>
      <w:bookmarkStart w:id="753" w:name="_Toc14382"/>
      <w:bookmarkStart w:id="754" w:name="_Toc82536262"/>
      <w:bookmarkStart w:id="755" w:name="_Toc121818356"/>
      <w:bookmarkStart w:id="756" w:name="_Toc121818580"/>
      <w:r>
        <w:t>4.1</w:t>
      </w:r>
      <w:r>
        <w:rPr>
          <w:lang w:val="en-US" w:eastAsia="zh-CN"/>
        </w:rPr>
        <w:t>1</w:t>
      </w:r>
      <w:r>
        <w:tab/>
        <w:t>Format and interpretation of tests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lastRenderedPageBreak/>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757" w:name="_Toc37272775"/>
      <w:bookmarkStart w:id="758" w:name="_Toc76114255"/>
      <w:bookmarkStart w:id="759" w:name="_Toc76544141"/>
      <w:bookmarkStart w:id="760" w:name="_Toc29810477"/>
      <w:bookmarkStart w:id="761" w:name="_Toc23082"/>
      <w:bookmarkStart w:id="762" w:name="_Toc66693678"/>
      <w:bookmarkStart w:id="763" w:name="_Toc82536263"/>
      <w:bookmarkStart w:id="764" w:name="_Toc36635829"/>
      <w:bookmarkStart w:id="765" w:name="_Toc15326"/>
      <w:bookmarkStart w:id="766" w:name="_Toc58917809"/>
      <w:bookmarkStart w:id="767" w:name="_Toc45885852"/>
      <w:bookmarkStart w:id="768" w:name="_Toc58915628"/>
      <w:bookmarkStart w:id="769" w:name="_Toc21102628"/>
      <w:bookmarkStart w:id="770" w:name="_Toc22605"/>
      <w:bookmarkStart w:id="771" w:name="_Toc74915630"/>
      <w:bookmarkStart w:id="772" w:name="_Toc53182961"/>
      <w:bookmarkStart w:id="773" w:name="_Toc98766372"/>
      <w:bookmarkStart w:id="774" w:name="_Toc89952556"/>
      <w:bookmarkStart w:id="775" w:name="_Toc2633"/>
      <w:bookmarkStart w:id="776" w:name="_Toc121818357"/>
      <w:bookmarkStart w:id="777" w:name="_Toc121818581"/>
      <w:r>
        <w:rPr>
          <w:rFonts w:hint="eastAsia"/>
          <w:lang w:eastAsia="zh-CN"/>
        </w:rPr>
        <w:t>4.</w:t>
      </w:r>
      <w:r>
        <w:rPr>
          <w:lang w:eastAsia="zh-CN"/>
        </w:rPr>
        <w:t>1</w:t>
      </w:r>
      <w:r>
        <w:rPr>
          <w:lang w:val="en-US" w:eastAsia="zh-CN"/>
        </w:rPr>
        <w:t>2</w:t>
      </w:r>
      <w:r>
        <w:rPr>
          <w:rFonts w:hint="eastAsia"/>
          <w:lang w:eastAsia="zh-CN"/>
        </w:rPr>
        <w:tab/>
      </w:r>
      <w:r>
        <w:t>Reference coordinate system</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lastRenderedPageBreak/>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778" w:name="_Toc15448"/>
      <w:bookmarkStart w:id="779" w:name="_Toc26859"/>
      <w:bookmarkStart w:id="780" w:name="_Toc2233"/>
      <w:bookmarkStart w:id="781" w:name="_Toc27847"/>
      <w:bookmarkStart w:id="782" w:name="_Toc121818358"/>
      <w:bookmarkStart w:id="783" w:name="_Toc121818582"/>
      <w:r>
        <w:rPr>
          <w:rFonts w:hint="eastAsia"/>
          <w:lang w:eastAsia="zh-CN"/>
        </w:rPr>
        <w:t>5</w:t>
      </w:r>
      <w:r>
        <w:tab/>
      </w:r>
      <w:r>
        <w:rPr>
          <w:lang w:eastAsia="zh-CN"/>
        </w:rPr>
        <w:t>Operating bands and channel arrangement</w:t>
      </w:r>
      <w:bookmarkEnd w:id="778"/>
      <w:bookmarkEnd w:id="779"/>
      <w:bookmarkEnd w:id="780"/>
      <w:bookmarkEnd w:id="781"/>
      <w:bookmarkEnd w:id="782"/>
      <w:bookmarkEnd w:id="783"/>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784" w:name="_Toc152656520"/>
    </w:p>
    <w:p w14:paraId="60F05DF8" w14:textId="77777777" w:rsidR="004D3FFD" w:rsidRDefault="00000000">
      <w:pPr>
        <w:pStyle w:val="Heading1"/>
      </w:pPr>
      <w:bookmarkStart w:id="785" w:name="_Toc17658"/>
      <w:bookmarkStart w:id="786" w:name="_Toc12051"/>
      <w:bookmarkStart w:id="787" w:name="_Toc13710"/>
      <w:bookmarkStart w:id="788" w:name="_Toc2607"/>
      <w:bookmarkStart w:id="789" w:name="_Toc18916181"/>
      <w:bookmarkStart w:id="790" w:name="_Toc121818359"/>
      <w:bookmarkStart w:id="791" w:name="_Toc121818583"/>
      <w:r>
        <w:rPr>
          <w:rFonts w:hint="eastAsia"/>
          <w:lang w:val="en-US" w:eastAsia="zh-CN"/>
        </w:rPr>
        <w:t>6</w:t>
      </w:r>
      <w:r>
        <w:tab/>
        <w:t>Radiated characteristics</w:t>
      </w:r>
      <w:bookmarkEnd w:id="785"/>
      <w:bookmarkEnd w:id="786"/>
      <w:bookmarkEnd w:id="787"/>
      <w:bookmarkEnd w:id="788"/>
      <w:bookmarkEnd w:id="789"/>
      <w:bookmarkEnd w:id="790"/>
      <w:bookmarkEnd w:id="791"/>
    </w:p>
    <w:p w14:paraId="0051E7E9" w14:textId="77777777" w:rsidR="004D3FFD" w:rsidRDefault="00000000">
      <w:pPr>
        <w:pStyle w:val="Heading2"/>
        <w:rPr>
          <w:lang w:eastAsia="zh-CN"/>
        </w:rPr>
      </w:pPr>
      <w:bookmarkStart w:id="792" w:name="_Toc7475"/>
      <w:bookmarkStart w:id="793" w:name="_Toc9803"/>
      <w:bookmarkStart w:id="794" w:name="_Toc30119"/>
      <w:bookmarkStart w:id="795" w:name="_Toc17073"/>
      <w:bookmarkStart w:id="796" w:name="_Toc121818360"/>
      <w:bookmarkStart w:id="797" w:name="_Toc121818584"/>
      <w:r>
        <w:rPr>
          <w:rFonts w:hint="eastAsia"/>
          <w:lang w:val="en-US" w:eastAsia="zh-CN"/>
        </w:rPr>
        <w:t>6</w:t>
      </w:r>
      <w:r>
        <w:rPr>
          <w:rFonts w:hint="eastAsia"/>
          <w:lang w:eastAsia="zh-CN"/>
        </w:rPr>
        <w:t>.1</w:t>
      </w:r>
      <w:r>
        <w:tab/>
      </w:r>
      <w:r>
        <w:rPr>
          <w:rFonts w:hint="eastAsia"/>
          <w:lang w:eastAsia="zh-CN"/>
        </w:rPr>
        <w:t>General</w:t>
      </w:r>
      <w:bookmarkEnd w:id="792"/>
      <w:bookmarkEnd w:id="793"/>
      <w:bookmarkEnd w:id="794"/>
      <w:bookmarkEnd w:id="795"/>
      <w:bookmarkEnd w:id="796"/>
      <w:bookmarkEnd w:id="797"/>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lastRenderedPageBreak/>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798" w:name="_Toc11145"/>
      <w:bookmarkStart w:id="799" w:name="_Toc25733"/>
      <w:bookmarkStart w:id="800" w:name="_Toc28478"/>
      <w:bookmarkStart w:id="801" w:name="_Toc13966"/>
      <w:bookmarkStart w:id="802" w:name="_Toc121818361"/>
      <w:bookmarkStart w:id="803" w:name="_Toc121818585"/>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798"/>
      <w:bookmarkEnd w:id="799"/>
      <w:bookmarkEnd w:id="800"/>
      <w:bookmarkEnd w:id="801"/>
      <w:bookmarkEnd w:id="802"/>
      <w:bookmarkEnd w:id="803"/>
    </w:p>
    <w:p w14:paraId="1AA20EFF" w14:textId="77777777" w:rsidR="004D3FFD" w:rsidRDefault="00000000">
      <w:pPr>
        <w:pStyle w:val="Heading3"/>
        <w:rPr>
          <w:lang w:val="en-US" w:eastAsia="zh-CN"/>
        </w:rPr>
      </w:pPr>
      <w:bookmarkStart w:id="804" w:name="_Toc22495"/>
      <w:bookmarkStart w:id="805" w:name="_Toc121818362"/>
      <w:bookmarkStart w:id="806" w:name="_Toc121818586"/>
      <w:r>
        <w:t>6.2.1</w:t>
      </w:r>
      <w:r>
        <w:tab/>
      </w:r>
      <w:r>
        <w:rPr>
          <w:rFonts w:hint="eastAsia"/>
          <w:lang w:val="en-US" w:eastAsia="zh-CN"/>
        </w:rPr>
        <w:t>General</w:t>
      </w:r>
      <w:bookmarkEnd w:id="804"/>
      <w:bookmarkEnd w:id="805"/>
      <w:bookmarkEnd w:id="806"/>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807" w:name="_Toc992"/>
      <w:bookmarkStart w:id="808" w:name="_Toc121818363"/>
      <w:bookmarkStart w:id="809" w:name="_Toc121818587"/>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807"/>
      <w:r w:rsidR="00163FEB" w:rsidRPr="003302A7">
        <w:rPr>
          <w:rFonts w:hint="eastAsia"/>
        </w:rPr>
        <w:t>)</w:t>
      </w:r>
      <w:bookmarkEnd w:id="808"/>
      <w:bookmarkEnd w:id="809"/>
    </w:p>
    <w:p w14:paraId="62D52054" w14:textId="77777777" w:rsidR="004D3FFD" w:rsidRDefault="00000000" w:rsidP="00163FEB">
      <w:pPr>
        <w:pStyle w:val="Heading4"/>
      </w:pPr>
      <w:bookmarkStart w:id="810" w:name="_Toc29809679"/>
      <w:bookmarkStart w:id="811" w:name="_Toc61182618"/>
      <w:bookmarkStart w:id="812" w:name="_Toc7901"/>
      <w:bookmarkStart w:id="813" w:name="_Toc115191162"/>
      <w:bookmarkStart w:id="814" w:name="_Toc36645057"/>
      <w:bookmarkStart w:id="815" w:name="_Toc58862625"/>
      <w:bookmarkStart w:id="816" w:name="_Toc21099881"/>
      <w:bookmarkStart w:id="817" w:name="_Toc45884357"/>
      <w:bookmarkStart w:id="818" w:name="_Toc53182380"/>
      <w:bookmarkStart w:id="819" w:name="_Toc106201309"/>
      <w:bookmarkStart w:id="820" w:name="_Toc75242645"/>
      <w:bookmarkStart w:id="821" w:name="_Toc58860121"/>
      <w:bookmarkStart w:id="822" w:name="_Toc74961734"/>
      <w:bookmarkStart w:id="823" w:name="_Toc37272111"/>
      <w:bookmarkStart w:id="824" w:name="_Toc76544991"/>
      <w:bookmarkStart w:id="825" w:name="_Toc13377"/>
      <w:bookmarkStart w:id="826" w:name="_Toc66727931"/>
      <w:bookmarkStart w:id="827" w:name="_Toc82595094"/>
      <w:bookmarkStart w:id="828" w:name="_Toc89955125"/>
      <w:bookmarkStart w:id="829" w:name="_Toc98773550"/>
      <w:bookmarkStart w:id="830" w:name="_Toc121818364"/>
      <w:bookmarkStart w:id="831" w:name="_Toc121818588"/>
      <w:r>
        <w:t>6.2.</w:t>
      </w:r>
      <w:r>
        <w:rPr>
          <w:lang w:val="en-US" w:eastAsia="zh-CN"/>
        </w:rPr>
        <w:t>2.</w:t>
      </w:r>
      <w:r>
        <w:t>1</w:t>
      </w:r>
      <w:r>
        <w:tab/>
        <w:t>Definition and applicability</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lastRenderedPageBreak/>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832" w:name="_Toc74961735"/>
      <w:bookmarkStart w:id="833" w:name="_Toc76544992"/>
      <w:bookmarkStart w:id="834" w:name="_Toc45884358"/>
      <w:bookmarkStart w:id="835" w:name="_Toc61182619"/>
      <w:bookmarkStart w:id="836" w:name="_Toc53182381"/>
      <w:bookmarkStart w:id="837" w:name="_Toc36645058"/>
      <w:bookmarkStart w:id="838" w:name="_Toc75242646"/>
      <w:bookmarkStart w:id="839" w:name="_Toc82595095"/>
      <w:bookmarkStart w:id="840" w:name="_Toc37272112"/>
      <w:bookmarkStart w:id="841" w:name="_Toc66727932"/>
      <w:bookmarkStart w:id="842" w:name="_Toc58860122"/>
      <w:bookmarkStart w:id="843" w:name="_Toc21099882"/>
      <w:bookmarkStart w:id="844" w:name="_Toc29809680"/>
      <w:bookmarkStart w:id="845" w:name="_Toc89955126"/>
      <w:bookmarkStart w:id="846"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847" w:name="_Toc8933"/>
      <w:bookmarkStart w:id="848" w:name="_Toc115191163"/>
      <w:bookmarkStart w:id="849" w:name="_Toc106201310"/>
      <w:bookmarkStart w:id="850" w:name="_Toc98773551"/>
      <w:bookmarkStart w:id="851" w:name="_Toc12414"/>
      <w:bookmarkStart w:id="852" w:name="_Toc121818365"/>
      <w:bookmarkStart w:id="853" w:name="_Toc121818589"/>
      <w:r>
        <w:t>6.2.</w:t>
      </w:r>
      <w:r>
        <w:rPr>
          <w:rFonts w:hint="eastAsia"/>
          <w:lang w:val="en-US" w:eastAsia="zh-CN"/>
        </w:rPr>
        <w:t>2.</w:t>
      </w:r>
      <w:r>
        <w:t>2</w:t>
      </w:r>
      <w:r>
        <w:tab/>
        <w:t>Minimum requirement</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854" w:name="_Toc82595096"/>
      <w:bookmarkStart w:id="855" w:name="_Toc89955127"/>
      <w:bookmarkStart w:id="856" w:name="_Toc36645059"/>
      <w:bookmarkStart w:id="857" w:name="_Toc58862627"/>
      <w:bookmarkStart w:id="858" w:name="_Toc29809681"/>
      <w:bookmarkStart w:id="859" w:name="_Toc37272113"/>
      <w:bookmarkStart w:id="860" w:name="_Toc98773552"/>
      <w:bookmarkStart w:id="861" w:name="_Toc75242647"/>
      <w:bookmarkStart w:id="862" w:name="_Toc45884359"/>
      <w:bookmarkStart w:id="863" w:name="_Toc106201311"/>
      <w:bookmarkStart w:id="864" w:name="_Toc53182382"/>
      <w:bookmarkStart w:id="865" w:name="_Toc66727933"/>
      <w:bookmarkStart w:id="866" w:name="_Toc6451"/>
      <w:bookmarkStart w:id="867" w:name="_Toc76544993"/>
      <w:bookmarkStart w:id="868" w:name="_Toc21099883"/>
      <w:bookmarkStart w:id="869" w:name="_Toc16590"/>
      <w:bookmarkStart w:id="870" w:name="_Toc74961736"/>
      <w:bookmarkStart w:id="871" w:name="_Toc58860123"/>
      <w:bookmarkStart w:id="872" w:name="_Toc61182620"/>
      <w:bookmarkStart w:id="873" w:name="_Toc115191164"/>
      <w:bookmarkStart w:id="874" w:name="_Toc121818366"/>
      <w:bookmarkStart w:id="875" w:name="_Toc121818590"/>
      <w:r>
        <w:t>6.2.</w:t>
      </w:r>
      <w:r>
        <w:rPr>
          <w:lang w:val="en-US" w:eastAsia="zh-CN"/>
        </w:rPr>
        <w:t>2.</w:t>
      </w:r>
      <w:r>
        <w:t>3</w:t>
      </w:r>
      <w:r>
        <w:tab/>
        <w:t>Test purpose</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876" w:name="_Toc58862628"/>
      <w:bookmarkStart w:id="877" w:name="_Toc115191165"/>
      <w:bookmarkStart w:id="878" w:name="_Toc89955128"/>
      <w:bookmarkStart w:id="879" w:name="_Toc58860124"/>
      <w:bookmarkStart w:id="880" w:name="_Toc36645060"/>
      <w:bookmarkStart w:id="881" w:name="_Toc53182383"/>
      <w:bookmarkStart w:id="882" w:name="_Toc61182621"/>
      <w:bookmarkStart w:id="883" w:name="_Toc98773553"/>
      <w:bookmarkStart w:id="884" w:name="_Toc76544994"/>
      <w:bookmarkStart w:id="885" w:name="_Toc11776"/>
      <w:bookmarkStart w:id="886" w:name="_Toc106201312"/>
      <w:bookmarkStart w:id="887" w:name="_Toc9467"/>
      <w:bookmarkStart w:id="888" w:name="_Toc21099884"/>
      <w:bookmarkStart w:id="889" w:name="_Toc82595097"/>
      <w:bookmarkStart w:id="890" w:name="_Toc29809682"/>
      <w:bookmarkStart w:id="891" w:name="_Toc45884360"/>
      <w:bookmarkStart w:id="892" w:name="_Toc75242648"/>
      <w:bookmarkStart w:id="893" w:name="_Toc74961737"/>
      <w:bookmarkStart w:id="894" w:name="_Toc66727934"/>
      <w:bookmarkStart w:id="895" w:name="_Toc37272114"/>
      <w:bookmarkStart w:id="896" w:name="_Toc121818367"/>
      <w:bookmarkStart w:id="897" w:name="_Toc121818591"/>
      <w:r>
        <w:t>6.2.</w:t>
      </w:r>
      <w:r>
        <w:rPr>
          <w:lang w:val="en-US" w:eastAsia="zh-CN"/>
        </w:rPr>
        <w:t>2.</w:t>
      </w:r>
      <w:r>
        <w:t>4</w:t>
      </w:r>
      <w:r>
        <w:tab/>
        <w:t>Method of test</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2B62D3D" w14:textId="77777777" w:rsidR="004D3FFD" w:rsidRDefault="00000000">
      <w:pPr>
        <w:pStyle w:val="Heading5"/>
        <w:spacing w:line="260" w:lineRule="auto"/>
        <w:ind w:left="1417" w:hanging="1417"/>
        <w:rPr>
          <w:sz w:val="24"/>
        </w:rPr>
      </w:pPr>
      <w:bookmarkStart w:id="898" w:name="_Toc115191166"/>
      <w:bookmarkStart w:id="899" w:name="_Toc5083"/>
      <w:bookmarkStart w:id="900" w:name="_Toc17493"/>
      <w:bookmarkStart w:id="901" w:name="_Toc36645061"/>
      <w:bookmarkStart w:id="902" w:name="_Toc76544995"/>
      <w:bookmarkStart w:id="903" w:name="_Toc45884361"/>
      <w:bookmarkStart w:id="904" w:name="_Toc58860125"/>
      <w:bookmarkStart w:id="905" w:name="_Toc89955129"/>
      <w:bookmarkStart w:id="906" w:name="_Toc74961738"/>
      <w:bookmarkStart w:id="907" w:name="_Toc61182622"/>
      <w:bookmarkStart w:id="908" w:name="_Toc37272115"/>
      <w:bookmarkStart w:id="909" w:name="_Toc58862629"/>
      <w:bookmarkStart w:id="910" w:name="_Toc98773554"/>
      <w:bookmarkStart w:id="911" w:name="_Toc53182384"/>
      <w:bookmarkStart w:id="912" w:name="_Toc106201313"/>
      <w:bookmarkStart w:id="913" w:name="_Toc29809683"/>
      <w:bookmarkStart w:id="914" w:name="_Toc82595098"/>
      <w:bookmarkStart w:id="915" w:name="_Toc75242649"/>
      <w:bookmarkStart w:id="916" w:name="_Toc21099885"/>
      <w:bookmarkStart w:id="917" w:name="_Toc66727935"/>
      <w:bookmarkStart w:id="918" w:name="_Toc121818368"/>
      <w:bookmarkStart w:id="919" w:name="_Toc121818592"/>
      <w:r>
        <w:rPr>
          <w:sz w:val="24"/>
        </w:rPr>
        <w:t>6.2.</w:t>
      </w:r>
      <w:r>
        <w:rPr>
          <w:sz w:val="24"/>
          <w:lang w:val="en-US" w:eastAsia="zh-CN"/>
        </w:rPr>
        <w:t>2.</w:t>
      </w:r>
      <w:r>
        <w:rPr>
          <w:sz w:val="24"/>
        </w:rPr>
        <w:t>4.1</w:t>
      </w:r>
      <w:r>
        <w:rPr>
          <w:sz w:val="24"/>
        </w:rPr>
        <w:tab/>
        <w:t>Initial conditions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lastRenderedPageBreak/>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920" w:name="_Toc19322"/>
      <w:bookmarkStart w:id="921" w:name="_Toc115191167"/>
      <w:bookmarkStart w:id="922" w:name="_Toc82595099"/>
      <w:bookmarkStart w:id="923" w:name="_Toc98773555"/>
      <w:bookmarkStart w:id="924" w:name="_Toc106201314"/>
      <w:bookmarkStart w:id="925" w:name="_Toc53182385"/>
      <w:bookmarkStart w:id="926" w:name="_Toc36645062"/>
      <w:bookmarkStart w:id="927" w:name="_Toc29809684"/>
      <w:bookmarkStart w:id="928" w:name="_Toc66727936"/>
      <w:bookmarkStart w:id="929" w:name="_Toc45884362"/>
      <w:bookmarkStart w:id="930" w:name="_Toc21099886"/>
      <w:bookmarkStart w:id="931" w:name="_Toc76544996"/>
      <w:bookmarkStart w:id="932" w:name="_Toc75242650"/>
      <w:bookmarkStart w:id="933" w:name="_Toc61182623"/>
      <w:bookmarkStart w:id="934" w:name="_Toc58860126"/>
      <w:bookmarkStart w:id="935" w:name="_Toc89955130"/>
      <w:bookmarkStart w:id="936" w:name="_Toc37272116"/>
      <w:bookmarkStart w:id="937" w:name="_Toc74961739"/>
      <w:bookmarkStart w:id="938" w:name="_Toc9412"/>
      <w:bookmarkStart w:id="939" w:name="_Toc58862630"/>
      <w:bookmarkStart w:id="940" w:name="_Toc121818369"/>
      <w:bookmarkStart w:id="941" w:name="_Toc121818593"/>
      <w:r>
        <w:rPr>
          <w:sz w:val="24"/>
        </w:rPr>
        <w:t>6.2.</w:t>
      </w:r>
      <w:r>
        <w:rPr>
          <w:sz w:val="24"/>
          <w:lang w:val="en-US" w:eastAsia="zh-CN"/>
        </w:rPr>
        <w:t>2.</w:t>
      </w:r>
      <w:r>
        <w:rPr>
          <w:sz w:val="24"/>
        </w:rPr>
        <w:t>4.2</w:t>
      </w:r>
      <w:r>
        <w:rPr>
          <w:sz w:val="24"/>
        </w:rPr>
        <w:tab/>
        <w:t>Procedure</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942" w:name="_Toc82595100"/>
      <w:bookmarkStart w:id="943" w:name="_Toc89955131"/>
      <w:bookmarkStart w:id="944" w:name="_Toc74961740"/>
      <w:bookmarkStart w:id="945" w:name="_Toc61182624"/>
      <w:bookmarkStart w:id="946" w:name="_Toc76544997"/>
      <w:bookmarkStart w:id="947" w:name="_Toc23770"/>
      <w:bookmarkStart w:id="948" w:name="_Toc29809685"/>
      <w:bookmarkStart w:id="949" w:name="_Toc21099887"/>
      <w:bookmarkStart w:id="950" w:name="_Toc9828"/>
      <w:bookmarkStart w:id="951" w:name="_Toc75242651"/>
      <w:bookmarkStart w:id="952" w:name="_Toc45884363"/>
      <w:bookmarkStart w:id="953" w:name="_Toc53182386"/>
      <w:bookmarkStart w:id="954" w:name="_Toc36645063"/>
      <w:bookmarkStart w:id="955" w:name="_Toc98773556"/>
      <w:bookmarkStart w:id="956" w:name="_Toc58860127"/>
      <w:bookmarkStart w:id="957" w:name="_Toc66727937"/>
      <w:bookmarkStart w:id="958" w:name="_Toc37272117"/>
      <w:bookmarkStart w:id="959" w:name="_Toc58862631"/>
      <w:bookmarkStart w:id="960" w:name="_Toc106201315"/>
      <w:bookmarkStart w:id="961" w:name="_Toc115191168"/>
      <w:bookmarkStart w:id="962" w:name="_Toc121818370"/>
      <w:bookmarkStart w:id="963" w:name="_Toc121818594"/>
      <w:r>
        <w:t>6.2.</w:t>
      </w:r>
      <w:r>
        <w:rPr>
          <w:lang w:val="en-US" w:eastAsia="zh-CN"/>
        </w:rPr>
        <w:t>2.</w:t>
      </w:r>
      <w:r>
        <w:t>5</w:t>
      </w:r>
      <w:r>
        <w:tab/>
        <w:t>Test requirement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44539D52" w14:textId="77777777" w:rsidR="004D3FFD" w:rsidRDefault="00000000">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14:paraId="56C71972" w14:textId="77777777" w:rsidR="004D3FFD" w:rsidRDefault="00000000">
      <w:pPr>
        <w:pStyle w:val="TH"/>
      </w:pPr>
      <w:r>
        <w:rPr>
          <w:rFonts w:eastAsia="Yu Mincho"/>
        </w:rPr>
        <w:lastRenderedPageBreak/>
        <w:t>Table 6.2.</w:t>
      </w:r>
      <w:r>
        <w:rPr>
          <w:rFonts w:eastAsia="SimSun" w:hint="eastAsia"/>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4D3FFD" w14:paraId="2B51AED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F280F45" w14:textId="77777777" w:rsidR="004D3FFD" w:rsidRDefault="00000000">
            <w:pPr>
              <w:pStyle w:val="TAH"/>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2EDE9047" w14:textId="77777777" w:rsidR="004D3FFD" w:rsidRDefault="00000000">
            <w:pPr>
              <w:pStyle w:val="TAH"/>
            </w:pPr>
            <w:r>
              <w:t xml:space="preserve">Extreme </w:t>
            </w:r>
            <w:r>
              <w:rPr>
                <w:lang w:eastAsia="sv-SE"/>
              </w:rPr>
              <w:t>test environment</w:t>
            </w:r>
          </w:p>
        </w:tc>
      </w:tr>
      <w:tr w:rsidR="004D3FFD" w14:paraId="606E0C93"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7AD26AC" w14:textId="77777777" w:rsidR="004D3FFD" w:rsidRDefault="00000000">
            <w:pPr>
              <w:pStyle w:val="TAC"/>
            </w:pPr>
            <w:r>
              <w:t xml:space="preserve">24.15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tcPr>
          <w:p w14:paraId="48B19A02" w14:textId="77777777" w:rsidR="004D3FFD" w:rsidRDefault="00000000">
            <w:pPr>
              <w:pStyle w:val="TAC"/>
            </w:pPr>
            <w:r>
              <w:t xml:space="preserve">24.15 GHz &lt; f </w:t>
            </w:r>
            <w:r>
              <w:rPr>
                <w:rFonts w:cs="Arial"/>
              </w:rPr>
              <w:t>≤</w:t>
            </w:r>
            <w:r>
              <w:t xml:space="preserve"> 29.5 GHz: </w:t>
            </w:r>
            <w:r>
              <w:rPr>
                <w:rFonts w:cs="Arial"/>
              </w:rPr>
              <w:t xml:space="preserve">± 7.6 </w:t>
            </w:r>
            <w:r>
              <w:t>dB</w:t>
            </w:r>
          </w:p>
        </w:tc>
      </w:tr>
      <w:tr w:rsidR="004D3FFD" w14:paraId="3755DE1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8E55909" w14:textId="77777777" w:rsidR="004D3FFD" w:rsidRDefault="00000000">
            <w:pPr>
              <w:pStyle w:val="TAC"/>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tcPr>
          <w:p w14:paraId="1195B538" w14:textId="77777777" w:rsidR="004D3FFD" w:rsidRDefault="00000000">
            <w:pPr>
              <w:pStyle w:val="TAC"/>
            </w:pPr>
            <w:r>
              <w:t xml:space="preserve">37 GHz &lt; f </w:t>
            </w:r>
            <w:r>
              <w:rPr>
                <w:rFonts w:cs="Arial"/>
              </w:rPr>
              <w:t>≤</w:t>
            </w:r>
            <w:r>
              <w:t xml:space="preserve"> 43.5 GHz: </w:t>
            </w:r>
            <w:r>
              <w:rPr>
                <w:rFonts w:cs="Arial"/>
              </w:rPr>
              <w:t>± 7.8</w:t>
            </w:r>
            <w:r>
              <w:t xml:space="preserve"> dB </w:t>
            </w:r>
          </w:p>
        </w:tc>
      </w:tr>
      <w:tr w:rsidR="004D3FFD" w14:paraId="703275F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434F8E8" w14:textId="77777777" w:rsidR="004D3FFD" w:rsidRDefault="00000000">
            <w:pPr>
              <w:pStyle w:val="TAC"/>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tcPr>
          <w:p w14:paraId="2F3DC81B" w14:textId="77777777" w:rsidR="004D3FFD" w:rsidRDefault="00000000">
            <w:pPr>
              <w:pStyle w:val="TAC"/>
              <w:rPr>
                <w:rFonts w:cs="v4.2.0"/>
              </w:rPr>
            </w:pPr>
            <w:r>
              <w:t xml:space="preserve">43.5 GHz &lt; f </w:t>
            </w:r>
            <w:r>
              <w:rPr>
                <w:rFonts w:cs="Arial"/>
              </w:rPr>
              <w:t>≤</w:t>
            </w:r>
            <w:r>
              <w:t xml:space="preserve"> 48.2 GHz: </w:t>
            </w:r>
            <w:r>
              <w:rPr>
                <w:rFonts w:cs="Arial"/>
              </w:rPr>
              <w:t>± 8.0 dB</w:t>
            </w:r>
          </w:p>
        </w:tc>
      </w:tr>
    </w:tbl>
    <w:p w14:paraId="5AE493D8" w14:textId="77777777" w:rsidR="004D3FFD" w:rsidRDefault="004D3FFD" w:rsidP="00DC3B7F">
      <w:pPr>
        <w:rPr>
          <w:lang w:eastAsia="zh-CN"/>
        </w:rPr>
      </w:pPr>
    </w:p>
    <w:p w14:paraId="0E089CEA" w14:textId="77777777" w:rsidR="004D3FFD" w:rsidRDefault="00000000">
      <w:pPr>
        <w:pStyle w:val="Heading3"/>
        <w:spacing w:line="260" w:lineRule="auto"/>
        <w:rPr>
          <w:lang w:val="en-US" w:eastAsia="zh-CN"/>
        </w:rPr>
      </w:pPr>
      <w:bookmarkStart w:id="964" w:name="_Toc29491"/>
      <w:bookmarkStart w:id="965" w:name="_Toc550"/>
      <w:bookmarkStart w:id="966" w:name="_Toc121818371"/>
      <w:bookmarkStart w:id="967" w:name="_Toc121818595"/>
      <w:r>
        <w:rPr>
          <w:rFonts w:hint="eastAsia"/>
          <w:lang w:val="en-US" w:eastAsia="zh-CN"/>
        </w:rPr>
        <w:t>6.2.3</w:t>
      </w:r>
      <w:r>
        <w:rPr>
          <w:rFonts w:hint="eastAsia"/>
          <w:lang w:val="en-US" w:eastAsia="zh-CN"/>
        </w:rPr>
        <w:tab/>
        <w:t>OTA repeater output power (TRP)</w:t>
      </w:r>
      <w:bookmarkEnd w:id="964"/>
      <w:bookmarkEnd w:id="965"/>
      <w:bookmarkEnd w:id="966"/>
      <w:bookmarkEnd w:id="967"/>
    </w:p>
    <w:p w14:paraId="7B786F82" w14:textId="77777777" w:rsidR="004D3FFD" w:rsidRDefault="00000000">
      <w:pPr>
        <w:pStyle w:val="Heading4"/>
        <w:spacing w:line="260" w:lineRule="auto"/>
      </w:pPr>
      <w:bookmarkStart w:id="968" w:name="_Toc7843"/>
      <w:bookmarkStart w:id="969" w:name="_Toc5906"/>
      <w:bookmarkStart w:id="970" w:name="_Toc121818372"/>
      <w:bookmarkStart w:id="971" w:name="_Toc121818596"/>
      <w:r>
        <w:t>6.</w:t>
      </w:r>
      <w:r>
        <w:rPr>
          <w:rFonts w:hint="eastAsia"/>
          <w:lang w:val="en-US" w:eastAsia="zh-CN"/>
        </w:rPr>
        <w:t>2.</w:t>
      </w:r>
      <w:r>
        <w:t>3.1</w:t>
      </w:r>
      <w:r>
        <w:tab/>
        <w:t>Definition and applicability</w:t>
      </w:r>
      <w:bookmarkEnd w:id="968"/>
      <w:bookmarkEnd w:id="969"/>
      <w:bookmarkEnd w:id="970"/>
      <w:bookmarkEnd w:id="971"/>
    </w:p>
    <w:p w14:paraId="565AB866" w14:textId="77777777" w:rsidR="004D3FFD" w:rsidRDefault="00000000">
      <w:pPr>
        <w:rPr>
          <w:lang w:eastAsia="zh-CN"/>
        </w:rPr>
      </w:pPr>
      <w:r>
        <w:rPr>
          <w:lang w:eastAsia="zh-CN"/>
        </w:rPr>
        <w:t>OTA BS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32BF1B42" w14:textId="77777777" w:rsidR="004D3FFD" w:rsidRDefault="00000000">
      <w:pPr>
        <w:pStyle w:val="TH"/>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CF9D9B8"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8858206"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4DA1238" w14:textId="77777777" w:rsidR="004D3FFD" w:rsidRDefault="00000000">
            <w:pPr>
              <w:pStyle w:val="TAH"/>
            </w:pPr>
            <w:r>
              <w:t>P</w:t>
            </w:r>
            <w:r>
              <w:rPr>
                <w:vertAlign w:val="subscript"/>
              </w:rPr>
              <w:t>rated,p,TRP</w:t>
            </w:r>
          </w:p>
        </w:tc>
      </w:tr>
      <w:tr w:rsidR="004D3FFD" w14:paraId="41F12BF7"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822267C"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12B3732" w14:textId="77777777" w:rsidR="004D3FFD" w:rsidRDefault="00000000">
            <w:pPr>
              <w:pStyle w:val="TAC"/>
            </w:pPr>
            <w:r>
              <w:t>(note 1)</w:t>
            </w:r>
          </w:p>
        </w:tc>
      </w:tr>
      <w:tr w:rsidR="004D3FFD" w14:paraId="684068F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C30826A"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C07F4A0" w14:textId="77777777" w:rsidR="004D3FFD" w:rsidRDefault="00000000">
            <w:pPr>
              <w:pStyle w:val="TAC"/>
            </w:pPr>
            <w:r>
              <w:rPr>
                <w:rFonts w:hint="eastAsia"/>
              </w:rPr>
              <w:t>≤</w:t>
            </w:r>
            <w:r>
              <w:t xml:space="preserve"> + 35 + X dBm, Note 3</w:t>
            </w:r>
          </w:p>
        </w:tc>
      </w:tr>
      <w:tr w:rsidR="004D3FFD" w14:paraId="1E1EE2E0"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082A45" w14:textId="77777777" w:rsidR="004D3FFD" w:rsidRDefault="00000000">
            <w:pPr>
              <w:pStyle w:val="TAN"/>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764A5EAC" w14:textId="77777777" w:rsidR="004D3FFD" w:rsidRDefault="00000000">
            <w:pPr>
              <w:pStyle w:val="TAN"/>
            </w:pPr>
            <w:r>
              <w:t>NOTE 2:</w:t>
            </w:r>
            <w:r>
              <w:tab/>
              <w:t>X = 10*log (ceil (</w:t>
            </w:r>
            <w:r>
              <w:rPr>
                <w:i/>
              </w:rPr>
              <w:t>passband</w:t>
            </w:r>
            <w:r>
              <w:t xml:space="preserve"> bandwidth/100MHz))</w:t>
            </w:r>
          </w:p>
        </w:tc>
      </w:tr>
    </w:tbl>
    <w:p w14:paraId="21F25E8E" w14:textId="77777777" w:rsidR="004D3FFD" w:rsidRDefault="004D3FFD"/>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972" w:name="_Toc28481"/>
      <w:bookmarkStart w:id="973" w:name="_Toc25538"/>
      <w:bookmarkStart w:id="974" w:name="_Toc121818373"/>
      <w:bookmarkStart w:id="975" w:name="_Toc121818597"/>
      <w:r>
        <w:t>6.</w:t>
      </w:r>
      <w:r>
        <w:rPr>
          <w:rFonts w:hint="eastAsia"/>
          <w:lang w:val="en-US" w:eastAsia="zh-CN"/>
        </w:rPr>
        <w:t>2.</w:t>
      </w:r>
      <w:r>
        <w:t>3.2</w:t>
      </w:r>
      <w:r>
        <w:tab/>
        <w:t>Minimum requirement</w:t>
      </w:r>
      <w:bookmarkEnd w:id="972"/>
      <w:bookmarkEnd w:id="973"/>
      <w:bookmarkEnd w:id="974"/>
      <w:bookmarkEnd w:id="975"/>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976" w:name="_Toc2002"/>
      <w:bookmarkStart w:id="977" w:name="_Toc3902"/>
      <w:bookmarkStart w:id="978" w:name="_Toc121818374"/>
      <w:bookmarkStart w:id="979" w:name="_Toc121818598"/>
      <w:r>
        <w:t>6.</w:t>
      </w:r>
      <w:r>
        <w:rPr>
          <w:rFonts w:hint="eastAsia"/>
          <w:lang w:val="en-US" w:eastAsia="zh-CN"/>
        </w:rPr>
        <w:t>2.</w:t>
      </w:r>
      <w:r>
        <w:t>3.3</w:t>
      </w:r>
      <w:r>
        <w:tab/>
        <w:t>Test purpose</w:t>
      </w:r>
      <w:bookmarkEnd w:id="976"/>
      <w:bookmarkEnd w:id="977"/>
      <w:bookmarkEnd w:id="978"/>
      <w:bookmarkEnd w:id="979"/>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980" w:name="_Toc82536279"/>
      <w:bookmarkStart w:id="981" w:name="_Toc115080539"/>
      <w:bookmarkStart w:id="982" w:name="_Toc36635845"/>
      <w:bookmarkStart w:id="983" w:name="_Toc76544157"/>
      <w:bookmarkStart w:id="984" w:name="_Toc26837"/>
      <w:bookmarkStart w:id="985" w:name="_Toc76114271"/>
      <w:bookmarkStart w:id="986" w:name="_Toc29810493"/>
      <w:bookmarkStart w:id="987" w:name="_Toc66693694"/>
      <w:bookmarkStart w:id="988" w:name="_Toc99702751"/>
      <w:bookmarkStart w:id="989" w:name="_Toc26835"/>
      <w:bookmarkStart w:id="990" w:name="_Toc21102644"/>
      <w:bookmarkStart w:id="991" w:name="_Toc45885868"/>
      <w:bookmarkStart w:id="992" w:name="_Toc53182977"/>
      <w:bookmarkStart w:id="993" w:name="_Toc37272791"/>
      <w:bookmarkStart w:id="994" w:name="_Toc74915646"/>
      <w:bookmarkStart w:id="995" w:name="_Toc106206537"/>
      <w:bookmarkStart w:id="996" w:name="_Toc58915644"/>
      <w:bookmarkStart w:id="997" w:name="_Toc98766388"/>
      <w:bookmarkStart w:id="998" w:name="_Toc89952572"/>
      <w:bookmarkStart w:id="999" w:name="_Toc58917825"/>
      <w:bookmarkStart w:id="1000" w:name="_Toc121818375"/>
      <w:bookmarkStart w:id="1001" w:name="_Toc12181859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5018CD63" w14:textId="77777777" w:rsidR="004D3FFD" w:rsidRDefault="00000000">
      <w:pPr>
        <w:pStyle w:val="Heading5"/>
        <w:spacing w:line="260" w:lineRule="auto"/>
        <w:ind w:left="1417" w:hanging="1417"/>
        <w:rPr>
          <w:rFonts w:cs="Arial"/>
          <w:lang w:eastAsia="sv-SE"/>
        </w:rPr>
      </w:pPr>
      <w:bookmarkStart w:id="1002" w:name="_Toc74915647"/>
      <w:bookmarkStart w:id="1003" w:name="_Toc98766389"/>
      <w:bookmarkStart w:id="1004" w:name="_Toc106206538"/>
      <w:bookmarkStart w:id="1005" w:name="_Toc10215"/>
      <w:bookmarkStart w:id="1006" w:name="_Toc76544158"/>
      <w:bookmarkStart w:id="1007" w:name="_Toc82536280"/>
      <w:bookmarkStart w:id="1008" w:name="_Toc58915645"/>
      <w:bookmarkStart w:id="1009" w:name="_Toc76114272"/>
      <w:bookmarkStart w:id="1010" w:name="_Toc21102645"/>
      <w:bookmarkStart w:id="1011" w:name="_Toc99702752"/>
      <w:bookmarkStart w:id="1012" w:name="_Toc58917826"/>
      <w:bookmarkStart w:id="1013" w:name="_Toc66693695"/>
      <w:bookmarkStart w:id="1014" w:name="_Toc89952573"/>
      <w:bookmarkStart w:id="1015" w:name="_Toc36635846"/>
      <w:bookmarkStart w:id="1016" w:name="_Toc45885869"/>
      <w:bookmarkStart w:id="1017" w:name="_Toc53182978"/>
      <w:bookmarkStart w:id="1018" w:name="_Toc37272792"/>
      <w:bookmarkStart w:id="1019" w:name="_Toc115080540"/>
      <w:bookmarkStart w:id="1020" w:name="_Toc21982"/>
      <w:bookmarkStart w:id="1021" w:name="_Toc29810494"/>
      <w:bookmarkStart w:id="1022" w:name="_Toc121818376"/>
      <w:bookmarkStart w:id="1023" w:name="_Toc12181860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lastRenderedPageBreak/>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024" w:name="_Toc98766390"/>
      <w:bookmarkStart w:id="1025" w:name="_Toc74915648"/>
      <w:bookmarkStart w:id="1026" w:name="_Toc106206539"/>
      <w:bookmarkStart w:id="1027" w:name="_Toc115080541"/>
      <w:bookmarkStart w:id="1028" w:name="_Toc58917827"/>
      <w:bookmarkStart w:id="1029" w:name="_Toc37272793"/>
      <w:bookmarkStart w:id="1030" w:name="_Toc82536281"/>
      <w:bookmarkStart w:id="1031" w:name="_Toc53182979"/>
      <w:bookmarkStart w:id="1032" w:name="_Toc66693696"/>
      <w:bookmarkStart w:id="1033" w:name="_Toc58915646"/>
      <w:bookmarkStart w:id="1034" w:name="_Toc14213"/>
      <w:bookmarkStart w:id="1035" w:name="_Toc99702753"/>
      <w:bookmarkStart w:id="1036" w:name="_Toc45885870"/>
      <w:bookmarkStart w:id="1037" w:name="_Toc24019"/>
      <w:bookmarkStart w:id="1038" w:name="_Toc76114273"/>
      <w:bookmarkStart w:id="1039" w:name="_Toc29810495"/>
      <w:bookmarkStart w:id="1040" w:name="_Toc76544159"/>
      <w:bookmarkStart w:id="1041" w:name="_Toc21102646"/>
      <w:bookmarkStart w:id="1042" w:name="_Toc89952574"/>
      <w:bookmarkStart w:id="1043" w:name="_Toc36635847"/>
      <w:bookmarkStart w:id="1044" w:name="_Toc121818377"/>
      <w:bookmarkStart w:id="1045" w:name="_Toc121818601"/>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046" w:name="_Toc22084"/>
      <w:bookmarkStart w:id="1047" w:name="_Toc58917828"/>
      <w:bookmarkStart w:id="1048" w:name="_Toc89952575"/>
      <w:bookmarkStart w:id="1049" w:name="_Toc5567"/>
      <w:bookmarkStart w:id="1050" w:name="_Toc98766391"/>
      <w:bookmarkStart w:id="1051" w:name="_Toc82536282"/>
      <w:bookmarkStart w:id="1052" w:name="_Toc53182980"/>
      <w:bookmarkStart w:id="1053" w:name="_Toc76544160"/>
      <w:bookmarkStart w:id="1054" w:name="_Toc37272794"/>
      <w:bookmarkStart w:id="1055" w:name="_Toc36635848"/>
      <w:bookmarkStart w:id="1056" w:name="_Toc29810496"/>
      <w:bookmarkStart w:id="1057" w:name="_Toc66693697"/>
      <w:bookmarkStart w:id="1058" w:name="_Toc45885871"/>
      <w:bookmarkStart w:id="1059" w:name="_Toc21102647"/>
      <w:bookmarkStart w:id="1060" w:name="_Toc99702754"/>
      <w:bookmarkStart w:id="1061" w:name="_Toc58915647"/>
      <w:bookmarkStart w:id="1062" w:name="_Toc76114274"/>
      <w:bookmarkStart w:id="1063" w:name="_Toc74915649"/>
      <w:bookmarkStart w:id="1064" w:name="_Toc115080542"/>
      <w:bookmarkStart w:id="1065" w:name="_Toc106206540"/>
      <w:bookmarkStart w:id="1066" w:name="_Toc121818378"/>
      <w:bookmarkStart w:id="1067" w:name="_Toc12181860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4ACB75C" w14:textId="77777777" w:rsidR="004D3FFD" w:rsidRDefault="00000000">
      <w:r>
        <w:t xml:space="preserve">The </w:t>
      </w:r>
      <w:r>
        <w:rPr>
          <w:rFonts w:hint="eastAsia"/>
          <w:lang w:val="en-US" w:eastAsia="zh-CN"/>
        </w:rPr>
        <w:t xml:space="preserve">final </w:t>
      </w:r>
      <w:r>
        <w:t>TRP measurement result in clause 6.3.4.2 shall remain:</w:t>
      </w:r>
    </w:p>
    <w:p w14:paraId="5103338A" w14:textId="77777777" w:rsidR="004D3FFD" w:rsidRDefault="00000000">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14:paraId="02DD1D4A" w14:textId="77777777" w:rsidR="004D3FFD" w:rsidRDefault="00000000">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77777777" w:rsidR="004D3FFD" w:rsidRDefault="00000000">
      <w:pPr>
        <w:pStyle w:val="B1"/>
      </w:pPr>
      <w:r>
        <w:lastRenderedPageBreak/>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068" w:name="_Toc14646"/>
      <w:bookmarkStart w:id="1069" w:name="_Toc835"/>
      <w:bookmarkStart w:id="1070" w:name="_Toc20254"/>
      <w:bookmarkStart w:id="1071" w:name="_Toc5577"/>
      <w:bookmarkStart w:id="1072" w:name="_Toc121818379"/>
      <w:bookmarkStart w:id="1073" w:name="_Toc121818603"/>
      <w:r>
        <w:rPr>
          <w:rFonts w:hint="eastAsia"/>
          <w:lang w:val="en-US" w:eastAsia="zh-CN"/>
        </w:rPr>
        <w:t>6</w:t>
      </w:r>
      <w:r>
        <w:rPr>
          <w:rFonts w:hint="eastAsia"/>
          <w:lang w:eastAsia="zh-CN"/>
        </w:rPr>
        <w:t>.3</w:t>
      </w:r>
      <w:r>
        <w:tab/>
      </w:r>
      <w:r>
        <w:rPr>
          <w:rFonts w:hint="eastAsia"/>
          <w:lang w:eastAsia="zh-CN"/>
        </w:rPr>
        <w:t>OTA frequency stability</w:t>
      </w:r>
      <w:bookmarkEnd w:id="1068"/>
      <w:bookmarkEnd w:id="1069"/>
      <w:bookmarkEnd w:id="1070"/>
      <w:bookmarkEnd w:id="1071"/>
      <w:bookmarkEnd w:id="1072"/>
      <w:bookmarkEnd w:id="1073"/>
    </w:p>
    <w:p w14:paraId="10E9BEA2" w14:textId="77777777" w:rsidR="004D3FFD" w:rsidRDefault="00000000">
      <w:pPr>
        <w:pStyle w:val="Heading3"/>
      </w:pPr>
      <w:bookmarkStart w:id="1074" w:name="_Toc74961779"/>
      <w:bookmarkStart w:id="1075" w:name="_Toc61182663"/>
      <w:bookmarkStart w:id="1076" w:name="_Toc36645102"/>
      <w:bookmarkStart w:id="1077" w:name="_Toc82595139"/>
      <w:bookmarkStart w:id="1078" w:name="_Toc37272156"/>
      <w:bookmarkStart w:id="1079" w:name="_Toc19073"/>
      <w:bookmarkStart w:id="1080" w:name="_Toc29809718"/>
      <w:bookmarkStart w:id="1081" w:name="_Toc21099920"/>
      <w:bookmarkStart w:id="1082" w:name="_Toc58860166"/>
      <w:bookmarkStart w:id="1083" w:name="_Toc10934"/>
      <w:bookmarkStart w:id="1084" w:name="_Toc58862670"/>
      <w:bookmarkStart w:id="1085" w:name="_Toc53182425"/>
      <w:bookmarkStart w:id="1086" w:name="_Toc76545036"/>
      <w:bookmarkStart w:id="1087" w:name="_Toc21075"/>
      <w:bookmarkStart w:id="1088" w:name="_Toc75242690"/>
      <w:bookmarkStart w:id="1089" w:name="_Toc66727976"/>
      <w:bookmarkStart w:id="1090" w:name="_Toc45884402"/>
      <w:bookmarkStart w:id="1091" w:name="_Toc121818380"/>
      <w:bookmarkStart w:id="1092" w:name="_Toc121818604"/>
      <w:r>
        <w:t>6.3.1</w:t>
      </w:r>
      <w:r>
        <w:tab/>
        <w:t>Definition and applicability</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242FEFA" w14:textId="77777777" w:rsidR="004D3FFD" w:rsidRDefault="00000000">
      <w:pPr>
        <w:rPr>
          <w:lang w:eastAsia="zh-CN"/>
        </w:rPr>
      </w:pPr>
      <w:bookmarkStart w:id="1093" w:name="_Toc58860167"/>
      <w:bookmarkStart w:id="1094" w:name="_Toc66727977"/>
      <w:bookmarkStart w:id="1095" w:name="_Toc37272157"/>
      <w:bookmarkStart w:id="1096" w:name="_Toc75242691"/>
      <w:bookmarkStart w:id="1097" w:name="_Toc53182426"/>
      <w:bookmarkStart w:id="1098" w:name="_Toc45884403"/>
      <w:bookmarkStart w:id="1099" w:name="_Toc74961780"/>
      <w:bookmarkStart w:id="1100" w:name="_Toc82595140"/>
      <w:bookmarkStart w:id="1101" w:name="_Toc36645103"/>
      <w:bookmarkStart w:id="1102" w:name="_Toc29809719"/>
      <w:bookmarkStart w:id="1103" w:name="_Toc21099921"/>
      <w:bookmarkStart w:id="1104" w:name="_Toc61182664"/>
      <w:bookmarkStart w:id="1105" w:name="_Toc76545037"/>
      <w:bookmarkStart w:id="1106" w:name="_Toc58862671"/>
      <w:r>
        <w:t>Frequency stability is the ability to maintain the same frequency on the output signal with respect to the input signal.</w:t>
      </w:r>
    </w:p>
    <w:p w14:paraId="0F3CAA85" w14:textId="77777777" w:rsidR="004D3FFD" w:rsidRDefault="00000000">
      <w:pPr>
        <w:pStyle w:val="Heading3"/>
      </w:pPr>
      <w:bookmarkStart w:id="1107" w:name="_Toc26076"/>
      <w:bookmarkStart w:id="1108" w:name="_Toc14752"/>
      <w:bookmarkStart w:id="1109" w:name="_Toc5773"/>
      <w:bookmarkStart w:id="1110" w:name="_Toc121818381"/>
      <w:bookmarkStart w:id="1111" w:name="_Toc121818605"/>
      <w:r>
        <w:t>6.3.2</w:t>
      </w:r>
      <w:r>
        <w:tab/>
        <w:t>Minimum Requirement</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112" w:name="_Toc25772"/>
      <w:bookmarkStart w:id="1113" w:name="_Toc61182665"/>
      <w:bookmarkStart w:id="1114" w:name="_Toc66727978"/>
      <w:bookmarkStart w:id="1115" w:name="_Toc29809720"/>
      <w:bookmarkStart w:id="1116" w:name="_Toc58862672"/>
      <w:bookmarkStart w:id="1117" w:name="_Toc6407"/>
      <w:bookmarkStart w:id="1118" w:name="_Toc76545038"/>
      <w:bookmarkStart w:id="1119" w:name="_Toc53182427"/>
      <w:bookmarkStart w:id="1120" w:name="_Toc21099922"/>
      <w:bookmarkStart w:id="1121" w:name="_Toc58860168"/>
      <w:bookmarkStart w:id="1122" w:name="_Toc45884404"/>
      <w:bookmarkStart w:id="1123" w:name="_Toc74961781"/>
      <w:bookmarkStart w:id="1124" w:name="_Toc37272158"/>
      <w:bookmarkStart w:id="1125" w:name="_Toc82595141"/>
      <w:bookmarkStart w:id="1126" w:name="_Toc26562"/>
      <w:bookmarkStart w:id="1127" w:name="_Toc36645104"/>
      <w:bookmarkStart w:id="1128" w:name="_Toc75242692"/>
      <w:bookmarkStart w:id="1129" w:name="_Toc121818382"/>
      <w:bookmarkStart w:id="1130" w:name="_Toc121818606"/>
      <w:r>
        <w:t>6.3.3</w:t>
      </w:r>
      <w:r>
        <w:tab/>
        <w:t>Test purpose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131" w:name="_Toc22945"/>
      <w:bookmarkStart w:id="1132" w:name="_Toc66727979"/>
      <w:bookmarkStart w:id="1133" w:name="_Toc1441"/>
      <w:bookmarkStart w:id="1134" w:name="_Toc29809721"/>
      <w:bookmarkStart w:id="1135" w:name="_Toc82595142"/>
      <w:bookmarkStart w:id="1136" w:name="_Toc53182428"/>
      <w:bookmarkStart w:id="1137" w:name="_Toc61182666"/>
      <w:bookmarkStart w:id="1138" w:name="_Toc58860169"/>
      <w:bookmarkStart w:id="1139" w:name="_Toc21099923"/>
      <w:bookmarkStart w:id="1140" w:name="_Toc75242693"/>
      <w:bookmarkStart w:id="1141" w:name="_Toc36645105"/>
      <w:bookmarkStart w:id="1142" w:name="_Toc37272159"/>
      <w:bookmarkStart w:id="1143" w:name="_Toc58862673"/>
      <w:bookmarkStart w:id="1144" w:name="_Toc76545039"/>
      <w:bookmarkStart w:id="1145" w:name="_Toc74961782"/>
      <w:bookmarkStart w:id="1146" w:name="_Toc17410"/>
      <w:bookmarkStart w:id="1147" w:name="_Toc45884405"/>
      <w:bookmarkStart w:id="1148" w:name="_Toc121818383"/>
      <w:bookmarkStart w:id="1149" w:name="_Toc121818607"/>
      <w:r>
        <w:t>6.3.4</w:t>
      </w:r>
      <w:r>
        <w:tab/>
        <w:t>Method of test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150" w:name="_Toc20915"/>
      <w:bookmarkStart w:id="1151" w:name="_Toc58862674"/>
      <w:bookmarkStart w:id="1152" w:name="_Toc36645106"/>
      <w:bookmarkStart w:id="1153" w:name="_Toc21099924"/>
      <w:bookmarkStart w:id="1154" w:name="_Toc29809722"/>
      <w:bookmarkStart w:id="1155" w:name="_Toc3488"/>
      <w:bookmarkStart w:id="1156" w:name="_Toc12248"/>
      <w:bookmarkStart w:id="1157" w:name="_Toc75242694"/>
      <w:bookmarkStart w:id="1158" w:name="_Toc45884406"/>
      <w:bookmarkStart w:id="1159" w:name="_Toc76545040"/>
      <w:bookmarkStart w:id="1160" w:name="_Toc58860170"/>
      <w:bookmarkStart w:id="1161" w:name="_Toc61182667"/>
      <w:bookmarkStart w:id="1162" w:name="_Toc53182429"/>
      <w:bookmarkStart w:id="1163" w:name="_Toc74961783"/>
      <w:bookmarkStart w:id="1164" w:name="_Toc66727980"/>
      <w:bookmarkStart w:id="1165" w:name="_Toc37272160"/>
      <w:bookmarkStart w:id="1166" w:name="_Toc82595143"/>
      <w:bookmarkStart w:id="1167" w:name="_Toc121818384"/>
      <w:bookmarkStart w:id="1168" w:name="_Toc121818608"/>
      <w:r>
        <w:t>6.3.5</w:t>
      </w:r>
      <w:r>
        <w:tab/>
        <w:t>Test Requirements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169" w:name="_Toc23465"/>
      <w:bookmarkStart w:id="1170" w:name="_Toc6525"/>
      <w:bookmarkStart w:id="1171" w:name="_Toc23045"/>
      <w:bookmarkStart w:id="1172" w:name="_Toc2898"/>
      <w:bookmarkStart w:id="1173" w:name="_Toc121818385"/>
      <w:bookmarkStart w:id="1174" w:name="_Toc121818609"/>
      <w:r>
        <w:rPr>
          <w:rFonts w:hint="eastAsia"/>
          <w:lang w:val="en-US" w:eastAsia="zh-CN"/>
        </w:rPr>
        <w:t>6</w:t>
      </w:r>
      <w:r>
        <w:rPr>
          <w:rFonts w:hint="eastAsia"/>
          <w:lang w:eastAsia="zh-CN"/>
        </w:rPr>
        <w:t>.4</w:t>
      </w:r>
      <w:r>
        <w:tab/>
      </w:r>
      <w:r>
        <w:rPr>
          <w:rFonts w:hint="eastAsia"/>
          <w:lang w:eastAsia="zh-CN"/>
        </w:rPr>
        <w:t>OTA out of band gain</w:t>
      </w:r>
      <w:bookmarkEnd w:id="1169"/>
      <w:bookmarkEnd w:id="1170"/>
      <w:bookmarkEnd w:id="1171"/>
      <w:bookmarkEnd w:id="1172"/>
      <w:bookmarkEnd w:id="1173"/>
      <w:bookmarkEnd w:id="1174"/>
    </w:p>
    <w:p w14:paraId="4FB1E72E" w14:textId="77777777" w:rsidR="004D3FFD" w:rsidRDefault="00000000">
      <w:pPr>
        <w:pStyle w:val="Heading3"/>
      </w:pPr>
      <w:bookmarkStart w:id="1175" w:name="_Toc7438"/>
      <w:bookmarkStart w:id="1176" w:name="_Toc19108"/>
      <w:bookmarkStart w:id="1177" w:name="_Toc1052"/>
      <w:bookmarkStart w:id="1178" w:name="_Toc121818386"/>
      <w:bookmarkStart w:id="1179" w:name="_Toc121818610"/>
      <w:r>
        <w:t>6.4.1</w:t>
      </w:r>
      <w:r>
        <w:tab/>
        <w:t>Definition and applicability</w:t>
      </w:r>
      <w:bookmarkEnd w:id="1175"/>
      <w:bookmarkEnd w:id="1176"/>
      <w:bookmarkEnd w:id="1177"/>
      <w:bookmarkEnd w:id="1178"/>
      <w:bookmarkEnd w:id="1179"/>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180" w:name="_Toc14096"/>
      <w:bookmarkStart w:id="1181" w:name="_Toc208"/>
      <w:bookmarkStart w:id="1182" w:name="_Toc30447"/>
      <w:bookmarkStart w:id="1183" w:name="_Toc121818387"/>
      <w:bookmarkStart w:id="1184" w:name="_Toc121818611"/>
      <w:r>
        <w:t>6.4.2</w:t>
      </w:r>
      <w:r>
        <w:tab/>
        <w:t>Minimum Requirement</w:t>
      </w:r>
      <w:bookmarkEnd w:id="1180"/>
      <w:bookmarkEnd w:id="1181"/>
      <w:bookmarkEnd w:id="1182"/>
      <w:bookmarkEnd w:id="1183"/>
      <w:bookmarkEnd w:id="1184"/>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185" w:name="_Toc19044"/>
      <w:bookmarkStart w:id="1186" w:name="_Toc26066"/>
      <w:bookmarkStart w:id="1187" w:name="_Toc7764"/>
      <w:bookmarkStart w:id="1188" w:name="_Toc121818388"/>
      <w:bookmarkStart w:id="1189" w:name="_Toc121818612"/>
      <w:r>
        <w:t>6.4.3</w:t>
      </w:r>
      <w:r>
        <w:tab/>
        <w:t>Test purpose</w:t>
      </w:r>
      <w:bookmarkEnd w:id="1185"/>
      <w:bookmarkEnd w:id="1186"/>
      <w:bookmarkEnd w:id="1187"/>
      <w:bookmarkEnd w:id="1188"/>
      <w:bookmarkEnd w:id="1189"/>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190" w:name="_Toc25575"/>
      <w:bookmarkStart w:id="1191" w:name="_Toc28378"/>
      <w:bookmarkStart w:id="1192" w:name="_Toc3756"/>
      <w:bookmarkStart w:id="1193" w:name="_Toc121818389"/>
      <w:bookmarkStart w:id="1194" w:name="_Toc121818613"/>
      <w:r>
        <w:lastRenderedPageBreak/>
        <w:t>6.4.4</w:t>
      </w:r>
      <w:r>
        <w:tab/>
        <w:t>Method of test</w:t>
      </w:r>
      <w:bookmarkEnd w:id="1190"/>
      <w:bookmarkEnd w:id="1191"/>
      <w:bookmarkEnd w:id="1192"/>
      <w:bookmarkEnd w:id="1193"/>
      <w:bookmarkEnd w:id="1194"/>
    </w:p>
    <w:p w14:paraId="281B125D" w14:textId="77777777" w:rsidR="004D3FFD" w:rsidRDefault="00000000">
      <w:pPr>
        <w:pStyle w:val="Heading4"/>
      </w:pPr>
      <w:bookmarkStart w:id="1195" w:name="_Toc32400"/>
      <w:bookmarkStart w:id="1196" w:name="_Toc22342"/>
      <w:bookmarkStart w:id="1197" w:name="_Toc14275"/>
      <w:bookmarkStart w:id="1198" w:name="_Toc121818390"/>
      <w:bookmarkStart w:id="1199" w:name="_Toc121818614"/>
      <w:r>
        <w:t>6.4.4.1</w:t>
      </w:r>
      <w:r>
        <w:tab/>
        <w:t>Initial conditions</w:t>
      </w:r>
      <w:bookmarkEnd w:id="1195"/>
      <w:bookmarkEnd w:id="1196"/>
      <w:bookmarkEnd w:id="1197"/>
      <w:bookmarkEnd w:id="1198"/>
      <w:bookmarkEnd w:id="1199"/>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200" w:name="_Toc19592"/>
      <w:bookmarkStart w:id="1201" w:name="_Toc20125"/>
      <w:bookmarkStart w:id="1202" w:name="_Toc20032"/>
      <w:bookmarkStart w:id="1203" w:name="_Toc121818391"/>
      <w:bookmarkStart w:id="1204" w:name="_Toc121818615"/>
      <w:r>
        <w:t>6.4.4.2</w:t>
      </w:r>
      <w:r>
        <w:tab/>
        <w:t>Procedure</w:t>
      </w:r>
      <w:bookmarkEnd w:id="1200"/>
      <w:bookmarkEnd w:id="1201"/>
      <w:bookmarkEnd w:id="1202"/>
      <w:bookmarkEnd w:id="1203"/>
      <w:bookmarkEnd w:id="1204"/>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1205" w:name="_Toc15736"/>
      <w:bookmarkStart w:id="1206" w:name="_Toc8941"/>
      <w:bookmarkStart w:id="1207" w:name="_Toc26685"/>
      <w:bookmarkStart w:id="1208" w:name="_Toc121818392"/>
      <w:bookmarkStart w:id="1209" w:name="_Toc121818616"/>
      <w:r>
        <w:t>6.4.5</w:t>
      </w:r>
      <w:r>
        <w:tab/>
        <w:t>Test Requirements</w:t>
      </w:r>
      <w:bookmarkEnd w:id="1205"/>
      <w:bookmarkEnd w:id="1206"/>
      <w:bookmarkEnd w:id="1207"/>
      <w:bookmarkEnd w:id="1208"/>
      <w:bookmarkEnd w:id="1209"/>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trPr>
          <w:jc w:val="center"/>
        </w:trPr>
        <w:tc>
          <w:tcPr>
            <w:tcW w:w="5390"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210" w:name="_Toc22864"/>
      <w:bookmarkStart w:id="1211" w:name="_Toc15161"/>
      <w:bookmarkStart w:id="1212" w:name="_Toc30740"/>
      <w:bookmarkStart w:id="1213" w:name="_Toc1779"/>
      <w:bookmarkStart w:id="1214" w:name="_Toc121818393"/>
      <w:bookmarkStart w:id="1215" w:name="_Toc121818617"/>
      <w:r>
        <w:rPr>
          <w:rFonts w:hint="eastAsia"/>
          <w:lang w:val="en-US" w:eastAsia="zh-CN"/>
        </w:rPr>
        <w:t>6</w:t>
      </w:r>
      <w:r>
        <w:t>.</w:t>
      </w:r>
      <w:r>
        <w:rPr>
          <w:rFonts w:hint="eastAsia"/>
          <w:lang w:eastAsia="zh-CN"/>
        </w:rPr>
        <w:t>5</w:t>
      </w:r>
      <w:r>
        <w:tab/>
      </w:r>
      <w:r>
        <w:rPr>
          <w:rFonts w:hint="eastAsia"/>
          <w:lang w:eastAsia="zh-CN"/>
        </w:rPr>
        <w:t>OTA unwanted emissions</w:t>
      </w:r>
      <w:bookmarkEnd w:id="1210"/>
      <w:bookmarkEnd w:id="1211"/>
      <w:bookmarkEnd w:id="1212"/>
      <w:bookmarkEnd w:id="1213"/>
      <w:bookmarkEnd w:id="1214"/>
      <w:bookmarkEnd w:id="1215"/>
    </w:p>
    <w:p w14:paraId="3235974C" w14:textId="77777777" w:rsidR="004D3FFD" w:rsidRDefault="00000000" w:rsidP="00163FEB">
      <w:pPr>
        <w:pStyle w:val="Heading3"/>
        <w:rPr>
          <w:lang w:val="en-US" w:eastAsia="zh-CN"/>
        </w:rPr>
      </w:pPr>
      <w:bookmarkStart w:id="1216" w:name="_Toc121818394"/>
      <w:bookmarkStart w:id="1217" w:name="_Toc121818618"/>
      <w:r>
        <w:rPr>
          <w:rFonts w:hint="eastAsia"/>
          <w:lang w:val="en-US" w:eastAsia="zh-CN"/>
        </w:rPr>
        <w:t>6</w:t>
      </w:r>
      <w:r>
        <w:t>.5.</w:t>
      </w:r>
      <w:r>
        <w:rPr>
          <w:rFonts w:hint="eastAsia"/>
          <w:lang w:val="en-US" w:eastAsia="zh-CN"/>
        </w:rPr>
        <w:t>1</w:t>
      </w:r>
      <w:r>
        <w:tab/>
      </w:r>
      <w:r>
        <w:rPr>
          <w:rFonts w:hint="eastAsia"/>
          <w:lang w:val="en-US" w:eastAsia="zh-CN"/>
        </w:rPr>
        <w:t>General</w:t>
      </w:r>
      <w:bookmarkEnd w:id="1216"/>
      <w:bookmarkEnd w:id="1217"/>
    </w:p>
    <w:p w14:paraId="4CFA0125" w14:textId="77777777" w:rsidR="004D3FFD" w:rsidRDefault="00000000">
      <w:pPr>
        <w:rPr>
          <w:rFonts w:eastAsia="SimSun"/>
        </w:rPr>
      </w:pPr>
      <w:bookmarkStart w:id="1218"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218"/>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219" w:name="_Toc61184734"/>
      <w:bookmarkStart w:id="1220" w:name="_Toc57821280"/>
      <w:bookmarkStart w:id="1221" w:name="_Toc44712340"/>
      <w:bookmarkStart w:id="1222" w:name="_Toc76542184"/>
      <w:bookmarkStart w:id="1223" w:name="_Toc37260349"/>
      <w:bookmarkStart w:id="1224" w:name="_Toc37267737"/>
      <w:bookmarkStart w:id="1225" w:name="_Toc61185124"/>
      <w:bookmarkStart w:id="1226" w:name="_Toc57820353"/>
      <w:bookmarkStart w:id="1227" w:name="_Toc21127666"/>
      <w:bookmarkStart w:id="1228" w:name="_Toc53185867"/>
      <w:bookmarkStart w:id="1229" w:name="_Toc29811875"/>
      <w:bookmarkStart w:id="1230" w:name="_Toc66386468"/>
      <w:bookmarkStart w:id="1231" w:name="_Toc61184342"/>
      <w:bookmarkStart w:id="1232" w:name="_Toc74583371"/>
      <w:bookmarkStart w:id="1233" w:name="_Toc45893653"/>
      <w:bookmarkStart w:id="1234" w:name="_Toc36817427"/>
      <w:bookmarkStart w:id="1235" w:name="_Toc61183950"/>
      <w:bookmarkStart w:id="1236" w:name="_Toc82450814"/>
      <w:bookmarkStart w:id="1237" w:name="_Toc61183556"/>
      <w:bookmarkStart w:id="1238" w:name="_Toc53185491"/>
      <w:bookmarkStart w:id="1239" w:name="_Toc82450166"/>
      <w:bookmarkStart w:id="1240" w:name="_Toc121818395"/>
      <w:bookmarkStart w:id="1241" w:name="_Toc121818619"/>
      <w:r>
        <w:rPr>
          <w:rFonts w:hint="eastAsia"/>
          <w:lang w:val="en-US" w:eastAsia="zh-CN"/>
        </w:rPr>
        <w:t>6</w:t>
      </w:r>
      <w:r>
        <w:t>.5.2</w:t>
      </w:r>
      <w:r>
        <w:tab/>
        <w:t>OTA Adjacent Channel Leakage Power Ratio (ACLR)</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585D058" w14:textId="77777777" w:rsidR="004D3FFD" w:rsidRDefault="00000000" w:rsidP="00163FEB">
      <w:pPr>
        <w:pStyle w:val="Heading4"/>
      </w:pPr>
      <w:bookmarkStart w:id="1242" w:name="_Toc53182457"/>
      <w:bookmarkStart w:id="1243" w:name="_Toc45884434"/>
      <w:bookmarkStart w:id="1244" w:name="_Toc21099952"/>
      <w:bookmarkStart w:id="1245" w:name="_Toc29809750"/>
      <w:bookmarkStart w:id="1246" w:name="_Toc75242722"/>
      <w:bookmarkStart w:id="1247" w:name="_Toc74961811"/>
      <w:bookmarkStart w:id="1248" w:name="_Toc58860198"/>
      <w:bookmarkStart w:id="1249" w:name="_Toc26746"/>
      <w:bookmarkStart w:id="1250" w:name="_Toc27721"/>
      <w:bookmarkStart w:id="1251" w:name="_Toc76545068"/>
      <w:bookmarkStart w:id="1252" w:name="_Toc61182695"/>
      <w:bookmarkStart w:id="1253" w:name="_Toc58862702"/>
      <w:bookmarkStart w:id="1254" w:name="_Toc82595171"/>
      <w:bookmarkStart w:id="1255" w:name="_Toc37272188"/>
      <w:bookmarkStart w:id="1256" w:name="_Toc36645134"/>
      <w:bookmarkStart w:id="1257" w:name="_Toc31808"/>
      <w:bookmarkStart w:id="1258" w:name="_Toc66728008"/>
      <w:bookmarkStart w:id="1259" w:name="_Toc121818396"/>
      <w:bookmarkStart w:id="1260" w:name="_Toc121818620"/>
      <w:r>
        <w:t>6.5.2.1</w:t>
      </w:r>
      <w:r>
        <w:tab/>
        <w:t>Definition and applicability</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499672C5" w14:textId="77777777" w:rsidR="004D3FFD" w:rsidRDefault="00000000">
      <w:pPr>
        <w:rPr>
          <w:rFonts w:eastAsia="SimSun"/>
        </w:rPr>
      </w:pPr>
      <w:bookmarkStart w:id="1261" w:name="_Hlk47639108"/>
      <w:bookmarkStart w:id="1262" w:name="_Toc82595172"/>
      <w:bookmarkStart w:id="1263" w:name="_Toc66728009"/>
      <w:bookmarkStart w:id="1264" w:name="_Toc21099953"/>
      <w:bookmarkStart w:id="1265" w:name="_Toc61182696"/>
      <w:bookmarkStart w:id="1266" w:name="_Toc36645135"/>
      <w:bookmarkStart w:id="1267" w:name="_Toc74961812"/>
      <w:bookmarkStart w:id="1268" w:name="_Toc76545069"/>
      <w:bookmarkStart w:id="1269" w:name="_Toc58860199"/>
      <w:bookmarkStart w:id="1270" w:name="_Toc45884435"/>
      <w:bookmarkStart w:id="1271" w:name="_Toc37272189"/>
      <w:bookmarkStart w:id="1272" w:name="_Toc29809751"/>
      <w:bookmarkStart w:id="1273" w:name="_Toc58862703"/>
      <w:bookmarkStart w:id="1274" w:name="_Toc75242723"/>
      <w:bookmarkStart w:id="1275" w:name="_Toc53182458"/>
      <w:r>
        <w:rPr>
          <w:rFonts w:eastAsia="SimSun"/>
        </w:rPr>
        <w:t xml:space="preserve">OTA Adjacent Channel Leakage power Ratio (ACLR) is the ratio of the filtered mean power centred on the assigned channel frequency </w:t>
      </w:r>
      <w:bookmarkEnd w:id="1261"/>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276" w:name="_Toc24826"/>
      <w:bookmarkStart w:id="1277" w:name="_Toc32414"/>
      <w:bookmarkStart w:id="1278" w:name="_Toc16349"/>
      <w:bookmarkStart w:id="1279" w:name="_Toc121818397"/>
      <w:bookmarkStart w:id="1280" w:name="_Toc121818621"/>
      <w:r>
        <w:lastRenderedPageBreak/>
        <w:t>6.5.2.2</w:t>
      </w:r>
      <w:r>
        <w:tab/>
        <w:t>Minimum requirement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281" w:name="_Toc21099954"/>
      <w:bookmarkStart w:id="1282" w:name="_Toc58862704"/>
      <w:bookmarkStart w:id="1283" w:name="_Toc58860200"/>
      <w:bookmarkStart w:id="1284" w:name="_Toc26369"/>
      <w:bookmarkStart w:id="1285" w:name="_Toc23799"/>
      <w:bookmarkStart w:id="1286" w:name="_Toc45884436"/>
      <w:bookmarkStart w:id="1287" w:name="_Toc53182459"/>
      <w:bookmarkStart w:id="1288" w:name="_Toc61182697"/>
      <w:bookmarkStart w:id="1289" w:name="_Toc66728010"/>
      <w:bookmarkStart w:id="1290" w:name="_Toc74961813"/>
      <w:bookmarkStart w:id="1291" w:name="_Toc36645136"/>
      <w:bookmarkStart w:id="1292" w:name="_Toc30559"/>
      <w:bookmarkStart w:id="1293" w:name="_Toc82595173"/>
      <w:bookmarkStart w:id="1294" w:name="_Toc37272190"/>
      <w:bookmarkStart w:id="1295" w:name="_Toc29809752"/>
      <w:bookmarkStart w:id="1296" w:name="_Toc75242724"/>
      <w:bookmarkStart w:id="1297" w:name="_Toc76545070"/>
      <w:bookmarkStart w:id="1298" w:name="_Toc121818398"/>
      <w:bookmarkStart w:id="1299" w:name="_Toc121818622"/>
      <w:r>
        <w:t>6.5.2.3</w:t>
      </w:r>
      <w:r>
        <w:tab/>
        <w:t>Test purpose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300" w:name="_Toc75242725"/>
      <w:bookmarkStart w:id="1301" w:name="_Toc36645137"/>
      <w:bookmarkStart w:id="1302" w:name="_Toc74961814"/>
      <w:bookmarkStart w:id="1303" w:name="_Toc37272191"/>
      <w:bookmarkStart w:id="1304" w:name="_Toc66728011"/>
      <w:bookmarkStart w:id="1305" w:name="_Toc17952"/>
      <w:bookmarkStart w:id="1306" w:name="_Toc76545071"/>
      <w:bookmarkStart w:id="1307" w:name="_Toc21099955"/>
      <w:bookmarkStart w:id="1308" w:name="_Toc29809753"/>
      <w:bookmarkStart w:id="1309" w:name="_Toc6997"/>
      <w:bookmarkStart w:id="1310" w:name="_Toc61182698"/>
      <w:bookmarkStart w:id="1311" w:name="_Toc53182460"/>
      <w:bookmarkStart w:id="1312" w:name="_Toc58862705"/>
      <w:bookmarkStart w:id="1313" w:name="_Toc58860201"/>
      <w:bookmarkStart w:id="1314" w:name="_Toc7909"/>
      <w:bookmarkStart w:id="1315" w:name="_Toc82595174"/>
      <w:bookmarkStart w:id="1316" w:name="_Toc45884437"/>
      <w:bookmarkStart w:id="1317" w:name="_Toc121818399"/>
      <w:bookmarkStart w:id="1318" w:name="_Toc121818623"/>
      <w:r>
        <w:t>6.5.2.4</w:t>
      </w:r>
      <w:r>
        <w:tab/>
        <w:t>Method of test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285ABF74" w14:textId="77777777" w:rsidR="004D3FFD" w:rsidRDefault="00000000">
      <w:pPr>
        <w:pStyle w:val="Heading5"/>
      </w:pPr>
      <w:bookmarkStart w:id="1319" w:name="_Toc18351"/>
      <w:bookmarkStart w:id="1320" w:name="_Toc21970"/>
      <w:bookmarkStart w:id="1321" w:name="_Toc37272192"/>
      <w:bookmarkStart w:id="1322" w:name="_Toc29809754"/>
      <w:bookmarkStart w:id="1323" w:name="_Toc66728012"/>
      <w:bookmarkStart w:id="1324" w:name="_Toc58862706"/>
      <w:bookmarkStart w:id="1325" w:name="_Toc45884438"/>
      <w:bookmarkStart w:id="1326" w:name="_Toc21099956"/>
      <w:bookmarkStart w:id="1327" w:name="_Toc75242726"/>
      <w:bookmarkStart w:id="1328" w:name="_Toc74961815"/>
      <w:bookmarkStart w:id="1329" w:name="_Toc36645138"/>
      <w:bookmarkStart w:id="1330" w:name="_Toc58860202"/>
      <w:bookmarkStart w:id="1331" w:name="_Toc32483"/>
      <w:bookmarkStart w:id="1332" w:name="_Toc61182699"/>
      <w:bookmarkStart w:id="1333" w:name="_Toc53182461"/>
      <w:bookmarkStart w:id="1334" w:name="_Toc76545072"/>
      <w:bookmarkStart w:id="1335" w:name="_Toc82595175"/>
      <w:bookmarkStart w:id="1336" w:name="_Toc121818400"/>
      <w:bookmarkStart w:id="1337" w:name="_Toc121818624"/>
      <w:r>
        <w:t>6.5.2.4.1</w:t>
      </w:r>
      <w:r>
        <w:tab/>
        <w:t>Initial conditions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338" w:name="_Toc45884439"/>
      <w:bookmarkStart w:id="1339" w:name="_Toc53182462"/>
      <w:bookmarkStart w:id="1340" w:name="_Toc29809755"/>
      <w:bookmarkStart w:id="1341" w:name="_Toc58862707"/>
      <w:bookmarkStart w:id="1342" w:name="_Toc22318"/>
      <w:bookmarkStart w:id="1343" w:name="_Toc74961816"/>
      <w:bookmarkStart w:id="1344" w:name="_Toc28978"/>
      <w:bookmarkStart w:id="1345" w:name="_Toc24446"/>
      <w:bookmarkStart w:id="1346" w:name="_Toc21099957"/>
      <w:bookmarkStart w:id="1347" w:name="_Toc61182700"/>
      <w:bookmarkStart w:id="1348" w:name="_Toc58860203"/>
      <w:bookmarkStart w:id="1349" w:name="_Toc66728013"/>
      <w:bookmarkStart w:id="1350" w:name="_Toc36645139"/>
      <w:bookmarkStart w:id="1351" w:name="_Toc75242727"/>
      <w:bookmarkStart w:id="1352" w:name="_Toc37272193"/>
      <w:bookmarkStart w:id="1353" w:name="_Toc76545073"/>
      <w:bookmarkStart w:id="1354" w:name="_Toc82595176"/>
      <w:bookmarkStart w:id="1355" w:name="_Toc121818401"/>
      <w:bookmarkStart w:id="1356" w:name="_Toc121818625"/>
      <w:r>
        <w:t>6.5.2.4.2</w:t>
      </w:r>
      <w:r>
        <w:tab/>
        <w:t>Procedure</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30DBCF9" w14:textId="77777777" w:rsidR="004D3FFD" w:rsidRDefault="00000000">
      <w:pPr>
        <w:rPr>
          <w:lang w:eastAsia="zh-CN"/>
        </w:rPr>
      </w:pPr>
      <w:bookmarkStart w:id="135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280965CB" w:rsidR="004D3FFD" w:rsidRDefault="00DC3B7F" w:rsidP="00DC3B7F">
      <w:pPr>
        <w:pStyle w:val="B20"/>
      </w:pPr>
      <w:r>
        <w:t>-</w:t>
      </w:r>
      <w:r>
        <w:tab/>
        <w:t>measurement filter bandwidth: defined in clause 6.7.3.5.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3B86BFBE"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357"/>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77777777" w:rsidR="004D3FFD" w:rsidRDefault="00000000">
      <w:pPr>
        <w:pStyle w:val="B1"/>
      </w:pPr>
      <w:r>
        <w:lastRenderedPageBreak/>
        <w:t>10)</w:t>
      </w:r>
      <w:r>
        <w:tab/>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14:paraId="27817507" w14:textId="77777777" w:rsidR="004D3FFD" w:rsidRDefault="00000000">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14:paraId="2C735254" w14:textId="77777777" w:rsidR="004D3FFD" w:rsidRDefault="00000000">
      <w:pPr>
        <w:pStyle w:val="B20"/>
        <w:rPr>
          <w:snapToGrid w:val="0"/>
          <w:lang w:eastAsia="zh-CN"/>
        </w:rPr>
      </w:pPr>
      <w:r>
        <w:rPr>
          <w:rFonts w:cs="v4.2.0"/>
        </w:rPr>
        <w:t>a)</w:t>
      </w:r>
      <w:r>
        <w:rPr>
          <w:rFonts w:cs="v4.2.0"/>
        </w:rPr>
        <w:tab/>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14:paraId="5F2A309D" w14:textId="77777777" w:rsidR="004D3FFD" w:rsidRDefault="00000000">
      <w:pPr>
        <w:pStyle w:val="B20"/>
      </w:pPr>
      <w:r>
        <w:t>b)</w:t>
      </w:r>
      <w:r>
        <w:tab/>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14:paraId="7097D78A" w14:textId="77777777" w:rsidR="004D3FFD" w:rsidRDefault="00000000">
      <w:pPr>
        <w:pStyle w:val="Heading4"/>
      </w:pPr>
      <w:bookmarkStart w:id="1358" w:name="_Toc58860204"/>
      <w:bookmarkStart w:id="1359" w:name="_Toc58862708"/>
      <w:bookmarkStart w:id="1360" w:name="_Toc75242728"/>
      <w:bookmarkStart w:id="1361" w:name="_Toc53182463"/>
      <w:bookmarkStart w:id="1362" w:name="_Toc31266"/>
      <w:bookmarkStart w:id="1363" w:name="_Toc36645140"/>
      <w:bookmarkStart w:id="1364" w:name="_Toc6241"/>
      <w:bookmarkStart w:id="1365" w:name="_Toc12715"/>
      <w:bookmarkStart w:id="1366" w:name="_Toc29809756"/>
      <w:bookmarkStart w:id="1367" w:name="_Toc76545074"/>
      <w:bookmarkStart w:id="1368" w:name="_Toc66728014"/>
      <w:bookmarkStart w:id="1369" w:name="_Toc61182701"/>
      <w:bookmarkStart w:id="1370" w:name="_Toc74961817"/>
      <w:bookmarkStart w:id="1371" w:name="_Toc37272194"/>
      <w:bookmarkStart w:id="1372" w:name="_Toc21099958"/>
      <w:bookmarkStart w:id="1373" w:name="_Toc45884440"/>
      <w:bookmarkStart w:id="1374" w:name="_Toc82595177"/>
      <w:bookmarkStart w:id="1375" w:name="_Toc121818402"/>
      <w:bookmarkStart w:id="1376" w:name="_Toc121818626"/>
      <w:r>
        <w:t>6.5.2.5</w:t>
      </w:r>
      <w:r>
        <w:tab/>
        <w:t>Test requirements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0C34C78A" w14:textId="77777777" w:rsidR="004D3FFD" w:rsidRDefault="00000000">
      <w:bookmarkStart w:id="1377"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1377"/>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1378" w:name="_Hlk515966152"/>
      <w:r>
        <w:t>whichever is less stringent, shall apply.</w:t>
      </w:r>
    </w:p>
    <w:bookmarkEnd w:id="1378"/>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77777777" w:rsidR="004D3FFD" w:rsidRDefault="00000000" w:rsidP="00DC3B7F">
      <w:pPr>
        <w:pStyle w:val="B1"/>
      </w:pPr>
      <w:r>
        <w:t>b)</w:t>
      </w:r>
      <w:r>
        <w:tab/>
        <w:t xml:space="preserve">the filtered mean power centred on a frequency channel adjacent to one of the respective </w:t>
      </w:r>
      <w:r>
        <w:rPr>
          <w:i/>
        </w:rPr>
        <w:t>sub-block</w:t>
      </w:r>
      <w:r>
        <w:t xml:space="preserve"> edges.</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1379" w:name="_Hlk96979310"/>
      <w:r>
        <w:rPr>
          <w:rFonts w:cs="v5.0.0"/>
        </w:rPr>
        <w:t xml:space="preserve">For </w:t>
      </w:r>
      <w:r>
        <w:rPr>
          <w:rFonts w:cs="v5.0.0"/>
          <w:i/>
          <w:iCs/>
        </w:rPr>
        <w:t>repeater type 2-O</w:t>
      </w:r>
      <w:r>
        <w:rPr>
          <w:rFonts w:cs="v5.0.0"/>
        </w:rPr>
        <w:t xml:space="preserve"> </w:t>
      </w:r>
      <w:bookmarkEnd w:id="1379"/>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lastRenderedPageBreak/>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77777777"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 xml:space="preserve">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Borders>
              <w:top w:val="single" w:sz="6" w:space="0" w:color="auto"/>
              <w:left w:val="single" w:sz="6" w:space="0" w:color="auto"/>
              <w:bottom w:val="single" w:sz="6" w:space="0" w:color="auto"/>
              <w:right w:val="single" w:sz="6" w:space="0" w:color="auto"/>
            </w:tcBorders>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tcPr>
          <w:p w14:paraId="5F0452C3" w14:textId="77777777" w:rsidR="004D3FFD" w:rsidRDefault="00000000" w:rsidP="00AB67DE">
            <w:pPr>
              <w:pStyle w:val="TAH"/>
              <w:rPr>
                <w:lang w:eastAsia="zh-CN"/>
              </w:rPr>
            </w:pPr>
            <w:r>
              <w:rPr>
                <w:lang w:eastAsia="zh-CN"/>
              </w:rPr>
              <w:t>Assumed adjacent channel carrier</w:t>
            </w:r>
          </w:p>
        </w:tc>
        <w:tc>
          <w:tcPr>
            <w:tcW w:w="1955" w:type="dxa"/>
            <w:tcBorders>
              <w:top w:val="single" w:sz="6" w:space="0" w:color="auto"/>
              <w:left w:val="single" w:sz="6" w:space="0" w:color="auto"/>
              <w:bottom w:val="single" w:sz="6" w:space="0" w:color="auto"/>
              <w:right w:val="single" w:sz="6" w:space="0" w:color="auto"/>
            </w:tcBorders>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Borders>
              <w:top w:val="single" w:sz="6" w:space="0" w:color="auto"/>
              <w:left w:val="single" w:sz="6" w:space="0" w:color="auto"/>
              <w:bottom w:val="single" w:sz="6" w:space="0" w:color="auto"/>
              <w:right w:val="single" w:sz="6" w:space="0" w:color="auto"/>
            </w:tcBorders>
          </w:tcPr>
          <w:p w14:paraId="32BEBD3A" w14:textId="77777777" w:rsidR="004D3FFD" w:rsidRDefault="00000000" w:rsidP="00AB67DE">
            <w:pPr>
              <w:pStyle w:val="TAH"/>
              <w:rPr>
                <w:lang w:eastAsia="zh-CN"/>
              </w:rPr>
            </w:pPr>
            <w:r>
              <w:rPr>
                <w:lang w:eastAsia="zh-CN"/>
              </w:rPr>
              <w:t>ACLR limit</w:t>
            </w:r>
          </w:p>
        </w:tc>
      </w:tr>
      <w:tr w:rsidR="004D3FFD" w14:paraId="4B8E4155"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ED619D2" w14:textId="77777777" w:rsidR="004D3FFD" w:rsidRDefault="00000000" w:rsidP="00AB67DE">
            <w:pPr>
              <w:pStyle w:val="TAC"/>
              <w:rPr>
                <w:rFonts w:eastAsia="SimSun"/>
                <w:lang w:eastAsia="zh-CN"/>
              </w:rPr>
            </w:pPr>
            <w:r>
              <w:t xml:space="preserve"> min(400MHz, BW</w:t>
            </w:r>
            <w:r>
              <w:rPr>
                <w:i/>
                <w:vertAlign w:val="subscript"/>
              </w:rPr>
              <w:t>passband</w:t>
            </w:r>
            <w:r>
              <w:t>)</w:t>
            </w:r>
          </w:p>
        </w:tc>
        <w:tc>
          <w:tcPr>
            <w:tcW w:w="0" w:type="auto"/>
            <w:tcBorders>
              <w:top w:val="single" w:sz="6" w:space="0" w:color="auto"/>
              <w:left w:val="single" w:sz="6" w:space="0" w:color="auto"/>
              <w:bottom w:val="single" w:sz="6" w:space="0" w:color="auto"/>
              <w:right w:val="single" w:sz="6" w:space="0" w:color="auto"/>
            </w:tcBorders>
          </w:tcPr>
          <w:p w14:paraId="06A95AD8"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2A0EC3DF"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0" w:type="auto"/>
            <w:tcBorders>
              <w:top w:val="single" w:sz="6" w:space="0" w:color="auto"/>
              <w:left w:val="single" w:sz="6" w:space="0" w:color="auto"/>
              <w:bottom w:val="single" w:sz="6" w:space="0" w:color="auto"/>
              <w:right w:val="single" w:sz="6" w:space="0" w:color="auto"/>
            </w:tcBorders>
          </w:tcPr>
          <w:p w14:paraId="137D0CB8" w14:textId="77777777" w:rsidR="004D3FFD" w:rsidRDefault="00000000" w:rsidP="00AB67DE">
            <w:pPr>
              <w:pStyle w:val="TAC"/>
              <w:rPr>
                <w:lang w:eastAsia="zh-CN"/>
              </w:rPr>
            </w:pPr>
            <w:r>
              <w:rPr>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3F5DA5FE"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55" w:type="dxa"/>
            <w:tcBorders>
              <w:top w:val="single" w:sz="6" w:space="0" w:color="auto"/>
              <w:left w:val="single" w:sz="6" w:space="0" w:color="auto"/>
              <w:bottom w:val="single" w:sz="6" w:space="0" w:color="auto"/>
              <w:right w:val="single" w:sz="6" w:space="0" w:color="auto"/>
            </w:tcBorders>
          </w:tcPr>
          <w:p w14:paraId="06B5CF21"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46" w:type="dxa"/>
            <w:tcBorders>
              <w:top w:val="single" w:sz="6" w:space="0" w:color="auto"/>
              <w:left w:val="single" w:sz="6" w:space="0" w:color="auto"/>
              <w:bottom w:val="single" w:sz="6" w:space="0" w:color="auto"/>
              <w:right w:val="single" w:sz="6" w:space="0" w:color="auto"/>
            </w:tcBorders>
          </w:tcPr>
          <w:p w14:paraId="07D7CDE7" w14:textId="77777777" w:rsidR="004D3FFD" w:rsidRDefault="00000000" w:rsidP="00AB67DE">
            <w:pPr>
              <w:pStyle w:val="TAC"/>
            </w:pPr>
            <w:r>
              <w:t>25.7 (Note 3)</w:t>
            </w:r>
          </w:p>
          <w:p w14:paraId="7D02D122" w14:textId="77777777" w:rsidR="004D3FFD" w:rsidRDefault="00000000" w:rsidP="00AB67DE">
            <w:pPr>
              <w:pStyle w:val="TAC"/>
            </w:pPr>
            <w:r>
              <w:t>23.4 (Note 4)</w:t>
            </w:r>
          </w:p>
          <w:p w14:paraId="701E0AB9" w14:textId="77777777" w:rsidR="004D3FFD" w:rsidRDefault="00000000" w:rsidP="00AB67DE">
            <w:pPr>
              <w:pStyle w:val="TAC"/>
              <w:rPr>
                <w:lang w:eastAsia="zh-CN"/>
              </w:rPr>
            </w:pPr>
            <w:r>
              <w:t>23.2 (Note 5)</w:t>
            </w:r>
          </w:p>
        </w:tc>
      </w:tr>
      <w:tr w:rsidR="004D3FFD" w14:paraId="2A32423E"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2B6D49E6" w14:textId="77777777" w:rsidR="004D3FFD" w:rsidRDefault="00000000" w:rsidP="00AB67DE">
            <w:pPr>
              <w:pStyle w:val="TAC"/>
              <w:rPr>
                <w:rFonts w:eastAsia="SimSun"/>
                <w:lang w:eastAsia="zh-CN"/>
              </w:rPr>
            </w:pPr>
            <w:r>
              <w:t xml:space="preserve"> min(400MHz, BW</w:t>
            </w:r>
            <w:r>
              <w:rPr>
                <w:i/>
                <w:vertAlign w:val="subscript"/>
              </w:rPr>
              <w:t>passband</w:t>
            </w:r>
            <w:r>
              <w:t>)</w:t>
            </w:r>
          </w:p>
        </w:tc>
        <w:tc>
          <w:tcPr>
            <w:tcW w:w="0" w:type="auto"/>
            <w:tcBorders>
              <w:top w:val="single" w:sz="6" w:space="0" w:color="auto"/>
              <w:left w:val="single" w:sz="6" w:space="0" w:color="auto"/>
              <w:bottom w:val="single" w:sz="6" w:space="0" w:color="auto"/>
              <w:right w:val="single" w:sz="6" w:space="0" w:color="auto"/>
            </w:tcBorders>
          </w:tcPr>
          <w:p w14:paraId="1AB8C53D"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3D736FFB"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0" w:type="auto"/>
            <w:tcBorders>
              <w:top w:val="single" w:sz="6" w:space="0" w:color="auto"/>
              <w:left w:val="single" w:sz="6" w:space="0" w:color="auto"/>
              <w:bottom w:val="single" w:sz="6" w:space="0" w:color="auto"/>
              <w:right w:val="single" w:sz="6" w:space="0" w:color="auto"/>
            </w:tcBorders>
          </w:tcPr>
          <w:p w14:paraId="109BBA37" w14:textId="77777777" w:rsidR="004D3FFD" w:rsidRDefault="00000000" w:rsidP="00AB67DE">
            <w:pPr>
              <w:pStyle w:val="TAC"/>
              <w:rPr>
                <w:lang w:eastAsia="zh-CN"/>
              </w:rPr>
            </w:pPr>
            <w:r>
              <w:rPr>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41439524" w14:textId="77777777" w:rsidR="004D3FFD" w:rsidRDefault="00000000" w:rsidP="00AB67DE">
            <w:pPr>
              <w:pStyle w:val="TAC"/>
              <w:rPr>
                <w:lang w:eastAsia="zh-CN"/>
              </w:rPr>
            </w:pPr>
            <w:r>
              <w:rPr>
                <w:lang w:eastAsia="zh-CN"/>
              </w:rPr>
              <w:t xml:space="preserve">200 MHz NR </w:t>
            </w:r>
            <w:r>
              <w:t>(Note 2)</w:t>
            </w:r>
          </w:p>
        </w:tc>
        <w:tc>
          <w:tcPr>
            <w:tcW w:w="1955" w:type="dxa"/>
            <w:tcBorders>
              <w:top w:val="single" w:sz="6" w:space="0" w:color="auto"/>
              <w:left w:val="single" w:sz="6" w:space="0" w:color="auto"/>
              <w:bottom w:val="single" w:sz="6" w:space="0" w:color="auto"/>
              <w:right w:val="single" w:sz="6" w:space="0" w:color="auto"/>
            </w:tcBorders>
          </w:tcPr>
          <w:p w14:paraId="58BD52A7"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46" w:type="dxa"/>
            <w:tcBorders>
              <w:top w:val="single" w:sz="6" w:space="0" w:color="auto"/>
              <w:left w:val="single" w:sz="6" w:space="0" w:color="auto"/>
              <w:bottom w:val="single" w:sz="6" w:space="0" w:color="auto"/>
              <w:right w:val="single" w:sz="6" w:space="0" w:color="auto"/>
            </w:tcBorders>
          </w:tcPr>
          <w:p w14:paraId="7218C2EE" w14:textId="77777777" w:rsidR="004D3FFD" w:rsidRDefault="00000000" w:rsidP="00AB67DE">
            <w:pPr>
              <w:pStyle w:val="TAC"/>
            </w:pPr>
            <w:r>
              <w:t>25.7 (Note 3)</w:t>
            </w:r>
          </w:p>
          <w:p w14:paraId="3AFB24BD" w14:textId="77777777" w:rsidR="004D3FFD" w:rsidRDefault="00000000" w:rsidP="00AB67DE">
            <w:pPr>
              <w:pStyle w:val="TAC"/>
            </w:pPr>
            <w:r>
              <w:t>23.4 (Note 4)</w:t>
            </w:r>
          </w:p>
          <w:p w14:paraId="4FBD3F4D" w14:textId="77777777" w:rsidR="004D3FFD" w:rsidRDefault="00000000" w:rsidP="00AB67DE">
            <w:pPr>
              <w:pStyle w:val="TAC"/>
              <w:rPr>
                <w:lang w:eastAsia="zh-CN"/>
              </w:rPr>
            </w:pPr>
            <w:r>
              <w:t>23.2 (Note 5)</w:t>
            </w:r>
          </w:p>
        </w:tc>
      </w:tr>
      <w:tr w:rsidR="004D3FFD" w14:paraId="51DC7576"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1380" w:name="_Toc57820358"/>
      <w:bookmarkStart w:id="1381" w:name="_Toc61183955"/>
      <w:bookmarkStart w:id="1382" w:name="_Toc44712344"/>
      <w:bookmarkStart w:id="1383" w:name="_Toc61184347"/>
      <w:bookmarkStart w:id="1384" w:name="_Toc82450171"/>
      <w:bookmarkStart w:id="1385" w:name="_Toc37267741"/>
      <w:bookmarkStart w:id="1386" w:name="_Toc66386473"/>
      <w:bookmarkStart w:id="1387" w:name="_Toc37260353"/>
      <w:bookmarkStart w:id="1388" w:name="_Toc61183561"/>
      <w:bookmarkStart w:id="1389" w:name="_Toc53185872"/>
      <w:bookmarkStart w:id="1390" w:name="_Toc74583376"/>
      <w:bookmarkStart w:id="1391" w:name="_Toc82450819"/>
      <w:bookmarkStart w:id="1392" w:name="_Toc57821285"/>
      <w:bookmarkStart w:id="1393" w:name="_Toc29811879"/>
      <w:bookmarkStart w:id="1394" w:name="_Toc53185496"/>
      <w:bookmarkStart w:id="1395" w:name="_Toc76542189"/>
      <w:bookmarkStart w:id="1396" w:name="_Toc21127670"/>
      <w:bookmarkStart w:id="1397" w:name="_Toc36817431"/>
      <w:bookmarkStart w:id="1398" w:name="_Toc61185129"/>
      <w:bookmarkStart w:id="1399" w:name="_Toc61184739"/>
      <w:bookmarkStart w:id="1400" w:name="_Toc45893657"/>
      <w:bookmarkStart w:id="1401" w:name="_Toc121818403"/>
      <w:bookmarkStart w:id="1402" w:name="_Toc121818627"/>
      <w:r>
        <w:rPr>
          <w:rFonts w:hint="eastAsia"/>
          <w:lang w:val="en-US" w:eastAsia="zh-CN"/>
        </w:rPr>
        <w:t>6</w:t>
      </w:r>
      <w:r>
        <w:t>.5.3</w:t>
      </w:r>
      <w:r>
        <w:tab/>
        <w:t>OTA</w:t>
      </w:r>
      <w:bookmarkStart w:id="1403" w:name="_Hlk496084370"/>
      <w:r>
        <w:t xml:space="preserve"> operating band unwanted emissions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23DE7C93" w14:textId="77777777" w:rsidR="004D3FFD" w:rsidRDefault="00000000">
      <w:pPr>
        <w:pStyle w:val="Heading4"/>
      </w:pPr>
      <w:bookmarkStart w:id="1404" w:name="_Toc29809762"/>
      <w:bookmarkStart w:id="1405" w:name="_Toc76545079"/>
      <w:bookmarkStart w:id="1406" w:name="_Toc82595182"/>
      <w:bookmarkStart w:id="1407" w:name="_Toc66728020"/>
      <w:bookmarkStart w:id="1408" w:name="_Toc21099964"/>
      <w:bookmarkStart w:id="1409" w:name="_Toc74961823"/>
      <w:bookmarkStart w:id="1410" w:name="_Toc58862714"/>
      <w:bookmarkStart w:id="1411" w:name="_Toc53182469"/>
      <w:bookmarkStart w:id="1412" w:name="_Toc75242733"/>
      <w:bookmarkStart w:id="1413" w:name="_Toc45884446"/>
      <w:bookmarkStart w:id="1414" w:name="_Toc37272200"/>
      <w:bookmarkStart w:id="1415" w:name="_Toc61182707"/>
      <w:bookmarkStart w:id="1416" w:name="_Toc36645146"/>
      <w:bookmarkStart w:id="1417" w:name="_Toc23386"/>
      <w:bookmarkStart w:id="1418" w:name="_Toc11118"/>
      <w:bookmarkStart w:id="1419" w:name="_Toc58860210"/>
      <w:bookmarkStart w:id="1420" w:name="_Toc21380"/>
      <w:bookmarkStart w:id="1421" w:name="_Toc121818404"/>
      <w:bookmarkStart w:id="1422" w:name="_Toc121818628"/>
      <w:r>
        <w:t>6.5.3.1</w:t>
      </w:r>
      <w:r>
        <w:tab/>
        <w:t>Definition and applicability</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95DD843" w14:textId="77777777" w:rsidR="004D3FFD" w:rsidRDefault="00000000">
      <w:bookmarkStart w:id="1423" w:name="_Hlk492900636"/>
      <w:bookmarkStart w:id="1424" w:name="_Toc21099965"/>
      <w:bookmarkStart w:id="1425" w:name="_Toc36645147"/>
      <w:bookmarkStart w:id="1426" w:name="_Toc61182708"/>
      <w:bookmarkStart w:id="1427" w:name="_Toc53182470"/>
      <w:bookmarkStart w:id="1428" w:name="_Toc45884447"/>
      <w:bookmarkStart w:id="1429" w:name="_Toc58860211"/>
      <w:bookmarkStart w:id="1430" w:name="_Toc82595183"/>
      <w:bookmarkStart w:id="1431" w:name="_Toc75242734"/>
      <w:bookmarkStart w:id="1432" w:name="_Toc29809763"/>
      <w:bookmarkStart w:id="1433" w:name="_Toc74961824"/>
      <w:bookmarkStart w:id="1434" w:name="_Toc76545080"/>
      <w:bookmarkStart w:id="1435" w:name="_Toc66728021"/>
      <w:bookmarkStart w:id="1436" w:name="_Toc37272201"/>
      <w:bookmarkStart w:id="1437"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1423"/>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1438" w:name="_Toc24141"/>
      <w:bookmarkStart w:id="1439" w:name="_Toc15066"/>
      <w:bookmarkStart w:id="1440" w:name="_Toc1978"/>
      <w:bookmarkStart w:id="1441" w:name="_Toc121818405"/>
      <w:bookmarkStart w:id="1442" w:name="_Toc121818629"/>
      <w:r>
        <w:t>6.5.3.2</w:t>
      </w:r>
      <w:r>
        <w:tab/>
        <w:t>Minimum requirement</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1443" w:name="_Toc75242735"/>
      <w:bookmarkStart w:id="1444" w:name="_Toc28112"/>
      <w:bookmarkStart w:id="1445" w:name="_Toc21702"/>
      <w:bookmarkStart w:id="1446" w:name="_Toc21099966"/>
      <w:bookmarkStart w:id="1447" w:name="_Toc66728022"/>
      <w:bookmarkStart w:id="1448" w:name="_Toc76545081"/>
      <w:bookmarkStart w:id="1449" w:name="_Toc82595184"/>
      <w:bookmarkStart w:id="1450" w:name="_Toc74961825"/>
      <w:bookmarkStart w:id="1451" w:name="_Toc45884448"/>
      <w:bookmarkStart w:id="1452" w:name="_Toc58862716"/>
      <w:bookmarkStart w:id="1453" w:name="_Toc61182709"/>
      <w:bookmarkStart w:id="1454" w:name="_Toc58860212"/>
      <w:bookmarkStart w:id="1455" w:name="_Toc36645148"/>
      <w:bookmarkStart w:id="1456" w:name="_Toc29809764"/>
      <w:bookmarkStart w:id="1457" w:name="_Toc53182471"/>
      <w:bookmarkStart w:id="1458" w:name="_Toc20882"/>
      <w:bookmarkStart w:id="1459" w:name="_Toc37272202"/>
      <w:bookmarkStart w:id="1460" w:name="_Toc121818406"/>
      <w:bookmarkStart w:id="1461" w:name="_Toc121818630"/>
      <w:r>
        <w:t>6.5.3.3</w:t>
      </w:r>
      <w:r>
        <w:tab/>
        <w:t>Test purpose</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1462" w:name="_Toc58862717"/>
      <w:bookmarkStart w:id="1463" w:name="_Toc45884449"/>
      <w:bookmarkStart w:id="1464" w:name="_Toc76545082"/>
      <w:bookmarkStart w:id="1465" w:name="_Toc19402"/>
      <w:bookmarkStart w:id="1466" w:name="_Toc74961826"/>
      <w:bookmarkStart w:id="1467" w:name="_Toc29591"/>
      <w:bookmarkStart w:id="1468" w:name="_Toc75242736"/>
      <w:bookmarkStart w:id="1469" w:name="_Toc66728023"/>
      <w:bookmarkStart w:id="1470" w:name="_Toc61182710"/>
      <w:bookmarkStart w:id="1471" w:name="_Toc16496"/>
      <w:bookmarkStart w:id="1472" w:name="_Toc58860213"/>
      <w:bookmarkStart w:id="1473" w:name="_Toc82595185"/>
      <w:bookmarkStart w:id="1474" w:name="_Toc29809765"/>
      <w:bookmarkStart w:id="1475" w:name="_Toc36645149"/>
      <w:bookmarkStart w:id="1476" w:name="_Toc21099967"/>
      <w:bookmarkStart w:id="1477" w:name="_Toc37272203"/>
      <w:bookmarkStart w:id="1478" w:name="_Toc53182472"/>
      <w:bookmarkStart w:id="1479" w:name="_Toc121818407"/>
      <w:bookmarkStart w:id="1480" w:name="_Toc121818631"/>
      <w:r>
        <w:t>6.5.3.4</w:t>
      </w:r>
      <w:r>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3EB74CD" w14:textId="77777777" w:rsidR="004D3FFD" w:rsidRDefault="00000000">
      <w:pPr>
        <w:pStyle w:val="Heading5"/>
      </w:pPr>
      <w:bookmarkStart w:id="1481" w:name="_Toc75242737"/>
      <w:bookmarkStart w:id="1482" w:name="_Toc58862718"/>
      <w:bookmarkStart w:id="1483" w:name="_Toc76545083"/>
      <w:bookmarkStart w:id="1484" w:name="_Toc82595186"/>
      <w:bookmarkStart w:id="1485" w:name="_Toc61182711"/>
      <w:bookmarkStart w:id="1486" w:name="_Toc2425"/>
      <w:bookmarkStart w:id="1487" w:name="_Toc74961827"/>
      <w:bookmarkStart w:id="1488" w:name="_Toc45884450"/>
      <w:bookmarkStart w:id="1489" w:name="_Toc53182473"/>
      <w:bookmarkStart w:id="1490" w:name="_Toc37272204"/>
      <w:bookmarkStart w:id="1491" w:name="_Toc15028"/>
      <w:bookmarkStart w:id="1492" w:name="_Toc21099968"/>
      <w:bookmarkStart w:id="1493" w:name="_Toc58860214"/>
      <w:bookmarkStart w:id="1494" w:name="_Toc6266"/>
      <w:bookmarkStart w:id="1495" w:name="_Toc66728024"/>
      <w:bookmarkStart w:id="1496" w:name="_Toc29809766"/>
      <w:bookmarkStart w:id="1497" w:name="_Toc36645150"/>
      <w:bookmarkStart w:id="1498" w:name="_Toc121818408"/>
      <w:bookmarkStart w:id="1499" w:name="_Toc121818632"/>
      <w:r>
        <w:t>6.5.3.4.1</w:t>
      </w:r>
      <w:r>
        <w:tab/>
        <w:t>Initial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1500" w:name="_Toc21099969"/>
      <w:bookmarkStart w:id="1501" w:name="_Toc17842"/>
      <w:bookmarkStart w:id="1502" w:name="_Toc74961828"/>
      <w:bookmarkStart w:id="1503" w:name="_Toc29809767"/>
      <w:bookmarkStart w:id="1504" w:name="_Toc26309"/>
      <w:bookmarkStart w:id="1505" w:name="_Toc61182712"/>
      <w:bookmarkStart w:id="1506" w:name="_Toc58860215"/>
      <w:bookmarkStart w:id="1507" w:name="_Toc58862719"/>
      <w:bookmarkStart w:id="1508" w:name="_Toc36645151"/>
      <w:bookmarkStart w:id="1509" w:name="_Toc53182474"/>
      <w:bookmarkStart w:id="1510" w:name="_Toc37272205"/>
      <w:bookmarkStart w:id="1511" w:name="_Toc66728025"/>
      <w:bookmarkStart w:id="1512" w:name="_Toc76545084"/>
      <w:bookmarkStart w:id="1513" w:name="_Toc75242738"/>
      <w:bookmarkStart w:id="1514" w:name="_Toc10573"/>
      <w:bookmarkStart w:id="1515" w:name="_Toc45884451"/>
      <w:bookmarkStart w:id="1516" w:name="_Toc82595187"/>
      <w:bookmarkStart w:id="1517" w:name="_Toc121818409"/>
      <w:bookmarkStart w:id="1518" w:name="_Toc121818633"/>
      <w:r>
        <w:t>6.5.3.4.2</w:t>
      </w:r>
      <w:r>
        <w:tab/>
        <w:t>Procedure</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1519" w:name="_Toc23058"/>
      <w:bookmarkStart w:id="1520" w:name="_Toc604"/>
      <w:bookmarkStart w:id="1521" w:name="_Toc66728026"/>
      <w:bookmarkStart w:id="1522" w:name="_Toc37272206"/>
      <w:bookmarkStart w:id="1523" w:name="_Toc58860216"/>
      <w:bookmarkStart w:id="1524" w:name="_Toc45884452"/>
      <w:bookmarkStart w:id="1525" w:name="_Toc75242739"/>
      <w:bookmarkStart w:id="1526" w:name="_Toc21099970"/>
      <w:bookmarkStart w:id="1527" w:name="_Toc29809768"/>
      <w:bookmarkStart w:id="1528" w:name="_Toc58862720"/>
      <w:bookmarkStart w:id="1529" w:name="_Toc36645152"/>
      <w:bookmarkStart w:id="1530" w:name="_Toc61182713"/>
      <w:bookmarkStart w:id="1531" w:name="_Toc74961829"/>
      <w:bookmarkStart w:id="1532" w:name="_Toc76545085"/>
      <w:bookmarkStart w:id="1533" w:name="_Toc82595188"/>
      <w:bookmarkStart w:id="1534" w:name="_Toc20976"/>
      <w:bookmarkStart w:id="1535" w:name="_Toc53182475"/>
      <w:bookmarkStart w:id="1536" w:name="_Toc121818410"/>
      <w:bookmarkStart w:id="1537" w:name="_Toc121818634"/>
      <w:r>
        <w:t>6.5.3.4</w:t>
      </w:r>
      <w:r>
        <w:tab/>
        <w:t>Test requirements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0533D10" w14:textId="77777777" w:rsidR="004D3FFD" w:rsidRDefault="00000000" w:rsidP="008E76DD">
      <w:pPr>
        <w:pStyle w:val="Heading5"/>
      </w:pPr>
      <w:bookmarkStart w:id="1538" w:name="_Toc45893665"/>
      <w:bookmarkStart w:id="1539" w:name="_Toc57821293"/>
      <w:bookmarkStart w:id="1540" w:name="_Toc61184747"/>
      <w:bookmarkStart w:id="1541" w:name="_Toc57820366"/>
      <w:bookmarkStart w:id="1542" w:name="_Toc36817439"/>
      <w:bookmarkStart w:id="1543" w:name="_Toc61185137"/>
      <w:bookmarkStart w:id="1544" w:name="_Toc29811887"/>
      <w:bookmarkStart w:id="1545" w:name="_Toc61183569"/>
      <w:bookmarkStart w:id="1546" w:name="_Toc53185880"/>
      <w:bookmarkStart w:id="1547" w:name="_Toc21127678"/>
      <w:bookmarkStart w:id="1548" w:name="_Toc76542197"/>
      <w:bookmarkStart w:id="1549" w:name="_Toc53185504"/>
      <w:bookmarkStart w:id="1550" w:name="_Toc61184355"/>
      <w:bookmarkStart w:id="1551" w:name="_Toc37260361"/>
      <w:bookmarkStart w:id="1552" w:name="_Toc44712352"/>
      <w:bookmarkStart w:id="1553" w:name="_Toc82450179"/>
      <w:bookmarkStart w:id="1554" w:name="_Toc74583384"/>
      <w:bookmarkStart w:id="1555" w:name="_Toc82450827"/>
      <w:bookmarkStart w:id="1556" w:name="_Toc66386481"/>
      <w:bookmarkStart w:id="1557" w:name="_Toc61183963"/>
      <w:bookmarkStart w:id="1558" w:name="_Toc37267749"/>
      <w:bookmarkStart w:id="1559" w:name="_Toc74961838"/>
      <w:bookmarkStart w:id="1560" w:name="_Toc75242748"/>
      <w:bookmarkStart w:id="1561" w:name="_Toc21099978"/>
      <w:bookmarkStart w:id="1562" w:name="_Toc53182483"/>
      <w:bookmarkStart w:id="1563" w:name="_Toc66728034"/>
      <w:bookmarkStart w:id="1564" w:name="_Toc37272214"/>
      <w:bookmarkStart w:id="1565" w:name="_Toc36645160"/>
      <w:bookmarkStart w:id="1566" w:name="_Toc58860224"/>
      <w:bookmarkStart w:id="1567" w:name="_Toc61182721"/>
      <w:bookmarkStart w:id="1568" w:name="_Toc29809776"/>
      <w:bookmarkStart w:id="1569" w:name="_Toc45884460"/>
      <w:bookmarkStart w:id="1570" w:name="_Toc82595197"/>
      <w:bookmarkStart w:id="1571" w:name="_Toc58862728"/>
      <w:bookmarkStart w:id="1572" w:name="_Toc76545094"/>
      <w:bookmarkStart w:id="1573" w:name="_Toc121818411"/>
      <w:bookmarkStart w:id="1574" w:name="_Toc121818635"/>
      <w:r>
        <w:t>6.5.3.4.1</w:t>
      </w:r>
      <w:r>
        <w:tab/>
        <w:t xml:space="preserve">OTA </w:t>
      </w:r>
      <w:r>
        <w:rPr>
          <w:rFonts w:eastAsia="Malgun Gothic"/>
        </w:rPr>
        <w:t>operating band unwanted emission limits (Category A)</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73"/>
      <w:bookmarkEnd w:id="1574"/>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1575" w:name="_Toc66386482"/>
      <w:bookmarkStart w:id="1576" w:name="_Toc82450828"/>
      <w:bookmarkStart w:id="1577" w:name="_Toc61184748"/>
      <w:bookmarkStart w:id="1578" w:name="_Toc61185138"/>
      <w:bookmarkStart w:id="1579" w:name="_Toc36817440"/>
      <w:bookmarkStart w:id="1580" w:name="_Toc76542198"/>
      <w:bookmarkStart w:id="1581" w:name="_Toc61183964"/>
      <w:bookmarkStart w:id="1582" w:name="_Toc74583385"/>
      <w:bookmarkStart w:id="1583" w:name="_Toc37260362"/>
      <w:bookmarkStart w:id="1584" w:name="_Toc37267750"/>
      <w:bookmarkStart w:id="1585" w:name="_Toc44712353"/>
      <w:bookmarkStart w:id="1586" w:name="_Toc29811888"/>
      <w:bookmarkStart w:id="1587" w:name="_Toc53185881"/>
      <w:bookmarkStart w:id="1588" w:name="_Toc57820367"/>
      <w:bookmarkStart w:id="1589" w:name="_Toc45893666"/>
      <w:bookmarkStart w:id="1590" w:name="_Toc57821294"/>
      <w:bookmarkStart w:id="1591" w:name="_Toc61184356"/>
      <w:bookmarkStart w:id="1592" w:name="_Toc21127679"/>
      <w:bookmarkStart w:id="1593" w:name="_Toc53185505"/>
      <w:bookmarkStart w:id="1594" w:name="_Toc82450180"/>
      <w:bookmarkStart w:id="1595" w:name="_Toc61183570"/>
      <w:bookmarkStart w:id="1596" w:name="_Toc121818412"/>
      <w:bookmarkStart w:id="1597" w:name="_Toc121818636"/>
      <w:r>
        <w:lastRenderedPageBreak/>
        <w:t>6.5.3.4.2</w:t>
      </w:r>
      <w:r>
        <w:tab/>
        <w:t xml:space="preserve">OTA </w:t>
      </w:r>
      <w:r>
        <w:rPr>
          <w:rFonts w:eastAsia="Malgun Gothic"/>
        </w:rPr>
        <w:t>operating band unwanted emission limits (Category B)</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1598" w:name="_Toc53185506"/>
      <w:bookmarkStart w:id="1599" w:name="_Toc44712354"/>
      <w:bookmarkStart w:id="1600" w:name="_Toc82450181"/>
      <w:bookmarkStart w:id="1601" w:name="_Toc61185139"/>
      <w:bookmarkStart w:id="1602" w:name="_Toc61184749"/>
      <w:bookmarkStart w:id="1603" w:name="_Toc61183965"/>
      <w:bookmarkStart w:id="1604" w:name="_Toc53185882"/>
      <w:bookmarkStart w:id="1605" w:name="_Toc82450829"/>
      <w:bookmarkStart w:id="1606" w:name="_Toc66386483"/>
      <w:bookmarkStart w:id="1607" w:name="_Toc61184357"/>
      <w:bookmarkStart w:id="1608" w:name="_Toc74583386"/>
      <w:bookmarkStart w:id="1609" w:name="_Toc76542199"/>
      <w:bookmarkStart w:id="1610" w:name="_Toc57821295"/>
      <w:bookmarkStart w:id="1611" w:name="_Toc61183571"/>
      <w:bookmarkStart w:id="1612" w:name="_Toc45893667"/>
      <w:bookmarkStart w:id="1613" w:name="_Toc57820368"/>
      <w:bookmarkStart w:id="1614" w:name="_Toc121818413"/>
      <w:bookmarkStart w:id="1615" w:name="_Toc121818637"/>
      <w:r>
        <w:lastRenderedPageBreak/>
        <w:t>6.5.3.4.3</w:t>
      </w:r>
      <w:r>
        <w:tab/>
        <w:t>Additional OTA operating band unwanted emission requirements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63F71A9" w14:textId="77777777" w:rsidR="004D3FFD" w:rsidRDefault="00000000" w:rsidP="008E76DD">
      <w:pPr>
        <w:pStyle w:val="Heading5"/>
      </w:pPr>
      <w:bookmarkStart w:id="1616" w:name="_Toc44712355"/>
      <w:bookmarkStart w:id="1617" w:name="_Toc121818414"/>
      <w:bookmarkStart w:id="1618" w:name="_Toc121818638"/>
      <w:r>
        <w:t>6.5.3.4.3.1</w:t>
      </w:r>
      <w:r>
        <w:tab/>
        <w:t>Protection of Earth Exploration Satellite Service</w:t>
      </w:r>
      <w:bookmarkEnd w:id="1616"/>
      <w:bookmarkEnd w:id="1617"/>
      <w:bookmarkEnd w:id="1618"/>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1619" w:name="_Toc61184358"/>
      <w:bookmarkStart w:id="1620" w:name="_Toc36817441"/>
      <w:bookmarkStart w:id="1621" w:name="_Toc74583387"/>
      <w:bookmarkStart w:id="1622" w:name="_Toc37267751"/>
      <w:bookmarkStart w:id="1623" w:name="_Toc66386484"/>
      <w:bookmarkStart w:id="1624" w:name="_Toc61183966"/>
      <w:bookmarkStart w:id="1625" w:name="_Toc44712356"/>
      <w:bookmarkStart w:id="1626" w:name="_Toc29811889"/>
      <w:bookmarkStart w:id="1627" w:name="_Toc61183572"/>
      <w:bookmarkStart w:id="1628" w:name="_Toc45893668"/>
      <w:bookmarkStart w:id="1629" w:name="_Toc76542200"/>
      <w:bookmarkStart w:id="1630" w:name="_Toc61185140"/>
      <w:bookmarkStart w:id="1631" w:name="_Toc21127680"/>
      <w:bookmarkStart w:id="1632" w:name="_Toc53185883"/>
      <w:bookmarkStart w:id="1633" w:name="_Toc53185507"/>
      <w:bookmarkStart w:id="1634" w:name="_Toc82450182"/>
      <w:bookmarkStart w:id="1635" w:name="_Toc37260363"/>
      <w:bookmarkStart w:id="1636" w:name="_Toc57821296"/>
      <w:bookmarkStart w:id="1637" w:name="_Toc82450830"/>
      <w:bookmarkStart w:id="1638" w:name="_Toc61184750"/>
      <w:bookmarkStart w:id="1639" w:name="_Toc57820369"/>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7DB31AC" w14:textId="6DBF62D2" w:rsidR="004D3FFD" w:rsidRDefault="00000000" w:rsidP="008E76DD">
      <w:pPr>
        <w:pStyle w:val="Heading3"/>
      </w:pPr>
      <w:bookmarkStart w:id="1640" w:name="_Toc121818415"/>
      <w:bookmarkStart w:id="1641" w:name="_Toc121818639"/>
      <w:r>
        <w:rPr>
          <w:rFonts w:hint="eastAsia"/>
          <w:lang w:val="en-US" w:eastAsia="zh-CN"/>
        </w:rPr>
        <w:t>6</w:t>
      </w:r>
      <w:r>
        <w:t>.5.4</w:t>
      </w:r>
      <w:r>
        <w:tab/>
        <w:t>OTA transmitter spurious emissions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F0D3B7E" w14:textId="77777777" w:rsidR="004D3FFD" w:rsidRDefault="00000000">
      <w:pPr>
        <w:pStyle w:val="Heading4"/>
      </w:pPr>
      <w:bookmarkStart w:id="1642" w:name="_Toc13274"/>
      <w:bookmarkStart w:id="1643" w:name="_Toc82595206"/>
      <w:bookmarkStart w:id="1644" w:name="_Toc58862736"/>
      <w:bookmarkStart w:id="1645" w:name="_Toc5343"/>
      <w:bookmarkStart w:id="1646" w:name="_Toc58860232"/>
      <w:bookmarkStart w:id="1647" w:name="_Toc30604"/>
      <w:bookmarkStart w:id="1648" w:name="_Toc53182491"/>
      <w:bookmarkStart w:id="1649" w:name="_Toc21099985"/>
      <w:bookmarkStart w:id="1650" w:name="_Toc29809783"/>
      <w:bookmarkStart w:id="1651" w:name="_Toc61182729"/>
      <w:bookmarkStart w:id="1652" w:name="_Toc37272222"/>
      <w:bookmarkStart w:id="1653" w:name="_Toc36645168"/>
      <w:bookmarkStart w:id="1654" w:name="_Toc76545103"/>
      <w:bookmarkStart w:id="1655" w:name="_Toc45884468"/>
      <w:bookmarkStart w:id="1656" w:name="_Toc75242757"/>
      <w:bookmarkStart w:id="1657" w:name="_Toc66728043"/>
      <w:bookmarkStart w:id="1658" w:name="_Toc74961847"/>
      <w:bookmarkStart w:id="1659" w:name="_Toc121818416"/>
      <w:bookmarkStart w:id="1660" w:name="_Toc121818640"/>
      <w:r>
        <w:t>6.5.4.1</w:t>
      </w:r>
      <w:r>
        <w:tab/>
        <w:t>Definition and applicability</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9B050D4" w14:textId="77777777" w:rsidR="004D3FFD" w:rsidRDefault="00000000">
      <w:bookmarkStart w:id="1661" w:name="_Toc66728044"/>
      <w:bookmarkStart w:id="1662" w:name="_Toc45884469"/>
      <w:bookmarkStart w:id="1663" w:name="_Toc29809784"/>
      <w:bookmarkStart w:id="1664" w:name="_Toc58860233"/>
      <w:bookmarkStart w:id="1665" w:name="_Toc21099986"/>
      <w:bookmarkStart w:id="1666" w:name="_Toc75242758"/>
      <w:bookmarkStart w:id="1667" w:name="_Toc36645169"/>
      <w:bookmarkStart w:id="1668" w:name="_Toc74961848"/>
      <w:bookmarkStart w:id="1669" w:name="_Toc37272223"/>
      <w:bookmarkStart w:id="1670" w:name="_Toc58862737"/>
      <w:bookmarkStart w:id="1671" w:name="_Toc53182492"/>
      <w:bookmarkStart w:id="1672" w:name="_Toc82595207"/>
      <w:bookmarkStart w:id="1673" w:name="_Toc76545104"/>
      <w:bookmarkStart w:id="1674"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1675" w:name="_Toc22754"/>
      <w:bookmarkStart w:id="1676" w:name="_Toc31977"/>
      <w:bookmarkStart w:id="1677" w:name="_Toc27391"/>
      <w:bookmarkStart w:id="1678" w:name="_Toc121818417"/>
      <w:bookmarkStart w:id="1679" w:name="_Toc121818641"/>
      <w:r>
        <w:t>6.5.4.2</w:t>
      </w:r>
      <w:r>
        <w:tab/>
        <w:t>Minimum requirement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1680" w:name="_Toc53182493"/>
      <w:bookmarkStart w:id="1681" w:name="_Toc74961849"/>
      <w:bookmarkStart w:id="1682" w:name="_Toc76545105"/>
      <w:bookmarkStart w:id="1683" w:name="_Toc2616"/>
      <w:bookmarkStart w:id="1684" w:name="_Toc21099987"/>
      <w:bookmarkStart w:id="1685" w:name="_Toc36645170"/>
      <w:bookmarkStart w:id="1686" w:name="_Toc27358"/>
      <w:bookmarkStart w:id="1687" w:name="_Toc58860234"/>
      <w:bookmarkStart w:id="1688" w:name="_Toc19337"/>
      <w:bookmarkStart w:id="1689" w:name="_Toc75242759"/>
      <w:bookmarkStart w:id="1690" w:name="_Toc45884470"/>
      <w:bookmarkStart w:id="1691" w:name="_Toc66728045"/>
      <w:bookmarkStart w:id="1692" w:name="_Toc29809785"/>
      <w:bookmarkStart w:id="1693" w:name="_Toc61182731"/>
      <w:bookmarkStart w:id="1694" w:name="_Toc37272224"/>
      <w:bookmarkStart w:id="1695" w:name="_Toc58862738"/>
      <w:bookmarkStart w:id="1696" w:name="_Toc82595208"/>
      <w:bookmarkStart w:id="1697" w:name="_Toc121818418"/>
      <w:bookmarkStart w:id="1698" w:name="_Toc121818642"/>
      <w:r>
        <w:t>6.5.4.3</w:t>
      </w:r>
      <w:r>
        <w:tab/>
        <w:t>Test purpose</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1699" w:name="_Toc29809786"/>
      <w:bookmarkStart w:id="1700" w:name="_Toc45884471"/>
      <w:bookmarkStart w:id="1701" w:name="_Toc9675"/>
      <w:bookmarkStart w:id="1702" w:name="_Toc37272225"/>
      <w:bookmarkStart w:id="1703" w:name="_Toc36645171"/>
      <w:bookmarkStart w:id="1704" w:name="_Toc76545106"/>
      <w:bookmarkStart w:id="1705" w:name="_Toc58862739"/>
      <w:bookmarkStart w:id="1706" w:name="_Toc536"/>
      <w:bookmarkStart w:id="1707" w:name="_Toc26851"/>
      <w:bookmarkStart w:id="1708" w:name="_Toc74961850"/>
      <w:bookmarkStart w:id="1709" w:name="_Toc61182732"/>
      <w:bookmarkStart w:id="1710" w:name="_Toc66728046"/>
      <w:bookmarkStart w:id="1711" w:name="_Toc75242760"/>
      <w:bookmarkStart w:id="1712" w:name="_Toc82595209"/>
      <w:bookmarkStart w:id="1713" w:name="_Toc58860235"/>
      <w:bookmarkStart w:id="1714" w:name="_Toc53182494"/>
      <w:bookmarkStart w:id="1715" w:name="_Toc21099988"/>
      <w:bookmarkStart w:id="1716" w:name="_Toc121818419"/>
      <w:bookmarkStart w:id="1717" w:name="_Toc121818643"/>
      <w:r>
        <w:t>6.5.4.4</w:t>
      </w:r>
      <w:r>
        <w:tab/>
        <w:t>Method of test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BF4D342" w14:textId="77777777" w:rsidR="004D3FFD" w:rsidRDefault="00000000">
      <w:pPr>
        <w:pStyle w:val="Heading5"/>
      </w:pPr>
      <w:bookmarkStart w:id="1718" w:name="_Toc53182495"/>
      <w:bookmarkStart w:id="1719" w:name="_Toc74961851"/>
      <w:bookmarkStart w:id="1720" w:name="_Toc61182733"/>
      <w:bookmarkStart w:id="1721" w:name="_Toc36645172"/>
      <w:bookmarkStart w:id="1722" w:name="_Toc66728047"/>
      <w:bookmarkStart w:id="1723" w:name="_Toc58862740"/>
      <w:bookmarkStart w:id="1724" w:name="_Toc29809787"/>
      <w:bookmarkStart w:id="1725" w:name="_Toc82595210"/>
      <w:bookmarkStart w:id="1726" w:name="_Toc21099989"/>
      <w:bookmarkStart w:id="1727" w:name="_Toc37272226"/>
      <w:bookmarkStart w:id="1728" w:name="_Toc76545107"/>
      <w:bookmarkStart w:id="1729" w:name="_Toc45884472"/>
      <w:bookmarkStart w:id="1730" w:name="_Toc75242761"/>
      <w:bookmarkStart w:id="1731" w:name="_Toc58860236"/>
      <w:bookmarkStart w:id="1732" w:name="_Toc4374"/>
      <w:bookmarkStart w:id="1733" w:name="_Toc20926"/>
      <w:bookmarkStart w:id="1734" w:name="_Toc4883"/>
      <w:bookmarkStart w:id="1735" w:name="_Toc121818420"/>
      <w:bookmarkStart w:id="1736" w:name="_Toc121818644"/>
      <w:r>
        <w:t>6.5.4.4.1</w:t>
      </w:r>
      <w:r>
        <w:tab/>
        <w:t>Initial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1737" w:name="_Toc66728048"/>
      <w:bookmarkStart w:id="1738" w:name="_Toc13898"/>
      <w:bookmarkStart w:id="1739" w:name="_Toc53182496"/>
      <w:bookmarkStart w:id="1740" w:name="_Toc37272227"/>
      <w:bookmarkStart w:id="1741" w:name="_Toc29809788"/>
      <w:bookmarkStart w:id="1742" w:name="_Toc76545108"/>
      <w:bookmarkStart w:id="1743" w:name="_Toc82595211"/>
      <w:bookmarkStart w:id="1744" w:name="_Toc14117"/>
      <w:bookmarkStart w:id="1745" w:name="_Toc58860237"/>
      <w:bookmarkStart w:id="1746" w:name="_Toc36645173"/>
      <w:bookmarkStart w:id="1747" w:name="_Toc75242762"/>
      <w:bookmarkStart w:id="1748" w:name="_Toc74961852"/>
      <w:bookmarkStart w:id="1749" w:name="_Toc58862741"/>
      <w:bookmarkStart w:id="1750" w:name="_Toc21099990"/>
      <w:bookmarkStart w:id="1751" w:name="_Toc61182734"/>
      <w:bookmarkStart w:id="1752" w:name="_Toc19101"/>
      <w:bookmarkStart w:id="1753" w:name="_Toc45884473"/>
      <w:bookmarkStart w:id="1754" w:name="_Toc121818421"/>
      <w:bookmarkStart w:id="1755" w:name="_Toc121818645"/>
      <w:r>
        <w:lastRenderedPageBreak/>
        <w:t>6.5.4.4.2</w:t>
      </w:r>
      <w:r>
        <w:tab/>
        <w:t>Procedure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1756" w:name="_Toc37272228"/>
      <w:bookmarkStart w:id="1757" w:name="_Toc66728049"/>
      <w:bookmarkStart w:id="1758" w:name="_Toc74961853"/>
      <w:bookmarkStart w:id="1759" w:name="_Toc82595212"/>
      <w:bookmarkStart w:id="1760" w:name="_Toc21099991"/>
      <w:bookmarkStart w:id="1761" w:name="_Toc58862742"/>
      <w:bookmarkStart w:id="1762" w:name="_Toc45884474"/>
      <w:bookmarkStart w:id="1763" w:name="_Toc29809789"/>
      <w:bookmarkStart w:id="1764" w:name="_Toc53182497"/>
      <w:bookmarkStart w:id="1765" w:name="_Toc36645174"/>
      <w:bookmarkStart w:id="1766" w:name="_Toc75242763"/>
      <w:bookmarkStart w:id="1767" w:name="_Toc76545109"/>
      <w:bookmarkStart w:id="1768" w:name="_Toc58860238"/>
      <w:bookmarkStart w:id="1769" w:name="_Toc61182735"/>
    </w:p>
    <w:p w14:paraId="205DACAE" w14:textId="77777777" w:rsidR="004D3FFD" w:rsidRDefault="00000000">
      <w:pPr>
        <w:pStyle w:val="Heading4"/>
      </w:pPr>
      <w:bookmarkStart w:id="1770" w:name="_Toc2881"/>
      <w:bookmarkStart w:id="1771" w:name="_Toc6322"/>
      <w:bookmarkStart w:id="1772" w:name="_Toc25129"/>
      <w:bookmarkStart w:id="1773" w:name="_Toc121818422"/>
      <w:bookmarkStart w:id="1774" w:name="_Toc121818646"/>
      <w:r>
        <w:t>6.5.4.5</w:t>
      </w:r>
      <w:r>
        <w:tab/>
        <w:t>Test requirements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44B65352" w14:textId="77777777" w:rsidR="004D3FFD" w:rsidRDefault="00000000">
      <w:pPr>
        <w:pStyle w:val="Heading5"/>
      </w:pPr>
      <w:bookmarkStart w:id="1775" w:name="_Toc31866"/>
      <w:bookmarkStart w:id="1776" w:name="_Toc57821306"/>
      <w:bookmarkStart w:id="1777" w:name="_Toc45893679"/>
      <w:bookmarkStart w:id="1778" w:name="_Toc82450840"/>
      <w:bookmarkStart w:id="1779" w:name="_Toc29811900"/>
      <w:bookmarkStart w:id="1780" w:name="_Toc57820379"/>
      <w:bookmarkStart w:id="1781" w:name="_Toc76542210"/>
      <w:bookmarkStart w:id="1782" w:name="_Toc82450192"/>
      <w:bookmarkStart w:id="1783" w:name="_Toc61184760"/>
      <w:bookmarkStart w:id="1784" w:name="_Toc61183976"/>
      <w:bookmarkStart w:id="1785" w:name="_Toc66386494"/>
      <w:bookmarkStart w:id="1786" w:name="_Toc74583397"/>
      <w:bookmarkStart w:id="1787" w:name="_Toc44712367"/>
      <w:bookmarkStart w:id="1788" w:name="_Toc21127691"/>
      <w:bookmarkStart w:id="1789" w:name="_Toc37267762"/>
      <w:bookmarkStart w:id="1790" w:name="_Toc36817452"/>
      <w:bookmarkStart w:id="1791" w:name="_Toc61183582"/>
      <w:bookmarkStart w:id="1792" w:name="_Toc61185150"/>
      <w:bookmarkStart w:id="1793" w:name="_Toc23033"/>
      <w:bookmarkStart w:id="1794" w:name="_Toc37260374"/>
      <w:bookmarkStart w:id="1795" w:name="_Toc53185517"/>
      <w:bookmarkStart w:id="1796" w:name="_Toc53185893"/>
      <w:bookmarkStart w:id="1797" w:name="_Toc61184368"/>
      <w:bookmarkStart w:id="1798" w:name="_Toc10708"/>
      <w:bookmarkStart w:id="1799" w:name="_Toc121818423"/>
      <w:bookmarkStart w:id="1800" w:name="_Toc121818647"/>
      <w:r>
        <w:t>6.5.4.5.1</w:t>
      </w:r>
      <w:r>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1801" w:name="_Toc82450841"/>
      <w:bookmarkStart w:id="1802" w:name="_Toc575"/>
      <w:bookmarkStart w:id="1803" w:name="_Toc21127692"/>
      <w:bookmarkStart w:id="1804" w:name="_Toc985"/>
      <w:bookmarkStart w:id="1805" w:name="_Toc37260375"/>
      <w:bookmarkStart w:id="1806" w:name="_Toc44712368"/>
      <w:bookmarkStart w:id="1807" w:name="_Toc10354"/>
      <w:bookmarkStart w:id="1808" w:name="_Toc57820380"/>
      <w:bookmarkStart w:id="1809" w:name="_Toc66386495"/>
      <w:bookmarkStart w:id="1810" w:name="_Toc29811901"/>
      <w:bookmarkStart w:id="1811" w:name="_Toc61184369"/>
      <w:bookmarkStart w:id="1812" w:name="_Toc45893680"/>
      <w:bookmarkStart w:id="1813" w:name="_Toc61185151"/>
      <w:bookmarkStart w:id="1814" w:name="_Toc74583398"/>
      <w:bookmarkStart w:id="1815" w:name="_Toc37267763"/>
      <w:bookmarkStart w:id="1816" w:name="_Toc82450193"/>
      <w:bookmarkStart w:id="1817" w:name="_Toc36817453"/>
      <w:bookmarkStart w:id="1818" w:name="_Toc61183977"/>
      <w:bookmarkStart w:id="1819" w:name="_Toc53185894"/>
      <w:bookmarkStart w:id="1820" w:name="_Toc76542211"/>
      <w:bookmarkStart w:id="1821" w:name="_Toc61183583"/>
      <w:bookmarkStart w:id="1822" w:name="_Toc61184761"/>
      <w:bookmarkStart w:id="1823" w:name="_Toc57821307"/>
      <w:bookmarkStart w:id="1824" w:name="_Toc53185518"/>
      <w:bookmarkStart w:id="1825" w:name="_Toc121818424"/>
      <w:bookmarkStart w:id="1826" w:name="_Toc121818648"/>
      <w:r>
        <w:t>6.5.4.5.2</w:t>
      </w:r>
      <w:r>
        <w:tab/>
        <w:t>OTA transmitter spurious emissions (Category A)</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1827" w:name="_Toc45893681"/>
      <w:bookmarkStart w:id="1828" w:name="_Toc74583399"/>
      <w:bookmarkStart w:id="1829" w:name="_Toc21127693"/>
      <w:bookmarkStart w:id="1830" w:name="_Toc61184370"/>
      <w:bookmarkStart w:id="1831" w:name="_Toc25271"/>
      <w:bookmarkStart w:id="1832" w:name="_Toc29811902"/>
      <w:bookmarkStart w:id="1833" w:name="_Toc44712369"/>
      <w:bookmarkStart w:id="1834" w:name="_Toc57820381"/>
      <w:bookmarkStart w:id="1835" w:name="_Toc61184762"/>
      <w:bookmarkStart w:id="1836" w:name="_Toc82450842"/>
      <w:bookmarkStart w:id="1837" w:name="_Toc61183584"/>
      <w:bookmarkStart w:id="1838" w:name="_Toc82450194"/>
      <w:bookmarkStart w:id="1839" w:name="_Toc53185895"/>
      <w:bookmarkStart w:id="1840" w:name="_Toc61185152"/>
      <w:bookmarkStart w:id="1841" w:name="_Toc53185519"/>
      <w:bookmarkStart w:id="1842" w:name="_Toc36817454"/>
      <w:bookmarkStart w:id="1843" w:name="_Toc66386496"/>
      <w:bookmarkStart w:id="1844" w:name="_Toc37267764"/>
      <w:bookmarkStart w:id="1845" w:name="_Toc37260376"/>
      <w:bookmarkStart w:id="1846" w:name="_Toc57821308"/>
      <w:bookmarkStart w:id="1847" w:name="_Toc4210"/>
      <w:bookmarkStart w:id="1848" w:name="_Toc76542212"/>
      <w:bookmarkStart w:id="1849" w:name="_Toc61183978"/>
      <w:bookmarkStart w:id="1850" w:name="_Toc3572"/>
      <w:bookmarkStart w:id="1851" w:name="_Toc121818425"/>
      <w:bookmarkStart w:id="1852" w:name="_Toc121818649"/>
      <w:r>
        <w:lastRenderedPageBreak/>
        <w:t>6.5.4.5.3</w:t>
      </w:r>
      <w:r>
        <w:tab/>
        <w:t>OTA transmitter spurious emissions (Category B)</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1853" w:name="_Toc37267765"/>
      <w:bookmarkStart w:id="1854" w:name="_Toc57821309"/>
      <w:bookmarkStart w:id="1855" w:name="_Toc61184763"/>
      <w:bookmarkStart w:id="1856" w:name="_Toc29811903"/>
      <w:bookmarkStart w:id="1857" w:name="_Toc61184371"/>
      <w:bookmarkStart w:id="1858" w:name="_Toc44712370"/>
      <w:bookmarkStart w:id="1859" w:name="_Toc37260377"/>
      <w:bookmarkStart w:id="1860" w:name="_Toc82450195"/>
      <w:bookmarkStart w:id="1861" w:name="_Toc61185153"/>
      <w:bookmarkStart w:id="1862" w:name="_Toc61183979"/>
      <w:bookmarkStart w:id="1863" w:name="_Toc36817455"/>
      <w:bookmarkStart w:id="1864" w:name="_Toc66386497"/>
      <w:bookmarkStart w:id="1865" w:name="_Toc53185896"/>
      <w:bookmarkStart w:id="1866" w:name="_Toc45893682"/>
      <w:bookmarkStart w:id="1867" w:name="_Toc74583400"/>
      <w:bookmarkStart w:id="1868" w:name="_Toc21127694"/>
      <w:bookmarkStart w:id="1869" w:name="_Toc82450843"/>
      <w:bookmarkStart w:id="1870" w:name="_Toc57820382"/>
      <w:bookmarkStart w:id="1871" w:name="_Toc76542213"/>
      <w:bookmarkStart w:id="1872" w:name="_Toc53185520"/>
      <w:bookmarkStart w:id="1873" w:name="_Toc61183585"/>
    </w:p>
    <w:p w14:paraId="7D84D7B5" w14:textId="77777777" w:rsidR="004D3FFD" w:rsidRDefault="00000000">
      <w:pPr>
        <w:pStyle w:val="Heading5"/>
      </w:pPr>
      <w:bookmarkStart w:id="1874" w:name="_Toc27936"/>
      <w:bookmarkStart w:id="1875" w:name="_Toc26644"/>
      <w:bookmarkStart w:id="1876" w:name="_Toc17060"/>
      <w:bookmarkStart w:id="1877" w:name="_Toc121818426"/>
      <w:bookmarkStart w:id="1878" w:name="_Toc121818650"/>
      <w:r>
        <w:t>6.5.4.5.4</w:t>
      </w:r>
      <w:r>
        <w:tab/>
        <w:t>Additional OTA transmitter spurious emissions requirements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1879" w:name="_Toc45893683"/>
      <w:bookmarkStart w:id="1880" w:name="_Toc66386498"/>
      <w:bookmarkStart w:id="1881" w:name="_Toc53185521"/>
      <w:bookmarkStart w:id="1882" w:name="_Toc61183980"/>
      <w:bookmarkStart w:id="1883" w:name="_Toc61185154"/>
      <w:bookmarkStart w:id="1884" w:name="_Toc57821310"/>
      <w:bookmarkStart w:id="1885" w:name="_Toc61184372"/>
      <w:bookmarkStart w:id="1886" w:name="_Toc82450196"/>
      <w:bookmarkStart w:id="1887" w:name="_Toc61183586"/>
      <w:bookmarkStart w:id="1888" w:name="_Toc57820383"/>
      <w:bookmarkStart w:id="1889" w:name="_Toc61184764"/>
      <w:bookmarkStart w:id="1890" w:name="_Toc82450844"/>
      <w:bookmarkStart w:id="1891" w:name="_Toc76542214"/>
      <w:bookmarkStart w:id="1892" w:name="_Toc44712371"/>
      <w:bookmarkStart w:id="1893" w:name="_Toc74583401"/>
      <w:bookmarkStart w:id="1894" w:name="_Toc53185897"/>
      <w:bookmarkStart w:id="1895" w:name="_Toc121818427"/>
      <w:bookmarkStart w:id="1896" w:name="_Toc121818651"/>
      <w:r>
        <w:t>6.5.4.5.4.1</w:t>
      </w:r>
      <w:r>
        <w:tab/>
        <w:t>Limits for protection of Earth Exploration Satellite Service</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189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1897"/>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1898" w:name="_Toc6426"/>
      <w:bookmarkStart w:id="1899" w:name="_Toc5222"/>
      <w:bookmarkStart w:id="1900" w:name="_Toc8603"/>
      <w:bookmarkStart w:id="1901" w:name="_Toc3683"/>
      <w:bookmarkStart w:id="1902" w:name="_Toc121818428"/>
      <w:bookmarkStart w:id="1903" w:name="_Toc121818652"/>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1898"/>
      <w:bookmarkEnd w:id="1899"/>
      <w:bookmarkEnd w:id="1900"/>
      <w:bookmarkEnd w:id="1901"/>
      <w:bookmarkEnd w:id="1902"/>
      <w:bookmarkEnd w:id="1903"/>
    </w:p>
    <w:p w14:paraId="791D1B33" w14:textId="77777777" w:rsidR="004D3FFD" w:rsidRDefault="00000000" w:rsidP="008E76DD">
      <w:pPr>
        <w:pStyle w:val="Heading3"/>
      </w:pPr>
      <w:bookmarkStart w:id="1904" w:name="_Toc121818429"/>
      <w:bookmarkStart w:id="1905" w:name="_Toc121818653"/>
      <w:r>
        <w:rPr>
          <w:rFonts w:hint="eastAsia"/>
          <w:lang w:val="en-US" w:eastAsia="zh-CN"/>
        </w:rPr>
        <w:t>6</w:t>
      </w:r>
      <w:r>
        <w:t>.6.1</w:t>
      </w:r>
      <w:r>
        <w:tab/>
        <w:t>Downlink repeater</w:t>
      </w:r>
      <w:r>
        <w:rPr>
          <w:rFonts w:hint="eastAsia"/>
          <w:lang w:val="en-US" w:eastAsia="zh-CN"/>
        </w:rPr>
        <w:t xml:space="preserve"> e</w:t>
      </w:r>
      <w:r>
        <w:t>rror vector magnitude</w:t>
      </w:r>
      <w:bookmarkEnd w:id="1904"/>
      <w:bookmarkEnd w:id="1905"/>
    </w:p>
    <w:p w14:paraId="6CA97E98" w14:textId="77777777" w:rsidR="004D3FFD" w:rsidRDefault="00000000">
      <w:pPr>
        <w:pStyle w:val="Heading4"/>
      </w:pPr>
      <w:bookmarkStart w:id="1906" w:name="_Toc106094184"/>
      <w:bookmarkStart w:id="1907" w:name="_Toc19211"/>
      <w:bookmarkStart w:id="1908" w:name="_Toc1113"/>
      <w:bookmarkStart w:id="1909" w:name="_Toc11416"/>
      <w:bookmarkStart w:id="1910" w:name="_Toc121818430"/>
      <w:bookmarkStart w:id="1911" w:name="_Toc121818654"/>
      <w:r>
        <w:rPr>
          <w:lang w:eastAsia="zh-CN"/>
        </w:rPr>
        <w:t>6</w:t>
      </w:r>
      <w:r>
        <w:t>.6.1.1</w:t>
      </w:r>
      <w:r>
        <w:tab/>
        <w:t>General</w:t>
      </w:r>
      <w:bookmarkEnd w:id="1906"/>
      <w:bookmarkEnd w:id="1907"/>
      <w:bookmarkEnd w:id="1908"/>
      <w:bookmarkEnd w:id="1909"/>
      <w:bookmarkEnd w:id="1910"/>
      <w:bookmarkEnd w:id="1911"/>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1912" w:name="_Toc15711"/>
      <w:bookmarkStart w:id="1913" w:name="_Toc27622"/>
      <w:bookmarkStart w:id="1914" w:name="_Toc503965085"/>
      <w:bookmarkStart w:id="1915" w:name="_Toc21034"/>
      <w:bookmarkStart w:id="1916" w:name="_Toc121818431"/>
      <w:bookmarkStart w:id="1917" w:name="_Toc121818655"/>
      <w:r>
        <w:t>6.6.1.2</w:t>
      </w:r>
      <w:r>
        <w:tab/>
        <w:t>Minimum requirements</w:t>
      </w:r>
      <w:bookmarkEnd w:id="1912"/>
      <w:bookmarkEnd w:id="1913"/>
      <w:bookmarkEnd w:id="1914"/>
      <w:bookmarkEnd w:id="1915"/>
      <w:bookmarkEnd w:id="1916"/>
      <w:bookmarkEnd w:id="1917"/>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1918" w:name="_Toc2154"/>
      <w:bookmarkStart w:id="1919" w:name="_Toc26551"/>
      <w:bookmarkStart w:id="1920" w:name="_Toc503965086"/>
      <w:bookmarkStart w:id="1921" w:name="_Toc16509"/>
      <w:bookmarkStart w:id="1922" w:name="_Toc121818432"/>
      <w:bookmarkStart w:id="1923" w:name="_Toc121818656"/>
      <w:r>
        <w:t>6.6.1.3</w:t>
      </w:r>
      <w:r>
        <w:tab/>
        <w:t>Test purpose</w:t>
      </w:r>
      <w:bookmarkEnd w:id="1918"/>
      <w:bookmarkEnd w:id="1919"/>
      <w:bookmarkEnd w:id="1920"/>
      <w:bookmarkEnd w:id="1921"/>
      <w:bookmarkEnd w:id="1922"/>
      <w:bookmarkEnd w:id="1923"/>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1924" w:name="_Toc19619"/>
      <w:bookmarkStart w:id="1925" w:name="_Toc503965087"/>
      <w:bookmarkStart w:id="1926" w:name="_Toc14179"/>
      <w:bookmarkStart w:id="1927" w:name="_Toc24830"/>
      <w:bookmarkStart w:id="1928" w:name="_Toc121818433"/>
      <w:bookmarkStart w:id="1929" w:name="_Toc121818657"/>
      <w:r>
        <w:lastRenderedPageBreak/>
        <w:t>6.6.1.4</w:t>
      </w:r>
      <w:r>
        <w:tab/>
        <w:t>Method of test</w:t>
      </w:r>
      <w:bookmarkEnd w:id="1924"/>
      <w:bookmarkEnd w:id="1925"/>
      <w:bookmarkEnd w:id="1926"/>
      <w:bookmarkEnd w:id="1927"/>
      <w:bookmarkEnd w:id="1928"/>
      <w:bookmarkEnd w:id="1929"/>
    </w:p>
    <w:p w14:paraId="4EAC1E1B" w14:textId="77777777" w:rsidR="004D3FFD" w:rsidRDefault="00000000">
      <w:pPr>
        <w:pStyle w:val="Heading5"/>
      </w:pPr>
      <w:bookmarkStart w:id="1930" w:name="_Toc1569"/>
      <w:bookmarkStart w:id="1931" w:name="_Toc22430"/>
      <w:bookmarkStart w:id="1932" w:name="_Toc25234"/>
      <w:bookmarkStart w:id="1933" w:name="_Toc503965088"/>
      <w:bookmarkStart w:id="1934" w:name="_Toc121818434"/>
      <w:bookmarkStart w:id="1935" w:name="_Toc121818658"/>
      <w:r>
        <w:t>6.6.1.4.1</w:t>
      </w:r>
      <w:r>
        <w:tab/>
        <w:t>Initial conditions</w:t>
      </w:r>
      <w:bookmarkEnd w:id="1930"/>
      <w:bookmarkEnd w:id="1931"/>
      <w:bookmarkEnd w:id="1932"/>
      <w:bookmarkEnd w:id="1933"/>
      <w:bookmarkEnd w:id="1934"/>
      <w:bookmarkEnd w:id="1935"/>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1936" w:name="_Toc3274"/>
      <w:bookmarkStart w:id="1937" w:name="_Toc1037"/>
      <w:bookmarkStart w:id="1938" w:name="_Toc503965089"/>
      <w:bookmarkStart w:id="1939" w:name="_Toc5929"/>
      <w:bookmarkStart w:id="1940" w:name="_Toc121818435"/>
      <w:bookmarkStart w:id="1941" w:name="_Toc121818659"/>
      <w:r>
        <w:t>6.6.1.4.2</w:t>
      </w:r>
      <w:r>
        <w:tab/>
        <w:t>Procedure</w:t>
      </w:r>
      <w:bookmarkEnd w:id="1936"/>
      <w:bookmarkEnd w:id="1937"/>
      <w:bookmarkEnd w:id="1938"/>
      <w:bookmarkEnd w:id="1939"/>
      <w:bookmarkEnd w:id="1940"/>
      <w:bookmarkEnd w:id="1941"/>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1942" w:name="_Toc14482"/>
      <w:bookmarkStart w:id="1943" w:name="_Toc16576"/>
      <w:bookmarkStart w:id="1944" w:name="_Toc8619"/>
      <w:bookmarkStart w:id="1945" w:name="_Toc503965090"/>
      <w:bookmarkStart w:id="1946" w:name="_Toc121818436"/>
      <w:bookmarkStart w:id="1947" w:name="_Toc121818660"/>
      <w:r>
        <w:t>6.6.1.5</w:t>
      </w:r>
      <w:r>
        <w:tab/>
        <w:t>Test requirement</w:t>
      </w:r>
      <w:bookmarkEnd w:id="1942"/>
      <w:bookmarkEnd w:id="1943"/>
      <w:bookmarkEnd w:id="1944"/>
      <w:bookmarkEnd w:id="1945"/>
      <w:bookmarkEnd w:id="1946"/>
      <w:bookmarkEnd w:id="1947"/>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4D3FFD"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4D3FFD" w:rsidRDefault="00000000" w:rsidP="007D5256">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77777777" w:rsidR="004D3FFD" w:rsidRDefault="00000000" w:rsidP="007D5256">
            <w:pPr>
              <w:pStyle w:val="TAC"/>
              <w:rPr>
                <w:rFonts w:eastAsia="SimSun"/>
                <w:lang w:val="en-US"/>
              </w:rPr>
            </w:pPr>
            <w:r>
              <w:rPr>
                <w:rFonts w:eastAsia="SimSun"/>
                <w:lang w:val="en-US"/>
              </w:rPr>
              <w:t>13.75%</w:t>
            </w:r>
          </w:p>
        </w:tc>
      </w:tr>
      <w:tr w:rsidR="004D3FFD"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4D3FFD" w:rsidRDefault="00000000" w:rsidP="007D5256">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77777777" w:rsidR="004D3FFD" w:rsidRDefault="00000000" w:rsidP="007D5256">
            <w:pPr>
              <w:pStyle w:val="TAC"/>
              <w:rPr>
                <w:rFonts w:eastAsia="SimSun"/>
                <w:lang w:val="en-US"/>
              </w:rPr>
            </w:pPr>
            <w:r>
              <w:rPr>
                <w:rFonts w:eastAsia="SimSun"/>
                <w:lang w:val="en-US"/>
              </w:rPr>
              <w:t xml:space="preserve">9.25 % </w:t>
            </w:r>
            <w:r>
              <w:rPr>
                <w:vertAlign w:val="superscript"/>
                <w:lang w:eastAsia="sv-SE"/>
              </w:rPr>
              <w:t>1</w:t>
            </w:r>
          </w:p>
        </w:tc>
      </w:tr>
      <w:tr w:rsidR="004D3FFD"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4D3FFD" w:rsidRDefault="00000000" w:rsidP="007D5256">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77777777" w:rsidR="004D3FFD" w:rsidRDefault="00000000" w:rsidP="007D5256">
            <w:pPr>
              <w:pStyle w:val="TAC"/>
              <w:rPr>
                <w:rFonts w:eastAsia="SimSun"/>
                <w:lang w:val="en-US"/>
              </w:rPr>
            </w:pPr>
            <w:r>
              <w:rPr>
                <w:rFonts w:eastAsia="SimSun"/>
                <w:lang w:val="en-US"/>
              </w:rPr>
              <w:t>4.75 %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1948" w:name="_Toc121818437"/>
      <w:bookmarkStart w:id="1949" w:name="_Toc121818661"/>
      <w:r>
        <w:rPr>
          <w:rFonts w:hint="eastAsia"/>
          <w:lang w:val="en-US" w:eastAsia="zh-CN"/>
        </w:rPr>
        <w:t>6</w:t>
      </w:r>
      <w:r>
        <w:t>.6.2</w:t>
      </w:r>
      <w:r>
        <w:tab/>
        <w:t xml:space="preserve">Uplink </w:t>
      </w:r>
      <w:r>
        <w:rPr>
          <w:rFonts w:hint="eastAsia"/>
          <w:lang w:val="en-US" w:eastAsia="zh-CN"/>
        </w:rPr>
        <w:t>Repeater e</w:t>
      </w:r>
      <w:r>
        <w:t>rror vector magnitude</w:t>
      </w:r>
      <w:bookmarkEnd w:id="1948"/>
      <w:bookmarkEnd w:id="1949"/>
    </w:p>
    <w:p w14:paraId="4869ACE8" w14:textId="77777777" w:rsidR="004D3FFD" w:rsidRDefault="00000000">
      <w:pPr>
        <w:pStyle w:val="Heading4"/>
      </w:pPr>
      <w:bookmarkStart w:id="1950" w:name="_Toc6178"/>
      <w:bookmarkStart w:id="1951" w:name="_Toc106094130"/>
      <w:bookmarkStart w:id="1952" w:name="_Toc97737214"/>
      <w:bookmarkStart w:id="1953" w:name="_Toc121818438"/>
      <w:bookmarkStart w:id="1954" w:name="_Toc121818662"/>
      <w:r>
        <w:t>6.6.2.1</w:t>
      </w:r>
      <w:r>
        <w:tab/>
        <w:t>General</w:t>
      </w:r>
      <w:bookmarkEnd w:id="1950"/>
      <w:bookmarkEnd w:id="1951"/>
      <w:bookmarkEnd w:id="1952"/>
      <w:bookmarkEnd w:id="1953"/>
      <w:bookmarkEnd w:id="1954"/>
    </w:p>
    <w:p w14:paraId="191B0E49" w14:textId="77777777" w:rsidR="004D3FFD" w:rsidRDefault="00000000">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1955" w:name="_Toc23865"/>
      <w:bookmarkStart w:id="1956" w:name="_Toc106094131"/>
      <w:bookmarkStart w:id="1957" w:name="_Toc97737215"/>
      <w:bookmarkStart w:id="1958" w:name="_Toc121818439"/>
      <w:bookmarkStart w:id="1959" w:name="_Toc121818663"/>
      <w:r>
        <w:t>6.6.2.2</w:t>
      </w:r>
      <w:r>
        <w:tab/>
        <w:t>Minimum requirement</w:t>
      </w:r>
      <w:bookmarkEnd w:id="1955"/>
      <w:bookmarkEnd w:id="1956"/>
      <w:bookmarkEnd w:id="1957"/>
      <w:bookmarkEnd w:id="1958"/>
      <w:bookmarkEnd w:id="1959"/>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1960" w:name="_Toc6964"/>
      <w:bookmarkStart w:id="1961" w:name="_Toc503965094"/>
      <w:bookmarkStart w:id="1962" w:name="_Toc121818440"/>
      <w:bookmarkStart w:id="1963" w:name="_Toc121818664"/>
      <w:r>
        <w:t>6.6.2.3</w:t>
      </w:r>
      <w:r>
        <w:tab/>
        <w:t>Test purpose</w:t>
      </w:r>
      <w:bookmarkEnd w:id="1960"/>
      <w:bookmarkEnd w:id="1961"/>
      <w:bookmarkEnd w:id="1962"/>
      <w:bookmarkEnd w:id="1963"/>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7777777" w:rsidR="004D3FFD" w:rsidRDefault="00000000">
      <w:pPr>
        <w:pStyle w:val="Heading4"/>
      </w:pPr>
      <w:bookmarkStart w:id="1964" w:name="_Toc503965095"/>
      <w:bookmarkStart w:id="1965" w:name="_Toc20725"/>
      <w:bookmarkStart w:id="1966" w:name="_Toc121818441"/>
      <w:bookmarkStart w:id="1967" w:name="_Toc121818665"/>
      <w:r>
        <w:t>6.6.2.3</w:t>
      </w:r>
      <w:r>
        <w:tab/>
        <w:t>Method of test</w:t>
      </w:r>
      <w:bookmarkEnd w:id="1964"/>
      <w:bookmarkEnd w:id="1965"/>
      <w:bookmarkEnd w:id="1966"/>
      <w:bookmarkEnd w:id="1967"/>
    </w:p>
    <w:p w14:paraId="13628523" w14:textId="77777777" w:rsidR="004D3FFD" w:rsidRDefault="00000000">
      <w:pPr>
        <w:pStyle w:val="Heading5"/>
      </w:pPr>
      <w:bookmarkStart w:id="1968" w:name="_Toc503965096"/>
      <w:bookmarkStart w:id="1969" w:name="_Toc23113"/>
      <w:bookmarkStart w:id="1970" w:name="_Toc121818442"/>
      <w:bookmarkStart w:id="1971" w:name="_Toc121818666"/>
      <w:r>
        <w:t>6.6.2.3.1</w:t>
      </w:r>
      <w:r>
        <w:tab/>
        <w:t>Initial conditions</w:t>
      </w:r>
      <w:bookmarkEnd w:id="1968"/>
      <w:bookmarkEnd w:id="1969"/>
      <w:bookmarkEnd w:id="1970"/>
      <w:bookmarkEnd w:id="1971"/>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7777777" w:rsidR="004D3FFD" w:rsidRDefault="00000000">
      <w:pPr>
        <w:pStyle w:val="Heading5"/>
      </w:pPr>
      <w:bookmarkStart w:id="1972" w:name="_Toc503965097"/>
      <w:bookmarkStart w:id="1973" w:name="_Toc4470"/>
      <w:bookmarkStart w:id="1974" w:name="_Toc121818443"/>
      <w:bookmarkStart w:id="1975" w:name="_Toc121818667"/>
      <w:r>
        <w:t>6.6.2.3.2</w:t>
      </w:r>
      <w:r>
        <w:tab/>
        <w:t>Procedure</w:t>
      </w:r>
      <w:bookmarkEnd w:id="1972"/>
      <w:bookmarkEnd w:id="1973"/>
      <w:bookmarkEnd w:id="1974"/>
      <w:bookmarkEnd w:id="1975"/>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77777777" w:rsidR="004D3FFD" w:rsidRDefault="00000000">
      <w:pPr>
        <w:pStyle w:val="Heading4"/>
      </w:pPr>
      <w:bookmarkStart w:id="1976" w:name="_Toc503965098"/>
      <w:bookmarkStart w:id="1977" w:name="_Toc14759"/>
      <w:bookmarkStart w:id="1978" w:name="_Toc121818444"/>
      <w:bookmarkStart w:id="1979" w:name="_Toc121818668"/>
      <w:r>
        <w:t>6.6.2.4</w:t>
      </w:r>
      <w:r>
        <w:tab/>
        <w:t>Test requirement</w:t>
      </w:r>
      <w:bookmarkEnd w:id="1976"/>
      <w:bookmarkEnd w:id="1977"/>
      <w:bookmarkEnd w:id="1978"/>
      <w:bookmarkEnd w:id="1979"/>
    </w:p>
    <w:p w14:paraId="696CBBC3" w14:textId="77777777" w:rsidR="004D3FFD" w:rsidRDefault="00000000">
      <w:r>
        <w:t xml:space="preserve">The uplink of the Repeater EVM levels for different modulation schemes shall not exceed values in table 6.6.2.4-1. </w:t>
      </w:r>
    </w:p>
    <w:p w14:paraId="0B6C1457" w14:textId="77777777" w:rsidR="004D3FFD" w:rsidRDefault="00000000" w:rsidP="00E47AAC">
      <w:pPr>
        <w:pStyle w:val="TH"/>
        <w:rPr>
          <w:lang w:val="en-US"/>
        </w:rPr>
      </w:pPr>
      <w:r>
        <w:rPr>
          <w:lang w:val="en-US"/>
        </w:rPr>
        <w:lastRenderedPageBreak/>
        <w:t>Table 6.6.2.4-1: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4D3FFD"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4D3FFD" w:rsidRDefault="00000000" w:rsidP="00E47AAC">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4D3FFD" w:rsidRDefault="00000000" w:rsidP="00E47AAC">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77777777" w:rsidR="004D3FFD" w:rsidRDefault="00000000" w:rsidP="00E47AAC">
            <w:pPr>
              <w:pStyle w:val="TAC"/>
              <w:rPr>
                <w:rFonts w:eastAsia="SimSun"/>
                <w:lang w:val="en-US"/>
              </w:rPr>
            </w:pPr>
            <w:r>
              <w:rPr>
                <w:lang w:val="en-US"/>
              </w:rPr>
              <w:t>13.75 %</w:t>
            </w:r>
          </w:p>
        </w:tc>
      </w:tr>
      <w:tr w:rsidR="004D3FFD"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4D3FFD" w:rsidRDefault="00000000" w:rsidP="00E47AAC">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4D3FFD" w:rsidRDefault="00000000" w:rsidP="00E47AAC">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7777777" w:rsidR="004D3FFD" w:rsidRDefault="00000000" w:rsidP="00E47AAC">
            <w:pPr>
              <w:pStyle w:val="TAC"/>
              <w:rPr>
                <w:rFonts w:eastAsia="SimSun"/>
                <w:lang w:val="en-US"/>
              </w:rPr>
            </w:pPr>
            <w:r>
              <w:rPr>
                <w:lang w:val="en-US"/>
              </w:rPr>
              <w:t>9.25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1980" w:name="_Toc27131"/>
      <w:bookmarkStart w:id="1981" w:name="_Toc31492"/>
      <w:bookmarkStart w:id="1982" w:name="_Toc1667"/>
      <w:bookmarkStart w:id="1983" w:name="_Toc12769"/>
      <w:bookmarkStart w:id="1984" w:name="_Toc121818445"/>
      <w:bookmarkStart w:id="1985" w:name="_Toc121818669"/>
      <w:r>
        <w:rPr>
          <w:rFonts w:hint="eastAsia"/>
          <w:lang w:val="en-US" w:eastAsia="zh-CN"/>
        </w:rPr>
        <w:t>6</w:t>
      </w:r>
      <w:r>
        <w:t>.</w:t>
      </w:r>
      <w:r>
        <w:rPr>
          <w:rFonts w:hint="eastAsia"/>
          <w:lang w:eastAsia="zh-CN"/>
        </w:rPr>
        <w:t>7</w:t>
      </w:r>
      <w:r>
        <w:tab/>
      </w:r>
      <w:r>
        <w:rPr>
          <w:rFonts w:hint="eastAsia"/>
          <w:lang w:eastAsia="zh-CN"/>
        </w:rPr>
        <w:t>OTA input intermodulation</w:t>
      </w:r>
      <w:bookmarkEnd w:id="1980"/>
      <w:bookmarkEnd w:id="1981"/>
      <w:bookmarkEnd w:id="1982"/>
      <w:bookmarkEnd w:id="1983"/>
      <w:bookmarkEnd w:id="1984"/>
      <w:bookmarkEnd w:id="1985"/>
    </w:p>
    <w:p w14:paraId="5183B4B1" w14:textId="77777777" w:rsidR="004D3FFD" w:rsidRDefault="00000000">
      <w:pPr>
        <w:pStyle w:val="Heading3"/>
      </w:pPr>
      <w:bookmarkStart w:id="1986" w:name="_Toc503964276"/>
      <w:bookmarkStart w:id="1987" w:name="_Toc97737209"/>
      <w:bookmarkStart w:id="1988" w:name="_Toc106094125"/>
      <w:bookmarkStart w:id="1989" w:name="_Toc5120"/>
      <w:bookmarkStart w:id="1990" w:name="_Toc11997"/>
      <w:bookmarkStart w:id="1991" w:name="_Toc7522"/>
      <w:bookmarkStart w:id="1992" w:name="_Toc121818446"/>
      <w:bookmarkStart w:id="1993" w:name="_Toc121818670"/>
      <w:r>
        <w:t>6.7.1</w:t>
      </w:r>
      <w:r>
        <w:tab/>
      </w:r>
      <w:bookmarkEnd w:id="1986"/>
      <w:bookmarkEnd w:id="1987"/>
      <w:bookmarkEnd w:id="1988"/>
      <w:r>
        <w:t>Definition and applicability</w:t>
      </w:r>
      <w:bookmarkEnd w:id="1989"/>
      <w:bookmarkEnd w:id="1990"/>
      <w:bookmarkEnd w:id="1991"/>
      <w:bookmarkEnd w:id="1992"/>
      <w:bookmarkEnd w:id="1993"/>
    </w:p>
    <w:p w14:paraId="44B7D8BF" w14:textId="77777777" w:rsidR="004D3FFD" w:rsidRDefault="00000000">
      <w:pPr>
        <w:pStyle w:val="Heading4"/>
      </w:pPr>
      <w:bookmarkStart w:id="1994" w:name="_Toc27297"/>
      <w:bookmarkStart w:id="1995" w:name="_Toc97737210"/>
      <w:bookmarkStart w:id="1996" w:name="_Toc106094126"/>
      <w:bookmarkStart w:id="1997" w:name="_Toc26566"/>
      <w:bookmarkStart w:id="1998" w:name="_Toc16079"/>
      <w:bookmarkStart w:id="1999" w:name="_Toc121818447"/>
      <w:bookmarkStart w:id="2000" w:name="_Toc121818671"/>
      <w:r>
        <w:t>6.7.1.1</w:t>
      </w:r>
      <w:r>
        <w:tab/>
        <w:t>General</w:t>
      </w:r>
      <w:bookmarkEnd w:id="1994"/>
      <w:bookmarkEnd w:id="1995"/>
      <w:bookmarkEnd w:id="1996"/>
      <w:bookmarkEnd w:id="1997"/>
      <w:bookmarkEnd w:id="1998"/>
      <w:bookmarkEnd w:id="1999"/>
      <w:bookmarkEnd w:id="2000"/>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77777777" w:rsidR="004D3FFD" w:rsidRDefault="00000000">
      <w:r>
        <w:rPr>
          <w:rFonts w:cs="v4.2.0"/>
        </w:rPr>
        <w:t>The measurements shall apply to both uplink and downlink paths of the repeater,</w:t>
      </w:r>
      <w:r>
        <w:rPr>
          <w:rFonts w:cs="v5.0.0"/>
        </w:rPr>
        <w:t xml:space="preserve"> at maximum gain.</w:t>
      </w:r>
    </w:p>
    <w:p w14:paraId="38293596" w14:textId="77777777" w:rsidR="004D3FFD" w:rsidRDefault="00000000">
      <w:pPr>
        <w:pStyle w:val="Heading4"/>
      </w:pPr>
      <w:bookmarkStart w:id="2001" w:name="_Toc4689"/>
      <w:bookmarkStart w:id="2002" w:name="_Toc31106"/>
      <w:bookmarkStart w:id="2003" w:name="_Toc1418"/>
      <w:bookmarkStart w:id="2004" w:name="_Toc121818448"/>
      <w:bookmarkStart w:id="2005" w:name="_Toc121818672"/>
      <w:r>
        <w:t>6.7.1.2</w:t>
      </w:r>
      <w:r>
        <w:tab/>
        <w:t>Minimum requirements</w:t>
      </w:r>
      <w:bookmarkEnd w:id="2001"/>
      <w:bookmarkEnd w:id="2002"/>
      <w:bookmarkEnd w:id="2003"/>
      <w:bookmarkEnd w:id="2004"/>
      <w:bookmarkEnd w:id="2005"/>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006" w:name="_Toc21895"/>
      <w:bookmarkStart w:id="2007" w:name="_Toc1455"/>
      <w:bookmarkStart w:id="2008" w:name="_Toc17438"/>
      <w:bookmarkStart w:id="2009" w:name="_Toc121818449"/>
      <w:bookmarkStart w:id="2010" w:name="_Toc121818673"/>
      <w:r>
        <w:t>6.7.1.3</w:t>
      </w:r>
      <w:r>
        <w:tab/>
        <w:t>Test purpose</w:t>
      </w:r>
      <w:bookmarkEnd w:id="2006"/>
      <w:bookmarkEnd w:id="2007"/>
      <w:bookmarkEnd w:id="2008"/>
      <w:bookmarkEnd w:id="2009"/>
      <w:bookmarkEnd w:id="2010"/>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2011" w:name="_Toc8706"/>
      <w:bookmarkStart w:id="2012" w:name="_Toc25816"/>
      <w:bookmarkStart w:id="2013" w:name="_Toc11431"/>
      <w:bookmarkStart w:id="2014" w:name="_Toc121818450"/>
      <w:bookmarkStart w:id="2015" w:name="_Toc121818674"/>
      <w:r>
        <w:t>6.7.1.4</w:t>
      </w:r>
      <w:r>
        <w:tab/>
        <w:t>Method of test</w:t>
      </w:r>
      <w:bookmarkEnd w:id="2011"/>
      <w:bookmarkEnd w:id="2012"/>
      <w:bookmarkEnd w:id="2013"/>
      <w:bookmarkEnd w:id="2014"/>
      <w:bookmarkEnd w:id="2015"/>
    </w:p>
    <w:p w14:paraId="797C780E" w14:textId="77777777" w:rsidR="004D3FFD" w:rsidRDefault="00000000">
      <w:pPr>
        <w:pStyle w:val="Heading5"/>
      </w:pPr>
      <w:bookmarkStart w:id="2016" w:name="_Toc20402"/>
      <w:bookmarkStart w:id="2017" w:name="_Toc7778"/>
      <w:bookmarkStart w:id="2018" w:name="_Toc21186"/>
      <w:bookmarkStart w:id="2019" w:name="_Toc121818451"/>
      <w:bookmarkStart w:id="2020" w:name="_Toc121818675"/>
      <w:r>
        <w:t>6.7.1.4.1</w:t>
      </w:r>
      <w:r>
        <w:tab/>
        <w:t>Initial conditions</w:t>
      </w:r>
      <w:bookmarkEnd w:id="2016"/>
      <w:bookmarkEnd w:id="2017"/>
      <w:bookmarkEnd w:id="2018"/>
      <w:bookmarkEnd w:id="2019"/>
      <w:bookmarkEnd w:id="2020"/>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2021" w:name="_Toc327"/>
      <w:bookmarkStart w:id="2022" w:name="_Toc13393"/>
      <w:bookmarkStart w:id="2023" w:name="_Toc14716"/>
      <w:bookmarkStart w:id="2024" w:name="_Hlk112341514"/>
      <w:bookmarkStart w:id="2025" w:name="_Toc121818452"/>
      <w:bookmarkStart w:id="2026" w:name="_Toc121818676"/>
      <w:r>
        <w:t>6.7.1.4.2</w:t>
      </w:r>
      <w:r>
        <w:tab/>
        <w:t>Procedure</w:t>
      </w:r>
      <w:bookmarkEnd w:id="2021"/>
      <w:bookmarkEnd w:id="2022"/>
      <w:bookmarkEnd w:id="2023"/>
      <w:bookmarkEnd w:id="2025"/>
      <w:bookmarkEnd w:id="2026"/>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2027" w:name="_Toc32155"/>
      <w:bookmarkStart w:id="2028" w:name="_Toc22126"/>
      <w:bookmarkStart w:id="2029" w:name="_Toc12834"/>
      <w:bookmarkStart w:id="2030" w:name="_Toc121818453"/>
      <w:bookmarkStart w:id="2031" w:name="_Toc121818677"/>
      <w:r>
        <w:t>6.7.1.5</w:t>
      </w:r>
      <w:r>
        <w:tab/>
        <w:t>Test requirements</w:t>
      </w:r>
      <w:bookmarkEnd w:id="2027"/>
      <w:bookmarkEnd w:id="2028"/>
      <w:bookmarkEnd w:id="2029"/>
      <w:bookmarkEnd w:id="2030"/>
      <w:bookmarkEnd w:id="2031"/>
    </w:p>
    <w:bookmarkEnd w:id="2024"/>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2032" w:name="_Toc4020"/>
      <w:bookmarkStart w:id="2033" w:name="_Toc14035"/>
      <w:bookmarkStart w:id="2034" w:name="_Toc6154"/>
      <w:bookmarkStart w:id="2035" w:name="_Toc24294"/>
      <w:bookmarkStart w:id="2036" w:name="_Toc121818454"/>
      <w:bookmarkStart w:id="2037" w:name="_Toc121818678"/>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2032"/>
      <w:bookmarkEnd w:id="2033"/>
      <w:bookmarkEnd w:id="2034"/>
      <w:bookmarkEnd w:id="2035"/>
      <w:bookmarkEnd w:id="2036"/>
      <w:bookmarkEnd w:id="2037"/>
    </w:p>
    <w:p w14:paraId="6BA0FA9C" w14:textId="77777777" w:rsidR="004D3FFD" w:rsidRDefault="00000000">
      <w:pPr>
        <w:pStyle w:val="Heading3"/>
      </w:pPr>
      <w:bookmarkStart w:id="2038" w:name="_Toc11871"/>
      <w:bookmarkStart w:id="2039" w:name="_Toc27331"/>
      <w:bookmarkStart w:id="2040" w:name="_Toc503965119"/>
      <w:bookmarkStart w:id="2041" w:name="_Toc8270"/>
      <w:bookmarkStart w:id="2042" w:name="_Toc121818455"/>
      <w:bookmarkStart w:id="2043" w:name="_Toc121818679"/>
      <w:r>
        <w:rPr>
          <w:rFonts w:hint="eastAsia"/>
          <w:lang w:val="en-US" w:eastAsia="zh-CN"/>
        </w:rPr>
        <w:t>6</w:t>
      </w:r>
      <w:r>
        <w:t>.</w:t>
      </w:r>
      <w:r>
        <w:rPr>
          <w:rFonts w:hint="eastAsia"/>
          <w:lang w:val="en-US" w:eastAsia="zh-CN"/>
        </w:rPr>
        <w:t>8.1</w:t>
      </w:r>
      <w:r>
        <w:tab/>
        <w:t>Definitions and applicability</w:t>
      </w:r>
      <w:bookmarkEnd w:id="2038"/>
      <w:bookmarkEnd w:id="2039"/>
      <w:bookmarkEnd w:id="2040"/>
      <w:bookmarkEnd w:id="2041"/>
      <w:bookmarkEnd w:id="2042"/>
      <w:bookmarkEnd w:id="2043"/>
    </w:p>
    <w:p w14:paraId="19BB21A5" w14:textId="77777777" w:rsidR="004D3FFD" w:rsidRDefault="00000000">
      <w:pPr>
        <w:rPr>
          <w:rFonts w:eastAsia="DengXian" w:cs="v4.2.0"/>
        </w:rPr>
      </w:pPr>
      <w:bookmarkStart w:id="2044"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2045" w:name="_Toc17241"/>
      <w:bookmarkStart w:id="2046" w:name="_Toc5018"/>
      <w:bookmarkStart w:id="2047" w:name="_Toc7403"/>
      <w:bookmarkStart w:id="2048" w:name="_Toc121818456"/>
      <w:bookmarkStart w:id="2049" w:name="_Toc121818680"/>
      <w:r>
        <w:rPr>
          <w:rFonts w:hint="eastAsia"/>
          <w:lang w:val="en-US" w:eastAsia="zh-CN"/>
        </w:rPr>
        <w:lastRenderedPageBreak/>
        <w:t>6.8.2</w:t>
      </w:r>
      <w:r>
        <w:rPr>
          <w:rFonts w:hint="eastAsia"/>
          <w:lang w:val="en-US" w:eastAsia="zh-CN"/>
        </w:rPr>
        <w:tab/>
        <w:t>Co-existence with</w:t>
      </w:r>
      <w:bookmarkEnd w:id="2044"/>
      <w:r>
        <w:rPr>
          <w:rFonts w:hint="eastAsia"/>
          <w:lang w:val="en-US" w:eastAsia="zh-CN"/>
        </w:rPr>
        <w:t xml:space="preserve"> NR</w:t>
      </w:r>
      <w:bookmarkEnd w:id="2045"/>
      <w:bookmarkEnd w:id="2046"/>
      <w:bookmarkEnd w:id="2047"/>
      <w:bookmarkEnd w:id="2048"/>
      <w:bookmarkEnd w:id="2049"/>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2050" w:name="_Toc8681"/>
      <w:bookmarkStart w:id="2051" w:name="_Toc12488"/>
      <w:bookmarkStart w:id="2052" w:name="_Toc27408"/>
      <w:bookmarkStart w:id="2053" w:name="_Toc503965122"/>
      <w:bookmarkStart w:id="2054" w:name="_Toc121818457"/>
      <w:bookmarkStart w:id="2055" w:name="_Toc121818681"/>
      <w:r>
        <w:rPr>
          <w:rFonts w:hint="eastAsia"/>
          <w:lang w:val="en-US" w:eastAsia="zh-CN"/>
        </w:rPr>
        <w:t>6.8.2.1</w:t>
      </w:r>
      <w:r>
        <w:rPr>
          <w:rFonts w:hint="eastAsia"/>
          <w:lang w:val="en-US" w:eastAsia="zh-CN"/>
        </w:rPr>
        <w:tab/>
        <w:t>Minimum requirements</w:t>
      </w:r>
      <w:bookmarkEnd w:id="2050"/>
      <w:bookmarkEnd w:id="2051"/>
      <w:bookmarkEnd w:id="2052"/>
      <w:bookmarkEnd w:id="2053"/>
      <w:bookmarkEnd w:id="2054"/>
      <w:bookmarkEnd w:id="2055"/>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2056" w:name="_Toc30385"/>
      <w:bookmarkStart w:id="2057" w:name="_Toc20207"/>
      <w:bookmarkStart w:id="2058" w:name="_Toc26613"/>
      <w:bookmarkStart w:id="2059" w:name="_Toc503965123"/>
      <w:bookmarkStart w:id="2060" w:name="_Toc121818458"/>
      <w:bookmarkStart w:id="2061" w:name="_Toc121818682"/>
      <w:r>
        <w:rPr>
          <w:rFonts w:hint="eastAsia"/>
          <w:lang w:val="en-US" w:eastAsia="zh-CN"/>
        </w:rPr>
        <w:t>6.8.2.2</w:t>
      </w:r>
      <w:r>
        <w:rPr>
          <w:rFonts w:hint="eastAsia"/>
          <w:lang w:val="en-US" w:eastAsia="zh-CN"/>
        </w:rPr>
        <w:tab/>
        <w:t>Test purpose</w:t>
      </w:r>
      <w:bookmarkEnd w:id="2056"/>
      <w:bookmarkEnd w:id="2057"/>
      <w:bookmarkEnd w:id="2058"/>
      <w:bookmarkEnd w:id="2059"/>
      <w:bookmarkEnd w:id="2060"/>
      <w:bookmarkEnd w:id="2061"/>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2062" w:name="_Toc503965124"/>
      <w:bookmarkStart w:id="2063" w:name="_Toc3106"/>
      <w:bookmarkStart w:id="2064" w:name="_Toc1022"/>
      <w:bookmarkStart w:id="2065" w:name="_Toc29726"/>
      <w:bookmarkStart w:id="2066" w:name="_Toc121818459"/>
      <w:bookmarkStart w:id="2067" w:name="_Toc121818683"/>
      <w:r>
        <w:rPr>
          <w:rFonts w:hint="eastAsia"/>
          <w:lang w:val="en-US" w:eastAsia="zh-CN"/>
        </w:rPr>
        <w:t>6.8.2.3</w:t>
      </w:r>
      <w:r>
        <w:rPr>
          <w:rFonts w:hint="eastAsia"/>
          <w:lang w:val="en-US" w:eastAsia="zh-CN"/>
        </w:rPr>
        <w:tab/>
        <w:t>Method of test</w:t>
      </w:r>
      <w:bookmarkEnd w:id="2062"/>
      <w:bookmarkEnd w:id="2063"/>
      <w:bookmarkEnd w:id="2064"/>
      <w:bookmarkEnd w:id="2065"/>
      <w:bookmarkEnd w:id="2066"/>
      <w:bookmarkEnd w:id="2067"/>
    </w:p>
    <w:p w14:paraId="13E105B2" w14:textId="77777777" w:rsidR="004D3FFD" w:rsidRDefault="00000000" w:rsidP="008E76DD">
      <w:pPr>
        <w:pStyle w:val="Heading5"/>
      </w:pPr>
      <w:bookmarkStart w:id="2068" w:name="_Toc9338"/>
      <w:bookmarkStart w:id="2069" w:name="_Toc503965125"/>
      <w:bookmarkStart w:id="2070" w:name="_Toc29941"/>
      <w:bookmarkStart w:id="2071" w:name="_Toc8420"/>
      <w:bookmarkStart w:id="2072" w:name="_Toc121818460"/>
      <w:bookmarkStart w:id="2073" w:name="_Toc121818684"/>
      <w:r>
        <w:rPr>
          <w:rFonts w:hint="eastAsia"/>
          <w:lang w:val="en-US" w:eastAsia="zh-CN"/>
        </w:rPr>
        <w:t>6.8.2.3.1</w:t>
      </w:r>
      <w:r>
        <w:tab/>
        <w:t>Initial conditions</w:t>
      </w:r>
      <w:bookmarkEnd w:id="2068"/>
      <w:bookmarkEnd w:id="2069"/>
      <w:bookmarkEnd w:id="2070"/>
      <w:bookmarkEnd w:id="2071"/>
      <w:bookmarkEnd w:id="2072"/>
      <w:bookmarkEnd w:id="2073"/>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2074" w:name="_Toc7930"/>
      <w:bookmarkStart w:id="2075" w:name="_Toc5033"/>
      <w:bookmarkStart w:id="2076" w:name="_Toc29201"/>
      <w:bookmarkStart w:id="2077" w:name="_Toc503965126"/>
      <w:bookmarkStart w:id="2078" w:name="_Toc121818461"/>
      <w:bookmarkStart w:id="2079" w:name="_Toc121818685"/>
      <w:r>
        <w:rPr>
          <w:rFonts w:hint="eastAsia"/>
          <w:lang w:val="en-US" w:eastAsia="zh-CN"/>
        </w:rPr>
        <w:t>6.8.2.3.2</w:t>
      </w:r>
      <w:r>
        <w:rPr>
          <w:rFonts w:hint="eastAsia"/>
          <w:lang w:val="en-US" w:eastAsia="zh-CN"/>
        </w:rPr>
        <w:tab/>
        <w:t>Procedure</w:t>
      </w:r>
      <w:bookmarkEnd w:id="2074"/>
      <w:bookmarkEnd w:id="2075"/>
      <w:bookmarkEnd w:id="2076"/>
      <w:bookmarkEnd w:id="2077"/>
      <w:bookmarkEnd w:id="2078"/>
      <w:bookmarkEnd w:id="2079"/>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2080" w:name="_Hlk112273677"/>
      <w:r>
        <w:t>Verify measurement impact from feeding test signal by generating a signal for repeater input with repeater to be turned off.  Verify measured result is enough below requirement limit.</w:t>
      </w:r>
      <w:bookmarkEnd w:id="2080"/>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2081" w:name="_Toc24660"/>
      <w:bookmarkStart w:id="2082" w:name="_Toc503965127"/>
      <w:bookmarkStart w:id="2083" w:name="_Toc25630"/>
      <w:bookmarkStart w:id="2084" w:name="_Toc2772"/>
      <w:bookmarkStart w:id="2085" w:name="_Toc121818462"/>
      <w:bookmarkStart w:id="2086" w:name="_Toc121818686"/>
      <w:r>
        <w:rPr>
          <w:rFonts w:hint="eastAsia"/>
          <w:lang w:val="en-US" w:eastAsia="zh-CN"/>
        </w:rPr>
        <w:t>6.8.2.3.3</w:t>
      </w:r>
      <w:r>
        <w:rPr>
          <w:rFonts w:hint="eastAsia"/>
          <w:lang w:val="en-US" w:eastAsia="zh-CN"/>
        </w:rPr>
        <w:tab/>
        <w:t>Test Requirements</w:t>
      </w:r>
      <w:bookmarkEnd w:id="2081"/>
      <w:bookmarkEnd w:id="2082"/>
      <w:bookmarkEnd w:id="2083"/>
      <w:bookmarkEnd w:id="2084"/>
      <w:bookmarkEnd w:id="2085"/>
      <w:bookmarkEnd w:id="2086"/>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2087" w:name="_Toc6829"/>
      <w:bookmarkStart w:id="2088" w:name="_Toc24941"/>
      <w:bookmarkStart w:id="2089" w:name="_Toc23320"/>
      <w:bookmarkStart w:id="2090" w:name="_Toc10152"/>
      <w:bookmarkStart w:id="2091" w:name="_Toc36817404"/>
      <w:bookmarkStart w:id="2092" w:name="_Toc37260326"/>
      <w:bookmarkStart w:id="2093" w:name="_Toc45893630"/>
      <w:bookmarkStart w:id="2094" w:name="_Toc61179039"/>
      <w:bookmarkStart w:id="2095" w:name="_Toc74663426"/>
      <w:bookmarkStart w:id="2096" w:name="_Toc53178801"/>
      <w:bookmarkStart w:id="2097" w:name="_Toc53178350"/>
      <w:bookmarkStart w:id="2098" w:name="_Toc61179509"/>
      <w:bookmarkStart w:id="2099" w:name="_Toc21127643"/>
      <w:bookmarkStart w:id="2100" w:name="_Toc29811852"/>
      <w:bookmarkStart w:id="2101" w:name="_Toc67916805"/>
      <w:bookmarkStart w:id="2102" w:name="_Toc82621967"/>
      <w:bookmarkStart w:id="2103" w:name="_Toc44712317"/>
      <w:bookmarkStart w:id="2104" w:name="_Toc37267714"/>
      <w:bookmarkStart w:id="2105" w:name="_Toc121818463"/>
      <w:bookmarkStart w:id="2106" w:name="_Toc121818687"/>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2087"/>
      <w:bookmarkEnd w:id="2088"/>
      <w:bookmarkEnd w:id="2089"/>
      <w:bookmarkEnd w:id="2090"/>
      <w:bookmarkEnd w:id="2105"/>
      <w:bookmarkEnd w:id="2106"/>
    </w:p>
    <w:p w14:paraId="0D3C5A09" w14:textId="77777777" w:rsidR="004D3FFD" w:rsidRDefault="00000000" w:rsidP="00EB7040">
      <w:pPr>
        <w:pStyle w:val="Heading3"/>
        <w:rPr>
          <w:rFonts w:eastAsia="DengXian"/>
        </w:rPr>
      </w:pPr>
      <w:bookmarkStart w:id="2107" w:name="_Toc21127639"/>
      <w:bookmarkStart w:id="2108" w:name="_Toc45893626"/>
      <w:bookmarkStart w:id="2109" w:name="_Toc53178797"/>
      <w:bookmarkStart w:id="2110" w:name="_Toc44712313"/>
      <w:bookmarkStart w:id="2111" w:name="_Toc29811848"/>
      <w:bookmarkStart w:id="2112" w:name="_Toc37260322"/>
      <w:bookmarkStart w:id="2113" w:name="_Toc82621963"/>
      <w:bookmarkStart w:id="2114" w:name="_Toc61179035"/>
      <w:bookmarkStart w:id="2115" w:name="_Toc74663422"/>
      <w:bookmarkStart w:id="2116" w:name="_Toc36817400"/>
      <w:bookmarkStart w:id="2117" w:name="_Toc53178346"/>
      <w:bookmarkStart w:id="2118" w:name="_Toc67916801"/>
      <w:bookmarkStart w:id="2119" w:name="_Toc37267710"/>
      <w:bookmarkStart w:id="2120" w:name="_Toc61179505"/>
      <w:bookmarkStart w:id="2121" w:name="_Toc121818464"/>
      <w:bookmarkStart w:id="2122" w:name="_Toc121818688"/>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5F56C4E3" w14:textId="77777777" w:rsidR="004D3FFD" w:rsidRDefault="00000000" w:rsidP="00EB7040">
      <w:pPr>
        <w:pStyle w:val="Heading4"/>
      </w:pPr>
      <w:bookmarkStart w:id="2123" w:name="_Toc74915670"/>
      <w:bookmarkStart w:id="2124" w:name="_Toc58915668"/>
      <w:bookmarkStart w:id="2125" w:name="_Toc58917849"/>
      <w:bookmarkStart w:id="2126" w:name="_Toc29810517"/>
      <w:bookmarkStart w:id="2127" w:name="_Toc21102668"/>
      <w:bookmarkStart w:id="2128" w:name="_Toc36635869"/>
      <w:bookmarkStart w:id="2129" w:name="_Toc37272815"/>
      <w:bookmarkStart w:id="2130" w:name="_Toc76544181"/>
      <w:bookmarkStart w:id="2131" w:name="_Toc82536303"/>
      <w:bookmarkStart w:id="2132" w:name="_Toc66693718"/>
      <w:bookmarkStart w:id="2133" w:name="_Toc53183001"/>
      <w:bookmarkStart w:id="2134" w:name="_Toc76114295"/>
      <w:bookmarkStart w:id="2135" w:name="_Toc45885892"/>
      <w:bookmarkStart w:id="2136" w:name="_Toc121818465"/>
      <w:bookmarkStart w:id="2137" w:name="_Toc121818689"/>
      <w:r>
        <w:t>6.9.1.1</w:t>
      </w:r>
      <w:r>
        <w:tab/>
        <w:t>Definition and applicability</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1ECC2C75" w14:textId="77777777" w:rsidR="004D3FFD" w:rsidRDefault="00000000">
      <w:pPr>
        <w:rPr>
          <w:rFonts w:eastAsia="DengXian"/>
        </w:rPr>
      </w:pPr>
      <w:bookmarkStart w:id="2138" w:name="_Toc76544182"/>
      <w:bookmarkStart w:id="2139" w:name="_Toc37272816"/>
      <w:bookmarkStart w:id="2140" w:name="_Toc29810518"/>
      <w:bookmarkStart w:id="2141" w:name="_Toc58915669"/>
      <w:bookmarkStart w:id="2142" w:name="_Toc76114296"/>
      <w:bookmarkStart w:id="2143" w:name="_Toc53183002"/>
      <w:bookmarkStart w:id="2144" w:name="_Toc36635870"/>
      <w:bookmarkStart w:id="2145" w:name="_Toc74915671"/>
      <w:bookmarkStart w:id="2146" w:name="_Toc66693719"/>
      <w:bookmarkStart w:id="2147" w:name="_Toc82536304"/>
      <w:bookmarkStart w:id="2148" w:name="_Toc45885893"/>
      <w:bookmarkStart w:id="2149" w:name="_Toc58917850"/>
      <w:bookmarkStart w:id="215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2151"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2151"/>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2152" w:name="_Toc121818466"/>
      <w:bookmarkStart w:id="2153" w:name="_Toc121818690"/>
      <w:r>
        <w:t>6.9.1.2</w:t>
      </w:r>
      <w:r>
        <w:tab/>
        <w:t>Minimum requirement</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2"/>
      <w:bookmarkEnd w:id="2153"/>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2154" w:name="_Toc29810519"/>
      <w:bookmarkStart w:id="2155" w:name="_Toc66693720"/>
      <w:bookmarkStart w:id="2156" w:name="_Toc37272817"/>
      <w:bookmarkStart w:id="2157" w:name="_Toc58917851"/>
      <w:bookmarkStart w:id="2158" w:name="_Toc82536305"/>
      <w:bookmarkStart w:id="2159" w:name="_Toc58915670"/>
      <w:bookmarkStart w:id="2160" w:name="_Toc45885894"/>
      <w:bookmarkStart w:id="2161" w:name="_Toc36635871"/>
      <w:bookmarkStart w:id="2162" w:name="_Toc76544183"/>
      <w:bookmarkStart w:id="2163" w:name="_Toc76114297"/>
      <w:bookmarkStart w:id="2164" w:name="_Toc53183003"/>
      <w:bookmarkStart w:id="2165" w:name="_Toc74915672"/>
      <w:bookmarkStart w:id="2166" w:name="_Toc21102670"/>
      <w:bookmarkStart w:id="2167" w:name="_Toc121818467"/>
      <w:bookmarkStart w:id="2168" w:name="_Toc121818691"/>
      <w:r>
        <w:t>6.9.1.3</w:t>
      </w:r>
      <w:r>
        <w:tab/>
        <w:t>Test purpose</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2169" w:name="_Toc29810520"/>
      <w:bookmarkStart w:id="2170" w:name="_Toc76114298"/>
      <w:bookmarkStart w:id="2171" w:name="_Toc76544184"/>
      <w:bookmarkStart w:id="2172" w:name="_Toc58917852"/>
      <w:bookmarkStart w:id="2173" w:name="_Toc45885895"/>
      <w:bookmarkStart w:id="2174" w:name="_Toc53183004"/>
      <w:bookmarkStart w:id="2175" w:name="_Toc74915673"/>
      <w:bookmarkStart w:id="2176" w:name="_Toc82536306"/>
      <w:bookmarkStart w:id="2177" w:name="_Toc66693721"/>
      <w:bookmarkStart w:id="2178" w:name="_Toc21102671"/>
      <w:bookmarkStart w:id="2179" w:name="_Toc37272818"/>
      <w:bookmarkStart w:id="2180" w:name="_Toc58915671"/>
      <w:bookmarkStart w:id="2181" w:name="_Toc36635872"/>
      <w:bookmarkStart w:id="2182" w:name="_Toc121818468"/>
      <w:bookmarkStart w:id="2183" w:name="_Toc121818692"/>
      <w:r>
        <w:t>6.9.1.4</w:t>
      </w:r>
      <w:r>
        <w:tab/>
        <w:t>Method of test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2184" w:name="_Toc36635873"/>
      <w:bookmarkStart w:id="2185" w:name="_Toc82536307"/>
      <w:bookmarkStart w:id="2186" w:name="_Toc74915674"/>
      <w:bookmarkStart w:id="2187" w:name="_Toc37272819"/>
      <w:bookmarkStart w:id="2188" w:name="_Toc66693722"/>
      <w:bookmarkStart w:id="2189" w:name="_Toc21102672"/>
      <w:bookmarkStart w:id="2190" w:name="_Toc76544185"/>
      <w:bookmarkStart w:id="2191" w:name="_Toc45885896"/>
      <w:bookmarkStart w:id="2192" w:name="_Toc53183005"/>
      <w:bookmarkStart w:id="2193" w:name="_Toc58915672"/>
      <w:bookmarkStart w:id="2194" w:name="_Toc76114299"/>
      <w:bookmarkStart w:id="2195" w:name="_Toc58917853"/>
      <w:bookmarkStart w:id="2196" w:name="_Toc29810521"/>
      <w:bookmarkStart w:id="2197" w:name="_Toc121818469"/>
      <w:bookmarkStart w:id="2198" w:name="_Toc121818693"/>
      <w:r>
        <w:t>6.9.1.5</w:t>
      </w:r>
      <w:r>
        <w:tab/>
        <w:t>Test requirements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2199" w:name="_Toc121818470"/>
      <w:bookmarkStart w:id="2200" w:name="_Toc121818694"/>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99"/>
      <w:bookmarkEnd w:id="2200"/>
    </w:p>
    <w:p w14:paraId="334D97DD" w14:textId="77777777" w:rsidR="004D3FFD" w:rsidRDefault="00000000" w:rsidP="008E76DD">
      <w:pPr>
        <w:pStyle w:val="Heading4"/>
      </w:pPr>
      <w:bookmarkStart w:id="2201" w:name="_Toc58915674"/>
      <w:bookmarkStart w:id="2202" w:name="_Toc58917855"/>
      <w:bookmarkStart w:id="2203" w:name="_Toc74915676"/>
      <w:bookmarkStart w:id="2204" w:name="_Toc66693724"/>
      <w:bookmarkStart w:id="2205" w:name="_Toc37272821"/>
      <w:bookmarkStart w:id="2206" w:name="_Toc29810523"/>
      <w:bookmarkStart w:id="2207" w:name="_Toc45885898"/>
      <w:bookmarkStart w:id="2208" w:name="_Toc53183007"/>
      <w:bookmarkStart w:id="2209" w:name="_Toc76114301"/>
      <w:bookmarkStart w:id="2210" w:name="_Toc82536309"/>
      <w:bookmarkStart w:id="2211" w:name="_Toc36635875"/>
      <w:bookmarkStart w:id="2212" w:name="_Toc21102674"/>
      <w:bookmarkStart w:id="2213" w:name="_Toc76544187"/>
      <w:bookmarkStart w:id="2214" w:name="_Toc121818471"/>
      <w:bookmarkStart w:id="2215" w:name="_Toc121818695"/>
      <w:r>
        <w:t>6.9.2.1</w:t>
      </w:r>
      <w:r>
        <w:tab/>
        <w:t>Definition and applicability</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2C7DA0E" w14:textId="77777777" w:rsidR="004D3FFD" w:rsidRDefault="00000000">
      <w:pPr>
        <w:rPr>
          <w:rFonts w:eastAsia="DengXian"/>
        </w:rPr>
      </w:pPr>
      <w:bookmarkStart w:id="2216" w:name="_Hlk104392742"/>
      <w:bookmarkStart w:id="2217" w:name="_Toc58917856"/>
      <w:bookmarkStart w:id="2218" w:name="_Toc66693725"/>
      <w:bookmarkStart w:id="2219" w:name="_Toc58915675"/>
      <w:bookmarkStart w:id="2220" w:name="_Toc53183008"/>
      <w:bookmarkStart w:id="2221" w:name="_Toc74915677"/>
      <w:bookmarkStart w:id="2222" w:name="_Toc45885899"/>
      <w:bookmarkStart w:id="2223" w:name="_Toc76544188"/>
      <w:bookmarkStart w:id="2224" w:name="_Toc82536310"/>
      <w:bookmarkStart w:id="2225" w:name="_Toc37272822"/>
      <w:bookmarkStart w:id="2226" w:name="_Toc76114302"/>
      <w:bookmarkStart w:id="2227" w:name="_Toc29810524"/>
      <w:bookmarkStart w:id="2228" w:name="_Toc21102675"/>
      <w:bookmarkStart w:id="222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1.95pt;height:191.75pt" o:ole="">
            <v:imagedata r:id="rId22" o:title=""/>
          </v:shape>
          <o:OLEObject Type="Embed" ProgID="Visio.Drawing.15" ShapeID="_x0000_i1039" DrawAspect="Content" ObjectID="_1732431209"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2230" w:name="_Toc121818472"/>
      <w:bookmarkStart w:id="2231" w:name="_Toc121818696"/>
      <w:bookmarkEnd w:id="2216"/>
      <w:r>
        <w:t>6.9.2.2</w:t>
      </w:r>
      <w:r>
        <w:tab/>
        <w:t>Minimum requirement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2232" w:name="_Toc29810525"/>
      <w:bookmarkStart w:id="2233" w:name="_Toc37272823"/>
      <w:bookmarkStart w:id="2234" w:name="_Toc82536311"/>
      <w:bookmarkStart w:id="2235" w:name="_Toc36635877"/>
      <w:bookmarkStart w:id="2236" w:name="_Toc58915676"/>
      <w:bookmarkStart w:id="2237" w:name="_Toc45885900"/>
      <w:bookmarkStart w:id="2238" w:name="_Toc74915678"/>
      <w:bookmarkStart w:id="2239" w:name="_Toc21102676"/>
      <w:bookmarkStart w:id="2240" w:name="_Toc66693726"/>
      <w:bookmarkStart w:id="2241" w:name="_Toc58917857"/>
      <w:bookmarkStart w:id="2242" w:name="_Toc53183009"/>
      <w:bookmarkStart w:id="2243" w:name="_Toc76544189"/>
      <w:bookmarkStart w:id="2244" w:name="_Toc76114303"/>
      <w:bookmarkStart w:id="2245" w:name="_Toc121818473"/>
      <w:bookmarkStart w:id="2246" w:name="_Toc121818697"/>
      <w:r>
        <w:t>6.9.2.3</w:t>
      </w:r>
      <w:r>
        <w:tab/>
        <w:t>Test purpose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2247" w:name="_Toc37272824"/>
      <w:bookmarkStart w:id="2248" w:name="_Toc82536312"/>
      <w:bookmarkStart w:id="2249" w:name="_Toc76544190"/>
      <w:bookmarkStart w:id="2250" w:name="_Toc74915679"/>
      <w:bookmarkStart w:id="2251" w:name="_Toc36635878"/>
      <w:bookmarkStart w:id="2252" w:name="_Toc29810526"/>
      <w:bookmarkStart w:id="2253" w:name="_Toc58915677"/>
      <w:bookmarkStart w:id="2254" w:name="_Toc53183010"/>
      <w:bookmarkStart w:id="2255" w:name="_Toc66693727"/>
      <w:bookmarkStart w:id="2256" w:name="_Toc45885901"/>
      <w:bookmarkStart w:id="2257" w:name="_Toc21102677"/>
      <w:bookmarkStart w:id="2258" w:name="_Toc58917858"/>
      <w:bookmarkStart w:id="2259" w:name="_Toc76114304"/>
      <w:bookmarkStart w:id="2260" w:name="_Toc121818474"/>
      <w:bookmarkStart w:id="2261" w:name="_Toc121818698"/>
      <w:r>
        <w:t>6.9.2.4</w:t>
      </w:r>
      <w:r>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83976DB" w14:textId="77777777" w:rsidR="004D3FFD" w:rsidRDefault="00000000" w:rsidP="00D13A3B">
      <w:pPr>
        <w:pStyle w:val="Heading5"/>
      </w:pPr>
      <w:bookmarkStart w:id="2262" w:name="_Toc21102678"/>
      <w:bookmarkStart w:id="2263" w:name="_Toc36635879"/>
      <w:bookmarkStart w:id="2264" w:name="_Toc76114305"/>
      <w:bookmarkStart w:id="2265" w:name="_Toc58917859"/>
      <w:bookmarkStart w:id="2266" w:name="_Toc66693728"/>
      <w:bookmarkStart w:id="2267" w:name="_Toc53183011"/>
      <w:bookmarkStart w:id="2268" w:name="_Toc82536313"/>
      <w:bookmarkStart w:id="2269" w:name="_Toc29810527"/>
      <w:bookmarkStart w:id="2270" w:name="_Toc74915680"/>
      <w:bookmarkStart w:id="2271" w:name="_Toc76544191"/>
      <w:bookmarkStart w:id="2272" w:name="_Toc37272825"/>
      <w:bookmarkStart w:id="2273" w:name="_Toc58915678"/>
      <w:bookmarkStart w:id="2274" w:name="_Toc45885902"/>
      <w:bookmarkStart w:id="2275" w:name="_Toc121818475"/>
      <w:bookmarkStart w:id="2276" w:name="_Toc121818699"/>
      <w:r>
        <w:t>6.9.2.4.1</w:t>
      </w:r>
      <w:r>
        <w:tab/>
        <w:t>Initial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2277" w:name="_Toc29810528"/>
      <w:bookmarkStart w:id="2278" w:name="_Toc76544192"/>
      <w:bookmarkStart w:id="2279" w:name="_Toc82536314"/>
      <w:bookmarkStart w:id="2280" w:name="_Toc58915679"/>
      <w:bookmarkStart w:id="2281" w:name="_Toc21102679"/>
      <w:bookmarkStart w:id="2282" w:name="_Toc37272826"/>
      <w:bookmarkStart w:id="2283" w:name="_Toc74915681"/>
      <w:bookmarkStart w:id="2284" w:name="_Toc45885903"/>
      <w:bookmarkStart w:id="2285" w:name="_Toc66693729"/>
      <w:bookmarkStart w:id="2286" w:name="_Toc36635880"/>
      <w:bookmarkStart w:id="2287" w:name="_Toc58917860"/>
      <w:bookmarkStart w:id="2288" w:name="_Toc76114306"/>
      <w:bookmarkStart w:id="2289" w:name="_Toc53183012"/>
      <w:bookmarkStart w:id="2290" w:name="_Toc121818476"/>
      <w:bookmarkStart w:id="2291" w:name="_Toc121818700"/>
      <w:r>
        <w:t>6.9.2.4.2</w:t>
      </w:r>
      <w:r>
        <w:tab/>
        <w:t>Procedure</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2292" w:name="_Toc45885907"/>
      <w:bookmarkStart w:id="2293" w:name="_Toc66693730"/>
      <w:bookmarkStart w:id="2294" w:name="_Toc76544193"/>
      <w:bookmarkStart w:id="2295" w:name="_Toc74915682"/>
      <w:bookmarkStart w:id="2296" w:name="_Toc37272830"/>
      <w:bookmarkStart w:id="2297" w:name="_Toc29810532"/>
      <w:bookmarkStart w:id="2298" w:name="_Toc58915680"/>
      <w:bookmarkStart w:id="2299" w:name="_Toc21102683"/>
      <w:bookmarkStart w:id="2300" w:name="_Toc53183013"/>
      <w:bookmarkStart w:id="2301" w:name="_Toc82536315"/>
      <w:bookmarkStart w:id="2302" w:name="_Toc76114307"/>
      <w:bookmarkStart w:id="2303" w:name="_Toc36635884"/>
      <w:bookmarkStart w:id="2304" w:name="_Toc58917861"/>
      <w:bookmarkStart w:id="2305" w:name="_Toc121818477"/>
      <w:bookmarkStart w:id="2306" w:name="_Toc121818701"/>
      <w:r>
        <w:t>6.9.2.5</w:t>
      </w:r>
      <w:r>
        <w:tab/>
        <w:t>Test requirements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784"/>
    <w:p w14:paraId="668E89A1" w14:textId="4F92621A" w:rsidR="004D3FFD" w:rsidRDefault="00000000" w:rsidP="008F3D68">
      <w:pPr>
        <w:pStyle w:val="Heading8"/>
        <w:rPr>
          <w:rFonts w:eastAsia="MS Mincho"/>
        </w:rPr>
      </w:pPr>
      <w:r>
        <w:br w:type="page"/>
      </w:r>
      <w:bookmarkStart w:id="2307" w:name="_Toc31361"/>
      <w:bookmarkStart w:id="2308" w:name="_Toc6324"/>
      <w:bookmarkStart w:id="2309" w:name="_Toc8844"/>
      <w:bookmarkStart w:id="2310" w:name="_Toc20742"/>
      <w:bookmarkStart w:id="2311" w:name="_Toc197274883"/>
      <w:bookmarkStart w:id="2312" w:name="_Toc121818478"/>
      <w:bookmarkStart w:id="2313" w:name="_Toc121818702"/>
      <w:r>
        <w:rPr>
          <w:rFonts w:eastAsia="MS Mincho"/>
        </w:rPr>
        <w:lastRenderedPageBreak/>
        <w:t>Annex A</w:t>
      </w:r>
      <w:r>
        <w:t xml:space="preserve"> (normative)</w:t>
      </w:r>
      <w:r>
        <w:rPr>
          <w:rFonts w:eastAsia="MS Mincho"/>
        </w:rPr>
        <w:t>:</w:t>
      </w:r>
      <w:bookmarkEnd w:id="2307"/>
      <w:bookmarkEnd w:id="2308"/>
      <w:bookmarkEnd w:id="2309"/>
      <w:r w:rsidR="008F3D68" w:rsidRPr="00A1115A">
        <w:br/>
      </w:r>
      <w:bookmarkStart w:id="2314" w:name="_Toc29927"/>
      <w:bookmarkStart w:id="2315" w:name="_Toc22967"/>
      <w:bookmarkStart w:id="2316" w:name="_Toc7834"/>
      <w:r>
        <w:rPr>
          <w:rFonts w:eastAsia="MS Mincho"/>
        </w:rPr>
        <w:t>Repeater stimulus signals</w:t>
      </w:r>
      <w:bookmarkEnd w:id="2312"/>
      <w:bookmarkEnd w:id="2313"/>
      <w:bookmarkEnd w:id="2314"/>
      <w:bookmarkEnd w:id="2315"/>
      <w:bookmarkEnd w:id="2316"/>
    </w:p>
    <w:p w14:paraId="6311380D" w14:textId="77777777" w:rsidR="00FE0B56" w:rsidRPr="00FE0B56" w:rsidRDefault="00FE0B56" w:rsidP="00FE0B56"/>
    <w:p w14:paraId="0542D8BB" w14:textId="77777777" w:rsidR="004D3FFD" w:rsidRDefault="00000000" w:rsidP="00FE0B56">
      <w:pPr>
        <w:pStyle w:val="Heading1"/>
      </w:pPr>
      <w:bookmarkStart w:id="2317" w:name="_Toc503965148"/>
      <w:bookmarkStart w:id="2318" w:name="_Toc123"/>
      <w:bookmarkStart w:id="2319" w:name="_Toc5009"/>
      <w:bookmarkStart w:id="2320" w:name="_Toc22274"/>
      <w:bookmarkStart w:id="2321" w:name="_Toc121818479"/>
      <w:bookmarkStart w:id="2322" w:name="_Toc121818703"/>
      <w:bookmarkEnd w:id="2310"/>
      <w:bookmarkEnd w:id="2311"/>
      <w:r>
        <w:t>A.1</w:t>
      </w:r>
      <w:r>
        <w:tab/>
        <w:t>Repeater stimulus signal 1</w:t>
      </w:r>
      <w:bookmarkEnd w:id="2317"/>
      <w:bookmarkEnd w:id="2318"/>
      <w:bookmarkEnd w:id="2319"/>
      <w:bookmarkEnd w:id="2320"/>
      <w:bookmarkEnd w:id="2321"/>
      <w:bookmarkEnd w:id="2322"/>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2323" w:name="_Toc503965149"/>
      <w:bookmarkStart w:id="2324" w:name="_Toc6947"/>
      <w:bookmarkStart w:id="2325" w:name="_Toc12964"/>
      <w:bookmarkStart w:id="2326" w:name="_Toc12648"/>
      <w:bookmarkStart w:id="2327" w:name="_Toc121818480"/>
      <w:bookmarkStart w:id="2328" w:name="_Toc121818704"/>
      <w:r>
        <w:t>A.2</w:t>
      </w:r>
      <w:r>
        <w:tab/>
        <w:t>Repeater stimulus signal 2</w:t>
      </w:r>
      <w:bookmarkEnd w:id="2323"/>
      <w:bookmarkEnd w:id="2324"/>
      <w:bookmarkEnd w:id="2325"/>
      <w:bookmarkEnd w:id="2326"/>
      <w:bookmarkEnd w:id="2327"/>
      <w:bookmarkEnd w:id="2328"/>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2329" w:name="_Toc15660"/>
      <w:bookmarkStart w:id="2330" w:name="_Toc11136"/>
      <w:bookmarkStart w:id="2331" w:name="_Toc587"/>
      <w:bookmarkStart w:id="2332" w:name="_Toc503965152"/>
      <w:bookmarkStart w:id="2333" w:name="_Toc121818481"/>
      <w:bookmarkStart w:id="2334" w:name="_Toc121818705"/>
      <w:r>
        <w:t>A.3</w:t>
      </w:r>
      <w:r>
        <w:tab/>
        <w:t>Repeater stimulus signal spectral purity requirements</w:t>
      </w:r>
      <w:bookmarkEnd w:id="2329"/>
      <w:bookmarkEnd w:id="2330"/>
      <w:bookmarkEnd w:id="2331"/>
      <w:bookmarkEnd w:id="2332"/>
      <w:bookmarkEnd w:id="2333"/>
      <w:bookmarkEnd w:id="2334"/>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2335"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2335"/>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2336" w:name="_Toc7033"/>
      <w:bookmarkStart w:id="2337" w:name="_Toc29149"/>
      <w:bookmarkStart w:id="2338" w:name="_Toc28302"/>
      <w:bookmarkStart w:id="2339" w:name="_Toc121818482"/>
      <w:bookmarkStart w:id="2340" w:name="_Toc121818706"/>
      <w:r>
        <w:t xml:space="preserve">Annex </w:t>
      </w:r>
      <w:r>
        <w:rPr>
          <w:rFonts w:hint="eastAsia"/>
        </w:rPr>
        <w:t>B</w:t>
      </w:r>
      <w:r>
        <w:rPr>
          <w:rFonts w:hint="eastAsia"/>
          <w:lang w:val="en-US" w:eastAsia="zh-CN"/>
        </w:rPr>
        <w:t xml:space="preserve"> </w:t>
      </w:r>
      <w:r>
        <w:t>(normative)</w:t>
      </w:r>
      <w:r>
        <w:rPr>
          <w:rFonts w:hint="eastAsia"/>
        </w:rPr>
        <w:t>:</w:t>
      </w:r>
      <w:bookmarkStart w:id="2341" w:name="_Toc20333"/>
      <w:bookmarkStart w:id="2342" w:name="_Toc9234"/>
      <w:bookmarkStart w:id="2343" w:name="_Toc12885"/>
      <w:bookmarkEnd w:id="2336"/>
      <w:bookmarkEnd w:id="2337"/>
      <w:bookmarkEnd w:id="2338"/>
      <w:r w:rsidR="008F3D68" w:rsidRPr="00A1115A">
        <w:br/>
      </w:r>
      <w:r>
        <w:t>Environmental requirements for the Repeater equipment</w:t>
      </w:r>
      <w:bookmarkEnd w:id="2339"/>
      <w:bookmarkEnd w:id="2340"/>
      <w:bookmarkEnd w:id="2341"/>
      <w:bookmarkEnd w:id="2342"/>
      <w:bookmarkEnd w:id="2343"/>
    </w:p>
    <w:p w14:paraId="1C507D3A" w14:textId="77777777" w:rsidR="004D3FFD" w:rsidRDefault="004D3FFD"/>
    <w:p w14:paraId="56E0C9E0" w14:textId="77777777" w:rsidR="004D3FFD" w:rsidRDefault="00000000" w:rsidP="00D13A3B">
      <w:pPr>
        <w:pStyle w:val="Heading1"/>
      </w:pPr>
      <w:bookmarkStart w:id="2344" w:name="_Toc106201797"/>
      <w:bookmarkStart w:id="2345" w:name="_Toc98774036"/>
      <w:bookmarkStart w:id="2346" w:name="_Toc75243128"/>
      <w:bookmarkStart w:id="2347" w:name="_Toc74962218"/>
      <w:bookmarkStart w:id="2348" w:name="_Toc76545474"/>
      <w:bookmarkStart w:id="2349" w:name="_Toc29810024"/>
      <w:bookmarkStart w:id="2350" w:name="_Toc53182750"/>
      <w:bookmarkStart w:id="2351" w:name="_Toc58860537"/>
      <w:bookmarkStart w:id="2352" w:name="_Toc115191651"/>
      <w:bookmarkStart w:id="2353" w:name="_Toc82595577"/>
      <w:bookmarkStart w:id="2354" w:name="_Toc37272471"/>
      <w:bookmarkStart w:id="2355" w:name="_Toc66728341"/>
      <w:bookmarkStart w:id="2356" w:name="_Toc13453"/>
      <w:bookmarkStart w:id="2357" w:name="_Toc58863041"/>
      <w:bookmarkStart w:id="2358" w:name="_Toc36645417"/>
      <w:bookmarkStart w:id="2359" w:name="_Toc61183026"/>
      <w:bookmarkStart w:id="2360" w:name="_Toc21100226"/>
      <w:bookmarkStart w:id="2361" w:name="_Toc2105"/>
      <w:bookmarkStart w:id="2362" w:name="_Toc45884718"/>
      <w:bookmarkStart w:id="2363" w:name="_Toc89955608"/>
      <w:bookmarkStart w:id="2364" w:name="_Toc121818483"/>
      <w:bookmarkStart w:id="2365" w:name="_Toc121818707"/>
      <w:r>
        <w:rPr>
          <w:rFonts w:hint="eastAsia"/>
          <w:lang w:val="en-US" w:eastAsia="zh-CN"/>
        </w:rPr>
        <w:lastRenderedPageBreak/>
        <w:t>B</w:t>
      </w:r>
      <w:r>
        <w:t>.1</w:t>
      </w:r>
      <w:r>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2366" w:name="_Toc58863042"/>
      <w:bookmarkStart w:id="2367" w:name="_Toc82595578"/>
      <w:bookmarkStart w:id="2368" w:name="_Toc74962219"/>
      <w:bookmarkStart w:id="2369" w:name="_Toc98774037"/>
      <w:bookmarkStart w:id="2370" w:name="_Toc37272472"/>
      <w:bookmarkStart w:id="2371" w:name="_Toc106201798"/>
      <w:bookmarkStart w:id="2372" w:name="_Toc36645418"/>
      <w:bookmarkStart w:id="2373" w:name="_Toc53182751"/>
      <w:bookmarkStart w:id="2374" w:name="_Toc29810025"/>
      <w:bookmarkStart w:id="2375" w:name="_Toc61183027"/>
      <w:bookmarkStart w:id="2376" w:name="_Toc45884719"/>
      <w:bookmarkStart w:id="2377" w:name="_Toc75243129"/>
      <w:bookmarkStart w:id="2378" w:name="_Toc115191652"/>
      <w:bookmarkStart w:id="2379" w:name="_Toc21100227"/>
      <w:bookmarkStart w:id="2380" w:name="_Toc17383"/>
      <w:bookmarkStart w:id="2381" w:name="_Toc26783"/>
      <w:bookmarkStart w:id="2382" w:name="_Toc89955609"/>
      <w:bookmarkStart w:id="2383" w:name="_Toc58860538"/>
      <w:bookmarkStart w:id="2384" w:name="_Toc76545475"/>
      <w:bookmarkStart w:id="2385" w:name="_Toc66728342"/>
      <w:bookmarkStart w:id="2386" w:name="_Toc121818484"/>
      <w:bookmarkStart w:id="2387" w:name="_Toc121818708"/>
      <w:r>
        <w:rPr>
          <w:rFonts w:hint="eastAsia"/>
          <w:lang w:val="en-US" w:eastAsia="zh-CN"/>
        </w:rPr>
        <w:t>B</w:t>
      </w:r>
      <w:r>
        <w:t>.2</w:t>
      </w:r>
      <w:r>
        <w:tab/>
        <w:t>Normal test environment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2388" w:name="_Toc61183028"/>
      <w:bookmarkStart w:id="2389" w:name="_Toc98774038"/>
      <w:bookmarkStart w:id="2390" w:name="_Toc37272473"/>
      <w:bookmarkStart w:id="2391" w:name="_Toc66728343"/>
      <w:bookmarkStart w:id="2392" w:name="_Toc76545476"/>
      <w:bookmarkStart w:id="2393" w:name="_Toc58863043"/>
      <w:bookmarkStart w:id="2394" w:name="_Toc29810026"/>
      <w:bookmarkStart w:id="2395" w:name="_Toc106201799"/>
      <w:bookmarkStart w:id="2396" w:name="_Toc58860539"/>
      <w:bookmarkStart w:id="2397" w:name="_Toc115191653"/>
      <w:bookmarkStart w:id="2398" w:name="_Toc75243130"/>
      <w:bookmarkStart w:id="2399" w:name="_Toc36645419"/>
      <w:bookmarkStart w:id="2400" w:name="_Toc6107"/>
      <w:bookmarkStart w:id="2401" w:name="_Toc21100228"/>
      <w:bookmarkStart w:id="2402" w:name="_Toc19661"/>
      <w:bookmarkStart w:id="2403" w:name="_Toc89955610"/>
      <w:bookmarkStart w:id="2404" w:name="_Toc82595579"/>
      <w:bookmarkStart w:id="2405" w:name="_Toc45884720"/>
      <w:bookmarkStart w:id="2406" w:name="_Toc53182752"/>
      <w:bookmarkStart w:id="2407" w:name="_Toc74962220"/>
      <w:bookmarkStart w:id="2408" w:name="_Toc121818485"/>
      <w:bookmarkStart w:id="2409" w:name="_Toc121818709"/>
      <w:r>
        <w:rPr>
          <w:rFonts w:hint="eastAsia"/>
          <w:lang w:val="en-US" w:eastAsia="zh-CN"/>
        </w:rPr>
        <w:t>B</w:t>
      </w:r>
      <w:r>
        <w:t>.3</w:t>
      </w:r>
      <w:r>
        <w:tab/>
        <w:t>Extreme test environment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2410" w:name="_Toc36645420"/>
      <w:bookmarkStart w:id="2411" w:name="_Toc98774039"/>
      <w:bookmarkStart w:id="2412" w:name="_Toc19535"/>
      <w:bookmarkStart w:id="2413" w:name="_Toc21100229"/>
      <w:bookmarkStart w:id="2414" w:name="_Toc89955611"/>
      <w:bookmarkStart w:id="2415" w:name="_Toc58860540"/>
      <w:bookmarkStart w:id="2416" w:name="_Toc82595580"/>
      <w:bookmarkStart w:id="2417" w:name="_Toc75243131"/>
      <w:bookmarkStart w:id="2418" w:name="_Toc53182753"/>
      <w:bookmarkStart w:id="2419" w:name="_Toc106201800"/>
      <w:bookmarkStart w:id="2420" w:name="_Toc29810027"/>
      <w:bookmarkStart w:id="2421" w:name="_Toc76545477"/>
      <w:bookmarkStart w:id="2422" w:name="_Toc66728344"/>
      <w:bookmarkStart w:id="2423" w:name="_Toc115191654"/>
      <w:bookmarkStart w:id="2424" w:name="_Toc61183029"/>
      <w:bookmarkStart w:id="2425" w:name="_Toc7014"/>
      <w:bookmarkStart w:id="2426" w:name="_Toc45884721"/>
      <w:bookmarkStart w:id="2427" w:name="_Toc58863044"/>
      <w:bookmarkStart w:id="2428" w:name="_Toc74962221"/>
      <w:bookmarkStart w:id="2429" w:name="_Toc37272474"/>
      <w:bookmarkStart w:id="2430" w:name="_Toc121818486"/>
      <w:bookmarkStart w:id="2431" w:name="_Toc121818710"/>
      <w:r>
        <w:rPr>
          <w:rFonts w:hint="eastAsia"/>
          <w:lang w:val="en-US" w:eastAsia="zh-CN"/>
        </w:rPr>
        <w:t>B</w:t>
      </w:r>
      <w:r>
        <w:t>.3.1</w:t>
      </w:r>
      <w:r>
        <w:tab/>
        <w:t>Extreme temperature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2432" w:name="_Toc115191655"/>
      <w:bookmarkStart w:id="2433" w:name="_Toc98774040"/>
      <w:bookmarkStart w:id="2434" w:name="_Toc76545478"/>
      <w:bookmarkStart w:id="2435" w:name="_Toc58863045"/>
      <w:bookmarkStart w:id="2436" w:name="_Toc37272475"/>
      <w:bookmarkStart w:id="2437" w:name="_Toc36645421"/>
      <w:bookmarkStart w:id="2438" w:name="_Toc21100230"/>
      <w:bookmarkStart w:id="2439" w:name="_Toc58860541"/>
      <w:bookmarkStart w:id="2440" w:name="_Toc82595581"/>
      <w:bookmarkStart w:id="2441" w:name="_Toc53182754"/>
      <w:bookmarkStart w:id="2442" w:name="_Toc89955612"/>
      <w:bookmarkStart w:id="2443" w:name="_Toc21781"/>
      <w:bookmarkStart w:id="2444" w:name="_Toc29810028"/>
      <w:bookmarkStart w:id="2445" w:name="_Toc74962222"/>
      <w:bookmarkStart w:id="2446" w:name="_Toc106201801"/>
      <w:bookmarkStart w:id="2447" w:name="_Toc16958"/>
      <w:bookmarkStart w:id="2448" w:name="_Toc45884722"/>
      <w:bookmarkStart w:id="2449" w:name="_Toc61183030"/>
      <w:bookmarkStart w:id="2450" w:name="_Toc66728345"/>
      <w:bookmarkStart w:id="2451" w:name="_Toc75243132"/>
      <w:bookmarkStart w:id="2452" w:name="_Toc121818487"/>
      <w:bookmarkStart w:id="2453" w:name="_Toc121818711"/>
      <w:r>
        <w:rPr>
          <w:rFonts w:hint="eastAsia"/>
          <w:lang w:val="en-US" w:eastAsia="zh-CN"/>
        </w:rPr>
        <w:t>B</w:t>
      </w:r>
      <w:r>
        <w:t>.4</w:t>
      </w:r>
      <w:r>
        <w:tab/>
        <w:t>Vibration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2454" w:name="_Toc61183031"/>
      <w:bookmarkStart w:id="2455" w:name="_Toc76545479"/>
      <w:bookmarkStart w:id="2456" w:name="_Toc37272476"/>
      <w:bookmarkStart w:id="2457" w:name="_Toc75243133"/>
      <w:bookmarkStart w:id="2458" w:name="_Toc106201802"/>
      <w:bookmarkStart w:id="2459" w:name="_Toc45884723"/>
      <w:bookmarkStart w:id="2460" w:name="_Toc66728346"/>
      <w:bookmarkStart w:id="2461" w:name="_Toc53182755"/>
      <w:bookmarkStart w:id="2462" w:name="_Toc89955613"/>
      <w:bookmarkStart w:id="2463" w:name="_Toc27200"/>
      <w:bookmarkStart w:id="2464" w:name="_Toc21100231"/>
      <w:bookmarkStart w:id="2465" w:name="_Toc115191656"/>
      <w:bookmarkStart w:id="2466" w:name="_Toc29810029"/>
      <w:bookmarkStart w:id="2467" w:name="_Toc98774041"/>
      <w:bookmarkStart w:id="2468" w:name="_Toc17042"/>
      <w:bookmarkStart w:id="2469" w:name="_Toc58860542"/>
      <w:bookmarkStart w:id="2470" w:name="_Toc58863046"/>
      <w:bookmarkStart w:id="2471" w:name="_Toc82595582"/>
      <w:bookmarkStart w:id="2472" w:name="_Toc74962223"/>
      <w:bookmarkStart w:id="2473" w:name="_Toc36645422"/>
      <w:bookmarkStart w:id="2474" w:name="_Toc121818488"/>
      <w:bookmarkStart w:id="2475" w:name="_Toc121818712"/>
      <w:r>
        <w:rPr>
          <w:rFonts w:hint="eastAsia"/>
          <w:lang w:val="en-US" w:eastAsia="zh-CN"/>
        </w:rPr>
        <w:t>B</w:t>
      </w:r>
      <w:r>
        <w:t>.5</w:t>
      </w:r>
      <w:r>
        <w:tab/>
        <w:t>Power supply</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2476" w:name="_Toc21100232"/>
      <w:bookmarkStart w:id="2477" w:name="_Toc29810030"/>
      <w:bookmarkStart w:id="2478" w:name="_Toc61183032"/>
      <w:bookmarkStart w:id="2479" w:name="_Toc18892"/>
      <w:bookmarkStart w:id="2480" w:name="_Toc75243134"/>
      <w:bookmarkStart w:id="2481" w:name="_Toc82595583"/>
      <w:bookmarkStart w:id="2482" w:name="_Toc36645423"/>
      <w:bookmarkStart w:id="2483" w:name="_Toc58863047"/>
      <w:bookmarkStart w:id="2484" w:name="_Toc58860543"/>
      <w:bookmarkStart w:id="2485" w:name="_Toc66728347"/>
      <w:bookmarkStart w:id="2486" w:name="_Toc37272477"/>
      <w:bookmarkStart w:id="2487" w:name="_Toc115191657"/>
      <w:bookmarkStart w:id="2488" w:name="_Toc18851"/>
      <w:bookmarkStart w:id="2489" w:name="_Toc106201803"/>
      <w:bookmarkStart w:id="2490" w:name="_Toc76545480"/>
      <w:bookmarkStart w:id="2491" w:name="_Toc98774042"/>
      <w:bookmarkStart w:id="2492" w:name="_Toc89955614"/>
      <w:bookmarkStart w:id="2493" w:name="_Toc45884724"/>
      <w:bookmarkStart w:id="2494" w:name="_Toc74962224"/>
      <w:bookmarkStart w:id="2495" w:name="_Toc53182756"/>
      <w:bookmarkStart w:id="2496" w:name="_Toc121818489"/>
      <w:bookmarkStart w:id="2497" w:name="_Toc121818713"/>
      <w:r>
        <w:rPr>
          <w:rFonts w:hint="eastAsia"/>
          <w:lang w:val="en-US" w:eastAsia="zh-CN"/>
        </w:rPr>
        <w:t>B</w:t>
      </w:r>
      <w:r>
        <w:rPr>
          <w:lang w:eastAsia="sv-SE"/>
        </w:rPr>
        <w:t>.6</w:t>
      </w:r>
      <w:r>
        <w:rPr>
          <w:lang w:eastAsia="sv-SE"/>
        </w:rPr>
        <w:tab/>
        <w:t>Measurement of test environments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2498" w:name="_Toc2162"/>
      <w:bookmarkStart w:id="2499" w:name="_Toc23776"/>
      <w:bookmarkStart w:id="2500" w:name="_Toc20741"/>
      <w:bookmarkStart w:id="2501" w:name="_Toc121818490"/>
      <w:bookmarkStart w:id="2502" w:name="_Toc121818714"/>
      <w:r>
        <w:t xml:space="preserve">Annex </w:t>
      </w:r>
      <w:r>
        <w:rPr>
          <w:rFonts w:hint="eastAsia"/>
        </w:rPr>
        <w:t>C</w:t>
      </w:r>
      <w:r>
        <w:t xml:space="preserve"> (informative)</w:t>
      </w:r>
      <w:r>
        <w:rPr>
          <w:rFonts w:hint="eastAsia"/>
        </w:rPr>
        <w:t>:</w:t>
      </w:r>
      <w:bookmarkStart w:id="2503" w:name="_Toc9521"/>
      <w:bookmarkStart w:id="2504" w:name="_Toc913"/>
      <w:bookmarkStart w:id="2505" w:name="_Toc2303"/>
      <w:bookmarkEnd w:id="2498"/>
      <w:bookmarkEnd w:id="2499"/>
      <w:bookmarkEnd w:id="2500"/>
      <w:r w:rsidR="008C11A2" w:rsidRPr="00A1115A">
        <w:br/>
      </w:r>
      <w:r>
        <w:rPr>
          <w:rFonts w:hint="eastAsia"/>
        </w:rPr>
        <w:t xml:space="preserve">Test </w:t>
      </w:r>
      <w:r>
        <w:t>tolerances and derivation of test requirements</w:t>
      </w:r>
      <w:bookmarkEnd w:id="2501"/>
      <w:bookmarkEnd w:id="2502"/>
      <w:bookmarkEnd w:id="2503"/>
      <w:bookmarkEnd w:id="2504"/>
      <w:bookmarkEnd w:id="2505"/>
    </w:p>
    <w:p w14:paraId="7522A9D6" w14:textId="77777777" w:rsidR="008F3D68" w:rsidRPr="008F3D68" w:rsidRDefault="008F3D68" w:rsidP="008F3D68"/>
    <w:p w14:paraId="67818BD2" w14:textId="77777777" w:rsidR="004D3FFD" w:rsidRDefault="00000000" w:rsidP="00D13A3B">
      <w:pPr>
        <w:pStyle w:val="Heading1"/>
      </w:pPr>
      <w:bookmarkStart w:id="2506" w:name="_Toc76545482"/>
      <w:bookmarkStart w:id="2507" w:name="_Toc29810032"/>
      <w:bookmarkStart w:id="2508" w:name="_Toc58863049"/>
      <w:bookmarkStart w:id="2509" w:name="_Toc115191659"/>
      <w:bookmarkStart w:id="2510" w:name="_Toc98774044"/>
      <w:bookmarkStart w:id="2511" w:name="_Toc66728349"/>
      <w:bookmarkStart w:id="2512" w:name="_Toc36645425"/>
      <w:bookmarkStart w:id="2513" w:name="_Toc61183034"/>
      <w:bookmarkStart w:id="2514" w:name="_Toc45884726"/>
      <w:bookmarkStart w:id="2515" w:name="_Toc21100234"/>
      <w:bookmarkStart w:id="2516" w:name="_Toc37272479"/>
      <w:bookmarkStart w:id="2517" w:name="_Toc82595585"/>
      <w:bookmarkStart w:id="2518" w:name="_Toc74962226"/>
      <w:bookmarkStart w:id="2519" w:name="_Toc53182758"/>
      <w:bookmarkStart w:id="2520" w:name="_Toc58860545"/>
      <w:bookmarkStart w:id="2521" w:name="_Toc89955616"/>
      <w:bookmarkStart w:id="2522" w:name="_Toc75243136"/>
      <w:bookmarkStart w:id="2523" w:name="_Toc106201805"/>
      <w:bookmarkStart w:id="2524" w:name="_Toc30344"/>
      <w:bookmarkStart w:id="2525" w:name="_Toc17282"/>
      <w:bookmarkStart w:id="2526" w:name="_Toc89953096"/>
      <w:bookmarkStart w:id="2527" w:name="_Toc26771"/>
      <w:bookmarkStart w:id="2528" w:name="_Toc37273247"/>
      <w:bookmarkStart w:id="2529" w:name="_Toc98766913"/>
      <w:bookmarkStart w:id="2530" w:name="_Toc53183382"/>
      <w:bookmarkStart w:id="2531" w:name="_Toc29810940"/>
      <w:bookmarkStart w:id="2532" w:name="_Toc36636301"/>
      <w:bookmarkStart w:id="2533" w:name="_Toc21103091"/>
      <w:bookmarkStart w:id="2534" w:name="_Toc74916170"/>
      <w:bookmarkStart w:id="2535" w:name="_Toc76114795"/>
      <w:bookmarkStart w:id="2536" w:name="_Toc58916094"/>
      <w:bookmarkStart w:id="2537" w:name="_Toc76544681"/>
      <w:bookmarkStart w:id="2538" w:name="_Toc66694145"/>
      <w:bookmarkStart w:id="2539" w:name="_Toc58918275"/>
      <w:bookmarkStart w:id="2540" w:name="_Toc82536803"/>
      <w:bookmarkStart w:id="2541" w:name="_Toc45886337"/>
      <w:bookmarkStart w:id="2542" w:name="_Toc345380288"/>
      <w:bookmarkStart w:id="2543" w:name="_Toc345405780"/>
      <w:bookmarkStart w:id="2544" w:name="_Toc345383119"/>
      <w:bookmarkStart w:id="2545" w:name="_Toc345380722"/>
      <w:bookmarkStart w:id="2546" w:name="_Toc345380552"/>
      <w:bookmarkStart w:id="2547" w:name="_Toc451844197"/>
      <w:bookmarkStart w:id="2548" w:name="_Toc345386113"/>
      <w:bookmarkStart w:id="2549" w:name="_Toc436619030"/>
      <w:bookmarkStart w:id="2550" w:name="_Toc345405449"/>
      <w:bookmarkStart w:id="2551" w:name="_Toc345381662"/>
      <w:bookmarkStart w:id="2552" w:name="_Toc345384828"/>
      <w:bookmarkStart w:id="2553" w:name="_Toc345410650"/>
      <w:bookmarkStart w:id="2554" w:name="historyclause"/>
      <w:bookmarkStart w:id="2555" w:name="_Toc345382845"/>
      <w:bookmarkStart w:id="2556" w:name="_Toc345407140"/>
      <w:bookmarkStart w:id="2557" w:name="_Toc345405865"/>
      <w:bookmarkStart w:id="2558" w:name="_Toc345381963"/>
      <w:bookmarkStart w:id="2559" w:name="_Toc345381826"/>
      <w:bookmarkStart w:id="2560" w:name="_Toc345406648"/>
      <w:bookmarkStart w:id="2561" w:name="_Toc345410565"/>
      <w:bookmarkStart w:id="2562" w:name="_Toc345380637"/>
      <w:bookmarkStart w:id="2563" w:name="_Toc345382493"/>
      <w:bookmarkStart w:id="2564" w:name="_Toc345406215"/>
      <w:bookmarkStart w:id="2565" w:name="_Toc345736286"/>
      <w:bookmarkStart w:id="2566" w:name="_Toc345382408"/>
      <w:bookmarkStart w:id="2567" w:name="_Toc345380467"/>
      <w:bookmarkStart w:id="2568" w:name="_Toc345409769"/>
      <w:bookmarkStart w:id="2569" w:name="_Toc345383962"/>
      <w:bookmarkStart w:id="2570" w:name="_Toc351282584"/>
      <w:bookmarkStart w:id="2571" w:name="_Toc345406733"/>
      <w:bookmarkStart w:id="2572" w:name="_Toc345384247"/>
      <w:bookmarkStart w:id="2573" w:name="_Toc345385032"/>
      <w:bookmarkStart w:id="2574" w:name="_Toc374955690"/>
      <w:bookmarkStart w:id="2575" w:name="_Toc345383291"/>
      <w:bookmarkStart w:id="2576" w:name="_Toc345406818"/>
      <w:bookmarkStart w:id="2577" w:name="_Toc345409684"/>
      <w:bookmarkStart w:id="2578" w:name="_Toc345382599"/>
      <w:bookmarkStart w:id="2579" w:name="_Toc345406563"/>
      <w:bookmarkStart w:id="2580" w:name="_Toc345382760"/>
      <w:bookmarkStart w:id="2581" w:name="_Toc345736201"/>
      <w:bookmarkStart w:id="2582" w:name="_Toc345735882"/>
      <w:bookmarkStart w:id="2583" w:name="_Toc345405695"/>
      <w:bookmarkStart w:id="2584" w:name="_Toc345405610"/>
      <w:bookmarkStart w:id="2585" w:name="_Toc436619267"/>
      <w:bookmarkStart w:id="2586" w:name="_Toc345409574"/>
      <w:bookmarkStart w:id="2587" w:name="_Toc121818491"/>
      <w:bookmarkStart w:id="2588" w:name="_Toc121818715"/>
      <w:r>
        <w:rPr>
          <w:rFonts w:hint="eastAsia"/>
          <w:lang w:val="en-US" w:eastAsia="zh-CN"/>
        </w:rPr>
        <w:lastRenderedPageBreak/>
        <w:t>C</w:t>
      </w:r>
      <w:r>
        <w:t>.1</w:t>
      </w:r>
      <w:r>
        <w:tab/>
      </w:r>
      <w:r>
        <w:rPr>
          <w:lang w:eastAsia="sv-SE"/>
        </w:rPr>
        <w:t xml:space="preserve">Measurement of </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Pr>
          <w:lang w:eastAsia="sv-SE"/>
        </w:rPr>
        <w:t>radiated characteristics</w:t>
      </w:r>
      <w:bookmarkEnd w:id="2524"/>
      <w:bookmarkEnd w:id="2525"/>
      <w:bookmarkEnd w:id="2587"/>
      <w:bookmarkEnd w:id="2588"/>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4E8DA8F4" w14:textId="77777777" w:rsidR="004D3FFD" w:rsidRDefault="00000000">
            <w:pPr>
              <w:pStyle w:val="TAL"/>
            </w:pPr>
            <w:r>
              <w:t>Formula:</w:t>
            </w:r>
          </w:p>
          <w:p w14:paraId="2B977002" w14:textId="77777777" w:rsidR="004D3FFD" w:rsidRDefault="00000000">
            <w:pPr>
              <w:pStyle w:val="TAL"/>
            </w:pPr>
            <w:r>
              <w:t>Upper limit + TT, Lower limit – TT</w:t>
            </w:r>
          </w:p>
          <w:p w14:paraId="6BB0CE9F" w14:textId="77777777" w:rsidR="004D3FFD" w:rsidRDefault="004D3FFD">
            <w:pPr>
              <w:pStyle w:val="TAL"/>
              <w:rPr>
                <w:highlight w:val="yellow"/>
              </w:rPr>
            </w:pP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1DF798A7" w14:textId="77777777" w:rsidR="004D3FFD" w:rsidRDefault="004D3FFD">
            <w:pPr>
              <w:pStyle w:val="TAL"/>
            </w:pP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77777777" w:rsidR="004D3FFD" w:rsidRDefault="004D3FFD">
            <w:pPr>
              <w:pStyle w:val="TAL"/>
            </w:pP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2589" w:name="_Toc20208"/>
      <w:bookmarkStart w:id="2590" w:name="_Toc25176"/>
      <w:bookmarkStart w:id="2591" w:name="_Toc4031"/>
      <w:bookmarkStart w:id="2592" w:name="_Toc121818492"/>
      <w:bookmarkStart w:id="2593" w:name="_Toc121818716"/>
      <w:r>
        <w:t xml:space="preserve">Annex </w:t>
      </w:r>
      <w:r>
        <w:rPr>
          <w:rFonts w:hint="eastAsia"/>
          <w:lang w:val="en-US" w:eastAsia="zh-CN"/>
        </w:rPr>
        <w:t>D</w:t>
      </w:r>
      <w:r>
        <w:t xml:space="preserve"> (normative):</w:t>
      </w:r>
      <w:bookmarkStart w:id="2594" w:name="_Toc30709"/>
      <w:bookmarkStart w:id="2595" w:name="_Toc23102"/>
      <w:bookmarkStart w:id="2596" w:name="_Toc21748"/>
      <w:bookmarkEnd w:id="2589"/>
      <w:bookmarkEnd w:id="2590"/>
      <w:bookmarkEnd w:id="2591"/>
      <w:r w:rsidR="008C11A2" w:rsidRPr="00A1115A">
        <w:br/>
      </w:r>
      <w:r>
        <w:t>Calibration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92"/>
      <w:bookmarkEnd w:id="2593"/>
      <w:bookmarkEnd w:id="2594"/>
      <w:bookmarkEnd w:id="2595"/>
      <w:bookmarkEnd w:id="2596"/>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2597" w:name="_Toc30634"/>
      <w:bookmarkStart w:id="2598" w:name="_Toc17718"/>
      <w:bookmarkStart w:id="2599" w:name="_Toc26608"/>
      <w:bookmarkStart w:id="2600" w:name="_Toc121818493"/>
      <w:bookmarkStart w:id="2601" w:name="_Toc121818717"/>
      <w:r>
        <w:t xml:space="preserve">Annex </w:t>
      </w:r>
      <w:r>
        <w:rPr>
          <w:rFonts w:hint="eastAsia"/>
        </w:rPr>
        <w:t>E</w:t>
      </w:r>
      <w:r>
        <w:rPr>
          <w:rFonts w:hint="eastAsia"/>
          <w:lang w:val="en-US" w:eastAsia="zh-CN"/>
        </w:rPr>
        <w:t xml:space="preserve"> </w:t>
      </w:r>
      <w:r>
        <w:t>(informative)</w:t>
      </w:r>
      <w:r>
        <w:rPr>
          <w:rFonts w:hint="eastAsia"/>
        </w:rPr>
        <w:t>:</w:t>
      </w:r>
      <w:bookmarkStart w:id="2602" w:name="_Toc6940"/>
      <w:bookmarkStart w:id="2603" w:name="_Toc10295"/>
      <w:bookmarkStart w:id="2604" w:name="_Toc10104"/>
      <w:bookmarkEnd w:id="2597"/>
      <w:bookmarkEnd w:id="2598"/>
      <w:bookmarkEnd w:id="2599"/>
      <w:r w:rsidR="008C11A2" w:rsidRPr="00A1115A">
        <w:br/>
      </w:r>
      <w:r>
        <w:t>OTA measurement system set-up</w:t>
      </w:r>
      <w:bookmarkEnd w:id="2600"/>
      <w:bookmarkEnd w:id="2601"/>
      <w:bookmarkEnd w:id="2602"/>
      <w:bookmarkEnd w:id="2603"/>
      <w:bookmarkEnd w:id="2604"/>
    </w:p>
    <w:p w14:paraId="3D9B6CA0" w14:textId="77777777" w:rsidR="008F3D68" w:rsidRPr="008F3D68" w:rsidRDefault="008F3D68" w:rsidP="008F3D68"/>
    <w:p w14:paraId="42C54904" w14:textId="404F3F03" w:rsidR="004D3FFD" w:rsidRDefault="00000000" w:rsidP="00D13A3B">
      <w:pPr>
        <w:pStyle w:val="Heading1"/>
        <w:rPr>
          <w:lang w:val="en-US"/>
        </w:rPr>
      </w:pPr>
      <w:bookmarkStart w:id="2605" w:name="_Toc121818494"/>
      <w:bookmarkStart w:id="2606" w:name="_Toc121818718"/>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2605"/>
      <w:bookmarkEnd w:id="2606"/>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77777777" w:rsidR="004D3FFD" w:rsidRDefault="00000000" w:rsidP="00D13A3B">
      <w:pPr>
        <w:pStyle w:val="Heading1"/>
        <w:rPr>
          <w:lang w:val="en-US" w:eastAsia="zh-CN"/>
        </w:rPr>
      </w:pPr>
      <w:bookmarkStart w:id="2607" w:name="_Toc408331451"/>
      <w:bookmarkStart w:id="2608" w:name="_Toc121818495"/>
      <w:bookmarkStart w:id="2609" w:name="_Toc121818719"/>
      <w:r>
        <w:rPr>
          <w:lang w:val="en-US" w:eastAsia="zh-CN"/>
        </w:rPr>
        <w:lastRenderedPageBreak/>
        <w:t>E.2</w:t>
      </w:r>
      <w:r>
        <w:rPr>
          <w:lang w:val="en-US" w:eastAsia="zh-CN"/>
        </w:rPr>
        <w:tab/>
        <w:t xml:space="preserve"> Out of band gain</w:t>
      </w:r>
      <w:bookmarkEnd w:id="2607"/>
      <w:bookmarkEnd w:id="2608"/>
      <w:bookmarkEnd w:id="2609"/>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2610" w:name="_Toc408331452"/>
      <w:bookmarkStart w:id="2611" w:name="_Toc121818496"/>
      <w:bookmarkStart w:id="2612" w:name="_Toc121818720"/>
      <w:r>
        <w:rPr>
          <w:lang w:val="en-US" w:eastAsia="zh-CN"/>
        </w:rPr>
        <w:lastRenderedPageBreak/>
        <w:t>E.3</w:t>
      </w:r>
      <w:r>
        <w:rPr>
          <w:lang w:val="en-US" w:eastAsia="zh-CN"/>
        </w:rPr>
        <w:tab/>
        <w:t>Unwanted emission: Operating band unwanted emission</w:t>
      </w:r>
      <w:bookmarkEnd w:id="2610"/>
      <w:r>
        <w:rPr>
          <w:lang w:val="en-US" w:eastAsia="zh-CN"/>
        </w:rPr>
        <w:t xml:space="preserve"> and ACLR</w:t>
      </w:r>
      <w:bookmarkEnd w:id="2611"/>
      <w:bookmarkEnd w:id="2612"/>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2613"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2614" w:name="_Toc408331455"/>
      <w:bookmarkStart w:id="2615" w:name="_Toc121818497"/>
      <w:bookmarkStart w:id="2616" w:name="_Toc121818721"/>
      <w:bookmarkEnd w:id="2613"/>
      <w:r>
        <w:rPr>
          <w:lang w:val="en-US" w:eastAsia="zh-CN"/>
        </w:rPr>
        <w:lastRenderedPageBreak/>
        <w:t>E.4</w:t>
      </w:r>
      <w:r w:rsidR="000C7F7D">
        <w:rPr>
          <w:lang w:val="en-US" w:eastAsia="zh-CN"/>
        </w:rPr>
        <w:tab/>
      </w:r>
      <w:r>
        <w:rPr>
          <w:lang w:val="en-US" w:eastAsia="zh-CN"/>
        </w:rPr>
        <w:t>Input intermodulation</w:t>
      </w:r>
      <w:bookmarkEnd w:id="2614"/>
      <w:bookmarkEnd w:id="2615"/>
      <w:bookmarkEnd w:id="2616"/>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2617"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2618" w:name="_Toc121818498"/>
      <w:bookmarkStart w:id="2619" w:name="_Toc121818722"/>
      <w:r>
        <w:rPr>
          <w:lang w:val="en-US" w:eastAsia="zh-CN"/>
        </w:rPr>
        <w:lastRenderedPageBreak/>
        <w:t>E.5</w:t>
      </w:r>
      <w:r>
        <w:rPr>
          <w:lang w:val="en-US" w:eastAsia="zh-CN"/>
        </w:rPr>
        <w:tab/>
        <w:t>Adjacent Channel Rejection Ratio</w:t>
      </w:r>
      <w:bookmarkEnd w:id="2617"/>
      <w:bookmarkEnd w:id="2618"/>
      <w:bookmarkEnd w:id="2619"/>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2620" w:name="_Toc21888"/>
      <w:bookmarkStart w:id="2621" w:name="_Toc19178"/>
      <w:bookmarkStart w:id="2622" w:name="_Toc29350"/>
      <w:bookmarkStart w:id="2623" w:name="_Toc121818499"/>
      <w:bookmarkStart w:id="2624" w:name="_Toc12181872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2625" w:name="_Toc23984"/>
      <w:bookmarkStart w:id="2626" w:name="_Toc31422"/>
      <w:bookmarkStart w:id="2627" w:name="_Toc14206"/>
      <w:bookmarkEnd w:id="2620"/>
      <w:bookmarkEnd w:id="2621"/>
      <w:bookmarkEnd w:id="2622"/>
      <w:r w:rsidR="008C11A2" w:rsidRPr="00A1115A">
        <w:br/>
      </w:r>
      <w:r>
        <w:rPr>
          <w:rFonts w:eastAsia="MS Mincho"/>
        </w:rPr>
        <w:t>In-channel TX tests</w:t>
      </w:r>
      <w:bookmarkEnd w:id="2623"/>
      <w:bookmarkEnd w:id="2624"/>
      <w:bookmarkEnd w:id="2625"/>
      <w:bookmarkEnd w:id="2626"/>
      <w:bookmarkEnd w:id="2627"/>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2628" w:name="_Toc45886401"/>
      <w:bookmarkStart w:id="2629" w:name="_Toc58918339"/>
      <w:bookmarkStart w:id="2630" w:name="_Toc74916234"/>
      <w:bookmarkStart w:id="2631" w:name="_Toc76114859"/>
      <w:bookmarkStart w:id="2632" w:name="_Toc29811002"/>
      <w:bookmarkStart w:id="2633" w:name="_Toc82536867"/>
      <w:bookmarkStart w:id="2634" w:name="_Toc21103153"/>
      <w:bookmarkStart w:id="2635" w:name="_Toc58916158"/>
      <w:bookmarkStart w:id="2636" w:name="_Toc76544745"/>
      <w:bookmarkStart w:id="2637" w:name="_Toc37273310"/>
      <w:bookmarkStart w:id="2638" w:name="_Toc36636364"/>
      <w:bookmarkStart w:id="2639" w:name="_Toc53183446"/>
      <w:bookmarkStart w:id="2640" w:name="_Toc66694209"/>
      <w:bookmarkStart w:id="2641" w:name="_Toc121818500"/>
      <w:bookmarkStart w:id="2642" w:name="_Toc121818724"/>
      <w:r>
        <w:rPr>
          <w:rFonts w:hint="eastAsia"/>
          <w:lang w:val="en-US" w:eastAsia="zh-CN"/>
        </w:rPr>
        <w:t>F</w:t>
      </w:r>
      <w:r>
        <w:rPr>
          <w:lang w:eastAsia="ja-JP"/>
        </w:rPr>
        <w:t>.1</w:t>
      </w:r>
      <w:r>
        <w:rPr>
          <w:lang w:eastAsia="ja-JP"/>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2643" w:name="_Toc37273311"/>
      <w:bookmarkStart w:id="2644" w:name="_Toc29811003"/>
      <w:bookmarkStart w:id="2645" w:name="_Toc76544746"/>
      <w:bookmarkStart w:id="2646" w:name="_Toc58916159"/>
      <w:bookmarkStart w:id="2647" w:name="_Toc66694210"/>
      <w:bookmarkStart w:id="2648" w:name="_Toc21103154"/>
      <w:bookmarkStart w:id="2649" w:name="_Toc82536868"/>
      <w:bookmarkStart w:id="2650" w:name="_Toc53183447"/>
      <w:bookmarkStart w:id="2651" w:name="_Toc58918340"/>
      <w:bookmarkStart w:id="2652" w:name="_Toc36636365"/>
      <w:bookmarkStart w:id="2653" w:name="_Toc45886402"/>
      <w:bookmarkStart w:id="2654" w:name="_Toc76114860"/>
      <w:bookmarkStart w:id="2655" w:name="_Toc74916235"/>
      <w:bookmarkStart w:id="2656" w:name="_Toc121818501"/>
      <w:bookmarkStart w:id="2657" w:name="_Toc121818725"/>
      <w:r>
        <w:rPr>
          <w:rFonts w:hint="eastAsia"/>
          <w:lang w:val="en-US" w:eastAsia="zh-CN"/>
        </w:rPr>
        <w:lastRenderedPageBreak/>
        <w:t>F</w:t>
      </w:r>
      <w:r>
        <w:rPr>
          <w:lang w:eastAsia="ja-JP"/>
        </w:rPr>
        <w:t>.2</w:t>
      </w:r>
      <w:r>
        <w:rPr>
          <w:lang w:eastAsia="ja-JP"/>
        </w:rPr>
        <w:tab/>
        <w:t>Basic principles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2658" w:name="_Toc74916236"/>
      <w:bookmarkStart w:id="2659" w:name="_Toc21103155"/>
      <w:bookmarkStart w:id="2660" w:name="_Toc76544747"/>
      <w:bookmarkStart w:id="2661" w:name="_Toc53183448"/>
      <w:bookmarkStart w:id="2662" w:name="_Toc82536869"/>
      <w:bookmarkStart w:id="2663" w:name="_Toc45886403"/>
      <w:bookmarkStart w:id="2664" w:name="_Toc36636366"/>
      <w:bookmarkStart w:id="2665" w:name="_Toc58916160"/>
      <w:bookmarkStart w:id="2666" w:name="_Toc58918341"/>
      <w:bookmarkStart w:id="2667" w:name="_Toc66694211"/>
      <w:bookmarkStart w:id="2668" w:name="_Toc76114861"/>
      <w:bookmarkStart w:id="2669" w:name="_Toc29811004"/>
      <w:bookmarkStart w:id="2670" w:name="_Toc37273312"/>
      <w:bookmarkStart w:id="2671" w:name="_Toc121818502"/>
      <w:bookmarkStart w:id="2672" w:name="_Toc121818726"/>
      <w:r>
        <w:rPr>
          <w:rFonts w:hint="eastAsia"/>
          <w:lang w:val="en-US" w:eastAsia="zh-CN"/>
        </w:rPr>
        <w:t>F</w:t>
      </w:r>
      <w:r>
        <w:rPr>
          <w:lang w:eastAsia="ja-JP"/>
        </w:rPr>
        <w:t>.2.1</w:t>
      </w:r>
      <w:r>
        <w:rPr>
          <w:lang w:eastAsia="ja-JP"/>
        </w:rPr>
        <w:tab/>
        <w:t>Output signal of the TX under test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E8409C">
        <w:rPr>
          <w:position w:val="-5"/>
        </w:rPr>
        <w:pict w14:anchorId="63E8CB9C">
          <v:shape id="_x0000_i1040"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74D80E30">
          <v:shape id="_x0000_i1041"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2673" w:name="_Toc37273313"/>
      <w:bookmarkStart w:id="2674" w:name="_Toc58918342"/>
      <w:bookmarkStart w:id="2675" w:name="_Toc76114862"/>
      <w:bookmarkStart w:id="2676" w:name="_Toc45886404"/>
      <w:bookmarkStart w:id="2677" w:name="_Toc58916161"/>
      <w:bookmarkStart w:id="2678" w:name="_Toc36636367"/>
      <w:bookmarkStart w:id="2679" w:name="_Toc66694212"/>
      <w:bookmarkStart w:id="2680" w:name="_Toc82536870"/>
      <w:bookmarkStart w:id="2681" w:name="_Toc29811005"/>
      <w:bookmarkStart w:id="2682" w:name="_Toc74916237"/>
      <w:bookmarkStart w:id="2683" w:name="_Toc76544748"/>
      <w:bookmarkStart w:id="2684" w:name="_Toc53183449"/>
      <w:bookmarkStart w:id="2685" w:name="_Toc21103156"/>
      <w:bookmarkStart w:id="2686" w:name="_Toc121818503"/>
      <w:bookmarkStart w:id="2687" w:name="_Toc121818727"/>
      <w:r>
        <w:rPr>
          <w:rFonts w:hint="eastAsia"/>
          <w:lang w:val="en-US" w:eastAsia="zh-CN"/>
        </w:rPr>
        <w:t>F</w:t>
      </w:r>
      <w:r>
        <w:rPr>
          <w:lang w:eastAsia="ja-JP"/>
        </w:rPr>
        <w:t>.2.2</w:t>
      </w:r>
      <w:r>
        <w:rPr>
          <w:lang w:eastAsia="ja-JP"/>
        </w:rPr>
        <w:tab/>
        <w:t>Ideal signal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E8409C">
        <w:rPr>
          <w:position w:val="-5"/>
        </w:rPr>
        <w:pict w14:anchorId="1FA54492">
          <v:shape id="_x0000_i1042"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8409C">
        <w:rPr>
          <w:position w:val="-5"/>
        </w:rPr>
        <w:pict w14:anchorId="224455B4">
          <v:shape id="_x0000_i1043"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E8409C">
        <w:rPr>
          <w:position w:val="-5"/>
        </w:rPr>
        <w:pict w14:anchorId="3298AADD">
          <v:shape id="_x0000_i104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8409C">
        <w:rPr>
          <w:position w:val="-5"/>
        </w:rPr>
        <w:pict w14:anchorId="25DFBD46">
          <v:shape id="_x0000_i104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2688" w:name="_Toc45886405"/>
      <w:bookmarkStart w:id="2689" w:name="_Toc58916162"/>
      <w:bookmarkStart w:id="2690" w:name="_Toc53183450"/>
      <w:bookmarkStart w:id="2691" w:name="_Toc36636368"/>
      <w:bookmarkStart w:id="2692" w:name="_Toc58918343"/>
      <w:bookmarkStart w:id="2693" w:name="_Toc82536871"/>
      <w:bookmarkStart w:id="2694" w:name="_Toc74916238"/>
      <w:bookmarkStart w:id="2695" w:name="_Toc66694213"/>
      <w:bookmarkStart w:id="2696" w:name="_Toc76114863"/>
      <w:bookmarkStart w:id="2697" w:name="_Toc76544749"/>
      <w:bookmarkStart w:id="2698" w:name="_Toc29811006"/>
      <w:bookmarkStart w:id="2699" w:name="_Toc21103157"/>
      <w:bookmarkStart w:id="2700" w:name="_Toc37273314"/>
      <w:bookmarkStart w:id="2701" w:name="_Toc121818504"/>
      <w:bookmarkStart w:id="2702" w:name="_Toc121818728"/>
      <w:r>
        <w:rPr>
          <w:rFonts w:hint="eastAsia"/>
          <w:lang w:val="en-US" w:eastAsia="zh-CN"/>
        </w:rPr>
        <w:t>F</w:t>
      </w:r>
      <w:r>
        <w:rPr>
          <w:lang w:eastAsia="ja-JP"/>
        </w:rPr>
        <w:t>.2.3</w:t>
      </w:r>
      <w:r>
        <w:rPr>
          <w:lang w:eastAsia="ja-JP"/>
        </w:rPr>
        <w:tab/>
        <w:t>Measurement results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2703" w:name="_Toc66694214"/>
      <w:bookmarkStart w:id="2704" w:name="_Toc45886406"/>
      <w:bookmarkStart w:id="2705" w:name="_Toc36636369"/>
      <w:bookmarkStart w:id="2706" w:name="_Toc76114864"/>
      <w:bookmarkStart w:id="2707" w:name="_Toc58916163"/>
      <w:bookmarkStart w:id="2708" w:name="_Toc58918344"/>
      <w:bookmarkStart w:id="2709" w:name="_Toc21103158"/>
      <w:bookmarkStart w:id="2710" w:name="_Toc37273315"/>
      <w:bookmarkStart w:id="2711" w:name="_Toc29811007"/>
      <w:bookmarkStart w:id="2712" w:name="_Toc53183451"/>
      <w:bookmarkStart w:id="2713" w:name="_Toc76544750"/>
      <w:bookmarkStart w:id="2714" w:name="_Toc74916239"/>
      <w:bookmarkStart w:id="2715" w:name="_Toc82536872"/>
      <w:bookmarkStart w:id="2716" w:name="_Toc121818505"/>
      <w:bookmarkStart w:id="2717" w:name="_Toc121818729"/>
      <w:r>
        <w:rPr>
          <w:rFonts w:hint="eastAsia"/>
          <w:lang w:val="en-US" w:eastAsia="zh-CN"/>
        </w:rPr>
        <w:t>F</w:t>
      </w:r>
      <w:r>
        <w:rPr>
          <w:lang w:eastAsia="ja-JP"/>
        </w:rPr>
        <w:t>.2.4</w:t>
      </w:r>
      <w:r>
        <w:rPr>
          <w:lang w:eastAsia="ja-JP"/>
        </w:rPr>
        <w:tab/>
        <w:t>Measurement points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0.65pt;height:201.05pt" o:ole="">
            <v:imagedata r:id="rId32" o:title=""/>
          </v:shape>
          <o:OLEObject Type="Embed" ProgID="Word.Picture.8" ShapeID="_x0000_i1046" DrawAspect="Content" ObjectID="_1732431210"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2718" w:name="_Toc76544751"/>
      <w:bookmarkStart w:id="2719" w:name="_Toc21103159"/>
      <w:bookmarkStart w:id="2720" w:name="_Toc74916240"/>
      <w:bookmarkStart w:id="2721" w:name="_Toc29811008"/>
      <w:bookmarkStart w:id="2722" w:name="_Toc76114865"/>
      <w:bookmarkStart w:id="2723" w:name="_Toc45886407"/>
      <w:bookmarkStart w:id="2724" w:name="_Toc36636370"/>
      <w:bookmarkStart w:id="2725" w:name="_Toc58916164"/>
      <w:bookmarkStart w:id="2726" w:name="_Toc37273316"/>
      <w:bookmarkStart w:id="2727" w:name="_Toc53183452"/>
      <w:bookmarkStart w:id="2728" w:name="_Toc82536873"/>
      <w:bookmarkStart w:id="2729" w:name="_Toc58918345"/>
      <w:bookmarkStart w:id="2730" w:name="_Toc66694215"/>
      <w:bookmarkStart w:id="2731" w:name="_Toc121818506"/>
      <w:bookmarkStart w:id="2732" w:name="_Toc121818730"/>
      <w:r>
        <w:rPr>
          <w:rFonts w:hint="eastAsia"/>
          <w:lang w:val="en-US" w:eastAsia="zh-CN"/>
        </w:rPr>
        <w:t>F</w:t>
      </w:r>
      <w:r>
        <w:rPr>
          <w:lang w:eastAsia="ja-JP"/>
        </w:rPr>
        <w:t>.3</w:t>
      </w:r>
      <w:r>
        <w:rPr>
          <w:lang w:eastAsia="ja-JP"/>
        </w:rPr>
        <w:tab/>
        <w:t>Pre-FFT minimization process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E8409C">
        <w:rPr>
          <w:position w:val="-5"/>
        </w:rPr>
        <w:pict w14:anchorId="5454AF68">
          <v:shape id="_x0000_i1047"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4FDA06BE">
          <v:shape id="_x0000_i1048"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E8409C">
        <w:rPr>
          <w:position w:val="-5"/>
        </w:rPr>
        <w:pict w14:anchorId="7A417851">
          <v:shape id="_x0000_i1049"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3CB1BEB3">
          <v:shape id="_x0000_i1050"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8409C">
        <w:rPr>
          <w:position w:val="-5"/>
        </w:rPr>
        <w:pict w14:anchorId="09EDBBDD">
          <v:shape id="_x0000_i1051"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8409C">
        <w:rPr>
          <w:position w:val="-5"/>
        </w:rPr>
        <w:pict w14:anchorId="004CB0CE">
          <v:shape id="_x0000_i1052"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E8409C">
        <w:rPr>
          <w:position w:val="-5"/>
        </w:rPr>
        <w:pict w14:anchorId="19278610">
          <v:shape id="_x0000_i1053"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1C4EC246">
          <v:shape id="_x0000_i1054"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8409C">
        <w:rPr>
          <w:position w:val="-5"/>
        </w:rPr>
        <w:pict w14:anchorId="147FAA97">
          <v:shape id="_x0000_i105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8409C">
        <w:rPr>
          <w:position w:val="-5"/>
        </w:rPr>
        <w:pict w14:anchorId="00C02087">
          <v:shape id="_x0000_i1056"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E8409C">
        <w:rPr>
          <w:position w:val="-5"/>
        </w:rPr>
        <w:pict w14:anchorId="65AC7AF6">
          <v:shape id="_x0000_i1057"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24F617BF">
          <v:shape id="_x0000_i1058"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8409C">
        <w:rPr>
          <w:position w:val="-5"/>
        </w:rPr>
        <w:pict w14:anchorId="0FF9BA4E">
          <v:shape id="_x0000_i1059"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8409C">
        <w:rPr>
          <w:position w:val="-5"/>
        </w:rPr>
        <w:pict w14:anchorId="7A6CF37C">
          <v:shape id="_x0000_i1060"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E8409C">
        <w:rPr>
          <w:position w:val="-5"/>
        </w:rPr>
        <w:pict w14:anchorId="40C5E23E">
          <v:shape id="_x0000_i1061"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8409C">
        <w:rPr>
          <w:position w:val="-5"/>
        </w:rPr>
        <w:pict w14:anchorId="02854AA8">
          <v:shape id="_x0000_i1062"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E8409C">
        <w:rPr>
          <w:position w:val="-5"/>
        </w:rPr>
        <w:pict w14:anchorId="4E8DB23F">
          <v:shape id="_x0000_i1063"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8409C">
        <w:rPr>
          <w:position w:val="-5"/>
        </w:rPr>
        <w:pict w14:anchorId="2CFC02F7">
          <v:shape id="_x0000_i1064"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2733" w:name="_Toc58916165"/>
      <w:bookmarkStart w:id="2734" w:name="_Toc36636371"/>
      <w:bookmarkStart w:id="2735" w:name="_Toc66694216"/>
      <w:bookmarkStart w:id="2736" w:name="_Toc82536874"/>
      <w:bookmarkStart w:id="2737" w:name="_Toc21103160"/>
      <w:bookmarkStart w:id="2738" w:name="_Toc76544752"/>
      <w:bookmarkStart w:id="2739" w:name="_Toc37273317"/>
      <w:bookmarkStart w:id="2740" w:name="_Toc29811009"/>
      <w:bookmarkStart w:id="2741" w:name="_Toc76114866"/>
      <w:bookmarkStart w:id="2742" w:name="_Toc58918346"/>
      <w:bookmarkStart w:id="2743" w:name="_Toc45886408"/>
      <w:bookmarkStart w:id="2744" w:name="_Toc53183453"/>
      <w:bookmarkStart w:id="2745" w:name="_Toc74916241"/>
      <w:bookmarkStart w:id="2746" w:name="_Toc121818507"/>
      <w:bookmarkStart w:id="2747" w:name="_Toc121818731"/>
      <w:r>
        <w:rPr>
          <w:rFonts w:hint="eastAsia"/>
          <w:lang w:val="en-US" w:eastAsia="zh-CN"/>
        </w:rPr>
        <w:t>F</w:t>
      </w:r>
      <w:r>
        <w:rPr>
          <w:lang w:eastAsia="ja-JP"/>
        </w:rPr>
        <w:t>.4</w:t>
      </w:r>
      <w:r>
        <w:rPr>
          <w:lang w:eastAsia="ja-JP"/>
        </w:rPr>
        <w:tab/>
        <w:t>Timing of the FFT window</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E8409C">
        <w:rPr>
          <w:rFonts w:eastAsia="Osaka"/>
          <w:position w:val="-5"/>
        </w:rPr>
        <w:pict w14:anchorId="5B0A93AC">
          <v:shape id="_x0000_i1065"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8409C">
        <w:rPr>
          <w:rFonts w:eastAsia="Osaka"/>
          <w:position w:val="-5"/>
        </w:rPr>
        <w:pict w14:anchorId="3FD01470">
          <v:shape id="_x0000_i1066"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8409C">
        <w:rPr>
          <w:position w:val="-5"/>
        </w:rPr>
        <w:pict w14:anchorId="2CACD632">
          <v:shape id="_x0000_i1067" type="#_x0000_t75" style="width:42.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E8409C">
        <w:rPr>
          <w:position w:val="-5"/>
        </w:rPr>
        <w:pict w14:anchorId="7DA1F6E8">
          <v:shape id="_x0000_i1068" type="#_x0000_t75" style="width:42.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8409C">
        <w:rPr>
          <w:position w:val="-5"/>
        </w:rPr>
        <w:pict w14:anchorId="498A0BB5">
          <v:shape id="_x0000_i1069" type="#_x0000_t75" style="width:42.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E8409C">
        <w:rPr>
          <w:position w:val="-5"/>
        </w:rPr>
        <w:pict w14:anchorId="4FEFE81C">
          <v:shape id="_x0000_i1070" type="#_x0000_t75" style="width:42.7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E8409C">
        <w:rPr>
          <w:position w:val="-5"/>
        </w:rPr>
        <w:pict w14:anchorId="41A84D58">
          <v:shape id="_x0000_i1071"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8409C">
        <w:rPr>
          <w:position w:val="-5"/>
        </w:rPr>
        <w:pict w14:anchorId="70ABF445">
          <v:shape id="_x0000_i1072"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8409C">
        <w:rPr>
          <w:position w:val="-5"/>
        </w:rPr>
        <w:pict w14:anchorId="0FC6E9F7">
          <v:shape id="_x0000_i1073"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8409C">
        <w:rPr>
          <w:position w:val="-5"/>
        </w:rPr>
        <w:pict w14:anchorId="5D0A559C">
          <v:shape id="_x0000_i107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E8409C">
        <w:rPr>
          <w:position w:val="-5"/>
        </w:rPr>
        <w:pict w14:anchorId="70833A4E">
          <v:shape id="_x0000_i107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8409C">
        <w:rPr>
          <w:position w:val="-5"/>
        </w:rPr>
        <w:pict w14:anchorId="7560AD1B">
          <v:shape id="_x0000_i1076"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E8409C">
        <w:rPr>
          <w:position w:val="-5"/>
        </w:rPr>
        <w:pict w14:anchorId="18DDDEDF">
          <v:shape id="_x0000_i1077"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8409C">
        <w:rPr>
          <w:position w:val="-5"/>
        </w:rPr>
        <w:pict w14:anchorId="12BBC072">
          <v:shape id="_x0000_i1078"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E8409C">
        <w:rPr>
          <w:position w:val="-5"/>
        </w:rPr>
        <w:pict w14:anchorId="47D28811">
          <v:shape id="_x0000_i1079"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8409C">
        <w:rPr>
          <w:position w:val="-5"/>
        </w:rPr>
        <w:pict w14:anchorId="72BAC5EB">
          <v:shape id="_x0000_i1080"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E8409C">
        <w:rPr>
          <w:position w:val="-5"/>
        </w:rPr>
        <w:pict w14:anchorId="0247CF19">
          <v:shape id="_x0000_i1081"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8409C">
        <w:rPr>
          <w:position w:val="-5"/>
        </w:rPr>
        <w:pict w14:anchorId="17E095FA">
          <v:shape id="_x0000_i1082" type="#_x0000_t75" style="width:2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E8409C">
        <w:rPr>
          <w:position w:val="-5"/>
        </w:rPr>
        <w:pict w14:anchorId="1DE64B87">
          <v:shape id="_x0000_i1083"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E8409C">
        <w:rPr>
          <w:position w:val="-5"/>
        </w:rPr>
        <w:pict w14:anchorId="26EC2AE6">
          <v:shape id="_x0000_i108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E8409C">
        <w:rPr>
          <w:position w:val="-5"/>
        </w:rPr>
        <w:pict w14:anchorId="4D367D84">
          <v:shape id="_x0000_i1085"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8409C">
        <w:rPr>
          <w:position w:val="-5"/>
        </w:rPr>
        <w:pict w14:anchorId="3E7A0120">
          <v:shape id="_x0000_i1086"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E8409C">
        <w:rPr>
          <w:position w:val="-5"/>
        </w:rPr>
        <w:pict w14:anchorId="698A1019">
          <v:shape id="_x0000_i1087"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8409C">
        <w:rPr>
          <w:position w:val="-5"/>
        </w:rPr>
        <w:pict w14:anchorId="7098895D">
          <v:shape id="_x0000_i1088"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8409C">
        <w:rPr>
          <w:position w:val="-5"/>
        </w:rPr>
        <w:pict w14:anchorId="26DA9F69">
          <v:shape id="_x0000_i1089"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8409C">
        <w:rPr>
          <w:position w:val="-5"/>
        </w:rPr>
        <w:pict w14:anchorId="2C2244E8">
          <v:shape id="_x0000_i1090"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8409C">
        <w:rPr>
          <w:position w:val="-5"/>
        </w:rPr>
        <w:pict w14:anchorId="39BA2FE1">
          <v:shape id="_x0000_i1091"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D27996">
        <w:rPr>
          <w:position w:val="-5"/>
        </w:rPr>
        <w:pict w14:anchorId="36CB9C09">
          <v:shape id="_x0000_i1092"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27996">
        <w:rPr>
          <w:position w:val="-5"/>
        </w:rPr>
        <w:pict w14:anchorId="3C2DE22E">
          <v:shape id="_x0000_i1093"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D27996">
        <w:rPr>
          <w:position w:val="-5"/>
        </w:rPr>
        <w:pict w14:anchorId="474AE18B">
          <v:shape id="_x0000_i1094"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27996">
        <w:rPr>
          <w:position w:val="-5"/>
        </w:rPr>
        <w:pict w14:anchorId="1EBB5B61">
          <v:shape id="_x0000_i1095"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D27996">
        <w:rPr>
          <w:position w:val="-5"/>
        </w:rPr>
        <w:pict w14:anchorId="14AD4F77">
          <v:shape id="_x0000_i1096"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2748" w:name="_Toc66694217"/>
      <w:bookmarkStart w:id="2749" w:name="_Toc82536875"/>
      <w:bookmarkStart w:id="2750" w:name="_Toc58916166"/>
      <w:bookmarkStart w:id="2751" w:name="_Toc37273318"/>
      <w:bookmarkStart w:id="2752" w:name="_Toc76544753"/>
      <w:bookmarkStart w:id="2753" w:name="_Toc53183454"/>
      <w:bookmarkStart w:id="2754" w:name="_Toc45886409"/>
      <w:bookmarkStart w:id="2755" w:name="_Toc74916242"/>
      <w:bookmarkStart w:id="2756" w:name="_Toc29811010"/>
      <w:bookmarkStart w:id="2757" w:name="_Toc21103161"/>
      <w:bookmarkStart w:id="2758" w:name="_Toc58918347"/>
      <w:bookmarkStart w:id="2759" w:name="_Toc36636372"/>
      <w:bookmarkStart w:id="2760" w:name="_Toc76114867"/>
      <w:bookmarkStart w:id="2761" w:name="_Toc121818508"/>
      <w:bookmarkStart w:id="2762" w:name="_Toc121818732"/>
      <w:r>
        <w:rPr>
          <w:rFonts w:hint="eastAsia"/>
          <w:lang w:val="en-US" w:eastAsia="zh-CN"/>
        </w:rPr>
        <w:t>F</w:t>
      </w:r>
      <w:r>
        <w:rPr>
          <w:lang w:eastAsia="ja-JP"/>
        </w:rPr>
        <w:t>.5</w:t>
      </w:r>
      <w:r>
        <w:rPr>
          <w:lang w:eastAsia="ja-JP"/>
        </w:rPr>
        <w:tab/>
        <w:t>Resource element TX power</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D27996">
        <w:rPr>
          <w:rFonts w:eastAsia="Osaka"/>
          <w:position w:val="-5"/>
        </w:rPr>
        <w:pict w14:anchorId="57CE36AF">
          <v:shape id="_x0000_i1097"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27996">
        <w:rPr>
          <w:rFonts w:eastAsia="Osaka"/>
          <w:position w:val="-5"/>
        </w:rPr>
        <w:pict w14:anchorId="1D14C918">
          <v:shape id="_x0000_i1098"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D27996">
        <w:rPr>
          <w:position w:val="-5"/>
        </w:rPr>
        <w:pict w14:anchorId="41735850">
          <v:shape id="_x0000_i1099"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27996">
        <w:rPr>
          <w:position w:val="-5"/>
        </w:rPr>
        <w:pict w14:anchorId="010FD08E">
          <v:shape id="_x0000_i1100" type="#_x0000_t75" style="width:10.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D27996">
        <w:rPr>
          <w:position w:val="-5"/>
        </w:rPr>
        <w:pict w14:anchorId="56C082BE">
          <v:shape id="_x0000_i1101"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D27996">
        <w:rPr>
          <w:position w:val="-5"/>
        </w:rPr>
        <w:pict w14:anchorId="3264A4D8">
          <v:shape id="_x0000_i1102"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5A14AE09">
          <v:shape id="_x0000_i1103"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6665789E">
          <v:shape id="_x0000_i1104"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D27996">
        <w:rPr>
          <w:rFonts w:eastAsia="Osaka"/>
          <w:position w:val="-5"/>
        </w:rPr>
        <w:pict w14:anchorId="5DD12E12">
          <v:shape id="_x0000_i1105" type="#_x0000_t75" style="width:4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D27996">
        <w:rPr>
          <w:rFonts w:eastAsia="Osaka"/>
          <w:position w:val="-5"/>
        </w:rPr>
        <w:pict w14:anchorId="3CE15F3A">
          <v:shape id="_x0000_i1106" type="#_x0000_t75" style="width:4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2D0F031F">
          <v:shape id="_x0000_i1107"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33F787F1">
          <v:shape id="_x0000_i1108"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3A26ED8F">
          <v:shape id="_x0000_i1109"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02746BF5">
          <v:shape id="_x0000_i1110"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475E43C9">
          <v:shape id="_x0000_i1111"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065B4F31">
          <v:shape id="_x0000_i1112"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77F9B4C2">
          <v:shape id="_x0000_i1113" type="#_x0000_t75" style="width:46.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41986BE4">
          <v:shape id="_x0000_i1114" type="#_x0000_t75" style="width:46.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2763" w:name="_Toc29811011"/>
      <w:bookmarkStart w:id="2764" w:name="_Toc21103162"/>
      <w:bookmarkStart w:id="2765" w:name="_Toc76544754"/>
      <w:bookmarkStart w:id="2766" w:name="_Toc74916243"/>
      <w:bookmarkStart w:id="2767" w:name="_Toc66694218"/>
      <w:bookmarkStart w:id="2768" w:name="_Toc53183455"/>
      <w:bookmarkStart w:id="2769" w:name="_Toc37273319"/>
      <w:bookmarkStart w:id="2770" w:name="_Toc58916167"/>
      <w:bookmarkStart w:id="2771" w:name="_Toc36636373"/>
      <w:bookmarkStart w:id="2772" w:name="_Toc45886410"/>
      <w:bookmarkStart w:id="2773" w:name="_Toc76114868"/>
      <w:bookmarkStart w:id="2774" w:name="_Toc82536876"/>
      <w:bookmarkStart w:id="2775" w:name="_Toc58918348"/>
      <w:bookmarkStart w:id="2776" w:name="_Toc121818509"/>
      <w:bookmarkStart w:id="2777" w:name="_Toc121818733"/>
      <w:r>
        <w:rPr>
          <w:rFonts w:hint="eastAsia"/>
          <w:lang w:val="en-US" w:eastAsia="zh-CN"/>
        </w:rPr>
        <w:t>F</w:t>
      </w:r>
      <w:r>
        <w:rPr>
          <w:lang w:eastAsia="ja-JP"/>
        </w:rPr>
        <w:t>.6</w:t>
      </w:r>
      <w:r>
        <w:rPr>
          <w:lang w:eastAsia="ja-JP"/>
        </w:rPr>
        <w:tab/>
        <w:t>Post-FFT equalisation</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D27996">
        <w:rPr>
          <w:position w:val="-5"/>
        </w:rPr>
        <w:pict w14:anchorId="0F6FD595">
          <v:shape id="_x0000_i1115" type="#_x0000_t75" style="width:2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D27996">
        <w:rPr>
          <w:position w:val="-5"/>
        </w:rPr>
        <w:pict w14:anchorId="5061811B">
          <v:shape id="_x0000_i1116" type="#_x0000_t75" style="width:2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47A2C9B1">
          <v:shape id="_x0000_i1117"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4B205FD2">
          <v:shape id="_x0000_i1118"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D27996">
        <w:rPr>
          <w:position w:val="-5"/>
        </w:rPr>
        <w:pict w14:anchorId="3408D0EF">
          <v:shape id="_x0000_i1119" type="#_x0000_t75" style="width:2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D27996">
        <w:rPr>
          <w:position w:val="-5"/>
        </w:rPr>
        <w:pict w14:anchorId="51442BE7">
          <v:shape id="_x0000_i1120" type="#_x0000_t75" style="width:2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D27996">
        <w:rPr>
          <w:position w:val="-5"/>
        </w:rPr>
        <w:pict w14:anchorId="3F5516E8">
          <v:shape id="_x0000_i1121"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D27996">
        <w:rPr>
          <w:position w:val="-5"/>
        </w:rPr>
        <w:pict w14:anchorId="3E5CA1E4">
          <v:shape id="_x0000_i1122"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D27996">
        <w:rPr>
          <w:position w:val="-5"/>
        </w:rPr>
        <w:pict w14:anchorId="02BB78FB">
          <v:shape id="_x0000_i1123"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D27996">
        <w:rPr>
          <w:position w:val="-5"/>
        </w:rPr>
        <w:pict w14:anchorId="6D1CDDCB">
          <v:shape id="_x0000_i1124"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D27996">
        <w:rPr>
          <w:position w:val="-5"/>
        </w:rPr>
        <w:pict w14:anchorId="07759FD3">
          <v:shape id="_x0000_i112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D27996">
        <w:rPr>
          <w:position w:val="-5"/>
        </w:rPr>
        <w:pict w14:anchorId="46811B6C">
          <v:shape id="_x0000_i1126"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D27996">
        <w:rPr>
          <w:position w:val="-5"/>
        </w:rPr>
        <w:pict w14:anchorId="6205D9CC">
          <v:shape id="_x0000_i1127"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D27996">
        <w:rPr>
          <w:position w:val="-5"/>
        </w:rPr>
        <w:pict w14:anchorId="15813F9A">
          <v:shape id="_x0000_i1128"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D27996">
        <w:rPr>
          <w:position w:val="-5"/>
        </w:rPr>
        <w:pict w14:anchorId="1A71BE48">
          <v:shape id="_x0000_i1129"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D27996">
        <w:rPr>
          <w:position w:val="-5"/>
        </w:rPr>
        <w:pict w14:anchorId="189D80A3">
          <v:shape id="_x0000_i1130"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D27996">
        <w:rPr>
          <w:position w:val="-12"/>
        </w:rPr>
        <w:pict w14:anchorId="6D5CB4B2">
          <v:shape id="_x0000_i1131" type="#_x0000_t75" style="width:92.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D27996">
        <w:rPr>
          <w:position w:val="-12"/>
        </w:rPr>
        <w:pict w14:anchorId="188CF572">
          <v:shape id="_x0000_i1132" type="#_x0000_t75" style="width:91.9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D27996">
        <w:rPr>
          <w:position w:val="-5"/>
        </w:rPr>
        <w:pict w14:anchorId="72B0D5BA">
          <v:shape id="_x0000_i1133"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D27996">
        <w:rPr>
          <w:position w:val="-5"/>
        </w:rPr>
        <w:pict w14:anchorId="05042D12">
          <v:shape id="_x0000_i1134"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D27996">
        <w:rPr>
          <w:position w:val="-5"/>
        </w:rPr>
        <w:pict w14:anchorId="0C41BF9E">
          <v:shape id="_x0000_i1135"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D27996">
        <w:rPr>
          <w:position w:val="-5"/>
        </w:rPr>
        <w:pict w14:anchorId="5160CD17">
          <v:shape id="_x0000_i1136" type="#_x0000_t75" style="width:34.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D27996">
        <w:rPr>
          <w:position w:val="-5"/>
        </w:rPr>
        <w:pict w14:anchorId="09A8CA25">
          <v:shape id="_x0000_i1137"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D27996">
        <w:rPr>
          <w:position w:val="-5"/>
        </w:rPr>
        <w:pict w14:anchorId="2B5F984D">
          <v:shape id="_x0000_i1138"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D27996">
        <w:rPr>
          <w:position w:val="-11"/>
        </w:rPr>
        <w:pict w14:anchorId="0D6297EB">
          <v:shape id="_x0000_i1139" type="#_x0000_t75" style="width:71.3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D27996">
        <w:rPr>
          <w:position w:val="-11"/>
        </w:rPr>
        <w:pict w14:anchorId="1A6AD2F6">
          <v:shape id="_x0000_i1140" type="#_x0000_t75" style="width:71.3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D27996">
        <w:rPr>
          <w:position w:val="-11"/>
        </w:rPr>
        <w:pict w14:anchorId="0F2BF0E0">
          <v:shape id="_x0000_i1141" type="#_x0000_t75" style="width:73.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D27996">
        <w:rPr>
          <w:position w:val="-11"/>
        </w:rPr>
        <w:pict w14:anchorId="23C47C1F">
          <v:shape id="_x0000_i1142" type="#_x0000_t75" style="width:73.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D27996">
        <w:rPr>
          <w:position w:val="-5"/>
        </w:rPr>
        <w:pict w14:anchorId="43DA7453">
          <v:shape id="_x0000_i1143"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D27996">
        <w:rPr>
          <w:position w:val="-5"/>
        </w:rPr>
        <w:pict w14:anchorId="2EAD5D6F">
          <v:shape id="_x0000_i1144"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D27996">
        <w:rPr>
          <w:position w:val="-5"/>
        </w:rPr>
        <w:pict w14:anchorId="4BE63787">
          <v:shape id="_x0000_i1145"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D27996">
        <w:rPr>
          <w:position w:val="-5"/>
        </w:rPr>
        <w:pict w14:anchorId="59ED0577">
          <v:shape id="_x0000_i1146"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D27996">
        <w:rPr>
          <w:rFonts w:eastAsia="SimSun"/>
          <w:position w:val="-5"/>
        </w:rPr>
        <w:pict w14:anchorId="74F794BF">
          <v:shape id="_x0000_i1147" type="#_x0000_t75" style="width:22.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D27996">
        <w:rPr>
          <w:rFonts w:eastAsia="SimSun"/>
          <w:position w:val="-5"/>
        </w:rPr>
        <w:pict w14:anchorId="59126084">
          <v:shape id="_x0000_i1148" type="#_x0000_t75" style="width:22.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D27996">
        <w:rPr>
          <w:position w:val="-5"/>
        </w:rPr>
        <w:pict w14:anchorId="310D8EFB">
          <v:shape id="_x0000_i1149"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D27996">
        <w:rPr>
          <w:position w:val="-5"/>
        </w:rPr>
        <w:pict w14:anchorId="703303A7">
          <v:shape id="_x0000_i1150"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D27996">
        <w:rPr>
          <w:position w:val="-5"/>
        </w:rPr>
        <w:pict w14:anchorId="70202104">
          <v:shape id="_x0000_i1151"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D27996">
        <w:rPr>
          <w:position w:val="-5"/>
        </w:rPr>
        <w:pict w14:anchorId="1B9F8054">
          <v:shape id="_x0000_i1152"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D27996">
        <w:rPr>
          <w:position w:val="-5"/>
        </w:rPr>
        <w:pict w14:anchorId="510AE351">
          <v:shape id="_x0000_i1153"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D27996">
        <w:rPr>
          <w:position w:val="-5"/>
        </w:rPr>
        <w:pict w14:anchorId="29BF7B3C">
          <v:shape id="_x0000_i115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D27996">
        <w:rPr>
          <w:position w:val="-5"/>
        </w:rPr>
        <w:pict w14:anchorId="31E77A59">
          <v:shape id="_x0000_i1155"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D27996">
        <w:rPr>
          <w:position w:val="-5"/>
        </w:rPr>
        <w:pict w14:anchorId="184D8219">
          <v:shape id="_x0000_i1156"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D27996">
        <w:rPr>
          <w:position w:val="-5"/>
        </w:rPr>
        <w:pict w14:anchorId="7084C3C8">
          <v:shape id="_x0000_i1157"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D27996">
        <w:rPr>
          <w:position w:val="-5"/>
        </w:rPr>
        <w:pict w14:anchorId="3057D388">
          <v:shape id="_x0000_i1158"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2778" w:name="_MON_1587198493"/>
    <w:bookmarkEnd w:id="2778"/>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05pt;height:5in" o:ole="">
            <v:imagedata r:id="rId60" o:title=""/>
          </v:shape>
          <o:OLEObject Type="Embed" ProgID="Word.Picture.8" ShapeID="_x0000_i1159" DrawAspect="Content" ObjectID="_1732431211"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D27996">
        <w:rPr>
          <w:position w:val="-5"/>
        </w:rPr>
        <w:pict w14:anchorId="1BDA7141">
          <v:shape id="_x0000_i1160"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D27996">
        <w:rPr>
          <w:position w:val="-5"/>
        </w:rPr>
        <w:pict w14:anchorId="263784D6">
          <v:shape id="_x0000_i1161"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D27996">
        <w:rPr>
          <w:position w:val="-5"/>
        </w:rPr>
        <w:pict w14:anchorId="3AEFBE63">
          <v:shape id="_x0000_i1162" type="#_x0000_t75" style="width:5.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D27996">
        <w:rPr>
          <w:position w:val="-5"/>
        </w:rPr>
        <w:pict w14:anchorId="1A67C218">
          <v:shape id="_x0000_i1163" type="#_x0000_t75" style="width:5.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D27996">
        <w:rPr>
          <w:position w:val="-5"/>
        </w:rPr>
        <w:pict w14:anchorId="198DDC4D">
          <v:shape id="_x0000_i116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D27996">
        <w:rPr>
          <w:position w:val="-5"/>
        </w:rPr>
        <w:pict w14:anchorId="724937AF">
          <v:shape id="_x0000_i116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D27996">
        <w:rPr>
          <w:position w:val="-5"/>
        </w:rPr>
        <w:pict w14:anchorId="7DEA19E0">
          <v:shape id="_x0000_i1166" type="#_x0000_t75" style="width:8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D27996">
        <w:rPr>
          <w:position w:val="-5"/>
        </w:rPr>
        <w:pict w14:anchorId="18EF9665">
          <v:shape id="_x0000_i1167" type="#_x0000_t75" style="width:8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D27996">
        <w:rPr>
          <w:position w:val="-5"/>
        </w:rPr>
        <w:pict w14:anchorId="3A696973">
          <v:shape id="_x0000_i1168"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D27996">
        <w:rPr>
          <w:position w:val="-5"/>
        </w:rPr>
        <w:pict w14:anchorId="78FF2290">
          <v:shape id="_x0000_i1169"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D27996">
        <w:rPr>
          <w:position w:val="-5"/>
        </w:rPr>
        <w:pict w14:anchorId="6EDDDA95">
          <v:shape id="_x0000_i1170" type="#_x0000_t75" style="width: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D27996">
        <w:rPr>
          <w:position w:val="-5"/>
        </w:rPr>
        <w:pict w14:anchorId="5017721A">
          <v:shape id="_x0000_i1171" type="#_x0000_t75" style="width: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D27996">
        <w:rPr>
          <w:position w:val="-5"/>
        </w:rPr>
        <w:pict w14:anchorId="2E811F8C">
          <v:shape id="_x0000_i1172"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D27996">
        <w:rPr>
          <w:position w:val="-5"/>
        </w:rPr>
        <w:pict w14:anchorId="2AA3F801">
          <v:shape id="_x0000_i1173"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D27996">
        <w:rPr>
          <w:position w:val="-5"/>
        </w:rPr>
        <w:pict w14:anchorId="6F6E1667">
          <v:shape id="_x0000_i1174"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D27996">
        <w:rPr>
          <w:position w:val="-5"/>
        </w:rPr>
        <w:pict w14:anchorId="6D5E57AA">
          <v:shape id="_x0000_i1175"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D27996">
        <w:rPr>
          <w:position w:val="-5"/>
        </w:rPr>
        <w:pict w14:anchorId="5756047A">
          <v:shape id="_x0000_i1176" type="#_x0000_t75" style="width:4.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D27996">
        <w:rPr>
          <w:position w:val="-5"/>
        </w:rPr>
        <w:pict w14:anchorId="19F68F91">
          <v:shape id="_x0000_i1177" type="#_x0000_t75" style="width:4.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D27996">
        <w:rPr>
          <w:position w:val="-5"/>
        </w:rPr>
        <w:pict w14:anchorId="22EE7FF3">
          <v:shape id="_x0000_i1178"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D27996">
        <w:rPr>
          <w:position w:val="-5"/>
        </w:rPr>
        <w:pict w14:anchorId="32AF51B0">
          <v:shape id="_x0000_i1179"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D27996">
        <w:rPr>
          <w:position w:val="-5"/>
        </w:rPr>
        <w:pict w14:anchorId="0ADDA090">
          <v:shape id="_x0000_i1180" type="#_x0000_t75" style="width:4.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D27996">
        <w:rPr>
          <w:position w:val="-5"/>
        </w:rPr>
        <w:pict w14:anchorId="73655CB2">
          <v:shape id="_x0000_i1181" type="#_x0000_t75" style="width:4.3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27996">
        <w:rPr>
          <w:position w:val="-15"/>
        </w:rPr>
        <w:pict w14:anchorId="12A21533">
          <v:shape id="_x0000_i1182" type="#_x0000_t75" style="width:196.0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D27996">
        <w:rPr>
          <w:position w:val="-15"/>
        </w:rPr>
        <w:pict w14:anchorId="6F13F4CE">
          <v:shape id="_x0000_i1183" type="#_x0000_t75" style="width:196.0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D27996">
        <w:rPr>
          <w:position w:val="-5"/>
        </w:rPr>
        <w:pict w14:anchorId="6BA37446">
          <v:shape id="_x0000_i118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D27996">
        <w:rPr>
          <w:position w:val="-5"/>
        </w:rPr>
        <w:pict w14:anchorId="78B0A1EE">
          <v:shape id="_x0000_i118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D27996">
        <w:rPr>
          <w:position w:val="-5"/>
        </w:rPr>
        <w:pict w14:anchorId="2B411515">
          <v:shape id="_x0000_i1186" type="#_x0000_t75" style="width:3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D27996">
        <w:rPr>
          <w:position w:val="-5"/>
        </w:rPr>
        <w:pict w14:anchorId="7AD29693">
          <v:shape id="_x0000_i1187" type="#_x0000_t75" style="width:34.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D27996">
        <w:rPr>
          <w:position w:val="-5"/>
        </w:rPr>
        <w:pict w14:anchorId="7BE77E55">
          <v:shape id="_x0000_i1188"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D27996">
        <w:rPr>
          <w:position w:val="-5"/>
        </w:rPr>
        <w:pict w14:anchorId="7AE689AC">
          <v:shape id="_x0000_i1189" type="#_x0000_t75" style="width:1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D27996">
        <w:rPr>
          <w:position w:val="-5"/>
        </w:rPr>
        <w:pict w14:anchorId="793C82FE">
          <v:shape id="_x0000_i1190" type="#_x0000_t75" style="width:32.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D27996">
        <w:rPr>
          <w:position w:val="-5"/>
        </w:rPr>
        <w:pict w14:anchorId="217A3FB0">
          <v:shape id="_x0000_i1191" type="#_x0000_t75" style="width:32.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D27996">
        <w:rPr>
          <w:position w:val="-6"/>
        </w:rPr>
        <w:pict w14:anchorId="69EA0EB0">
          <v:shape id="_x0000_i1192"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D27996">
        <w:rPr>
          <w:position w:val="-6"/>
        </w:rPr>
        <w:pict w14:anchorId="53426847">
          <v:shape id="_x0000_i1193" type="#_x0000_t75" style="width:39.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D27996">
        <w:rPr>
          <w:position w:val="-5"/>
        </w:rPr>
        <w:pict w14:anchorId="35A74CAD">
          <v:shape id="_x0000_i119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D27996">
        <w:rPr>
          <w:position w:val="-5"/>
        </w:rPr>
        <w:pict w14:anchorId="6E355D5D">
          <v:shape id="_x0000_i119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27996">
        <w:rPr>
          <w:position w:val="-5"/>
        </w:rPr>
        <w:pict w14:anchorId="104BB4CB">
          <v:shape id="_x0000_i1196" type="#_x0000_t75" style="width:72.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D27996">
        <w:rPr>
          <w:position w:val="-5"/>
        </w:rPr>
        <w:pict w14:anchorId="43639AE6">
          <v:shape id="_x0000_i1197" type="#_x0000_t75" style="width:72.7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2779" w:name="_Toc37273320"/>
      <w:bookmarkStart w:id="2780" w:name="_Toc82536877"/>
      <w:bookmarkStart w:id="2781" w:name="_Toc58916168"/>
      <w:bookmarkStart w:id="2782" w:name="_Toc66694219"/>
      <w:bookmarkStart w:id="2783" w:name="_Toc53183456"/>
      <w:bookmarkStart w:id="2784" w:name="_Toc29811012"/>
      <w:bookmarkStart w:id="2785" w:name="_Toc21103163"/>
      <w:bookmarkStart w:id="2786" w:name="_Toc76544755"/>
      <w:bookmarkStart w:id="2787" w:name="_Toc45886411"/>
      <w:bookmarkStart w:id="2788" w:name="_Toc74916244"/>
      <w:bookmarkStart w:id="2789" w:name="_Toc58918349"/>
      <w:bookmarkStart w:id="2790" w:name="_Toc36636374"/>
      <w:bookmarkStart w:id="2791" w:name="_Toc76114869"/>
      <w:bookmarkStart w:id="2792" w:name="_Toc121818510"/>
      <w:bookmarkStart w:id="2793" w:name="_Toc121818734"/>
      <w:r>
        <w:rPr>
          <w:rFonts w:hint="eastAsia"/>
          <w:lang w:val="en-US" w:eastAsia="zh-CN"/>
        </w:rPr>
        <w:t>F</w:t>
      </w:r>
      <w:r>
        <w:rPr>
          <w:lang w:eastAsia="ja-JP"/>
        </w:rPr>
        <w:t>.7</w:t>
      </w:r>
      <w:r>
        <w:rPr>
          <w:lang w:eastAsia="ja-JP"/>
        </w:rPr>
        <w:tab/>
        <w:t>EVM</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893F948" w14:textId="77777777" w:rsidR="004D3FFD" w:rsidRDefault="00000000" w:rsidP="00D13A3B">
      <w:pPr>
        <w:pStyle w:val="Heading2"/>
        <w:rPr>
          <w:rFonts w:eastAsia="Osaka"/>
          <w:lang w:eastAsia="ja-JP"/>
        </w:rPr>
      </w:pPr>
      <w:bookmarkStart w:id="2794" w:name="_Toc13121"/>
      <w:bookmarkStart w:id="2795" w:name="_Toc66694220"/>
      <w:bookmarkStart w:id="2796" w:name="_Toc45886412"/>
      <w:bookmarkStart w:id="2797" w:name="_Toc76114870"/>
      <w:bookmarkStart w:id="2798" w:name="_Toc25869"/>
      <w:bookmarkStart w:id="2799" w:name="_Toc36636375"/>
      <w:bookmarkStart w:id="2800" w:name="_Toc82536878"/>
      <w:bookmarkStart w:id="2801" w:name="_Toc37273321"/>
      <w:bookmarkStart w:id="2802" w:name="_Toc58918350"/>
      <w:bookmarkStart w:id="2803" w:name="_Toc53183457"/>
      <w:bookmarkStart w:id="2804" w:name="_Toc74916245"/>
      <w:bookmarkStart w:id="2805" w:name="_Toc76544756"/>
      <w:bookmarkStart w:id="2806" w:name="_Toc58916169"/>
      <w:bookmarkStart w:id="2807" w:name="_Toc29811013"/>
      <w:bookmarkStart w:id="2808" w:name="_Toc121818511"/>
      <w:bookmarkStart w:id="2809" w:name="_Toc121818735"/>
      <w:r>
        <w:rPr>
          <w:rFonts w:eastAsia="SimSun" w:hint="eastAsia"/>
          <w:lang w:val="en-US" w:eastAsia="zh-CN"/>
        </w:rPr>
        <w:t>F</w:t>
      </w:r>
      <w:r>
        <w:rPr>
          <w:rFonts w:eastAsia="Osaka"/>
          <w:lang w:eastAsia="ja-JP"/>
        </w:rPr>
        <w:t>.7.0</w:t>
      </w:r>
      <w:r>
        <w:rPr>
          <w:rFonts w:eastAsia="Osaka"/>
          <w:lang w:eastAsia="ja-JP"/>
        </w:rPr>
        <w:tab/>
        <w:t>General</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6"/>
        </w:rPr>
        <w:pict w14:anchorId="5F3A4A83">
          <v:shape id="_x0000_i1198"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6"/>
        </w:rPr>
        <w:pict w14:anchorId="5A495F13">
          <v:shape id="_x0000_i1199"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D27996">
        <w:rPr>
          <w:rFonts w:eastAsia="Osaka"/>
          <w:position w:val="-5"/>
        </w:rPr>
        <w:pict w14:anchorId="4BD153CA">
          <v:shape id="_x0000_i1200"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D27996">
        <w:rPr>
          <w:rFonts w:eastAsia="Osaka"/>
          <w:position w:val="-5"/>
        </w:rPr>
        <w:pict w14:anchorId="388837D6">
          <v:shape id="_x0000_i1201"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27996">
        <w:rPr>
          <w:position w:val="-5"/>
        </w:rPr>
        <w:pict w14:anchorId="5CD2E335">
          <v:shape id="_x0000_i1202"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D27996">
        <w:rPr>
          <w:position w:val="-5"/>
        </w:rPr>
        <w:pict w14:anchorId="2163599F">
          <v:shape id="_x0000_i1203"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D27996">
        <w:rPr>
          <w:position w:val="-5"/>
        </w:rPr>
        <w:pict w14:anchorId="7B71FBC7">
          <v:shape id="_x0000_i1204"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D27996">
        <w:rPr>
          <w:position w:val="-5"/>
        </w:rPr>
        <w:pict w14:anchorId="5ED50B62">
          <v:shape id="_x0000_i1205"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D27996">
        <w:rPr>
          <w:position w:val="-5"/>
        </w:rPr>
        <w:pict w14:anchorId="2E22A5D0">
          <v:shape id="_x0000_i1206" type="#_x0000_t75" style="width:25.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D27996">
        <w:rPr>
          <w:position w:val="-5"/>
        </w:rPr>
        <w:pict w14:anchorId="023FF608">
          <v:shape id="_x0000_i1207" type="#_x0000_t75" style="width:25.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27996">
        <w:rPr>
          <w:position w:val="-26"/>
        </w:rPr>
        <w:pict w14:anchorId="6ACE3FBC">
          <v:shape id="_x0000_i1208" type="#_x0000_t75" style="width:142.55pt;height:3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D27996">
        <w:rPr>
          <w:position w:val="-26"/>
        </w:rPr>
        <w:pict w14:anchorId="056FFD4C">
          <v:shape id="_x0000_i1209" type="#_x0000_t75" style="width:142.55pt;height:3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27996">
        <w:rPr>
          <w:position w:val="-5"/>
        </w:rPr>
        <w:pict w14:anchorId="345509AD">
          <v:shape id="_x0000_i1210"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D27996">
        <w:rPr>
          <w:position w:val="-5"/>
        </w:rPr>
        <w:pict w14:anchorId="3D610D1C">
          <v:shape id="_x0000_i1211" type="#_x0000_t75" style="width:18.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D27996">
        <w:rPr>
          <w:position w:val="-5"/>
        </w:rPr>
        <w:pict w14:anchorId="4F40CE27">
          <v:shape id="_x0000_i1212" type="#_x0000_t75" style="width:25.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D27996">
        <w:rPr>
          <w:position w:val="-5"/>
        </w:rPr>
        <w:pict w14:anchorId="043185FD">
          <v:shape id="_x0000_i1213" type="#_x0000_t75" style="width:25.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27996">
        <w:rPr>
          <w:position w:val="-6"/>
        </w:rPr>
        <w:pict w14:anchorId="7AEDE9E3">
          <v:shape id="_x0000_i1214"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D27996">
        <w:rPr>
          <w:position w:val="-6"/>
        </w:rPr>
        <w:pict w14:anchorId="1432A566">
          <v:shape id="_x0000_i1215"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2810" w:name="_Toc76114872"/>
      <w:bookmarkStart w:id="2811" w:name="_Toc58918352"/>
      <w:bookmarkStart w:id="2812" w:name="_Toc66694222"/>
      <w:bookmarkStart w:id="2813" w:name="_Toc29811015"/>
      <w:bookmarkStart w:id="2814" w:name="_Toc74916247"/>
      <w:bookmarkStart w:id="2815" w:name="_Toc58916171"/>
      <w:bookmarkStart w:id="2816" w:name="_Toc21103165"/>
      <w:bookmarkStart w:id="2817" w:name="_Toc82536880"/>
      <w:bookmarkStart w:id="2818" w:name="_Toc45886414"/>
      <w:bookmarkStart w:id="2819" w:name="_Toc36636377"/>
      <w:bookmarkStart w:id="2820" w:name="_Toc53183459"/>
      <w:bookmarkStart w:id="2821" w:name="_Toc37273323"/>
      <w:bookmarkStart w:id="2822" w:name="_Toc76544758"/>
      <w:bookmarkStart w:id="2823" w:name="_Toc121818512"/>
      <w:bookmarkStart w:id="2824" w:name="_Toc121818736"/>
      <w:r>
        <w:rPr>
          <w:rFonts w:hint="eastAsia"/>
          <w:lang w:val="en-US" w:eastAsia="zh-CN"/>
        </w:rPr>
        <w:t>F</w:t>
      </w:r>
      <w:r>
        <w:rPr>
          <w:lang w:eastAsia="ja-JP"/>
        </w:rPr>
        <w:t>.7.1</w:t>
      </w:r>
      <w:r>
        <w:rPr>
          <w:lang w:eastAsia="ja-JP"/>
        </w:rPr>
        <w:tab/>
        <w:t>Averaged EVM</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D27996">
        <w:rPr>
          <w:rFonts w:eastAsia="SimSun"/>
          <w:position w:val="-5"/>
        </w:rPr>
        <w:pict w14:anchorId="75FFFE50">
          <v:shape id="_x0000_i1216" type="#_x0000_t75" style="width:2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D27996">
        <w:rPr>
          <w:rFonts w:eastAsia="SimSun"/>
          <w:position w:val="-5"/>
        </w:rPr>
        <w:pict w14:anchorId="78CC2F1B">
          <v:shape id="_x0000_i1217" type="#_x0000_t75" style="width:2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D27996">
        <w:rPr>
          <w:rFonts w:eastAsia="SimSun"/>
          <w:position w:val="-5"/>
        </w:rPr>
        <w:pict w14:anchorId="4C381C50">
          <v:shape id="_x0000_i1218" type="#_x0000_t75" style="width:2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D27996">
        <w:rPr>
          <w:rFonts w:eastAsia="SimSun"/>
          <w:position w:val="-5"/>
        </w:rPr>
        <w:pict w14:anchorId="1FA30C7F">
          <v:shape id="_x0000_i1219" type="#_x0000_t75" style="width:2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D27996">
        <w:rPr>
          <w:rFonts w:eastAsia="SimSun"/>
          <w:position w:val="-5"/>
        </w:rPr>
        <w:pict w14:anchorId="4D231909">
          <v:shape id="_x0000_i1220"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D27996">
        <w:rPr>
          <w:rFonts w:eastAsia="SimSun"/>
          <w:position w:val="-5"/>
        </w:rPr>
        <w:pict w14:anchorId="56845140">
          <v:shape id="_x0000_i1221"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D27996">
        <w:rPr>
          <w:rFonts w:eastAsia="Osaka"/>
          <w:position w:val="-5"/>
        </w:rPr>
        <w:pict w14:anchorId="2D2DDC11">
          <v:shape id="_x0000_i1222"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D27996">
        <w:rPr>
          <w:rFonts w:eastAsia="Osaka"/>
          <w:position w:val="-5"/>
        </w:rPr>
        <w:pict w14:anchorId="53604D85">
          <v:shape id="_x0000_i1223"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D27996">
        <w:rPr>
          <w:position w:val="-5"/>
        </w:rPr>
        <w:pict w14:anchorId="308ABCE3">
          <v:shape id="_x0000_i1224"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D27996">
        <w:rPr>
          <w:position w:val="-5"/>
        </w:rPr>
        <w:pict w14:anchorId="557D1493">
          <v:shape id="_x0000_i1225"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D27996">
        <w:rPr>
          <w:position w:val="-32"/>
        </w:rPr>
        <w:pict w14:anchorId="3A8B2983">
          <v:shape id="_x0000_i1226" type="#_x0000_t75" style="width:171.1pt;height:3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D27996">
        <w:rPr>
          <w:position w:val="-32"/>
        </w:rPr>
        <w:pict w14:anchorId="07C465D4">
          <v:shape id="_x0000_i1227" type="#_x0000_t75" style="width:171.1pt;height:3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D27996">
        <w:rPr>
          <w:position w:val="-5"/>
        </w:rPr>
        <w:pict w14:anchorId="14832453">
          <v:shape id="_x0000_i1228" type="#_x0000_t75" style="width:10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D27996">
        <w:rPr>
          <w:position w:val="-5"/>
        </w:rPr>
        <w:pict w14:anchorId="0615415F">
          <v:shape id="_x0000_i1229" type="#_x0000_t75" style="width:10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D27996">
        <w:rPr>
          <w:position w:val="-5"/>
        </w:rPr>
        <w:pict w14:anchorId="78799C58">
          <v:shape id="_x0000_i1230"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D27996">
        <w:rPr>
          <w:position w:val="-5"/>
        </w:rPr>
        <w:pict w14:anchorId="6C6FDD11">
          <v:shape id="_x0000_i1231"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D27996">
        <w:rPr>
          <w:position w:val="-5"/>
        </w:rPr>
        <w:pict w14:anchorId="1A80D42F">
          <v:shape id="_x0000_i1232"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D27996">
        <w:rPr>
          <w:position w:val="-5"/>
        </w:rPr>
        <w:pict w14:anchorId="5B58BE0E">
          <v:shape id="_x0000_i1233" type="#_x0000_t75" style="width:37.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D27996">
        <w:rPr>
          <w:position w:val="-6"/>
        </w:rPr>
        <w:pict w14:anchorId="767FF4A7">
          <v:shape id="_x0000_i1234" type="#_x0000_t75" style="width:4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D27996">
        <w:rPr>
          <w:position w:val="-6"/>
        </w:rPr>
        <w:pict w14:anchorId="25D99525">
          <v:shape id="_x0000_i1235" type="#_x0000_t75" style="width:4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D27996">
        <w:rPr>
          <w:position w:val="-5"/>
        </w:rPr>
        <w:pict w14:anchorId="273B6444">
          <v:shape id="_x0000_i1236"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D27996">
        <w:rPr>
          <w:position w:val="-5"/>
        </w:rPr>
        <w:pict w14:anchorId="2C82448B">
          <v:shape id="_x0000_i1237" type="#_x0000_t75" style="width:29.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D27996">
        <w:rPr>
          <w:position w:val="-6"/>
        </w:rPr>
        <w:pict w14:anchorId="1C8C590C">
          <v:shape id="_x0000_i1238" type="#_x0000_t75" style="width:4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D27996">
        <w:rPr>
          <w:position w:val="-6"/>
        </w:rPr>
        <w:pict w14:anchorId="4F40DEF3">
          <v:shape id="_x0000_i1239" type="#_x0000_t75" style="width:43.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D27996">
        <w:rPr>
          <w:position w:val="-5"/>
        </w:rPr>
        <w:pict w14:anchorId="06B5F5F5">
          <v:shape id="_x0000_i1240"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D27996">
        <w:rPr>
          <w:position w:val="-5"/>
        </w:rPr>
        <w:pict w14:anchorId="0DA97E24">
          <v:shape id="_x0000_i1241"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D27996">
        <w:rPr>
          <w:position w:val="-5"/>
        </w:rPr>
        <w:pict w14:anchorId="3A58DF27">
          <v:shape id="_x0000_i1242"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D27996">
        <w:rPr>
          <w:position w:val="-5"/>
        </w:rPr>
        <w:pict w14:anchorId="7E75BE38">
          <v:shape id="_x0000_i1243"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D27996">
        <w:rPr>
          <w:position w:val="-5"/>
        </w:rPr>
        <w:pict w14:anchorId="060F6F7F">
          <v:shape id="_x0000_i1244"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D27996">
        <w:rPr>
          <w:position w:val="-5"/>
        </w:rPr>
        <w:pict w14:anchorId="19350613">
          <v:shape id="_x0000_i1245" type="#_x0000_t75" style="width:5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D27996">
        <w:rPr>
          <w:position w:val="-12"/>
        </w:rPr>
        <w:pict w14:anchorId="2236BD74">
          <v:shape id="_x0000_i1246" type="#_x0000_t75" style="width:164.65pt;height:1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D27996">
        <w:rPr>
          <w:position w:val="-12"/>
        </w:rPr>
        <w:pict w14:anchorId="290EC79C">
          <v:shape id="_x0000_i1247" type="#_x0000_t75" style="width:163.95pt;height:1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D27996">
        <w:rPr>
          <w:position w:val="-5"/>
        </w:rPr>
        <w:pict w14:anchorId="370C758D">
          <v:shape id="_x0000_i1248"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D27996">
        <w:rPr>
          <w:position w:val="-5"/>
        </w:rPr>
        <w:pict w14:anchorId="74067FCE">
          <v:shape id="_x0000_i1249" type="#_x0000_t75" style="width:14.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D27996">
        <w:rPr>
          <w:position w:val="-6"/>
        </w:rPr>
        <w:pict w14:anchorId="3861FD05">
          <v:shape id="_x0000_i1250" type="#_x0000_t75" style="width:29.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D27996">
        <w:rPr>
          <w:position w:val="-6"/>
        </w:rPr>
        <w:pict w14:anchorId="223473F9">
          <v:shape id="_x0000_i1251" type="#_x0000_t75" style="width:29.2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27996">
        <w:rPr>
          <w:position w:val="-15"/>
        </w:rPr>
        <w:pict w14:anchorId="5151D20D">
          <v:shape id="_x0000_i1252" type="#_x0000_t75" style="width:80.5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D27996">
        <w:rPr>
          <w:position w:val="-15"/>
        </w:rPr>
        <w:pict w14:anchorId="4AF41836">
          <v:shape id="_x0000_i1253" type="#_x0000_t75" style="width:80.5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D27996">
        <w:rPr>
          <w:position w:val="-5"/>
        </w:rPr>
        <w:pict w14:anchorId="1151A124">
          <v:shape id="_x0000_i1254"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D27996">
        <w:rPr>
          <w:position w:val="-5"/>
        </w:rPr>
        <w:pict w14:anchorId="039FAD89">
          <v:shape id="_x0000_i1255"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D27996">
        <w:rPr>
          <w:position w:val="-5"/>
        </w:rPr>
        <w:pict w14:anchorId="1FD110E0">
          <v:shape id="_x0000_i1256"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D27996">
        <w:rPr>
          <w:position w:val="-5"/>
        </w:rPr>
        <w:pict w14:anchorId="32812C61">
          <v:shape id="_x0000_i125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D27996">
        <w:rPr>
          <w:position w:val="-18"/>
        </w:rPr>
        <w:pict w14:anchorId="20905843">
          <v:shape id="_x0000_i1258" type="#_x0000_t75" style="width:154pt;height:2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D27996">
        <w:rPr>
          <w:position w:val="-18"/>
        </w:rPr>
        <w:pict w14:anchorId="5C96BFB4">
          <v:shape id="_x0000_i1259" type="#_x0000_t75" style="width:154pt;height:2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D27996">
        <w:rPr>
          <w:position w:val="-5"/>
        </w:rPr>
        <w:pict w14:anchorId="1E455387">
          <v:shape id="_x0000_i1260"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D27996">
        <w:rPr>
          <w:position w:val="-5"/>
        </w:rPr>
        <w:pict w14:anchorId="64A23489">
          <v:shape id="_x0000_i1261" type="#_x0000_t75" style="width:2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2825" w:name="_Toc89953120"/>
      <w:bookmarkStart w:id="2826" w:name="_Toc45886361"/>
      <w:bookmarkStart w:id="2827" w:name="_Toc74916194"/>
      <w:bookmarkStart w:id="2828" w:name="_Toc106207092"/>
      <w:bookmarkStart w:id="2829" w:name="_Toc37273271"/>
      <w:bookmarkStart w:id="2830" w:name="_Toc58916118"/>
      <w:bookmarkStart w:id="2831" w:name="_Toc82536827"/>
      <w:bookmarkStart w:id="2832" w:name="_Toc58918299"/>
      <w:bookmarkStart w:id="2833" w:name="_Toc66694169"/>
      <w:bookmarkStart w:id="2834" w:name="_Toc36636325"/>
      <w:bookmarkStart w:id="2835" w:name="_Toc99703300"/>
      <w:bookmarkStart w:id="2836" w:name="_Toc29810964"/>
      <w:bookmarkStart w:id="2837" w:name="_Toc53183406"/>
      <w:bookmarkStart w:id="2838" w:name="_Toc98766937"/>
      <w:bookmarkStart w:id="2839" w:name="_Toc21103115"/>
      <w:bookmarkStart w:id="2840" w:name="_Toc76544705"/>
      <w:bookmarkStart w:id="2841" w:name="_Toc76114819"/>
      <w:bookmarkStart w:id="2842" w:name="_Toc121818513"/>
      <w:bookmarkStart w:id="2843" w:name="_Toc121818737"/>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2844" w:name="_Toc45886362"/>
      <w:bookmarkStart w:id="2845" w:name="_Toc99703301"/>
      <w:bookmarkStart w:id="2846" w:name="_Toc37273272"/>
      <w:bookmarkStart w:id="2847" w:name="_Toc89953121"/>
      <w:bookmarkStart w:id="2848" w:name="_Toc66694170"/>
      <w:bookmarkStart w:id="2849" w:name="_Toc106207093"/>
      <w:bookmarkStart w:id="2850" w:name="_Toc98766938"/>
      <w:bookmarkStart w:id="2851" w:name="_Toc76544706"/>
      <w:bookmarkStart w:id="2852" w:name="_Toc53183407"/>
      <w:bookmarkStart w:id="2853" w:name="_Toc21103116"/>
      <w:bookmarkStart w:id="2854" w:name="_Toc76114820"/>
      <w:bookmarkStart w:id="2855" w:name="_Toc82536828"/>
      <w:bookmarkStart w:id="2856" w:name="_Toc58918300"/>
      <w:bookmarkStart w:id="2857" w:name="_Toc74916195"/>
      <w:bookmarkStart w:id="2858" w:name="_Toc29810965"/>
      <w:bookmarkStart w:id="2859" w:name="_Toc36636326"/>
      <w:bookmarkStart w:id="2860" w:name="_Toc58916119"/>
      <w:bookmarkStart w:id="2861" w:name="_Toc121818514"/>
      <w:bookmarkStart w:id="2862" w:name="_Toc121818738"/>
      <w:r>
        <w:rPr>
          <w:rFonts w:eastAsia="SimSun" w:hint="eastAsia"/>
          <w:lang w:val="en-US" w:eastAsia="zh-CN"/>
        </w:rPr>
        <w:t>G</w:t>
      </w:r>
      <w:r>
        <w:rPr>
          <w:lang w:eastAsia="ja-JP"/>
        </w:rPr>
        <w:t>.1</w:t>
      </w:r>
      <w:r>
        <w:rPr>
          <w:lang w:eastAsia="ja-JP"/>
        </w:rPr>
        <w:tab/>
        <w:t>General</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2863" w:name="_Toc99703302"/>
      <w:bookmarkStart w:id="2864" w:name="_Toc74916196"/>
      <w:bookmarkStart w:id="2865" w:name="_Toc58918301"/>
      <w:bookmarkStart w:id="2866" w:name="_Toc82536829"/>
      <w:bookmarkStart w:id="2867" w:name="_Toc98766939"/>
      <w:bookmarkStart w:id="2868" w:name="_Toc66694171"/>
      <w:bookmarkStart w:id="2869" w:name="_Toc36636327"/>
      <w:bookmarkStart w:id="2870" w:name="_Toc29810966"/>
      <w:bookmarkStart w:id="2871" w:name="_Toc37273273"/>
      <w:bookmarkStart w:id="2872" w:name="_Toc106207094"/>
      <w:bookmarkStart w:id="2873" w:name="_Toc76544707"/>
      <w:bookmarkStart w:id="2874" w:name="_Toc45886363"/>
      <w:bookmarkStart w:id="2875" w:name="_Toc89953122"/>
      <w:bookmarkStart w:id="2876" w:name="_Toc76114821"/>
      <w:bookmarkStart w:id="2877" w:name="_Toc21103117"/>
      <w:bookmarkStart w:id="2878" w:name="_Toc53183408"/>
      <w:bookmarkStart w:id="2879" w:name="_Toc58916120"/>
      <w:bookmarkStart w:id="2880" w:name="_Toc121818515"/>
      <w:bookmarkStart w:id="2881" w:name="_Toc121818739"/>
      <w:r>
        <w:rPr>
          <w:rFonts w:eastAsia="SimSun" w:hint="eastAsia"/>
          <w:lang w:eastAsia="zh-CN"/>
        </w:rPr>
        <w:t>G</w:t>
      </w:r>
      <w:r>
        <w:rPr>
          <w:lang w:eastAsia="ja-JP"/>
        </w:rPr>
        <w:t>.2</w:t>
      </w:r>
      <w:r>
        <w:rPr>
          <w:lang w:eastAsia="ja-JP"/>
        </w:rPr>
        <w:tab/>
        <w:t>Spherical equal angle grid</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20A09BAF" w14:textId="77777777" w:rsidR="004D3FFD" w:rsidRDefault="00000000" w:rsidP="004E61AE">
      <w:pPr>
        <w:pStyle w:val="Heading2"/>
        <w:rPr>
          <w:lang w:eastAsia="ja-JP"/>
        </w:rPr>
      </w:pPr>
      <w:bookmarkStart w:id="2882" w:name="_Toc36636328"/>
      <w:bookmarkStart w:id="2883" w:name="_Toc21103118"/>
      <w:bookmarkStart w:id="2884" w:name="_Toc76544708"/>
      <w:bookmarkStart w:id="2885" w:name="_Toc89953123"/>
      <w:bookmarkStart w:id="2886" w:name="_Toc99703303"/>
      <w:bookmarkStart w:id="2887" w:name="_Toc53183409"/>
      <w:bookmarkStart w:id="2888" w:name="_Toc37273274"/>
      <w:bookmarkStart w:id="2889" w:name="_Toc58916121"/>
      <w:bookmarkStart w:id="2890" w:name="_Toc58918302"/>
      <w:bookmarkStart w:id="2891" w:name="_Toc45886364"/>
      <w:bookmarkStart w:id="2892" w:name="_Toc66694172"/>
      <w:bookmarkStart w:id="2893" w:name="_Toc82536830"/>
      <w:bookmarkStart w:id="2894" w:name="_Toc76114822"/>
      <w:bookmarkStart w:id="2895" w:name="_Toc98766940"/>
      <w:bookmarkStart w:id="2896" w:name="_Toc74916197"/>
      <w:bookmarkStart w:id="2897" w:name="_Toc106207095"/>
      <w:bookmarkStart w:id="2898" w:name="_Toc29810967"/>
      <w:bookmarkStart w:id="2899" w:name="_Toc121818516"/>
      <w:bookmarkStart w:id="2900" w:name="_Toc121818740"/>
      <w:r>
        <w:rPr>
          <w:rFonts w:hint="eastAsia"/>
          <w:lang w:eastAsia="zh-CN"/>
        </w:rPr>
        <w:t>G.2.</w:t>
      </w:r>
      <w:r>
        <w:rPr>
          <w:lang w:eastAsia="zh-CN"/>
        </w:rPr>
        <w:t>1</w:t>
      </w:r>
      <w:r>
        <w:tab/>
        <w:t>General</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2901" w:name="_Toc29810968"/>
      <w:bookmarkStart w:id="2902" w:name="_Toc82536831"/>
      <w:bookmarkStart w:id="2903" w:name="_Toc37273275"/>
      <w:bookmarkStart w:id="2904" w:name="_Toc66694173"/>
      <w:bookmarkStart w:id="2905" w:name="_Toc99703304"/>
      <w:bookmarkStart w:id="2906" w:name="_Toc74916198"/>
      <w:bookmarkStart w:id="2907" w:name="_Toc53183410"/>
      <w:bookmarkStart w:id="2908" w:name="_Toc45886365"/>
      <w:bookmarkStart w:id="2909" w:name="_Toc21103119"/>
      <w:bookmarkStart w:id="2910" w:name="_Toc76114823"/>
      <w:bookmarkStart w:id="2911" w:name="_Toc89953124"/>
      <w:bookmarkStart w:id="2912" w:name="_Toc58918303"/>
      <w:bookmarkStart w:id="2913" w:name="_Toc98766941"/>
      <w:bookmarkStart w:id="2914" w:name="_Toc106207096"/>
      <w:bookmarkStart w:id="2915" w:name="_Toc76544709"/>
      <w:bookmarkStart w:id="2916" w:name="_Toc36636329"/>
      <w:bookmarkStart w:id="2917" w:name="_Toc58916122"/>
      <w:bookmarkStart w:id="2918" w:name="_Toc121818517"/>
      <w:bookmarkStart w:id="2919" w:name="_Toc121818741"/>
      <w:r>
        <w:rPr>
          <w:rFonts w:hint="eastAsia"/>
          <w:lang w:eastAsia="zh-CN"/>
        </w:rPr>
        <w:t>G.2.2</w:t>
      </w:r>
      <w:r>
        <w:tab/>
        <w:t>Reference angular step criteria</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7pt;height:15.7pt" o:ole="">
            <v:imagedata r:id="rId100" o:title=""/>
          </v:shape>
          <o:OLEObject Type="Embed" ProgID="Equation.3" ShapeID="_x0000_i1262" DrawAspect="Content" ObjectID="_1732431212"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2920" w:name="_Toc29810969"/>
      <w:bookmarkStart w:id="2921" w:name="_Toc76544710"/>
      <w:bookmarkStart w:id="2922" w:name="_Toc76114824"/>
      <w:bookmarkStart w:id="2923" w:name="_Toc45886366"/>
      <w:bookmarkStart w:id="2924" w:name="_Toc82536832"/>
      <w:bookmarkStart w:id="2925" w:name="_Toc74916199"/>
      <w:bookmarkStart w:id="2926" w:name="_Toc58918304"/>
      <w:bookmarkStart w:id="2927" w:name="_Toc37273276"/>
      <w:bookmarkStart w:id="2928" w:name="_Toc106207097"/>
      <w:bookmarkStart w:id="2929" w:name="_Toc98766942"/>
      <w:bookmarkStart w:id="2930" w:name="_Toc58916123"/>
      <w:bookmarkStart w:id="2931" w:name="_Toc53183411"/>
      <w:bookmarkStart w:id="2932" w:name="_Toc66694174"/>
      <w:bookmarkStart w:id="2933" w:name="_Toc89953125"/>
      <w:bookmarkStart w:id="2934" w:name="_Toc99703305"/>
      <w:bookmarkStart w:id="2935" w:name="_Toc36636330"/>
      <w:bookmarkStart w:id="2936" w:name="_Toc21103120"/>
      <w:bookmarkStart w:id="2937" w:name="_Toc121818518"/>
      <w:bookmarkStart w:id="2938" w:name="_Toc121818742"/>
      <w:r>
        <w:rPr>
          <w:rFonts w:eastAsia="SimSun" w:hint="eastAsia"/>
          <w:lang w:eastAsia="zh-CN"/>
        </w:rPr>
        <w:t>G</w:t>
      </w:r>
      <w:r>
        <w:rPr>
          <w:lang w:eastAsia="ja-JP"/>
        </w:rPr>
        <w:t>.3</w:t>
      </w:r>
      <w:r>
        <w:rPr>
          <w:lang w:eastAsia="ja-JP"/>
        </w:rPr>
        <w:tab/>
        <w:t>Spherical equal area grid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924215" w:rsidP="00924215">
      <w:pPr>
        <w:pStyle w:val="EQ"/>
        <w:rPr>
          <w:lang w:eastAsia="ja-JP"/>
        </w:rPr>
      </w:pPr>
      <m:oMathPara>
        <m:oMath>
          <m:r>
            <w:rPr>
              <w:rFonts w:ascii="Cambria Math" w:hAnsi="Cambria Math"/>
              <w:lang w:eastAsia="ja-JP"/>
            </w:rPr>
            <w:lastRenderedPageBreak/>
            <w:tab/>
          </m:r>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sidR="00000000">
        <w:rPr>
          <w:rFonts w:eastAsia="SimSun"/>
          <w:lang w:eastAsia="ja-JP"/>
        </w:rPr>
        <w:object w:dxaOrig="1548" w:dyaOrig="724" w14:anchorId="68D61AA4">
          <v:shape id="_x0000_i1263" type="#_x0000_t75" style="width:77.7pt;height:35.65pt" o:ole="">
            <v:imagedata r:id="rId103" o:title=""/>
          </v:shape>
          <o:OLEObject Type="Embed" ProgID="Equation.3" ShapeID="_x0000_i1263" DrawAspect="Content" ObjectID="_1732431213"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2939" w:name="_Toc29810970"/>
      <w:bookmarkStart w:id="2940" w:name="_Toc99703306"/>
      <w:bookmarkStart w:id="2941" w:name="_Toc53183412"/>
      <w:bookmarkStart w:id="2942" w:name="_Toc98766943"/>
      <w:bookmarkStart w:id="2943" w:name="_Toc89953126"/>
      <w:bookmarkStart w:id="2944" w:name="_Toc76544711"/>
      <w:bookmarkStart w:id="2945" w:name="_Toc106207098"/>
      <w:bookmarkStart w:id="2946" w:name="_Toc76114825"/>
      <w:bookmarkStart w:id="2947" w:name="_Toc74916200"/>
      <w:bookmarkStart w:id="2948" w:name="_Toc36636331"/>
      <w:bookmarkStart w:id="2949" w:name="_Toc58918305"/>
      <w:bookmarkStart w:id="2950" w:name="_Toc82536833"/>
      <w:bookmarkStart w:id="2951" w:name="_Toc58916124"/>
      <w:bookmarkStart w:id="2952" w:name="_Toc45886367"/>
      <w:bookmarkStart w:id="2953" w:name="_Toc37273277"/>
      <w:bookmarkStart w:id="2954" w:name="_Toc21103121"/>
      <w:bookmarkStart w:id="2955" w:name="_Toc66694175"/>
      <w:bookmarkStart w:id="2956" w:name="_Toc121818519"/>
      <w:bookmarkStart w:id="2957" w:name="_Toc121818743"/>
      <w:r>
        <w:rPr>
          <w:rFonts w:eastAsia="SimSun" w:hint="eastAsia"/>
          <w:lang w:eastAsia="zh-CN"/>
        </w:rPr>
        <w:t>G</w:t>
      </w:r>
      <w:r>
        <w:rPr>
          <w:lang w:eastAsia="ja-JP"/>
        </w:rPr>
        <w:t>.4</w:t>
      </w:r>
      <w:r>
        <w:rPr>
          <w:lang w:eastAsia="ja-JP"/>
        </w:rPr>
        <w:tab/>
        <w:t>Spherical Fibonacci grid</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sidR="00000000">
        <w:rPr>
          <w:rFonts w:eastAsia="SimSun"/>
          <w:lang w:eastAsia="ja-JP"/>
        </w:rPr>
        <w:object w:dxaOrig="1548" w:dyaOrig="724" w14:anchorId="78C8EA94">
          <v:shape id="_x0000_i1264" type="#_x0000_t75" style="width:77.7pt;height:35.65pt" o:ole="">
            <v:imagedata r:id="rId103" o:title=""/>
          </v:shape>
          <o:OLEObject Type="Embed" ProgID="Equation.3" ShapeID="_x0000_i1264" DrawAspect="Content" ObjectID="_1732431214"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2958" w:name="_Toc45886368"/>
      <w:bookmarkStart w:id="2959" w:name="_Toc37273278"/>
      <w:bookmarkStart w:id="2960" w:name="_Toc99703307"/>
      <w:bookmarkStart w:id="2961" w:name="_Toc21103122"/>
      <w:bookmarkStart w:id="2962" w:name="_Toc89953127"/>
      <w:bookmarkStart w:id="2963" w:name="_Toc58918306"/>
      <w:bookmarkStart w:id="2964" w:name="_Toc74916201"/>
      <w:bookmarkStart w:id="2965" w:name="_Toc106207099"/>
      <w:bookmarkStart w:id="2966" w:name="_Toc36636332"/>
      <w:bookmarkStart w:id="2967" w:name="_Toc66694176"/>
      <w:bookmarkStart w:id="2968" w:name="_Toc98766944"/>
      <w:bookmarkStart w:id="2969" w:name="_Toc76114826"/>
      <w:bookmarkStart w:id="2970" w:name="_Toc58916125"/>
      <w:bookmarkStart w:id="2971" w:name="_Toc29810971"/>
      <w:bookmarkStart w:id="2972" w:name="_Toc53183413"/>
      <w:bookmarkStart w:id="2973" w:name="_Toc76544712"/>
      <w:bookmarkStart w:id="2974" w:name="_Toc82536834"/>
      <w:bookmarkStart w:id="2975" w:name="_Toc121818520"/>
      <w:bookmarkStart w:id="2976" w:name="_Toc121818744"/>
      <w:r>
        <w:rPr>
          <w:rFonts w:eastAsia="SimSun" w:hint="eastAsia"/>
          <w:lang w:eastAsia="zh-CN"/>
        </w:rPr>
        <w:t>G</w:t>
      </w:r>
      <w:r>
        <w:rPr>
          <w:lang w:eastAsia="ja-JP"/>
        </w:rPr>
        <w:t>.5</w:t>
      </w:r>
      <w:r>
        <w:rPr>
          <w:lang w:eastAsia="ja-JP"/>
        </w:rPr>
        <w:tab/>
        <w:t>Orthogonal cut grid</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0B54846" w14:textId="77777777" w:rsidR="004D3FFD" w:rsidRDefault="00000000" w:rsidP="004E61AE">
      <w:pPr>
        <w:pStyle w:val="Heading2"/>
        <w:rPr>
          <w:lang w:eastAsia="ja-JP"/>
        </w:rPr>
      </w:pPr>
      <w:bookmarkStart w:id="2977" w:name="_Toc74916202"/>
      <w:bookmarkStart w:id="2978" w:name="_Toc99703308"/>
      <w:bookmarkStart w:id="2979" w:name="_Toc45886369"/>
      <w:bookmarkStart w:id="2980" w:name="_Toc82536835"/>
      <w:bookmarkStart w:id="2981" w:name="_Toc106207100"/>
      <w:bookmarkStart w:id="2982" w:name="_Toc37273279"/>
      <w:bookmarkStart w:id="2983" w:name="_Toc98766945"/>
      <w:bookmarkStart w:id="2984" w:name="_Toc58918307"/>
      <w:bookmarkStart w:id="2985" w:name="_Toc58916126"/>
      <w:bookmarkStart w:id="2986" w:name="_Toc36636333"/>
      <w:bookmarkStart w:id="2987" w:name="_Toc89953128"/>
      <w:bookmarkStart w:id="2988" w:name="_Toc76114827"/>
      <w:bookmarkStart w:id="2989" w:name="_Toc66694177"/>
      <w:bookmarkStart w:id="2990" w:name="_Toc21103123"/>
      <w:bookmarkStart w:id="2991" w:name="_Toc29810972"/>
      <w:bookmarkStart w:id="2992" w:name="_Toc76544713"/>
      <w:bookmarkStart w:id="2993" w:name="_Toc53183414"/>
      <w:bookmarkStart w:id="2994" w:name="_Toc121818521"/>
      <w:bookmarkStart w:id="2995" w:name="_Toc121818745"/>
      <w:r>
        <w:rPr>
          <w:rFonts w:eastAsia="SimSun" w:hint="eastAsia"/>
          <w:lang w:eastAsia="zh-CN"/>
        </w:rPr>
        <w:t>G</w:t>
      </w:r>
      <w:r>
        <w:rPr>
          <w:lang w:eastAsia="ja-JP"/>
        </w:rPr>
        <w:t>.5.1</w:t>
      </w:r>
      <w:r>
        <w:rPr>
          <w:lang w:eastAsia="ja-JP"/>
        </w:rPr>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2996" w:name="_Toc37273280"/>
      <w:bookmarkStart w:id="2997" w:name="_Toc99703309"/>
      <w:bookmarkStart w:id="2998" w:name="_Toc21103124"/>
      <w:bookmarkStart w:id="2999" w:name="_Toc66694178"/>
      <w:bookmarkStart w:id="3000" w:name="_Toc98766946"/>
      <w:bookmarkStart w:id="3001" w:name="_Toc53183415"/>
      <w:bookmarkStart w:id="3002" w:name="_Toc45886370"/>
      <w:bookmarkStart w:id="3003" w:name="_Toc82536836"/>
      <w:bookmarkStart w:id="3004" w:name="_Toc76114828"/>
      <w:bookmarkStart w:id="3005" w:name="_Toc106207101"/>
      <w:bookmarkStart w:id="3006" w:name="_Toc36636334"/>
      <w:bookmarkStart w:id="3007" w:name="_Toc74916203"/>
      <w:bookmarkStart w:id="3008" w:name="_Toc58916127"/>
      <w:bookmarkStart w:id="3009" w:name="_Toc89953129"/>
      <w:bookmarkStart w:id="3010" w:name="_Toc76544714"/>
      <w:bookmarkStart w:id="3011" w:name="_Toc29810973"/>
      <w:bookmarkStart w:id="3012" w:name="_Toc58918308"/>
      <w:bookmarkStart w:id="3013" w:name="_Toc121818522"/>
      <w:bookmarkStart w:id="3014" w:name="_Toc121818746"/>
      <w:r>
        <w:rPr>
          <w:rFonts w:eastAsia="SimSun" w:hint="eastAsia"/>
          <w:lang w:eastAsia="zh-CN"/>
        </w:rPr>
        <w:t>G</w:t>
      </w:r>
      <w:r>
        <w:rPr>
          <w:lang w:eastAsia="ja-JP"/>
        </w:rPr>
        <w:t>.5.2</w:t>
      </w:r>
      <w:r>
        <w:rPr>
          <w:lang w:eastAsia="ja-JP"/>
        </w:rPr>
        <w:tab/>
        <w:t>Operating band unwanted emissions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3015" w:name="_Toc66694179"/>
      <w:bookmarkStart w:id="3016" w:name="_Toc99703310"/>
      <w:bookmarkStart w:id="3017" w:name="_Toc76544715"/>
      <w:bookmarkStart w:id="3018" w:name="_Toc21103125"/>
      <w:bookmarkStart w:id="3019" w:name="_Toc82536837"/>
      <w:bookmarkStart w:id="3020" w:name="_Toc53183416"/>
      <w:bookmarkStart w:id="3021" w:name="_Toc29810974"/>
      <w:bookmarkStart w:id="3022" w:name="_Toc89953130"/>
      <w:bookmarkStart w:id="3023" w:name="_Toc98766947"/>
      <w:bookmarkStart w:id="3024" w:name="_Toc76114829"/>
      <w:bookmarkStart w:id="3025" w:name="_Toc58918309"/>
      <w:bookmarkStart w:id="3026" w:name="_Toc106207102"/>
      <w:bookmarkStart w:id="3027" w:name="_Toc58916128"/>
      <w:bookmarkStart w:id="3028" w:name="_Toc37273281"/>
      <w:bookmarkStart w:id="3029" w:name="_Toc36636335"/>
      <w:bookmarkStart w:id="3030" w:name="_Toc74916204"/>
      <w:bookmarkStart w:id="3031" w:name="_Toc45886371"/>
      <w:bookmarkStart w:id="3032" w:name="_Toc121818523"/>
      <w:bookmarkStart w:id="3033" w:name="_Toc121818747"/>
      <w:r>
        <w:rPr>
          <w:rFonts w:eastAsia="SimSun" w:hint="eastAsia"/>
          <w:lang w:eastAsia="zh-CN"/>
        </w:rPr>
        <w:t>G</w:t>
      </w:r>
      <w:r>
        <w:rPr>
          <w:lang w:eastAsia="ja-JP"/>
        </w:rPr>
        <w:t>.5.3</w:t>
      </w:r>
      <w:r>
        <w:rPr>
          <w:lang w:eastAsia="ja-JP"/>
        </w:rPr>
        <w:tab/>
        <w:t>Spurious unwanted emissions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3034" w:name="_Toc53183417"/>
      <w:bookmarkStart w:id="3035" w:name="_Toc36636336"/>
      <w:bookmarkStart w:id="3036" w:name="_Toc106207103"/>
      <w:bookmarkStart w:id="3037" w:name="_Toc37273282"/>
      <w:bookmarkStart w:id="3038" w:name="_Toc99703311"/>
      <w:bookmarkStart w:id="3039" w:name="_Toc76114830"/>
      <w:bookmarkStart w:id="3040" w:name="_Toc21103126"/>
      <w:bookmarkStart w:id="3041" w:name="_Toc45886372"/>
      <w:bookmarkStart w:id="3042" w:name="_Toc82536838"/>
      <w:bookmarkStart w:id="3043" w:name="_Toc74916205"/>
      <w:bookmarkStart w:id="3044" w:name="_Toc89953131"/>
      <w:bookmarkStart w:id="3045" w:name="_Toc29810975"/>
      <w:bookmarkStart w:id="3046" w:name="_Toc66694180"/>
      <w:bookmarkStart w:id="3047" w:name="_Toc58916129"/>
      <w:bookmarkStart w:id="3048" w:name="_Toc58918310"/>
      <w:bookmarkStart w:id="3049" w:name="_Toc98766948"/>
      <w:bookmarkStart w:id="3050" w:name="_Toc76544716"/>
      <w:bookmarkStart w:id="3051" w:name="_Toc121818524"/>
      <w:bookmarkStart w:id="3052" w:name="_Toc121818748"/>
      <w:r>
        <w:rPr>
          <w:rFonts w:eastAsia="SimSun" w:hint="eastAsia"/>
          <w:lang w:eastAsia="zh-CN"/>
        </w:rPr>
        <w:t>G</w:t>
      </w:r>
      <w:r>
        <w:rPr>
          <w:lang w:eastAsia="ja-JP"/>
        </w:rPr>
        <w:t>.6</w:t>
      </w:r>
      <w:r>
        <w:rPr>
          <w:lang w:eastAsia="ja-JP"/>
        </w:rPr>
        <w:tab/>
        <w:t>Wave vector space grid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3053" w:name="_Toc29810978"/>
      <w:bookmarkStart w:id="3054" w:name="_Toc82536841"/>
      <w:bookmarkStart w:id="3055" w:name="_Toc37273285"/>
      <w:bookmarkStart w:id="3056" w:name="_Toc76114833"/>
      <w:bookmarkStart w:id="3057" w:name="_Toc76544719"/>
      <w:bookmarkStart w:id="3058" w:name="_Toc21103129"/>
      <w:bookmarkStart w:id="3059" w:name="_Toc89953134"/>
      <w:bookmarkStart w:id="3060" w:name="_Toc66694183"/>
      <w:bookmarkStart w:id="3061" w:name="_Toc36636339"/>
      <w:bookmarkStart w:id="3062" w:name="_Toc74916208"/>
      <w:bookmarkStart w:id="3063" w:name="_Toc98766951"/>
      <w:bookmarkStart w:id="3064" w:name="_Toc99703314"/>
      <w:bookmarkStart w:id="3065" w:name="_Toc45886375"/>
      <w:bookmarkStart w:id="3066" w:name="_Toc53183420"/>
      <w:bookmarkStart w:id="3067" w:name="_Toc58918313"/>
      <w:bookmarkStart w:id="3068" w:name="_Toc58916132"/>
      <w:bookmarkStart w:id="3069" w:name="_Toc106207106"/>
      <w:bookmarkStart w:id="3070" w:name="_Toc121818525"/>
      <w:bookmarkStart w:id="3071" w:name="_Toc121818749"/>
      <w:r>
        <w:rPr>
          <w:rFonts w:eastAsia="SimSun" w:hint="eastAsia"/>
          <w:lang w:eastAsia="zh-CN"/>
        </w:rPr>
        <w:t>G</w:t>
      </w:r>
      <w:r>
        <w:rPr>
          <w:lang w:eastAsia="ja-JP"/>
        </w:rPr>
        <w:t>.7</w:t>
      </w:r>
      <w:r>
        <w:rPr>
          <w:lang w:eastAsia="ja-JP"/>
        </w:rPr>
        <w:tab/>
        <w:t>Full sphere with sparse sampling</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3072"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3073" w:name="_Toc58916133"/>
      <w:bookmarkStart w:id="3074" w:name="_Toc37273286"/>
      <w:bookmarkStart w:id="3075" w:name="_Toc76544720"/>
      <w:bookmarkStart w:id="3076" w:name="_Toc58918314"/>
      <w:bookmarkStart w:id="3077" w:name="_Toc76114834"/>
      <w:bookmarkStart w:id="3078" w:name="_Toc89953135"/>
      <w:bookmarkStart w:id="3079" w:name="_Toc98766952"/>
      <w:bookmarkStart w:id="3080" w:name="_Toc36636340"/>
      <w:bookmarkStart w:id="3081" w:name="_Toc74916209"/>
      <w:bookmarkStart w:id="3082" w:name="_Toc29810979"/>
      <w:bookmarkStart w:id="3083" w:name="_Toc45886376"/>
      <w:bookmarkStart w:id="3084" w:name="_Toc82536842"/>
      <w:bookmarkStart w:id="3085" w:name="_Toc106207107"/>
      <w:bookmarkStart w:id="3086" w:name="_Toc99703315"/>
      <w:bookmarkStart w:id="3087" w:name="_Toc53183421"/>
      <w:bookmarkStart w:id="3088" w:name="_Toc66694184"/>
      <w:bookmarkStart w:id="3089" w:name="_Toc121818526"/>
      <w:bookmarkStart w:id="3090" w:name="_Toc121818750"/>
      <w:r>
        <w:rPr>
          <w:rFonts w:eastAsia="SimSun" w:hint="eastAsia"/>
          <w:lang w:eastAsia="zh-CN"/>
        </w:rPr>
        <w:lastRenderedPageBreak/>
        <w:t>G</w:t>
      </w:r>
      <w:r>
        <w:rPr>
          <w:lang w:eastAsia="ja-JP"/>
        </w:rPr>
        <w:t>.8</w:t>
      </w:r>
      <w:r>
        <w:rPr>
          <w:lang w:eastAsia="ja-JP"/>
        </w:rPr>
        <w:tab/>
        <w:t>Beam-based directions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3091" w:name="_Toc29810980"/>
      <w:bookmarkStart w:id="3092" w:name="_Toc99703316"/>
      <w:bookmarkStart w:id="3093" w:name="_Toc58916134"/>
      <w:bookmarkStart w:id="3094" w:name="_Toc58918315"/>
      <w:bookmarkStart w:id="3095" w:name="_Toc37273287"/>
      <w:bookmarkStart w:id="3096" w:name="_Toc53183422"/>
      <w:bookmarkStart w:id="3097" w:name="_Toc21103131"/>
      <w:bookmarkStart w:id="3098" w:name="_Toc45886377"/>
      <w:bookmarkStart w:id="3099" w:name="_Toc74916210"/>
      <w:bookmarkStart w:id="3100" w:name="_Toc98766953"/>
      <w:bookmarkStart w:id="3101" w:name="_Toc66694185"/>
      <w:bookmarkStart w:id="3102" w:name="_Toc36636341"/>
      <w:bookmarkStart w:id="3103" w:name="_Toc82536843"/>
      <w:bookmarkStart w:id="3104" w:name="_Toc76114835"/>
      <w:bookmarkStart w:id="3105" w:name="_Toc76544721"/>
      <w:bookmarkStart w:id="3106" w:name="_Toc89953136"/>
      <w:bookmarkStart w:id="3107" w:name="_Toc106207108"/>
      <w:bookmarkStart w:id="3108" w:name="_Toc121818527"/>
      <w:bookmarkStart w:id="3109" w:name="_Toc121818751"/>
      <w:r>
        <w:rPr>
          <w:rFonts w:eastAsia="SimSun" w:hint="eastAsia"/>
          <w:lang w:eastAsia="zh-CN"/>
        </w:rPr>
        <w:t>G</w:t>
      </w:r>
      <w:r>
        <w:rPr>
          <w:lang w:eastAsia="ja-JP"/>
        </w:rPr>
        <w:t>.9</w:t>
      </w:r>
      <w:r>
        <w:rPr>
          <w:lang w:eastAsia="ja-JP"/>
        </w:rPr>
        <w:tab/>
        <w:t>Peak method</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3110" w:name="_Toc106207109"/>
      <w:bookmarkStart w:id="3111" w:name="_Toc58918316"/>
      <w:bookmarkStart w:id="3112" w:name="_Toc45886378"/>
      <w:bookmarkStart w:id="3113" w:name="_Toc74916211"/>
      <w:bookmarkStart w:id="3114" w:name="_Toc82536844"/>
      <w:bookmarkStart w:id="3115" w:name="_Toc53183423"/>
      <w:bookmarkStart w:id="3116" w:name="_Toc66694186"/>
      <w:bookmarkStart w:id="3117" w:name="_Toc29810981"/>
      <w:bookmarkStart w:id="3118" w:name="_Toc58916135"/>
      <w:bookmarkStart w:id="3119" w:name="_Toc36636342"/>
      <w:bookmarkStart w:id="3120" w:name="_Toc99703317"/>
      <w:bookmarkStart w:id="3121" w:name="_Toc76544722"/>
      <w:bookmarkStart w:id="3122" w:name="_Toc76114836"/>
      <w:bookmarkStart w:id="3123" w:name="_Toc21103132"/>
      <w:bookmarkStart w:id="3124" w:name="_Toc89953137"/>
      <w:bookmarkStart w:id="3125" w:name="_Toc98766954"/>
      <w:bookmarkStart w:id="3126" w:name="_Toc37273288"/>
      <w:bookmarkStart w:id="3127" w:name="_Toc121818528"/>
      <w:bookmarkStart w:id="3128" w:name="_Toc121818752"/>
      <w:r>
        <w:rPr>
          <w:rFonts w:eastAsia="SimSun" w:hint="eastAsia"/>
          <w:lang w:eastAsia="zh-CN"/>
        </w:rPr>
        <w:t>G</w:t>
      </w:r>
      <w:r>
        <w:rPr>
          <w:lang w:eastAsia="ja-JP"/>
        </w:rPr>
        <w:t>.10</w:t>
      </w:r>
      <w:r>
        <w:rPr>
          <w:lang w:eastAsia="ja-JP"/>
        </w:rPr>
        <w:tab/>
        <w:t>Equal sector with peak average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3129" w:name="_Toc74916212"/>
      <w:bookmarkStart w:id="3130" w:name="_Toc37273289"/>
      <w:bookmarkStart w:id="3131" w:name="_Toc89953138"/>
      <w:bookmarkStart w:id="3132" w:name="_Toc53183424"/>
      <w:bookmarkStart w:id="3133" w:name="_Toc82536845"/>
      <w:bookmarkStart w:id="3134" w:name="_Toc66694187"/>
      <w:bookmarkStart w:id="3135" w:name="_Toc99703318"/>
      <w:bookmarkStart w:id="3136" w:name="_Toc29810982"/>
      <w:bookmarkStart w:id="3137" w:name="_Toc58916136"/>
      <w:bookmarkStart w:id="3138" w:name="_Toc58918317"/>
      <w:bookmarkStart w:id="3139" w:name="_Toc76544723"/>
      <w:bookmarkStart w:id="3140" w:name="_Toc106207110"/>
      <w:bookmarkStart w:id="3141" w:name="_Toc98766955"/>
      <w:bookmarkStart w:id="3142" w:name="_Toc21103133"/>
      <w:bookmarkStart w:id="3143" w:name="_Toc76114837"/>
      <w:bookmarkStart w:id="3144" w:name="_Toc45886379"/>
      <w:bookmarkStart w:id="3145" w:name="_Toc36636343"/>
      <w:bookmarkStart w:id="3146" w:name="_Toc121818529"/>
      <w:bookmarkStart w:id="3147" w:name="_Toc121818753"/>
      <w:r>
        <w:rPr>
          <w:rFonts w:eastAsia="SimSun" w:hint="eastAsia"/>
          <w:lang w:eastAsia="zh-CN"/>
        </w:rPr>
        <w:lastRenderedPageBreak/>
        <w:t>G</w:t>
      </w:r>
      <w:r>
        <w:rPr>
          <w:lang w:eastAsia="ja-JP"/>
        </w:rPr>
        <w:t>.11</w:t>
      </w:r>
      <w:r>
        <w:rPr>
          <w:lang w:eastAsia="ja-JP"/>
        </w:rPr>
        <w:tab/>
        <w:t>Pre-scan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3148" w:name="_Toc4441"/>
      <w:bookmarkStart w:id="3149" w:name="_Toc24563"/>
      <w:bookmarkStart w:id="3150" w:name="_Toc31224"/>
      <w:bookmarkStart w:id="3151" w:name="_Toc16428"/>
      <w:bookmarkStart w:id="3152" w:name="_Toc121818530"/>
      <w:bookmarkStart w:id="3153" w:name="_Toc121818754"/>
      <w:r>
        <w:lastRenderedPageBreak/>
        <w:t xml:space="preserve">Annex </w:t>
      </w:r>
      <w:r>
        <w:rPr>
          <w:rFonts w:hint="eastAsia"/>
          <w:lang w:val="en-US" w:eastAsia="zh-CN"/>
        </w:rPr>
        <w:t>H</w:t>
      </w:r>
      <w:r>
        <w:t xml:space="preserve"> (informative):</w:t>
      </w:r>
      <w:r>
        <w:br/>
        <w:t>Change history</w:t>
      </w:r>
      <w:bookmarkEnd w:id="3148"/>
      <w:bookmarkEnd w:id="3149"/>
      <w:bookmarkEnd w:id="3150"/>
      <w:bookmarkEnd w:id="3151"/>
      <w:bookmarkEnd w:id="3152"/>
      <w:bookmarkEnd w:id="3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760"/>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3F6B5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3F6B5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00EFA" w14:textId="77777777" w:rsidR="00041FDD" w:rsidRDefault="00041FDD">
      <w:pPr>
        <w:spacing w:after="0"/>
      </w:pPr>
      <w:r>
        <w:separator/>
      </w:r>
    </w:p>
  </w:endnote>
  <w:endnote w:type="continuationSeparator" w:id="0">
    <w:p w14:paraId="2AB862C6" w14:textId="77777777" w:rsidR="00041FDD" w:rsidRDefault="00041F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P??">
    <w:altName w:val="Yu Gothic"/>
    <w:charset w:val="80"/>
    <w:family w:val="roman"/>
    <w:pitch w:val="default"/>
    <w:sig w:usb0="00000000" w:usb1="00000000" w:usb2="00000010" w:usb3="00000000" w:csb0="00020000" w:csb1="00000000"/>
  </w:font>
  <w:font w:name="MS PMincho">
    <w:altName w:val="Yu Gothic"/>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8C869" w14:textId="77777777" w:rsidR="00041FDD" w:rsidRDefault="00041FDD">
      <w:pPr>
        <w:spacing w:after="0"/>
      </w:pPr>
      <w:r>
        <w:separator/>
      </w:r>
    </w:p>
  </w:footnote>
  <w:footnote w:type="continuationSeparator" w:id="0">
    <w:p w14:paraId="330ABD12" w14:textId="77777777" w:rsidR="00041FDD" w:rsidRDefault="00041FD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0B991FAB"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7AC">
      <w:rPr>
        <w:rFonts w:ascii="Arial" w:hAnsi="Arial" w:cs="Arial"/>
        <w:b/>
        <w:noProof/>
        <w:sz w:val="18"/>
        <w:szCs w:val="18"/>
      </w:rPr>
      <w:t>3GPP TS 38.115-2 V17.0.0 (2022-12)</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72FF4069"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7AC">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3397"/>
    <w:rsid w:val="00040095"/>
    <w:rsid w:val="00041FDD"/>
    <w:rsid w:val="0005042A"/>
    <w:rsid w:val="00051834"/>
    <w:rsid w:val="00054A22"/>
    <w:rsid w:val="00062023"/>
    <w:rsid w:val="00062776"/>
    <w:rsid w:val="000655A6"/>
    <w:rsid w:val="00066B70"/>
    <w:rsid w:val="0007137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64A9"/>
    <w:rsid w:val="004810AB"/>
    <w:rsid w:val="004822CD"/>
    <w:rsid w:val="004A5083"/>
    <w:rsid w:val="004B2EDB"/>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7B11"/>
    <w:rsid w:val="005B1AC4"/>
    <w:rsid w:val="005B6AE4"/>
    <w:rsid w:val="005C257E"/>
    <w:rsid w:val="005D0729"/>
    <w:rsid w:val="005D206B"/>
    <w:rsid w:val="005D2E01"/>
    <w:rsid w:val="005D3AFA"/>
    <w:rsid w:val="005D7526"/>
    <w:rsid w:val="005E4BB2"/>
    <w:rsid w:val="00600353"/>
    <w:rsid w:val="00602AEA"/>
    <w:rsid w:val="00614FDF"/>
    <w:rsid w:val="00617D26"/>
    <w:rsid w:val="00620406"/>
    <w:rsid w:val="006222DB"/>
    <w:rsid w:val="00626476"/>
    <w:rsid w:val="00631E8A"/>
    <w:rsid w:val="0063543D"/>
    <w:rsid w:val="00636760"/>
    <w:rsid w:val="0063716C"/>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4C25"/>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5D39"/>
    <w:rsid w:val="008768CA"/>
    <w:rsid w:val="00876F06"/>
    <w:rsid w:val="0088361F"/>
    <w:rsid w:val="00891884"/>
    <w:rsid w:val="00897C5C"/>
    <w:rsid w:val="008A668C"/>
    <w:rsid w:val="008B02DB"/>
    <w:rsid w:val="008B0D97"/>
    <w:rsid w:val="008C11A2"/>
    <w:rsid w:val="008C384C"/>
    <w:rsid w:val="008C52B6"/>
    <w:rsid w:val="008D1FE1"/>
    <w:rsid w:val="008D2C6C"/>
    <w:rsid w:val="008E76DD"/>
    <w:rsid w:val="008F235A"/>
    <w:rsid w:val="008F3D68"/>
    <w:rsid w:val="008F5577"/>
    <w:rsid w:val="008F5B3E"/>
    <w:rsid w:val="0090271F"/>
    <w:rsid w:val="00902E23"/>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14C6B"/>
    <w:rsid w:val="00E16509"/>
    <w:rsid w:val="00E37579"/>
    <w:rsid w:val="00E4082C"/>
    <w:rsid w:val="00E44582"/>
    <w:rsid w:val="00E47AAC"/>
    <w:rsid w:val="00E77645"/>
    <w:rsid w:val="00E8045D"/>
    <w:rsid w:val="00E8409C"/>
    <w:rsid w:val="00E92BD5"/>
    <w:rsid w:val="00EA1126"/>
    <w:rsid w:val="00EA15B0"/>
    <w:rsid w:val="00EA5EA7"/>
    <w:rsid w:val="00EB7040"/>
    <w:rsid w:val="00EB7CC8"/>
    <w:rsid w:val="00EC4A25"/>
    <w:rsid w:val="00EC5AC4"/>
    <w:rsid w:val="00ED1353"/>
    <w:rsid w:val="00ED3ADD"/>
    <w:rsid w:val="00ED75DA"/>
    <w:rsid w:val="00EE5ED2"/>
    <w:rsid w:val="00EF060C"/>
    <w:rsid w:val="00EF5973"/>
    <w:rsid w:val="00F025A2"/>
    <w:rsid w:val="00F0460C"/>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05FB"/>
    <w:rsid w:val="00F8257F"/>
    <w:rsid w:val="00F82B3A"/>
    <w:rsid w:val="00F9008D"/>
    <w:rsid w:val="00F93981"/>
    <w:rsid w:val="00FA1266"/>
    <w:rsid w:val="00FA14D6"/>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409C"/>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E8409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409C"/>
    <w:pPr>
      <w:pBdr>
        <w:top w:val="none" w:sz="0" w:space="0" w:color="auto"/>
      </w:pBdr>
      <w:spacing w:before="180"/>
      <w:outlineLvl w:val="1"/>
    </w:pPr>
    <w:rPr>
      <w:sz w:val="32"/>
    </w:rPr>
  </w:style>
  <w:style w:type="paragraph" w:styleId="Heading3">
    <w:name w:val="heading 3"/>
    <w:basedOn w:val="Heading2"/>
    <w:next w:val="Normal"/>
    <w:link w:val="Heading3Char"/>
    <w:qFormat/>
    <w:rsid w:val="00E8409C"/>
    <w:pPr>
      <w:spacing w:before="120"/>
      <w:outlineLvl w:val="2"/>
    </w:pPr>
    <w:rPr>
      <w:sz w:val="28"/>
    </w:rPr>
  </w:style>
  <w:style w:type="paragraph" w:styleId="Heading4">
    <w:name w:val="heading 4"/>
    <w:basedOn w:val="Heading3"/>
    <w:next w:val="Normal"/>
    <w:link w:val="Heading4Char"/>
    <w:qFormat/>
    <w:rsid w:val="00E8409C"/>
    <w:pPr>
      <w:ind w:left="1418" w:hanging="1418"/>
      <w:outlineLvl w:val="3"/>
    </w:pPr>
    <w:rPr>
      <w:sz w:val="24"/>
    </w:rPr>
  </w:style>
  <w:style w:type="paragraph" w:styleId="Heading5">
    <w:name w:val="heading 5"/>
    <w:basedOn w:val="Heading4"/>
    <w:next w:val="Normal"/>
    <w:link w:val="Heading5Char"/>
    <w:qFormat/>
    <w:rsid w:val="00E8409C"/>
    <w:pPr>
      <w:ind w:left="1701" w:hanging="1701"/>
      <w:outlineLvl w:val="4"/>
    </w:pPr>
    <w:rPr>
      <w:sz w:val="22"/>
    </w:rPr>
  </w:style>
  <w:style w:type="paragraph" w:styleId="Heading6">
    <w:name w:val="heading 6"/>
    <w:basedOn w:val="H6"/>
    <w:next w:val="Normal"/>
    <w:link w:val="Heading6Char"/>
    <w:qFormat/>
    <w:rsid w:val="00E8409C"/>
    <w:pPr>
      <w:outlineLvl w:val="5"/>
    </w:pPr>
  </w:style>
  <w:style w:type="paragraph" w:styleId="Heading7">
    <w:name w:val="heading 7"/>
    <w:basedOn w:val="H6"/>
    <w:next w:val="Normal"/>
    <w:link w:val="Heading7Char"/>
    <w:qFormat/>
    <w:rsid w:val="00E8409C"/>
    <w:pPr>
      <w:outlineLvl w:val="6"/>
    </w:pPr>
  </w:style>
  <w:style w:type="paragraph" w:styleId="Heading8">
    <w:name w:val="heading 8"/>
    <w:basedOn w:val="Heading1"/>
    <w:next w:val="Normal"/>
    <w:link w:val="Heading8Char"/>
    <w:qFormat/>
    <w:rsid w:val="00E8409C"/>
    <w:pPr>
      <w:ind w:left="0" w:firstLine="0"/>
      <w:outlineLvl w:val="7"/>
    </w:pPr>
  </w:style>
  <w:style w:type="paragraph" w:styleId="Heading9">
    <w:name w:val="heading 9"/>
    <w:basedOn w:val="Heading8"/>
    <w:next w:val="Normal"/>
    <w:link w:val="Heading9Char"/>
    <w:qFormat/>
    <w:rsid w:val="00E8409C"/>
    <w:pPr>
      <w:outlineLvl w:val="8"/>
    </w:pPr>
  </w:style>
  <w:style w:type="character" w:default="1" w:styleId="DefaultParagraphFont">
    <w:name w:val="Default Paragraph Font"/>
    <w:semiHidden/>
    <w:rsid w:val="00E8409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8409C"/>
  </w:style>
  <w:style w:type="paragraph" w:customStyle="1" w:styleId="H6">
    <w:name w:val="H6"/>
    <w:basedOn w:val="Heading5"/>
    <w:next w:val="Normal"/>
    <w:link w:val="H6Char"/>
    <w:rsid w:val="00E8409C"/>
    <w:pPr>
      <w:ind w:left="1985" w:hanging="1985"/>
      <w:outlineLvl w:val="9"/>
    </w:pPr>
    <w:rPr>
      <w:sz w:val="20"/>
    </w:rPr>
  </w:style>
  <w:style w:type="paragraph" w:styleId="List3">
    <w:name w:val="List 3"/>
    <w:basedOn w:val="List2"/>
    <w:rsid w:val="00E8409C"/>
    <w:pPr>
      <w:ind w:left="1135"/>
    </w:pPr>
  </w:style>
  <w:style w:type="paragraph" w:styleId="List2">
    <w:name w:val="List 2"/>
    <w:basedOn w:val="List"/>
    <w:link w:val="List2Char"/>
    <w:rsid w:val="00E8409C"/>
    <w:pPr>
      <w:ind w:left="851"/>
    </w:pPr>
  </w:style>
  <w:style w:type="paragraph" w:styleId="List">
    <w:name w:val="List"/>
    <w:basedOn w:val="Normal"/>
    <w:link w:val="ListChar"/>
    <w:rsid w:val="00E8409C"/>
    <w:pPr>
      <w:ind w:left="568" w:hanging="284"/>
    </w:pPr>
  </w:style>
  <w:style w:type="paragraph" w:styleId="TOC7">
    <w:name w:val="toc 7"/>
    <w:basedOn w:val="TOC6"/>
    <w:next w:val="Normal"/>
    <w:uiPriority w:val="39"/>
    <w:rsid w:val="00E8409C"/>
    <w:pPr>
      <w:ind w:left="2268" w:hanging="2268"/>
    </w:pPr>
  </w:style>
  <w:style w:type="paragraph" w:styleId="TOC6">
    <w:name w:val="toc 6"/>
    <w:basedOn w:val="TOC5"/>
    <w:next w:val="Normal"/>
    <w:uiPriority w:val="39"/>
    <w:rsid w:val="00E8409C"/>
    <w:pPr>
      <w:ind w:left="1985" w:hanging="1985"/>
    </w:pPr>
  </w:style>
  <w:style w:type="paragraph" w:styleId="TOC5">
    <w:name w:val="toc 5"/>
    <w:basedOn w:val="TOC4"/>
    <w:uiPriority w:val="39"/>
    <w:rsid w:val="00E8409C"/>
    <w:pPr>
      <w:ind w:left="1701" w:hanging="1701"/>
    </w:pPr>
  </w:style>
  <w:style w:type="paragraph" w:styleId="TOC4">
    <w:name w:val="toc 4"/>
    <w:basedOn w:val="TOC3"/>
    <w:uiPriority w:val="39"/>
    <w:rsid w:val="00E8409C"/>
    <w:pPr>
      <w:ind w:left="1418" w:hanging="1418"/>
    </w:pPr>
  </w:style>
  <w:style w:type="paragraph" w:styleId="TOC3">
    <w:name w:val="toc 3"/>
    <w:basedOn w:val="TOC2"/>
    <w:uiPriority w:val="39"/>
    <w:rsid w:val="00E8409C"/>
    <w:pPr>
      <w:ind w:left="1134" w:hanging="1134"/>
    </w:pPr>
  </w:style>
  <w:style w:type="paragraph" w:styleId="TOC2">
    <w:name w:val="toc 2"/>
    <w:basedOn w:val="TOC1"/>
    <w:uiPriority w:val="39"/>
    <w:rsid w:val="00E8409C"/>
    <w:pPr>
      <w:keepNext w:val="0"/>
      <w:spacing w:before="0"/>
      <w:ind w:left="851" w:hanging="851"/>
    </w:pPr>
    <w:rPr>
      <w:sz w:val="20"/>
    </w:rPr>
  </w:style>
  <w:style w:type="paragraph" w:styleId="TOC1">
    <w:name w:val="toc 1"/>
    <w:uiPriority w:val="39"/>
    <w:rsid w:val="00E8409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E8409C"/>
    <w:pPr>
      <w:ind w:left="851"/>
    </w:pPr>
  </w:style>
  <w:style w:type="paragraph" w:styleId="ListNumber">
    <w:name w:val="List Number"/>
    <w:basedOn w:val="List"/>
    <w:rsid w:val="00E8409C"/>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E8409C"/>
    <w:pPr>
      <w:ind w:left="1418"/>
    </w:pPr>
  </w:style>
  <w:style w:type="paragraph" w:styleId="ListBullet3">
    <w:name w:val="List Bullet 3"/>
    <w:basedOn w:val="ListBullet2"/>
    <w:link w:val="ListBullet3Char"/>
    <w:rsid w:val="00E8409C"/>
    <w:pPr>
      <w:ind w:left="1135"/>
    </w:pPr>
  </w:style>
  <w:style w:type="paragraph" w:styleId="ListBullet2">
    <w:name w:val="List Bullet 2"/>
    <w:basedOn w:val="ListBullet"/>
    <w:link w:val="ListBullet2Char"/>
    <w:rsid w:val="00E8409C"/>
    <w:pPr>
      <w:ind w:left="851"/>
    </w:pPr>
  </w:style>
  <w:style w:type="paragraph" w:styleId="ListBullet">
    <w:name w:val="List Bullet"/>
    <w:basedOn w:val="List"/>
    <w:link w:val="ListBulletChar"/>
    <w:rsid w:val="00E8409C"/>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E8409C"/>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E8409C"/>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E8409C"/>
    <w:pPr>
      <w:jc w:val="center"/>
    </w:pPr>
    <w:rPr>
      <w:i/>
    </w:rPr>
  </w:style>
  <w:style w:type="paragraph" w:styleId="Header">
    <w:name w:val="header"/>
    <w:link w:val="HeaderChar"/>
    <w:rsid w:val="00E8409C"/>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E8409C"/>
    <w:pPr>
      <w:keepLines/>
      <w:spacing w:after="0"/>
      <w:ind w:left="454" w:hanging="454"/>
    </w:pPr>
    <w:rPr>
      <w:sz w:val="16"/>
    </w:rPr>
  </w:style>
  <w:style w:type="paragraph" w:styleId="List5">
    <w:name w:val="List 5"/>
    <w:basedOn w:val="List4"/>
    <w:rsid w:val="00E8409C"/>
    <w:pPr>
      <w:ind w:left="1702"/>
    </w:pPr>
  </w:style>
  <w:style w:type="paragraph" w:styleId="List4">
    <w:name w:val="List 4"/>
    <w:basedOn w:val="List3"/>
    <w:rsid w:val="00E8409C"/>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E8409C"/>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E8409C"/>
    <w:pPr>
      <w:keepLines/>
      <w:spacing w:after="0"/>
    </w:pPr>
  </w:style>
  <w:style w:type="paragraph" w:styleId="Index2">
    <w:name w:val="index 2"/>
    <w:basedOn w:val="Index1"/>
    <w:rsid w:val="00E8409C"/>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E8409C"/>
    <w:rPr>
      <w:b/>
      <w:position w:val="6"/>
      <w:sz w:val="16"/>
    </w:rPr>
  </w:style>
  <w:style w:type="paragraph" w:customStyle="1" w:styleId="EQ">
    <w:name w:val="EQ"/>
    <w:basedOn w:val="Normal"/>
    <w:next w:val="Normal"/>
    <w:link w:val="EQChar"/>
    <w:rsid w:val="00E8409C"/>
    <w:pPr>
      <w:keepLines/>
      <w:tabs>
        <w:tab w:val="center" w:pos="4536"/>
        <w:tab w:val="right" w:pos="9072"/>
      </w:tabs>
    </w:pPr>
    <w:rPr>
      <w:noProof/>
    </w:rPr>
  </w:style>
  <w:style w:type="character" w:customStyle="1" w:styleId="ZGSM">
    <w:name w:val="ZGSM"/>
    <w:rsid w:val="00E8409C"/>
  </w:style>
  <w:style w:type="paragraph" w:customStyle="1" w:styleId="ZD">
    <w:name w:val="ZD"/>
    <w:rsid w:val="00E8409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E8409C"/>
    <w:pPr>
      <w:outlineLvl w:val="9"/>
    </w:pPr>
  </w:style>
  <w:style w:type="paragraph" w:customStyle="1" w:styleId="NF">
    <w:name w:val="NF"/>
    <w:basedOn w:val="NO"/>
    <w:rsid w:val="00E8409C"/>
    <w:pPr>
      <w:keepNext/>
      <w:spacing w:after="0"/>
    </w:pPr>
    <w:rPr>
      <w:rFonts w:ascii="Arial" w:hAnsi="Arial"/>
      <w:sz w:val="18"/>
    </w:rPr>
  </w:style>
  <w:style w:type="paragraph" w:customStyle="1" w:styleId="NO">
    <w:name w:val="NO"/>
    <w:basedOn w:val="Normal"/>
    <w:link w:val="NOChar"/>
    <w:rsid w:val="00E8409C"/>
    <w:pPr>
      <w:keepLines/>
      <w:ind w:left="1135" w:hanging="851"/>
    </w:pPr>
  </w:style>
  <w:style w:type="paragraph" w:customStyle="1" w:styleId="PL">
    <w:name w:val="PL"/>
    <w:link w:val="PLChar"/>
    <w:rsid w:val="00E84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E8409C"/>
    <w:pPr>
      <w:jc w:val="right"/>
    </w:pPr>
  </w:style>
  <w:style w:type="paragraph" w:customStyle="1" w:styleId="TAL">
    <w:name w:val="TAL"/>
    <w:basedOn w:val="Normal"/>
    <w:link w:val="TALCar"/>
    <w:rsid w:val="00E8409C"/>
    <w:pPr>
      <w:keepNext/>
      <w:keepLines/>
      <w:spacing w:after="0"/>
    </w:pPr>
    <w:rPr>
      <w:rFonts w:ascii="Arial" w:hAnsi="Arial"/>
      <w:sz w:val="18"/>
    </w:rPr>
  </w:style>
  <w:style w:type="paragraph" w:customStyle="1" w:styleId="TAH">
    <w:name w:val="TAH"/>
    <w:basedOn w:val="TAC"/>
    <w:link w:val="TAHCar"/>
    <w:rsid w:val="00E8409C"/>
    <w:rPr>
      <w:b/>
    </w:rPr>
  </w:style>
  <w:style w:type="paragraph" w:customStyle="1" w:styleId="TAC">
    <w:name w:val="TAC"/>
    <w:basedOn w:val="TAL"/>
    <w:link w:val="TACChar"/>
    <w:rsid w:val="00E8409C"/>
    <w:pPr>
      <w:jc w:val="center"/>
    </w:pPr>
  </w:style>
  <w:style w:type="paragraph" w:customStyle="1" w:styleId="LD">
    <w:name w:val="LD"/>
    <w:rsid w:val="00E8409C"/>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E8409C"/>
    <w:pPr>
      <w:keepLines/>
      <w:ind w:left="1702" w:hanging="1418"/>
    </w:pPr>
  </w:style>
  <w:style w:type="paragraph" w:customStyle="1" w:styleId="FP">
    <w:name w:val="FP"/>
    <w:basedOn w:val="Normal"/>
    <w:rsid w:val="00E8409C"/>
    <w:pPr>
      <w:spacing w:after="0"/>
    </w:pPr>
  </w:style>
  <w:style w:type="paragraph" w:customStyle="1" w:styleId="NW">
    <w:name w:val="NW"/>
    <w:basedOn w:val="NO"/>
    <w:rsid w:val="00E8409C"/>
    <w:pPr>
      <w:spacing w:after="0"/>
    </w:pPr>
  </w:style>
  <w:style w:type="paragraph" w:customStyle="1" w:styleId="EW">
    <w:name w:val="EW"/>
    <w:basedOn w:val="EX"/>
    <w:rsid w:val="00E8409C"/>
    <w:pPr>
      <w:spacing w:after="0"/>
    </w:pPr>
  </w:style>
  <w:style w:type="paragraph" w:customStyle="1" w:styleId="B1">
    <w:name w:val="B1"/>
    <w:basedOn w:val="List"/>
    <w:link w:val="B1Char1"/>
    <w:rsid w:val="00E8409C"/>
  </w:style>
  <w:style w:type="paragraph" w:customStyle="1" w:styleId="EditorsNote">
    <w:name w:val="Editor's Note"/>
    <w:basedOn w:val="NO"/>
    <w:link w:val="EditorsNoteCarCar"/>
    <w:rsid w:val="00E8409C"/>
    <w:rPr>
      <w:color w:val="FF0000"/>
    </w:rPr>
  </w:style>
  <w:style w:type="paragraph" w:customStyle="1" w:styleId="TH">
    <w:name w:val="TH"/>
    <w:basedOn w:val="Normal"/>
    <w:link w:val="THChar"/>
    <w:rsid w:val="00E8409C"/>
    <w:pPr>
      <w:keepNext/>
      <w:keepLines/>
      <w:spacing w:before="60"/>
      <w:jc w:val="center"/>
    </w:pPr>
    <w:rPr>
      <w:rFonts w:ascii="Arial" w:hAnsi="Arial"/>
      <w:b/>
    </w:rPr>
  </w:style>
  <w:style w:type="paragraph" w:customStyle="1" w:styleId="ZA">
    <w:name w:val="ZA"/>
    <w:rsid w:val="00E8409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E8409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E8409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E8409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E8409C"/>
    <w:pPr>
      <w:ind w:left="851" w:hanging="851"/>
    </w:pPr>
  </w:style>
  <w:style w:type="paragraph" w:customStyle="1" w:styleId="ZH">
    <w:name w:val="ZH"/>
    <w:rsid w:val="00E8409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E8409C"/>
    <w:pPr>
      <w:keepNext w:val="0"/>
      <w:spacing w:before="0" w:after="240"/>
    </w:pPr>
  </w:style>
  <w:style w:type="paragraph" w:customStyle="1" w:styleId="ZG">
    <w:name w:val="ZG"/>
    <w:rsid w:val="00E8409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E8409C"/>
  </w:style>
  <w:style w:type="paragraph" w:customStyle="1" w:styleId="B30">
    <w:name w:val="B3"/>
    <w:basedOn w:val="List3"/>
    <w:link w:val="B3Char2"/>
    <w:rsid w:val="00E8409C"/>
  </w:style>
  <w:style w:type="paragraph" w:customStyle="1" w:styleId="B4">
    <w:name w:val="B4"/>
    <w:basedOn w:val="List4"/>
    <w:link w:val="B4Char"/>
    <w:rsid w:val="00E8409C"/>
  </w:style>
  <w:style w:type="paragraph" w:customStyle="1" w:styleId="B5">
    <w:name w:val="B5"/>
    <w:basedOn w:val="List5"/>
    <w:link w:val="B5Char"/>
    <w:rsid w:val="00E8409C"/>
  </w:style>
  <w:style w:type="paragraph" w:customStyle="1" w:styleId="ZTD">
    <w:name w:val="ZTD"/>
    <w:basedOn w:val="ZB"/>
    <w:rsid w:val="00E8409C"/>
    <w:pPr>
      <w:framePr w:hRule="auto" w:wrap="notBeside" w:y="852"/>
    </w:pPr>
    <w:rPr>
      <w:i w:val="0"/>
      <w:sz w:val="40"/>
    </w:rPr>
  </w:style>
  <w:style w:type="paragraph" w:customStyle="1" w:styleId="ZV">
    <w:name w:val="ZV"/>
    <w:basedOn w:val="ZU"/>
    <w:rsid w:val="00E8409C"/>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99</Pages>
  <Words>28895</Words>
  <Characters>164703</Characters>
  <Application>Microsoft Office Word</Application>
  <DocSecurity>0</DocSecurity>
  <Lines>1372</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68</cp:revision>
  <cp:lastPrinted>2019-02-25T14:05:00Z</cp:lastPrinted>
  <dcterms:created xsi:type="dcterms:W3CDTF">2022-04-01T09:01:00Z</dcterms:created>
  <dcterms:modified xsi:type="dcterms:W3CDTF">2022-12-13T09:06:00Z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